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821459681"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821459682"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5D72253C" w:rsidR="009907F3" w:rsidRPr="00630F7A" w:rsidRDefault="00E4684D" w:rsidP="009907F3">
      <w:r w:rsidRPr="00630F7A">
        <w:t>As defined in clause 4.3.1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821459683" r:id="rId16"/>
              </w:object>
            </w:r>
          </w:p>
        </w:tc>
        <w:tc>
          <w:tcPr>
            <w:tcW w:w="709" w:type="dxa"/>
            <w:tcBorders>
              <w:bottom w:val="single" w:sz="4" w:space="0" w:color="auto"/>
            </w:tcBorders>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6FB74760" w14:textId="77777777" w:rsidR="00E4684D" w:rsidRPr="00630F7A" w:rsidRDefault="006A2AF8" w:rsidP="00E4684D">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721CE7B6"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653A2469" w14:textId="77777777" w:rsidR="00E4684D" w:rsidRPr="00630F7A" w:rsidRDefault="00E4684D" w:rsidP="00071EAD">
            <w:pPr>
              <w:pStyle w:val="TAH"/>
            </w:pPr>
            <w:r w:rsidRPr="00630F7A">
              <w:t>CBW</w:t>
            </w:r>
          </w:p>
          <w:p w14:paraId="0293B7C6"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FDE26B" w14:textId="77777777" w:rsidR="00E4684D" w:rsidRPr="00630F7A" w:rsidRDefault="00E4684D" w:rsidP="00071EAD">
            <w:pPr>
              <w:pStyle w:val="TAH"/>
              <w:rPr>
                <w:i/>
              </w:rPr>
            </w:pPr>
            <w:r w:rsidRPr="00630F7A">
              <w:rPr>
                <w:i/>
              </w:rPr>
              <w:t>carrierBandwidth</w:t>
            </w:r>
          </w:p>
          <w:p w14:paraId="61E42B9E"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096A29D6"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8D3BDA0" w14:textId="77777777" w:rsidR="00E4684D" w:rsidRPr="00630F7A" w:rsidRDefault="00E4684D" w:rsidP="00071EAD">
            <w:pPr>
              <w:pStyle w:val="TAH"/>
            </w:pPr>
            <w:r w:rsidRPr="00630F7A">
              <w:t>Carrier centre</w:t>
            </w:r>
          </w:p>
          <w:p w14:paraId="7E1E7684"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71B5AC86" w14:textId="77777777" w:rsidR="00E4684D" w:rsidRPr="00630F7A" w:rsidRDefault="00E4684D" w:rsidP="00071EAD">
            <w:pPr>
              <w:pStyle w:val="TAH"/>
            </w:pPr>
            <w:r w:rsidRPr="00630F7A">
              <w:t>Carrier centre</w:t>
            </w:r>
          </w:p>
          <w:p w14:paraId="61A87335"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658B310"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DA3B7C"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628F99C"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CFCAF4A" w14:textId="77777777" w:rsidR="00E4684D" w:rsidRPr="00630F7A" w:rsidRDefault="00E4684D" w:rsidP="00071EAD">
            <w:pPr>
              <w:pStyle w:val="TAH"/>
            </w:pPr>
            <w:r w:rsidRPr="00630F7A">
              <w:t>SS block SCS</w:t>
            </w:r>
          </w:p>
          <w:p w14:paraId="74DD66A6"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CB7D40E"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34F10B3" w14:textId="77777777" w:rsidR="00E4684D" w:rsidRPr="00630F7A" w:rsidRDefault="00E4684D" w:rsidP="00071EAD">
            <w:pPr>
              <w:pStyle w:val="TAH"/>
              <w:rPr>
                <w:i/>
              </w:rPr>
            </w:pPr>
            <w:r w:rsidRPr="00630F7A">
              <w:rPr>
                <w:i/>
              </w:rPr>
              <w:t>absoluteFrequencySSB</w:t>
            </w:r>
          </w:p>
          <w:p w14:paraId="6B40875B"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959037" w14:textId="77777777" w:rsidR="00E4684D" w:rsidRPr="00630F7A" w:rsidRDefault="00E4684D" w:rsidP="00071EAD">
            <w:pPr>
              <w:pStyle w:val="TAH"/>
            </w:pPr>
            <w:r w:rsidRPr="00630F7A">
              <w:rPr>
                <w:position w:val="-10"/>
              </w:rPr>
              <w:object w:dxaOrig="420" w:dyaOrig="300" w14:anchorId="261DAA40">
                <v:shape id="_x0000_i1028" type="#_x0000_t75" style="width:24.75pt;height:18.75pt" o:ole="">
                  <v:imagedata r:id="rId15" o:title=""/>
                </v:shape>
                <o:OLEObject Type="Embed" ProgID="Equation.3" ShapeID="_x0000_i1028" DrawAspect="Content" ObjectID="_1821459684" r:id="rId17"/>
              </w:object>
            </w:r>
          </w:p>
        </w:tc>
        <w:tc>
          <w:tcPr>
            <w:tcW w:w="741" w:type="dxa"/>
            <w:tcBorders>
              <w:top w:val="single" w:sz="4" w:space="0" w:color="auto"/>
              <w:left w:val="single" w:sz="4" w:space="0" w:color="auto"/>
              <w:bottom w:val="single" w:sz="4" w:space="0" w:color="auto"/>
              <w:right w:val="single" w:sz="4" w:space="0" w:color="auto"/>
            </w:tcBorders>
            <w:hideMark/>
          </w:tcPr>
          <w:p w14:paraId="75CA66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70B8B81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797A2D87"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F318DA6" w14:textId="77777777" w:rsidR="00E4684D" w:rsidRPr="00630F7A" w:rsidRDefault="00E4684D" w:rsidP="00071EAD">
            <w:pPr>
              <w:pStyle w:val="TAH"/>
            </w:pPr>
            <w:r w:rsidRPr="00630F7A">
              <w:t>CORESET#0 Index</w:t>
            </w:r>
            <w:r w:rsidRPr="00630F7A">
              <w:rPr>
                <w:b w:val="0"/>
              </w:rPr>
              <w:t xml:space="preserve"> (Offset</w:t>
            </w:r>
          </w:p>
          <w:p w14:paraId="0B1412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1C03EED5"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DEE30E0" w14:textId="77777777" w:rsidR="00E4684D" w:rsidRPr="00630F7A" w:rsidRDefault="00E4684D" w:rsidP="00071EAD">
            <w:pPr>
              <w:pStyle w:val="TAH"/>
            </w:pPr>
            <w:r w:rsidRPr="00630F7A">
              <w:t>offsetToPointA</w:t>
            </w:r>
            <w:r w:rsidRPr="00630F7A">
              <w:br/>
              <w:t>(SIB1)</w:t>
            </w:r>
          </w:p>
          <w:p w14:paraId="15D5F6DE" w14:textId="77777777" w:rsidR="00E4684D" w:rsidRPr="00630F7A" w:rsidRDefault="00E4684D" w:rsidP="00071EAD">
            <w:pPr>
              <w:pStyle w:val="TAH"/>
            </w:pPr>
            <w:r w:rsidRPr="00630F7A">
              <w:t>[PRBs]</w:t>
            </w:r>
          </w:p>
          <w:p w14:paraId="4C6C4EEE" w14:textId="77777777" w:rsidR="00E4684D" w:rsidRPr="00630F7A" w:rsidRDefault="00E4684D" w:rsidP="00071EAD">
            <w:pPr>
              <w:pStyle w:val="TAH"/>
            </w:pPr>
            <w:r w:rsidRPr="00630F7A">
              <w:t>Note 1</w:t>
            </w:r>
          </w:p>
        </w:tc>
      </w:tr>
      <w:tr w:rsidR="00E4684D" w:rsidRPr="00630F7A" w14:paraId="0EDABDA7" w14:textId="77777777" w:rsidTr="00071EAD">
        <w:tc>
          <w:tcPr>
            <w:tcW w:w="691" w:type="dxa"/>
            <w:tcBorders>
              <w:top w:val="single" w:sz="4" w:space="0" w:color="auto"/>
              <w:left w:val="single" w:sz="4" w:space="0" w:color="auto"/>
              <w:bottom w:val="nil"/>
              <w:right w:val="single" w:sz="4" w:space="0" w:color="auto"/>
            </w:tcBorders>
            <w:hideMark/>
          </w:tcPr>
          <w:p w14:paraId="59F2167E" w14:textId="77777777" w:rsidR="00E4684D" w:rsidRPr="00630F7A" w:rsidRDefault="00E4684D" w:rsidP="00071EAD">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755D6D6" w14:textId="77777777" w:rsidR="00E4684D" w:rsidRPr="00630F7A" w:rsidRDefault="00E4684D" w:rsidP="00071EAD">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731F9B44" w14:textId="77777777" w:rsidR="00E4684D" w:rsidRPr="00630F7A" w:rsidRDefault="00E4684D" w:rsidP="00071EAD">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E948381"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285B2D2" w14:textId="77777777" w:rsidR="00E4684D" w:rsidRPr="00630F7A" w:rsidRDefault="00E4684D" w:rsidP="00071EAD">
            <w:pPr>
              <w:pStyle w:val="TAC"/>
            </w:pPr>
            <w:r w:rsidRPr="00630F7A">
              <w:t>1960</w:t>
            </w:r>
          </w:p>
        </w:tc>
        <w:tc>
          <w:tcPr>
            <w:tcW w:w="857" w:type="dxa"/>
            <w:tcBorders>
              <w:top w:val="single" w:sz="4" w:space="0" w:color="auto"/>
              <w:left w:val="single" w:sz="4" w:space="0" w:color="auto"/>
              <w:bottom w:val="single" w:sz="4" w:space="0" w:color="auto"/>
              <w:right w:val="single" w:sz="4" w:space="0" w:color="auto"/>
            </w:tcBorders>
            <w:hideMark/>
          </w:tcPr>
          <w:p w14:paraId="1E29FCA8" w14:textId="77777777" w:rsidR="00E4684D" w:rsidRPr="00630F7A" w:rsidRDefault="00E4684D" w:rsidP="00071EAD">
            <w:pPr>
              <w:pStyle w:val="TAC"/>
            </w:pPr>
            <w:r w:rsidRPr="00630F7A">
              <w:t>392000</w:t>
            </w:r>
          </w:p>
        </w:tc>
        <w:tc>
          <w:tcPr>
            <w:tcW w:w="858" w:type="dxa"/>
            <w:tcBorders>
              <w:top w:val="single" w:sz="4" w:space="0" w:color="auto"/>
              <w:left w:val="single" w:sz="4" w:space="0" w:color="auto"/>
              <w:bottom w:val="single" w:sz="4" w:space="0" w:color="auto"/>
              <w:right w:val="single" w:sz="4" w:space="0" w:color="auto"/>
            </w:tcBorders>
            <w:hideMark/>
          </w:tcPr>
          <w:p w14:paraId="4BCE6EC1" w14:textId="77777777" w:rsidR="00E4684D" w:rsidRPr="00630F7A" w:rsidRDefault="00E4684D" w:rsidP="00071EAD">
            <w:pPr>
              <w:pStyle w:val="TAC"/>
            </w:pPr>
            <w:r w:rsidRPr="00630F7A">
              <w:t>1955.32</w:t>
            </w:r>
          </w:p>
        </w:tc>
        <w:tc>
          <w:tcPr>
            <w:tcW w:w="857" w:type="dxa"/>
            <w:tcBorders>
              <w:top w:val="single" w:sz="4" w:space="0" w:color="auto"/>
              <w:left w:val="single" w:sz="4" w:space="0" w:color="auto"/>
              <w:bottom w:val="single" w:sz="4" w:space="0" w:color="auto"/>
              <w:right w:val="single" w:sz="4" w:space="0" w:color="auto"/>
            </w:tcBorders>
            <w:hideMark/>
          </w:tcPr>
          <w:p w14:paraId="497BC505" w14:textId="77777777" w:rsidR="00E4684D" w:rsidRPr="00630F7A" w:rsidRDefault="00E4684D" w:rsidP="00071EAD">
            <w:pPr>
              <w:pStyle w:val="TAC"/>
            </w:pPr>
            <w:r w:rsidRPr="00630F7A">
              <w:t>391064</w:t>
            </w:r>
          </w:p>
        </w:tc>
        <w:tc>
          <w:tcPr>
            <w:tcW w:w="857" w:type="dxa"/>
            <w:tcBorders>
              <w:top w:val="single" w:sz="4" w:space="0" w:color="auto"/>
              <w:left w:val="single" w:sz="4" w:space="0" w:color="auto"/>
              <w:bottom w:val="single" w:sz="4" w:space="0" w:color="auto"/>
              <w:right w:val="single" w:sz="4" w:space="0" w:color="auto"/>
            </w:tcBorders>
            <w:hideMark/>
          </w:tcPr>
          <w:p w14:paraId="2C4221AA"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0012503A" w14:textId="77777777" w:rsidR="00E4684D" w:rsidRPr="00630F7A" w:rsidRDefault="00E4684D" w:rsidP="00071EAD">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99C6FE6" w14:textId="77777777" w:rsidR="00E4684D" w:rsidRPr="00630F7A" w:rsidRDefault="00E4684D" w:rsidP="00071EAD">
            <w:pPr>
              <w:pStyle w:val="TAC"/>
            </w:pPr>
            <w:r w:rsidRPr="00630F7A">
              <w:t>4894</w:t>
            </w:r>
          </w:p>
        </w:tc>
        <w:tc>
          <w:tcPr>
            <w:tcW w:w="857" w:type="dxa"/>
            <w:tcBorders>
              <w:top w:val="single" w:sz="4" w:space="0" w:color="auto"/>
              <w:left w:val="single" w:sz="4" w:space="0" w:color="auto"/>
              <w:bottom w:val="single" w:sz="4" w:space="0" w:color="auto"/>
              <w:right w:val="single" w:sz="4" w:space="0" w:color="auto"/>
            </w:tcBorders>
            <w:hideMark/>
          </w:tcPr>
          <w:p w14:paraId="617DB88D" w14:textId="77777777" w:rsidR="00E4684D" w:rsidRPr="00630F7A" w:rsidRDefault="00E4684D" w:rsidP="00071EAD">
            <w:pPr>
              <w:pStyle w:val="TAC"/>
            </w:pPr>
            <w:r w:rsidRPr="00630F7A">
              <w:t>391490</w:t>
            </w:r>
          </w:p>
        </w:tc>
        <w:tc>
          <w:tcPr>
            <w:tcW w:w="625" w:type="dxa"/>
            <w:tcBorders>
              <w:top w:val="single" w:sz="4" w:space="0" w:color="auto"/>
              <w:left w:val="single" w:sz="4" w:space="0" w:color="auto"/>
              <w:bottom w:val="single" w:sz="4" w:space="0" w:color="auto"/>
              <w:right w:val="single" w:sz="4" w:space="0" w:color="auto"/>
            </w:tcBorders>
            <w:hideMark/>
          </w:tcPr>
          <w:p w14:paraId="2F1DD337" w14:textId="77777777" w:rsidR="00E4684D" w:rsidRPr="00630F7A" w:rsidRDefault="00E4684D" w:rsidP="00071EAD">
            <w:pPr>
              <w:pStyle w:val="TAC"/>
            </w:pPr>
            <w:r w:rsidRPr="00630F7A">
              <w:t>10</w:t>
            </w:r>
          </w:p>
        </w:tc>
        <w:tc>
          <w:tcPr>
            <w:tcW w:w="741" w:type="dxa"/>
            <w:tcBorders>
              <w:top w:val="single" w:sz="4" w:space="0" w:color="auto"/>
              <w:left w:val="single" w:sz="4" w:space="0" w:color="auto"/>
              <w:bottom w:val="single" w:sz="4" w:space="0" w:color="auto"/>
              <w:right w:val="single" w:sz="4" w:space="0" w:color="auto"/>
            </w:tcBorders>
            <w:hideMark/>
          </w:tcPr>
          <w:p w14:paraId="263C9E3A" w14:textId="77777777" w:rsidR="00E4684D" w:rsidRPr="00630F7A" w:rsidRDefault="00E4684D" w:rsidP="00071EAD">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7E8EE837" w14:textId="77777777" w:rsidR="00E4684D" w:rsidRPr="00630F7A" w:rsidRDefault="00E4684D" w:rsidP="00071EAD">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B6F7B51" w14:textId="77777777" w:rsidR="00E4684D" w:rsidRPr="00630F7A" w:rsidRDefault="00E4684D" w:rsidP="00071EAD">
            <w:pPr>
              <w:pStyle w:val="TAC"/>
            </w:pPr>
            <w:r w:rsidRPr="00630F7A">
              <w:t>1</w:t>
            </w:r>
          </w:p>
        </w:tc>
      </w:tr>
      <w:tr w:rsidR="00E4684D" w:rsidRPr="00630F7A" w14:paraId="61E26855" w14:textId="77777777" w:rsidTr="00071EAD">
        <w:tc>
          <w:tcPr>
            <w:tcW w:w="691" w:type="dxa"/>
            <w:tcBorders>
              <w:top w:val="nil"/>
              <w:left w:val="single" w:sz="4" w:space="0" w:color="auto"/>
              <w:bottom w:val="nil"/>
              <w:right w:val="single" w:sz="4" w:space="0" w:color="auto"/>
            </w:tcBorders>
          </w:tcPr>
          <w:p w14:paraId="78AA605E"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B3FF8E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03C680C"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48705BB1" w14:textId="77777777" w:rsidR="00E4684D" w:rsidRPr="00630F7A" w:rsidRDefault="00E4684D" w:rsidP="00071EAD">
            <w:pPr>
              <w:pStyle w:val="TAC"/>
              <w:rPr>
                <w:lang w:eastAsia="ja-JP"/>
              </w:rPr>
            </w:pPr>
            <w:r w:rsidRPr="00375A19">
              <w:t>High</w:t>
            </w:r>
          </w:p>
        </w:tc>
        <w:tc>
          <w:tcPr>
            <w:tcW w:w="857" w:type="dxa"/>
            <w:tcBorders>
              <w:top w:val="single" w:sz="4" w:space="0" w:color="auto"/>
              <w:left w:val="single" w:sz="4" w:space="0" w:color="auto"/>
              <w:bottom w:val="single" w:sz="4" w:space="0" w:color="auto"/>
              <w:right w:val="single" w:sz="4" w:space="0" w:color="auto"/>
            </w:tcBorders>
          </w:tcPr>
          <w:p w14:paraId="197A6C25" w14:textId="77777777" w:rsidR="00E4684D" w:rsidRPr="00630F7A" w:rsidRDefault="00E4684D" w:rsidP="00071EAD">
            <w:pPr>
              <w:pStyle w:val="TAC"/>
            </w:pPr>
            <w:r w:rsidRPr="00375A19">
              <w:t>1985</w:t>
            </w:r>
          </w:p>
        </w:tc>
        <w:tc>
          <w:tcPr>
            <w:tcW w:w="857" w:type="dxa"/>
            <w:tcBorders>
              <w:top w:val="single" w:sz="4" w:space="0" w:color="auto"/>
              <w:left w:val="single" w:sz="4" w:space="0" w:color="auto"/>
              <w:bottom w:val="single" w:sz="4" w:space="0" w:color="auto"/>
              <w:right w:val="single" w:sz="4" w:space="0" w:color="auto"/>
            </w:tcBorders>
          </w:tcPr>
          <w:p w14:paraId="08938EED" w14:textId="77777777" w:rsidR="00E4684D" w:rsidRPr="00630F7A" w:rsidRDefault="00E4684D" w:rsidP="00071EAD">
            <w:pPr>
              <w:pStyle w:val="TAC"/>
            </w:pPr>
            <w:r w:rsidRPr="00375A19">
              <w:t>397000</w:t>
            </w:r>
          </w:p>
        </w:tc>
        <w:tc>
          <w:tcPr>
            <w:tcW w:w="858" w:type="dxa"/>
            <w:tcBorders>
              <w:top w:val="single" w:sz="4" w:space="0" w:color="auto"/>
              <w:left w:val="single" w:sz="4" w:space="0" w:color="auto"/>
              <w:bottom w:val="single" w:sz="4" w:space="0" w:color="auto"/>
              <w:right w:val="single" w:sz="4" w:space="0" w:color="auto"/>
            </w:tcBorders>
          </w:tcPr>
          <w:p w14:paraId="1FDED884" w14:textId="77777777" w:rsidR="00E4684D" w:rsidRPr="00630F7A" w:rsidRDefault="00E4684D" w:rsidP="00071EAD">
            <w:pPr>
              <w:pStyle w:val="TAC"/>
            </w:pPr>
            <w:r w:rsidRPr="00375A19">
              <w:t>1980.32</w:t>
            </w:r>
          </w:p>
        </w:tc>
        <w:tc>
          <w:tcPr>
            <w:tcW w:w="857" w:type="dxa"/>
            <w:tcBorders>
              <w:top w:val="single" w:sz="4" w:space="0" w:color="auto"/>
              <w:left w:val="single" w:sz="4" w:space="0" w:color="auto"/>
              <w:bottom w:val="single" w:sz="4" w:space="0" w:color="auto"/>
              <w:right w:val="single" w:sz="4" w:space="0" w:color="auto"/>
            </w:tcBorders>
          </w:tcPr>
          <w:p w14:paraId="4324FF31" w14:textId="77777777" w:rsidR="00E4684D" w:rsidRPr="00630F7A" w:rsidRDefault="00E4684D" w:rsidP="00071EAD">
            <w:pPr>
              <w:pStyle w:val="TAC"/>
            </w:pPr>
            <w:r w:rsidRPr="00375A19">
              <w:t>396064</w:t>
            </w:r>
          </w:p>
        </w:tc>
        <w:tc>
          <w:tcPr>
            <w:tcW w:w="857" w:type="dxa"/>
            <w:tcBorders>
              <w:top w:val="single" w:sz="4" w:space="0" w:color="auto"/>
              <w:left w:val="single" w:sz="4" w:space="0" w:color="auto"/>
              <w:bottom w:val="single" w:sz="4" w:space="0" w:color="auto"/>
              <w:right w:val="single" w:sz="4" w:space="0" w:color="auto"/>
            </w:tcBorders>
          </w:tcPr>
          <w:p w14:paraId="7D5EE053" w14:textId="77777777" w:rsidR="00E4684D" w:rsidRPr="00630F7A" w:rsidRDefault="00E4684D" w:rsidP="00071EAD">
            <w:pPr>
              <w:pStyle w:val="TAC"/>
            </w:pPr>
            <w:r w:rsidRPr="00375A19">
              <w:t>0</w:t>
            </w:r>
          </w:p>
        </w:tc>
        <w:tc>
          <w:tcPr>
            <w:tcW w:w="741" w:type="dxa"/>
            <w:tcBorders>
              <w:top w:val="nil"/>
              <w:left w:val="single" w:sz="4" w:space="0" w:color="auto"/>
              <w:bottom w:val="nil"/>
              <w:right w:val="single" w:sz="4" w:space="0" w:color="auto"/>
            </w:tcBorders>
          </w:tcPr>
          <w:p w14:paraId="3BD0D5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58B1CBB" w14:textId="77777777" w:rsidR="00E4684D" w:rsidRPr="00630F7A" w:rsidRDefault="00E4684D" w:rsidP="00071EAD">
            <w:pPr>
              <w:pStyle w:val="TAC"/>
            </w:pPr>
            <w:r w:rsidRPr="00F9165C">
              <w:t>4955</w:t>
            </w:r>
          </w:p>
        </w:tc>
        <w:tc>
          <w:tcPr>
            <w:tcW w:w="857" w:type="dxa"/>
            <w:tcBorders>
              <w:top w:val="single" w:sz="4" w:space="0" w:color="auto"/>
              <w:left w:val="single" w:sz="4" w:space="0" w:color="auto"/>
              <w:bottom w:val="single" w:sz="4" w:space="0" w:color="auto"/>
              <w:right w:val="single" w:sz="4" w:space="0" w:color="auto"/>
            </w:tcBorders>
          </w:tcPr>
          <w:p w14:paraId="54DA222D" w14:textId="77777777" w:rsidR="00E4684D" w:rsidRPr="00630F7A" w:rsidRDefault="00E4684D" w:rsidP="00071EAD">
            <w:pPr>
              <w:pStyle w:val="TAC"/>
            </w:pPr>
            <w:r w:rsidRPr="00F9165C">
              <w:t>396490</w:t>
            </w:r>
          </w:p>
        </w:tc>
        <w:tc>
          <w:tcPr>
            <w:tcW w:w="625" w:type="dxa"/>
            <w:tcBorders>
              <w:top w:val="single" w:sz="4" w:space="0" w:color="auto"/>
              <w:left w:val="single" w:sz="4" w:space="0" w:color="auto"/>
              <w:bottom w:val="single" w:sz="4" w:space="0" w:color="auto"/>
              <w:right w:val="single" w:sz="4" w:space="0" w:color="auto"/>
            </w:tcBorders>
          </w:tcPr>
          <w:p w14:paraId="4F5DF5EF" w14:textId="77777777" w:rsidR="00E4684D" w:rsidRPr="00630F7A" w:rsidRDefault="00E4684D" w:rsidP="00071EAD">
            <w:pPr>
              <w:pStyle w:val="TAC"/>
            </w:pPr>
            <w:r w:rsidRPr="00F9165C">
              <w:t>10</w:t>
            </w:r>
          </w:p>
        </w:tc>
        <w:tc>
          <w:tcPr>
            <w:tcW w:w="741" w:type="dxa"/>
            <w:tcBorders>
              <w:top w:val="single" w:sz="4" w:space="0" w:color="auto"/>
              <w:left w:val="single" w:sz="4" w:space="0" w:color="auto"/>
              <w:bottom w:val="single" w:sz="4" w:space="0" w:color="auto"/>
              <w:right w:val="single" w:sz="4" w:space="0" w:color="auto"/>
            </w:tcBorders>
          </w:tcPr>
          <w:p w14:paraId="62B0A6A4" w14:textId="77777777" w:rsidR="00E4684D" w:rsidRPr="00630F7A" w:rsidRDefault="00E4684D" w:rsidP="00071EAD">
            <w:pPr>
              <w:pStyle w:val="TAC"/>
            </w:pPr>
            <w:r w:rsidRPr="00F9165C">
              <w:t>1</w:t>
            </w:r>
          </w:p>
        </w:tc>
        <w:tc>
          <w:tcPr>
            <w:tcW w:w="740" w:type="dxa"/>
            <w:tcBorders>
              <w:top w:val="single" w:sz="4" w:space="0" w:color="auto"/>
              <w:left w:val="single" w:sz="4" w:space="0" w:color="auto"/>
              <w:bottom w:val="single" w:sz="4" w:space="0" w:color="auto"/>
              <w:right w:val="single" w:sz="4" w:space="0" w:color="auto"/>
            </w:tcBorders>
          </w:tcPr>
          <w:p w14:paraId="2DF5D319" w14:textId="77777777" w:rsidR="00E4684D" w:rsidRPr="00630F7A" w:rsidRDefault="00E4684D" w:rsidP="00071EAD">
            <w:pPr>
              <w:pStyle w:val="TAC"/>
            </w:pPr>
            <w:r w:rsidRPr="00F9165C">
              <w:t>0 (0)</w:t>
            </w:r>
          </w:p>
        </w:tc>
        <w:tc>
          <w:tcPr>
            <w:tcW w:w="857" w:type="dxa"/>
            <w:tcBorders>
              <w:top w:val="single" w:sz="4" w:space="0" w:color="auto"/>
              <w:left w:val="single" w:sz="4" w:space="0" w:color="auto"/>
              <w:bottom w:val="single" w:sz="4" w:space="0" w:color="auto"/>
              <w:right w:val="single" w:sz="4" w:space="0" w:color="auto"/>
            </w:tcBorders>
          </w:tcPr>
          <w:p w14:paraId="4AB020AD" w14:textId="77777777" w:rsidR="00E4684D" w:rsidRPr="00630F7A" w:rsidRDefault="00E4684D" w:rsidP="00071EAD">
            <w:pPr>
              <w:pStyle w:val="TAC"/>
            </w:pPr>
            <w:r w:rsidRPr="00F9165C">
              <w:t>1</w:t>
            </w:r>
          </w:p>
        </w:tc>
      </w:tr>
      <w:tr w:rsidR="00E4684D" w:rsidRPr="00630F7A" w14:paraId="46DBB811" w14:textId="77777777" w:rsidTr="00071EAD">
        <w:tc>
          <w:tcPr>
            <w:tcW w:w="691" w:type="dxa"/>
            <w:tcBorders>
              <w:top w:val="nil"/>
              <w:left w:val="single" w:sz="4" w:space="0" w:color="auto"/>
              <w:bottom w:val="nil"/>
              <w:right w:val="single" w:sz="4" w:space="0" w:color="auto"/>
            </w:tcBorders>
          </w:tcPr>
          <w:p w14:paraId="45C97CC4"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DC436A8"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hideMark/>
          </w:tcPr>
          <w:p w14:paraId="4B71A180" w14:textId="77777777" w:rsidR="00E4684D" w:rsidRPr="00630F7A" w:rsidRDefault="00E4684D" w:rsidP="00071EAD">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14D7680"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3C805E2" w14:textId="77777777" w:rsidR="00E4684D" w:rsidRPr="00630F7A" w:rsidRDefault="00E4684D" w:rsidP="00071EAD">
            <w:pPr>
              <w:pStyle w:val="TAC"/>
            </w:pPr>
            <w:r w:rsidRPr="00630F7A">
              <w:t>1880</w:t>
            </w:r>
          </w:p>
        </w:tc>
        <w:tc>
          <w:tcPr>
            <w:tcW w:w="857" w:type="dxa"/>
            <w:tcBorders>
              <w:top w:val="single" w:sz="4" w:space="0" w:color="auto"/>
              <w:left w:val="single" w:sz="4" w:space="0" w:color="auto"/>
              <w:bottom w:val="single" w:sz="4" w:space="0" w:color="auto"/>
              <w:right w:val="single" w:sz="4" w:space="0" w:color="auto"/>
            </w:tcBorders>
            <w:hideMark/>
          </w:tcPr>
          <w:p w14:paraId="5B9692D4" w14:textId="77777777" w:rsidR="00E4684D" w:rsidRPr="00630F7A" w:rsidRDefault="00E4684D" w:rsidP="00071EAD">
            <w:pPr>
              <w:pStyle w:val="TAC"/>
            </w:pPr>
            <w:r w:rsidRPr="00630F7A">
              <w:t>376000</w:t>
            </w:r>
          </w:p>
        </w:tc>
        <w:tc>
          <w:tcPr>
            <w:tcW w:w="858" w:type="dxa"/>
            <w:tcBorders>
              <w:top w:val="single" w:sz="4" w:space="0" w:color="auto"/>
              <w:left w:val="single" w:sz="4" w:space="0" w:color="auto"/>
              <w:bottom w:val="single" w:sz="4" w:space="0" w:color="auto"/>
              <w:right w:val="single" w:sz="4" w:space="0" w:color="auto"/>
            </w:tcBorders>
            <w:hideMark/>
          </w:tcPr>
          <w:p w14:paraId="3A8BC63A" w14:textId="77777777" w:rsidR="00E4684D" w:rsidRPr="00630F7A" w:rsidRDefault="00E4684D" w:rsidP="00071EAD">
            <w:pPr>
              <w:pStyle w:val="TAC"/>
            </w:pPr>
            <w:r w:rsidRPr="00630F7A">
              <w:t>1875.32</w:t>
            </w:r>
          </w:p>
        </w:tc>
        <w:tc>
          <w:tcPr>
            <w:tcW w:w="857" w:type="dxa"/>
            <w:tcBorders>
              <w:top w:val="single" w:sz="4" w:space="0" w:color="auto"/>
              <w:left w:val="single" w:sz="4" w:space="0" w:color="auto"/>
              <w:bottom w:val="single" w:sz="4" w:space="0" w:color="auto"/>
              <w:right w:val="single" w:sz="4" w:space="0" w:color="auto"/>
            </w:tcBorders>
            <w:hideMark/>
          </w:tcPr>
          <w:p w14:paraId="1F407889" w14:textId="77777777" w:rsidR="00E4684D" w:rsidRPr="00630F7A" w:rsidRDefault="00E4684D" w:rsidP="00071EAD">
            <w:pPr>
              <w:pStyle w:val="TAC"/>
            </w:pPr>
            <w:r w:rsidRPr="00630F7A">
              <w:t>375064</w:t>
            </w:r>
          </w:p>
        </w:tc>
        <w:tc>
          <w:tcPr>
            <w:tcW w:w="857" w:type="dxa"/>
            <w:tcBorders>
              <w:top w:val="single" w:sz="4" w:space="0" w:color="auto"/>
              <w:left w:val="single" w:sz="4" w:space="0" w:color="auto"/>
              <w:bottom w:val="single" w:sz="4" w:space="0" w:color="auto"/>
              <w:right w:val="single" w:sz="4" w:space="0" w:color="auto"/>
            </w:tcBorders>
            <w:hideMark/>
          </w:tcPr>
          <w:p w14:paraId="075CF4F7"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142E6F5D"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4730F23"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D188F13" w14:textId="77777777" w:rsidR="00E4684D" w:rsidRPr="00630F7A" w:rsidRDefault="00E4684D" w:rsidP="00071EAD">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1235B22F" w14:textId="77777777" w:rsidR="00E4684D" w:rsidRPr="00630F7A" w:rsidRDefault="00E4684D" w:rsidP="00071EAD">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101663A"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DBB9EE8"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1CBE9F8" w14:textId="77777777" w:rsidR="00E4684D" w:rsidRPr="00630F7A" w:rsidRDefault="00E4684D" w:rsidP="00071EAD">
            <w:pPr>
              <w:pStyle w:val="TAC"/>
            </w:pPr>
            <w:r w:rsidRPr="00630F7A">
              <w:t>-</w:t>
            </w:r>
          </w:p>
        </w:tc>
      </w:tr>
      <w:tr w:rsidR="00E4684D" w:rsidRPr="00630F7A" w14:paraId="33DC6A2E" w14:textId="77777777" w:rsidTr="00071EAD">
        <w:tc>
          <w:tcPr>
            <w:tcW w:w="691" w:type="dxa"/>
            <w:tcBorders>
              <w:top w:val="nil"/>
              <w:left w:val="single" w:sz="4" w:space="0" w:color="auto"/>
              <w:bottom w:val="nil"/>
              <w:right w:val="single" w:sz="4" w:space="0" w:color="auto"/>
            </w:tcBorders>
          </w:tcPr>
          <w:p w14:paraId="7631505F"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CE5317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5FA6894D"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2EE333B" w14:textId="77777777" w:rsidR="00E4684D" w:rsidRPr="00630F7A" w:rsidRDefault="00E4684D" w:rsidP="00071EAD">
            <w:pPr>
              <w:pStyle w:val="TAC"/>
            </w:pPr>
            <w:r w:rsidRPr="00B806D4">
              <w:t>High</w:t>
            </w:r>
          </w:p>
        </w:tc>
        <w:tc>
          <w:tcPr>
            <w:tcW w:w="857" w:type="dxa"/>
            <w:tcBorders>
              <w:top w:val="single" w:sz="4" w:space="0" w:color="auto"/>
              <w:left w:val="single" w:sz="4" w:space="0" w:color="auto"/>
              <w:bottom w:val="single" w:sz="4" w:space="0" w:color="auto"/>
              <w:right w:val="single" w:sz="4" w:space="0" w:color="auto"/>
            </w:tcBorders>
          </w:tcPr>
          <w:p w14:paraId="57301342" w14:textId="77777777" w:rsidR="00E4684D" w:rsidRPr="00630F7A" w:rsidRDefault="00E4684D" w:rsidP="00071EAD">
            <w:pPr>
              <w:pStyle w:val="TAC"/>
            </w:pPr>
            <w:r w:rsidRPr="00B806D4">
              <w:t>1905</w:t>
            </w:r>
          </w:p>
        </w:tc>
        <w:tc>
          <w:tcPr>
            <w:tcW w:w="857" w:type="dxa"/>
            <w:tcBorders>
              <w:top w:val="single" w:sz="4" w:space="0" w:color="auto"/>
              <w:left w:val="single" w:sz="4" w:space="0" w:color="auto"/>
              <w:bottom w:val="single" w:sz="4" w:space="0" w:color="auto"/>
              <w:right w:val="single" w:sz="4" w:space="0" w:color="auto"/>
            </w:tcBorders>
          </w:tcPr>
          <w:p w14:paraId="6A5FA6FC" w14:textId="77777777" w:rsidR="00E4684D" w:rsidRPr="00630F7A" w:rsidRDefault="00E4684D" w:rsidP="00071EAD">
            <w:pPr>
              <w:pStyle w:val="TAC"/>
            </w:pPr>
            <w:r w:rsidRPr="00B806D4">
              <w:t>381000</w:t>
            </w:r>
          </w:p>
        </w:tc>
        <w:tc>
          <w:tcPr>
            <w:tcW w:w="858" w:type="dxa"/>
            <w:tcBorders>
              <w:top w:val="single" w:sz="4" w:space="0" w:color="auto"/>
              <w:left w:val="single" w:sz="4" w:space="0" w:color="auto"/>
              <w:bottom w:val="single" w:sz="4" w:space="0" w:color="auto"/>
              <w:right w:val="single" w:sz="4" w:space="0" w:color="auto"/>
            </w:tcBorders>
          </w:tcPr>
          <w:p w14:paraId="729613D8" w14:textId="77777777" w:rsidR="00E4684D" w:rsidRPr="00630F7A" w:rsidRDefault="00E4684D" w:rsidP="00071EAD">
            <w:pPr>
              <w:pStyle w:val="TAC"/>
            </w:pPr>
            <w:r w:rsidRPr="00B806D4">
              <w:t>1900.32</w:t>
            </w:r>
          </w:p>
        </w:tc>
        <w:tc>
          <w:tcPr>
            <w:tcW w:w="857" w:type="dxa"/>
            <w:tcBorders>
              <w:top w:val="single" w:sz="4" w:space="0" w:color="auto"/>
              <w:left w:val="single" w:sz="4" w:space="0" w:color="auto"/>
              <w:bottom w:val="single" w:sz="4" w:space="0" w:color="auto"/>
              <w:right w:val="single" w:sz="4" w:space="0" w:color="auto"/>
            </w:tcBorders>
          </w:tcPr>
          <w:p w14:paraId="028440CE" w14:textId="77777777" w:rsidR="00E4684D" w:rsidRPr="00630F7A" w:rsidRDefault="00E4684D" w:rsidP="00071EAD">
            <w:pPr>
              <w:pStyle w:val="TAC"/>
            </w:pPr>
            <w:r w:rsidRPr="00B806D4">
              <w:t>380064</w:t>
            </w:r>
          </w:p>
        </w:tc>
        <w:tc>
          <w:tcPr>
            <w:tcW w:w="857" w:type="dxa"/>
            <w:tcBorders>
              <w:top w:val="single" w:sz="4" w:space="0" w:color="auto"/>
              <w:left w:val="single" w:sz="4" w:space="0" w:color="auto"/>
              <w:bottom w:val="single" w:sz="4" w:space="0" w:color="auto"/>
              <w:right w:val="single" w:sz="4" w:space="0" w:color="auto"/>
            </w:tcBorders>
          </w:tcPr>
          <w:p w14:paraId="26B6D1B7" w14:textId="77777777" w:rsidR="00E4684D" w:rsidRPr="00630F7A" w:rsidRDefault="00E4684D" w:rsidP="00071EAD">
            <w:pPr>
              <w:pStyle w:val="TAC"/>
            </w:pPr>
            <w:r w:rsidRPr="00B806D4">
              <w:t>0</w:t>
            </w:r>
          </w:p>
        </w:tc>
        <w:tc>
          <w:tcPr>
            <w:tcW w:w="741" w:type="dxa"/>
            <w:tcBorders>
              <w:top w:val="nil"/>
              <w:left w:val="single" w:sz="4" w:space="0" w:color="auto"/>
              <w:bottom w:val="nil"/>
              <w:right w:val="single" w:sz="4" w:space="0" w:color="auto"/>
            </w:tcBorders>
          </w:tcPr>
          <w:p w14:paraId="4E9819C5" w14:textId="77777777" w:rsidR="00E4684D" w:rsidRPr="00630F7A" w:rsidRDefault="00E4684D" w:rsidP="00071EAD">
            <w:pPr>
              <w:pStyle w:val="TAC"/>
            </w:pPr>
          </w:p>
        </w:tc>
        <w:tc>
          <w:tcPr>
            <w:tcW w:w="740" w:type="dxa"/>
            <w:tcBorders>
              <w:top w:val="single" w:sz="4" w:space="0" w:color="auto"/>
              <w:left w:val="single" w:sz="4" w:space="0" w:color="auto"/>
              <w:bottom w:val="single" w:sz="4" w:space="0" w:color="auto"/>
              <w:right w:val="single" w:sz="4" w:space="0" w:color="auto"/>
            </w:tcBorders>
          </w:tcPr>
          <w:p w14:paraId="3C218591"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6D0DCDD6" w14:textId="77777777" w:rsidR="00E4684D" w:rsidRPr="00630F7A" w:rsidRDefault="00E4684D" w:rsidP="00071EAD">
            <w:pPr>
              <w:pStyle w:val="TAC"/>
            </w:pPr>
            <w:r w:rsidRPr="00815CD7">
              <w:t>-</w:t>
            </w:r>
          </w:p>
        </w:tc>
        <w:tc>
          <w:tcPr>
            <w:tcW w:w="625" w:type="dxa"/>
            <w:tcBorders>
              <w:top w:val="single" w:sz="4" w:space="0" w:color="auto"/>
              <w:left w:val="single" w:sz="4" w:space="0" w:color="auto"/>
              <w:bottom w:val="single" w:sz="4" w:space="0" w:color="auto"/>
              <w:right w:val="single" w:sz="4" w:space="0" w:color="auto"/>
            </w:tcBorders>
          </w:tcPr>
          <w:p w14:paraId="459E737E" w14:textId="77777777" w:rsidR="00E4684D" w:rsidRPr="00630F7A" w:rsidRDefault="00E4684D" w:rsidP="00071EAD">
            <w:pPr>
              <w:pStyle w:val="TAC"/>
            </w:pPr>
            <w:r w:rsidRPr="00815CD7">
              <w:t>-</w:t>
            </w:r>
          </w:p>
        </w:tc>
        <w:tc>
          <w:tcPr>
            <w:tcW w:w="741" w:type="dxa"/>
            <w:tcBorders>
              <w:top w:val="single" w:sz="4" w:space="0" w:color="auto"/>
              <w:left w:val="single" w:sz="4" w:space="0" w:color="auto"/>
              <w:bottom w:val="single" w:sz="4" w:space="0" w:color="auto"/>
              <w:right w:val="single" w:sz="4" w:space="0" w:color="auto"/>
            </w:tcBorders>
          </w:tcPr>
          <w:p w14:paraId="6AC18036" w14:textId="77777777" w:rsidR="00E4684D" w:rsidRPr="00630F7A" w:rsidRDefault="00E4684D" w:rsidP="00071EAD">
            <w:pPr>
              <w:pStyle w:val="TAC"/>
            </w:pPr>
            <w:r w:rsidRPr="00815CD7">
              <w:t>-</w:t>
            </w:r>
          </w:p>
        </w:tc>
        <w:tc>
          <w:tcPr>
            <w:tcW w:w="740" w:type="dxa"/>
            <w:tcBorders>
              <w:top w:val="single" w:sz="4" w:space="0" w:color="auto"/>
              <w:left w:val="single" w:sz="4" w:space="0" w:color="auto"/>
              <w:bottom w:val="single" w:sz="4" w:space="0" w:color="auto"/>
              <w:right w:val="single" w:sz="4" w:space="0" w:color="auto"/>
            </w:tcBorders>
          </w:tcPr>
          <w:p w14:paraId="1C6096D9"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4087C6A4" w14:textId="77777777" w:rsidR="00E4684D" w:rsidRPr="00630F7A" w:rsidRDefault="00E4684D" w:rsidP="00071EAD">
            <w:pPr>
              <w:pStyle w:val="TAC"/>
            </w:pPr>
            <w:r w:rsidRPr="00815CD7">
              <w:t>-</w:t>
            </w:r>
          </w:p>
        </w:tc>
      </w:tr>
      <w:tr w:rsidR="00E4684D" w:rsidRPr="00630F7A" w14:paraId="1E33AED0" w14:textId="77777777" w:rsidTr="00071EAD">
        <w:tc>
          <w:tcPr>
            <w:tcW w:w="691" w:type="dxa"/>
            <w:tcBorders>
              <w:top w:val="single" w:sz="4" w:space="0" w:color="auto"/>
              <w:left w:val="single" w:sz="4" w:space="0" w:color="auto"/>
              <w:bottom w:val="nil"/>
              <w:right w:val="single" w:sz="4" w:space="0" w:color="auto"/>
            </w:tcBorders>
          </w:tcPr>
          <w:p w14:paraId="29E23011"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655ACF58" w14:textId="77777777" w:rsidR="00E4684D" w:rsidRPr="00630F7A" w:rsidRDefault="00E4684D" w:rsidP="00071EAD">
            <w:pPr>
              <w:pStyle w:val="TAC"/>
              <w:rPr>
                <w:lang w:eastAsia="ja-JP"/>
              </w:rPr>
            </w:pPr>
            <w:r>
              <w:rPr>
                <w:rFonts w:hint="eastAsia"/>
                <w:lang w:eastAsia="ja-JP"/>
              </w:rPr>
              <w:t>106</w:t>
            </w:r>
          </w:p>
        </w:tc>
        <w:tc>
          <w:tcPr>
            <w:tcW w:w="973" w:type="dxa"/>
            <w:tcBorders>
              <w:top w:val="single" w:sz="4" w:space="0" w:color="auto"/>
              <w:left w:val="single" w:sz="4" w:space="0" w:color="auto"/>
              <w:bottom w:val="nil"/>
              <w:right w:val="single" w:sz="4" w:space="0" w:color="auto"/>
            </w:tcBorders>
          </w:tcPr>
          <w:p w14:paraId="67D154A2"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4A8B9BE"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7EAA7A2" w14:textId="77777777" w:rsidR="00E4684D" w:rsidRPr="00630F7A" w:rsidRDefault="00E4684D" w:rsidP="00071EAD">
            <w:pPr>
              <w:pStyle w:val="TAC"/>
            </w:pPr>
            <w:r w:rsidRPr="00D91732">
              <w:t>1960</w:t>
            </w:r>
          </w:p>
        </w:tc>
        <w:tc>
          <w:tcPr>
            <w:tcW w:w="857" w:type="dxa"/>
            <w:tcBorders>
              <w:top w:val="single" w:sz="4" w:space="0" w:color="auto"/>
              <w:left w:val="single" w:sz="4" w:space="0" w:color="auto"/>
              <w:bottom w:val="single" w:sz="4" w:space="0" w:color="auto"/>
              <w:right w:val="single" w:sz="4" w:space="0" w:color="auto"/>
            </w:tcBorders>
          </w:tcPr>
          <w:p w14:paraId="402DC420" w14:textId="77777777" w:rsidR="00E4684D" w:rsidRPr="00630F7A" w:rsidRDefault="00E4684D" w:rsidP="00071EAD">
            <w:pPr>
              <w:pStyle w:val="TAC"/>
            </w:pPr>
            <w:r w:rsidRPr="00D91732">
              <w:t>392000</w:t>
            </w:r>
          </w:p>
        </w:tc>
        <w:tc>
          <w:tcPr>
            <w:tcW w:w="858" w:type="dxa"/>
            <w:tcBorders>
              <w:top w:val="single" w:sz="4" w:space="0" w:color="auto"/>
              <w:left w:val="single" w:sz="4" w:space="0" w:color="auto"/>
              <w:bottom w:val="single" w:sz="4" w:space="0" w:color="auto"/>
              <w:right w:val="single" w:sz="4" w:space="0" w:color="auto"/>
            </w:tcBorders>
          </w:tcPr>
          <w:p w14:paraId="36C9C409" w14:textId="77777777" w:rsidR="00E4684D" w:rsidRPr="00630F7A" w:rsidRDefault="00E4684D" w:rsidP="00071EAD">
            <w:pPr>
              <w:pStyle w:val="TAC"/>
            </w:pPr>
            <w:r w:rsidRPr="00D91732">
              <w:t>1950.46</w:t>
            </w:r>
          </w:p>
        </w:tc>
        <w:tc>
          <w:tcPr>
            <w:tcW w:w="857" w:type="dxa"/>
            <w:tcBorders>
              <w:top w:val="single" w:sz="4" w:space="0" w:color="auto"/>
              <w:left w:val="single" w:sz="4" w:space="0" w:color="auto"/>
              <w:bottom w:val="single" w:sz="4" w:space="0" w:color="auto"/>
              <w:right w:val="single" w:sz="4" w:space="0" w:color="auto"/>
            </w:tcBorders>
          </w:tcPr>
          <w:p w14:paraId="757260E3" w14:textId="77777777" w:rsidR="00E4684D" w:rsidRPr="00630F7A" w:rsidRDefault="00E4684D" w:rsidP="00071EAD">
            <w:pPr>
              <w:pStyle w:val="TAC"/>
            </w:pPr>
            <w:r w:rsidRPr="00D91732">
              <w:t>390092</w:t>
            </w:r>
          </w:p>
        </w:tc>
        <w:tc>
          <w:tcPr>
            <w:tcW w:w="857" w:type="dxa"/>
            <w:tcBorders>
              <w:top w:val="single" w:sz="4" w:space="0" w:color="auto"/>
              <w:left w:val="single" w:sz="4" w:space="0" w:color="auto"/>
              <w:bottom w:val="single" w:sz="4" w:space="0" w:color="auto"/>
              <w:right w:val="single" w:sz="4" w:space="0" w:color="auto"/>
            </w:tcBorders>
          </w:tcPr>
          <w:p w14:paraId="3FFBD994"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3BD6D902" w14:textId="77777777" w:rsidR="00E4684D" w:rsidRPr="00630F7A" w:rsidRDefault="00E4684D" w:rsidP="00071EAD">
            <w:pPr>
              <w:pStyle w:val="TAC"/>
              <w:rPr>
                <w:lang w:eastAsia="ja-JP"/>
              </w:rPr>
            </w:pPr>
            <w:r w:rsidRPr="00D91732">
              <w:t>15</w:t>
            </w:r>
          </w:p>
        </w:tc>
        <w:tc>
          <w:tcPr>
            <w:tcW w:w="740" w:type="dxa"/>
            <w:tcBorders>
              <w:top w:val="single" w:sz="4" w:space="0" w:color="auto"/>
              <w:left w:val="single" w:sz="4" w:space="0" w:color="auto"/>
              <w:bottom w:val="single" w:sz="4" w:space="0" w:color="auto"/>
              <w:right w:val="single" w:sz="4" w:space="0" w:color="auto"/>
            </w:tcBorders>
          </w:tcPr>
          <w:p w14:paraId="3C4FFE30" w14:textId="77777777" w:rsidR="00E4684D" w:rsidRPr="00630F7A" w:rsidRDefault="00E4684D" w:rsidP="00071EAD">
            <w:pPr>
              <w:pStyle w:val="TAC"/>
            </w:pPr>
            <w:r w:rsidRPr="00D91732">
              <w:t>4882</w:t>
            </w:r>
          </w:p>
        </w:tc>
        <w:tc>
          <w:tcPr>
            <w:tcW w:w="857" w:type="dxa"/>
            <w:tcBorders>
              <w:top w:val="single" w:sz="4" w:space="0" w:color="auto"/>
              <w:left w:val="single" w:sz="4" w:space="0" w:color="auto"/>
              <w:bottom w:val="single" w:sz="4" w:space="0" w:color="auto"/>
              <w:right w:val="single" w:sz="4" w:space="0" w:color="auto"/>
            </w:tcBorders>
          </w:tcPr>
          <w:p w14:paraId="63D756D2" w14:textId="77777777" w:rsidR="00E4684D" w:rsidRPr="00630F7A" w:rsidRDefault="00E4684D" w:rsidP="00071EAD">
            <w:pPr>
              <w:pStyle w:val="TAC"/>
            </w:pPr>
            <w:r w:rsidRPr="00D91732">
              <w:t>390530</w:t>
            </w:r>
          </w:p>
        </w:tc>
        <w:tc>
          <w:tcPr>
            <w:tcW w:w="625" w:type="dxa"/>
            <w:tcBorders>
              <w:top w:val="single" w:sz="4" w:space="0" w:color="auto"/>
              <w:left w:val="single" w:sz="4" w:space="0" w:color="auto"/>
              <w:bottom w:val="single" w:sz="4" w:space="0" w:color="auto"/>
              <w:right w:val="single" w:sz="4" w:space="0" w:color="auto"/>
            </w:tcBorders>
          </w:tcPr>
          <w:p w14:paraId="572A98E5" w14:textId="77777777" w:rsidR="00E4684D" w:rsidRPr="00630F7A" w:rsidRDefault="00E4684D" w:rsidP="00071EAD">
            <w:pPr>
              <w:pStyle w:val="TAC"/>
            </w:pPr>
            <w:r w:rsidRPr="00D91732">
              <w:t>2</w:t>
            </w:r>
          </w:p>
        </w:tc>
        <w:tc>
          <w:tcPr>
            <w:tcW w:w="741" w:type="dxa"/>
            <w:tcBorders>
              <w:top w:val="single" w:sz="4" w:space="0" w:color="auto"/>
              <w:left w:val="single" w:sz="4" w:space="0" w:color="auto"/>
              <w:bottom w:val="single" w:sz="4" w:space="0" w:color="auto"/>
              <w:right w:val="single" w:sz="4" w:space="0" w:color="auto"/>
            </w:tcBorders>
          </w:tcPr>
          <w:p w14:paraId="18386488" w14:textId="77777777" w:rsidR="00E4684D" w:rsidRPr="00630F7A" w:rsidRDefault="00E4684D" w:rsidP="00071EAD">
            <w:pPr>
              <w:pStyle w:val="TAC"/>
            </w:pPr>
            <w:r w:rsidRPr="00D91732">
              <w:t>0</w:t>
            </w:r>
          </w:p>
        </w:tc>
        <w:tc>
          <w:tcPr>
            <w:tcW w:w="740" w:type="dxa"/>
            <w:tcBorders>
              <w:top w:val="single" w:sz="4" w:space="0" w:color="auto"/>
              <w:left w:val="single" w:sz="4" w:space="0" w:color="auto"/>
              <w:bottom w:val="single" w:sz="4" w:space="0" w:color="auto"/>
              <w:right w:val="single" w:sz="4" w:space="0" w:color="auto"/>
            </w:tcBorders>
          </w:tcPr>
          <w:p w14:paraId="467578FE"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3AF7BF8" w14:textId="77777777" w:rsidR="00E4684D" w:rsidRPr="00630F7A" w:rsidRDefault="00E4684D" w:rsidP="00071EAD">
            <w:pPr>
              <w:pStyle w:val="TAC"/>
            </w:pPr>
            <w:r w:rsidRPr="00D91732">
              <w:t>2</w:t>
            </w:r>
          </w:p>
        </w:tc>
      </w:tr>
      <w:tr w:rsidR="00E4684D" w:rsidRPr="00630F7A" w14:paraId="0F04276A" w14:textId="77777777" w:rsidTr="00071EAD">
        <w:tc>
          <w:tcPr>
            <w:tcW w:w="691" w:type="dxa"/>
            <w:tcBorders>
              <w:top w:val="nil"/>
              <w:left w:val="single" w:sz="4" w:space="0" w:color="auto"/>
              <w:bottom w:val="nil"/>
              <w:right w:val="single" w:sz="4" w:space="0" w:color="auto"/>
            </w:tcBorders>
          </w:tcPr>
          <w:p w14:paraId="3FC6339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1B6BD8A"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4A92371E"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66594786"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A19C06A" w14:textId="77777777" w:rsidR="00E4684D" w:rsidRPr="00630F7A" w:rsidRDefault="00E4684D" w:rsidP="00071EAD">
            <w:pPr>
              <w:pStyle w:val="TAC"/>
            </w:pPr>
            <w:r w:rsidRPr="00D91732">
              <w:t>1980</w:t>
            </w:r>
          </w:p>
        </w:tc>
        <w:tc>
          <w:tcPr>
            <w:tcW w:w="857" w:type="dxa"/>
            <w:tcBorders>
              <w:top w:val="single" w:sz="4" w:space="0" w:color="auto"/>
              <w:left w:val="single" w:sz="4" w:space="0" w:color="auto"/>
              <w:bottom w:val="single" w:sz="4" w:space="0" w:color="auto"/>
              <w:right w:val="single" w:sz="4" w:space="0" w:color="auto"/>
            </w:tcBorders>
          </w:tcPr>
          <w:p w14:paraId="18F76918" w14:textId="77777777" w:rsidR="00E4684D" w:rsidRPr="00630F7A" w:rsidRDefault="00E4684D" w:rsidP="00071EAD">
            <w:pPr>
              <w:pStyle w:val="TAC"/>
            </w:pPr>
            <w:r w:rsidRPr="00D91732">
              <w:t>396000</w:t>
            </w:r>
          </w:p>
        </w:tc>
        <w:tc>
          <w:tcPr>
            <w:tcW w:w="858" w:type="dxa"/>
            <w:tcBorders>
              <w:top w:val="single" w:sz="4" w:space="0" w:color="auto"/>
              <w:left w:val="single" w:sz="4" w:space="0" w:color="auto"/>
              <w:bottom w:val="single" w:sz="4" w:space="0" w:color="auto"/>
              <w:right w:val="single" w:sz="4" w:space="0" w:color="auto"/>
            </w:tcBorders>
          </w:tcPr>
          <w:p w14:paraId="6687753D" w14:textId="77777777" w:rsidR="00E4684D" w:rsidRPr="00630F7A" w:rsidRDefault="00E4684D" w:rsidP="00071EAD">
            <w:pPr>
              <w:pStyle w:val="TAC"/>
            </w:pPr>
            <w:r w:rsidRPr="00D91732">
              <w:t>1970.46</w:t>
            </w:r>
          </w:p>
        </w:tc>
        <w:tc>
          <w:tcPr>
            <w:tcW w:w="857" w:type="dxa"/>
            <w:tcBorders>
              <w:top w:val="single" w:sz="4" w:space="0" w:color="auto"/>
              <w:left w:val="single" w:sz="4" w:space="0" w:color="auto"/>
              <w:bottom w:val="single" w:sz="4" w:space="0" w:color="auto"/>
              <w:right w:val="single" w:sz="4" w:space="0" w:color="auto"/>
            </w:tcBorders>
          </w:tcPr>
          <w:p w14:paraId="75A995D9" w14:textId="77777777" w:rsidR="00E4684D" w:rsidRPr="00630F7A" w:rsidRDefault="00E4684D" w:rsidP="00071EAD">
            <w:pPr>
              <w:pStyle w:val="TAC"/>
            </w:pPr>
            <w:r w:rsidRPr="00D91732">
              <w:t>394092</w:t>
            </w:r>
          </w:p>
        </w:tc>
        <w:tc>
          <w:tcPr>
            <w:tcW w:w="857" w:type="dxa"/>
            <w:tcBorders>
              <w:top w:val="single" w:sz="4" w:space="0" w:color="auto"/>
              <w:left w:val="single" w:sz="4" w:space="0" w:color="auto"/>
              <w:bottom w:val="single" w:sz="4" w:space="0" w:color="auto"/>
              <w:right w:val="single" w:sz="4" w:space="0" w:color="auto"/>
            </w:tcBorders>
          </w:tcPr>
          <w:p w14:paraId="05E6AD3B"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7D906C99"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8A32451" w14:textId="77777777" w:rsidR="00E4684D" w:rsidRPr="00630F7A" w:rsidRDefault="00E4684D" w:rsidP="00071EAD">
            <w:pPr>
              <w:pStyle w:val="TAC"/>
            </w:pPr>
            <w:r w:rsidRPr="00D91732">
              <w:t>4932</w:t>
            </w:r>
          </w:p>
        </w:tc>
        <w:tc>
          <w:tcPr>
            <w:tcW w:w="857" w:type="dxa"/>
            <w:tcBorders>
              <w:top w:val="single" w:sz="4" w:space="0" w:color="auto"/>
              <w:left w:val="single" w:sz="4" w:space="0" w:color="auto"/>
              <w:bottom w:val="single" w:sz="4" w:space="0" w:color="auto"/>
              <w:right w:val="single" w:sz="4" w:space="0" w:color="auto"/>
            </w:tcBorders>
          </w:tcPr>
          <w:p w14:paraId="15B4FF49" w14:textId="77777777" w:rsidR="00E4684D" w:rsidRPr="00630F7A" w:rsidRDefault="00E4684D" w:rsidP="00071EAD">
            <w:pPr>
              <w:pStyle w:val="TAC"/>
            </w:pPr>
            <w:r w:rsidRPr="00D91732">
              <w:t>394590</w:t>
            </w:r>
          </w:p>
        </w:tc>
        <w:tc>
          <w:tcPr>
            <w:tcW w:w="625" w:type="dxa"/>
            <w:tcBorders>
              <w:top w:val="single" w:sz="4" w:space="0" w:color="auto"/>
              <w:left w:val="single" w:sz="4" w:space="0" w:color="auto"/>
              <w:bottom w:val="single" w:sz="4" w:space="0" w:color="auto"/>
              <w:right w:val="single" w:sz="4" w:space="0" w:color="auto"/>
            </w:tcBorders>
          </w:tcPr>
          <w:p w14:paraId="5BB24E69" w14:textId="77777777" w:rsidR="00E4684D" w:rsidRPr="00630F7A" w:rsidRDefault="00E4684D" w:rsidP="00071EAD">
            <w:pPr>
              <w:pStyle w:val="TAC"/>
            </w:pPr>
            <w:r w:rsidRPr="00D91732">
              <w:t>10</w:t>
            </w:r>
          </w:p>
        </w:tc>
        <w:tc>
          <w:tcPr>
            <w:tcW w:w="741" w:type="dxa"/>
            <w:tcBorders>
              <w:top w:val="single" w:sz="4" w:space="0" w:color="auto"/>
              <w:left w:val="single" w:sz="4" w:space="0" w:color="auto"/>
              <w:bottom w:val="single" w:sz="4" w:space="0" w:color="auto"/>
              <w:right w:val="single" w:sz="4" w:space="0" w:color="auto"/>
            </w:tcBorders>
          </w:tcPr>
          <w:p w14:paraId="62770981" w14:textId="77777777" w:rsidR="00E4684D" w:rsidRPr="00630F7A" w:rsidRDefault="00E4684D" w:rsidP="00071EAD">
            <w:pPr>
              <w:pStyle w:val="TAC"/>
            </w:pPr>
            <w:r w:rsidRPr="00D91732">
              <w:t>1</w:t>
            </w:r>
          </w:p>
        </w:tc>
        <w:tc>
          <w:tcPr>
            <w:tcW w:w="740" w:type="dxa"/>
            <w:tcBorders>
              <w:top w:val="single" w:sz="4" w:space="0" w:color="auto"/>
              <w:left w:val="single" w:sz="4" w:space="0" w:color="auto"/>
              <w:bottom w:val="single" w:sz="4" w:space="0" w:color="auto"/>
              <w:right w:val="single" w:sz="4" w:space="0" w:color="auto"/>
            </w:tcBorders>
          </w:tcPr>
          <w:p w14:paraId="0BB48145"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6CFDAA8" w14:textId="77777777" w:rsidR="00E4684D" w:rsidRPr="00630F7A" w:rsidRDefault="00E4684D" w:rsidP="00071EAD">
            <w:pPr>
              <w:pStyle w:val="TAC"/>
            </w:pPr>
            <w:r w:rsidRPr="00D91732">
              <w:t>3</w:t>
            </w:r>
          </w:p>
        </w:tc>
      </w:tr>
      <w:tr w:rsidR="00E4684D" w:rsidRPr="00630F7A" w14:paraId="38C78D0D" w14:textId="77777777" w:rsidTr="00071EAD">
        <w:tc>
          <w:tcPr>
            <w:tcW w:w="691" w:type="dxa"/>
            <w:tcBorders>
              <w:top w:val="nil"/>
              <w:left w:val="single" w:sz="4" w:space="0" w:color="auto"/>
              <w:bottom w:val="nil"/>
              <w:right w:val="single" w:sz="4" w:space="0" w:color="auto"/>
            </w:tcBorders>
          </w:tcPr>
          <w:p w14:paraId="2D68D2D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96C7671"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410890B6"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00A470C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F877A41" w14:textId="77777777" w:rsidR="00E4684D" w:rsidRPr="00630F7A" w:rsidRDefault="00E4684D" w:rsidP="00071EAD">
            <w:pPr>
              <w:pStyle w:val="TAC"/>
            </w:pPr>
            <w:r w:rsidRPr="00D91732">
              <w:t>1880</w:t>
            </w:r>
          </w:p>
        </w:tc>
        <w:tc>
          <w:tcPr>
            <w:tcW w:w="857" w:type="dxa"/>
            <w:tcBorders>
              <w:top w:val="single" w:sz="4" w:space="0" w:color="auto"/>
              <w:left w:val="single" w:sz="4" w:space="0" w:color="auto"/>
              <w:bottom w:val="single" w:sz="4" w:space="0" w:color="auto"/>
              <w:right w:val="single" w:sz="4" w:space="0" w:color="auto"/>
            </w:tcBorders>
          </w:tcPr>
          <w:p w14:paraId="4B69E209" w14:textId="77777777" w:rsidR="00E4684D" w:rsidRPr="00630F7A" w:rsidRDefault="00E4684D" w:rsidP="00071EAD">
            <w:pPr>
              <w:pStyle w:val="TAC"/>
            </w:pPr>
            <w:r w:rsidRPr="00D91732">
              <w:t>376000</w:t>
            </w:r>
          </w:p>
        </w:tc>
        <w:tc>
          <w:tcPr>
            <w:tcW w:w="858" w:type="dxa"/>
            <w:tcBorders>
              <w:top w:val="single" w:sz="4" w:space="0" w:color="auto"/>
              <w:left w:val="single" w:sz="4" w:space="0" w:color="auto"/>
              <w:bottom w:val="single" w:sz="4" w:space="0" w:color="auto"/>
              <w:right w:val="single" w:sz="4" w:space="0" w:color="auto"/>
            </w:tcBorders>
          </w:tcPr>
          <w:p w14:paraId="38115115" w14:textId="77777777" w:rsidR="00E4684D" w:rsidRPr="00630F7A" w:rsidRDefault="00E4684D" w:rsidP="00071EAD">
            <w:pPr>
              <w:pStyle w:val="TAC"/>
            </w:pPr>
            <w:r w:rsidRPr="00D91732">
              <w:t>1870.46</w:t>
            </w:r>
          </w:p>
        </w:tc>
        <w:tc>
          <w:tcPr>
            <w:tcW w:w="857" w:type="dxa"/>
            <w:tcBorders>
              <w:top w:val="single" w:sz="4" w:space="0" w:color="auto"/>
              <w:left w:val="single" w:sz="4" w:space="0" w:color="auto"/>
              <w:bottom w:val="single" w:sz="4" w:space="0" w:color="auto"/>
              <w:right w:val="single" w:sz="4" w:space="0" w:color="auto"/>
            </w:tcBorders>
          </w:tcPr>
          <w:p w14:paraId="0B6055FE" w14:textId="77777777" w:rsidR="00E4684D" w:rsidRPr="00630F7A" w:rsidRDefault="00E4684D" w:rsidP="00071EAD">
            <w:pPr>
              <w:pStyle w:val="TAC"/>
            </w:pPr>
            <w:r w:rsidRPr="00D91732">
              <w:t>374092</w:t>
            </w:r>
          </w:p>
        </w:tc>
        <w:tc>
          <w:tcPr>
            <w:tcW w:w="857" w:type="dxa"/>
            <w:tcBorders>
              <w:top w:val="single" w:sz="4" w:space="0" w:color="auto"/>
              <w:left w:val="single" w:sz="4" w:space="0" w:color="auto"/>
              <w:bottom w:val="single" w:sz="4" w:space="0" w:color="auto"/>
              <w:right w:val="single" w:sz="4" w:space="0" w:color="auto"/>
            </w:tcBorders>
          </w:tcPr>
          <w:p w14:paraId="09CFB011"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7FA237E4" w14:textId="77777777" w:rsidR="00E4684D" w:rsidRPr="00630F7A" w:rsidRDefault="00E4684D" w:rsidP="00071EAD">
            <w:pPr>
              <w:pStyle w:val="TAC"/>
              <w:rPr>
                <w:lang w:eastAsia="ja-JP"/>
              </w:rPr>
            </w:pPr>
            <w:r w:rsidRPr="00D91732">
              <w:t>-</w:t>
            </w:r>
          </w:p>
        </w:tc>
        <w:tc>
          <w:tcPr>
            <w:tcW w:w="740" w:type="dxa"/>
            <w:tcBorders>
              <w:top w:val="single" w:sz="4" w:space="0" w:color="auto"/>
              <w:left w:val="single" w:sz="4" w:space="0" w:color="auto"/>
              <w:bottom w:val="single" w:sz="4" w:space="0" w:color="auto"/>
              <w:right w:val="single" w:sz="4" w:space="0" w:color="auto"/>
            </w:tcBorders>
          </w:tcPr>
          <w:p w14:paraId="0D471D1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C34C1F7"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F02182B"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5E65F1C7"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07F93610"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E9BC453" w14:textId="77777777" w:rsidR="00E4684D" w:rsidRPr="00630F7A" w:rsidRDefault="00E4684D" w:rsidP="00071EAD">
            <w:pPr>
              <w:pStyle w:val="TAC"/>
            </w:pPr>
            <w:r w:rsidRPr="00D91732">
              <w:t>-</w:t>
            </w:r>
          </w:p>
        </w:tc>
      </w:tr>
      <w:tr w:rsidR="00E4684D" w:rsidRPr="00630F7A" w14:paraId="74068694" w14:textId="77777777" w:rsidTr="00071EAD">
        <w:tc>
          <w:tcPr>
            <w:tcW w:w="691" w:type="dxa"/>
            <w:tcBorders>
              <w:top w:val="nil"/>
              <w:left w:val="single" w:sz="4" w:space="0" w:color="auto"/>
              <w:bottom w:val="nil"/>
              <w:right w:val="single" w:sz="4" w:space="0" w:color="auto"/>
            </w:tcBorders>
          </w:tcPr>
          <w:p w14:paraId="5A7B10F3"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E462354"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3C61A52"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01EC763D"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6780A958" w14:textId="77777777" w:rsidR="00E4684D" w:rsidRPr="00630F7A" w:rsidRDefault="00E4684D" w:rsidP="00071EAD">
            <w:pPr>
              <w:pStyle w:val="TAC"/>
            </w:pPr>
            <w:r w:rsidRPr="00D91732">
              <w:t>1900</w:t>
            </w:r>
          </w:p>
        </w:tc>
        <w:tc>
          <w:tcPr>
            <w:tcW w:w="857" w:type="dxa"/>
            <w:tcBorders>
              <w:top w:val="single" w:sz="4" w:space="0" w:color="auto"/>
              <w:left w:val="single" w:sz="4" w:space="0" w:color="auto"/>
              <w:bottom w:val="single" w:sz="4" w:space="0" w:color="auto"/>
              <w:right w:val="single" w:sz="4" w:space="0" w:color="auto"/>
            </w:tcBorders>
          </w:tcPr>
          <w:p w14:paraId="4DED9519" w14:textId="77777777" w:rsidR="00E4684D" w:rsidRPr="00630F7A" w:rsidRDefault="00E4684D" w:rsidP="00071EAD">
            <w:pPr>
              <w:pStyle w:val="TAC"/>
            </w:pPr>
            <w:r w:rsidRPr="00D91732">
              <w:t>380000</w:t>
            </w:r>
          </w:p>
        </w:tc>
        <w:tc>
          <w:tcPr>
            <w:tcW w:w="858" w:type="dxa"/>
            <w:tcBorders>
              <w:top w:val="single" w:sz="4" w:space="0" w:color="auto"/>
              <w:left w:val="single" w:sz="4" w:space="0" w:color="auto"/>
              <w:bottom w:val="single" w:sz="4" w:space="0" w:color="auto"/>
              <w:right w:val="single" w:sz="4" w:space="0" w:color="auto"/>
            </w:tcBorders>
          </w:tcPr>
          <w:p w14:paraId="2E7DC1CA" w14:textId="77777777" w:rsidR="00E4684D" w:rsidRPr="00630F7A" w:rsidRDefault="00E4684D" w:rsidP="00071EAD">
            <w:pPr>
              <w:pStyle w:val="TAC"/>
            </w:pPr>
            <w:r w:rsidRPr="00D91732">
              <w:t>1890.46</w:t>
            </w:r>
          </w:p>
        </w:tc>
        <w:tc>
          <w:tcPr>
            <w:tcW w:w="857" w:type="dxa"/>
            <w:tcBorders>
              <w:top w:val="single" w:sz="4" w:space="0" w:color="auto"/>
              <w:left w:val="single" w:sz="4" w:space="0" w:color="auto"/>
              <w:bottom w:val="single" w:sz="4" w:space="0" w:color="auto"/>
              <w:right w:val="single" w:sz="4" w:space="0" w:color="auto"/>
            </w:tcBorders>
          </w:tcPr>
          <w:p w14:paraId="298036D4" w14:textId="77777777" w:rsidR="00E4684D" w:rsidRPr="00630F7A" w:rsidRDefault="00E4684D" w:rsidP="00071EAD">
            <w:pPr>
              <w:pStyle w:val="TAC"/>
            </w:pPr>
            <w:r w:rsidRPr="00D91732">
              <w:t>378092</w:t>
            </w:r>
          </w:p>
        </w:tc>
        <w:tc>
          <w:tcPr>
            <w:tcW w:w="857" w:type="dxa"/>
            <w:tcBorders>
              <w:top w:val="single" w:sz="4" w:space="0" w:color="auto"/>
              <w:left w:val="single" w:sz="4" w:space="0" w:color="auto"/>
              <w:bottom w:val="single" w:sz="4" w:space="0" w:color="auto"/>
              <w:right w:val="single" w:sz="4" w:space="0" w:color="auto"/>
            </w:tcBorders>
          </w:tcPr>
          <w:p w14:paraId="36C431B1"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1FB32281"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363F621D"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8A3D5AB"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048C084"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020E2EB2"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7522129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7312934" w14:textId="77777777" w:rsidR="00E4684D" w:rsidRPr="00630F7A" w:rsidRDefault="00E4684D" w:rsidP="00071EAD">
            <w:pPr>
              <w:pStyle w:val="TAC"/>
            </w:pPr>
            <w:r w:rsidRPr="00D91732">
              <w:t>-</w:t>
            </w:r>
          </w:p>
        </w:tc>
      </w:tr>
      <w:tr w:rsidR="00E4684D" w:rsidRPr="00630F7A" w14:paraId="7483DBBC"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3965E20A" w14:textId="77777777" w:rsidR="00E4684D" w:rsidRPr="00630F7A" w:rsidRDefault="00E4684D" w:rsidP="00071EA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49D604B"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191A7DF" w14:textId="77777777" w:rsidR="00E4684D" w:rsidRPr="00630F7A" w:rsidRDefault="00E4684D" w:rsidP="00E4684D"/>
    <w:p w14:paraId="4BE1D121" w14:textId="77777777" w:rsidR="00E4684D" w:rsidRPr="00630F7A" w:rsidRDefault="00E4684D" w:rsidP="00E4684D">
      <w:pPr>
        <w:pStyle w:val="TH"/>
        <w:keepNext w:val="0"/>
        <w:keepLines w:val="0"/>
        <w:widowControl w:val="0"/>
      </w:pPr>
      <w:r w:rsidRPr="00630F7A">
        <w:t>Table 5.2.2.1.2-</w:t>
      </w:r>
      <w:r>
        <w:rPr>
          <w:rFonts w:hint="eastAsia"/>
          <w:lang w:eastAsia="ja-JP"/>
        </w:rPr>
        <w:t>2</w:t>
      </w:r>
      <w:r w:rsidRPr="00630F7A">
        <w:t xml:space="preserve">: Test frequencies for NR operating band n2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57CD6FD2"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3120C4E5" w14:textId="77777777" w:rsidR="00E4684D" w:rsidRPr="00630F7A" w:rsidRDefault="00E4684D" w:rsidP="00071EAD">
            <w:pPr>
              <w:pStyle w:val="TAH"/>
            </w:pPr>
            <w:r w:rsidRPr="00630F7A">
              <w:lastRenderedPageBreak/>
              <w:t>CBW</w:t>
            </w:r>
          </w:p>
          <w:p w14:paraId="512E4554"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2693EF" w14:textId="77777777" w:rsidR="00E4684D" w:rsidRPr="00630F7A" w:rsidRDefault="00E4684D" w:rsidP="00071EAD">
            <w:pPr>
              <w:pStyle w:val="TAH"/>
              <w:rPr>
                <w:i/>
              </w:rPr>
            </w:pPr>
            <w:r w:rsidRPr="00630F7A">
              <w:rPr>
                <w:i/>
              </w:rPr>
              <w:t>carrierBandwidth</w:t>
            </w:r>
          </w:p>
          <w:p w14:paraId="1E0631A9"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EABE15B"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2F14C67" w14:textId="77777777" w:rsidR="00E4684D" w:rsidRPr="00630F7A" w:rsidRDefault="00E4684D" w:rsidP="00071EAD">
            <w:pPr>
              <w:pStyle w:val="TAH"/>
            </w:pPr>
            <w:r w:rsidRPr="00630F7A">
              <w:t>Carrier centre</w:t>
            </w:r>
          </w:p>
          <w:p w14:paraId="0E0CFE70"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89BB32" w14:textId="77777777" w:rsidR="00E4684D" w:rsidRPr="00630F7A" w:rsidRDefault="00E4684D" w:rsidP="00071EAD">
            <w:pPr>
              <w:pStyle w:val="TAH"/>
            </w:pPr>
            <w:r w:rsidRPr="00630F7A">
              <w:t>Carrier centre</w:t>
            </w:r>
          </w:p>
          <w:p w14:paraId="75DF42F4"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1188A06"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573B38F"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2BC7BAB"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43E13FBD" w14:textId="77777777" w:rsidR="00E4684D" w:rsidRPr="00630F7A" w:rsidRDefault="00E4684D" w:rsidP="00071EAD">
            <w:pPr>
              <w:pStyle w:val="TAH"/>
            </w:pPr>
            <w:r w:rsidRPr="00630F7A">
              <w:t>SS block SCS</w:t>
            </w:r>
          </w:p>
          <w:p w14:paraId="33570FCD"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2E05F2A8"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53ADFF0" w14:textId="77777777" w:rsidR="00E4684D" w:rsidRPr="00630F7A" w:rsidRDefault="00E4684D" w:rsidP="00071EAD">
            <w:pPr>
              <w:pStyle w:val="TAH"/>
              <w:rPr>
                <w:i/>
              </w:rPr>
            </w:pPr>
            <w:r w:rsidRPr="00630F7A">
              <w:rPr>
                <w:i/>
              </w:rPr>
              <w:t>absoluteFrequencySSB</w:t>
            </w:r>
          </w:p>
          <w:p w14:paraId="2EADC9EA"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C27D3AC" w14:textId="77777777" w:rsidR="00E4684D" w:rsidRPr="00630F7A" w:rsidRDefault="00E4684D" w:rsidP="00071EAD">
            <w:pPr>
              <w:pStyle w:val="TAH"/>
            </w:pPr>
            <w:r w:rsidRPr="00630F7A">
              <w:rPr>
                <w:position w:val="-10"/>
              </w:rPr>
              <w:object w:dxaOrig="420" w:dyaOrig="300" w14:anchorId="5B192BEF">
                <v:shape id="_x0000_i1029" type="#_x0000_t75" style="width:24.75pt;height:18.75pt" o:ole="">
                  <v:imagedata r:id="rId15" o:title=""/>
                </v:shape>
                <o:OLEObject Type="Embed" ProgID="Equation.3" ShapeID="_x0000_i1029" DrawAspect="Content" ObjectID="_1821459685" r:id="rId18"/>
              </w:object>
            </w:r>
          </w:p>
        </w:tc>
        <w:tc>
          <w:tcPr>
            <w:tcW w:w="741" w:type="dxa"/>
            <w:tcBorders>
              <w:top w:val="single" w:sz="4" w:space="0" w:color="auto"/>
              <w:left w:val="single" w:sz="4" w:space="0" w:color="auto"/>
              <w:bottom w:val="single" w:sz="4" w:space="0" w:color="auto"/>
              <w:right w:val="single" w:sz="4" w:space="0" w:color="auto"/>
            </w:tcBorders>
            <w:hideMark/>
          </w:tcPr>
          <w:p w14:paraId="7EF05A2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65BE8C5D"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5A1BA6AC"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1D5FAFC" w14:textId="77777777" w:rsidR="00E4684D" w:rsidRPr="00630F7A" w:rsidRDefault="00E4684D" w:rsidP="00071EAD">
            <w:pPr>
              <w:pStyle w:val="TAH"/>
            </w:pPr>
            <w:r w:rsidRPr="00630F7A">
              <w:t>CORESET#0 Index</w:t>
            </w:r>
            <w:r w:rsidRPr="00630F7A">
              <w:rPr>
                <w:b w:val="0"/>
              </w:rPr>
              <w:t xml:space="preserve"> (Offset</w:t>
            </w:r>
          </w:p>
          <w:p w14:paraId="390A81F8"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6328DAA3"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588D5C" w14:textId="77777777" w:rsidR="00E4684D" w:rsidRPr="00630F7A" w:rsidRDefault="00E4684D" w:rsidP="00071EAD">
            <w:pPr>
              <w:pStyle w:val="TAH"/>
            </w:pPr>
            <w:r w:rsidRPr="00630F7A">
              <w:t>offsetToPointA</w:t>
            </w:r>
            <w:r w:rsidRPr="00630F7A">
              <w:br/>
              <w:t>(SIB1)</w:t>
            </w:r>
          </w:p>
          <w:p w14:paraId="2D33DCB6" w14:textId="77777777" w:rsidR="00E4684D" w:rsidRPr="00630F7A" w:rsidRDefault="00E4684D" w:rsidP="00071EAD">
            <w:pPr>
              <w:pStyle w:val="TAH"/>
            </w:pPr>
            <w:r w:rsidRPr="00630F7A">
              <w:t>[PRBs]</w:t>
            </w:r>
          </w:p>
          <w:p w14:paraId="39A7073D" w14:textId="77777777" w:rsidR="00E4684D" w:rsidRPr="00630F7A" w:rsidRDefault="00E4684D" w:rsidP="00071EAD">
            <w:pPr>
              <w:pStyle w:val="TAH"/>
            </w:pPr>
            <w:r w:rsidRPr="00630F7A">
              <w:t>Note 1</w:t>
            </w:r>
          </w:p>
        </w:tc>
      </w:tr>
      <w:tr w:rsidR="00E4684D" w:rsidRPr="00630F7A" w14:paraId="768FEE79" w14:textId="77777777" w:rsidTr="00071EAD">
        <w:tc>
          <w:tcPr>
            <w:tcW w:w="691" w:type="dxa"/>
            <w:tcBorders>
              <w:top w:val="single" w:sz="4" w:space="0" w:color="auto"/>
              <w:left w:val="single" w:sz="4" w:space="0" w:color="auto"/>
              <w:bottom w:val="nil"/>
              <w:right w:val="single" w:sz="4" w:space="0" w:color="auto"/>
            </w:tcBorders>
          </w:tcPr>
          <w:p w14:paraId="7F47C21F"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7EEF229C" w14:textId="77777777" w:rsidR="00E4684D" w:rsidRPr="00630F7A" w:rsidRDefault="00E4684D" w:rsidP="00071EAD">
            <w:pPr>
              <w:pStyle w:val="TAC"/>
              <w:rPr>
                <w:lang w:eastAsia="ja-JP"/>
              </w:rPr>
            </w:pPr>
            <w:r>
              <w:rPr>
                <w:rFonts w:hint="eastAsia"/>
                <w:lang w:eastAsia="ja-JP"/>
              </w:rPr>
              <w:t>51</w:t>
            </w:r>
          </w:p>
        </w:tc>
        <w:tc>
          <w:tcPr>
            <w:tcW w:w="973" w:type="dxa"/>
            <w:tcBorders>
              <w:top w:val="single" w:sz="4" w:space="0" w:color="auto"/>
              <w:left w:val="single" w:sz="4" w:space="0" w:color="auto"/>
              <w:bottom w:val="nil"/>
              <w:right w:val="single" w:sz="4" w:space="0" w:color="auto"/>
            </w:tcBorders>
          </w:tcPr>
          <w:p w14:paraId="370FA48C"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E285BA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1D514334" w14:textId="77777777" w:rsidR="00E4684D" w:rsidRPr="00630F7A" w:rsidRDefault="00E4684D" w:rsidP="00071EAD">
            <w:pPr>
              <w:pStyle w:val="TAC"/>
            </w:pPr>
            <w:r w:rsidRPr="00BA6832">
              <w:t>1960</w:t>
            </w:r>
          </w:p>
        </w:tc>
        <w:tc>
          <w:tcPr>
            <w:tcW w:w="857" w:type="dxa"/>
            <w:tcBorders>
              <w:top w:val="single" w:sz="4" w:space="0" w:color="auto"/>
              <w:left w:val="single" w:sz="4" w:space="0" w:color="auto"/>
              <w:bottom w:val="single" w:sz="4" w:space="0" w:color="auto"/>
              <w:right w:val="single" w:sz="4" w:space="0" w:color="auto"/>
            </w:tcBorders>
          </w:tcPr>
          <w:p w14:paraId="518BEF71" w14:textId="77777777" w:rsidR="00E4684D" w:rsidRPr="00630F7A" w:rsidRDefault="00E4684D" w:rsidP="00071EAD">
            <w:pPr>
              <w:pStyle w:val="TAC"/>
            </w:pPr>
            <w:r w:rsidRPr="00BA6832">
              <w:t>392000</w:t>
            </w:r>
          </w:p>
        </w:tc>
        <w:tc>
          <w:tcPr>
            <w:tcW w:w="858" w:type="dxa"/>
            <w:tcBorders>
              <w:top w:val="single" w:sz="4" w:space="0" w:color="auto"/>
              <w:left w:val="single" w:sz="4" w:space="0" w:color="auto"/>
              <w:bottom w:val="single" w:sz="4" w:space="0" w:color="auto"/>
              <w:right w:val="single" w:sz="4" w:space="0" w:color="auto"/>
            </w:tcBorders>
          </w:tcPr>
          <w:p w14:paraId="006D9BD2" w14:textId="77777777" w:rsidR="00E4684D" w:rsidRPr="00630F7A" w:rsidRDefault="00E4684D" w:rsidP="00071EAD">
            <w:pPr>
              <w:pStyle w:val="TAC"/>
            </w:pPr>
            <w:r w:rsidRPr="00BA6832">
              <w:t>1950.82</w:t>
            </w:r>
          </w:p>
        </w:tc>
        <w:tc>
          <w:tcPr>
            <w:tcW w:w="857" w:type="dxa"/>
            <w:tcBorders>
              <w:top w:val="single" w:sz="4" w:space="0" w:color="auto"/>
              <w:left w:val="single" w:sz="4" w:space="0" w:color="auto"/>
              <w:bottom w:val="single" w:sz="4" w:space="0" w:color="auto"/>
              <w:right w:val="single" w:sz="4" w:space="0" w:color="auto"/>
            </w:tcBorders>
          </w:tcPr>
          <w:p w14:paraId="07FF6BA2" w14:textId="77777777" w:rsidR="00E4684D" w:rsidRPr="00630F7A" w:rsidRDefault="00E4684D" w:rsidP="00071EAD">
            <w:pPr>
              <w:pStyle w:val="TAC"/>
            </w:pPr>
            <w:r w:rsidRPr="00BA6832">
              <w:t>390164</w:t>
            </w:r>
          </w:p>
        </w:tc>
        <w:tc>
          <w:tcPr>
            <w:tcW w:w="857" w:type="dxa"/>
            <w:tcBorders>
              <w:top w:val="single" w:sz="4" w:space="0" w:color="auto"/>
              <w:left w:val="single" w:sz="4" w:space="0" w:color="auto"/>
              <w:bottom w:val="single" w:sz="4" w:space="0" w:color="auto"/>
              <w:right w:val="single" w:sz="4" w:space="0" w:color="auto"/>
            </w:tcBorders>
          </w:tcPr>
          <w:p w14:paraId="6CD0DCFF"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23BB225B" w14:textId="77777777" w:rsidR="00E4684D" w:rsidRPr="00630F7A" w:rsidRDefault="00E4684D" w:rsidP="00071EAD">
            <w:pPr>
              <w:pStyle w:val="TAC"/>
              <w:rPr>
                <w:lang w:eastAsia="ja-JP"/>
              </w:rPr>
            </w:pPr>
            <w:r>
              <w:rPr>
                <w:rFonts w:hint="eastAsia"/>
                <w:lang w:eastAsia="ja-JP"/>
              </w:rPr>
              <w:t>15</w:t>
            </w:r>
          </w:p>
        </w:tc>
        <w:tc>
          <w:tcPr>
            <w:tcW w:w="740" w:type="dxa"/>
            <w:tcBorders>
              <w:top w:val="single" w:sz="4" w:space="0" w:color="auto"/>
              <w:left w:val="single" w:sz="4" w:space="0" w:color="auto"/>
              <w:bottom w:val="single" w:sz="4" w:space="0" w:color="auto"/>
              <w:right w:val="single" w:sz="4" w:space="0" w:color="auto"/>
            </w:tcBorders>
          </w:tcPr>
          <w:p w14:paraId="5D21B4BB" w14:textId="77777777" w:rsidR="00E4684D" w:rsidRPr="00630F7A" w:rsidRDefault="00E4684D" w:rsidP="00071EAD">
            <w:pPr>
              <w:pStyle w:val="TAC"/>
            </w:pPr>
            <w:r w:rsidRPr="00997500">
              <w:t>4888</w:t>
            </w:r>
          </w:p>
        </w:tc>
        <w:tc>
          <w:tcPr>
            <w:tcW w:w="857" w:type="dxa"/>
            <w:tcBorders>
              <w:top w:val="single" w:sz="4" w:space="0" w:color="auto"/>
              <w:left w:val="single" w:sz="4" w:space="0" w:color="auto"/>
              <w:bottom w:val="single" w:sz="4" w:space="0" w:color="auto"/>
              <w:right w:val="single" w:sz="4" w:space="0" w:color="auto"/>
            </w:tcBorders>
          </w:tcPr>
          <w:p w14:paraId="711F4232" w14:textId="77777777" w:rsidR="00E4684D" w:rsidRPr="00630F7A" w:rsidRDefault="00E4684D" w:rsidP="00071EAD">
            <w:pPr>
              <w:pStyle w:val="TAC"/>
            </w:pPr>
            <w:r w:rsidRPr="00997500">
              <w:t>391010</w:t>
            </w:r>
          </w:p>
        </w:tc>
        <w:tc>
          <w:tcPr>
            <w:tcW w:w="625" w:type="dxa"/>
            <w:tcBorders>
              <w:top w:val="single" w:sz="4" w:space="0" w:color="auto"/>
              <w:left w:val="single" w:sz="4" w:space="0" w:color="auto"/>
              <w:bottom w:val="single" w:sz="4" w:space="0" w:color="auto"/>
              <w:right w:val="single" w:sz="4" w:space="0" w:color="auto"/>
            </w:tcBorders>
          </w:tcPr>
          <w:p w14:paraId="573B7751" w14:textId="77777777" w:rsidR="00E4684D" w:rsidRPr="00630F7A" w:rsidRDefault="00E4684D" w:rsidP="00071EAD">
            <w:pPr>
              <w:pStyle w:val="TAC"/>
            </w:pPr>
            <w:r w:rsidRPr="00997500">
              <w:t>18</w:t>
            </w:r>
          </w:p>
        </w:tc>
        <w:tc>
          <w:tcPr>
            <w:tcW w:w="741" w:type="dxa"/>
            <w:tcBorders>
              <w:top w:val="single" w:sz="4" w:space="0" w:color="auto"/>
              <w:left w:val="single" w:sz="4" w:space="0" w:color="auto"/>
              <w:bottom w:val="single" w:sz="4" w:space="0" w:color="auto"/>
              <w:right w:val="single" w:sz="4" w:space="0" w:color="auto"/>
            </w:tcBorders>
          </w:tcPr>
          <w:p w14:paraId="1F5D41B5"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7AE8A14" w14:textId="77777777" w:rsidR="00E4684D" w:rsidRPr="00630F7A" w:rsidRDefault="00E4684D" w:rsidP="00071EAD">
            <w:pPr>
              <w:pStyle w:val="TAC"/>
            </w:pPr>
            <w:r w:rsidRPr="00997500">
              <w:t>1 (6)</w:t>
            </w:r>
          </w:p>
        </w:tc>
        <w:tc>
          <w:tcPr>
            <w:tcW w:w="857" w:type="dxa"/>
            <w:tcBorders>
              <w:top w:val="single" w:sz="4" w:space="0" w:color="auto"/>
              <w:left w:val="single" w:sz="4" w:space="0" w:color="auto"/>
              <w:bottom w:val="single" w:sz="4" w:space="0" w:color="auto"/>
              <w:right w:val="single" w:sz="4" w:space="0" w:color="auto"/>
            </w:tcBorders>
          </w:tcPr>
          <w:p w14:paraId="5DF40C7D" w14:textId="77777777" w:rsidR="00E4684D" w:rsidRPr="00630F7A" w:rsidRDefault="00E4684D" w:rsidP="00071EAD">
            <w:pPr>
              <w:pStyle w:val="TAC"/>
            </w:pPr>
            <w:r w:rsidRPr="00997500">
              <w:t>12</w:t>
            </w:r>
          </w:p>
        </w:tc>
      </w:tr>
      <w:tr w:rsidR="00E4684D" w:rsidRPr="00630F7A" w14:paraId="738B85D7" w14:textId="77777777" w:rsidTr="00071EAD">
        <w:tc>
          <w:tcPr>
            <w:tcW w:w="691" w:type="dxa"/>
            <w:tcBorders>
              <w:top w:val="nil"/>
              <w:left w:val="single" w:sz="4" w:space="0" w:color="auto"/>
              <w:bottom w:val="nil"/>
              <w:right w:val="single" w:sz="4" w:space="0" w:color="auto"/>
            </w:tcBorders>
          </w:tcPr>
          <w:p w14:paraId="0ABC9AB6"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087EA4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79323A37"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6F04D31"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1BCDFD89" w14:textId="77777777" w:rsidR="00E4684D" w:rsidRPr="00630F7A" w:rsidRDefault="00E4684D" w:rsidP="00071EAD">
            <w:pPr>
              <w:pStyle w:val="TAC"/>
            </w:pPr>
            <w:r w:rsidRPr="00BA6832">
              <w:t>1980</w:t>
            </w:r>
          </w:p>
        </w:tc>
        <w:tc>
          <w:tcPr>
            <w:tcW w:w="857" w:type="dxa"/>
            <w:tcBorders>
              <w:top w:val="single" w:sz="4" w:space="0" w:color="auto"/>
              <w:left w:val="single" w:sz="4" w:space="0" w:color="auto"/>
              <w:bottom w:val="single" w:sz="4" w:space="0" w:color="auto"/>
              <w:right w:val="single" w:sz="4" w:space="0" w:color="auto"/>
            </w:tcBorders>
          </w:tcPr>
          <w:p w14:paraId="4884351B" w14:textId="77777777" w:rsidR="00E4684D" w:rsidRPr="00630F7A" w:rsidRDefault="00E4684D" w:rsidP="00071EAD">
            <w:pPr>
              <w:pStyle w:val="TAC"/>
            </w:pPr>
            <w:r w:rsidRPr="00BA6832">
              <w:t>396000</w:t>
            </w:r>
          </w:p>
        </w:tc>
        <w:tc>
          <w:tcPr>
            <w:tcW w:w="858" w:type="dxa"/>
            <w:tcBorders>
              <w:top w:val="single" w:sz="4" w:space="0" w:color="auto"/>
              <w:left w:val="single" w:sz="4" w:space="0" w:color="auto"/>
              <w:bottom w:val="single" w:sz="4" w:space="0" w:color="auto"/>
              <w:right w:val="single" w:sz="4" w:space="0" w:color="auto"/>
            </w:tcBorders>
          </w:tcPr>
          <w:p w14:paraId="12F61977" w14:textId="77777777" w:rsidR="00E4684D" w:rsidRPr="00630F7A" w:rsidRDefault="00E4684D" w:rsidP="00071EAD">
            <w:pPr>
              <w:pStyle w:val="TAC"/>
            </w:pPr>
            <w:r w:rsidRPr="00BA6832">
              <w:t>1970.82</w:t>
            </w:r>
          </w:p>
        </w:tc>
        <w:tc>
          <w:tcPr>
            <w:tcW w:w="857" w:type="dxa"/>
            <w:tcBorders>
              <w:top w:val="single" w:sz="4" w:space="0" w:color="auto"/>
              <w:left w:val="single" w:sz="4" w:space="0" w:color="auto"/>
              <w:bottom w:val="single" w:sz="4" w:space="0" w:color="auto"/>
              <w:right w:val="single" w:sz="4" w:space="0" w:color="auto"/>
            </w:tcBorders>
          </w:tcPr>
          <w:p w14:paraId="063B96BE" w14:textId="77777777" w:rsidR="00E4684D" w:rsidRPr="00630F7A" w:rsidRDefault="00E4684D" w:rsidP="00071EAD">
            <w:pPr>
              <w:pStyle w:val="TAC"/>
            </w:pPr>
            <w:r w:rsidRPr="00BA6832">
              <w:t>394164</w:t>
            </w:r>
          </w:p>
        </w:tc>
        <w:tc>
          <w:tcPr>
            <w:tcW w:w="857" w:type="dxa"/>
            <w:tcBorders>
              <w:top w:val="single" w:sz="4" w:space="0" w:color="auto"/>
              <w:left w:val="single" w:sz="4" w:space="0" w:color="auto"/>
              <w:bottom w:val="single" w:sz="4" w:space="0" w:color="auto"/>
              <w:right w:val="single" w:sz="4" w:space="0" w:color="auto"/>
            </w:tcBorders>
          </w:tcPr>
          <w:p w14:paraId="3712A674"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61888927"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E029547" w14:textId="77777777" w:rsidR="00E4684D" w:rsidRPr="00630F7A" w:rsidRDefault="00E4684D" w:rsidP="00071EAD">
            <w:pPr>
              <w:pStyle w:val="TAC"/>
            </w:pPr>
            <w:r w:rsidRPr="00997500">
              <w:t>4938</w:t>
            </w:r>
          </w:p>
        </w:tc>
        <w:tc>
          <w:tcPr>
            <w:tcW w:w="857" w:type="dxa"/>
            <w:tcBorders>
              <w:top w:val="single" w:sz="4" w:space="0" w:color="auto"/>
              <w:left w:val="single" w:sz="4" w:space="0" w:color="auto"/>
              <w:bottom w:val="single" w:sz="4" w:space="0" w:color="auto"/>
              <w:right w:val="single" w:sz="4" w:space="0" w:color="auto"/>
            </w:tcBorders>
          </w:tcPr>
          <w:p w14:paraId="5425A526" w14:textId="77777777" w:rsidR="00E4684D" w:rsidRPr="00630F7A" w:rsidRDefault="00E4684D" w:rsidP="00071EAD">
            <w:pPr>
              <w:pStyle w:val="TAC"/>
            </w:pPr>
            <w:r w:rsidRPr="00997500">
              <w:t>395070</w:t>
            </w:r>
          </w:p>
        </w:tc>
        <w:tc>
          <w:tcPr>
            <w:tcW w:w="625" w:type="dxa"/>
            <w:tcBorders>
              <w:top w:val="single" w:sz="4" w:space="0" w:color="auto"/>
              <w:left w:val="single" w:sz="4" w:space="0" w:color="auto"/>
              <w:bottom w:val="single" w:sz="4" w:space="0" w:color="auto"/>
              <w:right w:val="single" w:sz="4" w:space="0" w:color="auto"/>
            </w:tcBorders>
          </w:tcPr>
          <w:p w14:paraId="433D9346" w14:textId="77777777" w:rsidR="00E4684D" w:rsidRPr="00630F7A" w:rsidRDefault="00E4684D" w:rsidP="00071EAD">
            <w:pPr>
              <w:pStyle w:val="TAC"/>
            </w:pPr>
            <w:r w:rsidRPr="00997500">
              <w:t>14</w:t>
            </w:r>
          </w:p>
        </w:tc>
        <w:tc>
          <w:tcPr>
            <w:tcW w:w="741" w:type="dxa"/>
            <w:tcBorders>
              <w:top w:val="single" w:sz="4" w:space="0" w:color="auto"/>
              <w:left w:val="single" w:sz="4" w:space="0" w:color="auto"/>
              <w:bottom w:val="single" w:sz="4" w:space="0" w:color="auto"/>
              <w:right w:val="single" w:sz="4" w:space="0" w:color="auto"/>
            </w:tcBorders>
          </w:tcPr>
          <w:p w14:paraId="2C47B08F"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54D2667" w14:textId="77777777" w:rsidR="00E4684D" w:rsidRPr="00630F7A" w:rsidRDefault="00E4684D" w:rsidP="00071EAD">
            <w:pPr>
              <w:pStyle w:val="TAC"/>
            </w:pPr>
            <w:r w:rsidRPr="00997500">
              <w:t>2 (7)</w:t>
            </w:r>
          </w:p>
        </w:tc>
        <w:tc>
          <w:tcPr>
            <w:tcW w:w="857" w:type="dxa"/>
            <w:tcBorders>
              <w:top w:val="single" w:sz="4" w:space="0" w:color="auto"/>
              <w:left w:val="single" w:sz="4" w:space="0" w:color="auto"/>
              <w:bottom w:val="single" w:sz="4" w:space="0" w:color="auto"/>
              <w:right w:val="single" w:sz="4" w:space="0" w:color="auto"/>
            </w:tcBorders>
          </w:tcPr>
          <w:p w14:paraId="0BC73010" w14:textId="77777777" w:rsidR="00E4684D" w:rsidRPr="00630F7A" w:rsidRDefault="00E4684D" w:rsidP="00071EAD">
            <w:pPr>
              <w:pStyle w:val="TAC"/>
            </w:pPr>
            <w:r w:rsidRPr="00997500">
              <w:t>14</w:t>
            </w:r>
          </w:p>
        </w:tc>
      </w:tr>
      <w:tr w:rsidR="00E4684D" w:rsidRPr="00630F7A" w14:paraId="495C8CAA" w14:textId="77777777" w:rsidTr="00071EAD">
        <w:tc>
          <w:tcPr>
            <w:tcW w:w="691" w:type="dxa"/>
            <w:tcBorders>
              <w:top w:val="nil"/>
              <w:left w:val="single" w:sz="4" w:space="0" w:color="auto"/>
              <w:bottom w:val="nil"/>
              <w:right w:val="single" w:sz="4" w:space="0" w:color="auto"/>
            </w:tcBorders>
          </w:tcPr>
          <w:p w14:paraId="4A9A738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24DF302"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237050B8"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26D57724"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664860D0" w14:textId="77777777" w:rsidR="00E4684D" w:rsidRPr="00630F7A" w:rsidRDefault="00E4684D" w:rsidP="00071EAD">
            <w:pPr>
              <w:pStyle w:val="TAC"/>
            </w:pPr>
            <w:r w:rsidRPr="00BA6832">
              <w:t>1880</w:t>
            </w:r>
          </w:p>
        </w:tc>
        <w:tc>
          <w:tcPr>
            <w:tcW w:w="857" w:type="dxa"/>
            <w:tcBorders>
              <w:top w:val="single" w:sz="4" w:space="0" w:color="auto"/>
              <w:left w:val="single" w:sz="4" w:space="0" w:color="auto"/>
              <w:bottom w:val="single" w:sz="4" w:space="0" w:color="auto"/>
              <w:right w:val="single" w:sz="4" w:space="0" w:color="auto"/>
            </w:tcBorders>
          </w:tcPr>
          <w:p w14:paraId="01B7095F" w14:textId="77777777" w:rsidR="00E4684D" w:rsidRPr="00630F7A" w:rsidRDefault="00E4684D" w:rsidP="00071EAD">
            <w:pPr>
              <w:pStyle w:val="TAC"/>
            </w:pPr>
            <w:r w:rsidRPr="00BA6832">
              <w:t>376000</w:t>
            </w:r>
          </w:p>
        </w:tc>
        <w:tc>
          <w:tcPr>
            <w:tcW w:w="858" w:type="dxa"/>
            <w:tcBorders>
              <w:top w:val="single" w:sz="4" w:space="0" w:color="auto"/>
              <w:left w:val="single" w:sz="4" w:space="0" w:color="auto"/>
              <w:bottom w:val="single" w:sz="4" w:space="0" w:color="auto"/>
              <w:right w:val="single" w:sz="4" w:space="0" w:color="auto"/>
            </w:tcBorders>
          </w:tcPr>
          <w:p w14:paraId="65EF3403" w14:textId="77777777" w:rsidR="00E4684D" w:rsidRPr="00630F7A" w:rsidRDefault="00E4684D" w:rsidP="00071EAD">
            <w:pPr>
              <w:pStyle w:val="TAC"/>
            </w:pPr>
            <w:r w:rsidRPr="00BA6832">
              <w:t>1870.82</w:t>
            </w:r>
          </w:p>
        </w:tc>
        <w:tc>
          <w:tcPr>
            <w:tcW w:w="857" w:type="dxa"/>
            <w:tcBorders>
              <w:top w:val="single" w:sz="4" w:space="0" w:color="auto"/>
              <w:left w:val="single" w:sz="4" w:space="0" w:color="auto"/>
              <w:bottom w:val="single" w:sz="4" w:space="0" w:color="auto"/>
              <w:right w:val="single" w:sz="4" w:space="0" w:color="auto"/>
            </w:tcBorders>
          </w:tcPr>
          <w:p w14:paraId="24AB4144" w14:textId="77777777" w:rsidR="00E4684D" w:rsidRPr="00630F7A" w:rsidRDefault="00E4684D" w:rsidP="00071EAD">
            <w:pPr>
              <w:pStyle w:val="TAC"/>
            </w:pPr>
            <w:r w:rsidRPr="00BA6832">
              <w:t>374164</w:t>
            </w:r>
          </w:p>
        </w:tc>
        <w:tc>
          <w:tcPr>
            <w:tcW w:w="857" w:type="dxa"/>
            <w:tcBorders>
              <w:top w:val="single" w:sz="4" w:space="0" w:color="auto"/>
              <w:left w:val="single" w:sz="4" w:space="0" w:color="auto"/>
              <w:bottom w:val="single" w:sz="4" w:space="0" w:color="auto"/>
              <w:right w:val="single" w:sz="4" w:space="0" w:color="auto"/>
            </w:tcBorders>
          </w:tcPr>
          <w:p w14:paraId="58F3A6F1"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16585235" w14:textId="77777777" w:rsidR="00E4684D" w:rsidRPr="00630F7A" w:rsidRDefault="00E4684D" w:rsidP="00071EAD">
            <w:pPr>
              <w:pStyle w:val="TAC"/>
              <w:rPr>
                <w:lang w:eastAsia="ja-JP"/>
              </w:rPr>
            </w:pPr>
            <w:r>
              <w:rPr>
                <w:rFonts w:hint="eastAsia"/>
                <w:lang w:eastAsia="ja-JP"/>
              </w:rPr>
              <w:t>-</w:t>
            </w:r>
          </w:p>
        </w:tc>
        <w:tc>
          <w:tcPr>
            <w:tcW w:w="740" w:type="dxa"/>
            <w:tcBorders>
              <w:top w:val="single" w:sz="4" w:space="0" w:color="auto"/>
              <w:left w:val="single" w:sz="4" w:space="0" w:color="auto"/>
              <w:bottom w:val="single" w:sz="4" w:space="0" w:color="auto"/>
              <w:right w:val="single" w:sz="4" w:space="0" w:color="auto"/>
            </w:tcBorders>
          </w:tcPr>
          <w:p w14:paraId="555668E2"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F0297B1"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5182493A"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0E400D84"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4A533374"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74E9D350" w14:textId="77777777" w:rsidR="00E4684D" w:rsidRPr="00630F7A" w:rsidRDefault="00E4684D" w:rsidP="00071EAD">
            <w:pPr>
              <w:pStyle w:val="TAC"/>
            </w:pPr>
            <w:r w:rsidRPr="00997500">
              <w:t>-</w:t>
            </w:r>
          </w:p>
        </w:tc>
      </w:tr>
      <w:tr w:rsidR="00E4684D" w:rsidRPr="00630F7A" w14:paraId="4AAD16A3" w14:textId="77777777" w:rsidTr="00071EAD">
        <w:tc>
          <w:tcPr>
            <w:tcW w:w="691" w:type="dxa"/>
            <w:tcBorders>
              <w:top w:val="nil"/>
              <w:left w:val="single" w:sz="4" w:space="0" w:color="auto"/>
              <w:bottom w:val="nil"/>
              <w:right w:val="single" w:sz="4" w:space="0" w:color="auto"/>
            </w:tcBorders>
          </w:tcPr>
          <w:p w14:paraId="7E8D1F1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6EF6EB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A76E135"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2DAA84B9"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1B27837" w14:textId="77777777" w:rsidR="00E4684D" w:rsidRPr="00630F7A" w:rsidRDefault="00E4684D" w:rsidP="00071EAD">
            <w:pPr>
              <w:pStyle w:val="TAC"/>
            </w:pPr>
            <w:r w:rsidRPr="00BA6832">
              <w:t>1900</w:t>
            </w:r>
          </w:p>
        </w:tc>
        <w:tc>
          <w:tcPr>
            <w:tcW w:w="857" w:type="dxa"/>
            <w:tcBorders>
              <w:top w:val="single" w:sz="4" w:space="0" w:color="auto"/>
              <w:left w:val="single" w:sz="4" w:space="0" w:color="auto"/>
              <w:bottom w:val="single" w:sz="4" w:space="0" w:color="auto"/>
              <w:right w:val="single" w:sz="4" w:space="0" w:color="auto"/>
            </w:tcBorders>
          </w:tcPr>
          <w:p w14:paraId="36BA82A3" w14:textId="77777777" w:rsidR="00E4684D" w:rsidRPr="00630F7A" w:rsidRDefault="00E4684D" w:rsidP="00071EAD">
            <w:pPr>
              <w:pStyle w:val="TAC"/>
            </w:pPr>
            <w:r w:rsidRPr="00BA6832">
              <w:t>380000</w:t>
            </w:r>
          </w:p>
        </w:tc>
        <w:tc>
          <w:tcPr>
            <w:tcW w:w="858" w:type="dxa"/>
            <w:tcBorders>
              <w:top w:val="single" w:sz="4" w:space="0" w:color="auto"/>
              <w:left w:val="single" w:sz="4" w:space="0" w:color="auto"/>
              <w:bottom w:val="single" w:sz="4" w:space="0" w:color="auto"/>
              <w:right w:val="single" w:sz="4" w:space="0" w:color="auto"/>
            </w:tcBorders>
          </w:tcPr>
          <w:p w14:paraId="2C328AF3" w14:textId="77777777" w:rsidR="00E4684D" w:rsidRPr="00630F7A" w:rsidRDefault="00E4684D" w:rsidP="00071EAD">
            <w:pPr>
              <w:pStyle w:val="TAC"/>
            </w:pPr>
            <w:r w:rsidRPr="00BA6832">
              <w:t>1890.82</w:t>
            </w:r>
          </w:p>
        </w:tc>
        <w:tc>
          <w:tcPr>
            <w:tcW w:w="857" w:type="dxa"/>
            <w:tcBorders>
              <w:top w:val="single" w:sz="4" w:space="0" w:color="auto"/>
              <w:left w:val="single" w:sz="4" w:space="0" w:color="auto"/>
              <w:bottom w:val="single" w:sz="4" w:space="0" w:color="auto"/>
              <w:right w:val="single" w:sz="4" w:space="0" w:color="auto"/>
            </w:tcBorders>
          </w:tcPr>
          <w:p w14:paraId="2A094DB1" w14:textId="77777777" w:rsidR="00E4684D" w:rsidRPr="00630F7A" w:rsidRDefault="00E4684D" w:rsidP="00071EAD">
            <w:pPr>
              <w:pStyle w:val="TAC"/>
            </w:pPr>
            <w:r w:rsidRPr="00BA6832">
              <w:t>378164</w:t>
            </w:r>
          </w:p>
        </w:tc>
        <w:tc>
          <w:tcPr>
            <w:tcW w:w="857" w:type="dxa"/>
            <w:tcBorders>
              <w:top w:val="single" w:sz="4" w:space="0" w:color="auto"/>
              <w:left w:val="single" w:sz="4" w:space="0" w:color="auto"/>
              <w:bottom w:val="single" w:sz="4" w:space="0" w:color="auto"/>
              <w:right w:val="single" w:sz="4" w:space="0" w:color="auto"/>
            </w:tcBorders>
          </w:tcPr>
          <w:p w14:paraId="41F648BB"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205108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FAF8815"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C047CE5"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03385348"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22DFAED3"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7A429AEF"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83EC233" w14:textId="77777777" w:rsidR="00E4684D" w:rsidRPr="00630F7A" w:rsidRDefault="00E4684D" w:rsidP="00071EAD">
            <w:pPr>
              <w:pStyle w:val="TAC"/>
            </w:pPr>
            <w:r w:rsidRPr="00997500">
              <w:t>-</w:t>
            </w:r>
          </w:p>
        </w:tc>
      </w:tr>
      <w:tr w:rsidR="00E4684D" w:rsidRPr="00630F7A" w14:paraId="3F80176E"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6D4A4B92" w14:textId="77777777" w:rsidR="00E4684D" w:rsidRPr="00630F7A" w:rsidRDefault="00E4684D" w:rsidP="00071EAD">
            <w:pPr>
              <w:pStyle w:val="TAN"/>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56421081"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300FA663" w:rsidR="006A2AF8" w:rsidRPr="00630F7A" w:rsidRDefault="006A2AF8" w:rsidP="00E4684D"/>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30" type="#_x0000_t75" style="width:21.75pt;height:15.75pt" o:ole="">
                  <v:imagedata r:id="rId15" o:title=""/>
                </v:shape>
                <o:OLEObject Type="Embed" ProgID="Equation.3" ShapeID="_x0000_i1030" DrawAspect="Content" ObjectID="_1821459686" r:id="rId19"/>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1" type="#_x0000_t75" style="width:21.75pt;height:15.75pt" o:ole="">
                  <v:imagedata r:id="rId15" o:title=""/>
                </v:shape>
                <o:OLEObject Type="Embed" ProgID="Equation.3" ShapeID="_x0000_i1031" DrawAspect="Content" ObjectID="_1821459687" r:id="rId20"/>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2" type="#_x0000_t75" style="width:21.75pt;height:15.75pt" o:ole="">
                  <v:imagedata r:id="rId15" o:title=""/>
                </v:shape>
                <o:OLEObject Type="Embed" ProgID="Equation.3" ShapeID="_x0000_i1032" DrawAspect="Content" ObjectID="_1821459688" r:id="rId21"/>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3" type="#_x0000_t75" style="width:21.75pt;height:15.75pt" o:ole="">
                  <v:imagedata r:id="rId15" o:title=""/>
                </v:shape>
                <o:OLEObject Type="Embed" ProgID="Equation.3" ShapeID="_x0000_i1033" DrawAspect="Content" ObjectID="_1821459689" r:id="rId22"/>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4" type="#_x0000_t75" style="width:21.75pt;height:15.75pt" o:ole="">
                  <v:imagedata r:id="rId15" o:title=""/>
                </v:shape>
                <o:OLEObject Type="Embed" ProgID="Equation.3" ShapeID="_x0000_i1034" DrawAspect="Content" ObjectID="_1821459690" r:id="rId23"/>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3F0E5DFE" w14:textId="77777777" w:rsidR="007720A4" w:rsidRPr="00630F7A" w:rsidRDefault="007720A4" w:rsidP="007E671F">
            <w:pPr>
              <w:pStyle w:val="TAH"/>
            </w:pPr>
            <w:r w:rsidRPr="00630F7A">
              <w:t>Range</w:t>
            </w:r>
          </w:p>
        </w:tc>
        <w:tc>
          <w:tcPr>
            <w:tcW w:w="857" w:type="dxa"/>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tcPr>
          <w:p w14:paraId="3B86CAAF" w14:textId="77777777" w:rsidR="007720A4" w:rsidRPr="00630F7A" w:rsidRDefault="007720A4" w:rsidP="007E671F">
            <w:pPr>
              <w:pStyle w:val="TAH"/>
            </w:pPr>
            <w:r w:rsidRPr="00630F7A">
              <w:t>point A</w:t>
            </w:r>
            <w:r w:rsidRPr="00630F7A">
              <w:br/>
              <w:t>[MHz]</w:t>
            </w:r>
          </w:p>
        </w:tc>
        <w:tc>
          <w:tcPr>
            <w:tcW w:w="857" w:type="dxa"/>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tcPr>
          <w:p w14:paraId="1B900516" w14:textId="77777777" w:rsidR="007720A4" w:rsidRPr="00630F7A" w:rsidRDefault="007720A4" w:rsidP="007E671F">
            <w:pPr>
              <w:pStyle w:val="TAH"/>
            </w:pPr>
            <w:r w:rsidRPr="00630F7A">
              <w:t>GSCN</w:t>
            </w:r>
          </w:p>
        </w:tc>
        <w:tc>
          <w:tcPr>
            <w:tcW w:w="857" w:type="dxa"/>
            <w:tcBorders>
              <w:bottom w:val="single" w:sz="4" w:space="0" w:color="auto"/>
            </w:tcBorders>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tcPr>
          <w:p w14:paraId="31185E17" w14:textId="77777777" w:rsidR="007720A4" w:rsidRPr="00630F7A" w:rsidRDefault="007720A4" w:rsidP="007E671F">
            <w:pPr>
              <w:pStyle w:val="TAH"/>
            </w:pPr>
            <w:r w:rsidRPr="00630F7A">
              <w:rPr>
                <w:position w:val="-10"/>
              </w:rPr>
              <w:object w:dxaOrig="420" w:dyaOrig="300" w14:anchorId="2D1EAA4A">
                <v:shape id="_x0000_i1035" type="#_x0000_t75" style="width:21.75pt;height:15.75pt" o:ole="">
                  <v:imagedata r:id="rId15" o:title=""/>
                </v:shape>
                <o:OLEObject Type="Embed" ProgID="Equation.3" ShapeID="_x0000_i1035" DrawAspect="Content" ObjectID="_1821459691" r:id="rId24"/>
              </w:object>
            </w:r>
          </w:p>
        </w:tc>
        <w:tc>
          <w:tcPr>
            <w:tcW w:w="741" w:type="dxa"/>
            <w:tcBorders>
              <w:bottom w:val="single" w:sz="4" w:space="0" w:color="auto"/>
            </w:tcBorders>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tcPr>
          <w:p w14:paraId="272DE424" w14:textId="77777777" w:rsidR="006A2AF8" w:rsidRPr="00630F7A" w:rsidRDefault="006A2AF8" w:rsidP="0029584F">
            <w:pPr>
              <w:pStyle w:val="TAH"/>
            </w:pPr>
            <w:r w:rsidRPr="00630F7A">
              <w:t>CBW [MHz]</w:t>
            </w:r>
          </w:p>
        </w:tc>
        <w:tc>
          <w:tcPr>
            <w:tcW w:w="850" w:type="dxa"/>
            <w:tcBorders>
              <w:bottom w:val="single" w:sz="4" w:space="0" w:color="auto"/>
            </w:tcBorders>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2CAF7DC6" w14:textId="77777777" w:rsidR="006A2AF8" w:rsidRPr="00630F7A" w:rsidRDefault="006A2AF8" w:rsidP="0029584F">
            <w:pPr>
              <w:pStyle w:val="TAH"/>
            </w:pPr>
            <w:r w:rsidRPr="00630F7A">
              <w:t>Range</w:t>
            </w:r>
          </w:p>
        </w:tc>
        <w:tc>
          <w:tcPr>
            <w:tcW w:w="992" w:type="dxa"/>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tcPr>
          <w:p w14:paraId="1DCEC5D4" w14:textId="77777777" w:rsidR="006A2AF8" w:rsidRPr="00630F7A" w:rsidRDefault="006A2AF8" w:rsidP="0029584F">
            <w:pPr>
              <w:pStyle w:val="TAH"/>
            </w:pPr>
            <w:r w:rsidRPr="00630F7A">
              <w:t>point A</w:t>
            </w:r>
            <w:r w:rsidRPr="00630F7A">
              <w:br/>
              <w:t>[MHz]</w:t>
            </w:r>
          </w:p>
        </w:tc>
        <w:tc>
          <w:tcPr>
            <w:tcW w:w="992" w:type="dxa"/>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tcPr>
          <w:p w14:paraId="02A17FC2" w14:textId="77777777" w:rsidR="006A2AF8" w:rsidRPr="00630F7A" w:rsidRDefault="006A2AF8" w:rsidP="0029584F">
            <w:pPr>
              <w:pStyle w:val="TAH"/>
            </w:pPr>
            <w:r w:rsidRPr="00630F7A">
              <w:t>GSCN</w:t>
            </w:r>
          </w:p>
        </w:tc>
        <w:tc>
          <w:tcPr>
            <w:tcW w:w="992" w:type="dxa"/>
            <w:tcBorders>
              <w:bottom w:val="single" w:sz="4" w:space="0" w:color="auto"/>
            </w:tcBorders>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tcPr>
          <w:p w14:paraId="2C360DBD" w14:textId="77777777" w:rsidR="006A2AF8" w:rsidRPr="00630F7A" w:rsidRDefault="006A2AF8" w:rsidP="0029584F">
            <w:pPr>
              <w:pStyle w:val="TAH"/>
            </w:pPr>
            <w:r w:rsidRPr="00630F7A">
              <w:rPr>
                <w:position w:val="-10"/>
              </w:rPr>
              <w:object w:dxaOrig="420" w:dyaOrig="300" w14:anchorId="7AB90FF3">
                <v:shape id="_x0000_i1036" type="#_x0000_t75" style="width:21.75pt;height:15.75pt" o:ole="">
                  <v:imagedata r:id="rId15" o:title=""/>
                </v:shape>
                <o:OLEObject Type="Embed" ProgID="Equation.3" ShapeID="_x0000_i1036" DrawAspect="Content" ObjectID="_1821459692" r:id="rId25"/>
              </w:object>
            </w:r>
          </w:p>
        </w:tc>
        <w:tc>
          <w:tcPr>
            <w:tcW w:w="851" w:type="dxa"/>
            <w:tcBorders>
              <w:bottom w:val="single" w:sz="4" w:space="0" w:color="auto"/>
            </w:tcBorders>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1074E5DB" w14:textId="77777777" w:rsidR="006A2AF8" w:rsidRPr="00630F7A" w:rsidRDefault="006A2AF8" w:rsidP="0029584F">
            <w:pPr>
              <w:pStyle w:val="TAH"/>
            </w:pPr>
            <w:r w:rsidRPr="00630F7A">
              <w:t>Range</w:t>
            </w:r>
          </w:p>
        </w:tc>
        <w:tc>
          <w:tcPr>
            <w:tcW w:w="857" w:type="dxa"/>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tcPr>
          <w:p w14:paraId="2166027D" w14:textId="77777777" w:rsidR="006A2AF8" w:rsidRPr="00630F7A" w:rsidRDefault="006A2AF8" w:rsidP="0029584F">
            <w:pPr>
              <w:pStyle w:val="TAH"/>
            </w:pPr>
            <w:r w:rsidRPr="00630F7A">
              <w:t>point A</w:t>
            </w:r>
            <w:r w:rsidRPr="00630F7A">
              <w:br/>
              <w:t>[MHz]</w:t>
            </w:r>
          </w:p>
        </w:tc>
        <w:tc>
          <w:tcPr>
            <w:tcW w:w="857" w:type="dxa"/>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tcPr>
          <w:p w14:paraId="0AA384B6" w14:textId="77777777" w:rsidR="006A2AF8" w:rsidRPr="00630F7A" w:rsidRDefault="006A2AF8" w:rsidP="0029584F">
            <w:pPr>
              <w:pStyle w:val="TAH"/>
            </w:pPr>
            <w:r w:rsidRPr="00630F7A">
              <w:t>GSCN</w:t>
            </w:r>
          </w:p>
        </w:tc>
        <w:tc>
          <w:tcPr>
            <w:tcW w:w="857" w:type="dxa"/>
            <w:tcBorders>
              <w:bottom w:val="single" w:sz="4" w:space="0" w:color="auto"/>
            </w:tcBorders>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tcPr>
          <w:p w14:paraId="3607EC03" w14:textId="77777777" w:rsidR="006A2AF8" w:rsidRPr="00630F7A" w:rsidRDefault="006A2AF8" w:rsidP="0029584F">
            <w:pPr>
              <w:pStyle w:val="TAH"/>
            </w:pPr>
            <w:r w:rsidRPr="00630F7A">
              <w:rPr>
                <w:position w:val="-10"/>
              </w:rPr>
              <w:object w:dxaOrig="420" w:dyaOrig="300" w14:anchorId="28A5D59D">
                <v:shape id="_x0000_i1037" type="#_x0000_t75" style="width:21.75pt;height:15.75pt" o:ole="">
                  <v:imagedata r:id="rId15" o:title=""/>
                </v:shape>
                <o:OLEObject Type="Embed" ProgID="Equation.3" ShapeID="_x0000_i1037" DrawAspect="Content" ObjectID="_1821459693" r:id="rId26"/>
              </w:object>
            </w:r>
          </w:p>
        </w:tc>
        <w:tc>
          <w:tcPr>
            <w:tcW w:w="741" w:type="dxa"/>
            <w:tcBorders>
              <w:bottom w:val="single" w:sz="4" w:space="0" w:color="auto"/>
            </w:tcBorders>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1067D4D" w14:textId="77777777" w:rsidR="006A2AF8" w:rsidRPr="00630F7A" w:rsidRDefault="006A2AF8" w:rsidP="0029584F">
            <w:pPr>
              <w:pStyle w:val="TAC"/>
            </w:pPr>
            <w:r w:rsidRPr="00630F7A">
              <w:t>Downlink</w:t>
            </w:r>
          </w:p>
        </w:tc>
        <w:tc>
          <w:tcPr>
            <w:tcW w:w="625" w:type="dxa"/>
            <w:tcBorders>
              <w:left w:val="single" w:sz="4" w:space="0" w:color="auto"/>
            </w:tcBorders>
          </w:tcPr>
          <w:p w14:paraId="1101B211" w14:textId="77777777" w:rsidR="006A2AF8" w:rsidRPr="00630F7A" w:rsidRDefault="006A2AF8" w:rsidP="0029584F">
            <w:pPr>
              <w:pStyle w:val="TAC"/>
            </w:pPr>
            <w:r w:rsidRPr="00630F7A">
              <w:t>Mid</w:t>
            </w:r>
          </w:p>
        </w:tc>
        <w:tc>
          <w:tcPr>
            <w:tcW w:w="857" w:type="dxa"/>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tcPr>
          <w:p w14:paraId="093CE347" w14:textId="77777777" w:rsidR="006A2AF8" w:rsidRPr="00630F7A" w:rsidRDefault="006A2AF8" w:rsidP="0029584F">
            <w:pPr>
              <w:pStyle w:val="TAC"/>
            </w:pPr>
            <w:r w:rsidRPr="00630F7A">
              <w:t>801.32</w:t>
            </w:r>
          </w:p>
        </w:tc>
        <w:tc>
          <w:tcPr>
            <w:tcW w:w="857" w:type="dxa"/>
            <w:tcBorders>
              <w:right w:val="single" w:sz="4" w:space="0" w:color="auto"/>
            </w:tcBorders>
          </w:tcPr>
          <w:p w14:paraId="7FE7DDC6" w14:textId="77777777" w:rsidR="006A2AF8" w:rsidRPr="00630F7A" w:rsidRDefault="006A2AF8" w:rsidP="0029584F">
            <w:pPr>
              <w:pStyle w:val="TAC"/>
            </w:pPr>
            <w:r w:rsidRPr="00630F7A">
              <w:t>160264</w:t>
            </w:r>
          </w:p>
        </w:tc>
        <w:tc>
          <w:tcPr>
            <w:tcW w:w="857" w:type="dxa"/>
            <w:tcBorders>
              <w:right w:val="single" w:sz="4" w:space="0" w:color="auto"/>
            </w:tcBorders>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4B05D197" w14:textId="77777777" w:rsidR="006A2AF8" w:rsidRPr="00630F7A" w:rsidRDefault="006A2AF8" w:rsidP="0029584F">
            <w:pPr>
              <w:pStyle w:val="TAC"/>
            </w:pPr>
            <w:r w:rsidRPr="00630F7A">
              <w:t>Uplink</w:t>
            </w:r>
          </w:p>
        </w:tc>
        <w:tc>
          <w:tcPr>
            <w:tcW w:w="625" w:type="dxa"/>
            <w:tcBorders>
              <w:left w:val="single" w:sz="4" w:space="0" w:color="auto"/>
            </w:tcBorders>
          </w:tcPr>
          <w:p w14:paraId="39466EBD" w14:textId="77777777" w:rsidR="006A2AF8" w:rsidRPr="00630F7A" w:rsidRDefault="006A2AF8" w:rsidP="0029584F">
            <w:pPr>
              <w:pStyle w:val="TAC"/>
            </w:pPr>
            <w:r w:rsidRPr="00630F7A">
              <w:t>Mid</w:t>
            </w:r>
          </w:p>
        </w:tc>
        <w:tc>
          <w:tcPr>
            <w:tcW w:w="857" w:type="dxa"/>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tcPr>
          <w:p w14:paraId="7B4BC522" w14:textId="77777777" w:rsidR="006A2AF8" w:rsidRPr="00630F7A" w:rsidRDefault="006A2AF8" w:rsidP="0029584F">
            <w:pPr>
              <w:pStyle w:val="TAC"/>
            </w:pPr>
            <w:r w:rsidRPr="00630F7A">
              <w:t>842.32</w:t>
            </w:r>
          </w:p>
        </w:tc>
        <w:tc>
          <w:tcPr>
            <w:tcW w:w="857" w:type="dxa"/>
            <w:tcBorders>
              <w:right w:val="single" w:sz="4" w:space="0" w:color="auto"/>
            </w:tcBorders>
          </w:tcPr>
          <w:p w14:paraId="24D6A9B5" w14:textId="77777777" w:rsidR="006A2AF8" w:rsidRPr="00630F7A" w:rsidRDefault="006A2AF8" w:rsidP="0029584F">
            <w:pPr>
              <w:pStyle w:val="TAC"/>
            </w:pPr>
            <w:r w:rsidRPr="00630F7A">
              <w:t>168464</w:t>
            </w:r>
          </w:p>
        </w:tc>
        <w:tc>
          <w:tcPr>
            <w:tcW w:w="857" w:type="dxa"/>
            <w:tcBorders>
              <w:right w:val="single" w:sz="4" w:space="0" w:color="auto"/>
            </w:tcBorders>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6B9BD8B" w14:textId="77777777" w:rsidR="006A2AF8" w:rsidRPr="00630F7A" w:rsidRDefault="006A2AF8" w:rsidP="0029584F">
            <w:pPr>
              <w:pStyle w:val="TAH"/>
            </w:pPr>
            <w:r w:rsidRPr="00630F7A">
              <w:t>Range</w:t>
            </w:r>
          </w:p>
        </w:tc>
        <w:tc>
          <w:tcPr>
            <w:tcW w:w="857" w:type="dxa"/>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tcPr>
          <w:p w14:paraId="0A237215" w14:textId="77777777" w:rsidR="006A2AF8" w:rsidRPr="00630F7A" w:rsidRDefault="006A2AF8" w:rsidP="0029584F">
            <w:pPr>
              <w:pStyle w:val="TAH"/>
            </w:pPr>
            <w:r w:rsidRPr="00630F7A">
              <w:t>point A</w:t>
            </w:r>
            <w:r w:rsidRPr="00630F7A">
              <w:br/>
              <w:t>[MHz]</w:t>
            </w:r>
          </w:p>
        </w:tc>
        <w:tc>
          <w:tcPr>
            <w:tcW w:w="857" w:type="dxa"/>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tcPr>
          <w:p w14:paraId="42EEA8FA" w14:textId="77777777" w:rsidR="006A2AF8" w:rsidRPr="00630F7A" w:rsidRDefault="006A2AF8" w:rsidP="0029584F">
            <w:pPr>
              <w:pStyle w:val="TAH"/>
            </w:pPr>
            <w:r w:rsidRPr="00630F7A">
              <w:t>GSCN</w:t>
            </w:r>
          </w:p>
        </w:tc>
        <w:tc>
          <w:tcPr>
            <w:tcW w:w="857" w:type="dxa"/>
            <w:tcBorders>
              <w:bottom w:val="single" w:sz="4" w:space="0" w:color="auto"/>
            </w:tcBorders>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tcPr>
          <w:p w14:paraId="087F9614" w14:textId="77777777" w:rsidR="006A2AF8" w:rsidRPr="00630F7A" w:rsidRDefault="006A2AF8" w:rsidP="0029584F">
            <w:pPr>
              <w:pStyle w:val="TAH"/>
            </w:pPr>
            <w:r w:rsidRPr="00630F7A">
              <w:rPr>
                <w:position w:val="-10"/>
              </w:rPr>
              <w:object w:dxaOrig="420" w:dyaOrig="300" w14:anchorId="7D00B715">
                <v:shape id="_x0000_i1038" type="#_x0000_t75" alt="" style="width:21.75pt;height:15.75pt;mso-width-percent:0;mso-height-percent:0;mso-width-percent:0;mso-height-percent:0" o:ole="">
                  <v:imagedata r:id="rId15" o:title=""/>
                </v:shape>
                <o:OLEObject Type="Embed" ProgID="Equation.3" ShapeID="_x0000_i1038" DrawAspect="Content" ObjectID="_1821459694" r:id="rId27"/>
              </w:object>
            </w:r>
          </w:p>
        </w:tc>
        <w:tc>
          <w:tcPr>
            <w:tcW w:w="741" w:type="dxa"/>
            <w:tcBorders>
              <w:bottom w:val="single" w:sz="4" w:space="0" w:color="auto"/>
            </w:tcBorders>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tcPr>
          <w:p w14:paraId="76A34D0B" w14:textId="77777777" w:rsidR="006A2AF8" w:rsidRPr="00630F7A" w:rsidRDefault="006A2AF8" w:rsidP="0029584F">
            <w:pPr>
              <w:pStyle w:val="TAC"/>
            </w:pPr>
            <w:r w:rsidRPr="00630F7A">
              <w:t>Mid</w:t>
            </w:r>
          </w:p>
        </w:tc>
        <w:tc>
          <w:tcPr>
            <w:tcW w:w="857" w:type="dxa"/>
            <w:tcBorders>
              <w:bottom w:val="single" w:sz="4" w:space="0" w:color="auto"/>
            </w:tcBorders>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6D33AA9C" w14:textId="77777777" w:rsidR="006A2AF8" w:rsidRPr="00630F7A" w:rsidRDefault="006A2AF8" w:rsidP="0029584F">
            <w:pPr>
              <w:pStyle w:val="TAC"/>
            </w:pPr>
            <w:r w:rsidRPr="00630F7A">
              <w:t>Uplink</w:t>
            </w:r>
          </w:p>
        </w:tc>
        <w:tc>
          <w:tcPr>
            <w:tcW w:w="625" w:type="dxa"/>
            <w:tcBorders>
              <w:left w:val="single" w:sz="4" w:space="0" w:color="auto"/>
            </w:tcBorders>
          </w:tcPr>
          <w:p w14:paraId="72250B6B" w14:textId="77777777" w:rsidR="006A2AF8" w:rsidRPr="00630F7A" w:rsidRDefault="006A2AF8" w:rsidP="0029584F">
            <w:pPr>
              <w:pStyle w:val="TAC"/>
            </w:pPr>
            <w:r w:rsidRPr="00630F7A">
              <w:t>Mid</w:t>
            </w:r>
          </w:p>
        </w:tc>
        <w:tc>
          <w:tcPr>
            <w:tcW w:w="857" w:type="dxa"/>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37EDBAA0" w14:textId="77777777" w:rsidR="006A2AF8" w:rsidRPr="00630F7A" w:rsidRDefault="006A2AF8" w:rsidP="0029584F">
            <w:pPr>
              <w:pStyle w:val="TAH"/>
            </w:pPr>
            <w:r w:rsidRPr="00630F7A">
              <w:t>Range</w:t>
            </w:r>
          </w:p>
        </w:tc>
        <w:tc>
          <w:tcPr>
            <w:tcW w:w="992" w:type="dxa"/>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tcPr>
          <w:p w14:paraId="41202275" w14:textId="77777777" w:rsidR="006A2AF8" w:rsidRPr="00630F7A" w:rsidRDefault="006A2AF8" w:rsidP="0029584F">
            <w:pPr>
              <w:pStyle w:val="TAH"/>
            </w:pPr>
            <w:r w:rsidRPr="00630F7A">
              <w:t>point A</w:t>
            </w:r>
            <w:r w:rsidRPr="00630F7A">
              <w:br/>
              <w:t>[MHz]</w:t>
            </w:r>
          </w:p>
        </w:tc>
        <w:tc>
          <w:tcPr>
            <w:tcW w:w="992" w:type="dxa"/>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tcPr>
          <w:p w14:paraId="22E5CEE2" w14:textId="77777777" w:rsidR="006A2AF8" w:rsidRPr="00630F7A" w:rsidRDefault="006A2AF8" w:rsidP="0029584F">
            <w:pPr>
              <w:pStyle w:val="TAH"/>
            </w:pPr>
            <w:r w:rsidRPr="00630F7A">
              <w:t>GSCN</w:t>
            </w:r>
          </w:p>
        </w:tc>
        <w:tc>
          <w:tcPr>
            <w:tcW w:w="992" w:type="dxa"/>
            <w:tcBorders>
              <w:bottom w:val="single" w:sz="4" w:space="0" w:color="auto"/>
            </w:tcBorders>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tcPr>
          <w:p w14:paraId="1341B0D3" w14:textId="77777777" w:rsidR="006A2AF8" w:rsidRPr="00630F7A" w:rsidRDefault="006A2AF8" w:rsidP="0029584F">
            <w:pPr>
              <w:pStyle w:val="TAH"/>
            </w:pPr>
            <w:r w:rsidRPr="00630F7A">
              <w:rPr>
                <w:position w:val="-10"/>
              </w:rPr>
              <w:object w:dxaOrig="420" w:dyaOrig="300" w14:anchorId="1F7C92AC">
                <v:shape id="_x0000_i1039" type="#_x0000_t75" style="width:21.75pt;height:15.75pt" o:ole="">
                  <v:imagedata r:id="rId15" o:title=""/>
                </v:shape>
                <o:OLEObject Type="Embed" ProgID="Equation.3" ShapeID="_x0000_i1039" DrawAspect="Content" ObjectID="_1821459695" r:id="rId28"/>
              </w:object>
            </w:r>
          </w:p>
        </w:tc>
        <w:tc>
          <w:tcPr>
            <w:tcW w:w="851" w:type="dxa"/>
            <w:tcBorders>
              <w:bottom w:val="single" w:sz="4" w:space="0" w:color="auto"/>
            </w:tcBorders>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221E881" w14:textId="77777777" w:rsidR="006A2AF8" w:rsidRPr="00630F7A" w:rsidRDefault="006A2AF8" w:rsidP="0029584F">
            <w:pPr>
              <w:pStyle w:val="TAC"/>
            </w:pPr>
            <w:r w:rsidRPr="00630F7A">
              <w:t>Downlink</w:t>
            </w:r>
          </w:p>
        </w:tc>
        <w:tc>
          <w:tcPr>
            <w:tcW w:w="709" w:type="dxa"/>
            <w:tcBorders>
              <w:left w:val="single" w:sz="4" w:space="0" w:color="auto"/>
            </w:tcBorders>
          </w:tcPr>
          <w:p w14:paraId="69E15774" w14:textId="77777777" w:rsidR="006A2AF8" w:rsidRPr="00630F7A" w:rsidRDefault="006A2AF8" w:rsidP="0029584F">
            <w:pPr>
              <w:pStyle w:val="TAC"/>
            </w:pPr>
            <w:r w:rsidRPr="00630F7A">
              <w:t>Mid</w:t>
            </w:r>
          </w:p>
        </w:tc>
        <w:tc>
          <w:tcPr>
            <w:tcW w:w="992" w:type="dxa"/>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tcPr>
          <w:p w14:paraId="76D100DB" w14:textId="77777777" w:rsidR="006A2AF8" w:rsidRPr="00630F7A" w:rsidRDefault="006A2AF8" w:rsidP="0029584F">
            <w:pPr>
              <w:pStyle w:val="TAC"/>
            </w:pPr>
            <w:r w:rsidRPr="00630F7A">
              <w:t>1957.82</w:t>
            </w:r>
          </w:p>
        </w:tc>
        <w:tc>
          <w:tcPr>
            <w:tcW w:w="992" w:type="dxa"/>
            <w:tcBorders>
              <w:right w:val="single" w:sz="4" w:space="0" w:color="auto"/>
            </w:tcBorders>
          </w:tcPr>
          <w:p w14:paraId="4B1ACF37" w14:textId="77777777" w:rsidR="006A2AF8" w:rsidRPr="00630F7A" w:rsidRDefault="006A2AF8" w:rsidP="0029584F">
            <w:pPr>
              <w:pStyle w:val="TAC"/>
            </w:pPr>
            <w:r w:rsidRPr="00630F7A">
              <w:t>391564</w:t>
            </w:r>
          </w:p>
        </w:tc>
        <w:tc>
          <w:tcPr>
            <w:tcW w:w="992" w:type="dxa"/>
            <w:tcBorders>
              <w:right w:val="single" w:sz="4" w:space="0" w:color="auto"/>
            </w:tcBorders>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2D47B4F6" w14:textId="77777777" w:rsidR="006A2AF8" w:rsidRPr="00630F7A" w:rsidRDefault="006A2AF8" w:rsidP="0029584F">
            <w:pPr>
              <w:pStyle w:val="TAC"/>
            </w:pPr>
            <w:r w:rsidRPr="00630F7A">
              <w:t>Uplink</w:t>
            </w:r>
          </w:p>
        </w:tc>
        <w:tc>
          <w:tcPr>
            <w:tcW w:w="709" w:type="dxa"/>
            <w:tcBorders>
              <w:left w:val="single" w:sz="4" w:space="0" w:color="auto"/>
            </w:tcBorders>
          </w:tcPr>
          <w:p w14:paraId="32F5FEA9" w14:textId="77777777" w:rsidR="006A2AF8" w:rsidRPr="00630F7A" w:rsidRDefault="006A2AF8" w:rsidP="0029584F">
            <w:pPr>
              <w:pStyle w:val="TAC"/>
            </w:pPr>
            <w:r w:rsidRPr="00630F7A">
              <w:t>Mid</w:t>
            </w:r>
          </w:p>
        </w:tc>
        <w:tc>
          <w:tcPr>
            <w:tcW w:w="992" w:type="dxa"/>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tcPr>
          <w:p w14:paraId="1A58CE62" w14:textId="77777777" w:rsidR="006A2AF8" w:rsidRPr="00630F7A" w:rsidRDefault="006A2AF8" w:rsidP="0029584F">
            <w:pPr>
              <w:pStyle w:val="TAC"/>
            </w:pPr>
            <w:r w:rsidRPr="00630F7A">
              <w:t>1877.82</w:t>
            </w:r>
          </w:p>
        </w:tc>
        <w:tc>
          <w:tcPr>
            <w:tcW w:w="992" w:type="dxa"/>
            <w:tcBorders>
              <w:right w:val="single" w:sz="4" w:space="0" w:color="auto"/>
            </w:tcBorders>
          </w:tcPr>
          <w:p w14:paraId="5BF25061" w14:textId="77777777" w:rsidR="006A2AF8" w:rsidRPr="00630F7A" w:rsidRDefault="006A2AF8" w:rsidP="0029584F">
            <w:pPr>
              <w:pStyle w:val="TAC"/>
            </w:pPr>
            <w:r w:rsidRPr="00630F7A">
              <w:t>375564</w:t>
            </w:r>
          </w:p>
        </w:tc>
        <w:tc>
          <w:tcPr>
            <w:tcW w:w="992" w:type="dxa"/>
            <w:tcBorders>
              <w:right w:val="single" w:sz="4" w:space="0" w:color="auto"/>
            </w:tcBorders>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tcPr>
          <w:p w14:paraId="088ED6F3" w14:textId="77777777" w:rsidR="006A2AF8" w:rsidRPr="00630F7A" w:rsidRDefault="006A2AF8" w:rsidP="0029584F">
            <w:pPr>
              <w:pStyle w:val="TAH"/>
            </w:pPr>
            <w:r w:rsidRPr="00630F7A">
              <w:t>CBW [MHz]</w:t>
            </w:r>
          </w:p>
        </w:tc>
        <w:tc>
          <w:tcPr>
            <w:tcW w:w="850" w:type="dxa"/>
            <w:tcBorders>
              <w:bottom w:val="single" w:sz="4" w:space="0" w:color="auto"/>
            </w:tcBorders>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6327BAE7" w14:textId="77777777" w:rsidR="006A2AF8" w:rsidRPr="00630F7A" w:rsidRDefault="006A2AF8" w:rsidP="0029584F">
            <w:pPr>
              <w:pStyle w:val="TAH"/>
            </w:pPr>
            <w:r w:rsidRPr="00630F7A">
              <w:t>Range</w:t>
            </w:r>
          </w:p>
        </w:tc>
        <w:tc>
          <w:tcPr>
            <w:tcW w:w="992" w:type="dxa"/>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tcPr>
          <w:p w14:paraId="07BFC2CF" w14:textId="77777777" w:rsidR="006A2AF8" w:rsidRPr="00630F7A" w:rsidRDefault="006A2AF8" w:rsidP="0029584F">
            <w:pPr>
              <w:pStyle w:val="TAH"/>
            </w:pPr>
            <w:r w:rsidRPr="00630F7A">
              <w:t>point A</w:t>
            </w:r>
            <w:r w:rsidRPr="00630F7A">
              <w:br/>
              <w:t>[MHz]</w:t>
            </w:r>
          </w:p>
        </w:tc>
        <w:tc>
          <w:tcPr>
            <w:tcW w:w="992" w:type="dxa"/>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tcPr>
          <w:p w14:paraId="2E0EB39D" w14:textId="77777777" w:rsidR="006A2AF8" w:rsidRPr="00630F7A" w:rsidRDefault="006A2AF8" w:rsidP="0029584F">
            <w:pPr>
              <w:pStyle w:val="TAH"/>
            </w:pPr>
            <w:r w:rsidRPr="00630F7A">
              <w:t>GSCN</w:t>
            </w:r>
          </w:p>
        </w:tc>
        <w:tc>
          <w:tcPr>
            <w:tcW w:w="992" w:type="dxa"/>
            <w:tcBorders>
              <w:bottom w:val="single" w:sz="4" w:space="0" w:color="auto"/>
            </w:tcBorders>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tcPr>
          <w:p w14:paraId="7B9E1C56" w14:textId="77777777" w:rsidR="006A2AF8" w:rsidRPr="00630F7A" w:rsidRDefault="006A2AF8" w:rsidP="0029584F">
            <w:pPr>
              <w:pStyle w:val="TAH"/>
            </w:pPr>
            <w:r w:rsidRPr="00630F7A">
              <w:rPr>
                <w:position w:val="-10"/>
              </w:rPr>
              <w:object w:dxaOrig="420" w:dyaOrig="300" w14:anchorId="091395A6">
                <v:shape id="_x0000_i1040" type="#_x0000_t75" style="width:21.75pt;height:15.75pt" o:ole="">
                  <v:imagedata r:id="rId15" o:title=""/>
                </v:shape>
                <o:OLEObject Type="Embed" ProgID="Equation.3" ShapeID="_x0000_i1040" DrawAspect="Content" ObjectID="_1821459696" r:id="rId29"/>
              </w:object>
            </w:r>
          </w:p>
        </w:tc>
        <w:tc>
          <w:tcPr>
            <w:tcW w:w="851" w:type="dxa"/>
            <w:tcBorders>
              <w:bottom w:val="single" w:sz="4" w:space="0" w:color="auto"/>
            </w:tcBorders>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A00EAE1" w14:textId="77777777" w:rsidR="006A2AF8" w:rsidRPr="00630F7A" w:rsidRDefault="006A2AF8" w:rsidP="0029584F">
            <w:pPr>
              <w:pStyle w:val="TAC"/>
            </w:pPr>
            <w:r w:rsidRPr="00630F7A">
              <w:t>Downlink</w:t>
            </w:r>
          </w:p>
        </w:tc>
        <w:tc>
          <w:tcPr>
            <w:tcW w:w="709" w:type="dxa"/>
            <w:tcBorders>
              <w:left w:val="single" w:sz="4" w:space="0" w:color="auto"/>
            </w:tcBorders>
          </w:tcPr>
          <w:p w14:paraId="603F759B" w14:textId="77777777" w:rsidR="006A2AF8" w:rsidRPr="00630F7A" w:rsidRDefault="006A2AF8" w:rsidP="0029584F">
            <w:pPr>
              <w:pStyle w:val="TAC"/>
            </w:pPr>
            <w:r w:rsidRPr="00630F7A">
              <w:t>Mid</w:t>
            </w:r>
          </w:p>
        </w:tc>
        <w:tc>
          <w:tcPr>
            <w:tcW w:w="992" w:type="dxa"/>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tcPr>
          <w:p w14:paraId="4E756C75" w14:textId="77777777" w:rsidR="006A2AF8" w:rsidRPr="00630F7A" w:rsidRDefault="006A2AF8" w:rsidP="0029584F">
            <w:pPr>
              <w:pStyle w:val="TAC"/>
            </w:pPr>
            <w:r w:rsidRPr="00630F7A">
              <w:t>871.82</w:t>
            </w:r>
          </w:p>
        </w:tc>
        <w:tc>
          <w:tcPr>
            <w:tcW w:w="992" w:type="dxa"/>
            <w:tcBorders>
              <w:right w:val="single" w:sz="4" w:space="0" w:color="auto"/>
            </w:tcBorders>
          </w:tcPr>
          <w:p w14:paraId="09CEB2CD" w14:textId="77777777" w:rsidR="006A2AF8" w:rsidRPr="00630F7A" w:rsidRDefault="006A2AF8" w:rsidP="0029584F">
            <w:pPr>
              <w:pStyle w:val="TAC"/>
            </w:pPr>
            <w:r w:rsidRPr="00630F7A">
              <w:t>174364</w:t>
            </w:r>
          </w:p>
        </w:tc>
        <w:tc>
          <w:tcPr>
            <w:tcW w:w="992" w:type="dxa"/>
            <w:tcBorders>
              <w:right w:val="single" w:sz="4" w:space="0" w:color="auto"/>
            </w:tcBorders>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3B08D563" w14:textId="77777777" w:rsidR="006A2AF8" w:rsidRPr="00630F7A" w:rsidRDefault="006A2AF8" w:rsidP="0029584F">
            <w:pPr>
              <w:pStyle w:val="TAC"/>
            </w:pPr>
            <w:r w:rsidRPr="00630F7A">
              <w:t>Uplink</w:t>
            </w:r>
          </w:p>
        </w:tc>
        <w:tc>
          <w:tcPr>
            <w:tcW w:w="709" w:type="dxa"/>
            <w:tcBorders>
              <w:left w:val="single" w:sz="4" w:space="0" w:color="auto"/>
            </w:tcBorders>
          </w:tcPr>
          <w:p w14:paraId="5CEF167F" w14:textId="77777777" w:rsidR="006A2AF8" w:rsidRPr="00630F7A" w:rsidRDefault="006A2AF8" w:rsidP="0029584F">
            <w:pPr>
              <w:pStyle w:val="TAC"/>
            </w:pPr>
            <w:r w:rsidRPr="00630F7A">
              <w:t>Mid</w:t>
            </w:r>
          </w:p>
        </w:tc>
        <w:tc>
          <w:tcPr>
            <w:tcW w:w="992" w:type="dxa"/>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tcPr>
          <w:p w14:paraId="686B4F08" w14:textId="77777777" w:rsidR="006A2AF8" w:rsidRPr="00630F7A" w:rsidRDefault="006A2AF8" w:rsidP="0029584F">
            <w:pPr>
              <w:pStyle w:val="TAC"/>
            </w:pPr>
            <w:r w:rsidRPr="00630F7A">
              <w:t>826.82</w:t>
            </w:r>
          </w:p>
        </w:tc>
        <w:tc>
          <w:tcPr>
            <w:tcW w:w="992" w:type="dxa"/>
            <w:tcBorders>
              <w:right w:val="single" w:sz="4" w:space="0" w:color="auto"/>
            </w:tcBorders>
          </w:tcPr>
          <w:p w14:paraId="77C3D8EB" w14:textId="77777777" w:rsidR="006A2AF8" w:rsidRPr="00630F7A" w:rsidRDefault="006A2AF8" w:rsidP="0029584F">
            <w:pPr>
              <w:pStyle w:val="TAC"/>
            </w:pPr>
            <w:r w:rsidRPr="00630F7A">
              <w:t>165364</w:t>
            </w:r>
          </w:p>
        </w:tc>
        <w:tc>
          <w:tcPr>
            <w:tcW w:w="992" w:type="dxa"/>
            <w:tcBorders>
              <w:right w:val="single" w:sz="4" w:space="0" w:color="auto"/>
            </w:tcBorders>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433807F" w14:textId="77777777" w:rsidR="006A2AF8" w:rsidRPr="00630F7A" w:rsidRDefault="006A2AF8" w:rsidP="0029584F">
            <w:pPr>
              <w:pStyle w:val="TAH"/>
            </w:pPr>
            <w:r w:rsidRPr="00630F7A">
              <w:t>Range</w:t>
            </w:r>
          </w:p>
        </w:tc>
        <w:tc>
          <w:tcPr>
            <w:tcW w:w="857" w:type="dxa"/>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tcPr>
          <w:p w14:paraId="5B58D6E5" w14:textId="77777777" w:rsidR="006A2AF8" w:rsidRPr="00630F7A" w:rsidRDefault="006A2AF8" w:rsidP="0029584F">
            <w:pPr>
              <w:pStyle w:val="TAH"/>
            </w:pPr>
            <w:r w:rsidRPr="00630F7A">
              <w:t>point A</w:t>
            </w:r>
            <w:r w:rsidRPr="00630F7A">
              <w:br/>
              <w:t>[MHz]</w:t>
            </w:r>
          </w:p>
        </w:tc>
        <w:tc>
          <w:tcPr>
            <w:tcW w:w="857" w:type="dxa"/>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tcPr>
          <w:p w14:paraId="30B6F751" w14:textId="77777777" w:rsidR="006A2AF8" w:rsidRPr="00630F7A" w:rsidRDefault="006A2AF8" w:rsidP="0029584F">
            <w:pPr>
              <w:pStyle w:val="TAH"/>
            </w:pPr>
            <w:r w:rsidRPr="00630F7A">
              <w:t>GSCN</w:t>
            </w:r>
          </w:p>
        </w:tc>
        <w:tc>
          <w:tcPr>
            <w:tcW w:w="857" w:type="dxa"/>
            <w:tcBorders>
              <w:bottom w:val="single" w:sz="4" w:space="0" w:color="auto"/>
            </w:tcBorders>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tcPr>
          <w:p w14:paraId="0DF4341C" w14:textId="77777777" w:rsidR="006A2AF8" w:rsidRPr="00630F7A" w:rsidRDefault="006A2AF8" w:rsidP="0029584F">
            <w:pPr>
              <w:pStyle w:val="TAH"/>
            </w:pPr>
            <w:r w:rsidRPr="00630F7A">
              <w:rPr>
                <w:position w:val="-10"/>
              </w:rPr>
              <w:object w:dxaOrig="420" w:dyaOrig="300" w14:anchorId="4F60A784">
                <v:shape id="_x0000_i1041" type="#_x0000_t75" style="width:21.75pt;height:15.75pt" o:ole="">
                  <v:imagedata r:id="rId15" o:title=""/>
                </v:shape>
                <o:OLEObject Type="Embed" ProgID="Equation.3" ShapeID="_x0000_i1041" DrawAspect="Content" ObjectID="_1821459697" r:id="rId30"/>
              </w:object>
            </w:r>
          </w:p>
        </w:tc>
        <w:tc>
          <w:tcPr>
            <w:tcW w:w="741" w:type="dxa"/>
            <w:tcBorders>
              <w:bottom w:val="single" w:sz="4" w:space="0" w:color="auto"/>
            </w:tcBorders>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5E4FAD6" w14:textId="77777777" w:rsidR="006A2AF8" w:rsidRPr="00630F7A" w:rsidRDefault="006A2AF8" w:rsidP="0029584F">
            <w:pPr>
              <w:pStyle w:val="TAC"/>
            </w:pPr>
            <w:r w:rsidRPr="00630F7A">
              <w:t>Downlink</w:t>
            </w:r>
          </w:p>
        </w:tc>
        <w:tc>
          <w:tcPr>
            <w:tcW w:w="625" w:type="dxa"/>
            <w:tcBorders>
              <w:left w:val="single" w:sz="4" w:space="0" w:color="auto"/>
            </w:tcBorders>
          </w:tcPr>
          <w:p w14:paraId="5C779EDC" w14:textId="77777777" w:rsidR="006A2AF8" w:rsidRPr="00630F7A" w:rsidRDefault="006A2AF8" w:rsidP="0029584F">
            <w:pPr>
              <w:pStyle w:val="TAC"/>
            </w:pPr>
            <w:r w:rsidRPr="00630F7A">
              <w:t>Mid</w:t>
            </w:r>
          </w:p>
        </w:tc>
        <w:tc>
          <w:tcPr>
            <w:tcW w:w="857" w:type="dxa"/>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tcPr>
          <w:p w14:paraId="2636E474" w14:textId="77777777" w:rsidR="006A2AF8" w:rsidRPr="00630F7A" w:rsidRDefault="006A2AF8" w:rsidP="0029584F">
            <w:pPr>
              <w:pStyle w:val="TAC"/>
            </w:pPr>
            <w:r w:rsidRPr="00630F7A">
              <w:t>775.82</w:t>
            </w:r>
          </w:p>
        </w:tc>
        <w:tc>
          <w:tcPr>
            <w:tcW w:w="857" w:type="dxa"/>
            <w:tcBorders>
              <w:right w:val="single" w:sz="4" w:space="0" w:color="auto"/>
            </w:tcBorders>
          </w:tcPr>
          <w:p w14:paraId="22E6FAED" w14:textId="77777777" w:rsidR="006A2AF8" w:rsidRPr="00630F7A" w:rsidRDefault="006A2AF8" w:rsidP="0029584F">
            <w:pPr>
              <w:pStyle w:val="TAC"/>
            </w:pPr>
            <w:r w:rsidRPr="00630F7A">
              <w:t>155164</w:t>
            </w:r>
          </w:p>
        </w:tc>
        <w:tc>
          <w:tcPr>
            <w:tcW w:w="857" w:type="dxa"/>
            <w:tcBorders>
              <w:right w:val="single" w:sz="4" w:space="0" w:color="auto"/>
            </w:tcBorders>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0D16C5CC" w14:textId="77777777" w:rsidR="006A2AF8" w:rsidRPr="00630F7A" w:rsidRDefault="006A2AF8" w:rsidP="0029584F">
            <w:pPr>
              <w:pStyle w:val="TAC"/>
            </w:pPr>
            <w:r w:rsidRPr="00630F7A">
              <w:t>Uplink</w:t>
            </w:r>
          </w:p>
        </w:tc>
        <w:tc>
          <w:tcPr>
            <w:tcW w:w="625" w:type="dxa"/>
            <w:tcBorders>
              <w:left w:val="single" w:sz="4" w:space="0" w:color="auto"/>
            </w:tcBorders>
          </w:tcPr>
          <w:p w14:paraId="3DAED9E2" w14:textId="77777777" w:rsidR="006A2AF8" w:rsidRPr="00630F7A" w:rsidRDefault="006A2AF8" w:rsidP="0029584F">
            <w:pPr>
              <w:pStyle w:val="TAC"/>
            </w:pPr>
            <w:r w:rsidRPr="00630F7A">
              <w:t>Mid</w:t>
            </w:r>
          </w:p>
        </w:tc>
        <w:tc>
          <w:tcPr>
            <w:tcW w:w="857" w:type="dxa"/>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tcPr>
          <w:p w14:paraId="18FC6587" w14:textId="77777777" w:rsidR="006A2AF8" w:rsidRPr="00630F7A" w:rsidRDefault="006A2AF8" w:rsidP="0029584F">
            <w:pPr>
              <w:pStyle w:val="TAC"/>
            </w:pPr>
            <w:r w:rsidRPr="00630F7A">
              <w:t>720.82</w:t>
            </w:r>
          </w:p>
        </w:tc>
        <w:tc>
          <w:tcPr>
            <w:tcW w:w="857" w:type="dxa"/>
            <w:tcBorders>
              <w:right w:val="single" w:sz="4" w:space="0" w:color="auto"/>
            </w:tcBorders>
          </w:tcPr>
          <w:p w14:paraId="25CFBD44" w14:textId="77777777" w:rsidR="006A2AF8" w:rsidRPr="00630F7A" w:rsidRDefault="006A2AF8" w:rsidP="0029584F">
            <w:pPr>
              <w:pStyle w:val="TAC"/>
            </w:pPr>
            <w:r w:rsidRPr="00630F7A">
              <w:t>144164</w:t>
            </w:r>
          </w:p>
        </w:tc>
        <w:tc>
          <w:tcPr>
            <w:tcW w:w="857" w:type="dxa"/>
            <w:tcBorders>
              <w:right w:val="single" w:sz="4" w:space="0" w:color="auto"/>
            </w:tcBorders>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A57994">
        <w:tc>
          <w:tcPr>
            <w:tcW w:w="690" w:type="dxa"/>
            <w:tcBorders>
              <w:top w:val="single" w:sz="4" w:space="0" w:color="auto"/>
              <w:bottom w:val="single" w:sz="4" w:space="0" w:color="auto"/>
            </w:tcBorders>
          </w:tcPr>
          <w:p w14:paraId="65C16406" w14:textId="77777777" w:rsidR="006A2AF8" w:rsidRPr="00630F7A" w:rsidRDefault="006A2AF8" w:rsidP="0029584F">
            <w:pPr>
              <w:pStyle w:val="TAH"/>
            </w:pPr>
            <w:r w:rsidRPr="00630F7A">
              <w:t>CBW [MHz]</w:t>
            </w:r>
          </w:p>
        </w:tc>
        <w:tc>
          <w:tcPr>
            <w:tcW w:w="740" w:type="dxa"/>
            <w:tcBorders>
              <w:bottom w:val="single" w:sz="4" w:space="0" w:color="auto"/>
            </w:tcBorders>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38CD95BE" w14:textId="77777777" w:rsidR="006A2AF8" w:rsidRPr="00630F7A" w:rsidRDefault="006A2AF8" w:rsidP="0029584F">
            <w:pPr>
              <w:pStyle w:val="TAH"/>
            </w:pPr>
            <w:r w:rsidRPr="00630F7A">
              <w:t>Range</w:t>
            </w:r>
          </w:p>
        </w:tc>
        <w:tc>
          <w:tcPr>
            <w:tcW w:w="857" w:type="dxa"/>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857"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858" w:type="dxa"/>
          </w:tcPr>
          <w:p w14:paraId="35D12961" w14:textId="77777777" w:rsidR="006A2AF8" w:rsidRPr="00630F7A" w:rsidRDefault="006A2AF8" w:rsidP="0029584F">
            <w:pPr>
              <w:pStyle w:val="TAH"/>
            </w:pPr>
            <w:r w:rsidRPr="00630F7A">
              <w:t>point A</w:t>
            </w:r>
            <w:r w:rsidRPr="00630F7A">
              <w:br/>
              <w:t>[MHz]</w:t>
            </w:r>
          </w:p>
        </w:tc>
        <w:tc>
          <w:tcPr>
            <w:tcW w:w="857" w:type="dxa"/>
          </w:tcPr>
          <w:p w14:paraId="342D33EC" w14:textId="77777777" w:rsidR="006A2AF8" w:rsidRPr="00630F7A" w:rsidRDefault="006A2AF8" w:rsidP="0029584F">
            <w:pPr>
              <w:pStyle w:val="TAH"/>
            </w:pPr>
            <w:r w:rsidRPr="00630F7A">
              <w:rPr>
                <w:i/>
              </w:rPr>
              <w:t>absoluteFrequencyPointA</w:t>
            </w:r>
            <w:r w:rsidRPr="00630F7A">
              <w:br/>
              <w:t>[ARFCN]</w:t>
            </w:r>
          </w:p>
        </w:tc>
        <w:tc>
          <w:tcPr>
            <w:tcW w:w="857" w:type="dxa"/>
          </w:tcPr>
          <w:p w14:paraId="452DBBB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740" w:type="dxa"/>
            <w:tcBorders>
              <w:bottom w:val="single" w:sz="4" w:space="0" w:color="auto"/>
            </w:tcBorders>
          </w:tcPr>
          <w:p w14:paraId="66C9E4C4" w14:textId="77777777" w:rsidR="006A2AF8" w:rsidRPr="00630F7A" w:rsidRDefault="006A2AF8" w:rsidP="0029584F">
            <w:pPr>
              <w:pStyle w:val="TAH"/>
            </w:pPr>
            <w:r w:rsidRPr="00630F7A">
              <w:t>GSCN</w:t>
            </w:r>
          </w:p>
        </w:tc>
        <w:tc>
          <w:tcPr>
            <w:tcW w:w="857" w:type="dxa"/>
            <w:tcBorders>
              <w:bottom w:val="single" w:sz="4" w:space="0" w:color="auto"/>
            </w:tcBorders>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625" w:type="dxa"/>
            <w:tcBorders>
              <w:bottom w:val="single" w:sz="4" w:space="0" w:color="auto"/>
            </w:tcBorders>
          </w:tcPr>
          <w:p w14:paraId="796C8EBA" w14:textId="77777777" w:rsidR="006A2AF8" w:rsidRPr="00630F7A" w:rsidRDefault="006A2AF8" w:rsidP="0029584F">
            <w:pPr>
              <w:pStyle w:val="TAH"/>
            </w:pPr>
            <w:r w:rsidRPr="00630F7A">
              <w:rPr>
                <w:position w:val="-10"/>
              </w:rPr>
              <w:object w:dxaOrig="420" w:dyaOrig="300" w14:anchorId="4A076538">
                <v:shape id="_x0000_i1042" type="#_x0000_t75" style="width:21.75pt;height:15.75pt" o:ole="">
                  <v:imagedata r:id="rId15" o:title=""/>
                </v:shape>
                <o:OLEObject Type="Embed" ProgID="Equation.3" ShapeID="_x0000_i1042" DrawAspect="Content" ObjectID="_1821459698" r:id="rId31"/>
              </w:object>
            </w:r>
          </w:p>
        </w:tc>
        <w:tc>
          <w:tcPr>
            <w:tcW w:w="741" w:type="dxa"/>
            <w:tcBorders>
              <w:bottom w:val="single" w:sz="4" w:space="0" w:color="auto"/>
            </w:tcBorders>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857"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A57994" w:rsidRPr="00630F7A" w14:paraId="607BFB96" w14:textId="77777777" w:rsidTr="00A57994">
        <w:tc>
          <w:tcPr>
            <w:tcW w:w="690" w:type="dxa"/>
            <w:tcBorders>
              <w:top w:val="single" w:sz="4" w:space="0" w:color="auto"/>
              <w:left w:val="single" w:sz="4" w:space="0" w:color="auto"/>
              <w:bottom w:val="nil"/>
              <w:right w:val="single" w:sz="4" w:space="0" w:color="auto"/>
            </w:tcBorders>
          </w:tcPr>
          <w:p w14:paraId="741347C1" w14:textId="77777777" w:rsidR="00A57994" w:rsidRPr="00630F7A" w:rsidRDefault="00A57994" w:rsidP="00A57994">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22B4A795" w14:textId="77777777" w:rsidR="00A57994" w:rsidRPr="00630F7A" w:rsidRDefault="00A57994" w:rsidP="00A57994">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78DCB56" w14:textId="77777777" w:rsidR="00A57994" w:rsidRPr="00630F7A" w:rsidRDefault="00A57994" w:rsidP="00A57994">
            <w:pPr>
              <w:pStyle w:val="TAC"/>
            </w:pPr>
            <w:r w:rsidRPr="00630F7A">
              <w:rPr>
                <w:rFonts w:cs="Arial"/>
              </w:rPr>
              <w:t>Downlink</w:t>
            </w:r>
          </w:p>
        </w:tc>
        <w:tc>
          <w:tcPr>
            <w:tcW w:w="625" w:type="dxa"/>
            <w:tcBorders>
              <w:left w:val="single" w:sz="4" w:space="0" w:color="auto"/>
            </w:tcBorders>
          </w:tcPr>
          <w:p w14:paraId="65BE4B4D" w14:textId="77777777" w:rsidR="00A57994" w:rsidRPr="00630F7A" w:rsidRDefault="00A57994" w:rsidP="00A57994">
            <w:pPr>
              <w:pStyle w:val="TAC"/>
            </w:pPr>
            <w:r w:rsidRPr="00630F7A">
              <w:rPr>
                <w:rFonts w:cs="Arial"/>
              </w:rPr>
              <w:t>Mid</w:t>
            </w:r>
          </w:p>
        </w:tc>
        <w:tc>
          <w:tcPr>
            <w:tcW w:w="857" w:type="dxa"/>
          </w:tcPr>
          <w:p w14:paraId="505BB77E" w14:textId="77777777" w:rsidR="00A57994" w:rsidRPr="00630F7A" w:rsidRDefault="00A57994" w:rsidP="00A57994">
            <w:pPr>
              <w:pStyle w:val="TAC"/>
            </w:pPr>
            <w:r w:rsidRPr="00630F7A">
              <w:rPr>
                <w:rFonts w:cs="Arial"/>
              </w:rPr>
              <w:t>2355</w:t>
            </w:r>
          </w:p>
        </w:tc>
        <w:tc>
          <w:tcPr>
            <w:tcW w:w="857" w:type="dxa"/>
          </w:tcPr>
          <w:p w14:paraId="699B338A" w14:textId="77777777" w:rsidR="00A57994" w:rsidRPr="00630F7A" w:rsidRDefault="00A57994" w:rsidP="00A57994">
            <w:pPr>
              <w:pStyle w:val="TAC"/>
            </w:pPr>
            <w:r w:rsidRPr="00630F7A">
              <w:rPr>
                <w:rFonts w:cs="Arial"/>
              </w:rPr>
              <w:t>471000</w:t>
            </w:r>
          </w:p>
        </w:tc>
        <w:tc>
          <w:tcPr>
            <w:tcW w:w="858" w:type="dxa"/>
          </w:tcPr>
          <w:p w14:paraId="02151C03" w14:textId="4E5A5842" w:rsidR="00A57994" w:rsidRPr="00630F7A" w:rsidRDefault="00A57994" w:rsidP="00A57994">
            <w:pPr>
              <w:pStyle w:val="TAC"/>
            </w:pPr>
            <w:r w:rsidRPr="00630F7A">
              <w:t>2350.32</w:t>
            </w:r>
          </w:p>
        </w:tc>
        <w:tc>
          <w:tcPr>
            <w:tcW w:w="857" w:type="dxa"/>
            <w:tcBorders>
              <w:right w:val="single" w:sz="4" w:space="0" w:color="auto"/>
            </w:tcBorders>
          </w:tcPr>
          <w:p w14:paraId="7EE0619F" w14:textId="32D3FF8E" w:rsidR="00A57994" w:rsidRPr="00630F7A" w:rsidRDefault="00A57994" w:rsidP="00A57994">
            <w:pPr>
              <w:pStyle w:val="TAC"/>
            </w:pPr>
            <w:r w:rsidRPr="00630F7A">
              <w:t>470064</w:t>
            </w:r>
          </w:p>
        </w:tc>
        <w:tc>
          <w:tcPr>
            <w:tcW w:w="857" w:type="dxa"/>
            <w:tcBorders>
              <w:right w:val="single" w:sz="4" w:space="0" w:color="auto"/>
            </w:tcBorders>
          </w:tcPr>
          <w:p w14:paraId="010E1C5C"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1562A8C0" w14:textId="77777777" w:rsidR="00A57994" w:rsidRPr="00630F7A" w:rsidRDefault="00A57994" w:rsidP="00A57994">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04F0917E" w14:textId="77777777" w:rsidR="00A57994" w:rsidRPr="00630F7A" w:rsidRDefault="00A57994" w:rsidP="00A57994">
            <w:pPr>
              <w:pStyle w:val="TAC"/>
            </w:pPr>
            <w:r w:rsidRPr="00630F7A">
              <w:rPr>
                <w:rFonts w:cs="Arial"/>
              </w:rPr>
              <w:t>5880</w:t>
            </w:r>
          </w:p>
        </w:tc>
        <w:tc>
          <w:tcPr>
            <w:tcW w:w="857" w:type="dxa"/>
            <w:tcBorders>
              <w:top w:val="single" w:sz="4" w:space="0" w:color="auto"/>
              <w:left w:val="single" w:sz="4" w:space="0" w:color="auto"/>
              <w:bottom w:val="single" w:sz="4" w:space="0" w:color="auto"/>
              <w:right w:val="single" w:sz="4" w:space="0" w:color="auto"/>
            </w:tcBorders>
          </w:tcPr>
          <w:p w14:paraId="1C0A2F2F" w14:textId="77777777" w:rsidR="00A57994" w:rsidRPr="00630F7A" w:rsidRDefault="00A57994" w:rsidP="00A57994">
            <w:pPr>
              <w:pStyle w:val="TAC"/>
            </w:pPr>
            <w:r w:rsidRPr="00630F7A">
              <w:rPr>
                <w:rFonts w:cs="Arial"/>
              </w:rPr>
              <w:t>470430</w:t>
            </w:r>
          </w:p>
        </w:tc>
        <w:tc>
          <w:tcPr>
            <w:tcW w:w="625" w:type="dxa"/>
            <w:tcBorders>
              <w:top w:val="single" w:sz="4" w:space="0" w:color="auto"/>
              <w:left w:val="single" w:sz="4" w:space="0" w:color="auto"/>
              <w:bottom w:val="single" w:sz="4" w:space="0" w:color="auto"/>
              <w:right w:val="single" w:sz="4" w:space="0" w:color="auto"/>
            </w:tcBorders>
          </w:tcPr>
          <w:p w14:paraId="4DC0D3D6" w14:textId="77777777" w:rsidR="00A57994" w:rsidRPr="00630F7A" w:rsidRDefault="00A57994" w:rsidP="00A57994">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798B8BF2" w14:textId="77777777" w:rsidR="00A57994" w:rsidRPr="00630F7A" w:rsidRDefault="00A57994" w:rsidP="00A57994">
            <w:pPr>
              <w:pStyle w:val="TAC"/>
            </w:pPr>
            <w:r w:rsidRPr="00630F7A">
              <w:rPr>
                <w:rFonts w:cs="Arial"/>
              </w:rPr>
              <w:t>0</w:t>
            </w:r>
          </w:p>
        </w:tc>
        <w:tc>
          <w:tcPr>
            <w:tcW w:w="740" w:type="dxa"/>
            <w:tcBorders>
              <w:top w:val="single" w:sz="4" w:space="0" w:color="auto"/>
              <w:left w:val="single" w:sz="4" w:space="0" w:color="auto"/>
              <w:bottom w:val="single" w:sz="4" w:space="0" w:color="auto"/>
              <w:right w:val="single" w:sz="4" w:space="0" w:color="auto"/>
            </w:tcBorders>
          </w:tcPr>
          <w:p w14:paraId="7984CB48" w14:textId="77777777" w:rsidR="00A57994" w:rsidRPr="00630F7A" w:rsidRDefault="00A57994" w:rsidP="00A57994">
            <w:pPr>
              <w:pStyle w:val="TAC"/>
            </w:pPr>
            <w:r w:rsidRPr="00630F7A">
              <w:rPr>
                <w:rFonts w:cs="Arial"/>
              </w:rPr>
              <w:t>0 (0)</w:t>
            </w:r>
          </w:p>
        </w:tc>
        <w:tc>
          <w:tcPr>
            <w:tcW w:w="857" w:type="dxa"/>
            <w:tcBorders>
              <w:top w:val="single" w:sz="4" w:space="0" w:color="auto"/>
              <w:left w:val="single" w:sz="4" w:space="0" w:color="auto"/>
              <w:bottom w:val="single" w:sz="4" w:space="0" w:color="auto"/>
              <w:right w:val="single" w:sz="4" w:space="0" w:color="auto"/>
            </w:tcBorders>
          </w:tcPr>
          <w:p w14:paraId="76777979" w14:textId="77777777" w:rsidR="00A57994" w:rsidRPr="00630F7A" w:rsidRDefault="00A57994" w:rsidP="00A57994">
            <w:pPr>
              <w:pStyle w:val="TAC"/>
            </w:pPr>
            <w:r w:rsidRPr="00630F7A">
              <w:rPr>
                <w:rFonts w:cs="Arial"/>
              </w:rPr>
              <w:t>0</w:t>
            </w:r>
          </w:p>
        </w:tc>
      </w:tr>
      <w:tr w:rsidR="00A57994" w:rsidRPr="00630F7A" w14:paraId="6F5E60A3" w14:textId="77777777" w:rsidTr="00A57994">
        <w:tc>
          <w:tcPr>
            <w:tcW w:w="690" w:type="dxa"/>
            <w:tcBorders>
              <w:top w:val="nil"/>
              <w:left w:val="single" w:sz="4" w:space="0" w:color="auto"/>
              <w:bottom w:val="nil"/>
              <w:right w:val="single" w:sz="4" w:space="0" w:color="auto"/>
            </w:tcBorders>
          </w:tcPr>
          <w:p w14:paraId="0F6F813D" w14:textId="77777777" w:rsidR="00A57994" w:rsidRPr="00630F7A" w:rsidRDefault="00A57994" w:rsidP="00A57994">
            <w:pPr>
              <w:pStyle w:val="TAC"/>
            </w:pPr>
          </w:p>
        </w:tc>
        <w:tc>
          <w:tcPr>
            <w:tcW w:w="740" w:type="dxa"/>
            <w:tcBorders>
              <w:top w:val="nil"/>
              <w:left w:val="single" w:sz="4" w:space="0" w:color="auto"/>
              <w:bottom w:val="nil"/>
              <w:right w:val="single" w:sz="4" w:space="0" w:color="auto"/>
            </w:tcBorders>
          </w:tcPr>
          <w:p w14:paraId="43BDA92C" w14:textId="77777777" w:rsidR="00A57994" w:rsidRPr="00630F7A" w:rsidRDefault="00A57994" w:rsidP="00A57994">
            <w:pPr>
              <w:pStyle w:val="TAC"/>
            </w:pPr>
          </w:p>
        </w:tc>
        <w:tc>
          <w:tcPr>
            <w:tcW w:w="974" w:type="dxa"/>
            <w:tcBorders>
              <w:top w:val="single" w:sz="4" w:space="0" w:color="auto"/>
              <w:left w:val="single" w:sz="4" w:space="0" w:color="auto"/>
              <w:bottom w:val="nil"/>
              <w:right w:val="single" w:sz="4" w:space="0" w:color="auto"/>
            </w:tcBorders>
          </w:tcPr>
          <w:p w14:paraId="5E0FD6AC" w14:textId="77777777" w:rsidR="00A57994" w:rsidRPr="00630F7A" w:rsidRDefault="00A57994" w:rsidP="00A57994">
            <w:pPr>
              <w:pStyle w:val="TAC"/>
            </w:pPr>
            <w:r w:rsidRPr="00630F7A">
              <w:rPr>
                <w:rFonts w:cs="Arial"/>
              </w:rPr>
              <w:t>Uplink</w:t>
            </w:r>
          </w:p>
        </w:tc>
        <w:tc>
          <w:tcPr>
            <w:tcW w:w="625" w:type="dxa"/>
            <w:tcBorders>
              <w:left w:val="single" w:sz="4" w:space="0" w:color="auto"/>
              <w:bottom w:val="nil"/>
            </w:tcBorders>
          </w:tcPr>
          <w:p w14:paraId="20AB6E96" w14:textId="77777777" w:rsidR="00A57994" w:rsidRPr="00630F7A" w:rsidRDefault="00A57994" w:rsidP="00A57994">
            <w:pPr>
              <w:pStyle w:val="TAC"/>
            </w:pPr>
            <w:r w:rsidRPr="00630F7A">
              <w:rPr>
                <w:rFonts w:cs="Arial"/>
              </w:rPr>
              <w:t>Mid</w:t>
            </w:r>
          </w:p>
        </w:tc>
        <w:tc>
          <w:tcPr>
            <w:tcW w:w="857" w:type="dxa"/>
            <w:tcBorders>
              <w:bottom w:val="nil"/>
            </w:tcBorders>
          </w:tcPr>
          <w:p w14:paraId="6BBE2BC2" w14:textId="77777777" w:rsidR="00A57994" w:rsidRPr="00630F7A" w:rsidRDefault="00A57994" w:rsidP="00A57994">
            <w:pPr>
              <w:pStyle w:val="TAC"/>
            </w:pPr>
            <w:r w:rsidRPr="00630F7A">
              <w:rPr>
                <w:rFonts w:cs="Arial"/>
              </w:rPr>
              <w:t>2310</w:t>
            </w:r>
          </w:p>
        </w:tc>
        <w:tc>
          <w:tcPr>
            <w:tcW w:w="857" w:type="dxa"/>
            <w:tcBorders>
              <w:bottom w:val="nil"/>
            </w:tcBorders>
          </w:tcPr>
          <w:p w14:paraId="79A1A550" w14:textId="77777777" w:rsidR="00A57994" w:rsidRPr="00630F7A" w:rsidRDefault="00A57994" w:rsidP="00A57994">
            <w:pPr>
              <w:pStyle w:val="TAC"/>
            </w:pPr>
            <w:r w:rsidRPr="00630F7A">
              <w:rPr>
                <w:rFonts w:cs="Arial"/>
              </w:rPr>
              <w:t>462000</w:t>
            </w:r>
          </w:p>
        </w:tc>
        <w:tc>
          <w:tcPr>
            <w:tcW w:w="858" w:type="dxa"/>
            <w:tcBorders>
              <w:bottom w:val="nil"/>
            </w:tcBorders>
          </w:tcPr>
          <w:p w14:paraId="494FE75F" w14:textId="7F0B64A8" w:rsidR="00A57994" w:rsidRPr="00630F7A" w:rsidRDefault="00A57994" w:rsidP="00A57994">
            <w:pPr>
              <w:pStyle w:val="TAC"/>
            </w:pPr>
            <w:r>
              <w:t>2305.,32</w:t>
            </w:r>
          </w:p>
        </w:tc>
        <w:tc>
          <w:tcPr>
            <w:tcW w:w="857" w:type="dxa"/>
            <w:tcBorders>
              <w:bottom w:val="nil"/>
              <w:right w:val="single" w:sz="4" w:space="0" w:color="auto"/>
            </w:tcBorders>
          </w:tcPr>
          <w:p w14:paraId="196C045A" w14:textId="73217684" w:rsidR="00A57994" w:rsidRPr="00630F7A" w:rsidRDefault="00A57994" w:rsidP="00A57994">
            <w:pPr>
              <w:pStyle w:val="TAC"/>
            </w:pPr>
            <w:r>
              <w:t>461064</w:t>
            </w:r>
          </w:p>
        </w:tc>
        <w:tc>
          <w:tcPr>
            <w:tcW w:w="857" w:type="dxa"/>
            <w:tcBorders>
              <w:bottom w:val="nil"/>
              <w:right w:val="single" w:sz="4" w:space="0" w:color="auto"/>
            </w:tcBorders>
          </w:tcPr>
          <w:p w14:paraId="5FEFA631"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07C79A2B"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0F721A79"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276E45F0" w14:textId="77777777" w:rsidR="00A57994" w:rsidRPr="00630F7A" w:rsidRDefault="00A57994" w:rsidP="00A57994">
            <w:pPr>
              <w:pStyle w:val="TAC"/>
            </w:pPr>
            <w:r w:rsidRPr="00630F7A">
              <w:rPr>
                <w:rFonts w:cs="Arial"/>
              </w:rPr>
              <w:t>-</w:t>
            </w:r>
          </w:p>
        </w:tc>
        <w:tc>
          <w:tcPr>
            <w:tcW w:w="625" w:type="dxa"/>
            <w:tcBorders>
              <w:top w:val="single" w:sz="4" w:space="0" w:color="auto"/>
              <w:left w:val="single" w:sz="4" w:space="0" w:color="auto"/>
              <w:bottom w:val="nil"/>
              <w:right w:val="single" w:sz="4" w:space="0" w:color="auto"/>
            </w:tcBorders>
          </w:tcPr>
          <w:p w14:paraId="4C7DC195" w14:textId="77777777" w:rsidR="00A57994" w:rsidRPr="00630F7A" w:rsidRDefault="00A57994" w:rsidP="00A57994">
            <w:pPr>
              <w:pStyle w:val="TAC"/>
            </w:pPr>
            <w:r w:rsidRPr="00630F7A">
              <w:rPr>
                <w:rFonts w:cs="Arial"/>
              </w:rPr>
              <w:t>-</w:t>
            </w:r>
          </w:p>
        </w:tc>
        <w:tc>
          <w:tcPr>
            <w:tcW w:w="741" w:type="dxa"/>
            <w:tcBorders>
              <w:top w:val="single" w:sz="4" w:space="0" w:color="auto"/>
              <w:left w:val="single" w:sz="4" w:space="0" w:color="auto"/>
              <w:bottom w:val="nil"/>
              <w:right w:val="single" w:sz="4" w:space="0" w:color="auto"/>
            </w:tcBorders>
          </w:tcPr>
          <w:p w14:paraId="0F785037"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15AA14B7"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38E975F1" w14:textId="77777777" w:rsidR="00A57994" w:rsidRPr="00630F7A" w:rsidRDefault="00A57994" w:rsidP="00A57994">
            <w:pPr>
              <w:pStyle w:val="TAC"/>
            </w:pPr>
            <w:r w:rsidRPr="00630F7A">
              <w:rPr>
                <w:rFonts w:cs="Arial"/>
              </w:rPr>
              <w:t>-</w:t>
            </w:r>
          </w:p>
        </w:tc>
      </w:tr>
      <w:tr w:rsidR="00A57994" w:rsidRPr="00630F7A" w14:paraId="26034526" w14:textId="77777777" w:rsidTr="00A57994">
        <w:tc>
          <w:tcPr>
            <w:tcW w:w="12616" w:type="dxa"/>
            <w:gridSpan w:val="16"/>
            <w:tcBorders>
              <w:top w:val="single" w:sz="4" w:space="0" w:color="auto"/>
              <w:left w:val="single" w:sz="4" w:space="0" w:color="auto"/>
              <w:bottom w:val="single" w:sz="4" w:space="0" w:color="auto"/>
              <w:right w:val="single" w:sz="4" w:space="0" w:color="auto"/>
            </w:tcBorders>
          </w:tcPr>
          <w:p w14:paraId="12AE2F00" w14:textId="77777777" w:rsidR="00A57994" w:rsidRPr="00630F7A" w:rsidRDefault="00A57994" w:rsidP="00A57994">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A57994" w:rsidRPr="00630F7A" w:rsidRDefault="00A57994" w:rsidP="00A5799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68BAB227" w14:textId="77777777" w:rsidR="00E35F76" w:rsidRPr="0038156F" w:rsidRDefault="0038156F" w:rsidP="00E35F76">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24BC3C49" w14:textId="77777777" w:rsidTr="00071EAD">
        <w:tc>
          <w:tcPr>
            <w:tcW w:w="789" w:type="dxa"/>
            <w:tcBorders>
              <w:top w:val="single" w:sz="4" w:space="0" w:color="auto"/>
              <w:bottom w:val="single" w:sz="4" w:space="0" w:color="auto"/>
            </w:tcBorders>
          </w:tcPr>
          <w:p w14:paraId="5D517FA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1A9BCC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60E286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4830B82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1015ADF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AC002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2325EDF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0126DEF9"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B44997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1BFA3F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5001780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636724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6FE67E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68E53A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3D10661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3928409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5843A7D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5444A6AA">
                <v:shape id="_x0000_i1043" type="#_x0000_t75" style="width:21.75pt;height:16.5pt" o:ole="">
                  <v:imagedata r:id="rId15" o:title=""/>
                </v:shape>
                <o:OLEObject Type="Embed" ProgID="Equation.3" ShapeID="_x0000_i1043" DrawAspect="Content" ObjectID="_1821459699" r:id="rId32"/>
              </w:object>
            </w:r>
          </w:p>
        </w:tc>
        <w:tc>
          <w:tcPr>
            <w:tcW w:w="851" w:type="dxa"/>
            <w:tcBorders>
              <w:bottom w:val="single" w:sz="4" w:space="0" w:color="auto"/>
            </w:tcBorders>
          </w:tcPr>
          <w:p w14:paraId="368AD7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0767B49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308782D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9B302E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4382B2AE"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80D8C7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AD351A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67EF6C7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7222A4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16FC06DD" w14:textId="77777777" w:rsidTr="00071EAD">
        <w:tc>
          <w:tcPr>
            <w:tcW w:w="789" w:type="dxa"/>
            <w:vMerge w:val="restart"/>
            <w:tcBorders>
              <w:top w:val="single" w:sz="4" w:space="0" w:color="auto"/>
              <w:left w:val="single" w:sz="4" w:space="0" w:color="auto"/>
              <w:right w:val="single" w:sz="4" w:space="0" w:color="auto"/>
            </w:tcBorders>
          </w:tcPr>
          <w:p w14:paraId="64617E3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B3482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7888565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21642A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1AB02F2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740D500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tcPr>
          <w:p w14:paraId="3DC4994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tcPr>
          <w:p w14:paraId="3A39063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tcPr>
          <w:p w14:paraId="38AF77F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3E9B1E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tcPr>
          <w:p w14:paraId="5FE3271A" w14:textId="65CC9EF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1161</w:t>
            </w:r>
          </w:p>
        </w:tc>
        <w:tc>
          <w:tcPr>
            <w:tcW w:w="992" w:type="dxa"/>
            <w:tcBorders>
              <w:top w:val="single" w:sz="4" w:space="0" w:color="auto"/>
              <w:left w:val="single" w:sz="4" w:space="0" w:color="auto"/>
              <w:bottom w:val="nil"/>
              <w:right w:val="single" w:sz="4" w:space="0" w:color="auto"/>
            </w:tcBorders>
          </w:tcPr>
          <w:p w14:paraId="28600BB4" w14:textId="75FB2AB1"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92910</w:t>
            </w:r>
          </w:p>
        </w:tc>
        <w:tc>
          <w:tcPr>
            <w:tcW w:w="709" w:type="dxa"/>
            <w:tcBorders>
              <w:top w:val="single" w:sz="4" w:space="0" w:color="auto"/>
              <w:left w:val="single" w:sz="4" w:space="0" w:color="auto"/>
              <w:bottom w:val="nil"/>
              <w:right w:val="single" w:sz="4" w:space="0" w:color="auto"/>
            </w:tcBorders>
          </w:tcPr>
          <w:p w14:paraId="07ADCA84" w14:textId="3FA1B4A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p>
        </w:tc>
        <w:tc>
          <w:tcPr>
            <w:tcW w:w="851" w:type="dxa"/>
            <w:tcBorders>
              <w:top w:val="single" w:sz="4" w:space="0" w:color="auto"/>
              <w:left w:val="single" w:sz="4" w:space="0" w:color="auto"/>
              <w:bottom w:val="nil"/>
              <w:right w:val="single" w:sz="4" w:space="0" w:color="auto"/>
            </w:tcBorders>
          </w:tcPr>
          <w:p w14:paraId="313EE06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54349175" w14:textId="399C10F5"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r w:rsidRPr="0038156F">
              <w:rPr>
                <w:rFonts w:ascii="Arial" w:hAnsi="Arial" w:cs="Arial"/>
                <w:sz w:val="18"/>
                <w:szCs w:val="18"/>
                <w:lang w:eastAsia="en-US"/>
              </w:rPr>
              <w:t xml:space="preserve"> (0)</w:t>
            </w:r>
          </w:p>
        </w:tc>
        <w:tc>
          <w:tcPr>
            <w:tcW w:w="992" w:type="dxa"/>
            <w:tcBorders>
              <w:top w:val="single" w:sz="4" w:space="0" w:color="auto"/>
              <w:left w:val="single" w:sz="4" w:space="0" w:color="auto"/>
              <w:bottom w:val="nil"/>
              <w:right w:val="single" w:sz="4" w:space="0" w:color="auto"/>
            </w:tcBorders>
          </w:tcPr>
          <w:p w14:paraId="7FBD29D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E35F76" w:rsidRPr="0038156F" w14:paraId="7946A603" w14:textId="77777777" w:rsidTr="00071EAD">
        <w:tc>
          <w:tcPr>
            <w:tcW w:w="789" w:type="dxa"/>
            <w:vMerge/>
            <w:tcBorders>
              <w:left w:val="single" w:sz="4" w:space="0" w:color="auto"/>
              <w:right w:val="single" w:sz="4" w:space="0" w:color="auto"/>
            </w:tcBorders>
          </w:tcPr>
          <w:p w14:paraId="5D9FFE4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5DEA301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7C440E2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9E04E5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D2ABE8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3BDBB66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tcPr>
          <w:p w14:paraId="76F16F32"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743D2F1"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7000321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tcPr>
          <w:p w14:paraId="528F056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tcPr>
          <w:p w14:paraId="53CE56D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2DE678EF"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tcPr>
          <w:p w14:paraId="7DBA21D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tcPr>
          <w:p w14:paraId="68B13E1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2A73A3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147220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5E9CA651" w14:textId="77777777" w:rsidTr="00071EAD">
        <w:tc>
          <w:tcPr>
            <w:tcW w:w="789" w:type="dxa"/>
            <w:vMerge/>
            <w:tcBorders>
              <w:left w:val="single" w:sz="4" w:space="0" w:color="auto"/>
              <w:right w:val="single" w:sz="4" w:space="0" w:color="auto"/>
            </w:tcBorders>
          </w:tcPr>
          <w:p w14:paraId="265BCB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A8BBB2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4D969F2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66578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1DC91FA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47D0E6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tcPr>
          <w:p w14:paraId="3437B29E"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7CC2AC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E928DF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tcPr>
          <w:p w14:paraId="675CAC2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tcPr>
          <w:p w14:paraId="6945E85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39EFB2C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tcPr>
          <w:p w14:paraId="3BA9DC8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tcPr>
          <w:p w14:paraId="7E7DD9E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3D1DF30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1010153"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4B42087D" w14:textId="77777777" w:rsidTr="00071EAD">
        <w:tc>
          <w:tcPr>
            <w:tcW w:w="789" w:type="dxa"/>
            <w:vMerge/>
            <w:tcBorders>
              <w:left w:val="single" w:sz="4" w:space="0" w:color="auto"/>
              <w:right w:val="single" w:sz="4" w:space="0" w:color="auto"/>
            </w:tcBorders>
          </w:tcPr>
          <w:p w14:paraId="3AA551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325774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7F5E1C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588143D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72139BF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tcPr>
          <w:p w14:paraId="75523F6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tcPr>
          <w:p w14:paraId="6F57E82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tcPr>
          <w:p w14:paraId="1A72ED6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tcPr>
          <w:p w14:paraId="46094C6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6DC5AF3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3DEAA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2031071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tcPr>
          <w:p w14:paraId="13EA78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tcPr>
          <w:p w14:paraId="2512B4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9B3542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4FB0C35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E35F76" w:rsidRPr="0038156F" w14:paraId="44CB54DE" w14:textId="77777777" w:rsidTr="00071EAD">
        <w:tc>
          <w:tcPr>
            <w:tcW w:w="789" w:type="dxa"/>
            <w:vMerge/>
            <w:tcBorders>
              <w:left w:val="single" w:sz="4" w:space="0" w:color="auto"/>
              <w:right w:val="single" w:sz="4" w:space="0" w:color="auto"/>
            </w:tcBorders>
          </w:tcPr>
          <w:p w14:paraId="3F4C8C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ACB80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5B1DDE4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3E4567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9D6719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2D1987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3DD1B29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0BD23A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30D6B2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14D4747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35849CA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3B7B49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3B0436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1C15F7B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1CE188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A8ED69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0E57E6EF" w14:textId="77777777" w:rsidTr="00071EAD">
        <w:tc>
          <w:tcPr>
            <w:tcW w:w="789" w:type="dxa"/>
            <w:vMerge/>
            <w:tcBorders>
              <w:left w:val="single" w:sz="4" w:space="0" w:color="auto"/>
              <w:bottom w:val="single" w:sz="4" w:space="0" w:color="auto"/>
              <w:right w:val="single" w:sz="4" w:space="0" w:color="auto"/>
            </w:tcBorders>
          </w:tcPr>
          <w:p w14:paraId="4783A5B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079018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5D3C335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698988C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5C506E9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4B06BB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4F20BD1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603205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0FD065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75E93C2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0FB58A6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28A2F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A3C366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2FFF3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01DCC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230346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494B8076"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5D430E2E" w14:textId="77777777" w:rsidR="00E35F76" w:rsidRPr="007C2034" w:rsidRDefault="00E35F76" w:rsidP="00071EAD">
            <w:pPr>
              <w:keepNext/>
              <w:keepLines/>
              <w:overflowPunct/>
              <w:autoSpaceDE/>
              <w:autoSpaceDN/>
              <w:adjustRightInd/>
              <w:spacing w:after="0"/>
              <w:ind w:left="851" w:hanging="851"/>
              <w:textAlignment w:val="auto"/>
              <w:rPr>
                <w:rFonts w:ascii="Arial" w:hAnsi="Arial"/>
                <w:sz w:val="18"/>
                <w:lang w:eastAsia="en-US"/>
              </w:rPr>
            </w:pPr>
            <w:r w:rsidRPr="007C2034">
              <w:rPr>
                <w:rFonts w:ascii="Arial" w:hAnsi="Arial"/>
                <w:sz w:val="18"/>
                <w:lang w:eastAsia="en-US"/>
              </w:rPr>
              <w:t>Note 1:</w:t>
            </w:r>
            <w:r w:rsidRPr="007C2034">
              <w:rPr>
                <w:rFonts w:ascii="Arial" w:hAnsi="Arial"/>
                <w:sz w:val="18"/>
                <w:lang w:eastAsia="en-US"/>
              </w:rPr>
              <w:tab/>
              <w:t>For 3 MHz CBW, the CORESET#0 Index and the associated CORESET#0 Offset refers to Table 13-0 in TS 38.213 [22]. For 5 MHz CBW, 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EC57CA5"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08C0362" w:rsidR="0038156F" w:rsidRPr="0038156F" w:rsidRDefault="0038156F" w:rsidP="00E35F76"/>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4" type="#_x0000_t75" style="width:21.75pt;height:19.5pt" o:ole="">
                  <v:imagedata r:id="rId15" o:title=""/>
                </v:shape>
                <o:OLEObject Type="Embed" ProgID="Equation.3" ShapeID="_x0000_i1044" DrawAspect="Content" ObjectID="_1821459700" r:id="rId33"/>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lastRenderedPageBreak/>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5" type="#_x0000_t75" style="width:21.75pt;height:19.5pt" o:ole="">
                  <v:imagedata r:id="rId15" o:title=""/>
                </v:shape>
                <o:OLEObject Type="Embed" ProgID="Equation.3" ShapeID="_x0000_i1045" DrawAspect="Content" ObjectID="_1821459701" r:id="rId34"/>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6" type="#_x0000_t75" style="width:21.75pt;height:19.5pt" o:ole="">
                  <v:imagedata r:id="rId15" o:title=""/>
                </v:shape>
                <o:OLEObject Type="Embed" ProgID="Equation.3" ShapeID="_x0000_i1046" DrawAspect="Content" ObjectID="_1821459702" r:id="rId35"/>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42411554" w14:textId="77777777" w:rsidR="00E4684D" w:rsidRPr="00630F7A" w:rsidRDefault="006A2AF8" w:rsidP="00E4684D">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1CB7C045"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55DC1BB2" w14:textId="77777777" w:rsidR="00E4684D" w:rsidRPr="00630F7A" w:rsidRDefault="00E4684D" w:rsidP="00071EAD">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81F4FE1" w14:textId="77777777" w:rsidR="00E4684D" w:rsidRPr="00630F7A" w:rsidRDefault="00E4684D" w:rsidP="00071EAD">
            <w:pPr>
              <w:pStyle w:val="TAH"/>
              <w:spacing w:line="256" w:lineRule="auto"/>
              <w:rPr>
                <w:i/>
              </w:rPr>
            </w:pPr>
            <w:r w:rsidRPr="00630F7A">
              <w:rPr>
                <w:i/>
              </w:rPr>
              <w:t>carrierBandwidth</w:t>
            </w:r>
          </w:p>
          <w:p w14:paraId="6448713C" w14:textId="77777777" w:rsidR="00E4684D" w:rsidRPr="00630F7A" w:rsidRDefault="00E4684D" w:rsidP="00071EAD">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4A2CE66F" w14:textId="77777777" w:rsidR="00E4684D" w:rsidRPr="00630F7A" w:rsidRDefault="00E4684D" w:rsidP="00071EAD">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910FC9" w14:textId="77777777" w:rsidR="00E4684D" w:rsidRPr="00630F7A" w:rsidRDefault="00E4684D" w:rsidP="00071EAD">
            <w:pPr>
              <w:pStyle w:val="TAH"/>
              <w:spacing w:line="256" w:lineRule="auto"/>
            </w:pPr>
            <w:r w:rsidRPr="00630F7A">
              <w:t>Carrier centre</w:t>
            </w:r>
          </w:p>
          <w:p w14:paraId="5317553B" w14:textId="77777777" w:rsidR="00E4684D" w:rsidRPr="00630F7A" w:rsidRDefault="00E4684D" w:rsidP="00071EAD">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2D8FA6" w14:textId="77777777" w:rsidR="00E4684D" w:rsidRPr="00630F7A" w:rsidRDefault="00E4684D" w:rsidP="00071EAD">
            <w:pPr>
              <w:pStyle w:val="TAH"/>
              <w:spacing w:line="256" w:lineRule="auto"/>
            </w:pPr>
            <w:r w:rsidRPr="00630F7A">
              <w:t>Carrier centre</w:t>
            </w:r>
          </w:p>
          <w:p w14:paraId="0BECBDA2" w14:textId="77777777" w:rsidR="00E4684D" w:rsidRPr="00630F7A" w:rsidRDefault="00E4684D" w:rsidP="00071EAD">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43399AA" w14:textId="77777777" w:rsidR="00E4684D" w:rsidRPr="00630F7A" w:rsidRDefault="00E4684D" w:rsidP="00071EAD">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A9ACFE0" w14:textId="77777777" w:rsidR="00E4684D" w:rsidRPr="00630F7A" w:rsidRDefault="00E4684D" w:rsidP="00071EAD">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02571E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7790A215" w14:textId="77777777" w:rsidR="00E4684D" w:rsidRPr="00630F7A" w:rsidRDefault="00E4684D" w:rsidP="00071EAD">
            <w:pPr>
              <w:pStyle w:val="TAH"/>
              <w:spacing w:line="256" w:lineRule="auto"/>
            </w:pPr>
            <w:r w:rsidRPr="00630F7A">
              <w:t>SS block SCS</w:t>
            </w:r>
          </w:p>
          <w:p w14:paraId="02A6EBAE" w14:textId="77777777" w:rsidR="00E4684D" w:rsidRPr="00630F7A" w:rsidRDefault="00E4684D" w:rsidP="00071EAD">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AC22FD" w14:textId="77777777" w:rsidR="00E4684D" w:rsidRPr="00630F7A" w:rsidRDefault="00E4684D" w:rsidP="00071EAD">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5EC72744" w14:textId="77777777" w:rsidR="00E4684D" w:rsidRPr="00630F7A" w:rsidRDefault="00E4684D" w:rsidP="00071EAD">
            <w:pPr>
              <w:pStyle w:val="TAH"/>
              <w:spacing w:line="256" w:lineRule="auto"/>
              <w:rPr>
                <w:i/>
              </w:rPr>
            </w:pPr>
            <w:r w:rsidRPr="00630F7A">
              <w:rPr>
                <w:i/>
              </w:rPr>
              <w:t>absoluteFrequencySSB</w:t>
            </w:r>
          </w:p>
          <w:p w14:paraId="193A4701" w14:textId="77777777" w:rsidR="00E4684D" w:rsidRPr="00630F7A" w:rsidRDefault="00E4684D" w:rsidP="00071EAD">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BC2A908" w14:textId="77777777" w:rsidR="00E4684D" w:rsidRPr="00630F7A" w:rsidRDefault="00E4684D" w:rsidP="00071EAD">
            <w:pPr>
              <w:pStyle w:val="TAH"/>
              <w:spacing w:line="256" w:lineRule="auto"/>
            </w:pPr>
            <w:r w:rsidRPr="00630F7A">
              <w:rPr>
                <w:color w:val="000000"/>
                <w:position w:val="-10"/>
              </w:rPr>
              <w:object w:dxaOrig="432" w:dyaOrig="336" w14:anchorId="59AC4E34">
                <v:shape id="_x0000_i1047" type="#_x0000_t75" style="width:20.25pt;height:18.75pt" o:ole="">
                  <v:imagedata r:id="rId15" o:title=""/>
                </v:shape>
                <o:OLEObject Type="Embed" ProgID="Equation.3" ShapeID="_x0000_i1047" DrawAspect="Content" ObjectID="_1821459703" r:id="rId36"/>
              </w:object>
            </w:r>
          </w:p>
        </w:tc>
        <w:tc>
          <w:tcPr>
            <w:tcW w:w="741" w:type="dxa"/>
            <w:tcBorders>
              <w:top w:val="single" w:sz="4" w:space="0" w:color="auto"/>
              <w:left w:val="single" w:sz="4" w:space="0" w:color="auto"/>
              <w:bottom w:val="single" w:sz="4" w:space="0" w:color="auto"/>
              <w:right w:val="single" w:sz="4" w:space="0" w:color="auto"/>
            </w:tcBorders>
            <w:hideMark/>
          </w:tcPr>
          <w:p w14:paraId="25DB968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742ADEB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BAEB6E6" w14:textId="77777777" w:rsidR="00E4684D" w:rsidRPr="00630F7A" w:rsidRDefault="00E4684D" w:rsidP="00071EAD">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68AB53D1" w14:textId="77777777" w:rsidR="00E4684D" w:rsidRPr="00630F7A" w:rsidRDefault="00E4684D" w:rsidP="00071EAD">
            <w:pPr>
              <w:pStyle w:val="TAH"/>
              <w:spacing w:line="256" w:lineRule="auto"/>
            </w:pPr>
            <w:r w:rsidRPr="00630F7A">
              <w:t>CORESET#0 Index</w:t>
            </w:r>
            <w:r w:rsidRPr="00630F7A">
              <w:rPr>
                <w:b w:val="0"/>
              </w:rPr>
              <w:t xml:space="preserve"> (Offset</w:t>
            </w:r>
          </w:p>
          <w:p w14:paraId="0FBB76F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5CF5C6A" w14:textId="77777777" w:rsidR="00E4684D" w:rsidRPr="00630F7A" w:rsidRDefault="00E4684D" w:rsidP="00071EAD">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F1905F5" w14:textId="77777777" w:rsidR="00E4684D" w:rsidRPr="00630F7A" w:rsidRDefault="00E4684D" w:rsidP="00071EAD">
            <w:pPr>
              <w:pStyle w:val="TAH"/>
              <w:spacing w:line="256" w:lineRule="auto"/>
            </w:pPr>
            <w:r w:rsidRPr="00630F7A">
              <w:t>offsetToPointA</w:t>
            </w:r>
            <w:r w:rsidRPr="00630F7A">
              <w:br/>
              <w:t>(SIB1)</w:t>
            </w:r>
          </w:p>
          <w:p w14:paraId="1E064B5E" w14:textId="77777777" w:rsidR="00E4684D" w:rsidRPr="00630F7A" w:rsidRDefault="00E4684D" w:rsidP="00071EAD">
            <w:pPr>
              <w:pStyle w:val="TAH"/>
              <w:spacing w:line="256" w:lineRule="auto"/>
            </w:pPr>
            <w:r w:rsidRPr="00630F7A">
              <w:t>[PRBs]</w:t>
            </w:r>
          </w:p>
          <w:p w14:paraId="728613F0" w14:textId="77777777" w:rsidR="00E4684D" w:rsidRPr="00630F7A" w:rsidRDefault="00E4684D" w:rsidP="00071EAD">
            <w:pPr>
              <w:pStyle w:val="TAH"/>
              <w:spacing w:line="256" w:lineRule="auto"/>
            </w:pPr>
            <w:r w:rsidRPr="00630F7A">
              <w:t>Note 1</w:t>
            </w:r>
          </w:p>
        </w:tc>
      </w:tr>
      <w:tr w:rsidR="00E4684D" w:rsidRPr="00630F7A" w14:paraId="46CA9547" w14:textId="77777777" w:rsidTr="00071EAD">
        <w:tc>
          <w:tcPr>
            <w:tcW w:w="691" w:type="dxa"/>
            <w:tcBorders>
              <w:top w:val="single" w:sz="4" w:space="0" w:color="auto"/>
              <w:left w:val="single" w:sz="4" w:space="0" w:color="auto"/>
              <w:bottom w:val="nil"/>
              <w:right w:val="single" w:sz="4" w:space="0" w:color="auto"/>
            </w:tcBorders>
            <w:hideMark/>
          </w:tcPr>
          <w:p w14:paraId="5057E810" w14:textId="77777777" w:rsidR="00E4684D" w:rsidRPr="00630F7A" w:rsidRDefault="00E4684D" w:rsidP="00071EAD">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576E9536" w14:textId="77777777" w:rsidR="00E4684D" w:rsidRPr="00630F7A" w:rsidRDefault="00E4684D" w:rsidP="00071EAD">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85F2BEF" w14:textId="77777777" w:rsidR="00E4684D" w:rsidRPr="00630F7A" w:rsidRDefault="00E4684D" w:rsidP="00071EAD">
            <w:pPr>
              <w:pStyle w:val="TAC"/>
              <w:spacing w:line="256" w:lineRule="auto"/>
            </w:pPr>
            <w:r w:rsidRPr="00630F7A">
              <w:t>Downlink</w:t>
            </w:r>
          </w:p>
          <w:p w14:paraId="06253835" w14:textId="77777777" w:rsidR="00E4684D" w:rsidRPr="00630F7A" w:rsidRDefault="00E4684D" w:rsidP="00071EAD">
            <w:pPr>
              <w:pStyle w:val="TAC"/>
              <w:spacing w:line="256" w:lineRule="auto"/>
            </w:pPr>
            <w:r w:rsidRPr="00630F7A">
              <w:t>&amp;</w:t>
            </w:r>
          </w:p>
          <w:p w14:paraId="5CEA0E90"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A3D84D4" w14:textId="77777777" w:rsidR="00E4684D" w:rsidRPr="00630F7A" w:rsidRDefault="00E4684D" w:rsidP="00071EAD">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51D7CAD" w14:textId="77777777" w:rsidR="00E4684D" w:rsidRPr="00630F7A" w:rsidRDefault="00E4684D" w:rsidP="00071EAD">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1744D384" w14:textId="77777777" w:rsidR="00E4684D" w:rsidRPr="00630F7A" w:rsidRDefault="00E4684D" w:rsidP="00071EAD">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46731A30" w14:textId="77777777" w:rsidR="00E4684D" w:rsidRPr="00630F7A" w:rsidRDefault="00E4684D" w:rsidP="00071EAD">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48C075DC" w14:textId="77777777" w:rsidR="00E4684D" w:rsidRPr="00630F7A" w:rsidRDefault="00E4684D" w:rsidP="00071EAD">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1A764B45" w14:textId="77777777" w:rsidR="00E4684D" w:rsidRPr="00630F7A" w:rsidRDefault="00E4684D" w:rsidP="00071EAD">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47326172" w14:textId="77777777" w:rsidR="00E4684D" w:rsidRPr="00630F7A" w:rsidRDefault="00E4684D" w:rsidP="00071EAD">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2D121E9" w14:textId="77777777" w:rsidR="00E4684D" w:rsidRPr="00630F7A" w:rsidRDefault="00E4684D" w:rsidP="00071EAD">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5C0EDD21" w14:textId="77777777" w:rsidR="00E4684D" w:rsidRPr="00630F7A" w:rsidRDefault="00E4684D" w:rsidP="00071EAD">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414633FF" w14:textId="77777777" w:rsidR="00E4684D" w:rsidRPr="00630F7A" w:rsidRDefault="00E4684D" w:rsidP="00071EAD">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3D45A4E3" w14:textId="77777777" w:rsidR="00E4684D" w:rsidRPr="00630F7A" w:rsidRDefault="00E4684D" w:rsidP="00071EAD">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3D37DD8" w14:textId="77777777" w:rsidR="00E4684D" w:rsidRPr="00630F7A" w:rsidRDefault="00E4684D" w:rsidP="00071EAD">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8F9817" w14:textId="77777777" w:rsidR="00E4684D" w:rsidRPr="00630F7A" w:rsidRDefault="00E4684D" w:rsidP="00071EAD">
            <w:pPr>
              <w:pStyle w:val="TAC"/>
              <w:spacing w:line="256" w:lineRule="auto"/>
            </w:pPr>
            <w:r w:rsidRPr="00630F7A">
              <w:t>0</w:t>
            </w:r>
          </w:p>
        </w:tc>
      </w:tr>
      <w:tr w:rsidR="00E4684D" w:rsidRPr="00630F7A" w14:paraId="47CEB768" w14:textId="77777777" w:rsidTr="00071EAD">
        <w:tc>
          <w:tcPr>
            <w:tcW w:w="691" w:type="dxa"/>
            <w:tcBorders>
              <w:top w:val="nil"/>
              <w:left w:val="single" w:sz="4" w:space="0" w:color="auto"/>
              <w:bottom w:val="nil"/>
              <w:right w:val="single" w:sz="4" w:space="0" w:color="auto"/>
            </w:tcBorders>
          </w:tcPr>
          <w:p w14:paraId="64CDA659"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4073913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2C964ECF"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1D5A29A7" w14:textId="77777777" w:rsidR="00E4684D" w:rsidRPr="00630F7A" w:rsidRDefault="00E4684D" w:rsidP="00071EAD">
            <w:pPr>
              <w:pStyle w:val="TAC"/>
              <w:spacing w:line="256" w:lineRule="auto"/>
            </w:pPr>
            <w:r w:rsidRPr="00492E97">
              <w:t>High</w:t>
            </w:r>
          </w:p>
        </w:tc>
        <w:tc>
          <w:tcPr>
            <w:tcW w:w="857" w:type="dxa"/>
            <w:tcBorders>
              <w:top w:val="single" w:sz="4" w:space="0" w:color="auto"/>
              <w:left w:val="single" w:sz="4" w:space="0" w:color="auto"/>
              <w:bottom w:val="single" w:sz="4" w:space="0" w:color="auto"/>
              <w:right w:val="single" w:sz="4" w:space="0" w:color="auto"/>
            </w:tcBorders>
          </w:tcPr>
          <w:p w14:paraId="26FCA5F7" w14:textId="77777777" w:rsidR="00E4684D" w:rsidRPr="00630F7A" w:rsidRDefault="00E4684D" w:rsidP="00071EAD">
            <w:pPr>
              <w:pStyle w:val="TAC"/>
              <w:spacing w:line="256" w:lineRule="auto"/>
            </w:pPr>
            <w:r w:rsidRPr="00492E97">
              <w:t>2670</w:t>
            </w:r>
          </w:p>
        </w:tc>
        <w:tc>
          <w:tcPr>
            <w:tcW w:w="857" w:type="dxa"/>
            <w:tcBorders>
              <w:top w:val="single" w:sz="4" w:space="0" w:color="auto"/>
              <w:left w:val="single" w:sz="4" w:space="0" w:color="auto"/>
              <w:bottom w:val="single" w:sz="4" w:space="0" w:color="auto"/>
              <w:right w:val="single" w:sz="4" w:space="0" w:color="auto"/>
            </w:tcBorders>
          </w:tcPr>
          <w:p w14:paraId="4577B458" w14:textId="77777777" w:rsidR="00E4684D" w:rsidRPr="00630F7A" w:rsidRDefault="00E4684D" w:rsidP="00071EAD">
            <w:pPr>
              <w:pStyle w:val="TAC"/>
              <w:spacing w:line="256" w:lineRule="auto"/>
            </w:pPr>
            <w:r w:rsidRPr="00492E97">
              <w:t>534000</w:t>
            </w:r>
          </w:p>
        </w:tc>
        <w:tc>
          <w:tcPr>
            <w:tcW w:w="858" w:type="dxa"/>
            <w:tcBorders>
              <w:top w:val="single" w:sz="4" w:space="0" w:color="auto"/>
              <w:left w:val="single" w:sz="4" w:space="0" w:color="auto"/>
              <w:bottom w:val="single" w:sz="4" w:space="0" w:color="auto"/>
              <w:right w:val="single" w:sz="4" w:space="0" w:color="auto"/>
            </w:tcBorders>
          </w:tcPr>
          <w:p w14:paraId="1C4E75FA" w14:textId="77777777" w:rsidR="00E4684D" w:rsidRPr="00630F7A" w:rsidRDefault="00E4684D" w:rsidP="00071EAD">
            <w:pPr>
              <w:pStyle w:val="TAC"/>
              <w:spacing w:line="256" w:lineRule="auto"/>
            </w:pPr>
            <w:r w:rsidRPr="00492E97">
              <w:t>2650.92</w:t>
            </w:r>
          </w:p>
        </w:tc>
        <w:tc>
          <w:tcPr>
            <w:tcW w:w="857" w:type="dxa"/>
            <w:tcBorders>
              <w:top w:val="single" w:sz="4" w:space="0" w:color="auto"/>
              <w:left w:val="single" w:sz="4" w:space="0" w:color="auto"/>
              <w:bottom w:val="single" w:sz="4" w:space="0" w:color="auto"/>
              <w:right w:val="single" w:sz="4" w:space="0" w:color="auto"/>
            </w:tcBorders>
          </w:tcPr>
          <w:p w14:paraId="0910C1C7" w14:textId="77777777" w:rsidR="00E4684D" w:rsidRPr="00630F7A" w:rsidRDefault="00E4684D" w:rsidP="00071EAD">
            <w:pPr>
              <w:pStyle w:val="TAC"/>
              <w:spacing w:line="256" w:lineRule="auto"/>
            </w:pPr>
            <w:r w:rsidRPr="00492E97">
              <w:t>530184</w:t>
            </w:r>
          </w:p>
        </w:tc>
        <w:tc>
          <w:tcPr>
            <w:tcW w:w="857" w:type="dxa"/>
            <w:tcBorders>
              <w:top w:val="single" w:sz="4" w:space="0" w:color="auto"/>
              <w:left w:val="single" w:sz="4" w:space="0" w:color="auto"/>
              <w:bottom w:val="single" w:sz="4" w:space="0" w:color="auto"/>
              <w:right w:val="single" w:sz="4" w:space="0" w:color="auto"/>
            </w:tcBorders>
          </w:tcPr>
          <w:p w14:paraId="62E6AD7B" w14:textId="77777777" w:rsidR="00E4684D" w:rsidRPr="00630F7A" w:rsidRDefault="00E4684D" w:rsidP="00071EAD">
            <w:pPr>
              <w:pStyle w:val="TAC"/>
              <w:spacing w:line="256" w:lineRule="auto"/>
            </w:pPr>
            <w:r w:rsidRPr="00492E97">
              <w:t>0</w:t>
            </w:r>
          </w:p>
        </w:tc>
        <w:tc>
          <w:tcPr>
            <w:tcW w:w="741" w:type="dxa"/>
            <w:tcBorders>
              <w:top w:val="nil"/>
              <w:left w:val="single" w:sz="4" w:space="0" w:color="auto"/>
              <w:bottom w:val="nil"/>
              <w:right w:val="single" w:sz="4" w:space="0" w:color="auto"/>
            </w:tcBorders>
          </w:tcPr>
          <w:p w14:paraId="469A3EB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665F0EB" w14:textId="77777777" w:rsidR="00E4684D" w:rsidRPr="00630F7A" w:rsidRDefault="00E4684D" w:rsidP="00071EAD">
            <w:pPr>
              <w:pStyle w:val="TAC"/>
              <w:spacing w:line="256" w:lineRule="auto"/>
            </w:pPr>
            <w:r w:rsidRPr="00196E7D">
              <w:t>6636</w:t>
            </w:r>
          </w:p>
        </w:tc>
        <w:tc>
          <w:tcPr>
            <w:tcW w:w="857" w:type="dxa"/>
            <w:tcBorders>
              <w:top w:val="single" w:sz="4" w:space="0" w:color="auto"/>
              <w:left w:val="single" w:sz="4" w:space="0" w:color="auto"/>
              <w:bottom w:val="single" w:sz="4" w:space="0" w:color="auto"/>
              <w:right w:val="single" w:sz="4" w:space="0" w:color="auto"/>
            </w:tcBorders>
          </w:tcPr>
          <w:p w14:paraId="2FD81E72" w14:textId="77777777" w:rsidR="00E4684D" w:rsidRPr="00630F7A" w:rsidRDefault="00E4684D" w:rsidP="00071EAD">
            <w:pPr>
              <w:pStyle w:val="TAC"/>
              <w:spacing w:line="256" w:lineRule="auto"/>
            </w:pPr>
            <w:r w:rsidRPr="00196E7D">
              <w:t>530910</w:t>
            </w:r>
          </w:p>
        </w:tc>
        <w:tc>
          <w:tcPr>
            <w:tcW w:w="625" w:type="dxa"/>
            <w:tcBorders>
              <w:top w:val="single" w:sz="4" w:space="0" w:color="auto"/>
              <w:left w:val="single" w:sz="4" w:space="0" w:color="auto"/>
              <w:bottom w:val="single" w:sz="4" w:space="0" w:color="auto"/>
              <w:right w:val="single" w:sz="4" w:space="0" w:color="auto"/>
            </w:tcBorders>
          </w:tcPr>
          <w:p w14:paraId="1114C24D" w14:textId="77777777" w:rsidR="00E4684D" w:rsidRPr="00630F7A" w:rsidRDefault="00E4684D" w:rsidP="00071EAD">
            <w:pPr>
              <w:pStyle w:val="TAC"/>
              <w:spacing w:line="256" w:lineRule="auto"/>
            </w:pPr>
            <w:r w:rsidRPr="00196E7D">
              <w:t>2</w:t>
            </w:r>
          </w:p>
        </w:tc>
        <w:tc>
          <w:tcPr>
            <w:tcW w:w="741" w:type="dxa"/>
            <w:tcBorders>
              <w:top w:val="single" w:sz="4" w:space="0" w:color="auto"/>
              <w:left w:val="single" w:sz="4" w:space="0" w:color="auto"/>
              <w:bottom w:val="single" w:sz="4" w:space="0" w:color="auto"/>
              <w:right w:val="single" w:sz="4" w:space="0" w:color="auto"/>
            </w:tcBorders>
          </w:tcPr>
          <w:p w14:paraId="646EB101" w14:textId="77777777" w:rsidR="00E4684D" w:rsidRPr="00630F7A" w:rsidRDefault="00E4684D" w:rsidP="00071EAD">
            <w:pPr>
              <w:pStyle w:val="TAC"/>
              <w:spacing w:line="256" w:lineRule="auto"/>
            </w:pPr>
            <w:r w:rsidRPr="00196E7D">
              <w:t>0</w:t>
            </w:r>
          </w:p>
        </w:tc>
        <w:tc>
          <w:tcPr>
            <w:tcW w:w="740" w:type="dxa"/>
            <w:tcBorders>
              <w:top w:val="single" w:sz="4" w:space="0" w:color="auto"/>
              <w:left w:val="single" w:sz="4" w:space="0" w:color="auto"/>
              <w:bottom w:val="single" w:sz="4" w:space="0" w:color="auto"/>
              <w:right w:val="single" w:sz="4" w:space="0" w:color="auto"/>
            </w:tcBorders>
          </w:tcPr>
          <w:p w14:paraId="05895393" w14:textId="77777777" w:rsidR="00E4684D" w:rsidRPr="00630F7A" w:rsidRDefault="00E4684D" w:rsidP="00071EAD">
            <w:pPr>
              <w:pStyle w:val="TAC"/>
              <w:spacing w:line="256" w:lineRule="auto"/>
            </w:pPr>
            <w:r w:rsidRPr="00196E7D">
              <w:t>0 (0)</w:t>
            </w:r>
          </w:p>
        </w:tc>
        <w:tc>
          <w:tcPr>
            <w:tcW w:w="857" w:type="dxa"/>
            <w:tcBorders>
              <w:top w:val="single" w:sz="4" w:space="0" w:color="auto"/>
              <w:left w:val="single" w:sz="4" w:space="0" w:color="auto"/>
              <w:bottom w:val="single" w:sz="4" w:space="0" w:color="auto"/>
              <w:right w:val="single" w:sz="4" w:space="0" w:color="auto"/>
            </w:tcBorders>
          </w:tcPr>
          <w:p w14:paraId="0057EA93" w14:textId="77777777" w:rsidR="00E4684D" w:rsidRPr="00630F7A" w:rsidRDefault="00E4684D" w:rsidP="00071EAD">
            <w:pPr>
              <w:pStyle w:val="TAC"/>
              <w:spacing w:line="256" w:lineRule="auto"/>
            </w:pPr>
            <w:r w:rsidRPr="00196E7D">
              <w:t>0</w:t>
            </w:r>
          </w:p>
        </w:tc>
      </w:tr>
      <w:tr w:rsidR="00E4684D" w:rsidRPr="00630F7A" w14:paraId="44F050DF" w14:textId="77777777" w:rsidTr="00071EAD">
        <w:tc>
          <w:tcPr>
            <w:tcW w:w="691" w:type="dxa"/>
            <w:tcBorders>
              <w:top w:val="single" w:sz="4" w:space="0" w:color="auto"/>
              <w:left w:val="single" w:sz="4" w:space="0" w:color="auto"/>
              <w:bottom w:val="nil"/>
              <w:right w:val="single" w:sz="4" w:space="0" w:color="auto"/>
            </w:tcBorders>
            <w:hideMark/>
          </w:tcPr>
          <w:p w14:paraId="605EFEDA" w14:textId="77777777" w:rsidR="00E4684D" w:rsidRPr="00630F7A" w:rsidRDefault="00E4684D" w:rsidP="00071EAD">
            <w:pPr>
              <w:pStyle w:val="TAC"/>
              <w:spacing w:line="256" w:lineRule="auto"/>
              <w:rPr>
                <w:lang w:eastAsia="ja-JP"/>
              </w:rPr>
            </w:pPr>
            <w:r>
              <w:rPr>
                <w:rFonts w:hint="eastAsia"/>
                <w:lang w:eastAsia="ja-JP"/>
              </w:rPr>
              <w:t>60</w:t>
            </w:r>
          </w:p>
        </w:tc>
        <w:tc>
          <w:tcPr>
            <w:tcW w:w="740" w:type="dxa"/>
            <w:tcBorders>
              <w:top w:val="single" w:sz="4" w:space="0" w:color="auto"/>
              <w:left w:val="single" w:sz="4" w:space="0" w:color="auto"/>
              <w:bottom w:val="nil"/>
              <w:right w:val="single" w:sz="4" w:space="0" w:color="auto"/>
            </w:tcBorders>
            <w:hideMark/>
          </w:tcPr>
          <w:p w14:paraId="3763D2E7" w14:textId="77777777" w:rsidR="00E4684D" w:rsidRPr="00630F7A" w:rsidRDefault="00E4684D" w:rsidP="00071EAD">
            <w:pPr>
              <w:pStyle w:val="TAC"/>
              <w:spacing w:line="256" w:lineRule="auto"/>
              <w:rPr>
                <w:lang w:eastAsia="ja-JP"/>
              </w:rPr>
            </w:pPr>
            <w:r>
              <w:rPr>
                <w:rFonts w:hint="eastAsia"/>
                <w:lang w:eastAsia="ja-JP"/>
              </w:rPr>
              <w:t>162</w:t>
            </w:r>
          </w:p>
        </w:tc>
        <w:tc>
          <w:tcPr>
            <w:tcW w:w="973" w:type="dxa"/>
            <w:tcBorders>
              <w:top w:val="single" w:sz="4" w:space="0" w:color="auto"/>
              <w:left w:val="single" w:sz="4" w:space="0" w:color="auto"/>
              <w:bottom w:val="nil"/>
              <w:right w:val="single" w:sz="4" w:space="0" w:color="auto"/>
            </w:tcBorders>
            <w:hideMark/>
          </w:tcPr>
          <w:p w14:paraId="0B9EBC5E" w14:textId="77777777" w:rsidR="00E4684D" w:rsidRPr="00630F7A" w:rsidRDefault="00E4684D" w:rsidP="00071EAD">
            <w:pPr>
              <w:pStyle w:val="TAC"/>
              <w:spacing w:line="256" w:lineRule="auto"/>
            </w:pPr>
            <w:r w:rsidRPr="00630F7A">
              <w:t>Downlink</w:t>
            </w:r>
          </w:p>
          <w:p w14:paraId="63AD0A75" w14:textId="77777777" w:rsidR="00E4684D" w:rsidRPr="00630F7A" w:rsidRDefault="00E4684D" w:rsidP="00071EAD">
            <w:pPr>
              <w:pStyle w:val="TAC"/>
              <w:spacing w:line="256" w:lineRule="auto"/>
            </w:pPr>
            <w:r w:rsidRPr="00630F7A">
              <w:t>&amp;</w:t>
            </w:r>
          </w:p>
          <w:p w14:paraId="00772012"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51605C9"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68E8F98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4CB907F5"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71731506" w14:textId="77777777" w:rsidR="00E4684D" w:rsidRPr="00630F7A" w:rsidRDefault="00E4684D" w:rsidP="00071EAD">
            <w:pPr>
              <w:pStyle w:val="TAC"/>
            </w:pPr>
            <w:r>
              <w:rPr>
                <w:rFonts w:hint="eastAsia"/>
              </w:rPr>
              <w:t>2563.83</w:t>
            </w:r>
          </w:p>
        </w:tc>
        <w:tc>
          <w:tcPr>
            <w:tcW w:w="857" w:type="dxa"/>
            <w:tcBorders>
              <w:top w:val="single" w:sz="4" w:space="0" w:color="auto"/>
              <w:left w:val="single" w:sz="4" w:space="0" w:color="auto"/>
              <w:bottom w:val="single" w:sz="4" w:space="0" w:color="auto"/>
              <w:right w:val="single" w:sz="4" w:space="0" w:color="auto"/>
            </w:tcBorders>
          </w:tcPr>
          <w:p w14:paraId="66FA6AE8" w14:textId="77777777" w:rsidR="00E4684D" w:rsidRPr="00630F7A" w:rsidRDefault="00E4684D" w:rsidP="00071EAD">
            <w:pPr>
              <w:pStyle w:val="TAC"/>
            </w:pPr>
            <w:r>
              <w:rPr>
                <w:rFonts w:hint="eastAsia"/>
              </w:rPr>
              <w:t>512766</w:t>
            </w:r>
          </w:p>
        </w:tc>
        <w:tc>
          <w:tcPr>
            <w:tcW w:w="857" w:type="dxa"/>
            <w:tcBorders>
              <w:top w:val="single" w:sz="4" w:space="0" w:color="auto"/>
              <w:left w:val="single" w:sz="4" w:space="0" w:color="auto"/>
              <w:bottom w:val="single" w:sz="4" w:space="0" w:color="auto"/>
              <w:right w:val="single" w:sz="4" w:space="0" w:color="auto"/>
            </w:tcBorders>
          </w:tcPr>
          <w:p w14:paraId="2FE43D7E"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6217E43C"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499BCD5A" w14:textId="77777777" w:rsidR="00E4684D" w:rsidRPr="00630F7A" w:rsidRDefault="00E4684D" w:rsidP="00071EAD">
            <w:pPr>
              <w:pStyle w:val="TAC"/>
            </w:pPr>
            <w:r>
              <w:rPr>
                <w:rFonts w:hint="eastAsia"/>
              </w:rPr>
              <w:t>6420</w:t>
            </w:r>
          </w:p>
        </w:tc>
        <w:tc>
          <w:tcPr>
            <w:tcW w:w="857" w:type="dxa"/>
            <w:tcBorders>
              <w:top w:val="single" w:sz="4" w:space="0" w:color="auto"/>
              <w:left w:val="single" w:sz="4" w:space="0" w:color="auto"/>
              <w:bottom w:val="single" w:sz="4" w:space="0" w:color="auto"/>
              <w:right w:val="single" w:sz="4" w:space="0" w:color="auto"/>
            </w:tcBorders>
          </w:tcPr>
          <w:p w14:paraId="7921E3B0" w14:textId="77777777" w:rsidR="00E4684D" w:rsidRPr="00630F7A" w:rsidRDefault="00E4684D" w:rsidP="00071EAD">
            <w:pPr>
              <w:pStyle w:val="TAC"/>
            </w:pPr>
            <w:r>
              <w:rPr>
                <w:rFonts w:hint="eastAsia"/>
              </w:rPr>
              <w:t>513630</w:t>
            </w:r>
          </w:p>
        </w:tc>
        <w:tc>
          <w:tcPr>
            <w:tcW w:w="625" w:type="dxa"/>
            <w:tcBorders>
              <w:top w:val="single" w:sz="4" w:space="0" w:color="auto"/>
              <w:left w:val="single" w:sz="4" w:space="0" w:color="auto"/>
              <w:bottom w:val="single" w:sz="4" w:space="0" w:color="auto"/>
              <w:right w:val="single" w:sz="4" w:space="0" w:color="auto"/>
            </w:tcBorders>
          </w:tcPr>
          <w:p w14:paraId="2428C9A8"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single" w:sz="4" w:space="0" w:color="auto"/>
              <w:right w:val="single" w:sz="4" w:space="0" w:color="auto"/>
            </w:tcBorders>
          </w:tcPr>
          <w:p w14:paraId="4BCCE9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0F1777B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125794B3" w14:textId="77777777" w:rsidR="00E4684D" w:rsidRPr="00630F7A" w:rsidRDefault="00E4684D" w:rsidP="00071EAD">
            <w:pPr>
              <w:pStyle w:val="TAC"/>
            </w:pPr>
            <w:r>
              <w:rPr>
                <w:rFonts w:hint="eastAsia"/>
              </w:rPr>
              <w:t>4</w:t>
            </w:r>
          </w:p>
        </w:tc>
      </w:tr>
      <w:tr w:rsidR="00E4684D" w:rsidRPr="00630F7A" w14:paraId="3506C5C8" w14:textId="77777777" w:rsidTr="00071EAD">
        <w:tc>
          <w:tcPr>
            <w:tcW w:w="691" w:type="dxa"/>
            <w:tcBorders>
              <w:top w:val="nil"/>
              <w:left w:val="single" w:sz="4" w:space="0" w:color="auto"/>
              <w:bottom w:val="nil"/>
              <w:right w:val="single" w:sz="4" w:space="0" w:color="auto"/>
            </w:tcBorders>
          </w:tcPr>
          <w:p w14:paraId="525B5D8B"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162071DE"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75BD195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72828B60"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29E17B" w14:textId="77777777" w:rsidR="00E4684D" w:rsidRPr="00630F7A" w:rsidRDefault="00E4684D" w:rsidP="00071EAD">
            <w:pPr>
              <w:pStyle w:val="TAC"/>
            </w:pPr>
            <w:r>
              <w:rPr>
                <w:rFonts w:hint="eastAsia"/>
              </w:rPr>
              <w:t>2659.98</w:t>
            </w:r>
          </w:p>
        </w:tc>
        <w:tc>
          <w:tcPr>
            <w:tcW w:w="857" w:type="dxa"/>
            <w:tcBorders>
              <w:top w:val="single" w:sz="4" w:space="0" w:color="auto"/>
              <w:left w:val="single" w:sz="4" w:space="0" w:color="auto"/>
              <w:bottom w:val="single" w:sz="4" w:space="0" w:color="auto"/>
              <w:right w:val="single" w:sz="4" w:space="0" w:color="auto"/>
            </w:tcBorders>
          </w:tcPr>
          <w:p w14:paraId="02BBEC0D" w14:textId="77777777" w:rsidR="00E4684D" w:rsidRPr="00630F7A" w:rsidRDefault="00E4684D" w:rsidP="00071EAD">
            <w:pPr>
              <w:pStyle w:val="TAC"/>
            </w:pPr>
            <w:r>
              <w:rPr>
                <w:rFonts w:hint="eastAsia"/>
              </w:rPr>
              <w:t>531996</w:t>
            </w:r>
          </w:p>
        </w:tc>
        <w:tc>
          <w:tcPr>
            <w:tcW w:w="858" w:type="dxa"/>
            <w:tcBorders>
              <w:top w:val="single" w:sz="4" w:space="0" w:color="auto"/>
              <w:left w:val="single" w:sz="4" w:space="0" w:color="auto"/>
              <w:bottom w:val="single" w:sz="4" w:space="0" w:color="auto"/>
              <w:right w:val="single" w:sz="4" w:space="0" w:color="auto"/>
            </w:tcBorders>
          </w:tcPr>
          <w:p w14:paraId="7E5B6352" w14:textId="77777777" w:rsidR="00E4684D" w:rsidRPr="00630F7A" w:rsidRDefault="00E4684D" w:rsidP="00071EAD">
            <w:pPr>
              <w:pStyle w:val="TAC"/>
            </w:pPr>
            <w:r>
              <w:rPr>
                <w:rFonts w:hint="eastAsia"/>
              </w:rPr>
              <w:t>2630.82</w:t>
            </w:r>
          </w:p>
        </w:tc>
        <w:tc>
          <w:tcPr>
            <w:tcW w:w="857" w:type="dxa"/>
            <w:tcBorders>
              <w:top w:val="single" w:sz="4" w:space="0" w:color="auto"/>
              <w:left w:val="single" w:sz="4" w:space="0" w:color="auto"/>
              <w:bottom w:val="single" w:sz="4" w:space="0" w:color="auto"/>
              <w:right w:val="single" w:sz="4" w:space="0" w:color="auto"/>
            </w:tcBorders>
          </w:tcPr>
          <w:p w14:paraId="12FE2E44" w14:textId="77777777" w:rsidR="00E4684D" w:rsidRPr="00630F7A" w:rsidRDefault="00E4684D" w:rsidP="00071EAD">
            <w:pPr>
              <w:pStyle w:val="TAC"/>
            </w:pPr>
            <w:r>
              <w:rPr>
                <w:rFonts w:hint="eastAsia"/>
              </w:rPr>
              <w:t>526164</w:t>
            </w:r>
          </w:p>
        </w:tc>
        <w:tc>
          <w:tcPr>
            <w:tcW w:w="857" w:type="dxa"/>
            <w:tcBorders>
              <w:top w:val="single" w:sz="4" w:space="0" w:color="auto"/>
              <w:left w:val="single" w:sz="4" w:space="0" w:color="auto"/>
              <w:bottom w:val="single" w:sz="4" w:space="0" w:color="auto"/>
              <w:right w:val="single" w:sz="4" w:space="0" w:color="auto"/>
            </w:tcBorders>
          </w:tcPr>
          <w:p w14:paraId="3C419948"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3BA229E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72F9A4D" w14:textId="77777777" w:rsidR="00E4684D" w:rsidRPr="00630F7A" w:rsidRDefault="00E4684D" w:rsidP="00071EAD">
            <w:pPr>
              <w:pStyle w:val="TAC"/>
            </w:pPr>
            <w:r>
              <w:rPr>
                <w:rFonts w:hint="eastAsia"/>
              </w:rPr>
              <w:t>6588</w:t>
            </w:r>
          </w:p>
        </w:tc>
        <w:tc>
          <w:tcPr>
            <w:tcW w:w="857" w:type="dxa"/>
            <w:tcBorders>
              <w:top w:val="single" w:sz="4" w:space="0" w:color="auto"/>
              <w:left w:val="single" w:sz="4" w:space="0" w:color="auto"/>
              <w:bottom w:val="single" w:sz="4" w:space="0" w:color="auto"/>
              <w:right w:val="single" w:sz="4" w:space="0" w:color="auto"/>
            </w:tcBorders>
          </w:tcPr>
          <w:p w14:paraId="583F6C10" w14:textId="77777777" w:rsidR="00E4684D" w:rsidRPr="00630F7A" w:rsidRDefault="00E4684D" w:rsidP="00071EAD">
            <w:pPr>
              <w:pStyle w:val="TAC"/>
            </w:pPr>
            <w:r>
              <w:rPr>
                <w:rFonts w:hint="eastAsia"/>
              </w:rPr>
              <w:t>527070</w:t>
            </w:r>
          </w:p>
        </w:tc>
        <w:tc>
          <w:tcPr>
            <w:tcW w:w="625" w:type="dxa"/>
            <w:tcBorders>
              <w:top w:val="single" w:sz="4" w:space="0" w:color="auto"/>
              <w:left w:val="single" w:sz="4" w:space="0" w:color="auto"/>
              <w:bottom w:val="single" w:sz="4" w:space="0" w:color="auto"/>
              <w:right w:val="single" w:sz="4" w:space="0" w:color="auto"/>
            </w:tcBorders>
          </w:tcPr>
          <w:p w14:paraId="142197D4" w14:textId="77777777" w:rsidR="00E4684D" w:rsidRPr="00630F7A" w:rsidRDefault="00E4684D" w:rsidP="00071EAD">
            <w:pPr>
              <w:pStyle w:val="TAC"/>
            </w:pPr>
            <w:r>
              <w:rPr>
                <w:rFonts w:hint="eastAsia"/>
              </w:rPr>
              <w:t>14</w:t>
            </w:r>
          </w:p>
        </w:tc>
        <w:tc>
          <w:tcPr>
            <w:tcW w:w="741" w:type="dxa"/>
            <w:tcBorders>
              <w:top w:val="single" w:sz="4" w:space="0" w:color="auto"/>
              <w:left w:val="single" w:sz="4" w:space="0" w:color="auto"/>
              <w:bottom w:val="single" w:sz="4" w:space="0" w:color="auto"/>
              <w:right w:val="single" w:sz="4" w:space="0" w:color="auto"/>
            </w:tcBorders>
          </w:tcPr>
          <w:p w14:paraId="67CA56B6"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586D74E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7A29EA19" w14:textId="77777777" w:rsidR="00E4684D" w:rsidRPr="00630F7A" w:rsidRDefault="00E4684D" w:rsidP="00071EAD">
            <w:pPr>
              <w:pStyle w:val="TAC"/>
            </w:pPr>
            <w:r>
              <w:rPr>
                <w:rFonts w:hint="eastAsia"/>
              </w:rPr>
              <w:t>4</w:t>
            </w:r>
          </w:p>
        </w:tc>
      </w:tr>
      <w:tr w:rsidR="00E4684D" w:rsidRPr="00630F7A" w14:paraId="798C4F4A" w14:textId="77777777" w:rsidTr="00071EAD">
        <w:tc>
          <w:tcPr>
            <w:tcW w:w="691" w:type="dxa"/>
            <w:tcBorders>
              <w:top w:val="single" w:sz="4" w:space="0" w:color="auto"/>
              <w:left w:val="single" w:sz="4" w:space="0" w:color="auto"/>
              <w:bottom w:val="nil"/>
              <w:right w:val="single" w:sz="4" w:space="0" w:color="auto"/>
            </w:tcBorders>
            <w:hideMark/>
          </w:tcPr>
          <w:p w14:paraId="5FDE5781" w14:textId="77777777" w:rsidR="00E4684D" w:rsidRPr="00630F7A" w:rsidRDefault="00E4684D" w:rsidP="00071EAD">
            <w:pPr>
              <w:pStyle w:val="TAC"/>
              <w:spacing w:line="256" w:lineRule="auto"/>
              <w:rPr>
                <w:lang w:eastAsia="ja-JP"/>
              </w:rPr>
            </w:pPr>
            <w:r>
              <w:rPr>
                <w:rFonts w:hint="eastAsia"/>
                <w:lang w:eastAsia="ja-JP"/>
              </w:rPr>
              <w:t>80</w:t>
            </w:r>
          </w:p>
        </w:tc>
        <w:tc>
          <w:tcPr>
            <w:tcW w:w="740" w:type="dxa"/>
            <w:tcBorders>
              <w:top w:val="single" w:sz="4" w:space="0" w:color="auto"/>
              <w:left w:val="single" w:sz="4" w:space="0" w:color="auto"/>
              <w:bottom w:val="nil"/>
              <w:right w:val="single" w:sz="4" w:space="0" w:color="auto"/>
            </w:tcBorders>
            <w:hideMark/>
          </w:tcPr>
          <w:p w14:paraId="6FCFE580" w14:textId="77777777" w:rsidR="00E4684D" w:rsidRPr="00630F7A" w:rsidRDefault="00E4684D" w:rsidP="00071EAD">
            <w:pPr>
              <w:pStyle w:val="TAC"/>
              <w:spacing w:line="256" w:lineRule="auto"/>
              <w:rPr>
                <w:lang w:eastAsia="ja-JP"/>
              </w:rPr>
            </w:pPr>
            <w:r>
              <w:rPr>
                <w:rFonts w:hint="eastAsia"/>
                <w:lang w:eastAsia="ja-JP"/>
              </w:rPr>
              <w:t>217</w:t>
            </w:r>
          </w:p>
        </w:tc>
        <w:tc>
          <w:tcPr>
            <w:tcW w:w="973" w:type="dxa"/>
            <w:tcBorders>
              <w:top w:val="single" w:sz="4" w:space="0" w:color="auto"/>
              <w:left w:val="single" w:sz="4" w:space="0" w:color="auto"/>
              <w:bottom w:val="nil"/>
              <w:right w:val="single" w:sz="4" w:space="0" w:color="auto"/>
            </w:tcBorders>
            <w:hideMark/>
          </w:tcPr>
          <w:p w14:paraId="15A44016" w14:textId="77777777" w:rsidR="00E4684D" w:rsidRPr="00630F7A" w:rsidRDefault="00E4684D" w:rsidP="00071EAD">
            <w:pPr>
              <w:pStyle w:val="TAC"/>
              <w:spacing w:line="256" w:lineRule="auto"/>
            </w:pPr>
            <w:r w:rsidRPr="00630F7A">
              <w:t>Downlink</w:t>
            </w:r>
          </w:p>
          <w:p w14:paraId="593B44B6" w14:textId="77777777" w:rsidR="00E4684D" w:rsidRPr="00630F7A" w:rsidRDefault="00E4684D" w:rsidP="00071EAD">
            <w:pPr>
              <w:pStyle w:val="TAC"/>
              <w:spacing w:line="256" w:lineRule="auto"/>
            </w:pPr>
            <w:r w:rsidRPr="00630F7A">
              <w:t>&amp;</w:t>
            </w:r>
          </w:p>
          <w:p w14:paraId="51C7E73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CFDEE7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34B1272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0B374BA6"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635DE24A" w14:textId="77777777" w:rsidR="00E4684D" w:rsidRPr="00630F7A" w:rsidRDefault="00E4684D" w:rsidP="00071EAD">
            <w:pPr>
              <w:pStyle w:val="TAC"/>
            </w:pPr>
            <w:r>
              <w:rPr>
                <w:rFonts w:hint="eastAsia"/>
              </w:rPr>
              <w:t>2553.93</w:t>
            </w:r>
          </w:p>
        </w:tc>
        <w:tc>
          <w:tcPr>
            <w:tcW w:w="857" w:type="dxa"/>
            <w:tcBorders>
              <w:top w:val="single" w:sz="4" w:space="0" w:color="auto"/>
              <w:left w:val="single" w:sz="4" w:space="0" w:color="auto"/>
              <w:bottom w:val="single" w:sz="4" w:space="0" w:color="auto"/>
              <w:right w:val="single" w:sz="4" w:space="0" w:color="auto"/>
            </w:tcBorders>
          </w:tcPr>
          <w:p w14:paraId="23BF198F" w14:textId="77777777" w:rsidR="00E4684D" w:rsidRPr="00630F7A" w:rsidRDefault="00E4684D" w:rsidP="00071EAD">
            <w:pPr>
              <w:pStyle w:val="TAC"/>
            </w:pPr>
            <w:r>
              <w:rPr>
                <w:rFonts w:hint="eastAsia"/>
              </w:rPr>
              <w:t>510786</w:t>
            </w:r>
          </w:p>
        </w:tc>
        <w:tc>
          <w:tcPr>
            <w:tcW w:w="857" w:type="dxa"/>
            <w:tcBorders>
              <w:top w:val="single" w:sz="4" w:space="0" w:color="auto"/>
              <w:left w:val="single" w:sz="4" w:space="0" w:color="auto"/>
              <w:bottom w:val="single" w:sz="4" w:space="0" w:color="auto"/>
              <w:right w:val="single" w:sz="4" w:space="0" w:color="auto"/>
            </w:tcBorders>
          </w:tcPr>
          <w:p w14:paraId="75445345"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593B737A"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58CA016F" w14:textId="77777777" w:rsidR="00E4684D" w:rsidRPr="00630F7A" w:rsidRDefault="00E4684D" w:rsidP="00071EAD">
            <w:pPr>
              <w:pStyle w:val="TAC"/>
            </w:pPr>
            <w:r>
              <w:rPr>
                <w:rFonts w:hint="eastAsia"/>
              </w:rPr>
              <w:t>6396</w:t>
            </w:r>
          </w:p>
        </w:tc>
        <w:tc>
          <w:tcPr>
            <w:tcW w:w="857" w:type="dxa"/>
            <w:tcBorders>
              <w:top w:val="single" w:sz="4" w:space="0" w:color="auto"/>
              <w:left w:val="single" w:sz="4" w:space="0" w:color="auto"/>
              <w:bottom w:val="single" w:sz="4" w:space="0" w:color="auto"/>
              <w:right w:val="single" w:sz="4" w:space="0" w:color="auto"/>
            </w:tcBorders>
          </w:tcPr>
          <w:p w14:paraId="58A5F1AA" w14:textId="77777777" w:rsidR="00E4684D" w:rsidRPr="00630F7A" w:rsidRDefault="00E4684D" w:rsidP="00071EAD">
            <w:pPr>
              <w:pStyle w:val="TAC"/>
            </w:pPr>
            <w:r>
              <w:rPr>
                <w:rFonts w:hint="eastAsia"/>
              </w:rPr>
              <w:t>511710</w:t>
            </w:r>
          </w:p>
        </w:tc>
        <w:tc>
          <w:tcPr>
            <w:tcW w:w="625" w:type="dxa"/>
            <w:tcBorders>
              <w:top w:val="single" w:sz="4" w:space="0" w:color="auto"/>
              <w:left w:val="single" w:sz="4" w:space="0" w:color="auto"/>
              <w:bottom w:val="single" w:sz="4" w:space="0" w:color="auto"/>
              <w:right w:val="single" w:sz="4" w:space="0" w:color="auto"/>
            </w:tcBorders>
          </w:tcPr>
          <w:p w14:paraId="7134E7A3" w14:textId="77777777" w:rsidR="00E4684D" w:rsidRPr="00630F7A" w:rsidRDefault="00E4684D" w:rsidP="00071EAD">
            <w:pPr>
              <w:pStyle w:val="TAC"/>
            </w:pPr>
            <w:r>
              <w:rPr>
                <w:rFonts w:hint="eastAsia"/>
              </w:rPr>
              <w:t>20</w:t>
            </w:r>
          </w:p>
        </w:tc>
        <w:tc>
          <w:tcPr>
            <w:tcW w:w="741" w:type="dxa"/>
            <w:tcBorders>
              <w:top w:val="single" w:sz="4" w:space="0" w:color="auto"/>
              <w:left w:val="single" w:sz="4" w:space="0" w:color="auto"/>
              <w:bottom w:val="single" w:sz="4" w:space="0" w:color="auto"/>
              <w:right w:val="single" w:sz="4" w:space="0" w:color="auto"/>
            </w:tcBorders>
          </w:tcPr>
          <w:p w14:paraId="15A753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4F2BBBB9"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5BCD99A6" w14:textId="77777777" w:rsidR="00E4684D" w:rsidRPr="00630F7A" w:rsidRDefault="00E4684D" w:rsidP="00071EAD">
            <w:pPr>
              <w:pStyle w:val="TAC"/>
            </w:pPr>
            <w:r>
              <w:rPr>
                <w:rFonts w:hint="eastAsia"/>
              </w:rPr>
              <w:t>4</w:t>
            </w:r>
          </w:p>
        </w:tc>
      </w:tr>
      <w:tr w:rsidR="00E4684D" w:rsidRPr="00630F7A" w14:paraId="606BF1DE" w14:textId="77777777" w:rsidTr="00071EAD">
        <w:tc>
          <w:tcPr>
            <w:tcW w:w="691" w:type="dxa"/>
            <w:tcBorders>
              <w:top w:val="nil"/>
              <w:left w:val="single" w:sz="4" w:space="0" w:color="auto"/>
              <w:bottom w:val="nil"/>
              <w:right w:val="single" w:sz="4" w:space="0" w:color="auto"/>
            </w:tcBorders>
          </w:tcPr>
          <w:p w14:paraId="16CACFDC"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7D94D5B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51D74FB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4C1A7DC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2F58ABD0" w14:textId="77777777" w:rsidR="00E4684D" w:rsidRPr="00630F7A" w:rsidRDefault="00E4684D" w:rsidP="00071EAD">
            <w:pPr>
              <w:pStyle w:val="TAC"/>
            </w:pPr>
            <w:r>
              <w:rPr>
                <w:rFonts w:hint="eastAsia"/>
              </w:rPr>
              <w:t>2649.99</w:t>
            </w:r>
          </w:p>
        </w:tc>
        <w:tc>
          <w:tcPr>
            <w:tcW w:w="857" w:type="dxa"/>
            <w:tcBorders>
              <w:top w:val="single" w:sz="4" w:space="0" w:color="auto"/>
              <w:left w:val="single" w:sz="4" w:space="0" w:color="auto"/>
              <w:bottom w:val="single" w:sz="4" w:space="0" w:color="auto"/>
              <w:right w:val="single" w:sz="4" w:space="0" w:color="auto"/>
            </w:tcBorders>
          </w:tcPr>
          <w:p w14:paraId="77C426F2" w14:textId="77777777" w:rsidR="00E4684D" w:rsidRPr="00630F7A" w:rsidRDefault="00E4684D" w:rsidP="00071EAD">
            <w:pPr>
              <w:pStyle w:val="TAC"/>
            </w:pPr>
            <w:r>
              <w:rPr>
                <w:rFonts w:hint="eastAsia"/>
              </w:rPr>
              <w:t>529998</w:t>
            </w:r>
          </w:p>
        </w:tc>
        <w:tc>
          <w:tcPr>
            <w:tcW w:w="858" w:type="dxa"/>
            <w:tcBorders>
              <w:top w:val="single" w:sz="4" w:space="0" w:color="auto"/>
              <w:left w:val="single" w:sz="4" w:space="0" w:color="auto"/>
              <w:bottom w:val="single" w:sz="4" w:space="0" w:color="auto"/>
              <w:right w:val="single" w:sz="4" w:space="0" w:color="auto"/>
            </w:tcBorders>
          </w:tcPr>
          <w:p w14:paraId="3B1710B1" w14:textId="77777777" w:rsidR="00E4684D" w:rsidRPr="00630F7A" w:rsidRDefault="00E4684D" w:rsidP="00071EAD">
            <w:pPr>
              <w:pStyle w:val="TAC"/>
            </w:pPr>
            <w:r>
              <w:rPr>
                <w:rFonts w:hint="eastAsia"/>
              </w:rPr>
              <w:t>2610.93</w:t>
            </w:r>
          </w:p>
        </w:tc>
        <w:tc>
          <w:tcPr>
            <w:tcW w:w="857" w:type="dxa"/>
            <w:tcBorders>
              <w:top w:val="single" w:sz="4" w:space="0" w:color="auto"/>
              <w:left w:val="single" w:sz="4" w:space="0" w:color="auto"/>
              <w:bottom w:val="single" w:sz="4" w:space="0" w:color="auto"/>
              <w:right w:val="single" w:sz="4" w:space="0" w:color="auto"/>
            </w:tcBorders>
          </w:tcPr>
          <w:p w14:paraId="7EE83D06" w14:textId="77777777" w:rsidR="00E4684D" w:rsidRPr="00630F7A" w:rsidRDefault="00E4684D" w:rsidP="00071EAD">
            <w:pPr>
              <w:pStyle w:val="TAC"/>
            </w:pPr>
            <w:r>
              <w:rPr>
                <w:rFonts w:hint="eastAsia"/>
              </w:rPr>
              <w:t>522186</w:t>
            </w:r>
          </w:p>
        </w:tc>
        <w:tc>
          <w:tcPr>
            <w:tcW w:w="857" w:type="dxa"/>
            <w:tcBorders>
              <w:top w:val="single" w:sz="4" w:space="0" w:color="auto"/>
              <w:left w:val="single" w:sz="4" w:space="0" w:color="auto"/>
              <w:bottom w:val="single" w:sz="4" w:space="0" w:color="auto"/>
              <w:right w:val="single" w:sz="4" w:space="0" w:color="auto"/>
            </w:tcBorders>
          </w:tcPr>
          <w:p w14:paraId="2E7A1082"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1BD8127C"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B49EEEC" w14:textId="77777777" w:rsidR="00E4684D" w:rsidRPr="00630F7A" w:rsidRDefault="00E4684D" w:rsidP="00071EAD">
            <w:pPr>
              <w:pStyle w:val="TAC"/>
            </w:pPr>
            <w:r>
              <w:rPr>
                <w:rFonts w:hint="eastAsia"/>
              </w:rPr>
              <w:t>6537</w:t>
            </w:r>
          </w:p>
        </w:tc>
        <w:tc>
          <w:tcPr>
            <w:tcW w:w="857" w:type="dxa"/>
            <w:tcBorders>
              <w:top w:val="single" w:sz="4" w:space="0" w:color="auto"/>
              <w:left w:val="single" w:sz="4" w:space="0" w:color="auto"/>
              <w:bottom w:val="single" w:sz="4" w:space="0" w:color="auto"/>
              <w:right w:val="single" w:sz="4" w:space="0" w:color="auto"/>
            </w:tcBorders>
          </w:tcPr>
          <w:p w14:paraId="6E5F9F56" w14:textId="77777777" w:rsidR="00E4684D" w:rsidRPr="00630F7A" w:rsidRDefault="00E4684D" w:rsidP="00071EAD">
            <w:pPr>
              <w:pStyle w:val="TAC"/>
            </w:pPr>
            <w:r>
              <w:rPr>
                <w:rFonts w:hint="eastAsia"/>
              </w:rPr>
              <w:t>522990</w:t>
            </w:r>
          </w:p>
        </w:tc>
        <w:tc>
          <w:tcPr>
            <w:tcW w:w="625" w:type="dxa"/>
            <w:tcBorders>
              <w:top w:val="single" w:sz="4" w:space="0" w:color="auto"/>
              <w:left w:val="single" w:sz="4" w:space="0" w:color="auto"/>
              <w:bottom w:val="single" w:sz="4" w:space="0" w:color="auto"/>
              <w:right w:val="single" w:sz="4" w:space="0" w:color="auto"/>
            </w:tcBorders>
          </w:tcPr>
          <w:p w14:paraId="65708AA5" w14:textId="77777777" w:rsidR="00E4684D" w:rsidRPr="00630F7A" w:rsidRDefault="00E4684D" w:rsidP="00071EAD">
            <w:pPr>
              <w:pStyle w:val="TAC"/>
            </w:pPr>
            <w:r>
              <w:rPr>
                <w:rFonts w:hint="eastAsia"/>
              </w:rPr>
              <w:t>4</w:t>
            </w:r>
          </w:p>
        </w:tc>
        <w:tc>
          <w:tcPr>
            <w:tcW w:w="741" w:type="dxa"/>
            <w:tcBorders>
              <w:top w:val="single" w:sz="4" w:space="0" w:color="auto"/>
              <w:left w:val="single" w:sz="4" w:space="0" w:color="auto"/>
              <w:bottom w:val="single" w:sz="4" w:space="0" w:color="auto"/>
              <w:right w:val="single" w:sz="4" w:space="0" w:color="auto"/>
            </w:tcBorders>
          </w:tcPr>
          <w:p w14:paraId="2983C511"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3F2BF0F2" w14:textId="77777777" w:rsidR="00E4684D" w:rsidRPr="00630F7A" w:rsidRDefault="00E4684D" w:rsidP="00071EAD">
            <w:pPr>
              <w:pStyle w:val="TAC"/>
            </w:pPr>
            <w:r>
              <w:rPr>
                <w:rFonts w:hint="eastAsia"/>
              </w:rPr>
              <w:t>1 (1)</w:t>
            </w:r>
          </w:p>
        </w:tc>
        <w:tc>
          <w:tcPr>
            <w:tcW w:w="857" w:type="dxa"/>
            <w:tcBorders>
              <w:top w:val="single" w:sz="4" w:space="0" w:color="auto"/>
              <w:left w:val="single" w:sz="4" w:space="0" w:color="auto"/>
              <w:bottom w:val="single" w:sz="4" w:space="0" w:color="auto"/>
              <w:right w:val="single" w:sz="4" w:space="0" w:color="auto"/>
            </w:tcBorders>
          </w:tcPr>
          <w:p w14:paraId="13C7509A" w14:textId="77777777" w:rsidR="00E4684D" w:rsidRPr="00630F7A" w:rsidRDefault="00E4684D" w:rsidP="00071EAD">
            <w:pPr>
              <w:pStyle w:val="TAC"/>
            </w:pPr>
            <w:r>
              <w:rPr>
                <w:rFonts w:hint="eastAsia"/>
              </w:rPr>
              <w:t>2</w:t>
            </w:r>
          </w:p>
        </w:tc>
      </w:tr>
      <w:tr w:rsidR="00E4684D" w:rsidRPr="00630F7A" w14:paraId="62ECD55E" w14:textId="77777777" w:rsidTr="00071EAD">
        <w:tc>
          <w:tcPr>
            <w:tcW w:w="691" w:type="dxa"/>
            <w:tcBorders>
              <w:top w:val="single" w:sz="4" w:space="0" w:color="auto"/>
              <w:left w:val="single" w:sz="4" w:space="0" w:color="auto"/>
              <w:bottom w:val="nil"/>
              <w:right w:val="single" w:sz="4" w:space="0" w:color="auto"/>
            </w:tcBorders>
            <w:hideMark/>
          </w:tcPr>
          <w:p w14:paraId="282ACE42" w14:textId="77777777" w:rsidR="00E4684D" w:rsidRPr="00630F7A" w:rsidRDefault="00E4684D" w:rsidP="00071EAD">
            <w:pPr>
              <w:pStyle w:val="TAC"/>
              <w:spacing w:line="256" w:lineRule="auto"/>
              <w:rPr>
                <w:lang w:eastAsia="ja-JP"/>
              </w:rPr>
            </w:pPr>
            <w:r>
              <w:rPr>
                <w:rFonts w:hint="eastAsia"/>
                <w:lang w:eastAsia="ja-JP"/>
              </w:rPr>
              <w:t>100</w:t>
            </w:r>
          </w:p>
        </w:tc>
        <w:tc>
          <w:tcPr>
            <w:tcW w:w="740" w:type="dxa"/>
            <w:tcBorders>
              <w:top w:val="single" w:sz="4" w:space="0" w:color="auto"/>
              <w:left w:val="single" w:sz="4" w:space="0" w:color="auto"/>
              <w:bottom w:val="nil"/>
              <w:right w:val="single" w:sz="4" w:space="0" w:color="auto"/>
            </w:tcBorders>
            <w:hideMark/>
          </w:tcPr>
          <w:p w14:paraId="0D377014" w14:textId="77777777" w:rsidR="00E4684D" w:rsidRPr="00630F7A" w:rsidRDefault="00E4684D" w:rsidP="00071EAD">
            <w:pPr>
              <w:pStyle w:val="TAC"/>
              <w:spacing w:line="256" w:lineRule="auto"/>
              <w:rPr>
                <w:lang w:eastAsia="ja-JP"/>
              </w:rPr>
            </w:pPr>
            <w:r>
              <w:rPr>
                <w:rFonts w:hint="eastAsia"/>
                <w:lang w:eastAsia="ja-JP"/>
              </w:rPr>
              <w:t>273</w:t>
            </w:r>
          </w:p>
        </w:tc>
        <w:tc>
          <w:tcPr>
            <w:tcW w:w="973" w:type="dxa"/>
            <w:tcBorders>
              <w:top w:val="single" w:sz="4" w:space="0" w:color="auto"/>
              <w:left w:val="single" w:sz="4" w:space="0" w:color="auto"/>
              <w:bottom w:val="nil"/>
              <w:right w:val="single" w:sz="4" w:space="0" w:color="auto"/>
            </w:tcBorders>
            <w:hideMark/>
          </w:tcPr>
          <w:p w14:paraId="22D3684A" w14:textId="77777777" w:rsidR="00E4684D" w:rsidRPr="00630F7A" w:rsidRDefault="00E4684D" w:rsidP="00071EAD">
            <w:pPr>
              <w:pStyle w:val="TAC"/>
              <w:spacing w:line="256" w:lineRule="auto"/>
            </w:pPr>
            <w:r w:rsidRPr="00630F7A">
              <w:t>Downlink</w:t>
            </w:r>
          </w:p>
          <w:p w14:paraId="23549B21" w14:textId="77777777" w:rsidR="00E4684D" w:rsidRPr="00630F7A" w:rsidRDefault="00E4684D" w:rsidP="00071EAD">
            <w:pPr>
              <w:pStyle w:val="TAC"/>
              <w:spacing w:line="256" w:lineRule="auto"/>
            </w:pPr>
            <w:r w:rsidRPr="00630F7A">
              <w:t>&amp;</w:t>
            </w:r>
          </w:p>
          <w:p w14:paraId="7FCFF5F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681BC85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0CE09F46" w14:textId="77777777" w:rsidR="00E4684D" w:rsidRPr="00630F7A" w:rsidRDefault="00E4684D" w:rsidP="00071EAD">
            <w:pPr>
              <w:pStyle w:val="TAC"/>
              <w:spacing w:line="256" w:lineRule="auto"/>
            </w:pPr>
            <w:r w:rsidRPr="00D749AB">
              <w:t>2592.99</w:t>
            </w:r>
          </w:p>
        </w:tc>
        <w:tc>
          <w:tcPr>
            <w:tcW w:w="857" w:type="dxa"/>
            <w:tcBorders>
              <w:top w:val="single" w:sz="4" w:space="0" w:color="auto"/>
              <w:left w:val="single" w:sz="4" w:space="0" w:color="auto"/>
              <w:bottom w:val="single" w:sz="4" w:space="0" w:color="auto"/>
              <w:right w:val="single" w:sz="4" w:space="0" w:color="auto"/>
            </w:tcBorders>
          </w:tcPr>
          <w:p w14:paraId="204AFDB9" w14:textId="77777777" w:rsidR="00E4684D" w:rsidRPr="00630F7A" w:rsidRDefault="00E4684D" w:rsidP="00071EAD">
            <w:pPr>
              <w:pStyle w:val="TAC"/>
              <w:spacing w:line="256" w:lineRule="auto"/>
            </w:pPr>
            <w:r w:rsidRPr="00D749AB">
              <w:t>518598</w:t>
            </w:r>
          </w:p>
        </w:tc>
        <w:tc>
          <w:tcPr>
            <w:tcW w:w="858" w:type="dxa"/>
            <w:tcBorders>
              <w:top w:val="single" w:sz="4" w:space="0" w:color="auto"/>
              <w:left w:val="single" w:sz="4" w:space="0" w:color="auto"/>
              <w:bottom w:val="single" w:sz="4" w:space="0" w:color="auto"/>
              <w:right w:val="single" w:sz="4" w:space="0" w:color="auto"/>
            </w:tcBorders>
          </w:tcPr>
          <w:p w14:paraId="77F46C02" w14:textId="77777777" w:rsidR="00E4684D" w:rsidRPr="00630F7A" w:rsidRDefault="00E4684D" w:rsidP="00071EAD">
            <w:pPr>
              <w:pStyle w:val="TAC"/>
              <w:spacing w:line="256" w:lineRule="auto"/>
            </w:pPr>
            <w:r w:rsidRPr="00D749AB">
              <w:t>2543.85</w:t>
            </w:r>
          </w:p>
        </w:tc>
        <w:tc>
          <w:tcPr>
            <w:tcW w:w="857" w:type="dxa"/>
            <w:tcBorders>
              <w:top w:val="single" w:sz="4" w:space="0" w:color="auto"/>
              <w:left w:val="single" w:sz="4" w:space="0" w:color="auto"/>
              <w:bottom w:val="single" w:sz="4" w:space="0" w:color="auto"/>
              <w:right w:val="single" w:sz="4" w:space="0" w:color="auto"/>
            </w:tcBorders>
          </w:tcPr>
          <w:p w14:paraId="76E085B4" w14:textId="77777777" w:rsidR="00E4684D" w:rsidRPr="00630F7A" w:rsidRDefault="00E4684D" w:rsidP="00071EAD">
            <w:pPr>
              <w:pStyle w:val="TAC"/>
              <w:spacing w:line="256" w:lineRule="auto"/>
            </w:pPr>
            <w:r w:rsidRPr="00D749AB">
              <w:t>508770</w:t>
            </w:r>
          </w:p>
        </w:tc>
        <w:tc>
          <w:tcPr>
            <w:tcW w:w="857" w:type="dxa"/>
            <w:tcBorders>
              <w:top w:val="single" w:sz="4" w:space="0" w:color="auto"/>
              <w:left w:val="single" w:sz="4" w:space="0" w:color="auto"/>
              <w:bottom w:val="single" w:sz="4" w:space="0" w:color="auto"/>
              <w:right w:val="single" w:sz="4" w:space="0" w:color="auto"/>
            </w:tcBorders>
          </w:tcPr>
          <w:p w14:paraId="1E7649B2" w14:textId="77777777" w:rsidR="00E4684D" w:rsidRPr="00630F7A" w:rsidRDefault="00E4684D" w:rsidP="00071EAD">
            <w:pPr>
              <w:pStyle w:val="TAC"/>
              <w:spacing w:line="256" w:lineRule="auto"/>
            </w:pPr>
            <w:r w:rsidRPr="00D749AB">
              <w:t>0</w:t>
            </w:r>
          </w:p>
        </w:tc>
        <w:tc>
          <w:tcPr>
            <w:tcW w:w="741" w:type="dxa"/>
            <w:tcBorders>
              <w:top w:val="single" w:sz="4" w:space="0" w:color="auto"/>
              <w:left w:val="single" w:sz="4" w:space="0" w:color="auto"/>
              <w:bottom w:val="nil"/>
              <w:right w:val="single" w:sz="4" w:space="0" w:color="auto"/>
            </w:tcBorders>
          </w:tcPr>
          <w:p w14:paraId="3AF5FC85"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09E53F67" w14:textId="77777777" w:rsidR="00E4684D" w:rsidRPr="00630F7A" w:rsidRDefault="00E4684D" w:rsidP="00071EAD">
            <w:pPr>
              <w:pStyle w:val="TAC"/>
              <w:spacing w:line="256" w:lineRule="auto"/>
            </w:pPr>
            <w:r w:rsidRPr="00D749AB">
              <w:t>6369</w:t>
            </w:r>
          </w:p>
        </w:tc>
        <w:tc>
          <w:tcPr>
            <w:tcW w:w="857" w:type="dxa"/>
            <w:tcBorders>
              <w:top w:val="single" w:sz="4" w:space="0" w:color="auto"/>
              <w:left w:val="single" w:sz="4" w:space="0" w:color="auto"/>
              <w:bottom w:val="single" w:sz="4" w:space="0" w:color="auto"/>
              <w:right w:val="single" w:sz="4" w:space="0" w:color="auto"/>
            </w:tcBorders>
          </w:tcPr>
          <w:p w14:paraId="3ABE1807" w14:textId="77777777" w:rsidR="00E4684D" w:rsidRPr="00630F7A" w:rsidRDefault="00E4684D" w:rsidP="00071EAD">
            <w:pPr>
              <w:pStyle w:val="TAC"/>
              <w:spacing w:line="256" w:lineRule="auto"/>
            </w:pPr>
            <w:r w:rsidRPr="00D749AB">
              <w:t>509550</w:t>
            </w:r>
          </w:p>
        </w:tc>
        <w:tc>
          <w:tcPr>
            <w:tcW w:w="625" w:type="dxa"/>
            <w:tcBorders>
              <w:top w:val="single" w:sz="4" w:space="0" w:color="auto"/>
              <w:left w:val="single" w:sz="4" w:space="0" w:color="auto"/>
              <w:bottom w:val="single" w:sz="4" w:space="0" w:color="auto"/>
              <w:right w:val="single" w:sz="4" w:space="0" w:color="auto"/>
            </w:tcBorders>
          </w:tcPr>
          <w:p w14:paraId="29AC9491" w14:textId="77777777" w:rsidR="00E4684D" w:rsidRPr="00630F7A" w:rsidRDefault="00E4684D" w:rsidP="00071EAD">
            <w:pPr>
              <w:pStyle w:val="TAC"/>
              <w:spacing w:line="256" w:lineRule="auto"/>
            </w:pPr>
            <w:r w:rsidRPr="00D749AB">
              <w:t>20</w:t>
            </w:r>
          </w:p>
        </w:tc>
        <w:tc>
          <w:tcPr>
            <w:tcW w:w="741" w:type="dxa"/>
            <w:tcBorders>
              <w:top w:val="single" w:sz="4" w:space="0" w:color="auto"/>
              <w:left w:val="single" w:sz="4" w:space="0" w:color="auto"/>
              <w:bottom w:val="single" w:sz="4" w:space="0" w:color="auto"/>
              <w:right w:val="single" w:sz="4" w:space="0" w:color="auto"/>
            </w:tcBorders>
          </w:tcPr>
          <w:p w14:paraId="5CCC5837"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26611225"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7501D8F3" w14:textId="77777777" w:rsidR="00E4684D" w:rsidRPr="00630F7A" w:rsidRDefault="00E4684D" w:rsidP="00071EAD">
            <w:pPr>
              <w:pStyle w:val="TAC"/>
              <w:spacing w:line="256" w:lineRule="auto"/>
            </w:pPr>
            <w:r w:rsidRPr="00D749AB">
              <w:t>0</w:t>
            </w:r>
          </w:p>
        </w:tc>
      </w:tr>
      <w:tr w:rsidR="00E4684D" w:rsidRPr="00630F7A" w14:paraId="6952D1E7" w14:textId="77777777" w:rsidTr="00071EAD">
        <w:tc>
          <w:tcPr>
            <w:tcW w:w="691" w:type="dxa"/>
            <w:tcBorders>
              <w:top w:val="nil"/>
              <w:left w:val="single" w:sz="4" w:space="0" w:color="auto"/>
              <w:bottom w:val="nil"/>
              <w:right w:val="single" w:sz="4" w:space="0" w:color="auto"/>
            </w:tcBorders>
          </w:tcPr>
          <w:p w14:paraId="32C250FD"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63A9CB95"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03F3EC86"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3FC5788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AE3840" w14:textId="77777777" w:rsidR="00E4684D" w:rsidRPr="00630F7A" w:rsidRDefault="00E4684D" w:rsidP="00071EAD">
            <w:pPr>
              <w:pStyle w:val="TAC"/>
              <w:spacing w:line="256" w:lineRule="auto"/>
            </w:pPr>
            <w:r w:rsidRPr="00D749AB">
              <w:t>2640</w:t>
            </w:r>
          </w:p>
        </w:tc>
        <w:tc>
          <w:tcPr>
            <w:tcW w:w="857" w:type="dxa"/>
            <w:tcBorders>
              <w:top w:val="single" w:sz="4" w:space="0" w:color="auto"/>
              <w:left w:val="single" w:sz="4" w:space="0" w:color="auto"/>
              <w:bottom w:val="single" w:sz="4" w:space="0" w:color="auto"/>
              <w:right w:val="single" w:sz="4" w:space="0" w:color="auto"/>
            </w:tcBorders>
          </w:tcPr>
          <w:p w14:paraId="57B0BB3A" w14:textId="77777777" w:rsidR="00E4684D" w:rsidRPr="00630F7A" w:rsidRDefault="00E4684D" w:rsidP="00071EAD">
            <w:pPr>
              <w:pStyle w:val="TAC"/>
              <w:spacing w:line="256" w:lineRule="auto"/>
            </w:pPr>
            <w:r w:rsidRPr="00D749AB">
              <w:t>528000</w:t>
            </w:r>
          </w:p>
        </w:tc>
        <w:tc>
          <w:tcPr>
            <w:tcW w:w="858" w:type="dxa"/>
            <w:tcBorders>
              <w:top w:val="single" w:sz="4" w:space="0" w:color="auto"/>
              <w:left w:val="single" w:sz="4" w:space="0" w:color="auto"/>
              <w:bottom w:val="single" w:sz="4" w:space="0" w:color="auto"/>
              <w:right w:val="single" w:sz="4" w:space="0" w:color="auto"/>
            </w:tcBorders>
          </w:tcPr>
          <w:p w14:paraId="320B80F4" w14:textId="77777777" w:rsidR="00E4684D" w:rsidRPr="00630F7A" w:rsidRDefault="00E4684D" w:rsidP="00071EAD">
            <w:pPr>
              <w:pStyle w:val="TAC"/>
              <w:spacing w:line="256" w:lineRule="auto"/>
            </w:pPr>
            <w:r w:rsidRPr="00D749AB">
              <w:t>2590.86</w:t>
            </w:r>
          </w:p>
        </w:tc>
        <w:tc>
          <w:tcPr>
            <w:tcW w:w="857" w:type="dxa"/>
            <w:tcBorders>
              <w:top w:val="single" w:sz="4" w:space="0" w:color="auto"/>
              <w:left w:val="single" w:sz="4" w:space="0" w:color="auto"/>
              <w:bottom w:val="single" w:sz="4" w:space="0" w:color="auto"/>
              <w:right w:val="single" w:sz="4" w:space="0" w:color="auto"/>
            </w:tcBorders>
          </w:tcPr>
          <w:p w14:paraId="7E5EE528" w14:textId="77777777" w:rsidR="00E4684D" w:rsidRPr="00630F7A" w:rsidRDefault="00E4684D" w:rsidP="00071EAD">
            <w:pPr>
              <w:pStyle w:val="TAC"/>
              <w:spacing w:line="256" w:lineRule="auto"/>
            </w:pPr>
            <w:r w:rsidRPr="00D749AB">
              <w:t>518172</w:t>
            </w:r>
          </w:p>
        </w:tc>
        <w:tc>
          <w:tcPr>
            <w:tcW w:w="857" w:type="dxa"/>
            <w:tcBorders>
              <w:top w:val="single" w:sz="4" w:space="0" w:color="auto"/>
              <w:left w:val="single" w:sz="4" w:space="0" w:color="auto"/>
              <w:bottom w:val="single" w:sz="4" w:space="0" w:color="auto"/>
              <w:right w:val="single" w:sz="4" w:space="0" w:color="auto"/>
            </w:tcBorders>
          </w:tcPr>
          <w:p w14:paraId="198A2B8A" w14:textId="77777777" w:rsidR="00E4684D" w:rsidRPr="00630F7A" w:rsidRDefault="00E4684D" w:rsidP="00071EAD">
            <w:pPr>
              <w:pStyle w:val="TAC"/>
              <w:spacing w:line="256" w:lineRule="auto"/>
            </w:pPr>
            <w:r w:rsidRPr="00D749AB">
              <w:t>0</w:t>
            </w:r>
          </w:p>
        </w:tc>
        <w:tc>
          <w:tcPr>
            <w:tcW w:w="741" w:type="dxa"/>
            <w:tcBorders>
              <w:top w:val="nil"/>
              <w:left w:val="single" w:sz="4" w:space="0" w:color="auto"/>
              <w:bottom w:val="nil"/>
              <w:right w:val="single" w:sz="4" w:space="0" w:color="auto"/>
            </w:tcBorders>
          </w:tcPr>
          <w:p w14:paraId="64B51849"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1271897B" w14:textId="77777777" w:rsidR="00E4684D" w:rsidRPr="00630F7A" w:rsidRDefault="00E4684D" w:rsidP="00071EAD">
            <w:pPr>
              <w:pStyle w:val="TAC"/>
              <w:spacing w:line="256" w:lineRule="auto"/>
            </w:pPr>
            <w:r w:rsidRPr="00D749AB">
              <w:t>6486</w:t>
            </w:r>
          </w:p>
        </w:tc>
        <w:tc>
          <w:tcPr>
            <w:tcW w:w="857" w:type="dxa"/>
            <w:tcBorders>
              <w:top w:val="single" w:sz="4" w:space="0" w:color="auto"/>
              <w:left w:val="single" w:sz="4" w:space="0" w:color="auto"/>
              <w:bottom w:val="single" w:sz="4" w:space="0" w:color="auto"/>
              <w:right w:val="single" w:sz="4" w:space="0" w:color="auto"/>
            </w:tcBorders>
          </w:tcPr>
          <w:p w14:paraId="28B3E8CF" w14:textId="77777777" w:rsidR="00E4684D" w:rsidRPr="00630F7A" w:rsidRDefault="00E4684D" w:rsidP="00071EAD">
            <w:pPr>
              <w:pStyle w:val="TAC"/>
              <w:spacing w:line="256" w:lineRule="auto"/>
            </w:pPr>
            <w:r w:rsidRPr="00D749AB">
              <w:t>518910</w:t>
            </w:r>
          </w:p>
        </w:tc>
        <w:tc>
          <w:tcPr>
            <w:tcW w:w="625" w:type="dxa"/>
            <w:tcBorders>
              <w:top w:val="single" w:sz="4" w:space="0" w:color="auto"/>
              <w:left w:val="single" w:sz="4" w:space="0" w:color="auto"/>
              <w:bottom w:val="single" w:sz="4" w:space="0" w:color="auto"/>
              <w:right w:val="single" w:sz="4" w:space="0" w:color="auto"/>
            </w:tcBorders>
          </w:tcPr>
          <w:p w14:paraId="18F71EB9" w14:textId="77777777" w:rsidR="00E4684D" w:rsidRPr="00630F7A" w:rsidRDefault="00E4684D" w:rsidP="00071EAD">
            <w:pPr>
              <w:pStyle w:val="TAC"/>
              <w:spacing w:line="256" w:lineRule="auto"/>
            </w:pPr>
            <w:r w:rsidRPr="00D749AB">
              <w:t>6</w:t>
            </w:r>
          </w:p>
        </w:tc>
        <w:tc>
          <w:tcPr>
            <w:tcW w:w="741" w:type="dxa"/>
            <w:tcBorders>
              <w:top w:val="single" w:sz="4" w:space="0" w:color="auto"/>
              <w:left w:val="single" w:sz="4" w:space="0" w:color="auto"/>
              <w:bottom w:val="single" w:sz="4" w:space="0" w:color="auto"/>
              <w:right w:val="single" w:sz="4" w:space="0" w:color="auto"/>
            </w:tcBorders>
          </w:tcPr>
          <w:p w14:paraId="5B626AA9"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69A2ABDC"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20A8084A" w14:textId="77777777" w:rsidR="00E4684D" w:rsidRPr="00630F7A" w:rsidRDefault="00E4684D" w:rsidP="00071EAD">
            <w:pPr>
              <w:pStyle w:val="TAC"/>
              <w:spacing w:line="256" w:lineRule="auto"/>
            </w:pPr>
            <w:r w:rsidRPr="00D749AB">
              <w:t>0</w:t>
            </w:r>
          </w:p>
        </w:tc>
      </w:tr>
      <w:tr w:rsidR="00E4684D" w:rsidRPr="00630F7A" w14:paraId="3E767CC3"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294B6EA6" w14:textId="77777777" w:rsidR="00E4684D" w:rsidRPr="00630F7A" w:rsidRDefault="00E4684D" w:rsidP="00071EAD">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4DE0A714"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629D1E27" w:rsidR="006A2AF8" w:rsidRPr="00630F7A" w:rsidRDefault="006A2AF8" w:rsidP="00E4684D"/>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8" type="#_x0000_t75" style="width:24pt;height:19.5pt" o:ole="">
                  <v:imagedata r:id="rId15" o:title=""/>
                </v:shape>
                <o:OLEObject Type="Embed" ProgID="Equation.3" ShapeID="_x0000_i1048" DrawAspect="Content" ObjectID="_1821459704" r:id="rId37"/>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9" type="#_x0000_t75" style="width:24pt;height:19.5pt" o:ole="">
                  <v:imagedata r:id="rId15" o:title=""/>
                </v:shape>
                <o:OLEObject Type="Embed" ProgID="Equation.3" ShapeID="_x0000_i1049" DrawAspect="Content" ObjectID="_1821459705" r:id="rId38"/>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50" type="#_x0000_t75" style="width:19.5pt;height:19.5pt" o:ole="">
                  <v:imagedata r:id="rId15" o:title=""/>
                </v:shape>
                <o:OLEObject Type="Embed" ProgID="Equation.3" ShapeID="_x0000_i1050" DrawAspect="Content" ObjectID="_1821459706" r:id="rId39"/>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lastRenderedPageBreak/>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1" type="#_x0000_t75" style="width:24pt;height:19.5pt" o:ole="">
                  <v:imagedata r:id="rId15" o:title=""/>
                </v:shape>
                <o:OLEObject Type="Embed" ProgID="Equation.3" ShapeID="_x0000_i1051" DrawAspect="Content" ObjectID="_1821459707" r:id="rId40"/>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48CACBEC" w14:textId="77777777" w:rsidR="00E4684D" w:rsidRPr="00630F7A" w:rsidRDefault="006A2AF8" w:rsidP="00E4684D">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50B535D2"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26FDF6CD" w14:textId="77777777" w:rsidR="00E4684D" w:rsidRPr="00630F7A" w:rsidRDefault="00E4684D" w:rsidP="00071EAD">
            <w:pPr>
              <w:pStyle w:val="TAH"/>
              <w:spacing w:line="256" w:lineRule="auto"/>
            </w:pPr>
            <w:r w:rsidRPr="00630F7A">
              <w:lastRenderedPageBreak/>
              <w:t>UL/DLCBW</w:t>
            </w:r>
          </w:p>
          <w:p w14:paraId="77F1D6AF" w14:textId="77777777" w:rsidR="00E4684D" w:rsidRPr="00630F7A" w:rsidRDefault="00E4684D" w:rsidP="00071EAD">
            <w:pPr>
              <w:pStyle w:val="TAH"/>
              <w:spacing w:line="256" w:lineRule="auto"/>
            </w:pPr>
            <w:r w:rsidRPr="00630F7A">
              <w:t>Combination</w:t>
            </w:r>
          </w:p>
          <w:p w14:paraId="13C5EAF8" w14:textId="77777777" w:rsidR="00E4684D" w:rsidRPr="00630F7A" w:rsidRDefault="00E4684D" w:rsidP="00071EAD">
            <w:pPr>
              <w:pStyle w:val="TAH"/>
              <w:spacing w:line="256" w:lineRule="auto"/>
            </w:pPr>
            <w:r w:rsidRPr="00630F7A">
              <w:t>(Asymmetric BCS)</w:t>
            </w:r>
          </w:p>
          <w:p w14:paraId="2AD3D515"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1BA247D2"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3BA9F7D0" w14:textId="77777777" w:rsidR="00E4684D" w:rsidRPr="00630F7A" w:rsidRDefault="00E4684D" w:rsidP="00071EAD">
            <w:pPr>
              <w:pStyle w:val="TAH"/>
              <w:spacing w:line="256" w:lineRule="auto"/>
              <w:rPr>
                <w:i/>
              </w:rPr>
            </w:pPr>
            <w:r w:rsidRPr="00630F7A">
              <w:rPr>
                <w:i/>
              </w:rPr>
              <w:t>carrierBandwidth</w:t>
            </w:r>
          </w:p>
          <w:p w14:paraId="0294CD12"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218BCB3C"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B009046" w14:textId="77777777" w:rsidR="00E4684D" w:rsidRPr="00630F7A" w:rsidRDefault="00E4684D" w:rsidP="00071EAD">
            <w:pPr>
              <w:pStyle w:val="TAH"/>
              <w:spacing w:line="256" w:lineRule="auto"/>
            </w:pPr>
            <w:r w:rsidRPr="00630F7A">
              <w:t>Carrier centre</w:t>
            </w:r>
          </w:p>
          <w:p w14:paraId="2FAB7EE2"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612F7971" w14:textId="77777777" w:rsidR="00E4684D" w:rsidRPr="00630F7A" w:rsidRDefault="00E4684D" w:rsidP="00071EAD">
            <w:pPr>
              <w:pStyle w:val="TAH"/>
              <w:spacing w:line="256" w:lineRule="auto"/>
            </w:pPr>
            <w:r w:rsidRPr="00630F7A">
              <w:t>Carrier centre</w:t>
            </w:r>
          </w:p>
          <w:p w14:paraId="7552DFFB"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07678AA9"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A3F2D38"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4B67D2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77ED449E" w14:textId="77777777" w:rsidR="00E4684D" w:rsidRPr="00630F7A" w:rsidRDefault="00E4684D" w:rsidP="00071EAD">
            <w:pPr>
              <w:pStyle w:val="TAH"/>
              <w:spacing w:line="256" w:lineRule="auto"/>
            </w:pPr>
            <w:r w:rsidRPr="00630F7A">
              <w:t>SS block SCS</w:t>
            </w:r>
          </w:p>
          <w:p w14:paraId="646E6BB7"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7B27314E"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299B77C5" w14:textId="77777777" w:rsidR="00E4684D" w:rsidRPr="00630F7A" w:rsidRDefault="00E4684D" w:rsidP="00071EAD">
            <w:pPr>
              <w:pStyle w:val="TAH"/>
              <w:spacing w:line="256" w:lineRule="auto"/>
              <w:rPr>
                <w:i/>
              </w:rPr>
            </w:pPr>
            <w:r w:rsidRPr="00630F7A">
              <w:rPr>
                <w:i/>
              </w:rPr>
              <w:t>absoluteFrequencySSB</w:t>
            </w:r>
          </w:p>
          <w:p w14:paraId="4C4E92EA"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D66E662" w14:textId="77777777" w:rsidR="00E4684D" w:rsidRPr="00630F7A" w:rsidRDefault="00E4684D" w:rsidP="00071EAD">
            <w:pPr>
              <w:pStyle w:val="TAH"/>
              <w:spacing w:line="256" w:lineRule="auto"/>
            </w:pPr>
            <w:r w:rsidRPr="00630F7A">
              <w:rPr>
                <w:color w:val="000000"/>
                <w:position w:val="-10"/>
              </w:rPr>
              <w:object w:dxaOrig="480" w:dyaOrig="360" w14:anchorId="369337A7">
                <v:shape id="_x0000_i1052" type="#_x0000_t75" style="width:24pt;height:18.75pt" o:ole="">
                  <v:imagedata r:id="rId15" o:title=""/>
                </v:shape>
                <o:OLEObject Type="Embed" ProgID="Equation.3" ShapeID="_x0000_i1052" DrawAspect="Content" ObjectID="_1821459708" r:id="rId41"/>
              </w:object>
            </w:r>
          </w:p>
        </w:tc>
        <w:tc>
          <w:tcPr>
            <w:tcW w:w="701" w:type="dxa"/>
            <w:tcBorders>
              <w:top w:val="single" w:sz="4" w:space="0" w:color="auto"/>
              <w:left w:val="single" w:sz="4" w:space="0" w:color="auto"/>
              <w:bottom w:val="single" w:sz="4" w:space="0" w:color="auto"/>
              <w:right w:val="single" w:sz="4" w:space="0" w:color="auto"/>
            </w:tcBorders>
            <w:hideMark/>
          </w:tcPr>
          <w:p w14:paraId="6FA13376"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16402B6F"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36CEF4A7"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3C8C6E67" w14:textId="77777777" w:rsidR="00E4684D" w:rsidRPr="00630F7A" w:rsidRDefault="00E4684D" w:rsidP="00071EAD">
            <w:pPr>
              <w:pStyle w:val="TAH"/>
              <w:spacing w:line="256" w:lineRule="auto"/>
            </w:pPr>
            <w:r w:rsidRPr="00630F7A">
              <w:t>CORESET#0 Index</w:t>
            </w:r>
            <w:r w:rsidRPr="00630F7A">
              <w:rPr>
                <w:b w:val="0"/>
              </w:rPr>
              <w:t xml:space="preserve"> (Offset</w:t>
            </w:r>
          </w:p>
          <w:p w14:paraId="7274470C"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71D68B32"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4EA6F679" w14:textId="77777777" w:rsidR="00E4684D" w:rsidRPr="00630F7A" w:rsidRDefault="00E4684D" w:rsidP="00071EAD">
            <w:pPr>
              <w:pStyle w:val="TAH"/>
              <w:spacing w:line="256" w:lineRule="auto"/>
            </w:pPr>
            <w:r w:rsidRPr="00630F7A">
              <w:t>offsetToPointA</w:t>
            </w:r>
            <w:r w:rsidRPr="00630F7A">
              <w:br/>
              <w:t>(SIB1)</w:t>
            </w:r>
          </w:p>
          <w:p w14:paraId="764A5CCA" w14:textId="77777777" w:rsidR="00E4684D" w:rsidRPr="00630F7A" w:rsidRDefault="00E4684D" w:rsidP="00071EAD">
            <w:pPr>
              <w:pStyle w:val="TAH"/>
              <w:spacing w:line="256" w:lineRule="auto"/>
            </w:pPr>
            <w:r w:rsidRPr="00630F7A">
              <w:t>[PRBs]</w:t>
            </w:r>
          </w:p>
          <w:p w14:paraId="1DD6B39C" w14:textId="77777777" w:rsidR="00E4684D" w:rsidRPr="00630F7A" w:rsidRDefault="00E4684D" w:rsidP="00071EAD">
            <w:pPr>
              <w:pStyle w:val="TAH"/>
              <w:spacing w:line="256" w:lineRule="auto"/>
            </w:pPr>
            <w:r w:rsidRPr="00630F7A">
              <w:t>Note 1</w:t>
            </w:r>
          </w:p>
        </w:tc>
      </w:tr>
      <w:tr w:rsidR="00E4684D" w:rsidRPr="00630F7A" w14:paraId="3CB6EAFF" w14:textId="77777777" w:rsidTr="00071EAD">
        <w:tc>
          <w:tcPr>
            <w:tcW w:w="654" w:type="dxa"/>
            <w:tcBorders>
              <w:top w:val="single" w:sz="4" w:space="0" w:color="auto"/>
              <w:left w:val="single" w:sz="4" w:space="0" w:color="auto"/>
              <w:bottom w:val="nil"/>
              <w:right w:val="single" w:sz="4" w:space="0" w:color="auto"/>
            </w:tcBorders>
            <w:hideMark/>
          </w:tcPr>
          <w:p w14:paraId="52DEA470" w14:textId="77777777" w:rsidR="00E4684D" w:rsidRPr="00630F7A" w:rsidRDefault="00E4684D" w:rsidP="00071EAD">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42572CC9"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255DFB87"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21874216"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CFF09E0"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3F2AC5F2" w14:textId="77777777" w:rsidR="00E4684D" w:rsidRPr="00630F7A" w:rsidRDefault="00E4684D" w:rsidP="00071EAD">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66F89A25" w14:textId="77777777" w:rsidR="00E4684D" w:rsidRPr="00630F7A" w:rsidRDefault="00E4684D" w:rsidP="00071EAD">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6A3E7759" w14:textId="77777777" w:rsidR="00E4684D" w:rsidRPr="00630F7A" w:rsidRDefault="00E4684D" w:rsidP="00071EAD">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79757F79" w14:textId="77777777" w:rsidR="00E4684D" w:rsidRPr="00630F7A" w:rsidRDefault="00E4684D" w:rsidP="00071EAD">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2BA8459C"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718346DD" w14:textId="77777777" w:rsidR="00E4684D" w:rsidRPr="00630F7A" w:rsidRDefault="00E4684D" w:rsidP="00071EAD">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4427A47" w14:textId="77777777" w:rsidR="00E4684D" w:rsidRPr="00630F7A" w:rsidRDefault="00E4684D" w:rsidP="00071EAD">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1559E883" w14:textId="77777777" w:rsidR="00E4684D" w:rsidRPr="00630F7A" w:rsidRDefault="00E4684D" w:rsidP="00071EAD">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3539A097" w14:textId="77777777" w:rsidR="00E4684D" w:rsidRPr="00630F7A" w:rsidRDefault="00E4684D" w:rsidP="00071EAD">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7ED280C4" w14:textId="77777777" w:rsidR="00E4684D" w:rsidRPr="00630F7A" w:rsidRDefault="00E4684D" w:rsidP="00071EAD">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6CA2DD15" w14:textId="77777777" w:rsidR="00E4684D" w:rsidRPr="00630F7A" w:rsidRDefault="00E4684D" w:rsidP="00071EAD">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3F084E76" w14:textId="77777777" w:rsidR="00E4684D" w:rsidRPr="00630F7A" w:rsidRDefault="00E4684D" w:rsidP="00071EAD">
            <w:pPr>
              <w:pStyle w:val="TAC"/>
              <w:spacing w:line="256" w:lineRule="auto"/>
            </w:pPr>
            <w:r w:rsidRPr="00630F7A">
              <w:t>0</w:t>
            </w:r>
          </w:p>
        </w:tc>
      </w:tr>
      <w:tr w:rsidR="00E4684D" w:rsidRPr="00630F7A" w14:paraId="44BE906D" w14:textId="77777777" w:rsidTr="00071EAD">
        <w:tc>
          <w:tcPr>
            <w:tcW w:w="654" w:type="dxa"/>
            <w:tcBorders>
              <w:top w:val="nil"/>
              <w:left w:val="single" w:sz="4" w:space="0" w:color="auto"/>
              <w:bottom w:val="nil"/>
              <w:right w:val="single" w:sz="4" w:space="0" w:color="auto"/>
            </w:tcBorders>
          </w:tcPr>
          <w:p w14:paraId="50620237"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5AFBE00E"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0BCF5E64"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2D64EBF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13BDEB3B"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77F5F140" w14:textId="77777777" w:rsidR="00E4684D" w:rsidRPr="00630F7A" w:rsidRDefault="00E4684D" w:rsidP="00071EAD">
            <w:pPr>
              <w:pStyle w:val="TAC"/>
              <w:spacing w:line="256" w:lineRule="auto"/>
            </w:pPr>
            <w:r w:rsidRPr="00D333D0">
              <w:t>2175</w:t>
            </w:r>
          </w:p>
        </w:tc>
        <w:tc>
          <w:tcPr>
            <w:tcW w:w="808" w:type="dxa"/>
            <w:tcBorders>
              <w:top w:val="single" w:sz="4" w:space="0" w:color="auto"/>
              <w:left w:val="single" w:sz="4" w:space="0" w:color="auto"/>
              <w:bottom w:val="single" w:sz="4" w:space="0" w:color="auto"/>
              <w:right w:val="single" w:sz="4" w:space="0" w:color="auto"/>
            </w:tcBorders>
          </w:tcPr>
          <w:p w14:paraId="313514A5" w14:textId="77777777" w:rsidR="00E4684D" w:rsidRPr="00630F7A" w:rsidRDefault="00E4684D" w:rsidP="00071EAD">
            <w:pPr>
              <w:pStyle w:val="TAC"/>
              <w:spacing w:line="256" w:lineRule="auto"/>
            </w:pPr>
            <w:r w:rsidRPr="00D333D0">
              <w:t>435000</w:t>
            </w:r>
          </w:p>
        </w:tc>
        <w:tc>
          <w:tcPr>
            <w:tcW w:w="808" w:type="dxa"/>
            <w:tcBorders>
              <w:top w:val="single" w:sz="4" w:space="0" w:color="auto"/>
              <w:left w:val="single" w:sz="4" w:space="0" w:color="auto"/>
              <w:bottom w:val="single" w:sz="4" w:space="0" w:color="auto"/>
              <w:right w:val="single" w:sz="4" w:space="0" w:color="auto"/>
            </w:tcBorders>
          </w:tcPr>
          <w:p w14:paraId="5C65C319" w14:textId="77777777" w:rsidR="00E4684D" w:rsidRPr="00630F7A" w:rsidRDefault="00E4684D" w:rsidP="00071EAD">
            <w:pPr>
              <w:pStyle w:val="TAC"/>
              <w:spacing w:line="256" w:lineRule="auto"/>
            </w:pPr>
            <w:r w:rsidRPr="00D333D0">
              <w:t>2170.32</w:t>
            </w:r>
          </w:p>
        </w:tc>
        <w:tc>
          <w:tcPr>
            <w:tcW w:w="808" w:type="dxa"/>
            <w:tcBorders>
              <w:top w:val="single" w:sz="4" w:space="0" w:color="auto"/>
              <w:left w:val="single" w:sz="4" w:space="0" w:color="auto"/>
              <w:bottom w:val="single" w:sz="4" w:space="0" w:color="auto"/>
              <w:right w:val="single" w:sz="4" w:space="0" w:color="auto"/>
            </w:tcBorders>
          </w:tcPr>
          <w:p w14:paraId="46FA8906" w14:textId="77777777" w:rsidR="00E4684D" w:rsidRPr="00630F7A" w:rsidRDefault="00E4684D" w:rsidP="00071EAD">
            <w:pPr>
              <w:pStyle w:val="TAC"/>
              <w:spacing w:line="256" w:lineRule="auto"/>
            </w:pPr>
            <w:r w:rsidRPr="00D333D0">
              <w:t>434064</w:t>
            </w:r>
          </w:p>
        </w:tc>
        <w:tc>
          <w:tcPr>
            <w:tcW w:w="808" w:type="dxa"/>
            <w:tcBorders>
              <w:top w:val="single" w:sz="4" w:space="0" w:color="auto"/>
              <w:left w:val="single" w:sz="4" w:space="0" w:color="auto"/>
              <w:bottom w:val="single" w:sz="4" w:space="0" w:color="auto"/>
              <w:right w:val="single" w:sz="4" w:space="0" w:color="auto"/>
            </w:tcBorders>
          </w:tcPr>
          <w:p w14:paraId="14677716" w14:textId="77777777" w:rsidR="00E4684D" w:rsidRPr="00630F7A" w:rsidRDefault="00E4684D" w:rsidP="00071EAD">
            <w:pPr>
              <w:pStyle w:val="TAC"/>
              <w:spacing w:line="256" w:lineRule="auto"/>
            </w:pPr>
            <w:r w:rsidRPr="00D333D0">
              <w:t>0</w:t>
            </w:r>
          </w:p>
        </w:tc>
        <w:tc>
          <w:tcPr>
            <w:tcW w:w="701" w:type="dxa"/>
            <w:tcBorders>
              <w:top w:val="nil"/>
              <w:left w:val="single" w:sz="4" w:space="0" w:color="auto"/>
              <w:bottom w:val="nil"/>
              <w:right w:val="single" w:sz="4" w:space="0" w:color="auto"/>
            </w:tcBorders>
          </w:tcPr>
          <w:p w14:paraId="60503A8B"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00E2BF24" w14:textId="77777777" w:rsidR="00E4684D" w:rsidRPr="00630F7A" w:rsidRDefault="00E4684D" w:rsidP="00071EAD">
            <w:pPr>
              <w:pStyle w:val="TAC"/>
              <w:spacing w:line="256" w:lineRule="auto"/>
            </w:pPr>
            <w:r w:rsidRPr="00D333D0">
              <w:t>5430</w:t>
            </w:r>
          </w:p>
        </w:tc>
        <w:tc>
          <w:tcPr>
            <w:tcW w:w="808" w:type="dxa"/>
            <w:tcBorders>
              <w:top w:val="single" w:sz="4" w:space="0" w:color="auto"/>
              <w:left w:val="single" w:sz="4" w:space="0" w:color="auto"/>
              <w:bottom w:val="single" w:sz="4" w:space="0" w:color="auto"/>
              <w:right w:val="single" w:sz="4" w:space="0" w:color="auto"/>
            </w:tcBorders>
          </w:tcPr>
          <w:p w14:paraId="15CB76FC" w14:textId="77777777" w:rsidR="00E4684D" w:rsidRPr="00630F7A" w:rsidRDefault="00E4684D" w:rsidP="00071EAD">
            <w:pPr>
              <w:pStyle w:val="TAC"/>
              <w:spacing w:line="256" w:lineRule="auto"/>
            </w:pPr>
            <w:r w:rsidRPr="00D333D0">
              <w:t>434430</w:t>
            </w:r>
          </w:p>
        </w:tc>
        <w:tc>
          <w:tcPr>
            <w:tcW w:w="594" w:type="dxa"/>
            <w:tcBorders>
              <w:top w:val="single" w:sz="4" w:space="0" w:color="auto"/>
              <w:left w:val="single" w:sz="4" w:space="0" w:color="auto"/>
              <w:bottom w:val="single" w:sz="4" w:space="0" w:color="auto"/>
              <w:right w:val="single" w:sz="4" w:space="0" w:color="auto"/>
            </w:tcBorders>
          </w:tcPr>
          <w:p w14:paraId="39A07026" w14:textId="77777777" w:rsidR="00E4684D" w:rsidRPr="00630F7A" w:rsidRDefault="00E4684D" w:rsidP="00071EAD">
            <w:pPr>
              <w:pStyle w:val="TAC"/>
              <w:spacing w:line="256" w:lineRule="auto"/>
            </w:pPr>
            <w:r w:rsidRPr="00D333D0">
              <w:t>2</w:t>
            </w:r>
          </w:p>
        </w:tc>
        <w:tc>
          <w:tcPr>
            <w:tcW w:w="701" w:type="dxa"/>
            <w:tcBorders>
              <w:top w:val="single" w:sz="4" w:space="0" w:color="auto"/>
              <w:left w:val="single" w:sz="4" w:space="0" w:color="auto"/>
              <w:bottom w:val="single" w:sz="4" w:space="0" w:color="auto"/>
              <w:right w:val="single" w:sz="4" w:space="0" w:color="auto"/>
            </w:tcBorders>
          </w:tcPr>
          <w:p w14:paraId="5AFB3589" w14:textId="77777777" w:rsidR="00E4684D" w:rsidRPr="00630F7A" w:rsidRDefault="00E4684D" w:rsidP="00071EAD">
            <w:pPr>
              <w:pStyle w:val="TAC"/>
              <w:spacing w:line="256" w:lineRule="auto"/>
            </w:pPr>
            <w:r w:rsidRPr="00D333D0">
              <w:t>0</w:t>
            </w:r>
          </w:p>
        </w:tc>
        <w:tc>
          <w:tcPr>
            <w:tcW w:w="700" w:type="dxa"/>
            <w:tcBorders>
              <w:top w:val="single" w:sz="4" w:space="0" w:color="auto"/>
              <w:left w:val="single" w:sz="4" w:space="0" w:color="auto"/>
              <w:bottom w:val="single" w:sz="4" w:space="0" w:color="auto"/>
              <w:right w:val="single" w:sz="4" w:space="0" w:color="auto"/>
            </w:tcBorders>
          </w:tcPr>
          <w:p w14:paraId="7241B51D" w14:textId="77777777" w:rsidR="00E4684D" w:rsidRPr="00630F7A" w:rsidRDefault="00E4684D" w:rsidP="00071EAD">
            <w:pPr>
              <w:pStyle w:val="TAC"/>
              <w:spacing w:line="256" w:lineRule="auto"/>
            </w:pPr>
            <w:r w:rsidRPr="00D333D0">
              <w:t>0 (0)</w:t>
            </w:r>
          </w:p>
        </w:tc>
        <w:tc>
          <w:tcPr>
            <w:tcW w:w="808" w:type="dxa"/>
            <w:tcBorders>
              <w:top w:val="single" w:sz="4" w:space="0" w:color="auto"/>
              <w:left w:val="single" w:sz="4" w:space="0" w:color="auto"/>
              <w:bottom w:val="single" w:sz="4" w:space="0" w:color="auto"/>
              <w:right w:val="single" w:sz="4" w:space="0" w:color="auto"/>
            </w:tcBorders>
          </w:tcPr>
          <w:p w14:paraId="5DCE0C66" w14:textId="77777777" w:rsidR="00E4684D" w:rsidRPr="00630F7A" w:rsidRDefault="00E4684D" w:rsidP="00071EAD">
            <w:pPr>
              <w:pStyle w:val="TAC"/>
              <w:spacing w:line="256" w:lineRule="auto"/>
            </w:pPr>
            <w:r w:rsidRPr="00D333D0">
              <w:t>0</w:t>
            </w:r>
          </w:p>
        </w:tc>
      </w:tr>
      <w:tr w:rsidR="00E4684D" w:rsidRPr="00630F7A" w14:paraId="434653E1" w14:textId="77777777" w:rsidTr="00071EAD">
        <w:tc>
          <w:tcPr>
            <w:tcW w:w="654" w:type="dxa"/>
            <w:tcBorders>
              <w:top w:val="nil"/>
              <w:left w:val="single" w:sz="4" w:space="0" w:color="auto"/>
              <w:bottom w:val="nil"/>
              <w:right w:val="single" w:sz="4" w:space="0" w:color="auto"/>
            </w:tcBorders>
          </w:tcPr>
          <w:p w14:paraId="5DB78A99"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54D0A16"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tcPr>
          <w:p w14:paraId="5788ED85"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3B0CE700"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7906C31D"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37820C1" w14:textId="77777777" w:rsidR="00E4684D" w:rsidRPr="00630F7A" w:rsidRDefault="00E4684D" w:rsidP="00071EAD">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028D5147" w14:textId="77777777" w:rsidR="00E4684D" w:rsidRPr="00630F7A" w:rsidRDefault="00E4684D" w:rsidP="00071EAD">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0273B703" w14:textId="77777777" w:rsidR="00E4684D" w:rsidRPr="00630F7A" w:rsidRDefault="00E4684D" w:rsidP="00071EAD">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2C4093A2" w14:textId="77777777" w:rsidR="00E4684D" w:rsidRPr="00630F7A" w:rsidRDefault="00E4684D" w:rsidP="00071EAD">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446C7867"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1053CF5A"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7A46718E"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7B7F47D3" w14:textId="77777777" w:rsidR="00E4684D" w:rsidRPr="00630F7A" w:rsidRDefault="00E4684D" w:rsidP="00071EAD">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5CF35194" w14:textId="77777777" w:rsidR="00E4684D" w:rsidRPr="00630F7A" w:rsidRDefault="00E4684D" w:rsidP="00071EAD">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7D8D7234"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3663341F"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16D34D39" w14:textId="77777777" w:rsidR="00E4684D" w:rsidRPr="00630F7A" w:rsidRDefault="00E4684D" w:rsidP="00071EAD">
            <w:pPr>
              <w:pStyle w:val="TAC"/>
              <w:spacing w:line="256" w:lineRule="auto"/>
            </w:pPr>
            <w:r w:rsidRPr="00630F7A">
              <w:t>-</w:t>
            </w:r>
          </w:p>
        </w:tc>
      </w:tr>
      <w:tr w:rsidR="00E4684D" w:rsidRPr="00630F7A" w14:paraId="394CE690" w14:textId="77777777" w:rsidTr="00071EAD">
        <w:tc>
          <w:tcPr>
            <w:tcW w:w="654" w:type="dxa"/>
            <w:tcBorders>
              <w:top w:val="nil"/>
              <w:left w:val="single" w:sz="4" w:space="0" w:color="auto"/>
              <w:bottom w:val="nil"/>
              <w:right w:val="single" w:sz="4" w:space="0" w:color="auto"/>
            </w:tcBorders>
          </w:tcPr>
          <w:p w14:paraId="7C0CC636"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111CFFE7"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2092052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CDD7B6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7D3A8AE"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DFB16FF" w14:textId="77777777" w:rsidR="00E4684D" w:rsidRPr="00630F7A" w:rsidRDefault="00E4684D" w:rsidP="00071EAD">
            <w:pPr>
              <w:pStyle w:val="TAC"/>
              <w:spacing w:line="256" w:lineRule="auto"/>
            </w:pPr>
            <w:r w:rsidRPr="00FD5A99">
              <w:t>1775</w:t>
            </w:r>
          </w:p>
        </w:tc>
        <w:tc>
          <w:tcPr>
            <w:tcW w:w="808" w:type="dxa"/>
            <w:tcBorders>
              <w:top w:val="single" w:sz="4" w:space="0" w:color="auto"/>
              <w:left w:val="single" w:sz="4" w:space="0" w:color="auto"/>
              <w:bottom w:val="single" w:sz="4" w:space="0" w:color="auto"/>
              <w:right w:val="single" w:sz="4" w:space="0" w:color="auto"/>
            </w:tcBorders>
          </w:tcPr>
          <w:p w14:paraId="74ADEACF" w14:textId="77777777" w:rsidR="00E4684D" w:rsidRPr="00630F7A" w:rsidRDefault="00E4684D" w:rsidP="00071EAD">
            <w:pPr>
              <w:pStyle w:val="TAC"/>
              <w:spacing w:line="256" w:lineRule="auto"/>
            </w:pPr>
            <w:r w:rsidRPr="00FD5A99">
              <w:t>355000</w:t>
            </w:r>
          </w:p>
        </w:tc>
        <w:tc>
          <w:tcPr>
            <w:tcW w:w="808" w:type="dxa"/>
            <w:tcBorders>
              <w:top w:val="single" w:sz="4" w:space="0" w:color="auto"/>
              <w:left w:val="single" w:sz="4" w:space="0" w:color="auto"/>
              <w:bottom w:val="single" w:sz="4" w:space="0" w:color="auto"/>
              <w:right w:val="single" w:sz="4" w:space="0" w:color="auto"/>
            </w:tcBorders>
          </w:tcPr>
          <w:p w14:paraId="4F15ED8D" w14:textId="77777777" w:rsidR="00E4684D" w:rsidRPr="00630F7A" w:rsidRDefault="00E4684D" w:rsidP="00071EAD">
            <w:pPr>
              <w:pStyle w:val="TAC"/>
              <w:spacing w:line="256" w:lineRule="auto"/>
            </w:pPr>
            <w:r w:rsidRPr="00FD5A99">
              <w:t>1770.32</w:t>
            </w:r>
          </w:p>
        </w:tc>
        <w:tc>
          <w:tcPr>
            <w:tcW w:w="808" w:type="dxa"/>
            <w:tcBorders>
              <w:top w:val="single" w:sz="4" w:space="0" w:color="auto"/>
              <w:left w:val="single" w:sz="4" w:space="0" w:color="auto"/>
              <w:bottom w:val="single" w:sz="4" w:space="0" w:color="auto"/>
              <w:right w:val="single" w:sz="4" w:space="0" w:color="auto"/>
            </w:tcBorders>
          </w:tcPr>
          <w:p w14:paraId="174718DC" w14:textId="77777777" w:rsidR="00E4684D" w:rsidRPr="00630F7A" w:rsidRDefault="00E4684D" w:rsidP="00071EAD">
            <w:pPr>
              <w:pStyle w:val="TAC"/>
              <w:spacing w:line="256" w:lineRule="auto"/>
            </w:pPr>
            <w:r w:rsidRPr="00FD5A99">
              <w:t>354064</w:t>
            </w:r>
          </w:p>
        </w:tc>
        <w:tc>
          <w:tcPr>
            <w:tcW w:w="808" w:type="dxa"/>
            <w:tcBorders>
              <w:top w:val="single" w:sz="4" w:space="0" w:color="auto"/>
              <w:left w:val="single" w:sz="4" w:space="0" w:color="auto"/>
              <w:bottom w:val="single" w:sz="4" w:space="0" w:color="auto"/>
              <w:right w:val="single" w:sz="4" w:space="0" w:color="auto"/>
            </w:tcBorders>
          </w:tcPr>
          <w:p w14:paraId="1D917336" w14:textId="77777777" w:rsidR="00E4684D" w:rsidRPr="00630F7A" w:rsidRDefault="00E4684D" w:rsidP="00071EAD">
            <w:pPr>
              <w:pStyle w:val="TAC"/>
              <w:spacing w:line="256" w:lineRule="auto"/>
            </w:pPr>
            <w:r w:rsidRPr="00FD5A99">
              <w:t>0</w:t>
            </w:r>
          </w:p>
        </w:tc>
        <w:tc>
          <w:tcPr>
            <w:tcW w:w="701" w:type="dxa"/>
            <w:tcBorders>
              <w:top w:val="nil"/>
              <w:left w:val="single" w:sz="4" w:space="0" w:color="auto"/>
              <w:bottom w:val="nil"/>
              <w:right w:val="single" w:sz="4" w:space="0" w:color="auto"/>
            </w:tcBorders>
          </w:tcPr>
          <w:p w14:paraId="6FFD9670"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E812CE3"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6CA3F760" w14:textId="77777777" w:rsidR="00E4684D" w:rsidRPr="00630F7A" w:rsidRDefault="00E4684D" w:rsidP="00071EAD">
            <w:pPr>
              <w:pStyle w:val="TAC"/>
              <w:spacing w:line="256" w:lineRule="auto"/>
            </w:pPr>
            <w:r w:rsidRPr="00FD5A99">
              <w:t>-</w:t>
            </w:r>
          </w:p>
        </w:tc>
        <w:tc>
          <w:tcPr>
            <w:tcW w:w="594" w:type="dxa"/>
            <w:tcBorders>
              <w:top w:val="single" w:sz="4" w:space="0" w:color="auto"/>
              <w:left w:val="single" w:sz="4" w:space="0" w:color="auto"/>
              <w:bottom w:val="single" w:sz="4" w:space="0" w:color="auto"/>
              <w:right w:val="single" w:sz="4" w:space="0" w:color="auto"/>
            </w:tcBorders>
          </w:tcPr>
          <w:p w14:paraId="695601E7" w14:textId="77777777" w:rsidR="00E4684D" w:rsidRPr="00630F7A" w:rsidRDefault="00E4684D" w:rsidP="00071EAD">
            <w:pPr>
              <w:pStyle w:val="TAC"/>
              <w:spacing w:line="256" w:lineRule="auto"/>
            </w:pPr>
            <w:r w:rsidRPr="00FD5A99">
              <w:t>-</w:t>
            </w:r>
          </w:p>
        </w:tc>
        <w:tc>
          <w:tcPr>
            <w:tcW w:w="701" w:type="dxa"/>
            <w:tcBorders>
              <w:top w:val="single" w:sz="4" w:space="0" w:color="auto"/>
              <w:left w:val="single" w:sz="4" w:space="0" w:color="auto"/>
              <w:bottom w:val="single" w:sz="4" w:space="0" w:color="auto"/>
              <w:right w:val="single" w:sz="4" w:space="0" w:color="auto"/>
            </w:tcBorders>
          </w:tcPr>
          <w:p w14:paraId="2393E7A4" w14:textId="77777777" w:rsidR="00E4684D" w:rsidRPr="00630F7A" w:rsidRDefault="00E4684D" w:rsidP="00071EAD">
            <w:pPr>
              <w:pStyle w:val="TAC"/>
              <w:spacing w:line="256" w:lineRule="auto"/>
            </w:pPr>
            <w:r w:rsidRPr="00FD5A99">
              <w:t>-</w:t>
            </w:r>
          </w:p>
        </w:tc>
        <w:tc>
          <w:tcPr>
            <w:tcW w:w="700" w:type="dxa"/>
            <w:tcBorders>
              <w:top w:val="single" w:sz="4" w:space="0" w:color="auto"/>
              <w:left w:val="single" w:sz="4" w:space="0" w:color="auto"/>
              <w:bottom w:val="single" w:sz="4" w:space="0" w:color="auto"/>
              <w:right w:val="single" w:sz="4" w:space="0" w:color="auto"/>
            </w:tcBorders>
          </w:tcPr>
          <w:p w14:paraId="7C2A478E"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7D080FA3" w14:textId="77777777" w:rsidR="00E4684D" w:rsidRPr="00630F7A" w:rsidRDefault="00E4684D" w:rsidP="00071EAD">
            <w:pPr>
              <w:pStyle w:val="TAC"/>
              <w:spacing w:line="256" w:lineRule="auto"/>
            </w:pPr>
            <w:r w:rsidRPr="00FD5A99">
              <w:t>-</w:t>
            </w:r>
          </w:p>
        </w:tc>
      </w:tr>
      <w:tr w:rsidR="00E4684D" w:rsidRPr="00630F7A" w14:paraId="5DB8590A" w14:textId="77777777" w:rsidTr="00071EAD">
        <w:tc>
          <w:tcPr>
            <w:tcW w:w="654" w:type="dxa"/>
            <w:tcBorders>
              <w:top w:val="single" w:sz="4" w:space="0" w:color="auto"/>
              <w:left w:val="single" w:sz="4" w:space="0" w:color="auto"/>
              <w:bottom w:val="nil"/>
              <w:right w:val="single" w:sz="4" w:space="0" w:color="auto"/>
            </w:tcBorders>
            <w:hideMark/>
          </w:tcPr>
          <w:p w14:paraId="5635F003" w14:textId="77777777" w:rsidR="00E4684D" w:rsidRPr="00630F7A" w:rsidRDefault="00E4684D" w:rsidP="00071EAD">
            <w:pPr>
              <w:pStyle w:val="TAC"/>
              <w:rPr>
                <w:lang w:eastAsia="ja-JP"/>
              </w:rPr>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6E458ACA" w14:textId="77777777" w:rsidR="00E4684D" w:rsidRPr="00630F7A" w:rsidRDefault="00E4684D" w:rsidP="00071EAD">
            <w:pPr>
              <w:pStyle w:val="TAC"/>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CEA5034"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4413DF97" w14:textId="77777777" w:rsidR="00E4684D" w:rsidRPr="00630F7A" w:rsidRDefault="00E4684D" w:rsidP="00071EAD">
            <w:pPr>
              <w:pStyle w:val="TAC"/>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497571B5"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997FC07"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16AC792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71AF9FA2" w14:textId="77777777" w:rsidR="00E4684D" w:rsidRPr="00630F7A" w:rsidRDefault="00E4684D" w:rsidP="00071EAD">
            <w:pPr>
              <w:pStyle w:val="TAC"/>
            </w:pPr>
            <w:r>
              <w:rPr>
                <w:rFonts w:hint="eastAsia"/>
                <w:color w:val="000000"/>
              </w:rPr>
              <w:t>2135.46</w:t>
            </w:r>
          </w:p>
        </w:tc>
        <w:tc>
          <w:tcPr>
            <w:tcW w:w="808" w:type="dxa"/>
            <w:tcBorders>
              <w:top w:val="single" w:sz="4" w:space="0" w:color="auto"/>
              <w:left w:val="single" w:sz="4" w:space="0" w:color="auto"/>
              <w:bottom w:val="single" w:sz="4" w:space="0" w:color="auto"/>
              <w:right w:val="single" w:sz="4" w:space="0" w:color="auto"/>
            </w:tcBorders>
          </w:tcPr>
          <w:p w14:paraId="798BEFFA" w14:textId="77777777" w:rsidR="00E4684D" w:rsidRPr="00630F7A" w:rsidRDefault="00E4684D" w:rsidP="00071EAD">
            <w:pPr>
              <w:pStyle w:val="TAC"/>
            </w:pPr>
            <w:r>
              <w:rPr>
                <w:rFonts w:hint="eastAsia"/>
                <w:color w:val="000000"/>
              </w:rPr>
              <w:t>427092</w:t>
            </w:r>
          </w:p>
        </w:tc>
        <w:tc>
          <w:tcPr>
            <w:tcW w:w="808" w:type="dxa"/>
            <w:tcBorders>
              <w:top w:val="single" w:sz="4" w:space="0" w:color="auto"/>
              <w:left w:val="single" w:sz="4" w:space="0" w:color="auto"/>
              <w:bottom w:val="single" w:sz="4" w:space="0" w:color="auto"/>
              <w:right w:val="single" w:sz="4" w:space="0" w:color="auto"/>
            </w:tcBorders>
          </w:tcPr>
          <w:p w14:paraId="088239D8"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06F1B5DD" w14:textId="77777777" w:rsidR="00E4684D" w:rsidRPr="00630F7A" w:rsidRDefault="00E4684D" w:rsidP="00071EAD">
            <w:pPr>
              <w:pStyle w:val="TAC"/>
            </w:pPr>
            <w:r w:rsidRPr="00321564">
              <w:t>15</w:t>
            </w:r>
          </w:p>
        </w:tc>
        <w:tc>
          <w:tcPr>
            <w:tcW w:w="700" w:type="dxa"/>
            <w:tcBorders>
              <w:top w:val="single" w:sz="4" w:space="0" w:color="auto"/>
              <w:left w:val="single" w:sz="4" w:space="0" w:color="auto"/>
              <w:bottom w:val="single" w:sz="4" w:space="0" w:color="auto"/>
              <w:right w:val="single" w:sz="4" w:space="0" w:color="auto"/>
            </w:tcBorders>
          </w:tcPr>
          <w:p w14:paraId="01DAA114" w14:textId="77777777" w:rsidR="00E4684D" w:rsidRPr="00630F7A" w:rsidRDefault="00E4684D" w:rsidP="00071EAD">
            <w:pPr>
              <w:pStyle w:val="TAC"/>
            </w:pPr>
            <w:r>
              <w:rPr>
                <w:rFonts w:hint="eastAsia"/>
              </w:rPr>
              <w:t>5343</w:t>
            </w:r>
          </w:p>
        </w:tc>
        <w:tc>
          <w:tcPr>
            <w:tcW w:w="808" w:type="dxa"/>
            <w:tcBorders>
              <w:top w:val="single" w:sz="4" w:space="0" w:color="auto"/>
              <w:left w:val="single" w:sz="4" w:space="0" w:color="auto"/>
              <w:bottom w:val="single" w:sz="4" w:space="0" w:color="auto"/>
              <w:right w:val="single" w:sz="4" w:space="0" w:color="auto"/>
            </w:tcBorders>
          </w:tcPr>
          <w:p w14:paraId="3B621BD0" w14:textId="77777777" w:rsidR="00E4684D" w:rsidRPr="00630F7A" w:rsidRDefault="00E4684D" w:rsidP="00071EAD">
            <w:pPr>
              <w:pStyle w:val="TAC"/>
            </w:pPr>
            <w:r>
              <w:rPr>
                <w:rFonts w:hint="eastAsia"/>
              </w:rPr>
              <w:t>427470</w:t>
            </w:r>
          </w:p>
        </w:tc>
        <w:tc>
          <w:tcPr>
            <w:tcW w:w="594" w:type="dxa"/>
            <w:tcBorders>
              <w:top w:val="single" w:sz="4" w:space="0" w:color="auto"/>
              <w:left w:val="single" w:sz="4" w:space="0" w:color="auto"/>
              <w:bottom w:val="single" w:sz="4" w:space="0" w:color="auto"/>
              <w:right w:val="single" w:sz="4" w:space="0" w:color="auto"/>
            </w:tcBorders>
          </w:tcPr>
          <w:p w14:paraId="3DD1C019" w14:textId="77777777" w:rsidR="00E4684D" w:rsidRPr="00630F7A" w:rsidRDefault="00E4684D" w:rsidP="00071EAD">
            <w:pPr>
              <w:pStyle w:val="TAC"/>
            </w:pPr>
            <w:r>
              <w:rPr>
                <w:rFonts w:hint="eastAsia"/>
              </w:rPr>
              <w:t>6</w:t>
            </w:r>
          </w:p>
        </w:tc>
        <w:tc>
          <w:tcPr>
            <w:tcW w:w="701" w:type="dxa"/>
            <w:tcBorders>
              <w:top w:val="single" w:sz="4" w:space="0" w:color="auto"/>
              <w:left w:val="single" w:sz="4" w:space="0" w:color="auto"/>
              <w:bottom w:val="single" w:sz="4" w:space="0" w:color="auto"/>
              <w:right w:val="single" w:sz="4" w:space="0" w:color="auto"/>
            </w:tcBorders>
          </w:tcPr>
          <w:p w14:paraId="32C35F2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0C25BCAD" w14:textId="77777777" w:rsidR="00E4684D" w:rsidRPr="00630F7A" w:rsidRDefault="00E4684D" w:rsidP="00071EAD">
            <w:pPr>
              <w:pStyle w:val="TAC"/>
            </w:pPr>
            <w:r>
              <w:rPr>
                <w:rFonts w:hint="eastAsia"/>
              </w:rPr>
              <w:t>0 (0)</w:t>
            </w:r>
          </w:p>
        </w:tc>
        <w:tc>
          <w:tcPr>
            <w:tcW w:w="808" w:type="dxa"/>
            <w:tcBorders>
              <w:top w:val="single" w:sz="4" w:space="0" w:color="auto"/>
              <w:left w:val="single" w:sz="4" w:space="0" w:color="auto"/>
              <w:bottom w:val="single" w:sz="4" w:space="0" w:color="auto"/>
              <w:right w:val="single" w:sz="4" w:space="0" w:color="auto"/>
            </w:tcBorders>
          </w:tcPr>
          <w:p w14:paraId="1EC3EF19" w14:textId="77777777" w:rsidR="00E4684D" w:rsidRPr="00630F7A" w:rsidRDefault="00E4684D" w:rsidP="00071EAD">
            <w:pPr>
              <w:pStyle w:val="TAC"/>
            </w:pPr>
            <w:r>
              <w:rPr>
                <w:rFonts w:hint="eastAsia"/>
              </w:rPr>
              <w:t>0</w:t>
            </w:r>
          </w:p>
        </w:tc>
      </w:tr>
      <w:tr w:rsidR="00E4684D" w:rsidRPr="00630F7A" w14:paraId="77A82769" w14:textId="77777777" w:rsidTr="00071EAD">
        <w:tc>
          <w:tcPr>
            <w:tcW w:w="654" w:type="dxa"/>
            <w:tcBorders>
              <w:top w:val="nil"/>
              <w:left w:val="single" w:sz="4" w:space="0" w:color="auto"/>
              <w:bottom w:val="nil"/>
              <w:right w:val="single" w:sz="4" w:space="0" w:color="auto"/>
            </w:tcBorders>
          </w:tcPr>
          <w:p w14:paraId="043CAF00" w14:textId="77777777" w:rsidR="00E4684D" w:rsidRPr="00630F7A" w:rsidRDefault="00E4684D" w:rsidP="00071EAD">
            <w:pPr>
              <w:pStyle w:val="TAC"/>
            </w:pPr>
          </w:p>
        </w:tc>
        <w:tc>
          <w:tcPr>
            <w:tcW w:w="701" w:type="dxa"/>
            <w:tcBorders>
              <w:top w:val="nil"/>
              <w:left w:val="single" w:sz="4" w:space="0" w:color="auto"/>
              <w:bottom w:val="single" w:sz="4" w:space="0" w:color="auto"/>
              <w:right w:val="single" w:sz="4" w:space="0" w:color="auto"/>
            </w:tcBorders>
          </w:tcPr>
          <w:p w14:paraId="271248BA" w14:textId="77777777" w:rsidR="00E4684D" w:rsidRPr="00630F7A" w:rsidRDefault="00E4684D" w:rsidP="00071EAD">
            <w:pPr>
              <w:pStyle w:val="TAC"/>
            </w:pPr>
          </w:p>
        </w:tc>
        <w:tc>
          <w:tcPr>
            <w:tcW w:w="700" w:type="dxa"/>
            <w:tcBorders>
              <w:top w:val="nil"/>
              <w:left w:val="single" w:sz="4" w:space="0" w:color="auto"/>
              <w:bottom w:val="single" w:sz="4" w:space="0" w:color="auto"/>
              <w:right w:val="single" w:sz="4" w:space="0" w:color="auto"/>
            </w:tcBorders>
          </w:tcPr>
          <w:p w14:paraId="037CC41E"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647C5D62"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12175212" w14:textId="77777777" w:rsidR="00E4684D" w:rsidRPr="00630F7A" w:rsidRDefault="00E4684D" w:rsidP="00071EAD">
            <w:pPr>
              <w:pStyle w:val="TAC"/>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23B42B5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51F0A324"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17AF8ECC" w14:textId="77777777" w:rsidR="00E4684D" w:rsidRPr="00630F7A" w:rsidRDefault="00E4684D" w:rsidP="00071EAD">
            <w:pPr>
              <w:pStyle w:val="TAC"/>
            </w:pPr>
            <w:r>
              <w:rPr>
                <w:rFonts w:hint="eastAsia"/>
                <w:color w:val="000000"/>
              </w:rPr>
              <w:t>2160.46</w:t>
            </w:r>
          </w:p>
        </w:tc>
        <w:tc>
          <w:tcPr>
            <w:tcW w:w="808" w:type="dxa"/>
            <w:tcBorders>
              <w:top w:val="single" w:sz="4" w:space="0" w:color="auto"/>
              <w:left w:val="single" w:sz="4" w:space="0" w:color="auto"/>
              <w:bottom w:val="single" w:sz="4" w:space="0" w:color="auto"/>
              <w:right w:val="single" w:sz="4" w:space="0" w:color="auto"/>
            </w:tcBorders>
          </w:tcPr>
          <w:p w14:paraId="4505DF1B" w14:textId="77777777" w:rsidR="00E4684D" w:rsidRPr="00630F7A" w:rsidRDefault="00E4684D" w:rsidP="00071EAD">
            <w:pPr>
              <w:pStyle w:val="TAC"/>
            </w:pPr>
            <w:r>
              <w:rPr>
                <w:rFonts w:hint="eastAsia"/>
                <w:color w:val="000000"/>
              </w:rPr>
              <w:t>432092</w:t>
            </w:r>
          </w:p>
        </w:tc>
        <w:tc>
          <w:tcPr>
            <w:tcW w:w="808" w:type="dxa"/>
            <w:tcBorders>
              <w:top w:val="single" w:sz="4" w:space="0" w:color="auto"/>
              <w:left w:val="single" w:sz="4" w:space="0" w:color="auto"/>
              <w:bottom w:val="single" w:sz="4" w:space="0" w:color="auto"/>
              <w:right w:val="single" w:sz="4" w:space="0" w:color="auto"/>
            </w:tcBorders>
          </w:tcPr>
          <w:p w14:paraId="0D4CF517"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5C632482"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627C6F0F" w14:textId="77777777" w:rsidR="00E4684D" w:rsidRPr="00630F7A" w:rsidRDefault="00E4684D" w:rsidP="00071EAD">
            <w:pPr>
              <w:pStyle w:val="TAC"/>
            </w:pPr>
            <w:r>
              <w:rPr>
                <w:rFonts w:hint="eastAsia"/>
              </w:rPr>
              <w:t>5407</w:t>
            </w:r>
          </w:p>
        </w:tc>
        <w:tc>
          <w:tcPr>
            <w:tcW w:w="808" w:type="dxa"/>
            <w:tcBorders>
              <w:top w:val="single" w:sz="4" w:space="0" w:color="auto"/>
              <w:left w:val="single" w:sz="4" w:space="0" w:color="auto"/>
              <w:bottom w:val="single" w:sz="4" w:space="0" w:color="auto"/>
              <w:right w:val="single" w:sz="4" w:space="0" w:color="auto"/>
            </w:tcBorders>
          </w:tcPr>
          <w:p w14:paraId="5ABD7880" w14:textId="77777777" w:rsidR="00E4684D" w:rsidRPr="00630F7A" w:rsidRDefault="00E4684D" w:rsidP="00071EAD">
            <w:pPr>
              <w:pStyle w:val="TAC"/>
            </w:pPr>
            <w:r>
              <w:rPr>
                <w:rFonts w:hint="eastAsia"/>
              </w:rPr>
              <w:t>432530</w:t>
            </w:r>
          </w:p>
        </w:tc>
        <w:tc>
          <w:tcPr>
            <w:tcW w:w="594" w:type="dxa"/>
            <w:tcBorders>
              <w:top w:val="single" w:sz="4" w:space="0" w:color="auto"/>
              <w:left w:val="single" w:sz="4" w:space="0" w:color="auto"/>
              <w:bottom w:val="single" w:sz="4" w:space="0" w:color="auto"/>
              <w:right w:val="single" w:sz="4" w:space="0" w:color="auto"/>
            </w:tcBorders>
          </w:tcPr>
          <w:p w14:paraId="31C4AF7A" w14:textId="77777777" w:rsidR="00E4684D" w:rsidRPr="00630F7A" w:rsidRDefault="00E4684D" w:rsidP="00071EAD">
            <w:pPr>
              <w:pStyle w:val="TAC"/>
            </w:pPr>
            <w:r>
              <w:rPr>
                <w:rFonts w:hint="eastAsia"/>
              </w:rPr>
              <w:t>2</w:t>
            </w:r>
          </w:p>
        </w:tc>
        <w:tc>
          <w:tcPr>
            <w:tcW w:w="701" w:type="dxa"/>
            <w:tcBorders>
              <w:top w:val="single" w:sz="4" w:space="0" w:color="auto"/>
              <w:left w:val="single" w:sz="4" w:space="0" w:color="auto"/>
              <w:bottom w:val="single" w:sz="4" w:space="0" w:color="auto"/>
              <w:right w:val="single" w:sz="4" w:space="0" w:color="auto"/>
            </w:tcBorders>
          </w:tcPr>
          <w:p w14:paraId="618CA127"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6B0F3A18" w14:textId="77777777" w:rsidR="00E4684D" w:rsidRPr="00630F7A" w:rsidRDefault="00E4684D" w:rsidP="00071EAD">
            <w:pPr>
              <w:pStyle w:val="TAC"/>
            </w:pPr>
            <w:r>
              <w:rPr>
                <w:rFonts w:hint="eastAsia"/>
              </w:rPr>
              <w:t>1 (2)</w:t>
            </w:r>
          </w:p>
        </w:tc>
        <w:tc>
          <w:tcPr>
            <w:tcW w:w="808" w:type="dxa"/>
            <w:tcBorders>
              <w:top w:val="single" w:sz="4" w:space="0" w:color="auto"/>
              <w:left w:val="single" w:sz="4" w:space="0" w:color="auto"/>
              <w:bottom w:val="single" w:sz="4" w:space="0" w:color="auto"/>
              <w:right w:val="single" w:sz="4" w:space="0" w:color="auto"/>
            </w:tcBorders>
          </w:tcPr>
          <w:p w14:paraId="42349E42" w14:textId="77777777" w:rsidR="00E4684D" w:rsidRPr="00630F7A" w:rsidRDefault="00E4684D" w:rsidP="00071EAD">
            <w:pPr>
              <w:pStyle w:val="TAC"/>
            </w:pPr>
            <w:r>
              <w:rPr>
                <w:rFonts w:hint="eastAsia"/>
              </w:rPr>
              <w:t>2</w:t>
            </w:r>
          </w:p>
        </w:tc>
      </w:tr>
      <w:tr w:rsidR="00E4684D" w:rsidRPr="00630F7A" w14:paraId="3D9B5478" w14:textId="77777777" w:rsidTr="00071EAD">
        <w:tc>
          <w:tcPr>
            <w:tcW w:w="654" w:type="dxa"/>
            <w:tcBorders>
              <w:top w:val="nil"/>
              <w:left w:val="single" w:sz="4" w:space="0" w:color="auto"/>
              <w:bottom w:val="nil"/>
              <w:right w:val="single" w:sz="4" w:space="0" w:color="auto"/>
            </w:tcBorders>
          </w:tcPr>
          <w:p w14:paraId="08FCD465" w14:textId="77777777" w:rsidR="00E4684D" w:rsidRPr="00630F7A" w:rsidRDefault="00E4684D" w:rsidP="00071EAD">
            <w:pPr>
              <w:pStyle w:val="TAC"/>
            </w:pPr>
          </w:p>
        </w:tc>
        <w:tc>
          <w:tcPr>
            <w:tcW w:w="701" w:type="dxa"/>
            <w:tcBorders>
              <w:top w:val="single" w:sz="4" w:space="0" w:color="auto"/>
              <w:left w:val="single" w:sz="4" w:space="0" w:color="auto"/>
              <w:bottom w:val="nil"/>
              <w:right w:val="single" w:sz="4" w:space="0" w:color="auto"/>
            </w:tcBorders>
          </w:tcPr>
          <w:p w14:paraId="666CD3DF" w14:textId="77777777" w:rsidR="00E4684D" w:rsidRPr="00630F7A" w:rsidRDefault="00E4684D" w:rsidP="00071EAD">
            <w:pPr>
              <w:pStyle w:val="TAC"/>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8090027"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0C57D8D3" w14:textId="77777777" w:rsidR="00E4684D" w:rsidRPr="00630F7A" w:rsidRDefault="00E4684D" w:rsidP="00071EAD">
            <w:pPr>
              <w:pStyle w:val="TAC"/>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2125C57C"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4115EDAE"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014BF891"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A8B89AC" w14:textId="77777777" w:rsidR="00E4684D" w:rsidRPr="00630F7A" w:rsidRDefault="00E4684D" w:rsidP="00071EAD">
            <w:pPr>
              <w:pStyle w:val="TAC"/>
            </w:pPr>
            <w:r>
              <w:rPr>
                <w:rFonts w:hint="eastAsia"/>
              </w:rPr>
              <w:t>1735.46</w:t>
            </w:r>
          </w:p>
        </w:tc>
        <w:tc>
          <w:tcPr>
            <w:tcW w:w="808" w:type="dxa"/>
            <w:tcBorders>
              <w:top w:val="single" w:sz="4" w:space="0" w:color="auto"/>
              <w:left w:val="single" w:sz="4" w:space="0" w:color="auto"/>
              <w:bottom w:val="single" w:sz="4" w:space="0" w:color="auto"/>
              <w:right w:val="single" w:sz="4" w:space="0" w:color="auto"/>
            </w:tcBorders>
          </w:tcPr>
          <w:p w14:paraId="362D71C3" w14:textId="77777777" w:rsidR="00E4684D" w:rsidRPr="00630F7A" w:rsidRDefault="00E4684D" w:rsidP="00071EAD">
            <w:pPr>
              <w:pStyle w:val="TAC"/>
            </w:pPr>
            <w:r>
              <w:rPr>
                <w:rFonts w:hint="eastAsia"/>
              </w:rPr>
              <w:t>347092</w:t>
            </w:r>
          </w:p>
        </w:tc>
        <w:tc>
          <w:tcPr>
            <w:tcW w:w="808" w:type="dxa"/>
            <w:tcBorders>
              <w:top w:val="single" w:sz="4" w:space="0" w:color="auto"/>
              <w:left w:val="single" w:sz="4" w:space="0" w:color="auto"/>
              <w:bottom w:val="single" w:sz="4" w:space="0" w:color="auto"/>
              <w:right w:val="single" w:sz="4" w:space="0" w:color="auto"/>
            </w:tcBorders>
          </w:tcPr>
          <w:p w14:paraId="087228D3"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1E94D81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4F335927"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7FF002B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5A5D0C5"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3546F3C1"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E01F2F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2BD24B31" w14:textId="77777777" w:rsidR="00E4684D" w:rsidRPr="00630F7A" w:rsidRDefault="00E4684D" w:rsidP="00071EAD">
            <w:pPr>
              <w:pStyle w:val="TAC"/>
            </w:pPr>
            <w:r w:rsidRPr="00321564">
              <w:t>-</w:t>
            </w:r>
          </w:p>
        </w:tc>
      </w:tr>
      <w:tr w:rsidR="00E4684D" w:rsidRPr="00630F7A" w14:paraId="7608672C" w14:textId="77777777" w:rsidTr="00071EAD">
        <w:tc>
          <w:tcPr>
            <w:tcW w:w="654" w:type="dxa"/>
            <w:tcBorders>
              <w:top w:val="nil"/>
              <w:left w:val="single" w:sz="4" w:space="0" w:color="auto"/>
              <w:bottom w:val="nil"/>
              <w:right w:val="single" w:sz="4" w:space="0" w:color="auto"/>
            </w:tcBorders>
          </w:tcPr>
          <w:p w14:paraId="0B0445E1" w14:textId="77777777" w:rsidR="00E4684D" w:rsidRPr="00630F7A" w:rsidRDefault="00E4684D" w:rsidP="00071EAD">
            <w:pPr>
              <w:pStyle w:val="TAC"/>
            </w:pPr>
          </w:p>
        </w:tc>
        <w:tc>
          <w:tcPr>
            <w:tcW w:w="701" w:type="dxa"/>
            <w:tcBorders>
              <w:top w:val="nil"/>
              <w:left w:val="single" w:sz="4" w:space="0" w:color="auto"/>
              <w:bottom w:val="nil"/>
              <w:right w:val="single" w:sz="4" w:space="0" w:color="auto"/>
            </w:tcBorders>
          </w:tcPr>
          <w:p w14:paraId="3DF98AC0" w14:textId="77777777" w:rsidR="00E4684D" w:rsidRPr="00630F7A" w:rsidRDefault="00E4684D" w:rsidP="00071EAD">
            <w:pPr>
              <w:pStyle w:val="TAC"/>
            </w:pPr>
          </w:p>
        </w:tc>
        <w:tc>
          <w:tcPr>
            <w:tcW w:w="700" w:type="dxa"/>
            <w:tcBorders>
              <w:top w:val="nil"/>
              <w:left w:val="single" w:sz="4" w:space="0" w:color="auto"/>
              <w:bottom w:val="nil"/>
              <w:right w:val="single" w:sz="4" w:space="0" w:color="auto"/>
            </w:tcBorders>
          </w:tcPr>
          <w:p w14:paraId="294CC291"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00D0EDDA"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6A416802" w14:textId="77777777" w:rsidR="00E4684D" w:rsidRPr="00630F7A" w:rsidRDefault="00E4684D" w:rsidP="00071EAD">
            <w:pPr>
              <w:pStyle w:val="TAC"/>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6A400E2F"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366D173D"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122143CC" w14:textId="77777777" w:rsidR="00E4684D" w:rsidRPr="00630F7A" w:rsidRDefault="00E4684D" w:rsidP="00071EAD">
            <w:pPr>
              <w:pStyle w:val="TAC"/>
            </w:pPr>
            <w:r>
              <w:rPr>
                <w:rFonts w:hint="eastAsia"/>
              </w:rPr>
              <w:t>1760.46</w:t>
            </w:r>
          </w:p>
        </w:tc>
        <w:tc>
          <w:tcPr>
            <w:tcW w:w="808" w:type="dxa"/>
            <w:tcBorders>
              <w:top w:val="single" w:sz="4" w:space="0" w:color="auto"/>
              <w:left w:val="single" w:sz="4" w:space="0" w:color="auto"/>
              <w:bottom w:val="single" w:sz="4" w:space="0" w:color="auto"/>
              <w:right w:val="single" w:sz="4" w:space="0" w:color="auto"/>
            </w:tcBorders>
          </w:tcPr>
          <w:p w14:paraId="2132AB46" w14:textId="77777777" w:rsidR="00E4684D" w:rsidRPr="00630F7A" w:rsidRDefault="00E4684D" w:rsidP="00071EAD">
            <w:pPr>
              <w:pStyle w:val="TAC"/>
            </w:pPr>
            <w:r>
              <w:rPr>
                <w:rFonts w:hint="eastAsia"/>
              </w:rPr>
              <w:t>352092</w:t>
            </w:r>
          </w:p>
        </w:tc>
        <w:tc>
          <w:tcPr>
            <w:tcW w:w="808" w:type="dxa"/>
            <w:tcBorders>
              <w:top w:val="single" w:sz="4" w:space="0" w:color="auto"/>
              <w:left w:val="single" w:sz="4" w:space="0" w:color="auto"/>
              <w:bottom w:val="single" w:sz="4" w:space="0" w:color="auto"/>
              <w:right w:val="single" w:sz="4" w:space="0" w:color="auto"/>
            </w:tcBorders>
          </w:tcPr>
          <w:p w14:paraId="2FE15ED1"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73FF4F37"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248EE246"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188B637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6744D89"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26CF512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A69B4A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4443BF22" w14:textId="77777777" w:rsidR="00E4684D" w:rsidRPr="00630F7A" w:rsidRDefault="00E4684D" w:rsidP="00071EAD">
            <w:pPr>
              <w:pStyle w:val="TAC"/>
            </w:pPr>
            <w:r w:rsidRPr="00321564">
              <w:t>-</w:t>
            </w:r>
          </w:p>
        </w:tc>
      </w:tr>
      <w:tr w:rsidR="00E4684D" w:rsidRPr="00630F7A" w14:paraId="7CED3BDF" w14:textId="77777777" w:rsidTr="00071EAD">
        <w:tc>
          <w:tcPr>
            <w:tcW w:w="654" w:type="dxa"/>
            <w:tcBorders>
              <w:top w:val="single" w:sz="4" w:space="0" w:color="auto"/>
              <w:left w:val="single" w:sz="4" w:space="0" w:color="auto"/>
              <w:bottom w:val="nil"/>
              <w:right w:val="single" w:sz="4" w:space="0" w:color="auto"/>
            </w:tcBorders>
            <w:hideMark/>
          </w:tcPr>
          <w:p w14:paraId="3B6AEB6F" w14:textId="77777777" w:rsidR="00E4684D" w:rsidRPr="00630F7A" w:rsidRDefault="00E4684D" w:rsidP="00071EAD">
            <w:pPr>
              <w:pStyle w:val="TAC"/>
              <w:spacing w:line="256" w:lineRule="auto"/>
              <w:rPr>
                <w:lang w:eastAsia="ja-JP"/>
              </w:rPr>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0FD6E34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41D91DF6"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415F4F0B"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068295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705FDD7" w14:textId="77777777" w:rsidR="00E4684D" w:rsidRPr="00630F7A" w:rsidRDefault="00E4684D" w:rsidP="00071EAD">
            <w:pPr>
              <w:pStyle w:val="TAC"/>
              <w:spacing w:line="256" w:lineRule="auto"/>
            </w:pPr>
            <w:r w:rsidRPr="00321564">
              <w:t>2145</w:t>
            </w:r>
          </w:p>
        </w:tc>
        <w:tc>
          <w:tcPr>
            <w:tcW w:w="808" w:type="dxa"/>
            <w:tcBorders>
              <w:top w:val="single" w:sz="4" w:space="0" w:color="auto"/>
              <w:left w:val="single" w:sz="4" w:space="0" w:color="auto"/>
              <w:bottom w:val="single" w:sz="4" w:space="0" w:color="auto"/>
              <w:right w:val="single" w:sz="4" w:space="0" w:color="auto"/>
            </w:tcBorders>
          </w:tcPr>
          <w:p w14:paraId="7BE7ECC8" w14:textId="77777777" w:rsidR="00E4684D" w:rsidRPr="00630F7A" w:rsidRDefault="00E4684D" w:rsidP="00071EAD">
            <w:pPr>
              <w:pStyle w:val="TAC"/>
              <w:spacing w:line="256" w:lineRule="auto"/>
            </w:pPr>
            <w:r w:rsidRPr="00321564">
              <w:t>429000</w:t>
            </w:r>
          </w:p>
        </w:tc>
        <w:tc>
          <w:tcPr>
            <w:tcW w:w="808" w:type="dxa"/>
            <w:tcBorders>
              <w:top w:val="single" w:sz="4" w:space="0" w:color="auto"/>
              <w:left w:val="single" w:sz="4" w:space="0" w:color="auto"/>
              <w:bottom w:val="single" w:sz="4" w:space="0" w:color="auto"/>
              <w:right w:val="single" w:sz="4" w:space="0" w:color="auto"/>
            </w:tcBorders>
          </w:tcPr>
          <w:p w14:paraId="0B73AE6B" w14:textId="77777777" w:rsidR="00E4684D" w:rsidRPr="00630F7A" w:rsidRDefault="00E4684D" w:rsidP="00071EAD">
            <w:pPr>
              <w:pStyle w:val="TAC"/>
              <w:spacing w:line="256" w:lineRule="auto"/>
            </w:pPr>
            <w:r w:rsidRPr="00321564">
              <w:t>2125.56</w:t>
            </w:r>
          </w:p>
        </w:tc>
        <w:tc>
          <w:tcPr>
            <w:tcW w:w="808" w:type="dxa"/>
            <w:tcBorders>
              <w:top w:val="single" w:sz="4" w:space="0" w:color="auto"/>
              <w:left w:val="single" w:sz="4" w:space="0" w:color="auto"/>
              <w:bottom w:val="single" w:sz="4" w:space="0" w:color="auto"/>
              <w:right w:val="single" w:sz="4" w:space="0" w:color="auto"/>
            </w:tcBorders>
          </w:tcPr>
          <w:p w14:paraId="6FF6F8CA" w14:textId="77777777" w:rsidR="00E4684D" w:rsidRPr="00630F7A" w:rsidRDefault="00E4684D" w:rsidP="00071EAD">
            <w:pPr>
              <w:pStyle w:val="TAC"/>
              <w:spacing w:line="256" w:lineRule="auto"/>
            </w:pPr>
            <w:r w:rsidRPr="00321564">
              <w:t>425112</w:t>
            </w:r>
          </w:p>
        </w:tc>
        <w:tc>
          <w:tcPr>
            <w:tcW w:w="808" w:type="dxa"/>
            <w:tcBorders>
              <w:top w:val="single" w:sz="4" w:space="0" w:color="auto"/>
              <w:left w:val="single" w:sz="4" w:space="0" w:color="auto"/>
              <w:bottom w:val="single" w:sz="4" w:space="0" w:color="auto"/>
              <w:right w:val="single" w:sz="4" w:space="0" w:color="auto"/>
            </w:tcBorders>
          </w:tcPr>
          <w:p w14:paraId="70B346E1"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28B31C5A" w14:textId="77777777" w:rsidR="00E4684D" w:rsidRPr="00630F7A" w:rsidRDefault="00E4684D" w:rsidP="00071EAD">
            <w:pPr>
              <w:pStyle w:val="TAC"/>
              <w:spacing w:line="256" w:lineRule="auto"/>
            </w:pPr>
            <w:r w:rsidRPr="00321564">
              <w:t>15</w:t>
            </w:r>
          </w:p>
        </w:tc>
        <w:tc>
          <w:tcPr>
            <w:tcW w:w="700" w:type="dxa"/>
            <w:tcBorders>
              <w:top w:val="single" w:sz="4" w:space="0" w:color="auto"/>
              <w:left w:val="single" w:sz="4" w:space="0" w:color="auto"/>
              <w:bottom w:val="single" w:sz="4" w:space="0" w:color="auto"/>
              <w:right w:val="single" w:sz="4" w:space="0" w:color="auto"/>
            </w:tcBorders>
          </w:tcPr>
          <w:p w14:paraId="7A5370D9" w14:textId="77777777" w:rsidR="00E4684D" w:rsidRPr="00630F7A" w:rsidRDefault="00E4684D" w:rsidP="00071EAD">
            <w:pPr>
              <w:pStyle w:val="TAC"/>
              <w:spacing w:line="256" w:lineRule="auto"/>
            </w:pPr>
            <w:r w:rsidRPr="00321564">
              <w:t>5319</w:t>
            </w:r>
          </w:p>
        </w:tc>
        <w:tc>
          <w:tcPr>
            <w:tcW w:w="808" w:type="dxa"/>
            <w:tcBorders>
              <w:top w:val="single" w:sz="4" w:space="0" w:color="auto"/>
              <w:left w:val="single" w:sz="4" w:space="0" w:color="auto"/>
              <w:bottom w:val="single" w:sz="4" w:space="0" w:color="auto"/>
              <w:right w:val="single" w:sz="4" w:space="0" w:color="auto"/>
            </w:tcBorders>
          </w:tcPr>
          <w:p w14:paraId="6E1D31F6" w14:textId="77777777" w:rsidR="00E4684D" w:rsidRPr="00630F7A" w:rsidRDefault="00E4684D" w:rsidP="00071EAD">
            <w:pPr>
              <w:pStyle w:val="TAC"/>
              <w:spacing w:line="256" w:lineRule="auto"/>
            </w:pPr>
            <w:r w:rsidRPr="00321564">
              <w:t>425550</w:t>
            </w:r>
          </w:p>
        </w:tc>
        <w:tc>
          <w:tcPr>
            <w:tcW w:w="594" w:type="dxa"/>
            <w:tcBorders>
              <w:top w:val="single" w:sz="4" w:space="0" w:color="auto"/>
              <w:left w:val="single" w:sz="4" w:space="0" w:color="auto"/>
              <w:bottom w:val="single" w:sz="4" w:space="0" w:color="auto"/>
              <w:right w:val="single" w:sz="4" w:space="0" w:color="auto"/>
            </w:tcBorders>
          </w:tcPr>
          <w:p w14:paraId="71129164" w14:textId="77777777" w:rsidR="00E4684D" w:rsidRPr="00630F7A" w:rsidRDefault="00E4684D" w:rsidP="00071EAD">
            <w:pPr>
              <w:pStyle w:val="TAC"/>
              <w:spacing w:line="256" w:lineRule="auto"/>
            </w:pPr>
            <w:r w:rsidRPr="00321564">
              <w:t>2</w:t>
            </w:r>
          </w:p>
        </w:tc>
        <w:tc>
          <w:tcPr>
            <w:tcW w:w="701" w:type="dxa"/>
            <w:tcBorders>
              <w:top w:val="single" w:sz="4" w:space="0" w:color="auto"/>
              <w:left w:val="single" w:sz="4" w:space="0" w:color="auto"/>
              <w:bottom w:val="single" w:sz="4" w:space="0" w:color="auto"/>
              <w:right w:val="single" w:sz="4" w:space="0" w:color="auto"/>
            </w:tcBorders>
          </w:tcPr>
          <w:p w14:paraId="7060A03D" w14:textId="77777777" w:rsidR="00E4684D" w:rsidRPr="00630F7A" w:rsidRDefault="00E4684D" w:rsidP="00071EAD">
            <w:pPr>
              <w:pStyle w:val="TAC"/>
              <w:spacing w:line="256" w:lineRule="auto"/>
            </w:pPr>
            <w:r w:rsidRPr="00321564">
              <w:t>0</w:t>
            </w:r>
          </w:p>
        </w:tc>
        <w:tc>
          <w:tcPr>
            <w:tcW w:w="700" w:type="dxa"/>
            <w:tcBorders>
              <w:top w:val="single" w:sz="4" w:space="0" w:color="auto"/>
              <w:left w:val="single" w:sz="4" w:space="0" w:color="auto"/>
              <w:bottom w:val="single" w:sz="4" w:space="0" w:color="auto"/>
              <w:right w:val="single" w:sz="4" w:space="0" w:color="auto"/>
            </w:tcBorders>
          </w:tcPr>
          <w:p w14:paraId="45F02830" w14:textId="77777777" w:rsidR="00E4684D" w:rsidRPr="00630F7A" w:rsidRDefault="00E4684D" w:rsidP="00071EAD">
            <w:pPr>
              <w:pStyle w:val="TAC"/>
              <w:spacing w:line="256" w:lineRule="auto"/>
            </w:pPr>
            <w:r w:rsidRPr="00321564">
              <w:t>1 (2)</w:t>
            </w:r>
          </w:p>
        </w:tc>
        <w:tc>
          <w:tcPr>
            <w:tcW w:w="808" w:type="dxa"/>
            <w:tcBorders>
              <w:top w:val="single" w:sz="4" w:space="0" w:color="auto"/>
              <w:left w:val="single" w:sz="4" w:space="0" w:color="auto"/>
              <w:bottom w:val="single" w:sz="4" w:space="0" w:color="auto"/>
              <w:right w:val="single" w:sz="4" w:space="0" w:color="auto"/>
            </w:tcBorders>
          </w:tcPr>
          <w:p w14:paraId="2942A629" w14:textId="77777777" w:rsidR="00E4684D" w:rsidRPr="00630F7A" w:rsidRDefault="00E4684D" w:rsidP="00071EAD">
            <w:pPr>
              <w:pStyle w:val="TAC"/>
              <w:spacing w:line="256" w:lineRule="auto"/>
            </w:pPr>
            <w:r w:rsidRPr="00321564">
              <w:t>2</w:t>
            </w:r>
          </w:p>
        </w:tc>
      </w:tr>
      <w:tr w:rsidR="00E4684D" w:rsidRPr="00630F7A" w14:paraId="41DB4898" w14:textId="77777777" w:rsidTr="00071EAD">
        <w:tc>
          <w:tcPr>
            <w:tcW w:w="654" w:type="dxa"/>
            <w:tcBorders>
              <w:top w:val="nil"/>
              <w:left w:val="single" w:sz="4" w:space="0" w:color="auto"/>
              <w:bottom w:val="nil"/>
              <w:right w:val="single" w:sz="4" w:space="0" w:color="auto"/>
            </w:tcBorders>
          </w:tcPr>
          <w:p w14:paraId="341ED71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1E2D872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6FD85"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858B80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E99914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4683B39" w14:textId="77777777" w:rsidR="00E4684D" w:rsidRPr="00630F7A" w:rsidRDefault="00E4684D" w:rsidP="00071EAD">
            <w:pPr>
              <w:pStyle w:val="TAC"/>
              <w:spacing w:line="256" w:lineRule="auto"/>
            </w:pPr>
            <w:r w:rsidRPr="00321564">
              <w:t>2160</w:t>
            </w:r>
          </w:p>
        </w:tc>
        <w:tc>
          <w:tcPr>
            <w:tcW w:w="808" w:type="dxa"/>
            <w:tcBorders>
              <w:top w:val="single" w:sz="4" w:space="0" w:color="auto"/>
              <w:left w:val="single" w:sz="4" w:space="0" w:color="auto"/>
              <w:bottom w:val="single" w:sz="4" w:space="0" w:color="auto"/>
              <w:right w:val="single" w:sz="4" w:space="0" w:color="auto"/>
            </w:tcBorders>
          </w:tcPr>
          <w:p w14:paraId="1DB4C40A" w14:textId="77777777" w:rsidR="00E4684D" w:rsidRPr="00630F7A" w:rsidRDefault="00E4684D" w:rsidP="00071EAD">
            <w:pPr>
              <w:pStyle w:val="TAC"/>
              <w:spacing w:line="256" w:lineRule="auto"/>
            </w:pPr>
            <w:r w:rsidRPr="00321564">
              <w:t>432000</w:t>
            </w:r>
          </w:p>
        </w:tc>
        <w:tc>
          <w:tcPr>
            <w:tcW w:w="808" w:type="dxa"/>
            <w:tcBorders>
              <w:top w:val="single" w:sz="4" w:space="0" w:color="auto"/>
              <w:left w:val="single" w:sz="4" w:space="0" w:color="auto"/>
              <w:bottom w:val="single" w:sz="4" w:space="0" w:color="auto"/>
              <w:right w:val="single" w:sz="4" w:space="0" w:color="auto"/>
            </w:tcBorders>
          </w:tcPr>
          <w:p w14:paraId="3AD16E4D" w14:textId="77777777" w:rsidR="00E4684D" w:rsidRPr="00630F7A" w:rsidRDefault="00E4684D" w:rsidP="00071EAD">
            <w:pPr>
              <w:pStyle w:val="TAC"/>
              <w:spacing w:line="256" w:lineRule="auto"/>
            </w:pPr>
            <w:r w:rsidRPr="00321564">
              <w:t>2140.56</w:t>
            </w:r>
          </w:p>
        </w:tc>
        <w:tc>
          <w:tcPr>
            <w:tcW w:w="808" w:type="dxa"/>
            <w:tcBorders>
              <w:top w:val="single" w:sz="4" w:space="0" w:color="auto"/>
              <w:left w:val="single" w:sz="4" w:space="0" w:color="auto"/>
              <w:bottom w:val="single" w:sz="4" w:space="0" w:color="auto"/>
              <w:right w:val="single" w:sz="4" w:space="0" w:color="auto"/>
            </w:tcBorders>
          </w:tcPr>
          <w:p w14:paraId="0F81626F" w14:textId="77777777" w:rsidR="00E4684D" w:rsidRPr="00630F7A" w:rsidRDefault="00E4684D" w:rsidP="00071EAD">
            <w:pPr>
              <w:pStyle w:val="TAC"/>
              <w:spacing w:line="256" w:lineRule="auto"/>
            </w:pPr>
            <w:r w:rsidRPr="00321564">
              <w:t>428112</w:t>
            </w:r>
          </w:p>
        </w:tc>
        <w:tc>
          <w:tcPr>
            <w:tcW w:w="808" w:type="dxa"/>
            <w:tcBorders>
              <w:top w:val="single" w:sz="4" w:space="0" w:color="auto"/>
              <w:left w:val="single" w:sz="4" w:space="0" w:color="auto"/>
              <w:bottom w:val="single" w:sz="4" w:space="0" w:color="auto"/>
              <w:right w:val="single" w:sz="4" w:space="0" w:color="auto"/>
            </w:tcBorders>
          </w:tcPr>
          <w:p w14:paraId="71A9E35C"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1D84329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39683FA" w14:textId="77777777" w:rsidR="00E4684D" w:rsidRPr="00630F7A" w:rsidRDefault="00E4684D" w:rsidP="00071EAD">
            <w:pPr>
              <w:pStyle w:val="TAC"/>
              <w:spacing w:line="256" w:lineRule="auto"/>
            </w:pPr>
            <w:r w:rsidRPr="00321564">
              <w:t>5358</w:t>
            </w:r>
          </w:p>
        </w:tc>
        <w:tc>
          <w:tcPr>
            <w:tcW w:w="808" w:type="dxa"/>
            <w:tcBorders>
              <w:top w:val="single" w:sz="4" w:space="0" w:color="auto"/>
              <w:left w:val="single" w:sz="4" w:space="0" w:color="auto"/>
              <w:bottom w:val="single" w:sz="4" w:space="0" w:color="auto"/>
              <w:right w:val="single" w:sz="4" w:space="0" w:color="auto"/>
            </w:tcBorders>
          </w:tcPr>
          <w:p w14:paraId="705210F1" w14:textId="77777777" w:rsidR="00E4684D" w:rsidRPr="00630F7A" w:rsidRDefault="00E4684D" w:rsidP="00071EAD">
            <w:pPr>
              <w:pStyle w:val="TAC"/>
              <w:spacing w:line="256" w:lineRule="auto"/>
            </w:pPr>
            <w:r w:rsidRPr="00321564">
              <w:t>428670</w:t>
            </w:r>
          </w:p>
        </w:tc>
        <w:tc>
          <w:tcPr>
            <w:tcW w:w="594" w:type="dxa"/>
            <w:tcBorders>
              <w:top w:val="single" w:sz="4" w:space="0" w:color="auto"/>
              <w:left w:val="single" w:sz="4" w:space="0" w:color="auto"/>
              <w:bottom w:val="single" w:sz="4" w:space="0" w:color="auto"/>
              <w:right w:val="single" w:sz="4" w:space="0" w:color="auto"/>
            </w:tcBorders>
          </w:tcPr>
          <w:p w14:paraId="1760E8F6" w14:textId="77777777" w:rsidR="00E4684D" w:rsidRPr="00630F7A" w:rsidRDefault="00E4684D" w:rsidP="00071EAD">
            <w:pPr>
              <w:pStyle w:val="TAC"/>
              <w:spacing w:line="256" w:lineRule="auto"/>
            </w:pPr>
            <w:r w:rsidRPr="00321564">
              <w:t>6</w:t>
            </w:r>
          </w:p>
        </w:tc>
        <w:tc>
          <w:tcPr>
            <w:tcW w:w="701" w:type="dxa"/>
            <w:tcBorders>
              <w:top w:val="single" w:sz="4" w:space="0" w:color="auto"/>
              <w:left w:val="single" w:sz="4" w:space="0" w:color="auto"/>
              <w:bottom w:val="single" w:sz="4" w:space="0" w:color="auto"/>
              <w:right w:val="single" w:sz="4" w:space="0" w:color="auto"/>
            </w:tcBorders>
          </w:tcPr>
          <w:p w14:paraId="7BD5DF22" w14:textId="77777777" w:rsidR="00E4684D" w:rsidRPr="00630F7A" w:rsidRDefault="00E4684D" w:rsidP="00071EAD">
            <w:pPr>
              <w:pStyle w:val="TAC"/>
              <w:spacing w:line="256" w:lineRule="auto"/>
            </w:pPr>
            <w:r w:rsidRPr="00321564">
              <w:t>1</w:t>
            </w:r>
          </w:p>
        </w:tc>
        <w:tc>
          <w:tcPr>
            <w:tcW w:w="700" w:type="dxa"/>
            <w:tcBorders>
              <w:top w:val="single" w:sz="4" w:space="0" w:color="auto"/>
              <w:left w:val="single" w:sz="4" w:space="0" w:color="auto"/>
              <w:bottom w:val="single" w:sz="4" w:space="0" w:color="auto"/>
              <w:right w:val="single" w:sz="4" w:space="0" w:color="auto"/>
            </w:tcBorders>
          </w:tcPr>
          <w:p w14:paraId="56DE1D47" w14:textId="77777777" w:rsidR="00E4684D" w:rsidRPr="00630F7A" w:rsidRDefault="00E4684D" w:rsidP="00071EAD">
            <w:pPr>
              <w:pStyle w:val="TAC"/>
              <w:spacing w:line="256" w:lineRule="auto"/>
            </w:pPr>
            <w:r w:rsidRPr="00321564">
              <w:t>2 (4)</w:t>
            </w:r>
          </w:p>
        </w:tc>
        <w:tc>
          <w:tcPr>
            <w:tcW w:w="808" w:type="dxa"/>
            <w:tcBorders>
              <w:top w:val="single" w:sz="4" w:space="0" w:color="auto"/>
              <w:left w:val="single" w:sz="4" w:space="0" w:color="auto"/>
              <w:bottom w:val="single" w:sz="4" w:space="0" w:color="auto"/>
              <w:right w:val="single" w:sz="4" w:space="0" w:color="auto"/>
            </w:tcBorders>
          </w:tcPr>
          <w:p w14:paraId="2216056F" w14:textId="77777777" w:rsidR="00E4684D" w:rsidRPr="00630F7A" w:rsidRDefault="00E4684D" w:rsidP="00071EAD">
            <w:pPr>
              <w:pStyle w:val="TAC"/>
              <w:spacing w:line="256" w:lineRule="auto"/>
            </w:pPr>
            <w:r w:rsidRPr="00321564">
              <w:t>5</w:t>
            </w:r>
          </w:p>
        </w:tc>
      </w:tr>
      <w:tr w:rsidR="00E4684D" w:rsidRPr="00630F7A" w14:paraId="567414DD" w14:textId="77777777" w:rsidTr="00071EAD">
        <w:tc>
          <w:tcPr>
            <w:tcW w:w="654" w:type="dxa"/>
            <w:tcBorders>
              <w:top w:val="nil"/>
              <w:left w:val="single" w:sz="4" w:space="0" w:color="auto"/>
              <w:bottom w:val="nil"/>
              <w:right w:val="single" w:sz="4" w:space="0" w:color="auto"/>
            </w:tcBorders>
          </w:tcPr>
          <w:p w14:paraId="147CBDD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108AE986" w14:textId="77777777" w:rsidR="00E4684D" w:rsidRPr="00630F7A" w:rsidRDefault="00E4684D" w:rsidP="00071EAD">
            <w:pPr>
              <w:pStyle w:val="TAC"/>
              <w:spacing w:line="256" w:lineRule="auto"/>
            </w:pPr>
            <w:r>
              <w:rPr>
                <w:rFonts w:hint="eastAsia"/>
                <w:lang w:eastAsia="ja-JP"/>
              </w:rPr>
              <w:t>4</w:t>
            </w:r>
            <w:r w:rsidRPr="00630F7A">
              <w:t>0</w:t>
            </w:r>
          </w:p>
        </w:tc>
        <w:tc>
          <w:tcPr>
            <w:tcW w:w="700" w:type="dxa"/>
            <w:tcBorders>
              <w:top w:val="single" w:sz="4" w:space="0" w:color="auto"/>
              <w:left w:val="single" w:sz="4" w:space="0" w:color="auto"/>
              <w:bottom w:val="nil"/>
              <w:right w:val="single" w:sz="4" w:space="0" w:color="auto"/>
            </w:tcBorders>
          </w:tcPr>
          <w:p w14:paraId="3C2D710D"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3656E27B"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3E3B4B98"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CFE7EE" w14:textId="77777777" w:rsidR="00E4684D" w:rsidRPr="00630F7A" w:rsidRDefault="00E4684D" w:rsidP="00071EAD">
            <w:pPr>
              <w:pStyle w:val="TAC"/>
              <w:spacing w:line="256" w:lineRule="auto"/>
            </w:pPr>
            <w:r w:rsidRPr="00321564">
              <w:t>1745</w:t>
            </w:r>
          </w:p>
        </w:tc>
        <w:tc>
          <w:tcPr>
            <w:tcW w:w="808" w:type="dxa"/>
            <w:tcBorders>
              <w:top w:val="single" w:sz="4" w:space="0" w:color="auto"/>
              <w:left w:val="single" w:sz="4" w:space="0" w:color="auto"/>
              <w:bottom w:val="single" w:sz="4" w:space="0" w:color="auto"/>
              <w:right w:val="single" w:sz="4" w:space="0" w:color="auto"/>
            </w:tcBorders>
          </w:tcPr>
          <w:p w14:paraId="5A01438A" w14:textId="77777777" w:rsidR="00E4684D" w:rsidRPr="00630F7A" w:rsidRDefault="00E4684D" w:rsidP="00071EAD">
            <w:pPr>
              <w:pStyle w:val="TAC"/>
              <w:spacing w:line="256" w:lineRule="auto"/>
            </w:pPr>
            <w:r w:rsidRPr="00321564">
              <w:t>349000</w:t>
            </w:r>
          </w:p>
        </w:tc>
        <w:tc>
          <w:tcPr>
            <w:tcW w:w="808" w:type="dxa"/>
            <w:tcBorders>
              <w:top w:val="single" w:sz="4" w:space="0" w:color="auto"/>
              <w:left w:val="single" w:sz="4" w:space="0" w:color="auto"/>
              <w:bottom w:val="single" w:sz="4" w:space="0" w:color="auto"/>
              <w:right w:val="single" w:sz="4" w:space="0" w:color="auto"/>
            </w:tcBorders>
          </w:tcPr>
          <w:p w14:paraId="7D88FA2B" w14:textId="77777777" w:rsidR="00E4684D" w:rsidRPr="00630F7A" w:rsidRDefault="00E4684D" w:rsidP="00071EAD">
            <w:pPr>
              <w:pStyle w:val="TAC"/>
              <w:spacing w:line="256" w:lineRule="auto"/>
            </w:pPr>
            <w:r w:rsidRPr="00321564">
              <w:t>1725.56</w:t>
            </w:r>
          </w:p>
        </w:tc>
        <w:tc>
          <w:tcPr>
            <w:tcW w:w="808" w:type="dxa"/>
            <w:tcBorders>
              <w:top w:val="single" w:sz="4" w:space="0" w:color="auto"/>
              <w:left w:val="single" w:sz="4" w:space="0" w:color="auto"/>
              <w:bottom w:val="single" w:sz="4" w:space="0" w:color="auto"/>
              <w:right w:val="single" w:sz="4" w:space="0" w:color="auto"/>
            </w:tcBorders>
          </w:tcPr>
          <w:p w14:paraId="0AF23930" w14:textId="77777777" w:rsidR="00E4684D" w:rsidRPr="00630F7A" w:rsidRDefault="00E4684D" w:rsidP="00071EAD">
            <w:pPr>
              <w:pStyle w:val="TAC"/>
              <w:spacing w:line="256" w:lineRule="auto"/>
            </w:pPr>
            <w:r w:rsidRPr="00321564">
              <w:t>345112</w:t>
            </w:r>
          </w:p>
        </w:tc>
        <w:tc>
          <w:tcPr>
            <w:tcW w:w="808" w:type="dxa"/>
            <w:tcBorders>
              <w:top w:val="single" w:sz="4" w:space="0" w:color="auto"/>
              <w:left w:val="single" w:sz="4" w:space="0" w:color="auto"/>
              <w:bottom w:val="single" w:sz="4" w:space="0" w:color="auto"/>
              <w:right w:val="single" w:sz="4" w:space="0" w:color="auto"/>
            </w:tcBorders>
          </w:tcPr>
          <w:p w14:paraId="098899C4"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587FB7F0"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36C053D2"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B5C6CC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3C56DFF"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7819C4D2"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0FA0AFCB"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284A9D5" w14:textId="77777777" w:rsidR="00E4684D" w:rsidRPr="00630F7A" w:rsidRDefault="00E4684D" w:rsidP="00071EAD">
            <w:pPr>
              <w:pStyle w:val="TAC"/>
              <w:spacing w:line="256" w:lineRule="auto"/>
            </w:pPr>
            <w:r w:rsidRPr="00321564">
              <w:t>-</w:t>
            </w:r>
          </w:p>
        </w:tc>
      </w:tr>
      <w:tr w:rsidR="00E4684D" w:rsidRPr="00630F7A" w14:paraId="00145EBD" w14:textId="77777777" w:rsidTr="00071EAD">
        <w:tc>
          <w:tcPr>
            <w:tcW w:w="654" w:type="dxa"/>
            <w:tcBorders>
              <w:top w:val="nil"/>
              <w:left w:val="single" w:sz="4" w:space="0" w:color="auto"/>
              <w:bottom w:val="nil"/>
              <w:right w:val="single" w:sz="4" w:space="0" w:color="auto"/>
            </w:tcBorders>
          </w:tcPr>
          <w:p w14:paraId="3E513CE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D992801"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07A084E9"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4178A41"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61FAE84"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876BBB3" w14:textId="77777777" w:rsidR="00E4684D" w:rsidRPr="00630F7A" w:rsidRDefault="00E4684D" w:rsidP="00071EAD">
            <w:pPr>
              <w:pStyle w:val="TAC"/>
              <w:spacing w:line="256" w:lineRule="auto"/>
            </w:pPr>
            <w:r w:rsidRPr="00321564">
              <w:t>1760</w:t>
            </w:r>
          </w:p>
        </w:tc>
        <w:tc>
          <w:tcPr>
            <w:tcW w:w="808" w:type="dxa"/>
            <w:tcBorders>
              <w:top w:val="single" w:sz="4" w:space="0" w:color="auto"/>
              <w:left w:val="single" w:sz="4" w:space="0" w:color="auto"/>
              <w:bottom w:val="single" w:sz="4" w:space="0" w:color="auto"/>
              <w:right w:val="single" w:sz="4" w:space="0" w:color="auto"/>
            </w:tcBorders>
          </w:tcPr>
          <w:p w14:paraId="4E0B68EA" w14:textId="77777777" w:rsidR="00E4684D" w:rsidRPr="00630F7A" w:rsidRDefault="00E4684D" w:rsidP="00071EAD">
            <w:pPr>
              <w:pStyle w:val="TAC"/>
              <w:spacing w:line="256" w:lineRule="auto"/>
            </w:pPr>
            <w:r w:rsidRPr="00321564">
              <w:t>352000</w:t>
            </w:r>
          </w:p>
        </w:tc>
        <w:tc>
          <w:tcPr>
            <w:tcW w:w="808" w:type="dxa"/>
            <w:tcBorders>
              <w:top w:val="single" w:sz="4" w:space="0" w:color="auto"/>
              <w:left w:val="single" w:sz="4" w:space="0" w:color="auto"/>
              <w:bottom w:val="single" w:sz="4" w:space="0" w:color="auto"/>
              <w:right w:val="single" w:sz="4" w:space="0" w:color="auto"/>
            </w:tcBorders>
          </w:tcPr>
          <w:p w14:paraId="26C4BD44" w14:textId="77777777" w:rsidR="00E4684D" w:rsidRPr="00630F7A" w:rsidRDefault="00E4684D" w:rsidP="00071EAD">
            <w:pPr>
              <w:pStyle w:val="TAC"/>
              <w:spacing w:line="256" w:lineRule="auto"/>
            </w:pPr>
            <w:r w:rsidRPr="00321564">
              <w:t>1740.56</w:t>
            </w:r>
          </w:p>
        </w:tc>
        <w:tc>
          <w:tcPr>
            <w:tcW w:w="808" w:type="dxa"/>
            <w:tcBorders>
              <w:top w:val="single" w:sz="4" w:space="0" w:color="auto"/>
              <w:left w:val="single" w:sz="4" w:space="0" w:color="auto"/>
              <w:bottom w:val="single" w:sz="4" w:space="0" w:color="auto"/>
              <w:right w:val="single" w:sz="4" w:space="0" w:color="auto"/>
            </w:tcBorders>
          </w:tcPr>
          <w:p w14:paraId="649D8E87" w14:textId="77777777" w:rsidR="00E4684D" w:rsidRPr="00630F7A" w:rsidRDefault="00E4684D" w:rsidP="00071EAD">
            <w:pPr>
              <w:pStyle w:val="TAC"/>
              <w:spacing w:line="256" w:lineRule="auto"/>
            </w:pPr>
            <w:r w:rsidRPr="00321564">
              <w:t>348112</w:t>
            </w:r>
          </w:p>
        </w:tc>
        <w:tc>
          <w:tcPr>
            <w:tcW w:w="808" w:type="dxa"/>
            <w:tcBorders>
              <w:top w:val="single" w:sz="4" w:space="0" w:color="auto"/>
              <w:left w:val="single" w:sz="4" w:space="0" w:color="auto"/>
              <w:bottom w:val="single" w:sz="4" w:space="0" w:color="auto"/>
              <w:right w:val="single" w:sz="4" w:space="0" w:color="auto"/>
            </w:tcBorders>
          </w:tcPr>
          <w:p w14:paraId="0B71AD0F"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2308CE06"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23D49127"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CD137E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15A24E7"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2A46B485"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75881CDE"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1C86697" w14:textId="77777777" w:rsidR="00E4684D" w:rsidRPr="00630F7A" w:rsidRDefault="00E4684D" w:rsidP="00071EAD">
            <w:pPr>
              <w:pStyle w:val="TAC"/>
              <w:spacing w:line="256" w:lineRule="auto"/>
            </w:pPr>
            <w:r w:rsidRPr="00321564">
              <w:t>-</w:t>
            </w:r>
          </w:p>
        </w:tc>
      </w:tr>
      <w:tr w:rsidR="00E4684D" w:rsidRPr="00630F7A" w14:paraId="49A6935C"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28832EC3" w14:textId="77777777" w:rsidR="00E4684D" w:rsidRPr="00630F7A" w:rsidRDefault="00E4684D" w:rsidP="00071EAD">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BA5BEDB"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3097C67E"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1670041F" w:rsidR="006A2AF8" w:rsidRDefault="006A2AF8" w:rsidP="00E4684D">
      <w:pPr>
        <w:rPr>
          <w:rFonts w:eastAsiaTheme="minorEastAsia"/>
        </w:rPr>
      </w:pPr>
    </w:p>
    <w:p w14:paraId="3E9556A2" w14:textId="77777777" w:rsidR="00E4684D" w:rsidRPr="00630F7A" w:rsidRDefault="00E4684D" w:rsidP="00E4684D">
      <w:pPr>
        <w:pStyle w:val="TH"/>
        <w:keepNext w:val="0"/>
        <w:keepLines w:val="0"/>
        <w:widowControl w:val="0"/>
      </w:pPr>
      <w:r w:rsidRPr="00630F7A">
        <w:t>Table 5.2.2.1.66-</w:t>
      </w:r>
      <w:r>
        <w:rPr>
          <w:rFonts w:hint="eastAsia"/>
          <w:lang w:eastAsia="ja-JP"/>
        </w:rPr>
        <w:t>2</w:t>
      </w:r>
      <w:r w:rsidRPr="00630F7A">
        <w:t xml:space="preserve">: Test frequencies for NR operating band n66, uplink and downlink channel bandwidth combinations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260C0E9A"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022947D7" w14:textId="77777777" w:rsidR="00E4684D" w:rsidRPr="00630F7A" w:rsidRDefault="00E4684D" w:rsidP="00071EAD">
            <w:pPr>
              <w:pStyle w:val="TAH"/>
              <w:spacing w:line="256" w:lineRule="auto"/>
            </w:pPr>
            <w:r w:rsidRPr="00630F7A">
              <w:lastRenderedPageBreak/>
              <w:t>UL/DLCBW</w:t>
            </w:r>
          </w:p>
          <w:p w14:paraId="04B5C56C" w14:textId="77777777" w:rsidR="00E4684D" w:rsidRPr="00630F7A" w:rsidRDefault="00E4684D" w:rsidP="00071EAD">
            <w:pPr>
              <w:pStyle w:val="TAH"/>
              <w:spacing w:line="256" w:lineRule="auto"/>
            </w:pPr>
            <w:r w:rsidRPr="00630F7A">
              <w:t>Combination</w:t>
            </w:r>
          </w:p>
          <w:p w14:paraId="4C636A32" w14:textId="77777777" w:rsidR="00E4684D" w:rsidRPr="00630F7A" w:rsidRDefault="00E4684D" w:rsidP="00071EAD">
            <w:pPr>
              <w:pStyle w:val="TAH"/>
              <w:spacing w:line="256" w:lineRule="auto"/>
            </w:pPr>
            <w:r w:rsidRPr="00630F7A">
              <w:t>(Asymmetric BCS)</w:t>
            </w:r>
          </w:p>
          <w:p w14:paraId="1CEDE636"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6DA558F1"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B51FFA5" w14:textId="77777777" w:rsidR="00E4684D" w:rsidRPr="00630F7A" w:rsidRDefault="00E4684D" w:rsidP="00071EAD">
            <w:pPr>
              <w:pStyle w:val="TAH"/>
              <w:spacing w:line="256" w:lineRule="auto"/>
              <w:rPr>
                <w:i/>
              </w:rPr>
            </w:pPr>
            <w:r w:rsidRPr="00630F7A">
              <w:rPr>
                <w:i/>
              </w:rPr>
              <w:t>carrierBandwidth</w:t>
            </w:r>
          </w:p>
          <w:p w14:paraId="13C964F0"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303218BD"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CEBE46D" w14:textId="77777777" w:rsidR="00E4684D" w:rsidRPr="00630F7A" w:rsidRDefault="00E4684D" w:rsidP="00071EAD">
            <w:pPr>
              <w:pStyle w:val="TAH"/>
              <w:spacing w:line="256" w:lineRule="auto"/>
            </w:pPr>
            <w:r w:rsidRPr="00630F7A">
              <w:t>Carrier centre</w:t>
            </w:r>
          </w:p>
          <w:p w14:paraId="50A6F44D"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2FF70B7C" w14:textId="77777777" w:rsidR="00E4684D" w:rsidRPr="00630F7A" w:rsidRDefault="00E4684D" w:rsidP="00071EAD">
            <w:pPr>
              <w:pStyle w:val="TAH"/>
              <w:spacing w:line="256" w:lineRule="auto"/>
            </w:pPr>
            <w:r w:rsidRPr="00630F7A">
              <w:t>Carrier centre</w:t>
            </w:r>
          </w:p>
          <w:p w14:paraId="338061E6"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5F3883D4"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16263C9A"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3EF9897"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29BDBEFC" w14:textId="77777777" w:rsidR="00E4684D" w:rsidRPr="00630F7A" w:rsidRDefault="00E4684D" w:rsidP="00071EAD">
            <w:pPr>
              <w:pStyle w:val="TAH"/>
              <w:spacing w:line="256" w:lineRule="auto"/>
            </w:pPr>
            <w:r w:rsidRPr="00630F7A">
              <w:t>SS block SCS</w:t>
            </w:r>
          </w:p>
          <w:p w14:paraId="6F549320"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1A9D1AB4"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18162A68" w14:textId="77777777" w:rsidR="00E4684D" w:rsidRPr="00630F7A" w:rsidRDefault="00E4684D" w:rsidP="00071EAD">
            <w:pPr>
              <w:pStyle w:val="TAH"/>
              <w:spacing w:line="256" w:lineRule="auto"/>
              <w:rPr>
                <w:i/>
              </w:rPr>
            </w:pPr>
            <w:r w:rsidRPr="00630F7A">
              <w:rPr>
                <w:i/>
              </w:rPr>
              <w:t>absoluteFrequencySSB</w:t>
            </w:r>
          </w:p>
          <w:p w14:paraId="2565A868"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47FA6257" w14:textId="77777777" w:rsidR="00E4684D" w:rsidRPr="00630F7A" w:rsidRDefault="00E4684D" w:rsidP="00071EAD">
            <w:pPr>
              <w:pStyle w:val="TAH"/>
              <w:spacing w:line="256" w:lineRule="auto"/>
            </w:pPr>
            <w:r w:rsidRPr="00630F7A">
              <w:rPr>
                <w:color w:val="000000"/>
                <w:position w:val="-10"/>
              </w:rPr>
              <w:object w:dxaOrig="480" w:dyaOrig="360" w14:anchorId="68A9364F">
                <v:shape id="_x0000_i1053" type="#_x0000_t75" style="width:24pt;height:18.75pt" o:ole="">
                  <v:imagedata r:id="rId15" o:title=""/>
                </v:shape>
                <o:OLEObject Type="Embed" ProgID="Equation.3" ShapeID="_x0000_i1053" DrawAspect="Content" ObjectID="_1821459709" r:id="rId42"/>
              </w:object>
            </w:r>
          </w:p>
        </w:tc>
        <w:tc>
          <w:tcPr>
            <w:tcW w:w="701" w:type="dxa"/>
            <w:tcBorders>
              <w:top w:val="single" w:sz="4" w:space="0" w:color="auto"/>
              <w:left w:val="single" w:sz="4" w:space="0" w:color="auto"/>
              <w:bottom w:val="single" w:sz="4" w:space="0" w:color="auto"/>
              <w:right w:val="single" w:sz="4" w:space="0" w:color="auto"/>
            </w:tcBorders>
            <w:hideMark/>
          </w:tcPr>
          <w:p w14:paraId="6B9B852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485062C4"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4EE9D032"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AE4E394" w14:textId="77777777" w:rsidR="00E4684D" w:rsidRPr="00630F7A" w:rsidRDefault="00E4684D" w:rsidP="00071EAD">
            <w:pPr>
              <w:pStyle w:val="TAH"/>
              <w:spacing w:line="256" w:lineRule="auto"/>
            </w:pPr>
            <w:r w:rsidRPr="00630F7A">
              <w:t>CORESET#0 Index</w:t>
            </w:r>
            <w:r w:rsidRPr="00630F7A">
              <w:rPr>
                <w:b w:val="0"/>
              </w:rPr>
              <w:t xml:space="preserve"> (Offset</w:t>
            </w:r>
          </w:p>
          <w:p w14:paraId="39FBA7AB"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065C0B30"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1425EF88" w14:textId="77777777" w:rsidR="00E4684D" w:rsidRPr="00630F7A" w:rsidRDefault="00E4684D" w:rsidP="00071EAD">
            <w:pPr>
              <w:pStyle w:val="TAH"/>
              <w:spacing w:line="256" w:lineRule="auto"/>
            </w:pPr>
            <w:r w:rsidRPr="00630F7A">
              <w:t>offsetToPointA</w:t>
            </w:r>
            <w:r w:rsidRPr="00630F7A">
              <w:br/>
              <w:t>(SIB1)</w:t>
            </w:r>
          </w:p>
          <w:p w14:paraId="0E62E5A3" w14:textId="77777777" w:rsidR="00E4684D" w:rsidRPr="00630F7A" w:rsidRDefault="00E4684D" w:rsidP="00071EAD">
            <w:pPr>
              <w:pStyle w:val="TAH"/>
              <w:spacing w:line="256" w:lineRule="auto"/>
            </w:pPr>
            <w:r w:rsidRPr="00630F7A">
              <w:t>[PRBs]</w:t>
            </w:r>
          </w:p>
          <w:p w14:paraId="03105EA8" w14:textId="77777777" w:rsidR="00E4684D" w:rsidRPr="00630F7A" w:rsidRDefault="00E4684D" w:rsidP="00071EAD">
            <w:pPr>
              <w:pStyle w:val="TAH"/>
              <w:spacing w:line="256" w:lineRule="auto"/>
            </w:pPr>
            <w:r w:rsidRPr="00630F7A">
              <w:t>Note 1</w:t>
            </w:r>
          </w:p>
        </w:tc>
      </w:tr>
      <w:tr w:rsidR="00E4684D" w:rsidRPr="00630F7A" w14:paraId="307C5E67" w14:textId="77777777" w:rsidTr="00071EAD">
        <w:tc>
          <w:tcPr>
            <w:tcW w:w="654" w:type="dxa"/>
            <w:tcBorders>
              <w:top w:val="single" w:sz="4" w:space="0" w:color="auto"/>
              <w:left w:val="single" w:sz="4" w:space="0" w:color="auto"/>
              <w:bottom w:val="nil"/>
              <w:right w:val="single" w:sz="4" w:space="0" w:color="auto"/>
            </w:tcBorders>
            <w:hideMark/>
          </w:tcPr>
          <w:p w14:paraId="3798ECEF" w14:textId="77777777" w:rsidR="00E4684D" w:rsidRPr="00630F7A" w:rsidRDefault="00E4684D" w:rsidP="00071EAD">
            <w:pPr>
              <w:pStyle w:val="TAC"/>
              <w:spacing w:line="256" w:lineRule="auto"/>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00C66625"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6493A55"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524FC51E"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949E6F7"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2E6E1F"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27434D5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5BF9DCCA" w14:textId="77777777" w:rsidR="00E4684D" w:rsidRPr="00630F7A" w:rsidRDefault="00E4684D" w:rsidP="00071EAD">
            <w:pPr>
              <w:pStyle w:val="TAC"/>
            </w:pPr>
            <w:r>
              <w:rPr>
                <w:rFonts w:hint="eastAsia"/>
                <w:color w:val="000000"/>
              </w:rPr>
              <w:t>2135.82</w:t>
            </w:r>
          </w:p>
        </w:tc>
        <w:tc>
          <w:tcPr>
            <w:tcW w:w="808" w:type="dxa"/>
            <w:tcBorders>
              <w:top w:val="single" w:sz="4" w:space="0" w:color="auto"/>
              <w:left w:val="single" w:sz="4" w:space="0" w:color="auto"/>
              <w:bottom w:val="single" w:sz="4" w:space="0" w:color="auto"/>
              <w:right w:val="single" w:sz="4" w:space="0" w:color="auto"/>
            </w:tcBorders>
          </w:tcPr>
          <w:p w14:paraId="1B98235A" w14:textId="77777777" w:rsidR="00E4684D" w:rsidRPr="00630F7A" w:rsidRDefault="00E4684D" w:rsidP="00071EAD">
            <w:pPr>
              <w:pStyle w:val="TAC"/>
            </w:pPr>
            <w:r>
              <w:rPr>
                <w:rFonts w:hint="eastAsia"/>
                <w:color w:val="000000"/>
              </w:rPr>
              <w:t>427164</w:t>
            </w:r>
          </w:p>
        </w:tc>
        <w:tc>
          <w:tcPr>
            <w:tcW w:w="808" w:type="dxa"/>
            <w:tcBorders>
              <w:top w:val="single" w:sz="4" w:space="0" w:color="auto"/>
              <w:left w:val="single" w:sz="4" w:space="0" w:color="auto"/>
              <w:bottom w:val="single" w:sz="4" w:space="0" w:color="auto"/>
              <w:right w:val="single" w:sz="4" w:space="0" w:color="auto"/>
            </w:tcBorders>
          </w:tcPr>
          <w:p w14:paraId="3690F1BD"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7196A26B"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3AE1DD01" w14:textId="77777777" w:rsidR="00E4684D" w:rsidRPr="00630F7A" w:rsidRDefault="00E4684D" w:rsidP="00071EAD">
            <w:pPr>
              <w:pStyle w:val="TAC"/>
            </w:pPr>
            <w:r>
              <w:rPr>
                <w:rFonts w:hint="eastAsia"/>
              </w:rPr>
              <w:t>5349</w:t>
            </w:r>
          </w:p>
        </w:tc>
        <w:tc>
          <w:tcPr>
            <w:tcW w:w="808" w:type="dxa"/>
            <w:tcBorders>
              <w:top w:val="single" w:sz="4" w:space="0" w:color="auto"/>
              <w:left w:val="single" w:sz="4" w:space="0" w:color="auto"/>
              <w:bottom w:val="single" w:sz="4" w:space="0" w:color="auto"/>
              <w:right w:val="single" w:sz="4" w:space="0" w:color="auto"/>
            </w:tcBorders>
          </w:tcPr>
          <w:p w14:paraId="05E84C34" w14:textId="77777777" w:rsidR="00E4684D" w:rsidRPr="00630F7A" w:rsidRDefault="00E4684D" w:rsidP="00071EAD">
            <w:pPr>
              <w:pStyle w:val="TAC"/>
            </w:pPr>
            <w:r>
              <w:rPr>
                <w:rFonts w:hint="eastAsia"/>
              </w:rPr>
              <w:t>427950</w:t>
            </w:r>
          </w:p>
        </w:tc>
        <w:tc>
          <w:tcPr>
            <w:tcW w:w="594" w:type="dxa"/>
            <w:tcBorders>
              <w:top w:val="single" w:sz="4" w:space="0" w:color="auto"/>
              <w:left w:val="single" w:sz="4" w:space="0" w:color="auto"/>
              <w:bottom w:val="single" w:sz="4" w:space="0" w:color="auto"/>
              <w:right w:val="single" w:sz="4" w:space="0" w:color="auto"/>
            </w:tcBorders>
          </w:tcPr>
          <w:p w14:paraId="3BC01C64" w14:textId="77777777" w:rsidR="00E4684D" w:rsidRPr="00630F7A" w:rsidRDefault="00E4684D" w:rsidP="00071EAD">
            <w:pPr>
              <w:pStyle w:val="TAC"/>
            </w:pPr>
            <w:r>
              <w:rPr>
                <w:rFonts w:hint="eastAsia"/>
              </w:rPr>
              <w:t>22</w:t>
            </w:r>
          </w:p>
        </w:tc>
        <w:tc>
          <w:tcPr>
            <w:tcW w:w="701" w:type="dxa"/>
            <w:tcBorders>
              <w:top w:val="single" w:sz="4" w:space="0" w:color="auto"/>
              <w:left w:val="single" w:sz="4" w:space="0" w:color="auto"/>
              <w:bottom w:val="single" w:sz="4" w:space="0" w:color="auto"/>
              <w:right w:val="single" w:sz="4" w:space="0" w:color="auto"/>
            </w:tcBorders>
          </w:tcPr>
          <w:p w14:paraId="540DF65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36AFD1BA" w14:textId="77777777" w:rsidR="00E4684D" w:rsidRPr="00630F7A" w:rsidRDefault="00E4684D" w:rsidP="00071EAD">
            <w:pPr>
              <w:pStyle w:val="TAC"/>
            </w:pPr>
            <w:r>
              <w:rPr>
                <w:rFonts w:hint="eastAsia"/>
              </w:rPr>
              <w:t>0 (5)</w:t>
            </w:r>
          </w:p>
        </w:tc>
        <w:tc>
          <w:tcPr>
            <w:tcW w:w="808" w:type="dxa"/>
            <w:tcBorders>
              <w:top w:val="single" w:sz="4" w:space="0" w:color="auto"/>
              <w:left w:val="single" w:sz="4" w:space="0" w:color="auto"/>
              <w:bottom w:val="single" w:sz="4" w:space="0" w:color="auto"/>
              <w:right w:val="single" w:sz="4" w:space="0" w:color="auto"/>
            </w:tcBorders>
          </w:tcPr>
          <w:p w14:paraId="120DA4EA" w14:textId="77777777" w:rsidR="00E4684D" w:rsidRPr="00630F7A" w:rsidRDefault="00E4684D" w:rsidP="00071EAD">
            <w:pPr>
              <w:pStyle w:val="TAC"/>
            </w:pPr>
            <w:r>
              <w:rPr>
                <w:rFonts w:hint="eastAsia"/>
              </w:rPr>
              <w:t>10</w:t>
            </w:r>
          </w:p>
        </w:tc>
      </w:tr>
      <w:tr w:rsidR="00E4684D" w:rsidRPr="00630F7A" w14:paraId="79836D24" w14:textId="77777777" w:rsidTr="00071EAD">
        <w:tc>
          <w:tcPr>
            <w:tcW w:w="654" w:type="dxa"/>
            <w:tcBorders>
              <w:top w:val="nil"/>
              <w:left w:val="single" w:sz="4" w:space="0" w:color="auto"/>
              <w:bottom w:val="nil"/>
              <w:right w:val="single" w:sz="4" w:space="0" w:color="auto"/>
            </w:tcBorders>
          </w:tcPr>
          <w:p w14:paraId="2E3E748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D083F9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307C960B"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694E61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94B956A"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3AFB88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77481080"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22ADF470" w14:textId="77777777" w:rsidR="00E4684D" w:rsidRPr="00630F7A" w:rsidRDefault="00E4684D" w:rsidP="00071EAD">
            <w:pPr>
              <w:pStyle w:val="TAC"/>
            </w:pPr>
            <w:r>
              <w:rPr>
                <w:rFonts w:hint="eastAsia"/>
                <w:color w:val="000000"/>
              </w:rPr>
              <w:t>2160.82</w:t>
            </w:r>
          </w:p>
        </w:tc>
        <w:tc>
          <w:tcPr>
            <w:tcW w:w="808" w:type="dxa"/>
            <w:tcBorders>
              <w:top w:val="single" w:sz="4" w:space="0" w:color="auto"/>
              <w:left w:val="single" w:sz="4" w:space="0" w:color="auto"/>
              <w:bottom w:val="single" w:sz="4" w:space="0" w:color="auto"/>
              <w:right w:val="single" w:sz="4" w:space="0" w:color="auto"/>
            </w:tcBorders>
          </w:tcPr>
          <w:p w14:paraId="068742EF" w14:textId="77777777" w:rsidR="00E4684D" w:rsidRPr="00630F7A" w:rsidRDefault="00E4684D" w:rsidP="00071EAD">
            <w:pPr>
              <w:pStyle w:val="TAC"/>
            </w:pPr>
            <w:r>
              <w:rPr>
                <w:rFonts w:hint="eastAsia"/>
                <w:color w:val="000000"/>
              </w:rPr>
              <w:t>432164</w:t>
            </w:r>
          </w:p>
        </w:tc>
        <w:tc>
          <w:tcPr>
            <w:tcW w:w="808" w:type="dxa"/>
            <w:tcBorders>
              <w:top w:val="single" w:sz="4" w:space="0" w:color="auto"/>
              <w:left w:val="single" w:sz="4" w:space="0" w:color="auto"/>
              <w:bottom w:val="single" w:sz="4" w:space="0" w:color="auto"/>
              <w:right w:val="single" w:sz="4" w:space="0" w:color="auto"/>
            </w:tcBorders>
          </w:tcPr>
          <w:p w14:paraId="0E1F80ED"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9A1BD1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CE10A80" w14:textId="77777777" w:rsidR="00E4684D" w:rsidRPr="00630F7A" w:rsidRDefault="00E4684D" w:rsidP="00071EAD">
            <w:pPr>
              <w:pStyle w:val="TAC"/>
            </w:pPr>
            <w:r>
              <w:rPr>
                <w:rFonts w:hint="eastAsia"/>
              </w:rPr>
              <w:t>5413</w:t>
            </w:r>
          </w:p>
        </w:tc>
        <w:tc>
          <w:tcPr>
            <w:tcW w:w="808" w:type="dxa"/>
            <w:tcBorders>
              <w:top w:val="single" w:sz="4" w:space="0" w:color="auto"/>
              <w:left w:val="single" w:sz="4" w:space="0" w:color="auto"/>
              <w:bottom w:val="single" w:sz="4" w:space="0" w:color="auto"/>
              <w:right w:val="single" w:sz="4" w:space="0" w:color="auto"/>
            </w:tcBorders>
          </w:tcPr>
          <w:p w14:paraId="605CD233" w14:textId="77777777" w:rsidR="00E4684D" w:rsidRPr="00630F7A" w:rsidRDefault="00E4684D" w:rsidP="00071EAD">
            <w:pPr>
              <w:pStyle w:val="TAC"/>
            </w:pPr>
            <w:r>
              <w:rPr>
                <w:rFonts w:hint="eastAsia"/>
              </w:rPr>
              <w:t>433010</w:t>
            </w:r>
          </w:p>
        </w:tc>
        <w:tc>
          <w:tcPr>
            <w:tcW w:w="594" w:type="dxa"/>
            <w:tcBorders>
              <w:top w:val="single" w:sz="4" w:space="0" w:color="auto"/>
              <w:left w:val="single" w:sz="4" w:space="0" w:color="auto"/>
              <w:bottom w:val="single" w:sz="4" w:space="0" w:color="auto"/>
              <w:right w:val="single" w:sz="4" w:space="0" w:color="auto"/>
            </w:tcBorders>
          </w:tcPr>
          <w:p w14:paraId="63F8D88D" w14:textId="77777777" w:rsidR="00E4684D" w:rsidRPr="00630F7A" w:rsidRDefault="00E4684D" w:rsidP="00071EAD">
            <w:pPr>
              <w:pStyle w:val="TAC"/>
            </w:pPr>
            <w:r>
              <w:rPr>
                <w:rFonts w:hint="eastAsia"/>
              </w:rPr>
              <w:t>18</w:t>
            </w:r>
          </w:p>
        </w:tc>
        <w:tc>
          <w:tcPr>
            <w:tcW w:w="701" w:type="dxa"/>
            <w:tcBorders>
              <w:top w:val="single" w:sz="4" w:space="0" w:color="auto"/>
              <w:left w:val="single" w:sz="4" w:space="0" w:color="auto"/>
              <w:bottom w:val="single" w:sz="4" w:space="0" w:color="auto"/>
              <w:right w:val="single" w:sz="4" w:space="0" w:color="auto"/>
            </w:tcBorders>
          </w:tcPr>
          <w:p w14:paraId="5C9873E2"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5FA29D0F" w14:textId="77777777" w:rsidR="00E4684D" w:rsidRPr="00630F7A" w:rsidRDefault="00E4684D" w:rsidP="00071EAD">
            <w:pPr>
              <w:pStyle w:val="TAC"/>
            </w:pPr>
            <w:r>
              <w:rPr>
                <w:rFonts w:hint="eastAsia"/>
              </w:rPr>
              <w:t>1 (6)</w:t>
            </w:r>
          </w:p>
        </w:tc>
        <w:tc>
          <w:tcPr>
            <w:tcW w:w="808" w:type="dxa"/>
            <w:tcBorders>
              <w:top w:val="single" w:sz="4" w:space="0" w:color="auto"/>
              <w:left w:val="single" w:sz="4" w:space="0" w:color="auto"/>
              <w:bottom w:val="single" w:sz="4" w:space="0" w:color="auto"/>
              <w:right w:val="single" w:sz="4" w:space="0" w:color="auto"/>
            </w:tcBorders>
          </w:tcPr>
          <w:p w14:paraId="7C70413B" w14:textId="77777777" w:rsidR="00E4684D" w:rsidRPr="00630F7A" w:rsidRDefault="00E4684D" w:rsidP="00071EAD">
            <w:pPr>
              <w:pStyle w:val="TAC"/>
            </w:pPr>
            <w:r>
              <w:rPr>
                <w:rFonts w:hint="eastAsia"/>
              </w:rPr>
              <w:t>12</w:t>
            </w:r>
          </w:p>
        </w:tc>
      </w:tr>
      <w:tr w:rsidR="00E4684D" w:rsidRPr="00630F7A" w14:paraId="5BEC2618" w14:textId="77777777" w:rsidTr="00071EAD">
        <w:tc>
          <w:tcPr>
            <w:tcW w:w="654" w:type="dxa"/>
            <w:tcBorders>
              <w:top w:val="nil"/>
              <w:left w:val="single" w:sz="4" w:space="0" w:color="auto"/>
              <w:bottom w:val="nil"/>
              <w:right w:val="single" w:sz="4" w:space="0" w:color="auto"/>
            </w:tcBorders>
          </w:tcPr>
          <w:p w14:paraId="41FEEFE5"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C45FABB"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3B0D044"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4132B61E"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5181689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6C95BAC6"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472B22EF"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CE7FEF8" w14:textId="77777777" w:rsidR="00E4684D" w:rsidRPr="00630F7A" w:rsidRDefault="00E4684D" w:rsidP="00071EAD">
            <w:pPr>
              <w:pStyle w:val="TAC"/>
            </w:pPr>
            <w:r>
              <w:rPr>
                <w:rFonts w:hint="eastAsia"/>
                <w:color w:val="000000"/>
              </w:rPr>
              <w:t>1735.82</w:t>
            </w:r>
          </w:p>
        </w:tc>
        <w:tc>
          <w:tcPr>
            <w:tcW w:w="808" w:type="dxa"/>
            <w:tcBorders>
              <w:top w:val="single" w:sz="4" w:space="0" w:color="auto"/>
              <w:left w:val="single" w:sz="4" w:space="0" w:color="auto"/>
              <w:bottom w:val="single" w:sz="4" w:space="0" w:color="auto"/>
              <w:right w:val="single" w:sz="4" w:space="0" w:color="auto"/>
            </w:tcBorders>
          </w:tcPr>
          <w:p w14:paraId="4B2D4942" w14:textId="77777777" w:rsidR="00E4684D" w:rsidRPr="00630F7A" w:rsidRDefault="00E4684D" w:rsidP="00071EAD">
            <w:pPr>
              <w:pStyle w:val="TAC"/>
            </w:pPr>
            <w:r>
              <w:rPr>
                <w:rFonts w:hint="eastAsia"/>
                <w:color w:val="000000"/>
              </w:rPr>
              <w:t>347164</w:t>
            </w:r>
          </w:p>
        </w:tc>
        <w:tc>
          <w:tcPr>
            <w:tcW w:w="808" w:type="dxa"/>
            <w:tcBorders>
              <w:top w:val="single" w:sz="4" w:space="0" w:color="auto"/>
              <w:left w:val="single" w:sz="4" w:space="0" w:color="auto"/>
              <w:bottom w:val="single" w:sz="4" w:space="0" w:color="auto"/>
              <w:right w:val="single" w:sz="4" w:space="0" w:color="auto"/>
            </w:tcBorders>
          </w:tcPr>
          <w:p w14:paraId="236048A9"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3FD05383"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6209372"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1AC54180"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1C6E911C"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58C1AF32"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96AEAB5"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5BAD78E" w14:textId="77777777" w:rsidR="00E4684D" w:rsidRPr="00630F7A" w:rsidRDefault="00E4684D" w:rsidP="00071EAD">
            <w:pPr>
              <w:pStyle w:val="TAC"/>
              <w:spacing w:line="256" w:lineRule="auto"/>
            </w:pPr>
            <w:r w:rsidRPr="00A67EBD">
              <w:t>-</w:t>
            </w:r>
          </w:p>
        </w:tc>
      </w:tr>
      <w:tr w:rsidR="00E4684D" w:rsidRPr="00630F7A" w14:paraId="34DADA8D" w14:textId="77777777" w:rsidTr="00071EAD">
        <w:tc>
          <w:tcPr>
            <w:tcW w:w="654" w:type="dxa"/>
            <w:tcBorders>
              <w:top w:val="nil"/>
              <w:left w:val="single" w:sz="4" w:space="0" w:color="auto"/>
              <w:bottom w:val="nil"/>
              <w:right w:val="single" w:sz="4" w:space="0" w:color="auto"/>
            </w:tcBorders>
          </w:tcPr>
          <w:p w14:paraId="0D7E59D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348340A"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4401354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7D66CAB9"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6B7C0FCB"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1176D0DD"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16377A57"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695D1D17" w14:textId="77777777" w:rsidR="00E4684D" w:rsidRPr="00630F7A" w:rsidRDefault="00E4684D" w:rsidP="00071EAD">
            <w:pPr>
              <w:pStyle w:val="TAC"/>
            </w:pPr>
            <w:r>
              <w:rPr>
                <w:rFonts w:hint="eastAsia"/>
                <w:color w:val="000000"/>
              </w:rPr>
              <w:t>1760.82</w:t>
            </w:r>
          </w:p>
        </w:tc>
        <w:tc>
          <w:tcPr>
            <w:tcW w:w="808" w:type="dxa"/>
            <w:tcBorders>
              <w:top w:val="single" w:sz="4" w:space="0" w:color="auto"/>
              <w:left w:val="single" w:sz="4" w:space="0" w:color="auto"/>
              <w:bottom w:val="single" w:sz="4" w:space="0" w:color="auto"/>
              <w:right w:val="single" w:sz="4" w:space="0" w:color="auto"/>
            </w:tcBorders>
          </w:tcPr>
          <w:p w14:paraId="3431F21E" w14:textId="77777777" w:rsidR="00E4684D" w:rsidRPr="00630F7A" w:rsidRDefault="00E4684D" w:rsidP="00071EAD">
            <w:pPr>
              <w:pStyle w:val="TAC"/>
            </w:pPr>
            <w:r>
              <w:rPr>
                <w:rFonts w:hint="eastAsia"/>
                <w:color w:val="000000"/>
              </w:rPr>
              <w:t>352164</w:t>
            </w:r>
          </w:p>
        </w:tc>
        <w:tc>
          <w:tcPr>
            <w:tcW w:w="808" w:type="dxa"/>
            <w:tcBorders>
              <w:top w:val="single" w:sz="4" w:space="0" w:color="auto"/>
              <w:left w:val="single" w:sz="4" w:space="0" w:color="auto"/>
              <w:bottom w:val="single" w:sz="4" w:space="0" w:color="auto"/>
              <w:right w:val="single" w:sz="4" w:space="0" w:color="auto"/>
            </w:tcBorders>
          </w:tcPr>
          <w:p w14:paraId="7B223EEA"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BD484E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52FC63E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79216E6"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7A8537F0"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63BFEFD7"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5560FC79"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4C280FB" w14:textId="77777777" w:rsidR="00E4684D" w:rsidRPr="00630F7A" w:rsidRDefault="00E4684D" w:rsidP="00071EAD">
            <w:pPr>
              <w:pStyle w:val="TAC"/>
              <w:spacing w:line="256" w:lineRule="auto"/>
            </w:pPr>
            <w:r w:rsidRPr="00A67EBD">
              <w:t>-</w:t>
            </w:r>
          </w:p>
        </w:tc>
      </w:tr>
      <w:tr w:rsidR="00E4684D" w:rsidRPr="00630F7A" w14:paraId="2502A0F2" w14:textId="77777777" w:rsidTr="00071EAD">
        <w:tc>
          <w:tcPr>
            <w:tcW w:w="654" w:type="dxa"/>
            <w:tcBorders>
              <w:top w:val="single" w:sz="4" w:space="0" w:color="auto"/>
              <w:left w:val="single" w:sz="4" w:space="0" w:color="auto"/>
              <w:bottom w:val="nil"/>
              <w:right w:val="single" w:sz="4" w:space="0" w:color="auto"/>
            </w:tcBorders>
            <w:hideMark/>
          </w:tcPr>
          <w:p w14:paraId="4AFF23FF" w14:textId="77777777" w:rsidR="00E4684D" w:rsidRPr="00630F7A" w:rsidRDefault="00E4684D" w:rsidP="00071EAD">
            <w:pPr>
              <w:pStyle w:val="TAC"/>
              <w:spacing w:line="256" w:lineRule="auto"/>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3914C02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6C1BB1A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7D7BB460"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DC3BD31"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93DAD16" w14:textId="77777777" w:rsidR="00E4684D" w:rsidRPr="00630F7A" w:rsidRDefault="00E4684D" w:rsidP="00071EAD">
            <w:pPr>
              <w:pStyle w:val="TAC"/>
              <w:spacing w:line="256" w:lineRule="auto"/>
            </w:pPr>
            <w:r w:rsidRPr="00A67EBD">
              <w:t>2145</w:t>
            </w:r>
          </w:p>
        </w:tc>
        <w:tc>
          <w:tcPr>
            <w:tcW w:w="808" w:type="dxa"/>
            <w:tcBorders>
              <w:top w:val="single" w:sz="4" w:space="0" w:color="auto"/>
              <w:left w:val="single" w:sz="4" w:space="0" w:color="auto"/>
              <w:bottom w:val="single" w:sz="4" w:space="0" w:color="auto"/>
              <w:right w:val="single" w:sz="4" w:space="0" w:color="auto"/>
            </w:tcBorders>
          </w:tcPr>
          <w:p w14:paraId="3E25E5E1" w14:textId="77777777" w:rsidR="00E4684D" w:rsidRPr="00630F7A" w:rsidRDefault="00E4684D" w:rsidP="00071EAD">
            <w:pPr>
              <w:pStyle w:val="TAC"/>
              <w:spacing w:line="256" w:lineRule="auto"/>
            </w:pPr>
            <w:r w:rsidRPr="00A67EBD">
              <w:t>429000</w:t>
            </w:r>
          </w:p>
        </w:tc>
        <w:tc>
          <w:tcPr>
            <w:tcW w:w="808" w:type="dxa"/>
            <w:tcBorders>
              <w:top w:val="single" w:sz="4" w:space="0" w:color="auto"/>
              <w:left w:val="single" w:sz="4" w:space="0" w:color="auto"/>
              <w:bottom w:val="single" w:sz="4" w:space="0" w:color="auto"/>
              <w:right w:val="single" w:sz="4" w:space="0" w:color="auto"/>
            </w:tcBorders>
          </w:tcPr>
          <w:p w14:paraId="4EF0CE1E" w14:textId="77777777" w:rsidR="00E4684D" w:rsidRPr="00630F7A" w:rsidRDefault="00E4684D" w:rsidP="00071EAD">
            <w:pPr>
              <w:pStyle w:val="TAC"/>
              <w:spacing w:line="256" w:lineRule="auto"/>
            </w:pPr>
            <w:r w:rsidRPr="00A67EBD">
              <w:t>2125.92</w:t>
            </w:r>
          </w:p>
        </w:tc>
        <w:tc>
          <w:tcPr>
            <w:tcW w:w="808" w:type="dxa"/>
            <w:tcBorders>
              <w:top w:val="single" w:sz="4" w:space="0" w:color="auto"/>
              <w:left w:val="single" w:sz="4" w:space="0" w:color="auto"/>
              <w:bottom w:val="single" w:sz="4" w:space="0" w:color="auto"/>
              <w:right w:val="single" w:sz="4" w:space="0" w:color="auto"/>
            </w:tcBorders>
          </w:tcPr>
          <w:p w14:paraId="07202586" w14:textId="77777777" w:rsidR="00E4684D" w:rsidRPr="00630F7A" w:rsidRDefault="00E4684D" w:rsidP="00071EAD">
            <w:pPr>
              <w:pStyle w:val="TAC"/>
              <w:spacing w:line="256" w:lineRule="auto"/>
            </w:pPr>
            <w:r w:rsidRPr="00A67EBD">
              <w:t>425184</w:t>
            </w:r>
          </w:p>
        </w:tc>
        <w:tc>
          <w:tcPr>
            <w:tcW w:w="808" w:type="dxa"/>
            <w:tcBorders>
              <w:top w:val="single" w:sz="4" w:space="0" w:color="auto"/>
              <w:left w:val="single" w:sz="4" w:space="0" w:color="auto"/>
              <w:bottom w:val="single" w:sz="4" w:space="0" w:color="auto"/>
              <w:right w:val="single" w:sz="4" w:space="0" w:color="auto"/>
            </w:tcBorders>
          </w:tcPr>
          <w:p w14:paraId="774C4A3C"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4C8E7B8"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6A6E4480" w14:textId="77777777" w:rsidR="00E4684D" w:rsidRPr="00630F7A" w:rsidRDefault="00E4684D" w:rsidP="00071EAD">
            <w:pPr>
              <w:pStyle w:val="TAC"/>
              <w:spacing w:line="256" w:lineRule="auto"/>
            </w:pPr>
            <w:r w:rsidRPr="00A67EBD">
              <w:t>5325</w:t>
            </w:r>
          </w:p>
        </w:tc>
        <w:tc>
          <w:tcPr>
            <w:tcW w:w="808" w:type="dxa"/>
            <w:tcBorders>
              <w:top w:val="single" w:sz="4" w:space="0" w:color="auto"/>
              <w:left w:val="single" w:sz="4" w:space="0" w:color="auto"/>
              <w:bottom w:val="single" w:sz="4" w:space="0" w:color="auto"/>
              <w:right w:val="single" w:sz="4" w:space="0" w:color="auto"/>
            </w:tcBorders>
          </w:tcPr>
          <w:p w14:paraId="2346C75B" w14:textId="77777777" w:rsidR="00E4684D" w:rsidRPr="00630F7A" w:rsidRDefault="00E4684D" w:rsidP="00071EAD">
            <w:pPr>
              <w:pStyle w:val="TAC"/>
              <w:spacing w:line="256" w:lineRule="auto"/>
            </w:pPr>
            <w:r w:rsidRPr="00A67EBD">
              <w:t>426030</w:t>
            </w:r>
          </w:p>
        </w:tc>
        <w:tc>
          <w:tcPr>
            <w:tcW w:w="594" w:type="dxa"/>
            <w:tcBorders>
              <w:top w:val="single" w:sz="4" w:space="0" w:color="auto"/>
              <w:left w:val="single" w:sz="4" w:space="0" w:color="auto"/>
              <w:bottom w:val="single" w:sz="4" w:space="0" w:color="auto"/>
              <w:right w:val="single" w:sz="4" w:space="0" w:color="auto"/>
            </w:tcBorders>
          </w:tcPr>
          <w:p w14:paraId="6D5AB444" w14:textId="77777777" w:rsidR="00E4684D" w:rsidRPr="00630F7A" w:rsidRDefault="00E4684D" w:rsidP="00071EAD">
            <w:pPr>
              <w:pStyle w:val="TAC"/>
              <w:spacing w:line="256" w:lineRule="auto"/>
            </w:pPr>
            <w:r w:rsidRPr="00A67EBD">
              <w:t>18</w:t>
            </w:r>
          </w:p>
        </w:tc>
        <w:tc>
          <w:tcPr>
            <w:tcW w:w="701" w:type="dxa"/>
            <w:tcBorders>
              <w:top w:val="single" w:sz="4" w:space="0" w:color="auto"/>
              <w:left w:val="single" w:sz="4" w:space="0" w:color="auto"/>
              <w:bottom w:val="single" w:sz="4" w:space="0" w:color="auto"/>
              <w:right w:val="single" w:sz="4" w:space="0" w:color="auto"/>
            </w:tcBorders>
          </w:tcPr>
          <w:p w14:paraId="4BC2761C"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E39EF1A" w14:textId="77777777" w:rsidR="00E4684D" w:rsidRPr="00630F7A" w:rsidRDefault="00E4684D" w:rsidP="00071EAD">
            <w:pPr>
              <w:pStyle w:val="TAC"/>
              <w:spacing w:line="256" w:lineRule="auto"/>
            </w:pPr>
            <w:r w:rsidRPr="00A67EBD">
              <w:t>1 (6)</w:t>
            </w:r>
          </w:p>
        </w:tc>
        <w:tc>
          <w:tcPr>
            <w:tcW w:w="808" w:type="dxa"/>
            <w:tcBorders>
              <w:top w:val="single" w:sz="4" w:space="0" w:color="auto"/>
              <w:left w:val="single" w:sz="4" w:space="0" w:color="auto"/>
              <w:bottom w:val="single" w:sz="4" w:space="0" w:color="auto"/>
              <w:right w:val="single" w:sz="4" w:space="0" w:color="auto"/>
            </w:tcBorders>
          </w:tcPr>
          <w:p w14:paraId="0F96BDF9" w14:textId="77777777" w:rsidR="00E4684D" w:rsidRPr="00630F7A" w:rsidRDefault="00E4684D" w:rsidP="00071EAD">
            <w:pPr>
              <w:pStyle w:val="TAC"/>
              <w:spacing w:line="256" w:lineRule="auto"/>
            </w:pPr>
            <w:r w:rsidRPr="00A67EBD">
              <w:t>12</w:t>
            </w:r>
          </w:p>
        </w:tc>
      </w:tr>
      <w:tr w:rsidR="00E4684D" w:rsidRPr="00630F7A" w14:paraId="2FB9D737" w14:textId="77777777" w:rsidTr="00071EAD">
        <w:tc>
          <w:tcPr>
            <w:tcW w:w="654" w:type="dxa"/>
            <w:tcBorders>
              <w:top w:val="nil"/>
              <w:left w:val="single" w:sz="4" w:space="0" w:color="auto"/>
              <w:bottom w:val="nil"/>
              <w:right w:val="single" w:sz="4" w:space="0" w:color="auto"/>
            </w:tcBorders>
          </w:tcPr>
          <w:p w14:paraId="70E5332F"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3E99906"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033E6"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3F3EBA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FA42B1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58175313" w14:textId="77777777" w:rsidR="00E4684D" w:rsidRPr="00630F7A" w:rsidRDefault="00E4684D" w:rsidP="00071EAD">
            <w:pPr>
              <w:pStyle w:val="TAC"/>
              <w:spacing w:line="256" w:lineRule="auto"/>
            </w:pPr>
            <w:r w:rsidRPr="00A67EBD">
              <w:t>2160</w:t>
            </w:r>
          </w:p>
        </w:tc>
        <w:tc>
          <w:tcPr>
            <w:tcW w:w="808" w:type="dxa"/>
            <w:tcBorders>
              <w:top w:val="single" w:sz="4" w:space="0" w:color="auto"/>
              <w:left w:val="single" w:sz="4" w:space="0" w:color="auto"/>
              <w:bottom w:val="single" w:sz="4" w:space="0" w:color="auto"/>
              <w:right w:val="single" w:sz="4" w:space="0" w:color="auto"/>
            </w:tcBorders>
          </w:tcPr>
          <w:p w14:paraId="11DAE1D6" w14:textId="77777777" w:rsidR="00E4684D" w:rsidRPr="00630F7A" w:rsidRDefault="00E4684D" w:rsidP="00071EAD">
            <w:pPr>
              <w:pStyle w:val="TAC"/>
              <w:spacing w:line="256" w:lineRule="auto"/>
            </w:pPr>
            <w:r w:rsidRPr="00A67EBD">
              <w:t>432000</w:t>
            </w:r>
          </w:p>
        </w:tc>
        <w:tc>
          <w:tcPr>
            <w:tcW w:w="808" w:type="dxa"/>
            <w:tcBorders>
              <w:top w:val="single" w:sz="4" w:space="0" w:color="auto"/>
              <w:left w:val="single" w:sz="4" w:space="0" w:color="auto"/>
              <w:bottom w:val="single" w:sz="4" w:space="0" w:color="auto"/>
              <w:right w:val="single" w:sz="4" w:space="0" w:color="auto"/>
            </w:tcBorders>
          </w:tcPr>
          <w:p w14:paraId="151691BB" w14:textId="77777777" w:rsidR="00E4684D" w:rsidRPr="00630F7A" w:rsidRDefault="00E4684D" w:rsidP="00071EAD">
            <w:pPr>
              <w:pStyle w:val="TAC"/>
              <w:spacing w:line="256" w:lineRule="auto"/>
            </w:pPr>
            <w:r w:rsidRPr="00A67EBD">
              <w:t>2140.92</w:t>
            </w:r>
          </w:p>
        </w:tc>
        <w:tc>
          <w:tcPr>
            <w:tcW w:w="808" w:type="dxa"/>
            <w:tcBorders>
              <w:top w:val="single" w:sz="4" w:space="0" w:color="auto"/>
              <w:left w:val="single" w:sz="4" w:space="0" w:color="auto"/>
              <w:bottom w:val="single" w:sz="4" w:space="0" w:color="auto"/>
              <w:right w:val="single" w:sz="4" w:space="0" w:color="auto"/>
            </w:tcBorders>
          </w:tcPr>
          <w:p w14:paraId="1DE1753F" w14:textId="77777777" w:rsidR="00E4684D" w:rsidRPr="00630F7A" w:rsidRDefault="00E4684D" w:rsidP="00071EAD">
            <w:pPr>
              <w:pStyle w:val="TAC"/>
              <w:spacing w:line="256" w:lineRule="auto"/>
            </w:pPr>
            <w:r w:rsidRPr="00A67EBD">
              <w:t>428184</w:t>
            </w:r>
          </w:p>
        </w:tc>
        <w:tc>
          <w:tcPr>
            <w:tcW w:w="808" w:type="dxa"/>
            <w:tcBorders>
              <w:top w:val="single" w:sz="4" w:space="0" w:color="auto"/>
              <w:left w:val="single" w:sz="4" w:space="0" w:color="auto"/>
              <w:bottom w:val="single" w:sz="4" w:space="0" w:color="auto"/>
              <w:right w:val="single" w:sz="4" w:space="0" w:color="auto"/>
            </w:tcBorders>
          </w:tcPr>
          <w:p w14:paraId="6D5BC23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743660AA"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5274BDF" w14:textId="77777777" w:rsidR="00E4684D" w:rsidRPr="00630F7A" w:rsidRDefault="00E4684D" w:rsidP="00071EAD">
            <w:pPr>
              <w:pStyle w:val="TAC"/>
              <w:spacing w:line="256" w:lineRule="auto"/>
            </w:pPr>
            <w:r w:rsidRPr="00A67EBD">
              <w:t>5361</w:t>
            </w:r>
          </w:p>
        </w:tc>
        <w:tc>
          <w:tcPr>
            <w:tcW w:w="808" w:type="dxa"/>
            <w:tcBorders>
              <w:top w:val="single" w:sz="4" w:space="0" w:color="auto"/>
              <w:left w:val="single" w:sz="4" w:space="0" w:color="auto"/>
              <w:bottom w:val="single" w:sz="4" w:space="0" w:color="auto"/>
              <w:right w:val="single" w:sz="4" w:space="0" w:color="auto"/>
            </w:tcBorders>
          </w:tcPr>
          <w:p w14:paraId="2F969C6E" w14:textId="77777777" w:rsidR="00E4684D" w:rsidRPr="00630F7A" w:rsidRDefault="00E4684D" w:rsidP="00071EAD">
            <w:pPr>
              <w:pStyle w:val="TAC"/>
              <w:spacing w:line="256" w:lineRule="auto"/>
            </w:pPr>
            <w:r w:rsidRPr="00A67EBD">
              <w:t>428910</w:t>
            </w:r>
          </w:p>
        </w:tc>
        <w:tc>
          <w:tcPr>
            <w:tcW w:w="594" w:type="dxa"/>
            <w:tcBorders>
              <w:top w:val="single" w:sz="4" w:space="0" w:color="auto"/>
              <w:left w:val="single" w:sz="4" w:space="0" w:color="auto"/>
              <w:bottom w:val="single" w:sz="4" w:space="0" w:color="auto"/>
              <w:right w:val="single" w:sz="4" w:space="0" w:color="auto"/>
            </w:tcBorders>
          </w:tcPr>
          <w:p w14:paraId="3FFBE973" w14:textId="77777777" w:rsidR="00E4684D" w:rsidRPr="00630F7A" w:rsidRDefault="00E4684D" w:rsidP="00071EAD">
            <w:pPr>
              <w:pStyle w:val="TAC"/>
              <w:spacing w:line="256" w:lineRule="auto"/>
            </w:pPr>
            <w:r w:rsidRPr="00A67EBD">
              <w:t>2</w:t>
            </w:r>
          </w:p>
        </w:tc>
        <w:tc>
          <w:tcPr>
            <w:tcW w:w="701" w:type="dxa"/>
            <w:tcBorders>
              <w:top w:val="single" w:sz="4" w:space="0" w:color="auto"/>
              <w:left w:val="single" w:sz="4" w:space="0" w:color="auto"/>
              <w:bottom w:val="single" w:sz="4" w:space="0" w:color="auto"/>
              <w:right w:val="single" w:sz="4" w:space="0" w:color="auto"/>
            </w:tcBorders>
          </w:tcPr>
          <w:p w14:paraId="3E37B12D"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994E15D" w14:textId="77777777" w:rsidR="00E4684D" w:rsidRPr="00630F7A" w:rsidRDefault="00E4684D" w:rsidP="00071EAD">
            <w:pPr>
              <w:pStyle w:val="TAC"/>
              <w:spacing w:line="256" w:lineRule="auto"/>
            </w:pPr>
            <w:r w:rsidRPr="00A67EBD">
              <w:t>0 (5)</w:t>
            </w:r>
          </w:p>
        </w:tc>
        <w:tc>
          <w:tcPr>
            <w:tcW w:w="808" w:type="dxa"/>
            <w:tcBorders>
              <w:top w:val="single" w:sz="4" w:space="0" w:color="auto"/>
              <w:left w:val="single" w:sz="4" w:space="0" w:color="auto"/>
              <w:bottom w:val="single" w:sz="4" w:space="0" w:color="auto"/>
              <w:right w:val="single" w:sz="4" w:space="0" w:color="auto"/>
            </w:tcBorders>
          </w:tcPr>
          <w:p w14:paraId="5F969AB4" w14:textId="77777777" w:rsidR="00E4684D" w:rsidRPr="00630F7A" w:rsidRDefault="00E4684D" w:rsidP="00071EAD">
            <w:pPr>
              <w:pStyle w:val="TAC"/>
              <w:spacing w:line="256" w:lineRule="auto"/>
            </w:pPr>
            <w:r w:rsidRPr="00A67EBD">
              <w:t>10</w:t>
            </w:r>
          </w:p>
        </w:tc>
      </w:tr>
      <w:tr w:rsidR="00E4684D" w:rsidRPr="00630F7A" w14:paraId="3C91DB45" w14:textId="77777777" w:rsidTr="00071EAD">
        <w:tc>
          <w:tcPr>
            <w:tcW w:w="654" w:type="dxa"/>
            <w:tcBorders>
              <w:top w:val="nil"/>
              <w:left w:val="single" w:sz="4" w:space="0" w:color="auto"/>
              <w:bottom w:val="nil"/>
              <w:right w:val="single" w:sz="4" w:space="0" w:color="auto"/>
            </w:tcBorders>
          </w:tcPr>
          <w:p w14:paraId="07821B1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25553CF6"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52105E6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5902F96C"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62279A2B"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4526014" w14:textId="77777777" w:rsidR="00E4684D" w:rsidRPr="00630F7A" w:rsidRDefault="00E4684D" w:rsidP="00071EAD">
            <w:pPr>
              <w:pStyle w:val="TAC"/>
              <w:spacing w:line="256" w:lineRule="auto"/>
            </w:pPr>
            <w:r w:rsidRPr="00A67EBD">
              <w:t>1745</w:t>
            </w:r>
          </w:p>
        </w:tc>
        <w:tc>
          <w:tcPr>
            <w:tcW w:w="808" w:type="dxa"/>
            <w:tcBorders>
              <w:top w:val="single" w:sz="4" w:space="0" w:color="auto"/>
              <w:left w:val="single" w:sz="4" w:space="0" w:color="auto"/>
              <w:bottom w:val="single" w:sz="4" w:space="0" w:color="auto"/>
              <w:right w:val="single" w:sz="4" w:space="0" w:color="auto"/>
            </w:tcBorders>
          </w:tcPr>
          <w:p w14:paraId="073CADCB" w14:textId="77777777" w:rsidR="00E4684D" w:rsidRPr="00630F7A" w:rsidRDefault="00E4684D" w:rsidP="00071EAD">
            <w:pPr>
              <w:pStyle w:val="TAC"/>
              <w:spacing w:line="256" w:lineRule="auto"/>
            </w:pPr>
            <w:r w:rsidRPr="00A67EBD">
              <w:t>349000</w:t>
            </w:r>
          </w:p>
        </w:tc>
        <w:tc>
          <w:tcPr>
            <w:tcW w:w="808" w:type="dxa"/>
            <w:tcBorders>
              <w:top w:val="single" w:sz="4" w:space="0" w:color="auto"/>
              <w:left w:val="single" w:sz="4" w:space="0" w:color="auto"/>
              <w:bottom w:val="single" w:sz="4" w:space="0" w:color="auto"/>
              <w:right w:val="single" w:sz="4" w:space="0" w:color="auto"/>
            </w:tcBorders>
          </w:tcPr>
          <w:p w14:paraId="3DE40602" w14:textId="77777777" w:rsidR="00E4684D" w:rsidRPr="00630F7A" w:rsidRDefault="00E4684D" w:rsidP="00071EAD">
            <w:pPr>
              <w:pStyle w:val="TAC"/>
              <w:spacing w:line="256" w:lineRule="auto"/>
            </w:pPr>
            <w:r w:rsidRPr="00A67EBD">
              <w:t>1725.92</w:t>
            </w:r>
          </w:p>
        </w:tc>
        <w:tc>
          <w:tcPr>
            <w:tcW w:w="808" w:type="dxa"/>
            <w:tcBorders>
              <w:top w:val="single" w:sz="4" w:space="0" w:color="auto"/>
              <w:left w:val="single" w:sz="4" w:space="0" w:color="auto"/>
              <w:bottom w:val="single" w:sz="4" w:space="0" w:color="auto"/>
              <w:right w:val="single" w:sz="4" w:space="0" w:color="auto"/>
            </w:tcBorders>
          </w:tcPr>
          <w:p w14:paraId="6FC75C95" w14:textId="77777777" w:rsidR="00E4684D" w:rsidRPr="00630F7A" w:rsidRDefault="00E4684D" w:rsidP="00071EAD">
            <w:pPr>
              <w:pStyle w:val="TAC"/>
              <w:spacing w:line="256" w:lineRule="auto"/>
            </w:pPr>
            <w:r w:rsidRPr="00A67EBD">
              <w:t>345184</w:t>
            </w:r>
          </w:p>
        </w:tc>
        <w:tc>
          <w:tcPr>
            <w:tcW w:w="808" w:type="dxa"/>
            <w:tcBorders>
              <w:top w:val="single" w:sz="4" w:space="0" w:color="auto"/>
              <w:left w:val="single" w:sz="4" w:space="0" w:color="auto"/>
              <w:bottom w:val="single" w:sz="4" w:space="0" w:color="auto"/>
              <w:right w:val="single" w:sz="4" w:space="0" w:color="auto"/>
            </w:tcBorders>
          </w:tcPr>
          <w:p w14:paraId="4E37A282"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7624219"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F8E9000"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B371E73"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C98026F"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7EA2424C"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1D665F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9131824" w14:textId="77777777" w:rsidR="00E4684D" w:rsidRPr="00630F7A" w:rsidRDefault="00E4684D" w:rsidP="00071EAD">
            <w:pPr>
              <w:pStyle w:val="TAC"/>
              <w:spacing w:line="256" w:lineRule="auto"/>
            </w:pPr>
            <w:r w:rsidRPr="00A67EBD">
              <w:t>-</w:t>
            </w:r>
          </w:p>
        </w:tc>
      </w:tr>
      <w:tr w:rsidR="00E4684D" w:rsidRPr="00630F7A" w14:paraId="777D131F" w14:textId="77777777" w:rsidTr="00071EAD">
        <w:tc>
          <w:tcPr>
            <w:tcW w:w="654" w:type="dxa"/>
            <w:tcBorders>
              <w:top w:val="nil"/>
              <w:left w:val="single" w:sz="4" w:space="0" w:color="auto"/>
              <w:bottom w:val="nil"/>
              <w:right w:val="single" w:sz="4" w:space="0" w:color="auto"/>
            </w:tcBorders>
          </w:tcPr>
          <w:p w14:paraId="4295B6C4"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049148BC"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54A00B5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AE1026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4525B016"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51E11C33" w14:textId="77777777" w:rsidR="00E4684D" w:rsidRPr="00630F7A" w:rsidRDefault="00E4684D" w:rsidP="00071EAD">
            <w:pPr>
              <w:pStyle w:val="TAC"/>
              <w:spacing w:line="256" w:lineRule="auto"/>
            </w:pPr>
            <w:r w:rsidRPr="00A67EBD">
              <w:t>1760</w:t>
            </w:r>
          </w:p>
        </w:tc>
        <w:tc>
          <w:tcPr>
            <w:tcW w:w="808" w:type="dxa"/>
            <w:tcBorders>
              <w:top w:val="single" w:sz="4" w:space="0" w:color="auto"/>
              <w:left w:val="single" w:sz="4" w:space="0" w:color="auto"/>
              <w:bottom w:val="single" w:sz="4" w:space="0" w:color="auto"/>
              <w:right w:val="single" w:sz="4" w:space="0" w:color="auto"/>
            </w:tcBorders>
          </w:tcPr>
          <w:p w14:paraId="4403B30F" w14:textId="77777777" w:rsidR="00E4684D" w:rsidRPr="00630F7A" w:rsidRDefault="00E4684D" w:rsidP="00071EAD">
            <w:pPr>
              <w:pStyle w:val="TAC"/>
              <w:spacing w:line="256" w:lineRule="auto"/>
            </w:pPr>
            <w:r w:rsidRPr="00A67EBD">
              <w:t>352000</w:t>
            </w:r>
          </w:p>
        </w:tc>
        <w:tc>
          <w:tcPr>
            <w:tcW w:w="808" w:type="dxa"/>
            <w:tcBorders>
              <w:top w:val="single" w:sz="4" w:space="0" w:color="auto"/>
              <w:left w:val="single" w:sz="4" w:space="0" w:color="auto"/>
              <w:bottom w:val="single" w:sz="4" w:space="0" w:color="auto"/>
              <w:right w:val="single" w:sz="4" w:space="0" w:color="auto"/>
            </w:tcBorders>
          </w:tcPr>
          <w:p w14:paraId="5CF91AD1" w14:textId="77777777" w:rsidR="00E4684D" w:rsidRPr="00630F7A" w:rsidRDefault="00E4684D" w:rsidP="00071EAD">
            <w:pPr>
              <w:pStyle w:val="TAC"/>
              <w:spacing w:line="256" w:lineRule="auto"/>
            </w:pPr>
            <w:r w:rsidRPr="00A67EBD">
              <w:t>1740.92</w:t>
            </w:r>
          </w:p>
        </w:tc>
        <w:tc>
          <w:tcPr>
            <w:tcW w:w="808" w:type="dxa"/>
            <w:tcBorders>
              <w:top w:val="single" w:sz="4" w:space="0" w:color="auto"/>
              <w:left w:val="single" w:sz="4" w:space="0" w:color="auto"/>
              <w:bottom w:val="single" w:sz="4" w:space="0" w:color="auto"/>
              <w:right w:val="single" w:sz="4" w:space="0" w:color="auto"/>
            </w:tcBorders>
          </w:tcPr>
          <w:p w14:paraId="5B86B1FE" w14:textId="77777777" w:rsidR="00E4684D" w:rsidRPr="00630F7A" w:rsidRDefault="00E4684D" w:rsidP="00071EAD">
            <w:pPr>
              <w:pStyle w:val="TAC"/>
              <w:spacing w:line="256" w:lineRule="auto"/>
            </w:pPr>
            <w:r w:rsidRPr="00A67EBD">
              <w:t>348184</w:t>
            </w:r>
          </w:p>
        </w:tc>
        <w:tc>
          <w:tcPr>
            <w:tcW w:w="808" w:type="dxa"/>
            <w:tcBorders>
              <w:top w:val="single" w:sz="4" w:space="0" w:color="auto"/>
              <w:left w:val="single" w:sz="4" w:space="0" w:color="auto"/>
              <w:bottom w:val="single" w:sz="4" w:space="0" w:color="auto"/>
              <w:right w:val="single" w:sz="4" w:space="0" w:color="auto"/>
            </w:tcBorders>
          </w:tcPr>
          <w:p w14:paraId="596756F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6C7FCE3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E18072C"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7AD81D7D"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FF04403"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4F6E0DD1"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4C14E5E3"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58C422EF" w14:textId="77777777" w:rsidR="00E4684D" w:rsidRPr="00630F7A" w:rsidRDefault="00E4684D" w:rsidP="00071EAD">
            <w:pPr>
              <w:pStyle w:val="TAC"/>
              <w:spacing w:line="256" w:lineRule="auto"/>
            </w:pPr>
            <w:r w:rsidRPr="00A67EBD">
              <w:t>-</w:t>
            </w:r>
          </w:p>
        </w:tc>
      </w:tr>
      <w:tr w:rsidR="00E4684D" w:rsidRPr="00630F7A" w14:paraId="420E4B98"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14538679" w14:textId="77777777" w:rsidR="00E4684D" w:rsidRPr="00630F7A" w:rsidRDefault="00E4684D" w:rsidP="00071EAD">
            <w:pPr>
              <w:pStyle w:val="TAN"/>
              <w:spacing w:line="256" w:lineRule="auto"/>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635A8D52"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23EC79ED"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78296F8C" w14:textId="77777777" w:rsidR="00E4684D" w:rsidRPr="00E4684D" w:rsidRDefault="00E4684D" w:rsidP="00E4684D">
      <w:pPr>
        <w:rPr>
          <w:rFonts w:eastAsiaTheme="minorEastAsia"/>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lastRenderedPageBreak/>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4" type="#_x0000_t75" style="width:24pt;height:19.5pt" o:ole="">
                  <v:imagedata r:id="rId15" o:title=""/>
                </v:shape>
                <o:OLEObject Type="Embed" ProgID="Equation.3" ShapeID="_x0000_i1054" DrawAspect="Content" ObjectID="_1821459710" r:id="rId43"/>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5" type="#_x0000_t75" style="width:24pt;height:19.5pt" o:ole="">
                  <v:imagedata r:id="rId15" o:title=""/>
                </v:shape>
                <o:OLEObject Type="Embed" ProgID="Equation.3" ShapeID="_x0000_i1055" DrawAspect="Content" ObjectID="_1821459711" r:id="rId44"/>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lastRenderedPageBreak/>
        <w:t>5.2.2.1.72</w:t>
      </w:r>
      <w:r w:rsidR="0038156F">
        <w:tab/>
      </w:r>
      <w:r w:rsidR="0038156F" w:rsidRPr="004A1D88">
        <w:t>Reference test frequencies for NR operating band n</w:t>
      </w:r>
      <w:r w:rsidR="0038156F">
        <w:t>72</w:t>
      </w:r>
    </w:p>
    <w:p w14:paraId="17B94CA9" w14:textId="77777777" w:rsidR="00E35F76" w:rsidRPr="0038156F" w:rsidRDefault="0038156F" w:rsidP="00E35F76">
      <w:pPr>
        <w:pStyle w:val="TH"/>
        <w:rPr>
          <w:lang w:eastAsia="en-US"/>
        </w:rPr>
      </w:pPr>
      <w:r w:rsidRPr="0038156F">
        <w:rPr>
          <w:lang w:eastAsia="en-US"/>
        </w:rPr>
        <w:t xml:space="preserve">Table 5.2.2.1.72-1: Test frequencies for NR operating band n72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72F75B53" w14:textId="77777777" w:rsidTr="00071EAD">
        <w:tc>
          <w:tcPr>
            <w:tcW w:w="789" w:type="dxa"/>
            <w:tcBorders>
              <w:top w:val="single" w:sz="4" w:space="0" w:color="auto"/>
              <w:bottom w:val="single" w:sz="4" w:space="0" w:color="auto"/>
            </w:tcBorders>
          </w:tcPr>
          <w:p w14:paraId="3ABEAC3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3FE272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D3D017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586EB9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2ACD750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70F57E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12AAE70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416E73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54FF68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7B1FE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7276891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487660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06E138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19EF68A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108E7CE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455A6BA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38E154B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012F8977">
                <v:shape id="_x0000_i1056" type="#_x0000_t75" style="width:21.75pt;height:16.5pt" o:ole="">
                  <v:imagedata r:id="rId15" o:title=""/>
                </v:shape>
                <o:OLEObject Type="Embed" ProgID="Equation.3" ShapeID="_x0000_i1056" DrawAspect="Content" ObjectID="_1821459712" r:id="rId45"/>
              </w:object>
            </w:r>
          </w:p>
        </w:tc>
        <w:tc>
          <w:tcPr>
            <w:tcW w:w="851" w:type="dxa"/>
            <w:tcBorders>
              <w:bottom w:val="single" w:sz="4" w:space="0" w:color="auto"/>
            </w:tcBorders>
          </w:tcPr>
          <w:p w14:paraId="377C3E6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472152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17A1A9E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2FFF894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7942A03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C09510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5C75199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136345E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27D10B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44BECDB3" w14:textId="77777777" w:rsidTr="00071EAD">
        <w:tc>
          <w:tcPr>
            <w:tcW w:w="789" w:type="dxa"/>
            <w:vMerge w:val="restart"/>
            <w:tcBorders>
              <w:top w:val="single" w:sz="4" w:space="0" w:color="auto"/>
              <w:left w:val="single" w:sz="4" w:space="0" w:color="auto"/>
              <w:right w:val="single" w:sz="4" w:space="0" w:color="auto"/>
            </w:tcBorders>
          </w:tcPr>
          <w:p w14:paraId="1677825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1D092A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399625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5035C26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396EF2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706B742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tcPr>
          <w:p w14:paraId="6554ADA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tcPr>
          <w:p w14:paraId="7C96A84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tcPr>
          <w:p w14:paraId="3AC25FA5" w14:textId="3DCE96A3"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4DDC0B1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tcPr>
          <w:p w14:paraId="0DA25C8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tcPr>
          <w:p w14:paraId="28C390F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tcPr>
          <w:p w14:paraId="719D0DD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tcPr>
          <w:p w14:paraId="312A226B" w14:textId="3975BCF6"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c>
          <w:tcPr>
            <w:tcW w:w="850" w:type="dxa"/>
            <w:tcBorders>
              <w:top w:val="single" w:sz="4" w:space="0" w:color="auto"/>
              <w:left w:val="single" w:sz="4" w:space="0" w:color="auto"/>
              <w:bottom w:val="nil"/>
              <w:right w:val="single" w:sz="4" w:space="0" w:color="auto"/>
            </w:tcBorders>
          </w:tcPr>
          <w:p w14:paraId="387726D5" w14:textId="74DF09B9"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r w:rsidRPr="0038156F">
              <w:rPr>
                <w:rFonts w:ascii="Arial" w:hAnsi="Arial"/>
                <w:sz w:val="18"/>
                <w:lang w:eastAsia="en-US"/>
              </w:rPr>
              <w:t xml:space="preserve"> (0)</w:t>
            </w:r>
          </w:p>
        </w:tc>
        <w:tc>
          <w:tcPr>
            <w:tcW w:w="992" w:type="dxa"/>
            <w:tcBorders>
              <w:top w:val="single" w:sz="4" w:space="0" w:color="auto"/>
              <w:left w:val="single" w:sz="4" w:space="0" w:color="auto"/>
              <w:bottom w:val="nil"/>
              <w:right w:val="single" w:sz="4" w:space="0" w:color="auto"/>
            </w:tcBorders>
          </w:tcPr>
          <w:p w14:paraId="4E19898D" w14:textId="2B84EEA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r>
      <w:tr w:rsidR="00E35F76" w:rsidRPr="0038156F" w14:paraId="02B422FF" w14:textId="77777777" w:rsidTr="00071EAD">
        <w:tc>
          <w:tcPr>
            <w:tcW w:w="789" w:type="dxa"/>
            <w:vMerge/>
            <w:tcBorders>
              <w:left w:val="single" w:sz="4" w:space="0" w:color="auto"/>
              <w:right w:val="single" w:sz="4" w:space="0" w:color="auto"/>
            </w:tcBorders>
          </w:tcPr>
          <w:p w14:paraId="66E61FF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564718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96480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3FAEA8E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2A9314C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79165E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4FFFCEB9"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3AA6DB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5C3EFB0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7730888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F2156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12C0E8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tcPr>
          <w:p w14:paraId="0235F90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tcPr>
          <w:p w14:paraId="6BA067C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03BA010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11C66241"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3F5CCC4A" w14:textId="77777777" w:rsidTr="00071EAD">
        <w:tc>
          <w:tcPr>
            <w:tcW w:w="789" w:type="dxa"/>
            <w:vMerge/>
            <w:tcBorders>
              <w:left w:val="single" w:sz="4" w:space="0" w:color="auto"/>
              <w:right w:val="single" w:sz="4" w:space="0" w:color="auto"/>
            </w:tcBorders>
          </w:tcPr>
          <w:p w14:paraId="53AF39C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044830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06872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206747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6CAF78E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2BD6D04"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580BF01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D079B8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07E70BE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45BF44D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55C0322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952259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tcPr>
          <w:p w14:paraId="6F79F17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tcPr>
          <w:p w14:paraId="3432597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0A9F439D"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1AF18A8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677EC626" w14:textId="77777777" w:rsidTr="00071EAD">
        <w:tc>
          <w:tcPr>
            <w:tcW w:w="789" w:type="dxa"/>
            <w:vMerge/>
            <w:tcBorders>
              <w:left w:val="single" w:sz="4" w:space="0" w:color="auto"/>
              <w:right w:val="single" w:sz="4" w:space="0" w:color="auto"/>
            </w:tcBorders>
          </w:tcPr>
          <w:p w14:paraId="66160BE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D3484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2289925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12BF91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5A2F9F6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tcPr>
          <w:p w14:paraId="70038C1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tcPr>
          <w:p w14:paraId="5321F50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tcPr>
          <w:p w14:paraId="58C1902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tcPr>
          <w:p w14:paraId="14C482D0" w14:textId="25C52F0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51DB1A1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5D84A47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44A7623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tcPr>
          <w:p w14:paraId="646EEBA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tcPr>
          <w:p w14:paraId="0E528D0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0FF923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63E51C6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E35F76" w:rsidRPr="0038156F" w14:paraId="23D95E5B" w14:textId="77777777" w:rsidTr="00071EAD">
        <w:tc>
          <w:tcPr>
            <w:tcW w:w="789" w:type="dxa"/>
            <w:vMerge/>
            <w:tcBorders>
              <w:left w:val="single" w:sz="4" w:space="0" w:color="auto"/>
              <w:right w:val="single" w:sz="4" w:space="0" w:color="auto"/>
            </w:tcBorders>
          </w:tcPr>
          <w:p w14:paraId="058484E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47EAAD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103EC0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E8282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4FCB32C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4166F2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257A908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A07656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8CA22D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3DA881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47EF57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9A7CC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2B2269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677EC36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51AEC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4EC2F2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2AAAD0FE" w14:textId="77777777" w:rsidTr="00071EAD">
        <w:tc>
          <w:tcPr>
            <w:tcW w:w="789" w:type="dxa"/>
            <w:vMerge/>
            <w:tcBorders>
              <w:left w:val="single" w:sz="4" w:space="0" w:color="auto"/>
              <w:bottom w:val="single" w:sz="4" w:space="0" w:color="auto"/>
              <w:right w:val="single" w:sz="4" w:space="0" w:color="auto"/>
            </w:tcBorders>
          </w:tcPr>
          <w:p w14:paraId="6505A0A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3F0E7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BDED8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F2DB40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775F998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992947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7757200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6473A0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2E9DBC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20A25EA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101701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DAD89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72F83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6A9B43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773987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8AC07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3FC85AA1"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76206428" w14:textId="77777777" w:rsidR="00E35F76" w:rsidRPr="009800E5" w:rsidRDefault="00E35F76" w:rsidP="00071EAD">
            <w:pPr>
              <w:keepNext/>
              <w:keepLines/>
              <w:overflowPunct/>
              <w:autoSpaceDE/>
              <w:autoSpaceDN/>
              <w:adjustRightInd/>
              <w:spacing w:after="0"/>
              <w:ind w:left="851" w:hanging="851"/>
              <w:textAlignment w:val="auto"/>
              <w:rPr>
                <w:rFonts w:ascii="Arial" w:hAnsi="Arial"/>
                <w:sz w:val="18"/>
                <w:lang w:eastAsia="en-US"/>
              </w:rPr>
            </w:pPr>
            <w:r w:rsidRPr="009800E5">
              <w:rPr>
                <w:rFonts w:ascii="Arial" w:hAnsi="Arial"/>
                <w:sz w:val="18"/>
                <w:lang w:eastAsia="en-US"/>
              </w:rPr>
              <w:t>Note 1:</w:t>
            </w:r>
            <w:r w:rsidRPr="009800E5">
              <w:rPr>
                <w:rFonts w:ascii="Arial" w:hAnsi="Arial"/>
                <w:sz w:val="18"/>
                <w:lang w:eastAsia="en-US"/>
              </w:rPr>
              <w:tab/>
              <w:t>For 3 MHz CBW, the CORESET#0 Index and the associated CORESET#0 Offset refers to Table 13-0 in TS 38.213 [22]. For 5 MHz CBW, the CORESET#0 Index and the associated CORESET#0 Offset refers to Table 13-1in TS 38.213 [22]. The value of CORESET#0 Index is signalled in controlResourceSetZero (pdcch-ConfigSIB1) in the MIB. The offsetToPointA IE is expressed in units of resource blocks assuming 15 kHz subcarrier spacing for FR1 and 60 kHz subcarrier spacing for FR2.</w:t>
            </w:r>
          </w:p>
          <w:p w14:paraId="0587A4C2"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04499627" w:rsidR="0038156F" w:rsidRPr="0038156F" w:rsidRDefault="0038156F" w:rsidP="00E35F76"/>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7" type="#_x0000_t75" style="width:19.5pt;height:19.5pt" o:ole="">
                  <v:imagedata r:id="rId15" o:title=""/>
                </v:shape>
                <o:OLEObject Type="Embed" ProgID="Equation.3" ShapeID="_x0000_i1057" DrawAspect="Content" ObjectID="_1821459713" r:id="rId46"/>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8" type="#_x0000_t75" style="width:24.75pt;height:20.25pt" o:ole="">
                  <v:imagedata r:id="rId15" o:title=""/>
                </v:shape>
                <o:OLEObject Type="Embed" ProgID="Equation.3" ShapeID="_x0000_i1058" DrawAspect="Content" ObjectID="_1821459714" r:id="rId47"/>
              </w:object>
            </w:r>
          </w:p>
        </w:tc>
        <w:tc>
          <w:tcPr>
            <w:tcW w:w="851" w:type="dxa"/>
            <w:tcBorders>
              <w:bottom w:val="single" w:sz="4" w:space="0" w:color="auto"/>
            </w:tcBorders>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9" type="#_x0000_t75" style="width:24pt;height:19.5pt" o:ole="">
                  <v:imagedata r:id="rId15" o:title=""/>
                </v:shape>
                <o:OLEObject Type="Embed" ProgID="Equation.3" ShapeID="_x0000_i1059" DrawAspect="Content" ObjectID="_1821459715" r:id="rId48"/>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60" type="#_x0000_t75" style="width:24pt;height:19.5pt" o:ole="">
                  <v:imagedata r:id="rId15" o:title=""/>
                </v:shape>
                <o:OLEObject Type="Embed" ProgID="Equation.3" ShapeID="_x0000_i1060" DrawAspect="Content" ObjectID="_1821459716" r:id="rId49"/>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tcPr>
          <w:p w14:paraId="6360DBCD" w14:textId="77777777" w:rsidR="007720A4" w:rsidRPr="00630F7A" w:rsidRDefault="007720A4" w:rsidP="007E671F">
            <w:pPr>
              <w:pStyle w:val="TAH"/>
            </w:pPr>
            <w:r w:rsidRPr="00630F7A">
              <w:t>CBW [MHz]</w:t>
            </w:r>
          </w:p>
        </w:tc>
        <w:tc>
          <w:tcPr>
            <w:tcW w:w="740" w:type="dxa"/>
            <w:tcBorders>
              <w:bottom w:val="single" w:sz="4" w:space="0" w:color="auto"/>
            </w:tcBorders>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1A2862D5" w14:textId="77777777" w:rsidR="007720A4" w:rsidRPr="00630F7A" w:rsidRDefault="007720A4" w:rsidP="007E671F">
            <w:pPr>
              <w:pStyle w:val="TAH"/>
            </w:pPr>
            <w:r w:rsidRPr="00630F7A">
              <w:t>Range</w:t>
            </w:r>
          </w:p>
        </w:tc>
        <w:tc>
          <w:tcPr>
            <w:tcW w:w="857" w:type="dxa"/>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tcPr>
          <w:p w14:paraId="0E479DE8" w14:textId="77777777" w:rsidR="007720A4" w:rsidRPr="00630F7A" w:rsidRDefault="007720A4" w:rsidP="007E671F">
            <w:pPr>
              <w:pStyle w:val="TAH"/>
            </w:pPr>
            <w:r w:rsidRPr="00630F7A">
              <w:t>point A</w:t>
            </w:r>
            <w:r w:rsidRPr="00630F7A">
              <w:br/>
              <w:t>[MHz]</w:t>
            </w:r>
          </w:p>
        </w:tc>
        <w:tc>
          <w:tcPr>
            <w:tcW w:w="857" w:type="dxa"/>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tcPr>
          <w:p w14:paraId="11227400" w14:textId="77777777" w:rsidR="007720A4" w:rsidRPr="00630F7A" w:rsidRDefault="007720A4" w:rsidP="007E671F">
            <w:pPr>
              <w:pStyle w:val="TAH"/>
            </w:pPr>
            <w:r w:rsidRPr="00630F7A">
              <w:t>GSCN</w:t>
            </w:r>
          </w:p>
        </w:tc>
        <w:tc>
          <w:tcPr>
            <w:tcW w:w="857" w:type="dxa"/>
            <w:tcBorders>
              <w:bottom w:val="single" w:sz="4" w:space="0" w:color="auto"/>
            </w:tcBorders>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tcPr>
          <w:p w14:paraId="73E96622" w14:textId="77777777" w:rsidR="007720A4" w:rsidRPr="00630F7A" w:rsidRDefault="007720A4" w:rsidP="007E671F">
            <w:pPr>
              <w:pStyle w:val="TAH"/>
            </w:pPr>
            <w:r w:rsidRPr="00630F7A">
              <w:rPr>
                <w:position w:val="-10"/>
              </w:rPr>
              <w:object w:dxaOrig="420" w:dyaOrig="300" w14:anchorId="3D1EE320">
                <v:shape id="_x0000_i1061" type="#_x0000_t75" style="width:21.75pt;height:15.75pt" o:ole="">
                  <v:imagedata r:id="rId15" o:title=""/>
                </v:shape>
                <o:OLEObject Type="Embed" ProgID="Equation.3" ShapeID="_x0000_i1061" DrawAspect="Content" ObjectID="_1821459717" r:id="rId50"/>
              </w:object>
            </w:r>
          </w:p>
        </w:tc>
        <w:tc>
          <w:tcPr>
            <w:tcW w:w="741" w:type="dxa"/>
            <w:tcBorders>
              <w:bottom w:val="single" w:sz="4" w:space="0" w:color="auto"/>
            </w:tcBorders>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6C9C2A26" w14:textId="437E5FA6" w:rsidR="007720A4" w:rsidRDefault="007720A4" w:rsidP="008277B2">
      <w:pPr>
        <w:pStyle w:val="Heading5"/>
      </w:pPr>
      <w:r w:rsidRPr="00412865">
        <w:t>5.2.2.1.8</w:t>
      </w:r>
      <w:r>
        <w:t>6</w:t>
      </w:r>
      <w:r w:rsidRPr="00412865">
        <w:t xml:space="preserve"> – 5.2.2.1.</w:t>
      </w:r>
      <w:r w:rsidR="008277B2">
        <w:t>103</w:t>
      </w:r>
      <w:r w:rsidRPr="00412865">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lastRenderedPageBreak/>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2" type="#_x0000_t75" style="width:24pt;height:19.5pt" o:ole="">
                  <v:imagedata r:id="rId15" o:title=""/>
                </v:shape>
                <o:OLEObject Type="Embed" ProgID="Equation.3" ShapeID="_x0000_i1062" DrawAspect="Content" ObjectID="_1821459718" r:id="rId51"/>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3" type="#_x0000_t75" style="width:24pt;height:19.5pt" o:ole="">
                  <v:imagedata r:id="rId15" o:title=""/>
                </v:shape>
                <o:OLEObject Type="Embed" ProgID="Equation.3" ShapeID="_x0000_i1063" DrawAspect="Content" ObjectID="_1821459719" r:id="rId52"/>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lastRenderedPageBreak/>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351117EE" w14:textId="77777777" w:rsidR="00F66679" w:rsidRDefault="00777156" w:rsidP="00F66679">
      <w:pPr>
        <w:pStyle w:val="Heading5"/>
        <w:rPr>
          <w:rFonts w:eastAsia="SimSun"/>
        </w:rPr>
      </w:pPr>
      <w:r w:rsidRPr="00777156">
        <w:rPr>
          <w:rFonts w:eastAsia="SimSun"/>
          <w:lang w:eastAsia="en-US"/>
        </w:rPr>
        <w:t>5.2.2.1.</w:t>
      </w:r>
      <w:r w:rsidRPr="00777156">
        <w:rPr>
          <w:rFonts w:eastAsia="SimSun" w:hint="eastAsia"/>
          <w:lang w:eastAsia="en-US"/>
        </w:rPr>
        <w:t>109</w:t>
      </w:r>
      <w:r w:rsidRPr="00777156">
        <w:rPr>
          <w:rFonts w:eastAsia="SimSun"/>
          <w:lang w:eastAsia="en-US"/>
        </w:rPr>
        <w:tab/>
      </w:r>
      <w:r w:rsidR="00F66679" w:rsidRPr="00777156">
        <w:rPr>
          <w:rFonts w:eastAsia="SimSun"/>
        </w:rPr>
        <w:t>Reference test frequencies for NR operating band n</w:t>
      </w:r>
      <w:r w:rsidR="00F66679" w:rsidRPr="00777156">
        <w:rPr>
          <w:rFonts w:eastAsia="SimSun" w:hint="eastAsia"/>
        </w:rPr>
        <w:t>10</w:t>
      </w:r>
      <w:r w:rsidR="00F66679" w:rsidRPr="00777156">
        <w:rPr>
          <w:rFonts w:eastAsia="SimSun"/>
        </w:rPr>
        <w:t>9</w:t>
      </w:r>
    </w:p>
    <w:p w14:paraId="0AEAB3B0" w14:textId="6BCFCF30" w:rsidR="00777156" w:rsidRPr="00777156" w:rsidRDefault="00F66679" w:rsidP="00F66679">
      <w:pPr>
        <w:pStyle w:val="TH"/>
        <w:rPr>
          <w:rFonts w:eastAsia="SimSun"/>
          <w:lang w:eastAsia="en-US"/>
        </w:rPr>
      </w:pPr>
      <w:r w:rsidRPr="00777156">
        <w:rPr>
          <w:rFonts w:eastAsia="SimSun"/>
        </w:rPr>
        <w:t>Table 5.2.2.1.</w:t>
      </w:r>
      <w:r w:rsidRPr="00777156">
        <w:rPr>
          <w:rFonts w:eastAsia="SimSun" w:hint="eastAsia"/>
          <w:lang w:eastAsia="zh-CN"/>
        </w:rPr>
        <w:t>109</w:t>
      </w:r>
      <w:r w:rsidRPr="00777156">
        <w:rPr>
          <w:rFonts w:eastAsia="SimSun"/>
        </w:rPr>
        <w:t>-1: Test frequencies for NR operating band n</w:t>
      </w:r>
      <w:r w:rsidRPr="00777156">
        <w:rPr>
          <w:rFonts w:eastAsia="SimSun" w:hint="eastAsia"/>
          <w:lang w:eastAsia="zh-CN"/>
        </w:rPr>
        <w:t>109</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4" type="#_x0000_t75" style="width:21.75pt;height:15.75pt" o:ole="">
                  <v:imagedata r:id="rId15" o:title=""/>
                </v:shape>
                <o:OLEObject Type="Embed" ProgID="Equation.3" ShapeID="_x0000_i1064" DrawAspect="Content" ObjectID="_1821459720" r:id="rId53"/>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A7681BC" w14:textId="77777777" w:rsidR="00F66679" w:rsidRDefault="00F66679" w:rsidP="00F66679"/>
    <w:p w14:paraId="6F5BD6D8" w14:textId="77777777" w:rsidR="00F66679" w:rsidRDefault="00F66679" w:rsidP="00F66679">
      <w:pPr>
        <w:pStyle w:val="Heading5"/>
        <w:rPr>
          <w:rFonts w:eastAsia="SimSun"/>
        </w:rPr>
      </w:pPr>
      <w:r w:rsidRPr="00777156">
        <w:rPr>
          <w:rFonts w:eastAsia="SimSun"/>
        </w:rPr>
        <w:t>5.2.2.1.</w:t>
      </w:r>
      <w:r w:rsidRPr="00777156">
        <w:rPr>
          <w:rFonts w:eastAsia="SimSun" w:hint="eastAsia"/>
        </w:rPr>
        <w:t>1</w:t>
      </w:r>
      <w:r>
        <w:rPr>
          <w:rFonts w:eastAsia="SimSun"/>
        </w:rPr>
        <w:t>10</w:t>
      </w:r>
      <w:r w:rsidRPr="00777156">
        <w:rPr>
          <w:rFonts w:eastAsia="SimSun"/>
        </w:rPr>
        <w:tab/>
        <w:t>Reference test frequencies for NR operating band n</w:t>
      </w:r>
      <w:r w:rsidRPr="00777156">
        <w:rPr>
          <w:rFonts w:eastAsia="SimSun" w:hint="eastAsia"/>
        </w:rPr>
        <w:t>1</w:t>
      </w:r>
      <w:r>
        <w:rPr>
          <w:rFonts w:eastAsia="SimSun"/>
        </w:rPr>
        <w:t>10</w:t>
      </w:r>
    </w:p>
    <w:p w14:paraId="314E1C99" w14:textId="77777777" w:rsidR="00F66679" w:rsidRPr="00777156" w:rsidRDefault="00F66679" w:rsidP="00F66679">
      <w:pPr>
        <w:pStyle w:val="TH"/>
        <w:rPr>
          <w:rFonts w:eastAsia="SimSun"/>
        </w:rPr>
      </w:pPr>
      <w:r w:rsidRPr="00777156">
        <w:rPr>
          <w:rFonts w:eastAsia="SimSun"/>
        </w:rPr>
        <w:t>Table 5.2.2.1.</w:t>
      </w:r>
      <w:r w:rsidRPr="00777156">
        <w:rPr>
          <w:rFonts w:eastAsia="SimSun" w:hint="eastAsia"/>
          <w:lang w:eastAsia="zh-CN"/>
        </w:rPr>
        <w:t>1</w:t>
      </w:r>
      <w:r>
        <w:rPr>
          <w:rFonts w:eastAsia="SimSun"/>
          <w:lang w:eastAsia="zh-CN"/>
        </w:rPr>
        <w:t>10</w:t>
      </w:r>
      <w:r w:rsidRPr="00777156">
        <w:rPr>
          <w:rFonts w:eastAsia="SimSun"/>
        </w:rPr>
        <w:t>-1: Test frequencies for NR operating band n</w:t>
      </w:r>
      <w:r w:rsidRPr="00777156">
        <w:rPr>
          <w:rFonts w:eastAsia="SimSun" w:hint="eastAsia"/>
          <w:lang w:eastAsia="zh-CN"/>
        </w:rPr>
        <w:t>1</w:t>
      </w:r>
      <w:r>
        <w:rPr>
          <w:rFonts w:eastAsia="SimSun"/>
          <w:lang w:eastAsia="zh-CN"/>
        </w:rPr>
        <w:t>10</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851"/>
        <w:gridCol w:w="850"/>
        <w:gridCol w:w="426"/>
        <w:gridCol w:w="992"/>
        <w:gridCol w:w="1134"/>
        <w:gridCol w:w="1134"/>
      </w:tblGrid>
      <w:tr w:rsidR="00F66679" w:rsidRPr="00777156" w14:paraId="2886E634" w14:textId="77777777" w:rsidTr="00071EAD">
        <w:tc>
          <w:tcPr>
            <w:tcW w:w="818" w:type="dxa"/>
            <w:tcBorders>
              <w:top w:val="single" w:sz="4" w:space="0" w:color="auto"/>
              <w:left w:val="single" w:sz="4" w:space="0" w:color="auto"/>
              <w:bottom w:val="single" w:sz="4" w:space="0" w:color="auto"/>
              <w:right w:val="single" w:sz="4" w:space="0" w:color="auto"/>
            </w:tcBorders>
            <w:hideMark/>
          </w:tcPr>
          <w:p w14:paraId="1CABE470" w14:textId="77777777" w:rsidR="00F66679" w:rsidRPr="00777156" w:rsidRDefault="00F66679" w:rsidP="00071EAD">
            <w:pPr>
              <w:pStyle w:val="TAH"/>
              <w:rPr>
                <w:rFonts w:eastAsia="SimSun"/>
              </w:rPr>
            </w:pPr>
            <w:r w:rsidRPr="00777156">
              <w:rPr>
                <w:rFonts w:eastAsia="SimSun"/>
              </w:rPr>
              <w:t>CBW [MHz]</w:t>
            </w:r>
          </w:p>
        </w:tc>
        <w:tc>
          <w:tcPr>
            <w:tcW w:w="850" w:type="dxa"/>
            <w:tcBorders>
              <w:top w:val="single" w:sz="4" w:space="0" w:color="auto"/>
              <w:left w:val="single" w:sz="4" w:space="0" w:color="auto"/>
              <w:bottom w:val="single" w:sz="4" w:space="0" w:color="auto"/>
              <w:right w:val="single" w:sz="4" w:space="0" w:color="auto"/>
            </w:tcBorders>
            <w:hideMark/>
          </w:tcPr>
          <w:p w14:paraId="096761C6" w14:textId="77777777" w:rsidR="00F66679" w:rsidRPr="00777156" w:rsidRDefault="00F66679" w:rsidP="00071EAD">
            <w:pPr>
              <w:pStyle w:val="TAH"/>
              <w:rPr>
                <w:rFonts w:eastAsia="SimSun"/>
                <w:i/>
              </w:rPr>
            </w:pPr>
            <w:r w:rsidRPr="00777156">
              <w:rPr>
                <w:rFonts w:eastAsia="SimSun"/>
                <w:i/>
              </w:rPr>
              <w:t>carrierBandwidth</w:t>
            </w:r>
          </w:p>
          <w:p w14:paraId="5E1EAE89" w14:textId="77777777" w:rsidR="00F66679" w:rsidRPr="00777156" w:rsidRDefault="00F66679" w:rsidP="00071EAD">
            <w:pPr>
              <w:pStyle w:val="TAH"/>
              <w:rPr>
                <w:rFonts w:eastAsia="SimSun"/>
              </w:rPr>
            </w:pPr>
            <w:r w:rsidRPr="00777156">
              <w:rPr>
                <w:rFonts w:eastAsia="SimSun"/>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5A1AB428" w14:textId="77777777" w:rsidR="00F66679" w:rsidRPr="00777156" w:rsidRDefault="00F66679" w:rsidP="00071EAD">
            <w:pPr>
              <w:pStyle w:val="TAH"/>
              <w:rPr>
                <w:rFonts w:eastAsia="SimSun"/>
              </w:rPr>
            </w:pPr>
            <w:r w:rsidRPr="00777156">
              <w:rPr>
                <w:rFonts w:eastAsia="SimSun"/>
              </w:rPr>
              <w:t>Range</w:t>
            </w:r>
          </w:p>
        </w:tc>
        <w:tc>
          <w:tcPr>
            <w:tcW w:w="850" w:type="dxa"/>
            <w:tcBorders>
              <w:top w:val="single" w:sz="4" w:space="0" w:color="auto"/>
              <w:left w:val="single" w:sz="4" w:space="0" w:color="auto"/>
              <w:bottom w:val="single" w:sz="4" w:space="0" w:color="auto"/>
              <w:right w:val="single" w:sz="4" w:space="0" w:color="auto"/>
            </w:tcBorders>
            <w:hideMark/>
          </w:tcPr>
          <w:p w14:paraId="4D7E3C12" w14:textId="77777777" w:rsidR="00F66679" w:rsidRPr="00777156" w:rsidRDefault="00F66679" w:rsidP="00071EAD">
            <w:pPr>
              <w:pStyle w:val="TAH"/>
              <w:rPr>
                <w:rFonts w:eastAsia="SimSun"/>
              </w:rPr>
            </w:pPr>
            <w:r w:rsidRPr="00777156">
              <w:rPr>
                <w:rFonts w:eastAsia="SimSun"/>
              </w:rPr>
              <w:t>Carrier centre</w:t>
            </w:r>
          </w:p>
          <w:p w14:paraId="7ED35AB3" w14:textId="77777777" w:rsidR="00F66679" w:rsidRPr="00777156" w:rsidRDefault="00F66679" w:rsidP="00071EAD">
            <w:pPr>
              <w:pStyle w:val="TAH"/>
              <w:rPr>
                <w:rFonts w:eastAsia="SimSun"/>
              </w:rPr>
            </w:pPr>
            <w:r w:rsidRPr="00777156">
              <w:rPr>
                <w:rFonts w:eastAsia="SimSun"/>
              </w:rPr>
              <w:t>[MHz]</w:t>
            </w:r>
          </w:p>
        </w:tc>
        <w:tc>
          <w:tcPr>
            <w:tcW w:w="851" w:type="dxa"/>
            <w:tcBorders>
              <w:top w:val="single" w:sz="4" w:space="0" w:color="auto"/>
              <w:left w:val="single" w:sz="4" w:space="0" w:color="auto"/>
              <w:bottom w:val="single" w:sz="4" w:space="0" w:color="auto"/>
              <w:right w:val="single" w:sz="4" w:space="0" w:color="auto"/>
            </w:tcBorders>
            <w:hideMark/>
          </w:tcPr>
          <w:p w14:paraId="0D4B6EE8" w14:textId="77777777" w:rsidR="00F66679" w:rsidRPr="00777156" w:rsidRDefault="00F66679" w:rsidP="00071EAD">
            <w:pPr>
              <w:pStyle w:val="TAH"/>
              <w:rPr>
                <w:rFonts w:eastAsia="SimSun"/>
              </w:rPr>
            </w:pPr>
            <w:r w:rsidRPr="00777156">
              <w:rPr>
                <w:rFonts w:eastAsia="SimSun"/>
              </w:rPr>
              <w:t>Carrier centre</w:t>
            </w:r>
          </w:p>
          <w:p w14:paraId="21EA60B9" w14:textId="77777777" w:rsidR="00F66679" w:rsidRPr="00777156" w:rsidRDefault="00F66679" w:rsidP="00071EAD">
            <w:pPr>
              <w:pStyle w:val="TAH"/>
              <w:rPr>
                <w:rFonts w:eastAsia="SimSun"/>
              </w:rPr>
            </w:pPr>
            <w:r w:rsidRPr="00777156">
              <w:rPr>
                <w:rFonts w:eastAsia="SimSun"/>
              </w:rPr>
              <w:t>[ARFCN]</w:t>
            </w:r>
          </w:p>
        </w:tc>
        <w:tc>
          <w:tcPr>
            <w:tcW w:w="992" w:type="dxa"/>
            <w:tcBorders>
              <w:top w:val="single" w:sz="4" w:space="0" w:color="auto"/>
              <w:left w:val="single" w:sz="4" w:space="0" w:color="auto"/>
              <w:bottom w:val="single" w:sz="4" w:space="0" w:color="auto"/>
              <w:right w:val="single" w:sz="4" w:space="0" w:color="auto"/>
            </w:tcBorders>
            <w:hideMark/>
          </w:tcPr>
          <w:p w14:paraId="378D53A7" w14:textId="77777777" w:rsidR="00F66679" w:rsidRPr="00777156" w:rsidRDefault="00F66679" w:rsidP="00071EAD">
            <w:pPr>
              <w:pStyle w:val="TAH"/>
              <w:rPr>
                <w:rFonts w:eastAsia="SimSun"/>
              </w:rPr>
            </w:pPr>
            <w:r w:rsidRPr="00777156">
              <w:rPr>
                <w:rFonts w:eastAsia="SimSun"/>
              </w:rPr>
              <w:t>point A</w:t>
            </w:r>
            <w:r w:rsidRPr="00777156">
              <w:rPr>
                <w:rFonts w:eastAsia="SimSun"/>
              </w:rPr>
              <w:br/>
              <w:t>[MHz]</w:t>
            </w:r>
          </w:p>
        </w:tc>
        <w:tc>
          <w:tcPr>
            <w:tcW w:w="850" w:type="dxa"/>
            <w:tcBorders>
              <w:top w:val="single" w:sz="4" w:space="0" w:color="auto"/>
              <w:left w:val="single" w:sz="4" w:space="0" w:color="auto"/>
              <w:bottom w:val="single" w:sz="4" w:space="0" w:color="auto"/>
              <w:right w:val="single" w:sz="4" w:space="0" w:color="auto"/>
            </w:tcBorders>
            <w:hideMark/>
          </w:tcPr>
          <w:p w14:paraId="43CEFB38" w14:textId="77777777" w:rsidR="00F66679" w:rsidRPr="00777156" w:rsidRDefault="00F66679" w:rsidP="00071EAD">
            <w:pPr>
              <w:pStyle w:val="TAH"/>
              <w:rPr>
                <w:rFonts w:eastAsia="SimSun"/>
              </w:rPr>
            </w:pPr>
            <w:r w:rsidRPr="00777156">
              <w:rPr>
                <w:rFonts w:eastAsia="SimSun"/>
                <w:i/>
              </w:rPr>
              <w:t>absoluteFrequencyPointA</w:t>
            </w:r>
            <w:r w:rsidRPr="00777156">
              <w:rPr>
                <w:rFonts w:eastAsia="SimSun"/>
              </w:rPr>
              <w:br/>
              <w:t>[ARFCN]</w:t>
            </w:r>
          </w:p>
        </w:tc>
        <w:tc>
          <w:tcPr>
            <w:tcW w:w="851" w:type="dxa"/>
            <w:tcBorders>
              <w:top w:val="single" w:sz="4" w:space="0" w:color="auto"/>
              <w:left w:val="single" w:sz="4" w:space="0" w:color="auto"/>
              <w:bottom w:val="single" w:sz="4" w:space="0" w:color="auto"/>
              <w:right w:val="single" w:sz="4" w:space="0" w:color="auto"/>
            </w:tcBorders>
            <w:hideMark/>
          </w:tcPr>
          <w:p w14:paraId="76886D1B" w14:textId="77777777" w:rsidR="00F66679" w:rsidRPr="00777156" w:rsidRDefault="00F66679" w:rsidP="00071EAD">
            <w:pPr>
              <w:pStyle w:val="TAH"/>
              <w:rPr>
                <w:rFonts w:eastAsia="SimSun"/>
              </w:rPr>
            </w:pPr>
            <w:r w:rsidRPr="00777156">
              <w:rPr>
                <w:rFonts w:eastAsia="SimSun"/>
                <w:i/>
              </w:rPr>
              <w:t xml:space="preserve">offsetToCarrier </w:t>
            </w:r>
            <w:r w:rsidRPr="00777156">
              <w:rPr>
                <w:rFonts w:eastAsia="SimSun"/>
              </w:rPr>
              <w:t>[Carrier PRBs]</w:t>
            </w:r>
          </w:p>
        </w:tc>
        <w:tc>
          <w:tcPr>
            <w:tcW w:w="850" w:type="dxa"/>
            <w:tcBorders>
              <w:top w:val="single" w:sz="4" w:space="0" w:color="auto"/>
              <w:left w:val="single" w:sz="4" w:space="0" w:color="auto"/>
              <w:bottom w:val="single" w:sz="4" w:space="0" w:color="auto"/>
              <w:right w:val="single" w:sz="4" w:space="0" w:color="auto"/>
            </w:tcBorders>
            <w:hideMark/>
          </w:tcPr>
          <w:p w14:paraId="6ACE95E0" w14:textId="77777777" w:rsidR="00F66679" w:rsidRPr="00777156" w:rsidRDefault="00F66679" w:rsidP="00071EAD">
            <w:pPr>
              <w:pStyle w:val="TAH"/>
              <w:rPr>
                <w:rFonts w:eastAsia="SimSun"/>
              </w:rPr>
            </w:pPr>
            <w:r w:rsidRPr="00777156">
              <w:rPr>
                <w:rFonts w:eastAsia="SimSun"/>
              </w:rPr>
              <w:t>SS block SCS</w:t>
            </w:r>
          </w:p>
          <w:p w14:paraId="12588FF7" w14:textId="77777777" w:rsidR="00F66679" w:rsidRPr="00777156" w:rsidRDefault="00F66679" w:rsidP="00071EAD">
            <w:pPr>
              <w:pStyle w:val="TAH"/>
              <w:rPr>
                <w:rFonts w:eastAsia="SimSun"/>
              </w:rPr>
            </w:pPr>
            <w:r w:rsidRPr="00777156">
              <w:rPr>
                <w:rFonts w:eastAsia="SimSun"/>
              </w:rPr>
              <w:t>[kHz]</w:t>
            </w:r>
          </w:p>
        </w:tc>
        <w:tc>
          <w:tcPr>
            <w:tcW w:w="851" w:type="dxa"/>
            <w:tcBorders>
              <w:top w:val="single" w:sz="4" w:space="0" w:color="auto"/>
              <w:left w:val="single" w:sz="4" w:space="0" w:color="auto"/>
              <w:bottom w:val="single" w:sz="4" w:space="0" w:color="auto"/>
              <w:right w:val="single" w:sz="4" w:space="0" w:color="auto"/>
            </w:tcBorders>
            <w:hideMark/>
          </w:tcPr>
          <w:p w14:paraId="6A97A542" w14:textId="77777777" w:rsidR="00F66679" w:rsidRPr="00777156" w:rsidRDefault="00F66679" w:rsidP="00071EAD">
            <w:pPr>
              <w:pStyle w:val="TAH"/>
              <w:rPr>
                <w:rFonts w:eastAsia="SimSun"/>
              </w:rPr>
            </w:pPr>
            <w:r w:rsidRPr="00777156">
              <w:rPr>
                <w:rFonts w:eastAsia="SimSun"/>
              </w:rPr>
              <w:t>GSCN</w:t>
            </w:r>
          </w:p>
        </w:tc>
        <w:tc>
          <w:tcPr>
            <w:tcW w:w="850" w:type="dxa"/>
            <w:tcBorders>
              <w:top w:val="single" w:sz="4" w:space="0" w:color="auto"/>
              <w:left w:val="single" w:sz="4" w:space="0" w:color="auto"/>
              <w:bottom w:val="single" w:sz="4" w:space="0" w:color="auto"/>
              <w:right w:val="single" w:sz="4" w:space="0" w:color="auto"/>
            </w:tcBorders>
            <w:hideMark/>
          </w:tcPr>
          <w:p w14:paraId="56ABCD76" w14:textId="77777777" w:rsidR="00F66679" w:rsidRPr="00777156" w:rsidRDefault="00F66679" w:rsidP="00071EAD">
            <w:pPr>
              <w:pStyle w:val="TAH"/>
              <w:rPr>
                <w:rFonts w:eastAsia="SimSun"/>
                <w:i/>
              </w:rPr>
            </w:pPr>
            <w:r w:rsidRPr="00777156">
              <w:rPr>
                <w:rFonts w:eastAsia="SimSun"/>
                <w:i/>
              </w:rPr>
              <w:t>absoluteFrequencySSB</w:t>
            </w:r>
          </w:p>
          <w:p w14:paraId="17F604B5" w14:textId="77777777" w:rsidR="00F66679" w:rsidRPr="00777156" w:rsidRDefault="00F66679" w:rsidP="00071EAD">
            <w:pPr>
              <w:pStyle w:val="TAH"/>
              <w:rPr>
                <w:rFonts w:eastAsia="SimSun"/>
              </w:rPr>
            </w:pPr>
            <w:r w:rsidRPr="00777156">
              <w:rPr>
                <w:rFonts w:eastAsia="SimSun"/>
              </w:rPr>
              <w:t>[ARFCN]</w:t>
            </w:r>
          </w:p>
        </w:tc>
        <w:tc>
          <w:tcPr>
            <w:tcW w:w="426" w:type="dxa"/>
            <w:tcBorders>
              <w:top w:val="single" w:sz="4" w:space="0" w:color="auto"/>
              <w:left w:val="single" w:sz="4" w:space="0" w:color="auto"/>
              <w:bottom w:val="single" w:sz="4" w:space="0" w:color="auto"/>
              <w:right w:val="single" w:sz="4" w:space="0" w:color="auto"/>
            </w:tcBorders>
            <w:hideMark/>
          </w:tcPr>
          <w:p w14:paraId="541F4940" w14:textId="77777777" w:rsidR="00F66679" w:rsidRPr="00777156" w:rsidRDefault="00F66679" w:rsidP="00071EAD">
            <w:pPr>
              <w:pStyle w:val="TAH"/>
              <w:rPr>
                <w:rFonts w:eastAsia="SimSun"/>
              </w:rPr>
            </w:pPr>
            <w:r w:rsidRPr="00777156">
              <w:rPr>
                <w:rFonts w:eastAsia="SimSun"/>
                <w:position w:val="-10"/>
              </w:rPr>
              <w:object w:dxaOrig="420" w:dyaOrig="300" w14:anchorId="07509BD2">
                <v:shape id="_x0000_i1065" type="#_x0000_t75" style="width:21.75pt;height:15.75pt" o:ole="">
                  <v:imagedata r:id="rId15" o:title=""/>
                </v:shape>
                <o:OLEObject Type="Embed" ProgID="Equation.3" ShapeID="_x0000_i1065" DrawAspect="Content" ObjectID="_1821459721" r:id="rId54"/>
              </w:object>
            </w:r>
          </w:p>
        </w:tc>
        <w:tc>
          <w:tcPr>
            <w:tcW w:w="992" w:type="dxa"/>
            <w:tcBorders>
              <w:top w:val="single" w:sz="4" w:space="0" w:color="auto"/>
              <w:left w:val="single" w:sz="4" w:space="0" w:color="auto"/>
              <w:bottom w:val="single" w:sz="4" w:space="0" w:color="auto"/>
              <w:right w:val="single" w:sz="4" w:space="0" w:color="auto"/>
            </w:tcBorders>
            <w:hideMark/>
          </w:tcPr>
          <w:p w14:paraId="4F4A109D" w14:textId="77777777" w:rsidR="00F66679" w:rsidRPr="00777156" w:rsidRDefault="00F66679" w:rsidP="00071EAD">
            <w:pPr>
              <w:pStyle w:val="TAH"/>
              <w:rPr>
                <w:rFonts w:eastAsia="SimSun"/>
              </w:rPr>
            </w:pPr>
            <w:r w:rsidRPr="00777156">
              <w:rPr>
                <w:rFonts w:eastAsia="SimSun"/>
              </w:rPr>
              <w:t>Offset Carrier CORESET#0</w:t>
            </w:r>
          </w:p>
          <w:p w14:paraId="676C343E" w14:textId="77777777" w:rsidR="00F66679" w:rsidRPr="00777156" w:rsidRDefault="00F66679" w:rsidP="00071EAD">
            <w:pPr>
              <w:pStyle w:val="TAH"/>
              <w:rPr>
                <w:rFonts w:eastAsia="SimSun"/>
              </w:rPr>
            </w:pPr>
            <w:r w:rsidRPr="00777156">
              <w:rPr>
                <w:rFonts w:eastAsia="SimSun"/>
              </w:rPr>
              <w:t>[RBs]</w:t>
            </w:r>
          </w:p>
          <w:p w14:paraId="3D1D2D3A" w14:textId="77777777" w:rsidR="00F66679" w:rsidRPr="00777156" w:rsidRDefault="00F66679" w:rsidP="00071EAD">
            <w:pPr>
              <w:pStyle w:val="TAH"/>
              <w:rPr>
                <w:rFonts w:eastAsia="SimSun"/>
              </w:rPr>
            </w:pPr>
            <w:r w:rsidRPr="00777156">
              <w:rPr>
                <w:rFonts w:eastAsia="SimSun"/>
              </w:rPr>
              <w:t>Note 2</w:t>
            </w:r>
          </w:p>
        </w:tc>
        <w:tc>
          <w:tcPr>
            <w:tcW w:w="1134" w:type="dxa"/>
            <w:tcBorders>
              <w:top w:val="single" w:sz="4" w:space="0" w:color="auto"/>
              <w:left w:val="single" w:sz="4" w:space="0" w:color="auto"/>
              <w:bottom w:val="single" w:sz="4" w:space="0" w:color="auto"/>
              <w:right w:val="single" w:sz="4" w:space="0" w:color="auto"/>
            </w:tcBorders>
            <w:hideMark/>
          </w:tcPr>
          <w:p w14:paraId="235CE9D5" w14:textId="77777777" w:rsidR="00F66679" w:rsidRPr="00777156" w:rsidRDefault="00F66679" w:rsidP="00071EAD">
            <w:pPr>
              <w:pStyle w:val="TAH"/>
              <w:rPr>
                <w:rFonts w:eastAsia="SimSun"/>
              </w:rPr>
            </w:pPr>
            <w:r w:rsidRPr="00777156">
              <w:rPr>
                <w:rFonts w:eastAsia="SimSun"/>
              </w:rPr>
              <w:t>CORESET#0 Index (Offset</w:t>
            </w:r>
          </w:p>
          <w:p w14:paraId="3E83491A" w14:textId="77777777" w:rsidR="00F66679" w:rsidRPr="00777156" w:rsidRDefault="00F66679" w:rsidP="00071EAD">
            <w:pPr>
              <w:pStyle w:val="TAH"/>
              <w:rPr>
                <w:rFonts w:eastAsia="SimSun"/>
              </w:rPr>
            </w:pPr>
            <w:r w:rsidRPr="00777156">
              <w:rPr>
                <w:rFonts w:eastAsia="SimSun"/>
              </w:rPr>
              <w:t>[RBs])</w:t>
            </w:r>
          </w:p>
          <w:p w14:paraId="4D98312D" w14:textId="77777777" w:rsidR="00F66679" w:rsidRPr="00777156" w:rsidRDefault="00F66679" w:rsidP="00071EAD">
            <w:pPr>
              <w:pStyle w:val="TAH"/>
              <w:rPr>
                <w:rFonts w:eastAsia="SimSun"/>
              </w:rPr>
            </w:pPr>
            <w:r w:rsidRPr="00777156">
              <w:rPr>
                <w:rFonts w:eastAsia="SimSun"/>
              </w:rPr>
              <w:t>Note 1</w:t>
            </w:r>
          </w:p>
        </w:tc>
        <w:tc>
          <w:tcPr>
            <w:tcW w:w="1134" w:type="dxa"/>
            <w:tcBorders>
              <w:top w:val="single" w:sz="4" w:space="0" w:color="auto"/>
              <w:left w:val="single" w:sz="4" w:space="0" w:color="auto"/>
              <w:bottom w:val="single" w:sz="4" w:space="0" w:color="auto"/>
              <w:right w:val="single" w:sz="4" w:space="0" w:color="auto"/>
            </w:tcBorders>
            <w:hideMark/>
          </w:tcPr>
          <w:p w14:paraId="62A3772B" w14:textId="77777777" w:rsidR="00F66679" w:rsidRPr="00777156" w:rsidRDefault="00F66679" w:rsidP="00071EAD">
            <w:pPr>
              <w:pStyle w:val="TAH"/>
              <w:rPr>
                <w:rFonts w:eastAsia="SimSun"/>
              </w:rPr>
            </w:pPr>
            <w:r w:rsidRPr="00777156">
              <w:rPr>
                <w:rFonts w:eastAsia="SimSun"/>
              </w:rPr>
              <w:t>offsetToPointA</w:t>
            </w:r>
            <w:r w:rsidRPr="00777156">
              <w:rPr>
                <w:rFonts w:eastAsia="SimSun"/>
              </w:rPr>
              <w:br/>
              <w:t>(SIB1)</w:t>
            </w:r>
          </w:p>
          <w:p w14:paraId="341F9512" w14:textId="77777777" w:rsidR="00F66679" w:rsidRPr="00777156" w:rsidRDefault="00F66679" w:rsidP="00071EAD">
            <w:pPr>
              <w:pStyle w:val="TAH"/>
              <w:rPr>
                <w:rFonts w:eastAsia="SimSun"/>
              </w:rPr>
            </w:pPr>
            <w:r w:rsidRPr="00777156">
              <w:rPr>
                <w:rFonts w:eastAsia="SimSun"/>
              </w:rPr>
              <w:t>[PRBs]</w:t>
            </w:r>
          </w:p>
          <w:p w14:paraId="3AA6B552" w14:textId="77777777" w:rsidR="00F66679" w:rsidRPr="00777156" w:rsidRDefault="00F66679" w:rsidP="00071EAD">
            <w:pPr>
              <w:pStyle w:val="TAH"/>
              <w:rPr>
                <w:rFonts w:eastAsia="SimSun"/>
              </w:rPr>
            </w:pPr>
            <w:r w:rsidRPr="00777156">
              <w:rPr>
                <w:rFonts w:eastAsia="SimSun"/>
              </w:rPr>
              <w:t>Note 1</w:t>
            </w:r>
          </w:p>
        </w:tc>
      </w:tr>
      <w:tr w:rsidR="00F66679" w:rsidRPr="00777156" w14:paraId="37BFE0CE" w14:textId="77777777" w:rsidTr="00071EAD">
        <w:tc>
          <w:tcPr>
            <w:tcW w:w="818" w:type="dxa"/>
            <w:tcBorders>
              <w:top w:val="single" w:sz="4" w:space="0" w:color="auto"/>
              <w:left w:val="single" w:sz="4" w:space="0" w:color="auto"/>
              <w:bottom w:val="nil"/>
              <w:right w:val="single" w:sz="4" w:space="0" w:color="auto"/>
            </w:tcBorders>
            <w:hideMark/>
          </w:tcPr>
          <w:p w14:paraId="5A3A2371" w14:textId="77777777" w:rsidR="00F66679" w:rsidRPr="00777156" w:rsidRDefault="00F66679" w:rsidP="00071EAD">
            <w:pPr>
              <w:pStyle w:val="TAC"/>
              <w:rPr>
                <w:rFonts w:eastAsia="SimSun"/>
              </w:rPr>
            </w:pPr>
            <w:r>
              <w:rPr>
                <w:rFonts w:eastAsia="SimSun"/>
              </w:rPr>
              <w:t>3</w:t>
            </w:r>
          </w:p>
        </w:tc>
        <w:tc>
          <w:tcPr>
            <w:tcW w:w="850" w:type="dxa"/>
            <w:tcBorders>
              <w:top w:val="single" w:sz="4" w:space="0" w:color="auto"/>
              <w:left w:val="single" w:sz="4" w:space="0" w:color="auto"/>
              <w:bottom w:val="nil"/>
              <w:right w:val="single" w:sz="4" w:space="0" w:color="auto"/>
            </w:tcBorders>
            <w:hideMark/>
          </w:tcPr>
          <w:p w14:paraId="036E9BFE" w14:textId="77777777" w:rsidR="00F66679" w:rsidRPr="00777156" w:rsidRDefault="00F66679" w:rsidP="00071EAD">
            <w:pPr>
              <w:pStyle w:val="TAC"/>
              <w:rPr>
                <w:rFonts w:eastAsia="SimSun"/>
              </w:rPr>
            </w:pPr>
            <w:r>
              <w:rPr>
                <w:rFonts w:eastAsia="SimSun"/>
              </w:rPr>
              <w:t>15</w:t>
            </w:r>
          </w:p>
        </w:tc>
        <w:tc>
          <w:tcPr>
            <w:tcW w:w="993" w:type="dxa"/>
            <w:tcBorders>
              <w:top w:val="single" w:sz="4" w:space="0" w:color="auto"/>
              <w:left w:val="single" w:sz="4" w:space="0" w:color="auto"/>
              <w:bottom w:val="nil"/>
              <w:right w:val="single" w:sz="4" w:space="0" w:color="auto"/>
            </w:tcBorders>
            <w:hideMark/>
          </w:tcPr>
          <w:p w14:paraId="45630F01" w14:textId="77777777" w:rsidR="00F66679" w:rsidRPr="00777156" w:rsidRDefault="00F66679" w:rsidP="00071EAD">
            <w:pPr>
              <w:pStyle w:val="TAC"/>
              <w:rPr>
                <w:rFonts w:eastAsia="SimSun"/>
              </w:rPr>
            </w:pPr>
            <w:r w:rsidRPr="00777156">
              <w:rPr>
                <w:rFonts w:eastAsia="SimSun"/>
              </w:rPr>
              <w:t>Downlink</w:t>
            </w:r>
          </w:p>
        </w:tc>
        <w:tc>
          <w:tcPr>
            <w:tcW w:w="567" w:type="dxa"/>
            <w:tcBorders>
              <w:top w:val="single" w:sz="4" w:space="0" w:color="auto"/>
              <w:left w:val="single" w:sz="4" w:space="0" w:color="auto"/>
              <w:bottom w:val="single" w:sz="4" w:space="0" w:color="auto"/>
              <w:right w:val="single" w:sz="4" w:space="0" w:color="auto"/>
            </w:tcBorders>
            <w:hideMark/>
          </w:tcPr>
          <w:p w14:paraId="044367E4"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28F55718" w14:textId="77777777" w:rsidR="00F66679" w:rsidRPr="00777156" w:rsidRDefault="00F66679" w:rsidP="00071EAD">
            <w:pPr>
              <w:pStyle w:val="TAC"/>
              <w:rPr>
                <w:rFonts w:eastAsia="SimSun"/>
              </w:rPr>
            </w:pPr>
            <w:r w:rsidRPr="00B15437">
              <w:t>1433.5</w:t>
            </w:r>
          </w:p>
        </w:tc>
        <w:tc>
          <w:tcPr>
            <w:tcW w:w="851" w:type="dxa"/>
            <w:tcBorders>
              <w:top w:val="single" w:sz="4" w:space="0" w:color="auto"/>
              <w:left w:val="single" w:sz="4" w:space="0" w:color="auto"/>
              <w:bottom w:val="single" w:sz="4" w:space="0" w:color="auto"/>
              <w:right w:val="single" w:sz="4" w:space="0" w:color="auto"/>
            </w:tcBorders>
          </w:tcPr>
          <w:p w14:paraId="671AEF36" w14:textId="77777777" w:rsidR="00F66679" w:rsidRPr="00777156" w:rsidRDefault="00F66679" w:rsidP="00071EAD">
            <w:pPr>
              <w:pStyle w:val="TAC"/>
              <w:rPr>
                <w:rFonts w:eastAsia="SimSun"/>
              </w:rPr>
            </w:pPr>
            <w:r w:rsidRPr="00B15437">
              <w:t>286700</w:t>
            </w:r>
          </w:p>
        </w:tc>
        <w:tc>
          <w:tcPr>
            <w:tcW w:w="992" w:type="dxa"/>
            <w:tcBorders>
              <w:top w:val="single" w:sz="4" w:space="0" w:color="auto"/>
              <w:left w:val="single" w:sz="4" w:space="0" w:color="auto"/>
              <w:bottom w:val="single" w:sz="4" w:space="0" w:color="auto"/>
              <w:right w:val="single" w:sz="4" w:space="0" w:color="auto"/>
            </w:tcBorders>
          </w:tcPr>
          <w:p w14:paraId="0F57CD00" w14:textId="77777777" w:rsidR="00F66679" w:rsidRPr="00777156" w:rsidRDefault="00F66679" w:rsidP="00071EAD">
            <w:pPr>
              <w:pStyle w:val="TAC"/>
              <w:rPr>
                <w:rFonts w:eastAsia="SimSun"/>
              </w:rPr>
            </w:pPr>
            <w:r w:rsidRPr="005231EB">
              <w:t>1432.</w:t>
            </w:r>
            <w:r>
              <w:t>1</w:t>
            </w:r>
            <w:r w:rsidRPr="005231EB">
              <w:t>5</w:t>
            </w:r>
          </w:p>
        </w:tc>
        <w:tc>
          <w:tcPr>
            <w:tcW w:w="850" w:type="dxa"/>
            <w:tcBorders>
              <w:top w:val="single" w:sz="4" w:space="0" w:color="auto"/>
              <w:left w:val="single" w:sz="4" w:space="0" w:color="auto"/>
              <w:bottom w:val="single" w:sz="4" w:space="0" w:color="auto"/>
              <w:right w:val="single" w:sz="4" w:space="0" w:color="auto"/>
            </w:tcBorders>
          </w:tcPr>
          <w:p w14:paraId="36603F6F" w14:textId="77777777" w:rsidR="00F66679" w:rsidRPr="00777156" w:rsidRDefault="00F66679" w:rsidP="00071EAD">
            <w:pPr>
              <w:pStyle w:val="TAC"/>
              <w:rPr>
                <w:rFonts w:eastAsia="SimSun"/>
              </w:rPr>
            </w:pPr>
            <w:r w:rsidRPr="00DE772E">
              <w:t>286430</w:t>
            </w:r>
          </w:p>
        </w:tc>
        <w:tc>
          <w:tcPr>
            <w:tcW w:w="851" w:type="dxa"/>
            <w:tcBorders>
              <w:top w:val="single" w:sz="4" w:space="0" w:color="auto"/>
              <w:left w:val="single" w:sz="4" w:space="0" w:color="auto"/>
              <w:bottom w:val="single" w:sz="4" w:space="0" w:color="auto"/>
              <w:right w:val="single" w:sz="4" w:space="0" w:color="auto"/>
            </w:tcBorders>
          </w:tcPr>
          <w:p w14:paraId="256E5546" w14:textId="77777777" w:rsidR="00F66679" w:rsidRPr="00777156" w:rsidRDefault="00F66679" w:rsidP="00071EAD">
            <w:pPr>
              <w:pStyle w:val="TAC"/>
              <w:rPr>
                <w:rFonts w:eastAsia="SimSun"/>
              </w:rPr>
            </w:pPr>
            <w:r w:rsidRPr="00E37916">
              <w:t>0</w:t>
            </w:r>
          </w:p>
        </w:tc>
        <w:tc>
          <w:tcPr>
            <w:tcW w:w="850" w:type="dxa"/>
            <w:tcBorders>
              <w:top w:val="single" w:sz="4" w:space="0" w:color="auto"/>
              <w:left w:val="single" w:sz="4" w:space="0" w:color="auto"/>
              <w:bottom w:val="nil"/>
              <w:right w:val="single" w:sz="4" w:space="0" w:color="auto"/>
            </w:tcBorders>
          </w:tcPr>
          <w:p w14:paraId="14CA3101" w14:textId="77777777" w:rsidR="00F66679" w:rsidRPr="00777156" w:rsidRDefault="00F66679" w:rsidP="00071EAD">
            <w:pPr>
              <w:pStyle w:val="TAC"/>
              <w:rPr>
                <w:rFonts w:eastAsia="SimSun"/>
                <w:lang w:eastAsia="zh-CN"/>
              </w:rPr>
            </w:pPr>
            <w:r w:rsidRPr="00E37916">
              <w:t>15</w:t>
            </w:r>
          </w:p>
        </w:tc>
        <w:tc>
          <w:tcPr>
            <w:tcW w:w="851" w:type="dxa"/>
            <w:tcBorders>
              <w:top w:val="single" w:sz="4" w:space="0" w:color="auto"/>
              <w:left w:val="single" w:sz="4" w:space="0" w:color="auto"/>
              <w:bottom w:val="single" w:sz="4" w:space="0" w:color="auto"/>
              <w:right w:val="single" w:sz="4" w:space="0" w:color="auto"/>
            </w:tcBorders>
          </w:tcPr>
          <w:p w14:paraId="2BC6AD49" w14:textId="77777777" w:rsidR="00F66679" w:rsidRPr="00777156" w:rsidRDefault="00F66679" w:rsidP="00071EAD">
            <w:pPr>
              <w:pStyle w:val="TAC"/>
              <w:rPr>
                <w:rFonts w:eastAsia="SimSun"/>
              </w:rPr>
            </w:pPr>
            <w:r w:rsidRPr="007718FE">
              <w:t>3380</w:t>
            </w:r>
            <w:r>
              <w:t>3</w:t>
            </w:r>
          </w:p>
        </w:tc>
        <w:tc>
          <w:tcPr>
            <w:tcW w:w="850" w:type="dxa"/>
            <w:tcBorders>
              <w:top w:val="single" w:sz="4" w:space="0" w:color="auto"/>
              <w:left w:val="single" w:sz="4" w:space="0" w:color="auto"/>
              <w:bottom w:val="single" w:sz="4" w:space="0" w:color="auto"/>
              <w:right w:val="single" w:sz="4" w:space="0" w:color="auto"/>
            </w:tcBorders>
          </w:tcPr>
          <w:p w14:paraId="7FF28CA7" w14:textId="77777777" w:rsidR="00F66679" w:rsidRPr="00777156" w:rsidRDefault="00F66679" w:rsidP="00071EAD">
            <w:pPr>
              <w:pStyle w:val="TAC"/>
              <w:rPr>
                <w:rFonts w:eastAsia="SimSun"/>
              </w:rPr>
            </w:pPr>
            <w:r w:rsidRPr="00691246">
              <w:t>286670</w:t>
            </w:r>
          </w:p>
        </w:tc>
        <w:tc>
          <w:tcPr>
            <w:tcW w:w="426" w:type="dxa"/>
            <w:tcBorders>
              <w:top w:val="single" w:sz="4" w:space="0" w:color="auto"/>
              <w:left w:val="single" w:sz="4" w:space="0" w:color="auto"/>
              <w:bottom w:val="single" w:sz="4" w:space="0" w:color="auto"/>
              <w:right w:val="single" w:sz="4" w:space="0" w:color="auto"/>
            </w:tcBorders>
          </w:tcPr>
          <w:p w14:paraId="170AD948" w14:textId="77777777" w:rsidR="00F66679" w:rsidRPr="00777156" w:rsidRDefault="00F66679" w:rsidP="00071EAD">
            <w:pPr>
              <w:pStyle w:val="TAC"/>
              <w:rPr>
                <w:rFonts w:eastAsia="SimSun"/>
              </w:rPr>
            </w:pPr>
            <w:r w:rsidRPr="00E37916">
              <w:t>8</w:t>
            </w:r>
          </w:p>
        </w:tc>
        <w:tc>
          <w:tcPr>
            <w:tcW w:w="992" w:type="dxa"/>
            <w:tcBorders>
              <w:top w:val="single" w:sz="4" w:space="0" w:color="auto"/>
              <w:left w:val="single" w:sz="4" w:space="0" w:color="auto"/>
              <w:bottom w:val="single" w:sz="4" w:space="0" w:color="auto"/>
              <w:right w:val="single" w:sz="4" w:space="0" w:color="auto"/>
            </w:tcBorders>
          </w:tcPr>
          <w:p w14:paraId="163E6751" w14:textId="77777777" w:rsidR="00F66679" w:rsidRPr="00777156" w:rsidRDefault="00F66679" w:rsidP="00071EAD">
            <w:pPr>
              <w:pStyle w:val="TAC"/>
              <w:rPr>
                <w:rFonts w:eastAsia="SimSun"/>
                <w:lang w:eastAsia="zh-CN"/>
              </w:rPr>
            </w:pPr>
            <w:r w:rsidRPr="00E37916">
              <w:t>0</w:t>
            </w:r>
          </w:p>
        </w:tc>
        <w:tc>
          <w:tcPr>
            <w:tcW w:w="1134" w:type="dxa"/>
            <w:tcBorders>
              <w:top w:val="single" w:sz="4" w:space="0" w:color="auto"/>
              <w:left w:val="single" w:sz="4" w:space="0" w:color="auto"/>
              <w:bottom w:val="single" w:sz="4" w:space="0" w:color="auto"/>
              <w:right w:val="single" w:sz="4" w:space="0" w:color="auto"/>
            </w:tcBorders>
          </w:tcPr>
          <w:p w14:paraId="730E3ED4" w14:textId="77777777" w:rsidR="00F66679" w:rsidRPr="00777156" w:rsidRDefault="00F66679" w:rsidP="00071EAD">
            <w:pPr>
              <w:pStyle w:val="TAC"/>
              <w:rPr>
                <w:rFonts w:eastAsia="SimSun"/>
                <w:lang w:eastAsia="zh-CN"/>
              </w:rPr>
            </w:pPr>
            <w:r>
              <w:t>2</w:t>
            </w:r>
            <w:r w:rsidRPr="00E37916">
              <w:t xml:space="preserve"> (0)</w:t>
            </w:r>
          </w:p>
        </w:tc>
        <w:tc>
          <w:tcPr>
            <w:tcW w:w="1134" w:type="dxa"/>
            <w:tcBorders>
              <w:top w:val="single" w:sz="4" w:space="0" w:color="auto"/>
              <w:left w:val="single" w:sz="4" w:space="0" w:color="auto"/>
              <w:bottom w:val="single" w:sz="4" w:space="0" w:color="auto"/>
              <w:right w:val="single" w:sz="4" w:space="0" w:color="auto"/>
            </w:tcBorders>
          </w:tcPr>
          <w:p w14:paraId="048D31E5" w14:textId="77777777" w:rsidR="00F66679" w:rsidRPr="00777156" w:rsidRDefault="00F66679" w:rsidP="00071EAD">
            <w:pPr>
              <w:pStyle w:val="TAC"/>
              <w:rPr>
                <w:rFonts w:eastAsia="SimSun"/>
                <w:lang w:eastAsia="zh-CN"/>
              </w:rPr>
            </w:pPr>
            <w:r w:rsidRPr="004D139E">
              <w:t>0</w:t>
            </w:r>
          </w:p>
        </w:tc>
      </w:tr>
      <w:tr w:rsidR="00F66679" w:rsidRPr="00777156" w14:paraId="15F3CFE2" w14:textId="77777777" w:rsidTr="00071EAD">
        <w:tc>
          <w:tcPr>
            <w:tcW w:w="818" w:type="dxa"/>
            <w:tcBorders>
              <w:top w:val="nil"/>
              <w:left w:val="single" w:sz="4" w:space="0" w:color="auto"/>
              <w:bottom w:val="nil"/>
              <w:right w:val="single" w:sz="4" w:space="0" w:color="auto"/>
            </w:tcBorders>
          </w:tcPr>
          <w:p w14:paraId="572004AB" w14:textId="77777777" w:rsidR="00F66679" w:rsidRPr="00777156" w:rsidRDefault="00F66679" w:rsidP="00071EAD">
            <w:pPr>
              <w:pStyle w:val="TAC"/>
              <w:rPr>
                <w:rFonts w:eastAsia="SimSun"/>
              </w:rPr>
            </w:pPr>
          </w:p>
        </w:tc>
        <w:tc>
          <w:tcPr>
            <w:tcW w:w="850" w:type="dxa"/>
            <w:tcBorders>
              <w:top w:val="nil"/>
              <w:left w:val="single" w:sz="4" w:space="0" w:color="auto"/>
              <w:bottom w:val="nil"/>
              <w:right w:val="single" w:sz="4" w:space="0" w:color="auto"/>
            </w:tcBorders>
          </w:tcPr>
          <w:p w14:paraId="025FF90E" w14:textId="77777777" w:rsidR="00F66679" w:rsidRPr="00777156" w:rsidRDefault="00F66679" w:rsidP="00071EAD">
            <w:pPr>
              <w:pStyle w:val="TAC"/>
              <w:rPr>
                <w:rFonts w:eastAsia="SimSun"/>
              </w:rPr>
            </w:pPr>
          </w:p>
        </w:tc>
        <w:tc>
          <w:tcPr>
            <w:tcW w:w="993" w:type="dxa"/>
            <w:tcBorders>
              <w:top w:val="single" w:sz="4" w:space="0" w:color="auto"/>
              <w:left w:val="single" w:sz="4" w:space="0" w:color="auto"/>
              <w:bottom w:val="nil"/>
              <w:right w:val="single" w:sz="4" w:space="0" w:color="auto"/>
            </w:tcBorders>
            <w:hideMark/>
          </w:tcPr>
          <w:p w14:paraId="36E234E6" w14:textId="77777777" w:rsidR="00F66679" w:rsidRPr="00777156" w:rsidRDefault="00F66679" w:rsidP="00071EAD">
            <w:pPr>
              <w:pStyle w:val="TAC"/>
              <w:rPr>
                <w:rFonts w:eastAsia="SimSun"/>
              </w:rPr>
            </w:pPr>
            <w:r w:rsidRPr="00777156">
              <w:rPr>
                <w:rFonts w:eastAsia="SimSun"/>
              </w:rPr>
              <w:t>Uplink</w:t>
            </w:r>
          </w:p>
        </w:tc>
        <w:tc>
          <w:tcPr>
            <w:tcW w:w="567" w:type="dxa"/>
            <w:tcBorders>
              <w:top w:val="single" w:sz="4" w:space="0" w:color="auto"/>
              <w:left w:val="single" w:sz="4" w:space="0" w:color="auto"/>
              <w:bottom w:val="single" w:sz="4" w:space="0" w:color="auto"/>
              <w:right w:val="single" w:sz="4" w:space="0" w:color="auto"/>
            </w:tcBorders>
            <w:hideMark/>
          </w:tcPr>
          <w:p w14:paraId="1F1438D8"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65D5866A" w14:textId="77777777" w:rsidR="00F66679" w:rsidRPr="00777156" w:rsidRDefault="00F66679" w:rsidP="00071EAD">
            <w:pPr>
              <w:pStyle w:val="TAC"/>
              <w:rPr>
                <w:rFonts w:eastAsia="SimSun"/>
              </w:rPr>
            </w:pPr>
            <w:r>
              <w:t>1393.5</w:t>
            </w:r>
          </w:p>
        </w:tc>
        <w:tc>
          <w:tcPr>
            <w:tcW w:w="851" w:type="dxa"/>
            <w:tcBorders>
              <w:top w:val="single" w:sz="4" w:space="0" w:color="auto"/>
              <w:left w:val="single" w:sz="4" w:space="0" w:color="auto"/>
              <w:bottom w:val="single" w:sz="4" w:space="0" w:color="auto"/>
              <w:right w:val="single" w:sz="4" w:space="0" w:color="auto"/>
            </w:tcBorders>
          </w:tcPr>
          <w:p w14:paraId="4B928971" w14:textId="77777777" w:rsidR="00F66679" w:rsidRPr="00777156" w:rsidRDefault="00F66679" w:rsidP="00071EAD">
            <w:pPr>
              <w:pStyle w:val="TAC"/>
              <w:rPr>
                <w:rFonts w:eastAsia="SimSun"/>
              </w:rPr>
            </w:pPr>
            <w:r w:rsidRPr="00B15437">
              <w:t>278700</w:t>
            </w:r>
          </w:p>
        </w:tc>
        <w:tc>
          <w:tcPr>
            <w:tcW w:w="992" w:type="dxa"/>
            <w:tcBorders>
              <w:top w:val="single" w:sz="4" w:space="0" w:color="auto"/>
              <w:left w:val="single" w:sz="4" w:space="0" w:color="auto"/>
              <w:bottom w:val="single" w:sz="4" w:space="0" w:color="auto"/>
              <w:right w:val="single" w:sz="4" w:space="0" w:color="auto"/>
            </w:tcBorders>
          </w:tcPr>
          <w:p w14:paraId="4FAF9455" w14:textId="77777777" w:rsidR="00F66679" w:rsidRPr="00FF6D09" w:rsidRDefault="00F66679" w:rsidP="00071EAD">
            <w:pPr>
              <w:pStyle w:val="TAC"/>
              <w:rPr>
                <w:rFonts w:eastAsia="SimSun"/>
              </w:rPr>
            </w:pPr>
            <w:r w:rsidRPr="00FF6D09">
              <w:t xml:space="preserve">1392.15 </w:t>
            </w:r>
          </w:p>
        </w:tc>
        <w:tc>
          <w:tcPr>
            <w:tcW w:w="850" w:type="dxa"/>
            <w:tcBorders>
              <w:top w:val="single" w:sz="4" w:space="0" w:color="auto"/>
              <w:left w:val="single" w:sz="4" w:space="0" w:color="auto"/>
              <w:bottom w:val="single" w:sz="4" w:space="0" w:color="auto"/>
              <w:right w:val="single" w:sz="4" w:space="0" w:color="auto"/>
            </w:tcBorders>
          </w:tcPr>
          <w:p w14:paraId="1DDA6A61" w14:textId="77777777" w:rsidR="00F66679" w:rsidRPr="00FF6D09" w:rsidRDefault="00F66679" w:rsidP="00071EAD">
            <w:pPr>
              <w:pStyle w:val="TAC"/>
              <w:rPr>
                <w:rFonts w:eastAsia="SimSun"/>
              </w:rPr>
            </w:pPr>
            <w:r w:rsidRPr="00FF6D09">
              <w:t>278430</w:t>
            </w:r>
          </w:p>
        </w:tc>
        <w:tc>
          <w:tcPr>
            <w:tcW w:w="851" w:type="dxa"/>
            <w:tcBorders>
              <w:top w:val="single" w:sz="4" w:space="0" w:color="auto"/>
              <w:left w:val="single" w:sz="4" w:space="0" w:color="auto"/>
              <w:bottom w:val="single" w:sz="4" w:space="0" w:color="auto"/>
              <w:right w:val="single" w:sz="4" w:space="0" w:color="auto"/>
            </w:tcBorders>
          </w:tcPr>
          <w:p w14:paraId="5F2FDB7C" w14:textId="77777777" w:rsidR="00F66679" w:rsidRPr="00FF6D09" w:rsidRDefault="00F66679" w:rsidP="00071EAD">
            <w:pPr>
              <w:pStyle w:val="TAC"/>
              <w:rPr>
                <w:rFonts w:eastAsia="SimSun"/>
              </w:rPr>
            </w:pPr>
            <w:r w:rsidRPr="00FF6D09">
              <w:t>0</w:t>
            </w:r>
          </w:p>
        </w:tc>
        <w:tc>
          <w:tcPr>
            <w:tcW w:w="850" w:type="dxa"/>
            <w:tcBorders>
              <w:top w:val="nil"/>
              <w:left w:val="single" w:sz="4" w:space="0" w:color="auto"/>
              <w:bottom w:val="single" w:sz="4" w:space="0" w:color="auto"/>
              <w:right w:val="single" w:sz="4" w:space="0" w:color="auto"/>
            </w:tcBorders>
            <w:hideMark/>
          </w:tcPr>
          <w:p w14:paraId="4A04127E" w14:textId="77777777" w:rsidR="00F66679" w:rsidRPr="00777156" w:rsidRDefault="00F66679" w:rsidP="00071EAD">
            <w:pPr>
              <w:pStyle w:val="TAC"/>
              <w:rPr>
                <w:rFonts w:eastAsia="SimSun"/>
              </w:rPr>
            </w:pPr>
          </w:p>
        </w:tc>
        <w:tc>
          <w:tcPr>
            <w:tcW w:w="851" w:type="dxa"/>
            <w:tcBorders>
              <w:top w:val="single" w:sz="4" w:space="0" w:color="auto"/>
              <w:left w:val="single" w:sz="4" w:space="0" w:color="auto"/>
              <w:bottom w:val="single" w:sz="4" w:space="0" w:color="auto"/>
              <w:right w:val="single" w:sz="4" w:space="0" w:color="auto"/>
            </w:tcBorders>
            <w:hideMark/>
          </w:tcPr>
          <w:p w14:paraId="19463B93" w14:textId="77777777" w:rsidR="00F66679" w:rsidRPr="00777156" w:rsidRDefault="00F66679" w:rsidP="00071EAD">
            <w:pPr>
              <w:pStyle w:val="TAC"/>
              <w:rPr>
                <w:rFonts w:eastAsia="SimSun"/>
              </w:rPr>
            </w:pPr>
            <w:r w:rsidRPr="00E37916">
              <w:t>-</w:t>
            </w:r>
          </w:p>
        </w:tc>
        <w:tc>
          <w:tcPr>
            <w:tcW w:w="850" w:type="dxa"/>
            <w:tcBorders>
              <w:top w:val="single" w:sz="4" w:space="0" w:color="auto"/>
              <w:left w:val="single" w:sz="4" w:space="0" w:color="auto"/>
              <w:bottom w:val="single" w:sz="4" w:space="0" w:color="auto"/>
              <w:right w:val="single" w:sz="4" w:space="0" w:color="auto"/>
            </w:tcBorders>
            <w:hideMark/>
          </w:tcPr>
          <w:p w14:paraId="36683B0A" w14:textId="77777777" w:rsidR="00F66679" w:rsidRPr="00777156" w:rsidRDefault="00F66679" w:rsidP="00071EAD">
            <w:pPr>
              <w:pStyle w:val="TAC"/>
              <w:rPr>
                <w:rFonts w:eastAsia="SimSun"/>
              </w:rPr>
            </w:pPr>
            <w:r w:rsidRPr="00E37916">
              <w:t>-</w:t>
            </w:r>
          </w:p>
        </w:tc>
        <w:tc>
          <w:tcPr>
            <w:tcW w:w="426" w:type="dxa"/>
            <w:tcBorders>
              <w:top w:val="single" w:sz="4" w:space="0" w:color="auto"/>
              <w:left w:val="single" w:sz="4" w:space="0" w:color="auto"/>
              <w:bottom w:val="single" w:sz="4" w:space="0" w:color="auto"/>
              <w:right w:val="single" w:sz="4" w:space="0" w:color="auto"/>
            </w:tcBorders>
            <w:hideMark/>
          </w:tcPr>
          <w:p w14:paraId="57ADB0CB" w14:textId="77777777" w:rsidR="00F66679" w:rsidRPr="00777156" w:rsidRDefault="00F66679" w:rsidP="00071EAD">
            <w:pPr>
              <w:pStyle w:val="TAC"/>
              <w:rPr>
                <w:rFonts w:eastAsia="SimSun"/>
              </w:rPr>
            </w:pPr>
            <w:r w:rsidRPr="00E37916">
              <w:t>-</w:t>
            </w:r>
          </w:p>
        </w:tc>
        <w:tc>
          <w:tcPr>
            <w:tcW w:w="992" w:type="dxa"/>
            <w:tcBorders>
              <w:top w:val="single" w:sz="4" w:space="0" w:color="auto"/>
              <w:left w:val="single" w:sz="4" w:space="0" w:color="auto"/>
              <w:bottom w:val="single" w:sz="4" w:space="0" w:color="auto"/>
              <w:right w:val="single" w:sz="4" w:space="0" w:color="auto"/>
            </w:tcBorders>
            <w:hideMark/>
          </w:tcPr>
          <w:p w14:paraId="3D64447F"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4AA4936E"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26B8ADE4" w14:textId="77777777" w:rsidR="00F66679" w:rsidRPr="00777156" w:rsidRDefault="00F66679" w:rsidP="00071EAD">
            <w:pPr>
              <w:pStyle w:val="TAC"/>
              <w:rPr>
                <w:rFonts w:eastAsia="SimSun"/>
              </w:rPr>
            </w:pPr>
            <w:r w:rsidRPr="00E37916">
              <w:t>-</w:t>
            </w:r>
          </w:p>
        </w:tc>
      </w:tr>
      <w:tr w:rsidR="00F66679" w:rsidRPr="00777156" w14:paraId="223582A2" w14:textId="77777777" w:rsidTr="00071EAD">
        <w:tc>
          <w:tcPr>
            <w:tcW w:w="13859" w:type="dxa"/>
            <w:gridSpan w:val="16"/>
            <w:tcBorders>
              <w:top w:val="single" w:sz="4" w:space="0" w:color="auto"/>
              <w:left w:val="single" w:sz="4" w:space="0" w:color="auto"/>
              <w:bottom w:val="single" w:sz="4" w:space="0" w:color="auto"/>
              <w:right w:val="single" w:sz="4" w:space="0" w:color="auto"/>
            </w:tcBorders>
            <w:hideMark/>
          </w:tcPr>
          <w:p w14:paraId="457AD297" w14:textId="77777777" w:rsidR="00F66679" w:rsidRPr="00777156" w:rsidRDefault="00F66679" w:rsidP="00071EAD">
            <w:pPr>
              <w:pStyle w:val="TAN"/>
              <w:rPr>
                <w:rFonts w:eastAsia="SimSun"/>
              </w:rPr>
            </w:pPr>
            <w:r w:rsidRPr="00777156">
              <w:rPr>
                <w:rFonts w:eastAsia="SimSun"/>
              </w:rPr>
              <w:t>Note 1:</w:t>
            </w:r>
            <w:r w:rsidRPr="00777156">
              <w:rPr>
                <w:rFonts w:eastAsia="SimSun"/>
              </w:rPr>
              <w:tab/>
              <w:t xml:space="preserve">The CORESET#0 Index and the associated CORESET#0 Offset refers to </w:t>
            </w:r>
            <w:r w:rsidRPr="00FF6D09">
              <w:rPr>
                <w:rFonts w:eastAsia="SimSun"/>
              </w:rPr>
              <w:t>Table 13-0 in TS</w:t>
            </w:r>
            <w:r w:rsidRPr="00777156">
              <w:rPr>
                <w:rFonts w:eastAsia="SimSun"/>
              </w:rPr>
              <w:t xml:space="preserve"> 38.213 [22]. The value of CORESET#0 Index is signalled in controlResourceSetZero (pdcch-ConfigSIB1) in the MIB. The offsetToPointA IE is expressed in units of resource blocks assuming 15 kHz subcarrier spacing for FR1 and 60 kHz subcarrier spacing for FR2.</w:t>
            </w:r>
          </w:p>
          <w:p w14:paraId="13EDBB42" w14:textId="77777777" w:rsidR="00F66679" w:rsidRPr="00777156" w:rsidRDefault="00F66679" w:rsidP="00071EAD">
            <w:pPr>
              <w:pStyle w:val="TAN"/>
              <w:rPr>
                <w:rFonts w:eastAsia="SimSun"/>
              </w:rPr>
            </w:pPr>
            <w:r w:rsidRPr="00777156">
              <w:rPr>
                <w:rFonts w:eastAsia="SimSun"/>
              </w:rPr>
              <w:t>Note 2:</w:t>
            </w:r>
            <w:r w:rsidRPr="00777156">
              <w:rPr>
                <w:rFonts w:eastAsia="SimSun"/>
              </w:rPr>
              <w:tab/>
              <w:t>The parameter Offset Carrier CORESET#0 specifies the offset from the lowest subcarrier of the carrier and the lowest subcarrier of CORESET#0. It corresponds to the parameter ΔF</w:t>
            </w:r>
            <w:r w:rsidRPr="00777156">
              <w:rPr>
                <w:rFonts w:eastAsia="SimSun"/>
                <w:vertAlign w:val="subscript"/>
              </w:rPr>
              <w:t>OffsetCORESET-0-Carrier</w:t>
            </w:r>
            <w:r w:rsidRPr="00777156">
              <w:rPr>
                <w:rFonts w:eastAsia="SimSun"/>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tcPr>
          <w:p w14:paraId="63CFC292" w14:textId="77777777" w:rsidR="006A2AF8" w:rsidRPr="00630F7A" w:rsidRDefault="006A2AF8" w:rsidP="006079A4">
            <w:pPr>
              <w:pStyle w:val="TAH"/>
            </w:pPr>
            <w:r w:rsidRPr="00630F7A">
              <w:lastRenderedPageBreak/>
              <w:t>CBW [MHz]</w:t>
            </w:r>
          </w:p>
        </w:tc>
        <w:tc>
          <w:tcPr>
            <w:tcW w:w="740" w:type="dxa"/>
            <w:tcBorders>
              <w:bottom w:val="single" w:sz="4" w:space="0" w:color="auto"/>
            </w:tcBorders>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33400810" w14:textId="77777777" w:rsidR="006A2AF8" w:rsidRPr="00630F7A" w:rsidRDefault="006A2AF8" w:rsidP="006079A4">
            <w:pPr>
              <w:pStyle w:val="TAH"/>
            </w:pPr>
            <w:r w:rsidRPr="00630F7A">
              <w:t>Range</w:t>
            </w:r>
          </w:p>
        </w:tc>
        <w:tc>
          <w:tcPr>
            <w:tcW w:w="857" w:type="dxa"/>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tcPr>
          <w:p w14:paraId="5D7D912C" w14:textId="77777777" w:rsidR="006A2AF8" w:rsidRPr="00630F7A" w:rsidRDefault="006A2AF8" w:rsidP="006079A4">
            <w:pPr>
              <w:pStyle w:val="TAH"/>
            </w:pPr>
            <w:r w:rsidRPr="00630F7A">
              <w:t>point A</w:t>
            </w:r>
            <w:r w:rsidRPr="00630F7A">
              <w:br/>
              <w:t>[MHz]</w:t>
            </w:r>
          </w:p>
        </w:tc>
        <w:tc>
          <w:tcPr>
            <w:tcW w:w="857" w:type="dxa"/>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tcPr>
          <w:p w14:paraId="5D91D519" w14:textId="77777777" w:rsidR="006A2AF8" w:rsidRPr="00630F7A" w:rsidRDefault="006A2AF8" w:rsidP="006079A4">
            <w:pPr>
              <w:pStyle w:val="TAH"/>
            </w:pPr>
            <w:r w:rsidRPr="00630F7A">
              <w:t>GSCN</w:t>
            </w:r>
          </w:p>
        </w:tc>
        <w:tc>
          <w:tcPr>
            <w:tcW w:w="857" w:type="dxa"/>
            <w:tcBorders>
              <w:bottom w:val="single" w:sz="4" w:space="0" w:color="auto"/>
            </w:tcBorders>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tcPr>
          <w:p w14:paraId="0ACD94AE" w14:textId="77777777" w:rsidR="006A2AF8" w:rsidRPr="00630F7A" w:rsidRDefault="006A2AF8" w:rsidP="0029584F">
            <w:pPr>
              <w:pStyle w:val="TAC"/>
            </w:pPr>
            <w:r w:rsidRPr="00630F7A">
              <w:t>Mid</w:t>
            </w:r>
          </w:p>
        </w:tc>
        <w:tc>
          <w:tcPr>
            <w:tcW w:w="857" w:type="dxa"/>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tcPr>
          <w:p w14:paraId="3B6DEDEA" w14:textId="77777777" w:rsidR="006A2AF8" w:rsidRPr="00630F7A" w:rsidRDefault="006A2AF8" w:rsidP="0029584F">
            <w:pPr>
              <w:pStyle w:val="TAC"/>
            </w:pPr>
            <w:r w:rsidRPr="00630F7A">
              <w:t>27952.44</w:t>
            </w:r>
          </w:p>
        </w:tc>
        <w:tc>
          <w:tcPr>
            <w:tcW w:w="857" w:type="dxa"/>
            <w:tcBorders>
              <w:right w:val="single" w:sz="4" w:space="0" w:color="auto"/>
            </w:tcBorders>
          </w:tcPr>
          <w:p w14:paraId="034CF6AA" w14:textId="77777777" w:rsidR="006A2AF8" w:rsidRPr="00630F7A" w:rsidRDefault="006A2AF8" w:rsidP="0029584F">
            <w:pPr>
              <w:pStyle w:val="TAC"/>
            </w:pPr>
            <w:r w:rsidRPr="00630F7A">
              <w:t>2078373</w:t>
            </w:r>
          </w:p>
        </w:tc>
        <w:tc>
          <w:tcPr>
            <w:tcW w:w="857" w:type="dxa"/>
            <w:tcBorders>
              <w:right w:val="single" w:sz="4" w:space="0" w:color="auto"/>
            </w:tcBorders>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tcPr>
          <w:p w14:paraId="131EE334" w14:textId="77777777" w:rsidR="006A2AF8" w:rsidRPr="00630F7A" w:rsidRDefault="006A2AF8" w:rsidP="0029584F">
            <w:pPr>
              <w:pStyle w:val="TAH"/>
            </w:pPr>
            <w:r w:rsidRPr="00630F7A">
              <w:t>CBW [MHz]</w:t>
            </w:r>
          </w:p>
        </w:tc>
        <w:tc>
          <w:tcPr>
            <w:tcW w:w="740" w:type="dxa"/>
            <w:tcBorders>
              <w:bottom w:val="single" w:sz="4" w:space="0" w:color="auto"/>
            </w:tcBorders>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22EFE53D" w14:textId="77777777" w:rsidR="006A2AF8" w:rsidRPr="00630F7A" w:rsidRDefault="006A2AF8" w:rsidP="0029584F">
            <w:pPr>
              <w:pStyle w:val="TAH"/>
            </w:pPr>
            <w:r w:rsidRPr="00630F7A">
              <w:t>Range</w:t>
            </w:r>
          </w:p>
        </w:tc>
        <w:tc>
          <w:tcPr>
            <w:tcW w:w="857" w:type="dxa"/>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tcPr>
          <w:p w14:paraId="7FDC16E4" w14:textId="77777777" w:rsidR="006A2AF8" w:rsidRPr="00630F7A" w:rsidRDefault="006A2AF8" w:rsidP="0029584F">
            <w:pPr>
              <w:pStyle w:val="TAH"/>
            </w:pPr>
            <w:r w:rsidRPr="00630F7A">
              <w:t>point A</w:t>
            </w:r>
            <w:r w:rsidRPr="00630F7A">
              <w:br/>
              <w:t>[MHz]</w:t>
            </w:r>
          </w:p>
        </w:tc>
        <w:tc>
          <w:tcPr>
            <w:tcW w:w="857" w:type="dxa"/>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tcPr>
          <w:p w14:paraId="2A6F40EF" w14:textId="77777777" w:rsidR="006A2AF8" w:rsidRPr="00630F7A" w:rsidRDefault="006A2AF8" w:rsidP="0029584F">
            <w:pPr>
              <w:pStyle w:val="TAH"/>
            </w:pPr>
            <w:r w:rsidRPr="00630F7A">
              <w:t>GSCN</w:t>
            </w:r>
          </w:p>
        </w:tc>
        <w:tc>
          <w:tcPr>
            <w:tcW w:w="857" w:type="dxa"/>
            <w:tcBorders>
              <w:bottom w:val="single" w:sz="4" w:space="0" w:color="auto"/>
            </w:tcBorders>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tcPr>
          <w:p w14:paraId="15E171CB" w14:textId="77777777" w:rsidR="006A2AF8" w:rsidRPr="00630F7A" w:rsidRDefault="006A2AF8" w:rsidP="0029584F">
            <w:pPr>
              <w:pStyle w:val="TAC"/>
            </w:pPr>
            <w:r w:rsidRPr="00630F7A">
              <w:t>Mid</w:t>
            </w:r>
          </w:p>
        </w:tc>
        <w:tc>
          <w:tcPr>
            <w:tcW w:w="857" w:type="dxa"/>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tcPr>
          <w:p w14:paraId="7E59F8E0" w14:textId="77777777" w:rsidR="006A2AF8" w:rsidRPr="00630F7A" w:rsidRDefault="006A2AF8" w:rsidP="0029584F">
            <w:pPr>
              <w:pStyle w:val="TAC"/>
            </w:pPr>
            <w:r w:rsidRPr="00630F7A">
              <w:t>25827.48</w:t>
            </w:r>
          </w:p>
        </w:tc>
        <w:tc>
          <w:tcPr>
            <w:tcW w:w="857" w:type="dxa"/>
            <w:tcBorders>
              <w:right w:val="single" w:sz="4" w:space="0" w:color="auto"/>
            </w:tcBorders>
          </w:tcPr>
          <w:p w14:paraId="5CADA3F5" w14:textId="77777777" w:rsidR="006A2AF8" w:rsidRPr="00630F7A" w:rsidRDefault="006A2AF8" w:rsidP="0029584F">
            <w:pPr>
              <w:pStyle w:val="TAC"/>
            </w:pPr>
            <w:r w:rsidRPr="00630F7A">
              <w:t>2042957</w:t>
            </w:r>
          </w:p>
        </w:tc>
        <w:tc>
          <w:tcPr>
            <w:tcW w:w="857" w:type="dxa"/>
            <w:tcBorders>
              <w:right w:val="single" w:sz="4" w:space="0" w:color="auto"/>
            </w:tcBorders>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647943BB" w14:textId="77777777" w:rsidR="006A2AF8" w:rsidRPr="00630F7A" w:rsidRDefault="006A2AF8" w:rsidP="006079A4">
            <w:pPr>
              <w:pStyle w:val="TAH"/>
            </w:pPr>
            <w:r w:rsidRPr="00630F7A">
              <w:t>Range</w:t>
            </w:r>
          </w:p>
        </w:tc>
        <w:tc>
          <w:tcPr>
            <w:tcW w:w="856" w:type="dxa"/>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tcPr>
          <w:p w14:paraId="11F740F6" w14:textId="77777777" w:rsidR="006A2AF8" w:rsidRPr="00630F7A" w:rsidRDefault="006A2AF8" w:rsidP="006079A4">
            <w:pPr>
              <w:pStyle w:val="TAH"/>
            </w:pPr>
            <w:r w:rsidRPr="00630F7A">
              <w:t>point A</w:t>
            </w:r>
            <w:r w:rsidRPr="00630F7A">
              <w:br/>
              <w:t>[MHz]</w:t>
            </w:r>
          </w:p>
        </w:tc>
        <w:tc>
          <w:tcPr>
            <w:tcW w:w="856" w:type="dxa"/>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tcPr>
          <w:p w14:paraId="357A35E9" w14:textId="77777777" w:rsidR="006A2AF8" w:rsidRPr="00630F7A" w:rsidRDefault="006A2AF8" w:rsidP="006079A4">
            <w:pPr>
              <w:pStyle w:val="TAH"/>
            </w:pPr>
            <w:r w:rsidRPr="00630F7A">
              <w:t>GSCN</w:t>
            </w:r>
          </w:p>
        </w:tc>
        <w:tc>
          <w:tcPr>
            <w:tcW w:w="856" w:type="dxa"/>
            <w:tcBorders>
              <w:bottom w:val="single" w:sz="4" w:space="0" w:color="auto"/>
            </w:tcBorders>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tcPr>
          <w:p w14:paraId="3FB019C8" w14:textId="77777777" w:rsidR="006A2AF8" w:rsidRPr="00630F7A" w:rsidRDefault="006A2AF8" w:rsidP="006079A4">
            <w:pPr>
              <w:pStyle w:val="TAC"/>
            </w:pPr>
            <w:r w:rsidRPr="00630F7A">
              <w:t>Mid</w:t>
            </w:r>
          </w:p>
        </w:tc>
        <w:tc>
          <w:tcPr>
            <w:tcW w:w="856" w:type="dxa"/>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tcPr>
          <w:p w14:paraId="7C1E14FB" w14:textId="77777777" w:rsidR="006A2AF8" w:rsidRPr="00630F7A" w:rsidRDefault="006A2AF8" w:rsidP="006079A4">
            <w:pPr>
              <w:pStyle w:val="TAC"/>
            </w:pPr>
            <w:r w:rsidRPr="00630F7A">
              <w:t>27877.44</w:t>
            </w:r>
          </w:p>
        </w:tc>
        <w:tc>
          <w:tcPr>
            <w:tcW w:w="856" w:type="dxa"/>
            <w:tcBorders>
              <w:right w:val="single" w:sz="4" w:space="0" w:color="auto"/>
            </w:tcBorders>
          </w:tcPr>
          <w:p w14:paraId="2917E0CA" w14:textId="77777777" w:rsidR="006A2AF8" w:rsidRPr="00630F7A" w:rsidRDefault="006A2AF8" w:rsidP="006079A4">
            <w:pPr>
              <w:pStyle w:val="TAC"/>
            </w:pPr>
            <w:r w:rsidRPr="00630F7A">
              <w:t>2077123</w:t>
            </w:r>
          </w:p>
        </w:tc>
        <w:tc>
          <w:tcPr>
            <w:tcW w:w="856" w:type="dxa"/>
            <w:tcBorders>
              <w:right w:val="single" w:sz="4" w:space="0" w:color="auto"/>
            </w:tcBorders>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46779C4E" w:rsidR="00CE3582" w:rsidRPr="00630F7A" w:rsidRDefault="00B03E8E" w:rsidP="00CE3582">
      <w:r w:rsidRPr="00630F7A">
        <w:t xml:space="preserve">For Tx and Rx test cases in which </w:t>
      </w:r>
      <w:r>
        <w:t xml:space="preserve">FR1 </w:t>
      </w:r>
      <w:r w:rsidRPr="00630F7A">
        <w:t xml:space="preserve">Power Class 3 UEs verifying Power Class 3 requirements, refer to Table 5.4.1-1; For Tx and Rx test cases in which </w:t>
      </w:r>
      <w:r>
        <w:t xml:space="preserve">FR1 </w:t>
      </w:r>
      <w:r w:rsidRPr="00630F7A">
        <w:t xml:space="preserve">Power Class 2 UEs verifying Power Class 2 requirements, refer to Table 5.4.1-2; For Tx and Rx test cases in which </w:t>
      </w:r>
      <w:r>
        <w:t xml:space="preserve">FR1 </w:t>
      </w:r>
      <w:r w:rsidRPr="00630F7A">
        <w:t>Power Class 1.5 UEs verifying Power Class 1.5 requirements, refer to Table 5.4.1-2A.</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B03E8E" w:rsidRPr="00630F7A" w14:paraId="4C4103C8" w14:textId="77777777" w:rsidTr="00213BA7">
        <w:tc>
          <w:tcPr>
            <w:tcW w:w="4427" w:type="dxa"/>
            <w:tcBorders>
              <w:bottom w:val="nil"/>
            </w:tcBorders>
          </w:tcPr>
          <w:p w14:paraId="13FB6236" w14:textId="77777777" w:rsidR="00B03E8E" w:rsidRPr="00630F7A" w:rsidRDefault="00B03E8E" w:rsidP="00B03E8E">
            <w:pPr>
              <w:pStyle w:val="TAL"/>
            </w:pPr>
            <w:r w:rsidRPr="00630F7A">
              <w:t>P-Max</w:t>
            </w:r>
          </w:p>
        </w:tc>
        <w:tc>
          <w:tcPr>
            <w:tcW w:w="2267" w:type="dxa"/>
          </w:tcPr>
          <w:p w14:paraId="2DF37654" w14:textId="77777777" w:rsidR="00B03E8E" w:rsidRPr="00630F7A" w:rsidRDefault="00B03E8E" w:rsidP="00B03E8E">
            <w:pPr>
              <w:pStyle w:val="TAL"/>
            </w:pPr>
            <w:r w:rsidRPr="00630F7A">
              <w:t>Not present</w:t>
            </w:r>
          </w:p>
        </w:tc>
        <w:tc>
          <w:tcPr>
            <w:tcW w:w="1700" w:type="dxa"/>
          </w:tcPr>
          <w:p w14:paraId="700F3DA5" w14:textId="77777777" w:rsidR="00B03E8E" w:rsidRPr="00630F7A" w:rsidRDefault="00B03E8E" w:rsidP="00B03E8E">
            <w:pPr>
              <w:pStyle w:val="TAL"/>
            </w:pPr>
          </w:p>
        </w:tc>
        <w:tc>
          <w:tcPr>
            <w:tcW w:w="1245" w:type="dxa"/>
          </w:tcPr>
          <w:p w14:paraId="13BCC793" w14:textId="524AF618" w:rsidR="00B03E8E" w:rsidRPr="00630F7A" w:rsidRDefault="00B03E8E" w:rsidP="00B03E8E">
            <w:pPr>
              <w:pStyle w:val="TAL"/>
            </w:pPr>
            <w:r w:rsidRPr="00630F7A">
              <w:t>SA</w:t>
            </w:r>
            <w:r>
              <w:t xml:space="preserve"> AND FR1</w:t>
            </w:r>
          </w:p>
        </w:tc>
      </w:tr>
      <w:tr w:rsidR="00B03E8E" w:rsidRPr="00630F7A" w14:paraId="58E79AAF" w14:textId="77777777" w:rsidTr="00213BA7">
        <w:tc>
          <w:tcPr>
            <w:tcW w:w="4427" w:type="dxa"/>
            <w:tcBorders>
              <w:top w:val="nil"/>
            </w:tcBorders>
          </w:tcPr>
          <w:p w14:paraId="753ADE07" w14:textId="77777777" w:rsidR="00B03E8E" w:rsidRPr="00630F7A" w:rsidRDefault="00B03E8E" w:rsidP="00B03E8E">
            <w:pPr>
              <w:pStyle w:val="TAL"/>
            </w:pPr>
          </w:p>
        </w:tc>
        <w:tc>
          <w:tcPr>
            <w:tcW w:w="2267" w:type="dxa"/>
          </w:tcPr>
          <w:p w14:paraId="6E64B298" w14:textId="77777777" w:rsidR="00B03E8E" w:rsidRPr="00630F7A" w:rsidRDefault="00B03E8E" w:rsidP="00B03E8E">
            <w:pPr>
              <w:pStyle w:val="TAL"/>
            </w:pPr>
            <w:r w:rsidRPr="00630F7A">
              <w:t>23</w:t>
            </w:r>
          </w:p>
        </w:tc>
        <w:tc>
          <w:tcPr>
            <w:tcW w:w="1700" w:type="dxa"/>
          </w:tcPr>
          <w:p w14:paraId="28245B65" w14:textId="77777777" w:rsidR="00B03E8E" w:rsidRPr="00630F7A" w:rsidRDefault="00B03E8E" w:rsidP="00B03E8E">
            <w:pPr>
              <w:pStyle w:val="TAL"/>
            </w:pPr>
          </w:p>
        </w:tc>
        <w:tc>
          <w:tcPr>
            <w:tcW w:w="1245" w:type="dxa"/>
          </w:tcPr>
          <w:p w14:paraId="15D2F401" w14:textId="61863857" w:rsidR="00B03E8E" w:rsidRPr="00630F7A" w:rsidRDefault="00B03E8E" w:rsidP="00B03E8E">
            <w:pPr>
              <w:pStyle w:val="TAL"/>
            </w:pPr>
            <w:r w:rsidRPr="00630F7A">
              <w:t>EN-DC</w:t>
            </w:r>
            <w:r>
              <w:t xml:space="preserve"> AND FR1</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B03E8E" w:rsidRPr="00630F7A" w14:paraId="20A23F7F" w14:textId="77777777" w:rsidTr="00213BA7">
        <w:tc>
          <w:tcPr>
            <w:tcW w:w="4427" w:type="dxa"/>
            <w:tcBorders>
              <w:bottom w:val="nil"/>
            </w:tcBorders>
          </w:tcPr>
          <w:p w14:paraId="58F88D45" w14:textId="77777777" w:rsidR="00B03E8E" w:rsidRPr="00630F7A" w:rsidRDefault="00B03E8E" w:rsidP="00B03E8E">
            <w:pPr>
              <w:pStyle w:val="TAL"/>
            </w:pPr>
            <w:r w:rsidRPr="00630F7A">
              <w:t>P-Max</w:t>
            </w:r>
          </w:p>
        </w:tc>
        <w:tc>
          <w:tcPr>
            <w:tcW w:w="2267" w:type="dxa"/>
          </w:tcPr>
          <w:p w14:paraId="52507C7D" w14:textId="77777777" w:rsidR="00B03E8E" w:rsidRPr="00630F7A" w:rsidRDefault="00B03E8E" w:rsidP="00B03E8E">
            <w:pPr>
              <w:pStyle w:val="TAL"/>
            </w:pPr>
            <w:r w:rsidRPr="00630F7A">
              <w:t>Not present</w:t>
            </w:r>
          </w:p>
        </w:tc>
        <w:tc>
          <w:tcPr>
            <w:tcW w:w="1700" w:type="dxa"/>
          </w:tcPr>
          <w:p w14:paraId="74C49AE1" w14:textId="77777777" w:rsidR="00B03E8E" w:rsidRPr="00630F7A" w:rsidRDefault="00B03E8E" w:rsidP="00B03E8E">
            <w:pPr>
              <w:pStyle w:val="TAL"/>
            </w:pPr>
          </w:p>
        </w:tc>
        <w:tc>
          <w:tcPr>
            <w:tcW w:w="1245" w:type="dxa"/>
          </w:tcPr>
          <w:p w14:paraId="357690EA" w14:textId="7D757EBE" w:rsidR="00B03E8E" w:rsidRPr="00630F7A" w:rsidRDefault="00B03E8E" w:rsidP="00B03E8E">
            <w:pPr>
              <w:pStyle w:val="TAL"/>
            </w:pPr>
            <w:r w:rsidRPr="00630F7A">
              <w:t>SA</w:t>
            </w:r>
            <w:r>
              <w:t xml:space="preserve"> AND FR1</w:t>
            </w:r>
          </w:p>
        </w:tc>
      </w:tr>
      <w:tr w:rsidR="00B03E8E" w:rsidRPr="00630F7A" w14:paraId="58060019" w14:textId="77777777" w:rsidTr="00213BA7">
        <w:tc>
          <w:tcPr>
            <w:tcW w:w="4427" w:type="dxa"/>
            <w:tcBorders>
              <w:top w:val="nil"/>
            </w:tcBorders>
          </w:tcPr>
          <w:p w14:paraId="0B6AA07D" w14:textId="77777777" w:rsidR="00B03E8E" w:rsidRPr="00630F7A" w:rsidRDefault="00B03E8E" w:rsidP="00B03E8E">
            <w:pPr>
              <w:pStyle w:val="TAL"/>
            </w:pPr>
          </w:p>
        </w:tc>
        <w:tc>
          <w:tcPr>
            <w:tcW w:w="2267" w:type="dxa"/>
          </w:tcPr>
          <w:p w14:paraId="149B9B7A" w14:textId="77777777" w:rsidR="00B03E8E" w:rsidRPr="00630F7A" w:rsidRDefault="00B03E8E" w:rsidP="00B03E8E">
            <w:pPr>
              <w:pStyle w:val="TAL"/>
            </w:pPr>
            <w:r w:rsidRPr="00630F7A">
              <w:t>26</w:t>
            </w:r>
          </w:p>
        </w:tc>
        <w:tc>
          <w:tcPr>
            <w:tcW w:w="1700" w:type="dxa"/>
          </w:tcPr>
          <w:p w14:paraId="30A85669" w14:textId="77777777" w:rsidR="00B03E8E" w:rsidRPr="00630F7A" w:rsidRDefault="00B03E8E" w:rsidP="00B03E8E">
            <w:pPr>
              <w:pStyle w:val="TAL"/>
            </w:pPr>
          </w:p>
        </w:tc>
        <w:tc>
          <w:tcPr>
            <w:tcW w:w="1245" w:type="dxa"/>
          </w:tcPr>
          <w:p w14:paraId="4507D1BC" w14:textId="6328BCD1" w:rsidR="00B03E8E" w:rsidRPr="00630F7A" w:rsidRDefault="00B03E8E" w:rsidP="00B03E8E">
            <w:pPr>
              <w:pStyle w:val="TAL"/>
            </w:pPr>
            <w:r w:rsidRPr="00630F7A">
              <w:t>EN-DC</w:t>
            </w:r>
            <w:r>
              <w:t xml:space="preserve"> AND FR1</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lastRenderedPageBreak/>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3DAF65B9"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r w:rsidR="00B03E8E">
              <w:t xml:space="preserve"> </w:t>
            </w:r>
            <w:r w:rsidR="00B03E8E" w:rsidRPr="00297635">
              <w:rPr>
                <w:rFonts w:ascii="Arial" w:hAnsi="Arial"/>
                <w:sz w:val="18"/>
              </w:rPr>
              <w:t>AND FR1</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lastRenderedPageBreak/>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noWrap/>
            <w:vAlign w:val="center"/>
          </w:tcPr>
          <w:p w14:paraId="2750DC63" w14:textId="77777777" w:rsidR="001C1763" w:rsidRPr="00630F7A" w:rsidRDefault="001C1763" w:rsidP="00A36DBC">
            <w:pPr>
              <w:pStyle w:val="TAH"/>
            </w:pPr>
            <w:r w:rsidRPr="00630F7A">
              <w:t>Parameter</w:t>
            </w:r>
          </w:p>
        </w:tc>
        <w:tc>
          <w:tcPr>
            <w:tcW w:w="3828" w:type="dxa"/>
            <w:noWrap/>
            <w:vAlign w:val="center"/>
          </w:tcPr>
          <w:p w14:paraId="64237BBC" w14:textId="77777777" w:rsidR="001C1763" w:rsidRPr="00630F7A" w:rsidRDefault="001C1763" w:rsidP="00A36DBC">
            <w:pPr>
              <w:pStyle w:val="TAH"/>
            </w:pPr>
            <w:r w:rsidRPr="00630F7A">
              <w:t>Value</w:t>
            </w:r>
          </w:p>
        </w:tc>
        <w:tc>
          <w:tcPr>
            <w:tcW w:w="992" w:type="dxa"/>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vAlign w:val="center"/>
          </w:tcPr>
          <w:p w14:paraId="769CCD91" w14:textId="77777777" w:rsidR="001C1763" w:rsidRPr="00630F7A" w:rsidRDefault="001C1763" w:rsidP="00A36DBC">
            <w:pPr>
              <w:pStyle w:val="TAL"/>
              <w:rPr>
                <w:lang w:eastAsia="zh-CN"/>
              </w:rPr>
            </w:pPr>
          </w:p>
        </w:tc>
        <w:tc>
          <w:tcPr>
            <w:tcW w:w="3828" w:type="dxa"/>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vAlign w:val="center"/>
          </w:tcPr>
          <w:p w14:paraId="633B95C1" w14:textId="77777777" w:rsidR="001C1763" w:rsidRPr="00630F7A" w:rsidRDefault="001C1763" w:rsidP="00A36DBC">
            <w:pPr>
              <w:pStyle w:val="TAL"/>
              <w:rPr>
                <w:lang w:eastAsia="zh-CN"/>
              </w:rPr>
            </w:pPr>
          </w:p>
        </w:tc>
        <w:tc>
          <w:tcPr>
            <w:tcW w:w="3828" w:type="dxa"/>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noWrap/>
            <w:vAlign w:val="center"/>
          </w:tcPr>
          <w:p w14:paraId="0F21CC90" w14:textId="77777777" w:rsidR="00BE151A" w:rsidRPr="00630F7A" w:rsidRDefault="00BE151A" w:rsidP="00E73713">
            <w:pPr>
              <w:pStyle w:val="TAH"/>
            </w:pPr>
            <w:r w:rsidRPr="00630F7A">
              <w:t>Parameter</w:t>
            </w:r>
          </w:p>
        </w:tc>
        <w:tc>
          <w:tcPr>
            <w:tcW w:w="3828" w:type="dxa"/>
            <w:noWrap/>
            <w:vAlign w:val="center"/>
          </w:tcPr>
          <w:p w14:paraId="1EB15B8C" w14:textId="77777777" w:rsidR="00BE151A" w:rsidRPr="00630F7A" w:rsidRDefault="00BE151A" w:rsidP="00E73713">
            <w:pPr>
              <w:pStyle w:val="TAH"/>
            </w:pPr>
            <w:r w:rsidRPr="00630F7A">
              <w:t>Value</w:t>
            </w:r>
          </w:p>
        </w:tc>
        <w:tc>
          <w:tcPr>
            <w:tcW w:w="992" w:type="dxa"/>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noWrap/>
            <w:vAlign w:val="center"/>
          </w:tcPr>
          <w:p w14:paraId="670330C5" w14:textId="77777777" w:rsidR="00837C40" w:rsidRPr="00630F7A" w:rsidRDefault="00837C40" w:rsidP="00CC2BAE">
            <w:pPr>
              <w:pStyle w:val="TAH"/>
            </w:pPr>
            <w:r w:rsidRPr="00630F7A">
              <w:t>Parameter</w:t>
            </w:r>
          </w:p>
        </w:tc>
        <w:tc>
          <w:tcPr>
            <w:tcW w:w="3828" w:type="dxa"/>
            <w:noWrap/>
            <w:vAlign w:val="center"/>
          </w:tcPr>
          <w:p w14:paraId="0072D39B" w14:textId="77777777" w:rsidR="00837C40" w:rsidRPr="00630F7A" w:rsidRDefault="00837C40" w:rsidP="00CC2BAE">
            <w:pPr>
              <w:pStyle w:val="TAH"/>
            </w:pPr>
            <w:r w:rsidRPr="00630F7A">
              <w:t>Value</w:t>
            </w:r>
          </w:p>
        </w:tc>
        <w:tc>
          <w:tcPr>
            <w:tcW w:w="992" w:type="dxa"/>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0" w:name="_CRNZPCSIRSforTracking"/>
      <w:r w:rsidRPr="00630F7A">
        <w:t>NZP-CSI-RS for Tracking</w:t>
      </w:r>
    </w:p>
    <w:bookmarkEnd w:id="270"/>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1" w:name="_CRTable5_4_2_61"/>
      <w:r w:rsidRPr="00630F7A">
        <w:t xml:space="preserve">Table </w:t>
      </w:r>
      <w:bookmarkEnd w:id="271"/>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2" w:name="_CRNZPCSIRSforCSIAcquisition"/>
      <w:r w:rsidRPr="00630F7A">
        <w:lastRenderedPageBreak/>
        <w:t>NZP CSI-RS for CSI Acquisition</w:t>
      </w:r>
    </w:p>
    <w:bookmarkEnd w:id="272"/>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3" w:name="_CRTable5_4_2_62"/>
      <w:r w:rsidRPr="00630F7A">
        <w:t xml:space="preserve">Table </w:t>
      </w:r>
      <w:bookmarkEnd w:id="273"/>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4" w:name="_CRTable5_4_2_63"/>
      <w:r w:rsidRPr="00630F7A">
        <w:t xml:space="preserve">Table </w:t>
      </w:r>
      <w:bookmarkEnd w:id="274"/>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5" w:name="_CRZPCSIRSforCSIAcquisition"/>
      <w:r w:rsidRPr="00630F7A">
        <w:lastRenderedPageBreak/>
        <w:t>ZP CSI-RS for CSI Acquisition</w:t>
      </w:r>
    </w:p>
    <w:p w14:paraId="05530D1A" w14:textId="77777777" w:rsidR="00C04D35" w:rsidRPr="00630F7A" w:rsidRDefault="00C04D35" w:rsidP="00B926FF">
      <w:pPr>
        <w:pStyle w:val="H6"/>
      </w:pPr>
      <w:bookmarkStart w:id="276" w:name="_CRCSIRSResourceMapping"/>
      <w:bookmarkEnd w:id="275"/>
      <w:r w:rsidRPr="00630F7A">
        <w:t>CSI-RS-ResourceMapping</w:t>
      </w:r>
    </w:p>
    <w:p w14:paraId="5E2A4CC0" w14:textId="77777777" w:rsidR="00C04D35" w:rsidRPr="00630F7A" w:rsidRDefault="00C04D35" w:rsidP="00C04D35">
      <w:pPr>
        <w:pStyle w:val="TH"/>
      </w:pPr>
      <w:bookmarkStart w:id="277" w:name="_CRTable5_4_2_64"/>
      <w:bookmarkEnd w:id="276"/>
      <w:r w:rsidRPr="00630F7A">
        <w:t xml:space="preserve">Table </w:t>
      </w:r>
      <w:bookmarkEnd w:id="277"/>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8" w:name="_CRCSIResourcePeriodicityAndOffset"/>
      <w:r w:rsidRPr="00630F7A">
        <w:t>CSI-ResourcePeriodicityAndOffset</w:t>
      </w:r>
    </w:p>
    <w:p w14:paraId="284B59AC" w14:textId="77777777" w:rsidR="00C04D35" w:rsidRPr="00630F7A" w:rsidRDefault="00C04D35" w:rsidP="00C04D35">
      <w:pPr>
        <w:pStyle w:val="TH"/>
      </w:pPr>
      <w:bookmarkStart w:id="279" w:name="_CRTable5_4_2_65"/>
      <w:bookmarkEnd w:id="278"/>
      <w:r w:rsidRPr="00630F7A">
        <w:t xml:space="preserve">Table </w:t>
      </w:r>
      <w:bookmarkEnd w:id="279"/>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0" w:name="_CRPDSCHConfig"/>
      <w:r w:rsidRPr="00630F7A">
        <w:t>PDSCH-Config</w:t>
      </w:r>
    </w:p>
    <w:p w14:paraId="3B764399" w14:textId="77777777" w:rsidR="00C04D35" w:rsidRPr="00630F7A" w:rsidRDefault="00C04D35" w:rsidP="00C04D35">
      <w:pPr>
        <w:pStyle w:val="TH"/>
        <w:rPr>
          <w:i/>
          <w:iCs/>
        </w:rPr>
      </w:pPr>
      <w:bookmarkStart w:id="281" w:name="_CRTable5_4_2_66"/>
      <w:bookmarkEnd w:id="280"/>
      <w:r w:rsidRPr="00630F7A">
        <w:t xml:space="preserve">Table </w:t>
      </w:r>
      <w:bookmarkEnd w:id="281"/>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2" w:name="_CRpZPCSIRSResourceSet"/>
      <w:r w:rsidRPr="00630F7A">
        <w:lastRenderedPageBreak/>
        <w:t>p-ZP-CSI-RS-ResourceSet</w:t>
      </w:r>
    </w:p>
    <w:p w14:paraId="39D0E37D" w14:textId="77777777" w:rsidR="00C04D35" w:rsidRPr="00630F7A" w:rsidRDefault="00C04D35" w:rsidP="00C04D35">
      <w:pPr>
        <w:pStyle w:val="TH"/>
      </w:pPr>
      <w:bookmarkStart w:id="283" w:name="_CRTable5_4_2_67"/>
      <w:bookmarkEnd w:id="282"/>
      <w:r w:rsidRPr="00630F7A">
        <w:t xml:space="preserve">Table </w:t>
      </w:r>
      <w:bookmarkEnd w:id="283"/>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4" w:name="_CRCSIResourceConfig"/>
      <w:r w:rsidRPr="00630F7A">
        <w:t>CSI-ResourceConfig</w:t>
      </w:r>
    </w:p>
    <w:p w14:paraId="6EA1175F" w14:textId="77777777" w:rsidR="00C04D35" w:rsidRPr="00630F7A" w:rsidRDefault="00C04D35" w:rsidP="00C04D35">
      <w:pPr>
        <w:pStyle w:val="TH"/>
      </w:pPr>
      <w:bookmarkStart w:id="285" w:name="_CRTable5_4_2_68"/>
      <w:bookmarkEnd w:id="284"/>
      <w:r w:rsidRPr="00630F7A">
        <w:t xml:space="preserve">Table </w:t>
      </w:r>
      <w:bookmarkEnd w:id="285"/>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6" w:name="_CRTable5_4_2_68A"/>
      <w:r w:rsidRPr="00630F7A">
        <w:t xml:space="preserve">Table </w:t>
      </w:r>
      <w:bookmarkEnd w:id="286"/>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7" w:name="_CRCSIIMConfiguration"/>
      <w:r w:rsidRPr="00630F7A">
        <w:lastRenderedPageBreak/>
        <w:t>CSI-IM Configuration</w:t>
      </w:r>
    </w:p>
    <w:p w14:paraId="7A86B607" w14:textId="77777777" w:rsidR="00C04D35" w:rsidRPr="00630F7A" w:rsidRDefault="00C04D35" w:rsidP="00B926FF">
      <w:pPr>
        <w:pStyle w:val="H6"/>
      </w:pPr>
      <w:bookmarkStart w:id="288" w:name="_CRCSIIMResource"/>
      <w:bookmarkEnd w:id="287"/>
      <w:r w:rsidRPr="00630F7A">
        <w:t>CSI-IM-Resource</w:t>
      </w:r>
    </w:p>
    <w:p w14:paraId="1D022222" w14:textId="77777777" w:rsidR="00C04D35" w:rsidRPr="00630F7A" w:rsidRDefault="00C04D35" w:rsidP="00C04D35">
      <w:pPr>
        <w:pStyle w:val="TH"/>
      </w:pPr>
      <w:bookmarkStart w:id="289" w:name="_CRTable5_4_2_69"/>
      <w:bookmarkEnd w:id="288"/>
      <w:r w:rsidRPr="00630F7A">
        <w:t xml:space="preserve">Table </w:t>
      </w:r>
      <w:bookmarkEnd w:id="289"/>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0" w:name="_CRTable5_4_2_610"/>
      <w:r w:rsidRPr="00630F7A">
        <w:t xml:space="preserve">Table </w:t>
      </w:r>
      <w:bookmarkEnd w:id="290"/>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1" w:name="_CRCSIIMResourceId"/>
      <w:r w:rsidRPr="00630F7A">
        <w:t>CSI-IM-ResourceId</w:t>
      </w:r>
    </w:p>
    <w:p w14:paraId="5A2A90F4" w14:textId="77777777" w:rsidR="00C04D35" w:rsidRPr="00630F7A" w:rsidRDefault="00C04D35" w:rsidP="00C04D35">
      <w:pPr>
        <w:pStyle w:val="TH"/>
        <w:rPr>
          <w:i/>
        </w:rPr>
      </w:pPr>
      <w:bookmarkStart w:id="292" w:name="_CRTable5_4_2_611"/>
      <w:bookmarkEnd w:id="291"/>
      <w:r w:rsidRPr="00630F7A">
        <w:t xml:space="preserve">Table </w:t>
      </w:r>
      <w:bookmarkEnd w:id="292"/>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3" w:name="_CRCSIIMResourceSet"/>
      <w:r w:rsidRPr="00630F7A">
        <w:t>CSI-IM-ResourceSet</w:t>
      </w:r>
    </w:p>
    <w:p w14:paraId="5CE9C929" w14:textId="77777777" w:rsidR="00C04D35" w:rsidRPr="00630F7A" w:rsidRDefault="00C04D35" w:rsidP="00C04D35">
      <w:pPr>
        <w:pStyle w:val="TH"/>
      </w:pPr>
      <w:bookmarkStart w:id="294" w:name="_CRTable5_4_2_612"/>
      <w:bookmarkEnd w:id="293"/>
      <w:r w:rsidRPr="00630F7A">
        <w:t xml:space="preserve">Table </w:t>
      </w:r>
      <w:bookmarkEnd w:id="294"/>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5" w:name="_CRCSIIMResourceSetId"/>
      <w:r w:rsidRPr="00630F7A">
        <w:lastRenderedPageBreak/>
        <w:t>CSI-IM-ResourceSetId</w:t>
      </w:r>
    </w:p>
    <w:p w14:paraId="3FF972ED" w14:textId="77777777" w:rsidR="00C04D35" w:rsidRPr="00630F7A" w:rsidRDefault="00C04D35" w:rsidP="00C04D35">
      <w:pPr>
        <w:pStyle w:val="TH"/>
      </w:pPr>
      <w:bookmarkStart w:id="296" w:name="_CRTable5_4_2_613"/>
      <w:bookmarkEnd w:id="295"/>
      <w:r w:rsidRPr="00630F7A">
        <w:t xml:space="preserve">Table </w:t>
      </w:r>
      <w:bookmarkEnd w:id="296"/>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7" w:name="_CRCSIIMResourceConfig"/>
      <w:r w:rsidRPr="00630F7A">
        <w:t>CSI-IM-ResourceConfig</w:t>
      </w:r>
    </w:p>
    <w:p w14:paraId="4E091AD8" w14:textId="77777777" w:rsidR="00C04D35" w:rsidRPr="00630F7A" w:rsidRDefault="00C04D35" w:rsidP="00C04D35">
      <w:pPr>
        <w:pStyle w:val="TH"/>
      </w:pPr>
      <w:bookmarkStart w:id="298" w:name="_CRTable5_4_2_614"/>
      <w:bookmarkEnd w:id="297"/>
      <w:r w:rsidRPr="00630F7A">
        <w:t xml:space="preserve">Table </w:t>
      </w:r>
      <w:bookmarkEnd w:id="298"/>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9" w:name="_CRCSIMeasConfig"/>
      <w:r w:rsidRPr="00630F7A">
        <w:lastRenderedPageBreak/>
        <w:t>CSI-MeasConfig</w:t>
      </w:r>
    </w:p>
    <w:p w14:paraId="0BA91A23" w14:textId="77777777" w:rsidR="00C04D35" w:rsidRPr="00630F7A" w:rsidRDefault="00C04D35" w:rsidP="00C04D35">
      <w:pPr>
        <w:pStyle w:val="TH"/>
        <w:rPr>
          <w:i/>
          <w:iCs/>
        </w:rPr>
      </w:pPr>
      <w:bookmarkStart w:id="300" w:name="_CRTable5_4_2_615"/>
      <w:bookmarkEnd w:id="299"/>
      <w:r w:rsidRPr="00630F7A">
        <w:t xml:space="preserve">Table </w:t>
      </w:r>
      <w:bookmarkEnd w:id="300"/>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1" w:name="_CRCSIReportConfig"/>
      <w:r w:rsidRPr="00630F7A">
        <w:t>CSI-ReportConfig</w:t>
      </w:r>
    </w:p>
    <w:p w14:paraId="2B5AE6EE" w14:textId="77777777" w:rsidR="00C04D35" w:rsidRPr="00630F7A" w:rsidRDefault="00C04D35" w:rsidP="00C04D35">
      <w:pPr>
        <w:pStyle w:val="TH"/>
      </w:pPr>
      <w:bookmarkStart w:id="302" w:name="_CRTable5_4_2_616"/>
      <w:bookmarkEnd w:id="301"/>
      <w:r w:rsidRPr="00630F7A">
        <w:t xml:space="preserve">Table </w:t>
      </w:r>
      <w:bookmarkEnd w:id="302"/>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3" w:name="_CRCodebookConfig"/>
      <w:r w:rsidRPr="00630F7A">
        <w:lastRenderedPageBreak/>
        <w:t>CodebookConfig</w:t>
      </w:r>
    </w:p>
    <w:p w14:paraId="6B939A2B" w14:textId="77777777" w:rsidR="00C04D35" w:rsidRPr="00630F7A" w:rsidRDefault="00C04D35" w:rsidP="00C04D35">
      <w:pPr>
        <w:pStyle w:val="TH"/>
        <w:rPr>
          <w:i/>
          <w:iCs/>
        </w:rPr>
      </w:pPr>
      <w:bookmarkStart w:id="304" w:name="_CRTable5_4_2_617"/>
      <w:bookmarkEnd w:id="303"/>
      <w:r w:rsidRPr="00630F7A">
        <w:t xml:space="preserve">Table </w:t>
      </w:r>
      <w:bookmarkEnd w:id="304"/>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5" w:name="_CRCSIReportPeriodicityAndOffset"/>
      <w:r w:rsidRPr="00630F7A">
        <w:t>CSI-ReportPeriodicityAndOffset</w:t>
      </w:r>
    </w:p>
    <w:p w14:paraId="32A67CB1" w14:textId="1005FF08" w:rsidR="00C04D35" w:rsidRPr="00630F7A" w:rsidRDefault="00C04D35" w:rsidP="00C04D35">
      <w:pPr>
        <w:pStyle w:val="TH"/>
      </w:pPr>
      <w:bookmarkStart w:id="306" w:name="_CRTable5_4_2_618"/>
      <w:bookmarkEnd w:id="305"/>
      <w:r w:rsidRPr="00630F7A">
        <w:t xml:space="preserve">Table </w:t>
      </w:r>
      <w:bookmarkEnd w:id="306"/>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7" w:name="_CRPUCCHCSIResource"/>
      <w:r w:rsidRPr="00630F7A">
        <w:t>PUCCH-CSI-Resource</w:t>
      </w:r>
    </w:p>
    <w:p w14:paraId="29425F70" w14:textId="455DA294" w:rsidR="00C04D35" w:rsidRPr="00630F7A" w:rsidRDefault="00C04D35" w:rsidP="00C04D35">
      <w:pPr>
        <w:pStyle w:val="TH"/>
      </w:pPr>
      <w:bookmarkStart w:id="308" w:name="_CRTable5_4_2_619"/>
      <w:bookmarkEnd w:id="307"/>
      <w:r w:rsidRPr="00630F7A">
        <w:t xml:space="preserve">Table </w:t>
      </w:r>
      <w:bookmarkEnd w:id="308"/>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9"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0" w:name="_CRTable5_4_31"/>
      <w:bookmarkEnd w:id="309"/>
      <w:r w:rsidRPr="00630F7A">
        <w:t xml:space="preserve">Table </w:t>
      </w:r>
      <w:bookmarkEnd w:id="310"/>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1"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2" w:name="_CRTable5_4_32"/>
      <w:bookmarkEnd w:id="311"/>
      <w:r w:rsidRPr="00630F7A">
        <w:t xml:space="preserve">Table </w:t>
      </w:r>
      <w:bookmarkEnd w:id="312"/>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3" w:name="_Toc21354216"/>
      <w:bookmarkStart w:id="314" w:name="_Toc27749856"/>
      <w:r w:rsidRPr="00630F7A">
        <w:t>5.5.1</w:t>
      </w:r>
      <w:r w:rsidRPr="00630F7A">
        <w:tab/>
        <w:t>Procedure to configure SCC for NR RF CA testing</w:t>
      </w:r>
      <w:bookmarkEnd w:id="313"/>
      <w:bookmarkEnd w:id="314"/>
    </w:p>
    <w:p w14:paraId="609912AF" w14:textId="77777777" w:rsidR="008E2F28" w:rsidRPr="00630F7A" w:rsidRDefault="008E2F28" w:rsidP="006137E0">
      <w:pPr>
        <w:pStyle w:val="H6"/>
      </w:pPr>
      <w:bookmarkStart w:id="315" w:name="_Toc21354217"/>
      <w:bookmarkStart w:id="316" w:name="_Toc27749857"/>
      <w:bookmarkStart w:id="317" w:name="_CR5_5_1_1"/>
      <w:r w:rsidRPr="00630F7A">
        <w:t>5.5.1.1</w:t>
      </w:r>
      <w:r w:rsidRPr="00630F7A">
        <w:tab/>
        <w:t>Scope</w:t>
      </w:r>
      <w:bookmarkEnd w:id="315"/>
      <w:bookmarkEnd w:id="316"/>
    </w:p>
    <w:bookmarkEnd w:id="317"/>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8" w:name="_Toc21354218"/>
      <w:bookmarkStart w:id="319" w:name="_Toc27749858"/>
      <w:bookmarkStart w:id="320" w:name="_CR5_5_1_2"/>
      <w:r w:rsidRPr="00630F7A">
        <w:t>5.5.1.2</w:t>
      </w:r>
      <w:r w:rsidRPr="00630F7A">
        <w:tab/>
        <w:t>Procedure description</w:t>
      </w:r>
      <w:bookmarkEnd w:id="318"/>
      <w:bookmarkEnd w:id="319"/>
    </w:p>
    <w:p w14:paraId="2C8C723C" w14:textId="77777777" w:rsidR="008E2F28" w:rsidRPr="00630F7A" w:rsidRDefault="008E2F28" w:rsidP="006137E0">
      <w:pPr>
        <w:pStyle w:val="H6"/>
      </w:pPr>
      <w:bookmarkStart w:id="321" w:name="_Toc21354219"/>
      <w:bookmarkStart w:id="322" w:name="_Toc27749859"/>
      <w:bookmarkStart w:id="323" w:name="_CR5_5_1_2_1"/>
      <w:bookmarkEnd w:id="320"/>
      <w:r w:rsidRPr="00630F7A">
        <w:t>5.5.1.2.1</w:t>
      </w:r>
      <w:r w:rsidRPr="00630F7A">
        <w:tab/>
        <w:t>Initial conditions</w:t>
      </w:r>
      <w:bookmarkEnd w:id="321"/>
      <w:bookmarkEnd w:id="322"/>
    </w:p>
    <w:bookmarkEnd w:id="323"/>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4" w:name="_Toc21354220"/>
      <w:bookmarkStart w:id="325" w:name="_Toc27749860"/>
      <w:bookmarkStart w:id="326" w:name="_CR5_5_1_2_2"/>
      <w:r w:rsidRPr="00630F7A">
        <w:t>5.5.1.2.2</w:t>
      </w:r>
      <w:r w:rsidRPr="00630F7A">
        <w:tab/>
        <w:t>Procedure sequence</w:t>
      </w:r>
      <w:bookmarkEnd w:id="324"/>
      <w:bookmarkEnd w:id="325"/>
    </w:p>
    <w:p w14:paraId="414AF6BC" w14:textId="77777777" w:rsidR="008E2F28" w:rsidRPr="00630F7A" w:rsidRDefault="008E2F28" w:rsidP="008E2F28">
      <w:pPr>
        <w:pStyle w:val="TH"/>
      </w:pPr>
      <w:bookmarkStart w:id="327" w:name="_CRTable5_5_1_2_21"/>
      <w:bookmarkEnd w:id="326"/>
      <w:r w:rsidRPr="00630F7A">
        <w:t xml:space="preserve">Table </w:t>
      </w:r>
      <w:bookmarkEnd w:id="327"/>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8" w:name="_Toc21354221"/>
      <w:bookmarkStart w:id="329" w:name="_Toc27749861"/>
      <w:bookmarkStart w:id="330" w:name="_CR5_5_1_2_3"/>
      <w:r w:rsidRPr="00630F7A">
        <w:lastRenderedPageBreak/>
        <w:t>5.5.1.2.3</w:t>
      </w:r>
      <w:r w:rsidRPr="00630F7A">
        <w:tab/>
        <w:t>Specific message contents</w:t>
      </w:r>
      <w:bookmarkEnd w:id="328"/>
      <w:bookmarkEnd w:id="329"/>
    </w:p>
    <w:p w14:paraId="7C523BD6" w14:textId="77777777" w:rsidR="008A10F9" w:rsidRPr="00630F7A" w:rsidRDefault="008A10F9" w:rsidP="001B395D">
      <w:pPr>
        <w:pStyle w:val="TH"/>
      </w:pPr>
      <w:bookmarkStart w:id="331" w:name="_CRTable5_5_1_2_31"/>
      <w:bookmarkStart w:id="332" w:name="_Hlk21436848"/>
      <w:bookmarkEnd w:id="330"/>
      <w:r w:rsidRPr="00630F7A">
        <w:t xml:space="preserve">Table </w:t>
      </w:r>
      <w:bookmarkEnd w:id="331"/>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2"/>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3" w:name="_CRTable5_5_1_2_32"/>
      <w:r w:rsidRPr="00630F7A">
        <w:t xml:space="preserve">Table </w:t>
      </w:r>
      <w:bookmarkEnd w:id="333"/>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4" w:name="_Toc21354222"/>
      <w:bookmarkStart w:id="335" w:name="_Toc27749862"/>
      <w:r w:rsidRPr="00630F7A">
        <w:t>5.5.2</w:t>
      </w:r>
      <w:r w:rsidRPr="00630F7A">
        <w:tab/>
        <w:t>Procedure to configure SCC for EN-DC RF CA testing</w:t>
      </w:r>
      <w:bookmarkEnd w:id="334"/>
      <w:bookmarkEnd w:id="335"/>
    </w:p>
    <w:p w14:paraId="400BE0D7" w14:textId="77777777" w:rsidR="008E2F28" w:rsidRPr="00630F7A" w:rsidRDefault="008E2F28" w:rsidP="006137E0">
      <w:pPr>
        <w:pStyle w:val="H6"/>
      </w:pPr>
      <w:bookmarkStart w:id="336" w:name="_Toc21354223"/>
      <w:bookmarkStart w:id="337" w:name="_Toc27749863"/>
      <w:bookmarkStart w:id="338" w:name="_CR5_5_2_1"/>
      <w:r w:rsidRPr="00630F7A">
        <w:t>5.5.2.1</w:t>
      </w:r>
      <w:r w:rsidRPr="00630F7A">
        <w:tab/>
        <w:t>Scope</w:t>
      </w:r>
      <w:bookmarkEnd w:id="336"/>
      <w:bookmarkEnd w:id="337"/>
    </w:p>
    <w:bookmarkEnd w:id="338"/>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9" w:name="_Toc21354224"/>
      <w:bookmarkStart w:id="340" w:name="_Toc27749864"/>
      <w:bookmarkStart w:id="341" w:name="_CR5_5_2_2"/>
      <w:r w:rsidRPr="00630F7A">
        <w:t>5.5.2.2</w:t>
      </w:r>
      <w:r w:rsidRPr="00630F7A">
        <w:tab/>
        <w:t>Procedure description</w:t>
      </w:r>
      <w:bookmarkEnd w:id="339"/>
      <w:bookmarkEnd w:id="340"/>
    </w:p>
    <w:p w14:paraId="0FA26238" w14:textId="77777777" w:rsidR="008E2F28" w:rsidRPr="00630F7A" w:rsidRDefault="008E2F28" w:rsidP="006137E0">
      <w:pPr>
        <w:pStyle w:val="H6"/>
      </w:pPr>
      <w:bookmarkStart w:id="342" w:name="_Toc21354225"/>
      <w:bookmarkStart w:id="343" w:name="_Toc27749865"/>
      <w:bookmarkStart w:id="344" w:name="_CR5_5_2_2_1"/>
      <w:bookmarkEnd w:id="341"/>
      <w:r w:rsidRPr="00630F7A">
        <w:t>5.5.2.2.1</w:t>
      </w:r>
      <w:r w:rsidRPr="00630F7A">
        <w:tab/>
        <w:t>Initial conditions</w:t>
      </w:r>
      <w:bookmarkEnd w:id="342"/>
      <w:bookmarkEnd w:id="343"/>
    </w:p>
    <w:bookmarkEnd w:id="344"/>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5" w:name="_Toc21354226"/>
      <w:bookmarkStart w:id="346" w:name="_Toc27749866"/>
      <w:bookmarkStart w:id="347" w:name="_CR5_5_2_2_2"/>
      <w:r w:rsidRPr="00630F7A">
        <w:lastRenderedPageBreak/>
        <w:t>5.5.2.2.2</w:t>
      </w:r>
      <w:r w:rsidRPr="00630F7A">
        <w:tab/>
        <w:t>Procedure sequence</w:t>
      </w:r>
      <w:bookmarkEnd w:id="345"/>
      <w:bookmarkEnd w:id="346"/>
    </w:p>
    <w:p w14:paraId="64D6D559" w14:textId="77777777" w:rsidR="007D713F" w:rsidRPr="00630F7A" w:rsidRDefault="007D713F" w:rsidP="001B395D">
      <w:pPr>
        <w:pStyle w:val="TH"/>
        <w:ind w:right="4935"/>
      </w:pPr>
      <w:bookmarkStart w:id="348" w:name="_CRTable5_5_2_2_21"/>
      <w:bookmarkEnd w:id="347"/>
      <w:r w:rsidRPr="00630F7A">
        <w:t xml:space="preserve">Table </w:t>
      </w:r>
      <w:bookmarkEnd w:id="348"/>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9" w:name="_Toc21354227"/>
      <w:bookmarkStart w:id="350" w:name="_Toc27749867"/>
      <w:bookmarkStart w:id="351" w:name="_CR5_5_2_2_3"/>
      <w:r w:rsidRPr="00630F7A">
        <w:t>5.5.2.2.3</w:t>
      </w:r>
      <w:r w:rsidRPr="00630F7A">
        <w:tab/>
        <w:t>Specific message contents</w:t>
      </w:r>
      <w:bookmarkEnd w:id="349"/>
      <w:bookmarkEnd w:id="350"/>
    </w:p>
    <w:bookmarkEnd w:id="351"/>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2" w:name="_CRTable5_5_2_2_2_31"/>
      <w:r w:rsidRPr="00630F7A">
        <w:t xml:space="preserve">Table </w:t>
      </w:r>
      <w:bookmarkEnd w:id="352"/>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3" w:name="_CRTable5_5_2_2_2_32"/>
      <w:r w:rsidRPr="00630F7A">
        <w:t xml:space="preserve">Table </w:t>
      </w:r>
      <w:bookmarkEnd w:id="353"/>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4" w:name="_Toc21354228"/>
      <w:bookmarkStart w:id="355" w:name="_Toc27749868"/>
      <w:r w:rsidRPr="00630F7A">
        <w:t>6</w:t>
      </w:r>
      <w:r w:rsidRPr="00630F7A">
        <w:tab/>
        <w:t>Test environment</w:t>
      </w:r>
      <w:r w:rsidR="00247913" w:rsidRPr="00630F7A">
        <w:t>s</w:t>
      </w:r>
      <w:r w:rsidRPr="00630F7A">
        <w:t xml:space="preserve"> for Signalling test</w:t>
      </w:r>
      <w:bookmarkEnd w:id="354"/>
      <w:bookmarkEnd w:id="355"/>
    </w:p>
    <w:p w14:paraId="47E4738D" w14:textId="77777777" w:rsidR="0012664D" w:rsidRPr="00630F7A" w:rsidRDefault="008F5A94" w:rsidP="004D697C">
      <w:pPr>
        <w:pStyle w:val="Heading2"/>
      </w:pPr>
      <w:bookmarkStart w:id="356" w:name="_Toc21354229"/>
      <w:bookmarkStart w:id="357" w:name="_Toc27749869"/>
      <w:r w:rsidRPr="00630F7A">
        <w:t>6.1</w:t>
      </w:r>
      <w:r w:rsidRPr="00630F7A">
        <w:tab/>
        <w:t>Requirements of test equipment</w:t>
      </w:r>
      <w:bookmarkEnd w:id="356"/>
      <w:bookmarkEnd w:id="357"/>
    </w:p>
    <w:p w14:paraId="2231BA7F" w14:textId="77777777" w:rsidR="00D23CDD" w:rsidRPr="00630F7A" w:rsidRDefault="008F5A94" w:rsidP="00D23CDD">
      <w:pPr>
        <w:pStyle w:val="Heading3"/>
      </w:pPr>
      <w:bookmarkStart w:id="358" w:name="_Toc21354230"/>
      <w:bookmarkStart w:id="359" w:name="_Toc27749870"/>
      <w:r w:rsidRPr="00630F7A">
        <w:t>6.1.1</w:t>
      </w:r>
      <w:r w:rsidRPr="00630F7A">
        <w:tab/>
        <w:t>Requirements common for conducted and OTA tests</w:t>
      </w:r>
      <w:bookmarkEnd w:id="358"/>
      <w:bookmarkEnd w:id="359"/>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0" w:name="_CRTable6_11"/>
      <w:r w:rsidRPr="00630F7A">
        <w:lastRenderedPageBreak/>
        <w:t xml:space="preserve">Table </w:t>
      </w:r>
      <w:bookmarkEnd w:id="360"/>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1" w:name="_Hlk73026419"/>
      <w:r w:rsidRPr="00630F7A">
        <w:t>uncertainty</w:t>
      </w:r>
      <w:bookmarkEnd w:id="361"/>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2" w:name="_Toc21354231"/>
      <w:bookmarkStart w:id="363" w:name="_Toc27749871"/>
      <w:r w:rsidRPr="00630F7A">
        <w:t>6.1.2</w:t>
      </w:r>
      <w:r w:rsidRPr="00630F7A">
        <w:tab/>
        <w:t>Requirements for conducted test method</w:t>
      </w:r>
      <w:bookmarkEnd w:id="362"/>
      <w:bookmarkEnd w:id="363"/>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4" w:name="_Toc21354232"/>
      <w:bookmarkStart w:id="365" w:name="_Toc27749872"/>
      <w:r w:rsidRPr="00630F7A">
        <w:t>6.1.3</w:t>
      </w:r>
      <w:r w:rsidRPr="00630F7A">
        <w:tab/>
        <w:t>Requirements for OTA test method</w:t>
      </w:r>
      <w:bookmarkEnd w:id="364"/>
      <w:bookmarkEnd w:id="365"/>
    </w:p>
    <w:p w14:paraId="47A9FEB3" w14:textId="77777777" w:rsidR="006C7208" w:rsidRPr="00630F7A" w:rsidRDefault="006C7208" w:rsidP="006C7208">
      <w:pPr>
        <w:pStyle w:val="Heading4"/>
      </w:pPr>
      <w:bookmarkStart w:id="366" w:name="_Toc21354233"/>
      <w:bookmarkStart w:id="367" w:name="_Toc27749873"/>
      <w:r w:rsidRPr="00630F7A">
        <w:t>6.1.3.1</w:t>
      </w:r>
      <w:r w:rsidRPr="00630F7A">
        <w:tab/>
        <w:t>General</w:t>
      </w:r>
      <w:bookmarkEnd w:id="366"/>
      <w:bookmarkEnd w:id="367"/>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8" w:name="_Hlk522701160"/>
      <w:bookmarkStart w:id="369" w:name="_Toc21354234"/>
      <w:bookmarkStart w:id="370"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8"/>
      <w:r w:rsidRPr="00630F7A">
        <w:rPr>
          <w:rFonts w:eastAsia="MS Mincho"/>
        </w:rPr>
        <w:t>Sample OTA Measurement Test Setup</w:t>
      </w:r>
      <w:bookmarkEnd w:id="369"/>
      <w:bookmarkEnd w:id="370"/>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1" w:name="_CRFigure6_1_3_21"/>
      <w:r w:rsidRPr="00630F7A">
        <w:t xml:space="preserve">Figure </w:t>
      </w:r>
      <w:bookmarkEnd w:id="371"/>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2" w:name="_Toc21354235"/>
      <w:bookmarkStart w:id="373"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2"/>
      <w:bookmarkEnd w:id="373"/>
    </w:p>
    <w:p w14:paraId="7B5DEE48" w14:textId="77777777" w:rsidR="00F97391" w:rsidRPr="00630F7A" w:rsidRDefault="00F97391" w:rsidP="00F97391">
      <w:bookmarkStart w:id="374" w:name="_Hlk31286797"/>
      <w:bookmarkStart w:id="375"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4"/>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6"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5"/>
    <w:bookmarkEnd w:id="376"/>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7" w:name="_Toc21354236"/>
      <w:bookmarkStart w:id="378"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7"/>
      <w:bookmarkEnd w:id="378"/>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9" w:name="_CRTable6_1_3_41"/>
      <w:r w:rsidRPr="00630F7A">
        <w:t xml:space="preserve">Table </w:t>
      </w:r>
      <w:bookmarkEnd w:id="379"/>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0" w:name="_Toc21354237"/>
      <w:bookmarkStart w:id="381" w:name="_Toc27749877"/>
      <w:r w:rsidRPr="00630F7A">
        <w:t>6.1.4</w:t>
      </w:r>
      <w:r w:rsidRPr="00630F7A">
        <w:tab/>
        <w:t>Requirements for timer tolerances</w:t>
      </w:r>
      <w:bookmarkEnd w:id="380"/>
      <w:bookmarkEnd w:id="381"/>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2" w:name="_Toc21354238"/>
      <w:bookmarkStart w:id="383" w:name="_Toc27749878"/>
      <w:r w:rsidRPr="00630F7A">
        <w:t>6.2</w:t>
      </w:r>
      <w:r w:rsidRPr="00630F7A">
        <w:tab/>
        <w:t>Reference test conditions</w:t>
      </w:r>
      <w:bookmarkEnd w:id="382"/>
      <w:bookmarkEnd w:id="383"/>
    </w:p>
    <w:p w14:paraId="1D32CFC2" w14:textId="77777777" w:rsidR="00604D38" w:rsidRPr="00630F7A" w:rsidRDefault="00604D38" w:rsidP="004D697C">
      <w:pPr>
        <w:pStyle w:val="Heading3"/>
      </w:pPr>
      <w:bookmarkStart w:id="384" w:name="_Toc21354239"/>
      <w:bookmarkStart w:id="385" w:name="_Toc27749879"/>
      <w:r w:rsidRPr="00630F7A">
        <w:t>6.2.1</w:t>
      </w:r>
      <w:r w:rsidRPr="00630F7A">
        <w:tab/>
      </w:r>
      <w:r w:rsidR="00B008AC" w:rsidRPr="00630F7A">
        <w:t>Physical Channel Allocations</w:t>
      </w:r>
      <w:bookmarkEnd w:id="384"/>
      <w:bookmarkEnd w:id="385"/>
    </w:p>
    <w:p w14:paraId="4158FE0C" w14:textId="77777777" w:rsidR="00B008AC" w:rsidRPr="00630F7A" w:rsidRDefault="00B008AC" w:rsidP="004D697C">
      <w:pPr>
        <w:pStyle w:val="Heading4"/>
        <w:keepNext w:val="0"/>
        <w:keepLines w:val="0"/>
      </w:pPr>
      <w:bookmarkStart w:id="386" w:name="_Toc21354240"/>
      <w:bookmarkStart w:id="387" w:name="_Toc27749880"/>
      <w:r w:rsidRPr="00630F7A">
        <w:t>6.2.1.1</w:t>
      </w:r>
      <w:r w:rsidRPr="00630F7A">
        <w:tab/>
        <w:t>Antennas</w:t>
      </w:r>
      <w:bookmarkEnd w:id="386"/>
      <w:bookmarkEnd w:id="387"/>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8" w:name="_Toc21354241"/>
      <w:bookmarkStart w:id="389" w:name="_Toc27749881"/>
      <w:r w:rsidRPr="00630F7A">
        <w:lastRenderedPageBreak/>
        <w:t>6.2.1.2</w:t>
      </w:r>
      <w:r w:rsidRPr="00630F7A">
        <w:tab/>
        <w:t>Downlink physical channels and physical signals</w:t>
      </w:r>
      <w:bookmarkEnd w:id="388"/>
      <w:bookmarkEnd w:id="389"/>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0" w:name="_CRTable6_2_1_21"/>
      <w:r w:rsidRPr="00630F7A">
        <w:t xml:space="preserve">Table </w:t>
      </w:r>
      <w:bookmarkEnd w:id="390"/>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1" w:name="_CRTable6_2_1_22"/>
      <w:r w:rsidRPr="00630F7A">
        <w:rPr>
          <w:lang w:eastAsia="en-US"/>
        </w:rPr>
        <w:lastRenderedPageBreak/>
        <w:t xml:space="preserve">Table </w:t>
      </w:r>
      <w:bookmarkEnd w:id="391"/>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2" w:name="_CRTable6_2_1_31"/>
      <w:r w:rsidRPr="00630F7A">
        <w:lastRenderedPageBreak/>
        <w:t xml:space="preserve">Table </w:t>
      </w:r>
      <w:bookmarkEnd w:id="392"/>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3" w:name="_Toc21354242"/>
      <w:bookmarkStart w:id="394" w:name="_Toc27749882"/>
      <w:r w:rsidRPr="00630F7A">
        <w:t>6.2.2</w:t>
      </w:r>
      <w:r w:rsidRPr="00630F7A">
        <w:tab/>
        <w:t>Signal levels</w:t>
      </w:r>
      <w:bookmarkEnd w:id="393"/>
      <w:bookmarkEnd w:id="394"/>
    </w:p>
    <w:p w14:paraId="7148F282" w14:textId="77777777" w:rsidR="00604D38" w:rsidRPr="00630F7A" w:rsidRDefault="00604D38" w:rsidP="004D697C">
      <w:pPr>
        <w:pStyle w:val="Heading4"/>
      </w:pPr>
      <w:bookmarkStart w:id="395" w:name="_Toc21354243"/>
      <w:bookmarkStart w:id="396" w:name="_Toc27749883"/>
      <w:r w:rsidRPr="00630F7A">
        <w:t>6.2.</w:t>
      </w:r>
      <w:r w:rsidR="00B008AC" w:rsidRPr="00630F7A">
        <w:t>2</w:t>
      </w:r>
      <w:r w:rsidR="00DE7424" w:rsidRPr="00630F7A">
        <w:t>.1</w:t>
      </w:r>
      <w:r w:rsidR="00CF0432" w:rsidRPr="00630F7A">
        <w:tab/>
      </w:r>
      <w:r w:rsidRPr="00630F7A">
        <w:t>Signal Levels for conducted testing</w:t>
      </w:r>
      <w:bookmarkEnd w:id="395"/>
      <w:bookmarkEnd w:id="396"/>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7" w:name="_CRTable6_2_2_11"/>
      <w:r w:rsidRPr="00630F7A">
        <w:t xml:space="preserve">Table </w:t>
      </w:r>
      <w:bookmarkEnd w:id="397"/>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6" type="#_x0000_t75" style="width:12.75pt;height:12.75pt" o:ole="">
                  <v:imagedata r:id="rId57" o:title=""/>
                </v:shape>
                <o:OLEObject Type="Embed" ProgID="Equation.DSMT4" ShapeID="_x0000_i1066" DrawAspect="Content" ObjectID="_1821459722" r:id="rId58"/>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8" w:name="_CRTable6_2_2_12"/>
      <w:r w:rsidRPr="00630F7A">
        <w:lastRenderedPageBreak/>
        <w:t xml:space="preserve">Table </w:t>
      </w:r>
      <w:bookmarkEnd w:id="398"/>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7" type="#_x0000_t75" style="width:12.75pt;height:12.75pt" o:ole="">
                  <v:imagedata r:id="rId57" o:title=""/>
                </v:shape>
                <o:OLEObject Type="Embed" ProgID="Equation.DSMT4" ShapeID="_x0000_i1067" DrawAspect="Content" ObjectID="_1821459723" r:id="rId59"/>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9" w:name="_CRTable6_2_2_13"/>
      <w:r w:rsidRPr="00630F7A">
        <w:t xml:space="preserve">table </w:t>
      </w:r>
      <w:bookmarkEnd w:id="399"/>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8" type="#_x0000_t75" style="width:12pt;height:12pt" o:ole="">
                  <v:imagedata r:id="rId57" o:title=""/>
                </v:shape>
                <o:OLEObject Type="Embed" ProgID="Equation.DSMT4" ShapeID="_x0000_i1068" DrawAspect="Content" ObjectID="_1821459724" r:id="rId60"/>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0" w:name="_CRTable6_2_2_14"/>
      <w:r w:rsidRPr="00630F7A">
        <w:lastRenderedPageBreak/>
        <w:t xml:space="preserve">Table </w:t>
      </w:r>
      <w:bookmarkEnd w:id="400"/>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1" w:name="_CRTable6_2_2_15"/>
      <w:r w:rsidRPr="00630F7A">
        <w:t xml:space="preserve">Table </w:t>
      </w:r>
      <w:bookmarkEnd w:id="401"/>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2" w:name="_Toc21354244"/>
      <w:bookmarkStart w:id="403" w:name="_Toc27749884"/>
      <w:r w:rsidRPr="00630F7A">
        <w:t>6.2.2.1.1</w:t>
      </w:r>
      <w:r w:rsidRPr="00630F7A">
        <w:tab/>
        <w:t>Measurement accuracy and side conditions</w:t>
      </w:r>
      <w:bookmarkEnd w:id="402"/>
      <w:bookmarkEnd w:id="403"/>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4" w:name="_CRTable6_2_2_1_11"/>
      <w:r w:rsidRPr="00630F7A">
        <w:t xml:space="preserve">Table </w:t>
      </w:r>
      <w:bookmarkEnd w:id="404"/>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5" w:name="_Toc21354245"/>
      <w:bookmarkStart w:id="406" w:name="_Toc27749885"/>
      <w:r w:rsidRPr="00630F7A">
        <w:lastRenderedPageBreak/>
        <w:t>6.2.</w:t>
      </w:r>
      <w:r w:rsidR="00B008AC" w:rsidRPr="00630F7A">
        <w:t>2</w:t>
      </w:r>
      <w:r w:rsidR="00DE7424" w:rsidRPr="00630F7A">
        <w:t>.2</w:t>
      </w:r>
      <w:r w:rsidR="00CF0432" w:rsidRPr="00630F7A">
        <w:tab/>
      </w:r>
      <w:r w:rsidRPr="00630F7A">
        <w:t>Signal Levels for OTA testing</w:t>
      </w:r>
      <w:bookmarkEnd w:id="405"/>
      <w:bookmarkEnd w:id="406"/>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7" w:name="_CRTable6_2_2_2_21"/>
      <w:r w:rsidRPr="00630F7A">
        <w:t xml:space="preserve">Table </w:t>
      </w:r>
      <w:bookmarkEnd w:id="407"/>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8" w:name="_CRTable6_2_2_2_22"/>
      <w:r w:rsidRPr="00630F7A">
        <w:t xml:space="preserve">table </w:t>
      </w:r>
      <w:bookmarkEnd w:id="408"/>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9" w:name="_CRTable6_2_2_2_23"/>
      <w:r w:rsidRPr="00630F7A">
        <w:t xml:space="preserve">Table </w:t>
      </w:r>
      <w:bookmarkEnd w:id="409"/>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0" w:name="_CRTable6_2_2_2_24"/>
      <w:r w:rsidRPr="00630F7A">
        <w:lastRenderedPageBreak/>
        <w:t xml:space="preserve">Table </w:t>
      </w:r>
      <w:bookmarkEnd w:id="410"/>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1" w:name="_Hlk522874937"/>
      <w:bookmarkStart w:id="412"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3" w:name="_CRTable6_2_2_2_31"/>
      <w:r w:rsidRPr="00630F7A">
        <w:t xml:space="preserve">table </w:t>
      </w:r>
      <w:bookmarkEnd w:id="413"/>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4" w:name="_CRTable6_2_2_2_41"/>
      <w:r w:rsidRPr="00630F7A">
        <w:lastRenderedPageBreak/>
        <w:t xml:space="preserve">Table </w:t>
      </w:r>
      <w:bookmarkEnd w:id="414"/>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5" w:name="_CRTable6_2_2_2_42"/>
      <w:r w:rsidRPr="00630F7A">
        <w:t xml:space="preserve">table </w:t>
      </w:r>
      <w:bookmarkEnd w:id="415"/>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6" w:name="_CRTable6_2_2_2_51"/>
      <w:r w:rsidRPr="00630F7A">
        <w:t xml:space="preserve">table </w:t>
      </w:r>
      <w:bookmarkEnd w:id="416"/>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7" w:name="_Toc21354246"/>
      <w:bookmarkStart w:id="418" w:name="_Toc27749886"/>
      <w:r w:rsidRPr="00630F7A">
        <w:t>6.2.3</w:t>
      </w:r>
      <w:r w:rsidRPr="00630F7A">
        <w:tab/>
        <w:t>Default test frequencies</w:t>
      </w:r>
      <w:bookmarkEnd w:id="417"/>
      <w:bookmarkEnd w:id="418"/>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9" w:name="_Toc21354247"/>
      <w:bookmarkStart w:id="420" w:name="_Toc27749887"/>
      <w:bookmarkEnd w:id="411"/>
      <w:r w:rsidRPr="00630F7A">
        <w:t>6.2.3.1</w:t>
      </w:r>
      <w:r w:rsidRPr="00630F7A">
        <w:tab/>
        <w:t>Test frequencies for NR standalone signalling testing</w:t>
      </w:r>
      <w:bookmarkEnd w:id="419"/>
      <w:bookmarkEnd w:id="420"/>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A67599">
          <w:headerReference w:type="even" r:id="rId61"/>
          <w:headerReference w:type="default" r:id="rId62"/>
          <w:footerReference w:type="even" r:id="rId63"/>
          <w:footerReference w:type="default" r:id="rId64"/>
          <w:headerReference w:type="first" r:id="rId65"/>
          <w:footerReference w:type="first" r:id="rId66"/>
          <w:footnotePr>
            <w:numRestart w:val="eachSect"/>
          </w:footnotePr>
          <w:pgSz w:w="11907" w:h="16840" w:code="9"/>
          <w:pgMar w:top="1416" w:right="1133" w:bottom="1133" w:left="1133" w:header="850" w:footer="340" w:gutter="0"/>
          <w:pgNumType w:start="1487"/>
          <w:cols w:space="720"/>
          <w:formProt w:val="0"/>
          <w:docGrid w:linePitch="272"/>
        </w:sectPr>
      </w:pPr>
    </w:p>
    <w:p w14:paraId="337CA86D" w14:textId="77777777" w:rsidR="00A03501" w:rsidRPr="00630F7A" w:rsidRDefault="00473D6B" w:rsidP="00A03501">
      <w:pPr>
        <w:pStyle w:val="TH"/>
      </w:pPr>
      <w:bookmarkStart w:id="424" w:name="_CRTable6_2_3_11"/>
      <w:bookmarkStart w:id="425" w:name="_Hlk522180989"/>
      <w:bookmarkEnd w:id="412"/>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79"/>
        <w:gridCol w:w="822"/>
        <w:gridCol w:w="992"/>
        <w:gridCol w:w="709"/>
        <w:gridCol w:w="850"/>
        <w:gridCol w:w="993"/>
        <w:gridCol w:w="708"/>
        <w:gridCol w:w="851"/>
        <w:gridCol w:w="850"/>
        <w:gridCol w:w="993"/>
      </w:tblGrid>
      <w:tr w:rsidR="00A03501" w:rsidRPr="00630F7A" w14:paraId="73ACEB93" w14:textId="77777777" w:rsidTr="00071EAD">
        <w:tc>
          <w:tcPr>
            <w:tcW w:w="675" w:type="dxa"/>
            <w:tcBorders>
              <w:top w:val="single" w:sz="4" w:space="0" w:color="auto"/>
              <w:bottom w:val="single" w:sz="4" w:space="0" w:color="auto"/>
            </w:tcBorders>
          </w:tcPr>
          <w:p w14:paraId="505635D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NR</w:t>
            </w:r>
          </w:p>
          <w:p w14:paraId="165D381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Band</w:t>
            </w:r>
          </w:p>
        </w:tc>
        <w:tc>
          <w:tcPr>
            <w:tcW w:w="709" w:type="dxa"/>
            <w:tcBorders>
              <w:top w:val="single" w:sz="4" w:space="0" w:color="auto"/>
              <w:bottom w:val="single" w:sz="4" w:space="0" w:color="auto"/>
            </w:tcBorders>
          </w:tcPr>
          <w:p w14:paraId="113D141C"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SCS</w:t>
            </w:r>
          </w:p>
          <w:p w14:paraId="6F393C87"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bottom w:val="single" w:sz="4" w:space="0" w:color="auto"/>
            </w:tcBorders>
          </w:tcPr>
          <w:p w14:paraId="01D3F66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CBW [MHz]</w:t>
            </w:r>
          </w:p>
        </w:tc>
        <w:tc>
          <w:tcPr>
            <w:tcW w:w="709" w:type="dxa"/>
            <w:tcBorders>
              <w:bottom w:val="single" w:sz="4" w:space="0" w:color="auto"/>
            </w:tcBorders>
          </w:tcPr>
          <w:p w14:paraId="3BA00ACF"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carrierBandwidth</w:t>
            </w:r>
          </w:p>
          <w:p w14:paraId="05CB6EB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tc>
        <w:tc>
          <w:tcPr>
            <w:tcW w:w="1984" w:type="dxa"/>
            <w:gridSpan w:val="2"/>
            <w:tcBorders>
              <w:bottom w:val="single" w:sz="4" w:space="0" w:color="auto"/>
            </w:tcBorders>
          </w:tcPr>
          <w:p w14:paraId="686204FE"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Range</w:t>
            </w:r>
          </w:p>
        </w:tc>
        <w:tc>
          <w:tcPr>
            <w:tcW w:w="851" w:type="dxa"/>
          </w:tcPr>
          <w:p w14:paraId="136660D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599CCB8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[MHz]</w:t>
            </w:r>
          </w:p>
        </w:tc>
        <w:tc>
          <w:tcPr>
            <w:tcW w:w="992" w:type="dxa"/>
          </w:tcPr>
          <w:p w14:paraId="6F39BE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1556017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879" w:type="dxa"/>
          </w:tcPr>
          <w:p w14:paraId="1F8318A9"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point A [MHz]</w:t>
            </w:r>
          </w:p>
        </w:tc>
        <w:tc>
          <w:tcPr>
            <w:tcW w:w="822" w:type="dxa"/>
          </w:tcPr>
          <w:p w14:paraId="0355CA7D"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t>[ARFCN]</w:t>
            </w:r>
          </w:p>
        </w:tc>
        <w:tc>
          <w:tcPr>
            <w:tcW w:w="992" w:type="dxa"/>
          </w:tcPr>
          <w:p w14:paraId="0D45CEA4"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nil"/>
            </w:tcBorders>
          </w:tcPr>
          <w:p w14:paraId="4A152A0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SS block SCS</w:t>
            </w:r>
          </w:p>
          <w:p w14:paraId="28F9BD63"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0FE341F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GSCN</w:t>
            </w:r>
          </w:p>
        </w:tc>
        <w:tc>
          <w:tcPr>
            <w:tcW w:w="993" w:type="dxa"/>
            <w:tcBorders>
              <w:bottom w:val="single" w:sz="4" w:space="0" w:color="auto"/>
            </w:tcBorders>
          </w:tcPr>
          <w:p w14:paraId="1C65EFF4"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absoluteFrequencySSB</w:t>
            </w:r>
          </w:p>
          <w:p w14:paraId="0DB333F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708" w:type="dxa"/>
            <w:tcBorders>
              <w:bottom w:val="single" w:sz="4" w:space="0" w:color="auto"/>
            </w:tcBorders>
          </w:tcPr>
          <w:p w14:paraId="2EDD59C8" w14:textId="77777777" w:rsidR="00A03501" w:rsidRPr="00630F7A" w:rsidRDefault="00A03501" w:rsidP="00071EAD">
            <w:pPr>
              <w:keepNext/>
              <w:keepLines/>
              <w:spacing w:after="0"/>
              <w:jc w:val="center"/>
              <w:rPr>
                <w:rFonts w:ascii="Arial" w:hAnsi="Arial"/>
                <w:b/>
                <w:sz w:val="18"/>
              </w:rPr>
            </w:pPr>
            <w:r w:rsidRPr="00630F7A">
              <w:rPr>
                <w:rFonts w:ascii="Arial" w:hAnsi="Arial"/>
                <w:b/>
                <w:position w:val="-10"/>
                <w:sz w:val="18"/>
              </w:rPr>
              <w:object w:dxaOrig="420" w:dyaOrig="300" w14:anchorId="329905B4">
                <v:shape id="_x0000_i1069" type="#_x0000_t75" style="width:21.75pt;height:12.75pt" o:ole="">
                  <v:imagedata r:id="rId15" o:title=""/>
                </v:shape>
                <o:OLEObject Type="Embed" ProgID="Equation.3" ShapeID="_x0000_i1069" DrawAspect="Content" ObjectID="_1821459725" r:id="rId67"/>
              </w:object>
            </w:r>
          </w:p>
        </w:tc>
        <w:tc>
          <w:tcPr>
            <w:tcW w:w="851" w:type="dxa"/>
            <w:tcBorders>
              <w:bottom w:val="single" w:sz="4" w:space="0" w:color="auto"/>
            </w:tcBorders>
          </w:tcPr>
          <w:p w14:paraId="7CCA1955" w14:textId="77777777" w:rsidR="00A03501" w:rsidRPr="00630F7A" w:rsidRDefault="00A03501" w:rsidP="00071EAD">
            <w:pPr>
              <w:keepNext/>
              <w:keepLines/>
              <w:spacing w:after="0"/>
              <w:jc w:val="center"/>
              <w:rPr>
                <w:rFonts w:ascii="Arial" w:hAnsi="Arial"/>
                <w:b/>
                <w:sz w:val="18"/>
              </w:rPr>
            </w:pPr>
            <w:r w:rsidRPr="00630F7A">
              <w:rPr>
                <w:rFonts w:ascii="Arial" w:hAnsi="Arial"/>
                <w:sz w:val="18"/>
              </w:rPr>
              <w:t xml:space="preserve">Offset Carrier CORESET#0 </w:t>
            </w:r>
            <w:r w:rsidRPr="00630F7A">
              <w:rPr>
                <w:rFonts w:ascii="Arial" w:hAnsi="Arial"/>
                <w:b/>
                <w:sz w:val="18"/>
              </w:rPr>
              <w:t>[RBs]</w:t>
            </w:r>
          </w:p>
        </w:tc>
        <w:tc>
          <w:tcPr>
            <w:tcW w:w="850" w:type="dxa"/>
            <w:tcBorders>
              <w:bottom w:val="single" w:sz="4" w:space="0" w:color="auto"/>
            </w:tcBorders>
          </w:tcPr>
          <w:p w14:paraId="703ABD4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CORESET#0 Index (Offset</w:t>
            </w:r>
          </w:p>
          <w:p w14:paraId="187B2555"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[RBs])</w:t>
            </w:r>
          </w:p>
          <w:p w14:paraId="4753E2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c>
          <w:tcPr>
            <w:tcW w:w="993" w:type="dxa"/>
            <w:tcBorders>
              <w:bottom w:val="single" w:sz="4" w:space="0" w:color="auto"/>
            </w:tcBorders>
          </w:tcPr>
          <w:p w14:paraId="782CEF66"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6EE91E5A"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p w14:paraId="003E5E1B"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r>
      <w:tr w:rsidR="00A03501" w:rsidRPr="007E68D3" w14:paraId="7C216EE7" w14:textId="77777777" w:rsidTr="00071EAD">
        <w:tc>
          <w:tcPr>
            <w:tcW w:w="675" w:type="dxa"/>
            <w:tcBorders>
              <w:top w:val="single" w:sz="4" w:space="0" w:color="auto"/>
              <w:bottom w:val="nil"/>
            </w:tcBorders>
          </w:tcPr>
          <w:p w14:paraId="4BD66854" w14:textId="77777777" w:rsidR="00A03501" w:rsidRPr="007E68D3" w:rsidRDefault="00A03501" w:rsidP="00071EAD">
            <w:pPr>
              <w:keepNext/>
              <w:keepLines/>
              <w:spacing w:after="0"/>
              <w:jc w:val="center"/>
              <w:rPr>
                <w:rStyle w:val="TALChar"/>
              </w:rPr>
            </w:pPr>
            <w:r w:rsidRPr="007E68D3">
              <w:rPr>
                <w:rStyle w:val="TALChar"/>
              </w:rPr>
              <w:t>n106</w:t>
            </w:r>
          </w:p>
        </w:tc>
        <w:tc>
          <w:tcPr>
            <w:tcW w:w="709" w:type="dxa"/>
            <w:tcBorders>
              <w:top w:val="single" w:sz="4" w:space="0" w:color="auto"/>
              <w:bottom w:val="nil"/>
            </w:tcBorders>
          </w:tcPr>
          <w:p w14:paraId="7B6D4564"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A0BF63B"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bottom w:val="nil"/>
            </w:tcBorders>
          </w:tcPr>
          <w:p w14:paraId="27F1F44D"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Borders>
              <w:bottom w:val="single" w:sz="4" w:space="0" w:color="auto"/>
            </w:tcBorders>
          </w:tcPr>
          <w:p w14:paraId="0835F0AA" w14:textId="77777777" w:rsidR="00A03501" w:rsidRPr="007E68D3" w:rsidRDefault="00A03501" w:rsidP="00071EAD">
            <w:pPr>
              <w:keepNext/>
              <w:keepLines/>
              <w:spacing w:after="0"/>
              <w:jc w:val="center"/>
              <w:rPr>
                <w:rStyle w:val="TALChar"/>
              </w:rPr>
            </w:pPr>
            <w:r w:rsidRPr="007E68D3">
              <w:rPr>
                <w:rStyle w:val="TALChar"/>
              </w:rPr>
              <w:t>Downlink</w:t>
            </w:r>
          </w:p>
        </w:tc>
        <w:tc>
          <w:tcPr>
            <w:tcW w:w="992" w:type="dxa"/>
            <w:tcBorders>
              <w:bottom w:val="single" w:sz="4" w:space="0" w:color="auto"/>
            </w:tcBorders>
          </w:tcPr>
          <w:p w14:paraId="185E5033"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75376EF8" w14:textId="77777777" w:rsidR="00A03501" w:rsidRPr="007E68D3" w:rsidRDefault="00A03501" w:rsidP="00071EAD">
            <w:pPr>
              <w:keepNext/>
              <w:keepLines/>
              <w:spacing w:after="0"/>
              <w:jc w:val="center"/>
              <w:rPr>
                <w:rStyle w:val="TALChar"/>
              </w:rPr>
            </w:pPr>
            <w:r w:rsidRPr="007E68D3">
              <w:rPr>
                <w:rFonts w:ascii="Arial" w:hAnsi="Arial"/>
                <w:sz w:val="18"/>
              </w:rPr>
              <w:t>938.0</w:t>
            </w:r>
          </w:p>
        </w:tc>
        <w:tc>
          <w:tcPr>
            <w:tcW w:w="992" w:type="dxa"/>
          </w:tcPr>
          <w:p w14:paraId="6AA91401" w14:textId="77777777" w:rsidR="00A03501" w:rsidRPr="007E68D3" w:rsidRDefault="00A03501" w:rsidP="00071EAD">
            <w:pPr>
              <w:keepNext/>
              <w:keepLines/>
              <w:spacing w:after="0"/>
              <w:jc w:val="center"/>
              <w:rPr>
                <w:rStyle w:val="TALChar"/>
              </w:rPr>
            </w:pPr>
            <w:r w:rsidRPr="007E68D3">
              <w:rPr>
                <w:rFonts w:ascii="Arial" w:hAnsi="Arial"/>
                <w:sz w:val="18"/>
              </w:rPr>
              <w:t>187600</w:t>
            </w:r>
          </w:p>
        </w:tc>
        <w:tc>
          <w:tcPr>
            <w:tcW w:w="879" w:type="dxa"/>
          </w:tcPr>
          <w:p w14:paraId="73716A90" w14:textId="77777777" w:rsidR="00A03501" w:rsidRPr="007E68D3" w:rsidRDefault="00A03501" w:rsidP="00071EAD">
            <w:pPr>
              <w:keepNext/>
              <w:keepLines/>
              <w:spacing w:after="0"/>
              <w:jc w:val="center"/>
              <w:rPr>
                <w:rStyle w:val="TALChar"/>
              </w:rPr>
            </w:pPr>
            <w:r w:rsidRPr="007E68D3">
              <w:rPr>
                <w:rFonts w:ascii="Arial" w:hAnsi="Arial"/>
                <w:sz w:val="18"/>
              </w:rPr>
              <w:t>936.65</w:t>
            </w:r>
          </w:p>
        </w:tc>
        <w:tc>
          <w:tcPr>
            <w:tcW w:w="822" w:type="dxa"/>
          </w:tcPr>
          <w:p w14:paraId="61120E59" w14:textId="77777777" w:rsidR="00A03501" w:rsidRPr="007E68D3" w:rsidRDefault="00A03501" w:rsidP="00071EAD">
            <w:pPr>
              <w:keepNext/>
              <w:keepLines/>
              <w:spacing w:after="0"/>
              <w:jc w:val="center"/>
              <w:rPr>
                <w:rStyle w:val="TALChar"/>
              </w:rPr>
            </w:pPr>
            <w:r w:rsidRPr="007E68D3">
              <w:rPr>
                <w:rFonts w:ascii="Arial" w:hAnsi="Arial"/>
                <w:sz w:val="18"/>
              </w:rPr>
              <w:t>187330</w:t>
            </w:r>
          </w:p>
        </w:tc>
        <w:tc>
          <w:tcPr>
            <w:tcW w:w="992" w:type="dxa"/>
          </w:tcPr>
          <w:p w14:paraId="0CBD45E0"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709" w:type="dxa"/>
            <w:tcBorders>
              <w:bottom w:val="single" w:sz="4" w:space="0" w:color="auto"/>
            </w:tcBorders>
          </w:tcPr>
          <w:p w14:paraId="542E582C" w14:textId="77777777" w:rsidR="00A03501" w:rsidRPr="007E68D3" w:rsidRDefault="00A03501" w:rsidP="00071EAD">
            <w:pPr>
              <w:keepNext/>
              <w:keepLines/>
              <w:spacing w:after="0"/>
              <w:jc w:val="center"/>
              <w:rPr>
                <w:rStyle w:val="TALChar"/>
              </w:rPr>
            </w:pPr>
            <w:r w:rsidRPr="007E68D3">
              <w:rPr>
                <w:rStyle w:val="TALChar"/>
              </w:rPr>
              <w:t>15</w:t>
            </w:r>
          </w:p>
        </w:tc>
        <w:tc>
          <w:tcPr>
            <w:tcW w:w="850" w:type="dxa"/>
            <w:tcBorders>
              <w:bottom w:val="single" w:sz="4" w:space="0" w:color="auto"/>
            </w:tcBorders>
          </w:tcPr>
          <w:p w14:paraId="10F979DC" w14:textId="77777777" w:rsidR="00A03501" w:rsidRPr="007E68D3" w:rsidRDefault="00A03501" w:rsidP="00071EAD">
            <w:pPr>
              <w:keepNext/>
              <w:keepLines/>
              <w:spacing w:after="0"/>
              <w:jc w:val="center"/>
              <w:rPr>
                <w:rStyle w:val="TALChar"/>
              </w:rPr>
            </w:pPr>
            <w:r w:rsidRPr="007E68D3">
              <w:rPr>
                <w:rFonts w:ascii="Arial" w:hAnsi="Arial"/>
                <w:sz w:val="18"/>
              </w:rPr>
              <w:t>31329</w:t>
            </w:r>
          </w:p>
        </w:tc>
        <w:tc>
          <w:tcPr>
            <w:tcW w:w="993" w:type="dxa"/>
            <w:tcBorders>
              <w:bottom w:val="single" w:sz="4" w:space="0" w:color="auto"/>
            </w:tcBorders>
          </w:tcPr>
          <w:p w14:paraId="4DC4B9A6" w14:textId="77777777" w:rsidR="00A03501" w:rsidRPr="007E68D3" w:rsidRDefault="00A03501" w:rsidP="00071EAD">
            <w:pPr>
              <w:keepNext/>
              <w:keepLines/>
              <w:spacing w:after="0"/>
              <w:jc w:val="center"/>
              <w:rPr>
                <w:rStyle w:val="TALChar"/>
              </w:rPr>
            </w:pPr>
            <w:r w:rsidRPr="007E68D3">
              <w:rPr>
                <w:rFonts w:ascii="Arial" w:hAnsi="Arial"/>
                <w:sz w:val="18"/>
              </w:rPr>
              <w:t>187750</w:t>
            </w:r>
          </w:p>
        </w:tc>
        <w:tc>
          <w:tcPr>
            <w:tcW w:w="708" w:type="dxa"/>
            <w:tcBorders>
              <w:bottom w:val="single" w:sz="4" w:space="0" w:color="auto"/>
            </w:tcBorders>
          </w:tcPr>
          <w:p w14:paraId="0F12EF26" w14:textId="77777777" w:rsidR="00A03501" w:rsidRPr="007E68D3" w:rsidRDefault="00A03501" w:rsidP="00071EAD">
            <w:pPr>
              <w:keepNext/>
              <w:keepLines/>
              <w:spacing w:after="0"/>
              <w:jc w:val="center"/>
              <w:rPr>
                <w:rStyle w:val="TALChar"/>
              </w:rPr>
            </w:pPr>
            <w:r w:rsidRPr="007E68D3">
              <w:rPr>
                <w:rFonts w:ascii="Arial" w:hAnsi="Arial"/>
                <w:sz w:val="18"/>
              </w:rPr>
              <w:t>8</w:t>
            </w:r>
          </w:p>
        </w:tc>
        <w:tc>
          <w:tcPr>
            <w:tcW w:w="851" w:type="dxa"/>
            <w:tcBorders>
              <w:bottom w:val="single" w:sz="4" w:space="0" w:color="auto"/>
            </w:tcBorders>
          </w:tcPr>
          <w:p w14:paraId="646D301D"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850" w:type="dxa"/>
            <w:tcBorders>
              <w:bottom w:val="single" w:sz="4" w:space="0" w:color="auto"/>
            </w:tcBorders>
          </w:tcPr>
          <w:p w14:paraId="4BDBA1ED" w14:textId="77777777" w:rsidR="00A03501" w:rsidRPr="007E68D3" w:rsidRDefault="00A03501" w:rsidP="00071EAD">
            <w:pPr>
              <w:keepNext/>
              <w:keepLines/>
              <w:spacing w:after="0"/>
              <w:jc w:val="center"/>
              <w:rPr>
                <w:rStyle w:val="TALChar"/>
              </w:rPr>
            </w:pPr>
            <w:r w:rsidRPr="007E68D3">
              <w:rPr>
                <w:rFonts w:ascii="Arial" w:hAnsi="Arial"/>
                <w:sz w:val="18"/>
              </w:rPr>
              <w:t>2 (0)</w:t>
            </w:r>
          </w:p>
        </w:tc>
        <w:tc>
          <w:tcPr>
            <w:tcW w:w="993" w:type="dxa"/>
            <w:tcBorders>
              <w:bottom w:val="single" w:sz="4" w:space="0" w:color="auto"/>
            </w:tcBorders>
          </w:tcPr>
          <w:p w14:paraId="43DFCF53" w14:textId="77777777" w:rsidR="00A03501" w:rsidRPr="007E68D3" w:rsidRDefault="00A03501" w:rsidP="00071EAD">
            <w:pPr>
              <w:keepNext/>
              <w:keepLines/>
              <w:spacing w:after="0"/>
              <w:jc w:val="center"/>
              <w:rPr>
                <w:rStyle w:val="TALChar"/>
              </w:rPr>
            </w:pPr>
            <w:r w:rsidRPr="007E68D3">
              <w:rPr>
                <w:rFonts w:ascii="Arial" w:hAnsi="Arial"/>
                <w:sz w:val="18"/>
              </w:rPr>
              <w:t>0</w:t>
            </w:r>
          </w:p>
        </w:tc>
      </w:tr>
      <w:tr w:rsidR="00A03501" w:rsidRPr="00782081" w14:paraId="2BA7476E" w14:textId="77777777" w:rsidTr="00071EAD">
        <w:tc>
          <w:tcPr>
            <w:tcW w:w="675" w:type="dxa"/>
            <w:tcBorders>
              <w:top w:val="nil"/>
              <w:bottom w:val="single" w:sz="4" w:space="0" w:color="auto"/>
            </w:tcBorders>
          </w:tcPr>
          <w:p w14:paraId="29A88643"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41337302"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DCFF62E"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5E243679" w14:textId="77777777" w:rsidR="00A03501" w:rsidRPr="007E68D3" w:rsidRDefault="00A03501" w:rsidP="00071EAD">
            <w:pPr>
              <w:keepNext/>
              <w:keepLines/>
              <w:spacing w:after="0"/>
              <w:jc w:val="center"/>
              <w:rPr>
                <w:rStyle w:val="TALChar"/>
              </w:rPr>
            </w:pPr>
          </w:p>
        </w:tc>
        <w:tc>
          <w:tcPr>
            <w:tcW w:w="992" w:type="dxa"/>
          </w:tcPr>
          <w:p w14:paraId="2E4AB239" w14:textId="77777777" w:rsidR="00A03501" w:rsidRPr="007E68D3" w:rsidRDefault="00A03501" w:rsidP="00071EAD">
            <w:pPr>
              <w:keepNext/>
              <w:keepLines/>
              <w:spacing w:after="0"/>
              <w:jc w:val="center"/>
              <w:rPr>
                <w:rStyle w:val="TALChar"/>
              </w:rPr>
            </w:pPr>
            <w:r w:rsidRPr="007E68D3">
              <w:rPr>
                <w:rStyle w:val="TALChar"/>
              </w:rPr>
              <w:t>Uplink</w:t>
            </w:r>
          </w:p>
        </w:tc>
        <w:tc>
          <w:tcPr>
            <w:tcW w:w="992" w:type="dxa"/>
          </w:tcPr>
          <w:p w14:paraId="02A40EA0"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6AD1C266"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899.0</w:t>
            </w:r>
          </w:p>
        </w:tc>
        <w:tc>
          <w:tcPr>
            <w:tcW w:w="992" w:type="dxa"/>
          </w:tcPr>
          <w:p w14:paraId="0C1BBEB1"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179800</w:t>
            </w:r>
          </w:p>
        </w:tc>
        <w:tc>
          <w:tcPr>
            <w:tcW w:w="879" w:type="dxa"/>
          </w:tcPr>
          <w:p w14:paraId="1F6F4B9E"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897.65</w:t>
            </w:r>
          </w:p>
        </w:tc>
        <w:tc>
          <w:tcPr>
            <w:tcW w:w="822" w:type="dxa"/>
          </w:tcPr>
          <w:p w14:paraId="0BB4B28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179530</w:t>
            </w:r>
          </w:p>
        </w:tc>
        <w:tc>
          <w:tcPr>
            <w:tcW w:w="992" w:type="dxa"/>
          </w:tcPr>
          <w:p w14:paraId="2E31E5D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0</w:t>
            </w:r>
          </w:p>
        </w:tc>
        <w:tc>
          <w:tcPr>
            <w:tcW w:w="709" w:type="dxa"/>
          </w:tcPr>
          <w:p w14:paraId="4B4B7286" w14:textId="77777777" w:rsidR="00A03501" w:rsidRPr="007E68D3" w:rsidRDefault="00A03501" w:rsidP="00071EAD">
            <w:pPr>
              <w:keepNext/>
              <w:keepLines/>
              <w:spacing w:after="0"/>
              <w:jc w:val="center"/>
              <w:rPr>
                <w:rStyle w:val="TALChar"/>
              </w:rPr>
            </w:pPr>
            <w:r w:rsidRPr="007E68D3">
              <w:rPr>
                <w:rStyle w:val="TALChar"/>
              </w:rPr>
              <w:t>-</w:t>
            </w:r>
          </w:p>
        </w:tc>
        <w:tc>
          <w:tcPr>
            <w:tcW w:w="850" w:type="dxa"/>
          </w:tcPr>
          <w:p w14:paraId="28755D77"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398F6F7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708" w:type="dxa"/>
          </w:tcPr>
          <w:p w14:paraId="4EB38B15"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1" w:type="dxa"/>
          </w:tcPr>
          <w:p w14:paraId="58EB8B9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0" w:type="dxa"/>
          </w:tcPr>
          <w:p w14:paraId="5F569CA2"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18C3D3F6" w14:textId="77777777" w:rsidR="00A03501" w:rsidRPr="004A1D88" w:rsidRDefault="00A03501" w:rsidP="00071EAD">
            <w:pPr>
              <w:keepNext/>
              <w:keepLines/>
              <w:spacing w:after="0"/>
              <w:jc w:val="center"/>
              <w:rPr>
                <w:rFonts w:ascii="Arial" w:hAnsi="Arial"/>
                <w:sz w:val="18"/>
              </w:rPr>
            </w:pPr>
            <w:r w:rsidRPr="007E68D3">
              <w:rPr>
                <w:rFonts w:ascii="Arial" w:hAnsi="Arial"/>
                <w:sz w:val="18"/>
              </w:rPr>
              <w:t>-</w:t>
            </w:r>
          </w:p>
        </w:tc>
      </w:tr>
      <w:tr w:rsidR="00A03501" w:rsidRPr="00782081" w14:paraId="09DDDD08" w14:textId="77777777" w:rsidTr="00071EAD">
        <w:tc>
          <w:tcPr>
            <w:tcW w:w="675" w:type="dxa"/>
            <w:tcBorders>
              <w:top w:val="single" w:sz="4" w:space="0" w:color="auto"/>
              <w:bottom w:val="nil"/>
            </w:tcBorders>
          </w:tcPr>
          <w:p w14:paraId="4B6C103E" w14:textId="77777777" w:rsidR="00A03501" w:rsidRPr="007E68D3" w:rsidRDefault="00A03501" w:rsidP="00071EAD">
            <w:pPr>
              <w:keepNext/>
              <w:keepLines/>
              <w:spacing w:after="0"/>
              <w:jc w:val="center"/>
              <w:rPr>
                <w:rStyle w:val="TALChar"/>
              </w:rPr>
            </w:pPr>
            <w:r>
              <w:rPr>
                <w:rStyle w:val="TALChar"/>
              </w:rPr>
              <w:t>n110</w:t>
            </w:r>
          </w:p>
        </w:tc>
        <w:tc>
          <w:tcPr>
            <w:tcW w:w="709" w:type="dxa"/>
            <w:tcBorders>
              <w:top w:val="single" w:sz="4" w:space="0" w:color="auto"/>
              <w:bottom w:val="nil"/>
            </w:tcBorders>
          </w:tcPr>
          <w:p w14:paraId="0BB7E6BB"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91B3CFF"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top w:val="single" w:sz="4" w:space="0" w:color="auto"/>
              <w:bottom w:val="nil"/>
            </w:tcBorders>
          </w:tcPr>
          <w:p w14:paraId="14FFCACC"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Pr>
          <w:p w14:paraId="3413A484" w14:textId="77777777" w:rsidR="00A03501" w:rsidRPr="007E68D3" w:rsidRDefault="00A03501" w:rsidP="00071EAD">
            <w:pPr>
              <w:keepNext/>
              <w:keepLines/>
              <w:spacing w:after="0"/>
              <w:jc w:val="center"/>
              <w:rPr>
                <w:rStyle w:val="TALChar"/>
              </w:rPr>
            </w:pPr>
            <w:r w:rsidRPr="00E37916">
              <w:rPr>
                <w:rFonts w:ascii="Arial" w:hAnsi="Arial"/>
                <w:sz w:val="18"/>
              </w:rPr>
              <w:t>Downlink</w:t>
            </w:r>
          </w:p>
        </w:tc>
        <w:tc>
          <w:tcPr>
            <w:tcW w:w="992" w:type="dxa"/>
          </w:tcPr>
          <w:p w14:paraId="709B1C77"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099FEA22"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1433.5</w:t>
            </w:r>
          </w:p>
        </w:tc>
        <w:tc>
          <w:tcPr>
            <w:tcW w:w="992" w:type="dxa"/>
          </w:tcPr>
          <w:p w14:paraId="56E5D937"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286700</w:t>
            </w:r>
          </w:p>
        </w:tc>
        <w:tc>
          <w:tcPr>
            <w:tcW w:w="879" w:type="dxa"/>
          </w:tcPr>
          <w:p w14:paraId="4ACAFC08"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1432.</w:t>
            </w:r>
            <w:r>
              <w:rPr>
                <w:rFonts w:ascii="Arial" w:hAnsi="Arial"/>
                <w:sz w:val="18"/>
              </w:rPr>
              <w:t>1</w:t>
            </w:r>
            <w:r w:rsidRPr="005231EB">
              <w:rPr>
                <w:rFonts w:ascii="Arial" w:hAnsi="Arial"/>
                <w:sz w:val="18"/>
              </w:rPr>
              <w:t>5</w:t>
            </w:r>
          </w:p>
        </w:tc>
        <w:tc>
          <w:tcPr>
            <w:tcW w:w="822" w:type="dxa"/>
          </w:tcPr>
          <w:p w14:paraId="68338BB5" w14:textId="77777777" w:rsidR="00A03501" w:rsidRPr="007E68D3" w:rsidRDefault="00A03501" w:rsidP="00071EAD">
            <w:pPr>
              <w:keepNext/>
              <w:keepLines/>
              <w:spacing w:after="0"/>
              <w:jc w:val="center"/>
              <w:rPr>
                <w:rFonts w:ascii="Arial" w:hAnsi="Arial"/>
                <w:sz w:val="18"/>
              </w:rPr>
            </w:pPr>
            <w:r w:rsidRPr="00DE772E">
              <w:rPr>
                <w:rFonts w:ascii="Arial" w:hAnsi="Arial"/>
                <w:sz w:val="18"/>
              </w:rPr>
              <w:t>286430</w:t>
            </w:r>
          </w:p>
        </w:tc>
        <w:tc>
          <w:tcPr>
            <w:tcW w:w="992" w:type="dxa"/>
          </w:tcPr>
          <w:p w14:paraId="1C837F90"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7BC184DC" w14:textId="77777777" w:rsidR="00A03501" w:rsidRPr="007E68D3" w:rsidRDefault="00A03501" w:rsidP="00071EAD">
            <w:pPr>
              <w:keepNext/>
              <w:keepLines/>
              <w:spacing w:after="0"/>
              <w:jc w:val="center"/>
              <w:rPr>
                <w:rStyle w:val="TALChar"/>
              </w:rPr>
            </w:pPr>
            <w:r w:rsidRPr="00E37916">
              <w:rPr>
                <w:rFonts w:ascii="Arial" w:hAnsi="Arial"/>
                <w:sz w:val="18"/>
              </w:rPr>
              <w:t>15</w:t>
            </w:r>
          </w:p>
        </w:tc>
        <w:tc>
          <w:tcPr>
            <w:tcW w:w="850" w:type="dxa"/>
          </w:tcPr>
          <w:p w14:paraId="4A12EC0D" w14:textId="77777777" w:rsidR="00A03501" w:rsidRPr="007E68D3" w:rsidRDefault="00A03501" w:rsidP="00071EAD">
            <w:pPr>
              <w:keepNext/>
              <w:keepLines/>
              <w:spacing w:after="0"/>
              <w:jc w:val="center"/>
              <w:rPr>
                <w:rFonts w:ascii="Arial" w:hAnsi="Arial"/>
                <w:sz w:val="18"/>
              </w:rPr>
            </w:pPr>
            <w:r w:rsidRPr="007718FE">
              <w:rPr>
                <w:rFonts w:ascii="Arial" w:hAnsi="Arial"/>
                <w:sz w:val="18"/>
              </w:rPr>
              <w:t>3380</w:t>
            </w:r>
            <w:r>
              <w:rPr>
                <w:rFonts w:ascii="Arial" w:hAnsi="Arial"/>
                <w:sz w:val="18"/>
              </w:rPr>
              <w:t>3</w:t>
            </w:r>
          </w:p>
        </w:tc>
        <w:tc>
          <w:tcPr>
            <w:tcW w:w="993" w:type="dxa"/>
          </w:tcPr>
          <w:p w14:paraId="52F67993" w14:textId="77777777" w:rsidR="00A03501" w:rsidRPr="007E68D3" w:rsidRDefault="00A03501" w:rsidP="00071EAD">
            <w:pPr>
              <w:keepNext/>
              <w:keepLines/>
              <w:spacing w:after="0"/>
              <w:jc w:val="center"/>
              <w:rPr>
                <w:rFonts w:ascii="Arial" w:hAnsi="Arial"/>
                <w:sz w:val="18"/>
              </w:rPr>
            </w:pPr>
            <w:r w:rsidRPr="00691246">
              <w:rPr>
                <w:rFonts w:ascii="Arial" w:hAnsi="Arial"/>
                <w:sz w:val="18"/>
              </w:rPr>
              <w:t>286670</w:t>
            </w:r>
          </w:p>
        </w:tc>
        <w:tc>
          <w:tcPr>
            <w:tcW w:w="708" w:type="dxa"/>
          </w:tcPr>
          <w:p w14:paraId="54A2E7D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8</w:t>
            </w:r>
          </w:p>
        </w:tc>
        <w:tc>
          <w:tcPr>
            <w:tcW w:w="851" w:type="dxa"/>
          </w:tcPr>
          <w:p w14:paraId="08A55BC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850" w:type="dxa"/>
          </w:tcPr>
          <w:p w14:paraId="4ABFBDDC" w14:textId="77777777" w:rsidR="00A03501" w:rsidRPr="007E68D3" w:rsidRDefault="00A03501" w:rsidP="00071EAD">
            <w:pPr>
              <w:keepNext/>
              <w:keepLines/>
              <w:spacing w:after="0"/>
              <w:jc w:val="center"/>
              <w:rPr>
                <w:rFonts w:ascii="Arial" w:hAnsi="Arial"/>
                <w:sz w:val="18"/>
              </w:rPr>
            </w:pPr>
            <w:r>
              <w:rPr>
                <w:rFonts w:ascii="Arial" w:hAnsi="Arial"/>
                <w:sz w:val="18"/>
              </w:rPr>
              <w:t>2</w:t>
            </w:r>
            <w:r w:rsidRPr="00E37916">
              <w:rPr>
                <w:rFonts w:ascii="Arial" w:hAnsi="Arial"/>
                <w:sz w:val="18"/>
              </w:rPr>
              <w:t xml:space="preserve"> (0)</w:t>
            </w:r>
          </w:p>
        </w:tc>
        <w:tc>
          <w:tcPr>
            <w:tcW w:w="993" w:type="dxa"/>
          </w:tcPr>
          <w:p w14:paraId="38E37A76" w14:textId="77777777" w:rsidR="00A03501" w:rsidRPr="007E68D3" w:rsidRDefault="00A03501" w:rsidP="00071EAD">
            <w:pPr>
              <w:keepNext/>
              <w:keepLines/>
              <w:spacing w:after="0"/>
              <w:jc w:val="center"/>
              <w:rPr>
                <w:rFonts w:ascii="Arial" w:hAnsi="Arial"/>
                <w:sz w:val="18"/>
              </w:rPr>
            </w:pPr>
            <w:r w:rsidRPr="004D139E">
              <w:rPr>
                <w:rFonts w:ascii="Arial" w:hAnsi="Arial"/>
                <w:sz w:val="18"/>
              </w:rPr>
              <w:t>0</w:t>
            </w:r>
          </w:p>
        </w:tc>
      </w:tr>
      <w:tr w:rsidR="00A03501" w:rsidRPr="00782081" w14:paraId="60B1EA69" w14:textId="77777777" w:rsidTr="00071EAD">
        <w:tc>
          <w:tcPr>
            <w:tcW w:w="675" w:type="dxa"/>
            <w:tcBorders>
              <w:top w:val="nil"/>
              <w:bottom w:val="single" w:sz="4" w:space="0" w:color="auto"/>
            </w:tcBorders>
          </w:tcPr>
          <w:p w14:paraId="1F753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00EB898"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FCC9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80CC3FB" w14:textId="77777777" w:rsidR="00A03501" w:rsidRPr="007E68D3" w:rsidRDefault="00A03501" w:rsidP="00071EAD">
            <w:pPr>
              <w:keepNext/>
              <w:keepLines/>
              <w:spacing w:after="0"/>
              <w:jc w:val="center"/>
              <w:rPr>
                <w:rStyle w:val="TALChar"/>
              </w:rPr>
            </w:pPr>
          </w:p>
        </w:tc>
        <w:tc>
          <w:tcPr>
            <w:tcW w:w="992" w:type="dxa"/>
          </w:tcPr>
          <w:p w14:paraId="4CC7549E" w14:textId="77777777" w:rsidR="00A03501" w:rsidRPr="007E68D3" w:rsidRDefault="00A03501" w:rsidP="00071EAD">
            <w:pPr>
              <w:keepNext/>
              <w:keepLines/>
              <w:spacing w:after="0"/>
              <w:jc w:val="center"/>
              <w:rPr>
                <w:rStyle w:val="TALChar"/>
              </w:rPr>
            </w:pPr>
            <w:r w:rsidRPr="00E37916">
              <w:rPr>
                <w:rFonts w:ascii="Arial" w:hAnsi="Arial"/>
                <w:sz w:val="18"/>
              </w:rPr>
              <w:t>Uplink</w:t>
            </w:r>
          </w:p>
        </w:tc>
        <w:tc>
          <w:tcPr>
            <w:tcW w:w="992" w:type="dxa"/>
          </w:tcPr>
          <w:p w14:paraId="16060279"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7F99A3F6"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1391.5</w:t>
            </w:r>
          </w:p>
        </w:tc>
        <w:tc>
          <w:tcPr>
            <w:tcW w:w="992" w:type="dxa"/>
          </w:tcPr>
          <w:p w14:paraId="44340390"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278300</w:t>
            </w:r>
          </w:p>
        </w:tc>
        <w:tc>
          <w:tcPr>
            <w:tcW w:w="879" w:type="dxa"/>
          </w:tcPr>
          <w:p w14:paraId="1A797412"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1390.15</w:t>
            </w:r>
          </w:p>
        </w:tc>
        <w:tc>
          <w:tcPr>
            <w:tcW w:w="822" w:type="dxa"/>
          </w:tcPr>
          <w:p w14:paraId="40669854" w14:textId="77777777" w:rsidR="00A03501" w:rsidRPr="007E68D3" w:rsidRDefault="00A03501" w:rsidP="00071EAD">
            <w:pPr>
              <w:keepNext/>
              <w:keepLines/>
              <w:spacing w:after="0"/>
              <w:jc w:val="center"/>
              <w:rPr>
                <w:rFonts w:ascii="Arial" w:hAnsi="Arial"/>
                <w:sz w:val="18"/>
              </w:rPr>
            </w:pPr>
            <w:r w:rsidRPr="005231EB">
              <w:rPr>
                <w:rFonts w:ascii="Arial" w:hAnsi="Arial"/>
                <w:sz w:val="18"/>
              </w:rPr>
              <w:t>278030</w:t>
            </w:r>
          </w:p>
        </w:tc>
        <w:tc>
          <w:tcPr>
            <w:tcW w:w="992" w:type="dxa"/>
          </w:tcPr>
          <w:p w14:paraId="3AEE946D"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6DC0DF21" w14:textId="77777777" w:rsidR="00A03501" w:rsidRPr="007E68D3" w:rsidRDefault="00A03501" w:rsidP="00071EAD">
            <w:pPr>
              <w:keepNext/>
              <w:keepLines/>
              <w:spacing w:after="0"/>
              <w:jc w:val="center"/>
              <w:rPr>
                <w:rStyle w:val="TALChar"/>
              </w:rPr>
            </w:pPr>
            <w:r w:rsidRPr="00E37916">
              <w:rPr>
                <w:rFonts w:ascii="Arial" w:hAnsi="Arial"/>
                <w:sz w:val="18"/>
              </w:rPr>
              <w:t>-</w:t>
            </w:r>
          </w:p>
        </w:tc>
        <w:tc>
          <w:tcPr>
            <w:tcW w:w="850" w:type="dxa"/>
          </w:tcPr>
          <w:p w14:paraId="1B3CE46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0A134785"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708" w:type="dxa"/>
          </w:tcPr>
          <w:p w14:paraId="20AB75B6"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1" w:type="dxa"/>
          </w:tcPr>
          <w:p w14:paraId="6CCF8A07"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0" w:type="dxa"/>
          </w:tcPr>
          <w:p w14:paraId="70EF103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1E4F3BB2"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r>
      <w:tr w:rsidR="00A03501" w:rsidRPr="00782081" w14:paraId="13585458" w14:textId="77777777" w:rsidTr="00071EAD">
        <w:tc>
          <w:tcPr>
            <w:tcW w:w="15276" w:type="dxa"/>
            <w:gridSpan w:val="18"/>
            <w:tcBorders>
              <w:top w:val="single" w:sz="4" w:space="0" w:color="auto"/>
              <w:bottom w:val="single" w:sz="4" w:space="0" w:color="auto"/>
            </w:tcBorders>
          </w:tcPr>
          <w:p w14:paraId="247ABAAD" w14:textId="77777777" w:rsidR="00A03501" w:rsidRPr="007E68D3" w:rsidRDefault="00A03501" w:rsidP="00A03501">
            <w:pPr>
              <w:pStyle w:val="TAN"/>
            </w:pPr>
            <w:r w:rsidRPr="00E37916">
              <w:t>Note 1:</w:t>
            </w:r>
            <w:r w:rsidRPr="00E37916">
              <w:tab/>
              <w:t>The CORESET#0 Index and the associated CORESET#0 Offset refers to Table 13-0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A98AFF9" w14:textId="3EA8711C" w:rsidR="00826CE5" w:rsidRPr="00630F7A" w:rsidRDefault="00826CE5" w:rsidP="00A03501">
      <w:pPr>
        <w:rPr>
          <w:lang w:eastAsia="en-US"/>
        </w:rPr>
      </w:pPr>
    </w:p>
    <w:p w14:paraId="2CB1221B" w14:textId="142BF404" w:rsidR="005D19E1" w:rsidRPr="00630F7A" w:rsidRDefault="005D19E1" w:rsidP="005D19E1">
      <w:pPr>
        <w:pStyle w:val="TH"/>
      </w:pPr>
      <w:r w:rsidRPr="00630F7A">
        <w:lastRenderedPageBreak/>
        <w:t xml:space="preserve">Table </w:t>
      </w:r>
      <w:bookmarkEnd w:id="424"/>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16128503" w14:textId="77777777" w:rsidR="00A65F53" w:rsidRPr="00630F7A" w:rsidRDefault="00A65F53" w:rsidP="004C6762">
            <w:pPr>
              <w:pStyle w:val="TAH"/>
              <w:rPr>
                <w:lang w:eastAsia="en-US"/>
              </w:rPr>
            </w:pPr>
            <w:r w:rsidRPr="00630F7A">
              <w:rPr>
                <w:lang w:eastAsia="en-US"/>
              </w:rPr>
              <w:t>Range</w:t>
            </w:r>
          </w:p>
        </w:tc>
        <w:tc>
          <w:tcPr>
            <w:tcW w:w="851" w:type="dxa"/>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tcPr>
          <w:p w14:paraId="1477BDF6" w14:textId="77777777" w:rsidR="00A65F53" w:rsidRPr="00630F7A" w:rsidRDefault="00A65F53" w:rsidP="004C6762">
            <w:pPr>
              <w:pStyle w:val="TAH"/>
              <w:rPr>
                <w:lang w:eastAsia="en-US"/>
              </w:rPr>
            </w:pPr>
            <w:r w:rsidRPr="00630F7A">
              <w:rPr>
                <w:lang w:eastAsia="en-US"/>
              </w:rPr>
              <w:t>point A [MHz]</w:t>
            </w:r>
          </w:p>
        </w:tc>
        <w:tc>
          <w:tcPr>
            <w:tcW w:w="851" w:type="dxa"/>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70" type="#_x0000_t75" style="width:21.75pt;height:12.75pt" o:ole="">
                  <v:imagedata r:id="rId15" o:title=""/>
                </v:shape>
                <o:OLEObject Type="Embed" ProgID="Equation.3" ShapeID="_x0000_i1070" DrawAspect="Content" ObjectID="_1821459726" r:id="rId68"/>
              </w:object>
            </w:r>
          </w:p>
        </w:tc>
        <w:tc>
          <w:tcPr>
            <w:tcW w:w="851" w:type="dxa"/>
            <w:tcBorders>
              <w:bottom w:val="single" w:sz="4" w:space="0" w:color="auto"/>
            </w:tcBorders>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7397334C" w14:textId="77777777" w:rsidR="007318F4" w:rsidRPr="00630F7A" w:rsidRDefault="007318F4" w:rsidP="007318F4">
            <w:pPr>
              <w:pStyle w:val="TAC"/>
              <w:rPr>
                <w:lang w:eastAsia="en-US"/>
              </w:rPr>
            </w:pPr>
          </w:p>
        </w:tc>
        <w:tc>
          <w:tcPr>
            <w:tcW w:w="992" w:type="dxa"/>
            <w:tcBorders>
              <w:left w:val="single" w:sz="4" w:space="0" w:color="auto"/>
            </w:tcBorders>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E7492ED" w14:textId="77777777" w:rsidR="007318F4" w:rsidRPr="00630F7A" w:rsidRDefault="007318F4" w:rsidP="007318F4">
            <w:pPr>
              <w:pStyle w:val="TAC"/>
              <w:rPr>
                <w:lang w:eastAsia="en-US"/>
              </w:rPr>
            </w:pPr>
          </w:p>
        </w:tc>
        <w:tc>
          <w:tcPr>
            <w:tcW w:w="992" w:type="dxa"/>
            <w:tcBorders>
              <w:left w:val="single" w:sz="4" w:space="0" w:color="auto"/>
            </w:tcBorders>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188E901" w14:textId="77777777" w:rsidR="007318F4" w:rsidRPr="00630F7A" w:rsidRDefault="007318F4" w:rsidP="007318F4">
            <w:pPr>
              <w:pStyle w:val="TAC"/>
              <w:rPr>
                <w:lang w:eastAsia="en-US"/>
              </w:rPr>
            </w:pPr>
          </w:p>
        </w:tc>
        <w:tc>
          <w:tcPr>
            <w:tcW w:w="992" w:type="dxa"/>
            <w:tcBorders>
              <w:left w:val="single" w:sz="4" w:space="0" w:color="auto"/>
            </w:tcBorders>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11B491B" w14:textId="77777777" w:rsidR="007318F4" w:rsidRPr="00630F7A" w:rsidRDefault="007318F4" w:rsidP="007318F4">
            <w:pPr>
              <w:pStyle w:val="TAC"/>
              <w:rPr>
                <w:lang w:eastAsia="en-US"/>
              </w:rPr>
            </w:pPr>
          </w:p>
        </w:tc>
        <w:tc>
          <w:tcPr>
            <w:tcW w:w="992" w:type="dxa"/>
            <w:tcBorders>
              <w:left w:val="single" w:sz="4" w:space="0" w:color="auto"/>
            </w:tcBorders>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3161A5A3" w14:textId="77777777" w:rsidR="007318F4" w:rsidRPr="00630F7A" w:rsidRDefault="007318F4" w:rsidP="007318F4">
            <w:pPr>
              <w:pStyle w:val="TAC"/>
              <w:rPr>
                <w:lang w:eastAsia="en-US"/>
              </w:rPr>
            </w:pPr>
          </w:p>
        </w:tc>
        <w:tc>
          <w:tcPr>
            <w:tcW w:w="992" w:type="dxa"/>
            <w:tcBorders>
              <w:left w:val="single" w:sz="4" w:space="0" w:color="auto"/>
            </w:tcBorders>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tcPr>
          <w:p w14:paraId="6D87BC78" w14:textId="77777777" w:rsidR="00A65F53" w:rsidRPr="00630F7A" w:rsidRDefault="00A65F53" w:rsidP="004C6762">
            <w:pPr>
              <w:pStyle w:val="TAC"/>
              <w:rPr>
                <w:lang w:eastAsia="en-US"/>
              </w:rPr>
            </w:pPr>
          </w:p>
        </w:tc>
        <w:tc>
          <w:tcPr>
            <w:tcW w:w="992" w:type="dxa"/>
            <w:tcBorders>
              <w:left w:val="single" w:sz="4" w:space="0" w:color="auto"/>
            </w:tcBorders>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5E495CF9" w14:textId="77777777" w:rsidR="007318F4" w:rsidRPr="00630F7A" w:rsidRDefault="007318F4" w:rsidP="007318F4">
            <w:pPr>
              <w:pStyle w:val="TAC"/>
              <w:rPr>
                <w:lang w:eastAsia="en-US"/>
              </w:rPr>
            </w:pPr>
          </w:p>
        </w:tc>
        <w:tc>
          <w:tcPr>
            <w:tcW w:w="992" w:type="dxa"/>
            <w:tcBorders>
              <w:left w:val="single" w:sz="4" w:space="0" w:color="auto"/>
            </w:tcBorders>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AFFD7E4" w14:textId="77777777" w:rsidR="007318F4" w:rsidRPr="00630F7A" w:rsidRDefault="007318F4" w:rsidP="007318F4">
            <w:pPr>
              <w:pStyle w:val="TAC"/>
              <w:rPr>
                <w:lang w:eastAsia="en-US"/>
              </w:rPr>
            </w:pPr>
          </w:p>
        </w:tc>
        <w:tc>
          <w:tcPr>
            <w:tcW w:w="992" w:type="dxa"/>
            <w:tcBorders>
              <w:left w:val="single" w:sz="4" w:space="0" w:color="auto"/>
            </w:tcBorders>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442E2E16" w14:textId="77777777" w:rsidR="007318F4" w:rsidRPr="00630F7A" w:rsidRDefault="007318F4" w:rsidP="007318F4">
            <w:pPr>
              <w:pStyle w:val="TAC"/>
              <w:rPr>
                <w:lang w:eastAsia="en-US"/>
              </w:rPr>
            </w:pPr>
          </w:p>
        </w:tc>
        <w:tc>
          <w:tcPr>
            <w:tcW w:w="992" w:type="dxa"/>
            <w:tcBorders>
              <w:left w:val="single" w:sz="4" w:space="0" w:color="auto"/>
            </w:tcBorders>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7ED7B1A1" w14:textId="77777777" w:rsidR="00F51882" w:rsidRPr="00630F7A" w:rsidRDefault="00F51882" w:rsidP="00567D63">
            <w:pPr>
              <w:pStyle w:val="TAC"/>
            </w:pPr>
          </w:p>
        </w:tc>
        <w:tc>
          <w:tcPr>
            <w:tcW w:w="992" w:type="dxa"/>
            <w:tcBorders>
              <w:left w:val="single" w:sz="4" w:space="0" w:color="auto"/>
            </w:tcBorders>
          </w:tcPr>
          <w:p w14:paraId="33C6605B" w14:textId="77777777" w:rsidR="00F51882" w:rsidRPr="00630F7A" w:rsidRDefault="00F51882" w:rsidP="00567D63">
            <w:pPr>
              <w:pStyle w:val="TAC"/>
            </w:pPr>
            <w:r w:rsidRPr="00630F7A">
              <w:t>Mid-Low</w:t>
            </w:r>
          </w:p>
        </w:tc>
        <w:tc>
          <w:tcPr>
            <w:tcW w:w="851" w:type="dxa"/>
            <w:tcBorders>
              <w:top w:val="single" w:sz="4" w:space="0" w:color="auto"/>
            </w:tcBorders>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18AC07C0" w14:textId="77777777" w:rsidR="00F51882" w:rsidRPr="00630F7A" w:rsidRDefault="00F51882" w:rsidP="00567D63">
            <w:pPr>
              <w:pStyle w:val="TAC"/>
            </w:pPr>
          </w:p>
        </w:tc>
        <w:tc>
          <w:tcPr>
            <w:tcW w:w="992" w:type="dxa"/>
            <w:tcBorders>
              <w:left w:val="single" w:sz="4" w:space="0" w:color="auto"/>
            </w:tcBorders>
          </w:tcPr>
          <w:p w14:paraId="1AB2152A" w14:textId="77777777" w:rsidR="00F51882" w:rsidRPr="00630F7A" w:rsidRDefault="00F51882" w:rsidP="00567D63">
            <w:pPr>
              <w:pStyle w:val="TAC"/>
            </w:pPr>
            <w:r w:rsidRPr="00630F7A">
              <w:t>Mid-High</w:t>
            </w:r>
          </w:p>
        </w:tc>
        <w:tc>
          <w:tcPr>
            <w:tcW w:w="851" w:type="dxa"/>
            <w:tcBorders>
              <w:bottom w:val="single" w:sz="4" w:space="0" w:color="auto"/>
            </w:tcBorders>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6E28C6FC" w14:textId="77777777" w:rsidR="00F51882" w:rsidRPr="00630F7A" w:rsidRDefault="00F51882" w:rsidP="00567D63">
            <w:pPr>
              <w:pStyle w:val="TAC"/>
            </w:pPr>
          </w:p>
        </w:tc>
        <w:tc>
          <w:tcPr>
            <w:tcW w:w="992" w:type="dxa"/>
            <w:tcBorders>
              <w:left w:val="single" w:sz="4" w:space="0" w:color="auto"/>
            </w:tcBorders>
          </w:tcPr>
          <w:p w14:paraId="2D669BA6" w14:textId="77777777" w:rsidR="00F51882" w:rsidRPr="00630F7A" w:rsidRDefault="00F51882" w:rsidP="00567D63">
            <w:pPr>
              <w:pStyle w:val="TAC"/>
            </w:pPr>
            <w:r w:rsidRPr="00630F7A">
              <w:t>Mid-Low</w:t>
            </w:r>
          </w:p>
        </w:tc>
        <w:tc>
          <w:tcPr>
            <w:tcW w:w="851" w:type="dxa"/>
            <w:tcBorders>
              <w:top w:val="single" w:sz="4" w:space="0" w:color="auto"/>
            </w:tcBorders>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tcPr>
          <w:p w14:paraId="6AC62188" w14:textId="77777777" w:rsidR="00F51882" w:rsidRPr="00630F7A" w:rsidRDefault="00F51882" w:rsidP="00567D63">
            <w:pPr>
              <w:pStyle w:val="TAC"/>
            </w:pPr>
            <w:r w:rsidRPr="00630F7A">
              <w:t>Mid-High</w:t>
            </w:r>
          </w:p>
        </w:tc>
        <w:tc>
          <w:tcPr>
            <w:tcW w:w="851" w:type="dxa"/>
            <w:tcBorders>
              <w:bottom w:val="single" w:sz="4" w:space="0" w:color="auto"/>
            </w:tcBorders>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768C395F" w14:textId="77777777" w:rsidR="00C423B7" w:rsidRPr="00630F7A" w:rsidRDefault="00C423B7" w:rsidP="00C423B7">
            <w:pPr>
              <w:pStyle w:val="TAC"/>
              <w:rPr>
                <w:lang w:eastAsia="en-US"/>
              </w:rPr>
            </w:pPr>
          </w:p>
        </w:tc>
        <w:tc>
          <w:tcPr>
            <w:tcW w:w="992" w:type="dxa"/>
            <w:tcBorders>
              <w:left w:val="single" w:sz="4" w:space="0" w:color="auto"/>
            </w:tcBorders>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4DBB5B51" w14:textId="77777777" w:rsidR="00C423B7" w:rsidRPr="00630F7A" w:rsidRDefault="00C423B7" w:rsidP="00C423B7">
            <w:pPr>
              <w:pStyle w:val="TAC"/>
              <w:rPr>
                <w:lang w:eastAsia="en-US"/>
              </w:rPr>
            </w:pPr>
          </w:p>
        </w:tc>
        <w:tc>
          <w:tcPr>
            <w:tcW w:w="992" w:type="dxa"/>
            <w:tcBorders>
              <w:left w:val="single" w:sz="4" w:space="0" w:color="auto"/>
            </w:tcBorders>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24160A4D" w14:textId="77777777" w:rsidR="00C423B7" w:rsidRPr="00630F7A" w:rsidRDefault="00C423B7" w:rsidP="00C423B7">
            <w:pPr>
              <w:pStyle w:val="TAC"/>
              <w:rPr>
                <w:lang w:eastAsia="en-US"/>
              </w:rPr>
            </w:pPr>
          </w:p>
        </w:tc>
        <w:tc>
          <w:tcPr>
            <w:tcW w:w="992" w:type="dxa"/>
            <w:tcBorders>
              <w:left w:val="single" w:sz="4" w:space="0" w:color="auto"/>
            </w:tcBorders>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lastRenderedPageBreak/>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561B6E7B" w14:textId="77777777" w:rsidR="00550EE9" w:rsidRPr="00630F7A" w:rsidRDefault="00550EE9" w:rsidP="00550EE9">
            <w:pPr>
              <w:pStyle w:val="TAC"/>
              <w:rPr>
                <w:lang w:eastAsia="en-US"/>
              </w:rPr>
            </w:pPr>
          </w:p>
        </w:tc>
        <w:tc>
          <w:tcPr>
            <w:tcW w:w="992" w:type="dxa"/>
            <w:tcBorders>
              <w:left w:val="single" w:sz="4" w:space="0" w:color="auto"/>
            </w:tcBorders>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373F486B" w14:textId="77777777" w:rsidR="00550EE9" w:rsidRPr="00630F7A" w:rsidRDefault="00550EE9" w:rsidP="00550EE9">
            <w:pPr>
              <w:pStyle w:val="TAC"/>
              <w:rPr>
                <w:lang w:eastAsia="en-US"/>
              </w:rPr>
            </w:pPr>
          </w:p>
        </w:tc>
        <w:tc>
          <w:tcPr>
            <w:tcW w:w="992" w:type="dxa"/>
            <w:tcBorders>
              <w:left w:val="single" w:sz="4" w:space="0" w:color="auto"/>
            </w:tcBorders>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7425FB5A" w14:textId="77777777" w:rsidR="00550EE9" w:rsidRPr="00630F7A" w:rsidRDefault="00550EE9" w:rsidP="00550EE9">
            <w:pPr>
              <w:pStyle w:val="TAC"/>
              <w:rPr>
                <w:lang w:eastAsia="en-US"/>
              </w:rPr>
            </w:pPr>
          </w:p>
        </w:tc>
        <w:tc>
          <w:tcPr>
            <w:tcW w:w="992" w:type="dxa"/>
            <w:tcBorders>
              <w:left w:val="single" w:sz="4" w:space="0" w:color="auto"/>
            </w:tcBorders>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6" w:name="_CRTable6_2_3_12"/>
      <w:r w:rsidRPr="00630F7A">
        <w:lastRenderedPageBreak/>
        <w:t xml:space="preserve">Table </w:t>
      </w:r>
      <w:bookmarkEnd w:id="426"/>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6857509E" w14:textId="77777777" w:rsidR="00A65F53" w:rsidRPr="00630F7A" w:rsidRDefault="00A65F53" w:rsidP="004C6762">
            <w:pPr>
              <w:pStyle w:val="TAH"/>
              <w:rPr>
                <w:lang w:eastAsia="en-US"/>
              </w:rPr>
            </w:pPr>
            <w:r w:rsidRPr="00630F7A">
              <w:rPr>
                <w:lang w:eastAsia="en-US"/>
              </w:rPr>
              <w:t>Range</w:t>
            </w:r>
          </w:p>
        </w:tc>
        <w:tc>
          <w:tcPr>
            <w:tcW w:w="851" w:type="dxa"/>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71" type="#_x0000_t75" style="width:21.75pt;height:12.75pt" o:ole="">
                  <v:imagedata r:id="rId15" o:title=""/>
                </v:shape>
                <o:OLEObject Type="Embed" ProgID="Equation.3" ShapeID="_x0000_i1071" DrawAspect="Content" ObjectID="_1821459727" r:id="rId69"/>
              </w:object>
            </w:r>
          </w:p>
        </w:tc>
        <w:tc>
          <w:tcPr>
            <w:tcW w:w="851" w:type="dxa"/>
            <w:tcBorders>
              <w:bottom w:val="single" w:sz="4" w:space="0" w:color="auto"/>
            </w:tcBorders>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8489DB4" w14:textId="77777777" w:rsidR="00137AFA" w:rsidRPr="00630F7A" w:rsidRDefault="00137AFA" w:rsidP="00137AFA">
            <w:pPr>
              <w:pStyle w:val="TAC"/>
              <w:rPr>
                <w:lang w:eastAsia="en-US"/>
              </w:rPr>
            </w:pPr>
          </w:p>
        </w:tc>
        <w:tc>
          <w:tcPr>
            <w:tcW w:w="992" w:type="dxa"/>
            <w:tcBorders>
              <w:left w:val="single" w:sz="4" w:space="0" w:color="auto"/>
            </w:tcBorders>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E021830" w14:textId="77777777" w:rsidR="00137AFA" w:rsidRPr="00630F7A" w:rsidRDefault="00137AFA" w:rsidP="00137AFA">
            <w:pPr>
              <w:pStyle w:val="TAC"/>
              <w:rPr>
                <w:lang w:eastAsia="en-US"/>
              </w:rPr>
            </w:pPr>
          </w:p>
        </w:tc>
        <w:tc>
          <w:tcPr>
            <w:tcW w:w="992" w:type="dxa"/>
            <w:tcBorders>
              <w:left w:val="single" w:sz="4" w:space="0" w:color="auto"/>
            </w:tcBorders>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1A5AA01" w14:textId="77777777" w:rsidR="00137AFA" w:rsidRPr="00630F7A" w:rsidRDefault="00137AFA" w:rsidP="00137AFA">
            <w:pPr>
              <w:pStyle w:val="TAC"/>
              <w:rPr>
                <w:lang w:eastAsia="en-US"/>
              </w:rPr>
            </w:pPr>
          </w:p>
        </w:tc>
        <w:tc>
          <w:tcPr>
            <w:tcW w:w="992" w:type="dxa"/>
            <w:tcBorders>
              <w:left w:val="single" w:sz="4" w:space="0" w:color="auto"/>
            </w:tcBorders>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051FC1A" w14:textId="77777777" w:rsidR="00137AFA" w:rsidRPr="00630F7A" w:rsidRDefault="00137AFA" w:rsidP="00137AFA">
            <w:pPr>
              <w:pStyle w:val="TAC"/>
              <w:rPr>
                <w:lang w:eastAsia="en-US"/>
              </w:rPr>
            </w:pPr>
          </w:p>
        </w:tc>
        <w:tc>
          <w:tcPr>
            <w:tcW w:w="992" w:type="dxa"/>
            <w:tcBorders>
              <w:left w:val="single" w:sz="4" w:space="0" w:color="auto"/>
            </w:tcBorders>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F195154" w14:textId="77777777" w:rsidR="00137AFA" w:rsidRPr="00630F7A" w:rsidRDefault="00137AFA" w:rsidP="00137AFA">
            <w:pPr>
              <w:pStyle w:val="TAC"/>
              <w:rPr>
                <w:lang w:eastAsia="en-US"/>
              </w:rPr>
            </w:pPr>
          </w:p>
        </w:tc>
        <w:tc>
          <w:tcPr>
            <w:tcW w:w="992" w:type="dxa"/>
            <w:tcBorders>
              <w:left w:val="single" w:sz="4" w:space="0" w:color="auto"/>
            </w:tcBorders>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0A98228C" w14:textId="77777777" w:rsidR="00137AFA" w:rsidRPr="00630F7A" w:rsidRDefault="00137AFA" w:rsidP="00137AFA">
            <w:pPr>
              <w:pStyle w:val="TAC"/>
              <w:rPr>
                <w:lang w:eastAsia="en-US"/>
              </w:rPr>
            </w:pPr>
          </w:p>
        </w:tc>
        <w:tc>
          <w:tcPr>
            <w:tcW w:w="992" w:type="dxa"/>
            <w:tcBorders>
              <w:left w:val="single" w:sz="4" w:space="0" w:color="auto"/>
            </w:tcBorders>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4C62D694" w14:textId="77777777" w:rsidR="00137AFA" w:rsidRPr="00630F7A" w:rsidRDefault="00137AFA" w:rsidP="00137AFA">
            <w:pPr>
              <w:pStyle w:val="TAC"/>
              <w:rPr>
                <w:lang w:eastAsia="en-US"/>
              </w:rPr>
            </w:pPr>
          </w:p>
        </w:tc>
        <w:tc>
          <w:tcPr>
            <w:tcW w:w="992" w:type="dxa"/>
            <w:tcBorders>
              <w:left w:val="single" w:sz="4" w:space="0" w:color="auto"/>
            </w:tcBorders>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B56EA0" w14:textId="77777777" w:rsidR="00137AFA" w:rsidRPr="00630F7A" w:rsidRDefault="00137AFA" w:rsidP="00137AFA">
            <w:pPr>
              <w:pStyle w:val="TAC"/>
              <w:rPr>
                <w:lang w:eastAsia="en-US"/>
              </w:rPr>
            </w:pPr>
          </w:p>
        </w:tc>
        <w:tc>
          <w:tcPr>
            <w:tcW w:w="992" w:type="dxa"/>
            <w:tcBorders>
              <w:left w:val="single" w:sz="4" w:space="0" w:color="auto"/>
            </w:tcBorders>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A7744C7" w14:textId="77777777" w:rsidR="00137AFA" w:rsidRPr="00630F7A" w:rsidRDefault="00137AFA" w:rsidP="00137AFA">
            <w:pPr>
              <w:pStyle w:val="TAC"/>
              <w:rPr>
                <w:lang w:eastAsia="en-US"/>
              </w:rPr>
            </w:pPr>
          </w:p>
        </w:tc>
        <w:tc>
          <w:tcPr>
            <w:tcW w:w="992" w:type="dxa"/>
            <w:tcBorders>
              <w:left w:val="single" w:sz="4" w:space="0" w:color="auto"/>
            </w:tcBorders>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E36ABCE" w14:textId="77777777" w:rsidR="00137AFA" w:rsidRPr="00630F7A" w:rsidRDefault="00137AFA" w:rsidP="00137AFA">
            <w:pPr>
              <w:pStyle w:val="TAC"/>
              <w:rPr>
                <w:lang w:eastAsia="en-US"/>
              </w:rPr>
            </w:pPr>
          </w:p>
        </w:tc>
        <w:tc>
          <w:tcPr>
            <w:tcW w:w="992" w:type="dxa"/>
            <w:tcBorders>
              <w:left w:val="single" w:sz="4" w:space="0" w:color="auto"/>
            </w:tcBorders>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2FC9CDA3" w14:textId="77777777" w:rsidR="00137AFA" w:rsidRPr="00630F7A" w:rsidRDefault="00137AFA" w:rsidP="00137AFA">
            <w:pPr>
              <w:pStyle w:val="TAC"/>
              <w:rPr>
                <w:lang w:eastAsia="en-US"/>
              </w:rPr>
            </w:pPr>
          </w:p>
        </w:tc>
        <w:tc>
          <w:tcPr>
            <w:tcW w:w="992" w:type="dxa"/>
            <w:tcBorders>
              <w:left w:val="single" w:sz="4" w:space="0" w:color="auto"/>
            </w:tcBorders>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795E9D5" w14:textId="77777777" w:rsidR="00137AFA" w:rsidRPr="00630F7A" w:rsidRDefault="00137AFA" w:rsidP="00137AFA">
            <w:pPr>
              <w:pStyle w:val="TAC"/>
              <w:rPr>
                <w:lang w:eastAsia="en-US"/>
              </w:rPr>
            </w:pPr>
          </w:p>
        </w:tc>
        <w:tc>
          <w:tcPr>
            <w:tcW w:w="992" w:type="dxa"/>
            <w:tcBorders>
              <w:left w:val="single" w:sz="4" w:space="0" w:color="auto"/>
            </w:tcBorders>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031A8B" w14:textId="77777777" w:rsidR="00137AFA" w:rsidRPr="00630F7A" w:rsidRDefault="00137AFA" w:rsidP="00137AFA">
            <w:pPr>
              <w:pStyle w:val="TAC"/>
              <w:rPr>
                <w:lang w:eastAsia="en-US"/>
              </w:rPr>
            </w:pPr>
          </w:p>
        </w:tc>
        <w:tc>
          <w:tcPr>
            <w:tcW w:w="992" w:type="dxa"/>
            <w:tcBorders>
              <w:left w:val="single" w:sz="4" w:space="0" w:color="auto"/>
            </w:tcBorders>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A8D226F" w14:textId="77777777" w:rsidR="00137AFA" w:rsidRPr="00630F7A" w:rsidRDefault="00137AFA" w:rsidP="00137AFA">
            <w:pPr>
              <w:pStyle w:val="TAC"/>
              <w:rPr>
                <w:lang w:eastAsia="en-US"/>
              </w:rPr>
            </w:pPr>
          </w:p>
        </w:tc>
        <w:tc>
          <w:tcPr>
            <w:tcW w:w="992" w:type="dxa"/>
            <w:tcBorders>
              <w:left w:val="single" w:sz="4" w:space="0" w:color="auto"/>
            </w:tcBorders>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9287C67" w14:textId="77777777" w:rsidR="00137AFA" w:rsidRPr="00630F7A" w:rsidRDefault="00137AFA" w:rsidP="00137AFA">
            <w:pPr>
              <w:pStyle w:val="TAC"/>
              <w:rPr>
                <w:lang w:eastAsia="en-US"/>
              </w:rPr>
            </w:pPr>
          </w:p>
        </w:tc>
        <w:tc>
          <w:tcPr>
            <w:tcW w:w="992" w:type="dxa"/>
            <w:tcBorders>
              <w:left w:val="single" w:sz="4" w:space="0" w:color="auto"/>
            </w:tcBorders>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D6A2216" w14:textId="77777777" w:rsidR="00137AFA" w:rsidRPr="00630F7A" w:rsidRDefault="00137AFA" w:rsidP="00137AFA">
            <w:pPr>
              <w:pStyle w:val="TAC"/>
              <w:rPr>
                <w:lang w:eastAsia="en-US"/>
              </w:rPr>
            </w:pPr>
          </w:p>
        </w:tc>
        <w:tc>
          <w:tcPr>
            <w:tcW w:w="992" w:type="dxa"/>
            <w:tcBorders>
              <w:left w:val="single" w:sz="4" w:space="0" w:color="auto"/>
            </w:tcBorders>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876B241" w14:textId="77777777" w:rsidR="00137AFA" w:rsidRPr="00630F7A" w:rsidRDefault="00137AFA" w:rsidP="00137AFA">
            <w:pPr>
              <w:pStyle w:val="TAC"/>
              <w:rPr>
                <w:lang w:eastAsia="en-US"/>
              </w:rPr>
            </w:pPr>
          </w:p>
        </w:tc>
        <w:tc>
          <w:tcPr>
            <w:tcW w:w="992" w:type="dxa"/>
            <w:tcBorders>
              <w:left w:val="single" w:sz="4" w:space="0" w:color="auto"/>
            </w:tcBorders>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5B2696C" w14:textId="77777777" w:rsidR="00137AFA" w:rsidRPr="00630F7A" w:rsidRDefault="00137AFA" w:rsidP="00137AFA">
            <w:pPr>
              <w:pStyle w:val="TAC"/>
              <w:rPr>
                <w:lang w:eastAsia="en-US"/>
              </w:rPr>
            </w:pPr>
          </w:p>
        </w:tc>
        <w:tc>
          <w:tcPr>
            <w:tcW w:w="992" w:type="dxa"/>
            <w:tcBorders>
              <w:left w:val="single" w:sz="4" w:space="0" w:color="auto"/>
            </w:tcBorders>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63D68BC" w14:textId="77777777" w:rsidR="00AC4671" w:rsidRPr="00630F7A" w:rsidRDefault="00AC4671" w:rsidP="000F21CD">
            <w:pPr>
              <w:pStyle w:val="TAC"/>
            </w:pPr>
          </w:p>
        </w:tc>
        <w:tc>
          <w:tcPr>
            <w:tcW w:w="992" w:type="dxa"/>
            <w:tcBorders>
              <w:left w:val="single" w:sz="4" w:space="0" w:color="auto"/>
            </w:tcBorders>
          </w:tcPr>
          <w:p w14:paraId="5CE7E5D0" w14:textId="77777777" w:rsidR="00AC4671" w:rsidRPr="00630F7A" w:rsidRDefault="00AC4671" w:rsidP="000F21CD">
            <w:pPr>
              <w:pStyle w:val="TAC"/>
            </w:pPr>
            <w:r w:rsidRPr="00630F7A">
              <w:t>Mid-Low</w:t>
            </w:r>
          </w:p>
        </w:tc>
        <w:tc>
          <w:tcPr>
            <w:tcW w:w="851" w:type="dxa"/>
            <w:tcBorders>
              <w:top w:val="single" w:sz="4" w:space="0" w:color="auto"/>
            </w:tcBorders>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181CE829" w14:textId="77777777" w:rsidR="00AC4671" w:rsidRPr="00630F7A" w:rsidRDefault="00AC4671" w:rsidP="000F21CD">
            <w:pPr>
              <w:pStyle w:val="TAC"/>
            </w:pPr>
          </w:p>
        </w:tc>
        <w:tc>
          <w:tcPr>
            <w:tcW w:w="992" w:type="dxa"/>
            <w:tcBorders>
              <w:left w:val="single" w:sz="4" w:space="0" w:color="auto"/>
            </w:tcBorders>
          </w:tcPr>
          <w:p w14:paraId="28032EC2" w14:textId="77777777" w:rsidR="00AC4671" w:rsidRPr="00630F7A" w:rsidRDefault="00AC4671" w:rsidP="000F21CD">
            <w:pPr>
              <w:pStyle w:val="TAC"/>
            </w:pPr>
            <w:r w:rsidRPr="00630F7A">
              <w:t>Mid-High</w:t>
            </w:r>
          </w:p>
        </w:tc>
        <w:tc>
          <w:tcPr>
            <w:tcW w:w="851" w:type="dxa"/>
            <w:tcBorders>
              <w:bottom w:val="single" w:sz="4" w:space="0" w:color="auto"/>
            </w:tcBorders>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0545575" w14:textId="77777777" w:rsidR="00AC4671" w:rsidRPr="00630F7A" w:rsidRDefault="00AC4671" w:rsidP="000F21CD">
            <w:pPr>
              <w:pStyle w:val="TAC"/>
            </w:pPr>
          </w:p>
        </w:tc>
        <w:tc>
          <w:tcPr>
            <w:tcW w:w="992" w:type="dxa"/>
            <w:tcBorders>
              <w:left w:val="single" w:sz="4" w:space="0" w:color="auto"/>
            </w:tcBorders>
          </w:tcPr>
          <w:p w14:paraId="1E5F5FF8" w14:textId="77777777" w:rsidR="00AC4671" w:rsidRPr="00630F7A" w:rsidRDefault="00AC4671" w:rsidP="000F21CD">
            <w:pPr>
              <w:pStyle w:val="TAC"/>
            </w:pPr>
            <w:r w:rsidRPr="00630F7A">
              <w:t>Mid-Low</w:t>
            </w:r>
          </w:p>
        </w:tc>
        <w:tc>
          <w:tcPr>
            <w:tcW w:w="851" w:type="dxa"/>
            <w:tcBorders>
              <w:top w:val="single" w:sz="4" w:space="0" w:color="auto"/>
            </w:tcBorders>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tcPr>
          <w:p w14:paraId="2EEC6145" w14:textId="77777777" w:rsidR="00AC4671" w:rsidRPr="00630F7A" w:rsidRDefault="00AC4671" w:rsidP="000F21CD">
            <w:pPr>
              <w:pStyle w:val="TAC"/>
            </w:pPr>
            <w:r w:rsidRPr="00630F7A">
              <w:t>Mid-High</w:t>
            </w:r>
          </w:p>
        </w:tc>
        <w:tc>
          <w:tcPr>
            <w:tcW w:w="851" w:type="dxa"/>
            <w:tcBorders>
              <w:bottom w:val="single" w:sz="4" w:space="0" w:color="auto"/>
            </w:tcBorders>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756B813C" w14:textId="6CA46099" w:rsidR="00137AFA" w:rsidRPr="00630F7A" w:rsidRDefault="00137AFA" w:rsidP="00137AFA">
            <w:pPr>
              <w:pStyle w:val="TAC"/>
              <w:rPr>
                <w:lang w:eastAsia="en-US"/>
              </w:rPr>
            </w:pPr>
          </w:p>
        </w:tc>
        <w:tc>
          <w:tcPr>
            <w:tcW w:w="992" w:type="dxa"/>
            <w:tcBorders>
              <w:left w:val="single" w:sz="4" w:space="0" w:color="auto"/>
            </w:tcBorders>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1999AC92" w14:textId="791AB102" w:rsidR="00137AFA" w:rsidRPr="00630F7A" w:rsidRDefault="00137AFA" w:rsidP="00137AFA">
            <w:pPr>
              <w:pStyle w:val="TAC"/>
              <w:rPr>
                <w:lang w:eastAsia="en-US"/>
              </w:rPr>
            </w:pPr>
          </w:p>
        </w:tc>
        <w:tc>
          <w:tcPr>
            <w:tcW w:w="992" w:type="dxa"/>
            <w:tcBorders>
              <w:left w:val="single" w:sz="4" w:space="0" w:color="auto"/>
            </w:tcBorders>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0119D4AC" w14:textId="10059B6E" w:rsidR="00137AFA" w:rsidRPr="00630F7A" w:rsidRDefault="00137AFA" w:rsidP="00137AFA">
            <w:pPr>
              <w:pStyle w:val="TAC"/>
              <w:rPr>
                <w:lang w:eastAsia="en-US"/>
              </w:rPr>
            </w:pPr>
          </w:p>
        </w:tc>
        <w:tc>
          <w:tcPr>
            <w:tcW w:w="992" w:type="dxa"/>
            <w:tcBorders>
              <w:left w:val="single" w:sz="4" w:space="0" w:color="auto"/>
            </w:tcBorders>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tcPr>
          <w:p w14:paraId="0655AD7A" w14:textId="0813AB6D" w:rsidR="006E37D3" w:rsidRPr="00630F7A" w:rsidRDefault="006E37D3" w:rsidP="006E37D3">
            <w:pPr>
              <w:pStyle w:val="TAC"/>
            </w:pPr>
            <w:r w:rsidRPr="00630F7A">
              <w:t>Downlink</w:t>
            </w:r>
          </w:p>
        </w:tc>
        <w:tc>
          <w:tcPr>
            <w:tcW w:w="992" w:type="dxa"/>
            <w:tcBorders>
              <w:left w:val="single" w:sz="4" w:space="0" w:color="auto"/>
            </w:tcBorders>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303A8E7D" w14:textId="77777777" w:rsidR="003C1EF6" w:rsidRPr="00630F7A" w:rsidRDefault="003C1EF6" w:rsidP="006079A4">
            <w:pPr>
              <w:pStyle w:val="TAC"/>
              <w:rPr>
                <w:lang w:eastAsia="en-US"/>
              </w:rPr>
            </w:pPr>
          </w:p>
        </w:tc>
        <w:tc>
          <w:tcPr>
            <w:tcW w:w="992" w:type="dxa"/>
            <w:tcBorders>
              <w:left w:val="single" w:sz="4" w:space="0" w:color="auto"/>
            </w:tcBorders>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1988F95" w14:textId="77777777" w:rsidR="003C1EF6" w:rsidRPr="00630F7A" w:rsidRDefault="003C1EF6" w:rsidP="006079A4">
            <w:pPr>
              <w:pStyle w:val="TAC"/>
              <w:rPr>
                <w:lang w:eastAsia="en-US"/>
              </w:rPr>
            </w:pPr>
          </w:p>
        </w:tc>
        <w:tc>
          <w:tcPr>
            <w:tcW w:w="992" w:type="dxa"/>
            <w:tcBorders>
              <w:left w:val="single" w:sz="4" w:space="0" w:color="auto"/>
            </w:tcBorders>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570E979" w14:textId="77777777" w:rsidR="003C1EF6" w:rsidRPr="00630F7A" w:rsidRDefault="003C1EF6" w:rsidP="006079A4">
            <w:pPr>
              <w:pStyle w:val="TAC"/>
              <w:rPr>
                <w:lang w:eastAsia="en-US"/>
              </w:rPr>
            </w:pPr>
          </w:p>
        </w:tc>
        <w:tc>
          <w:tcPr>
            <w:tcW w:w="992" w:type="dxa"/>
            <w:tcBorders>
              <w:left w:val="single" w:sz="4" w:space="0" w:color="auto"/>
            </w:tcBorders>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72" type="#_x0000_t75" style="width:21.75pt;height:12.75pt" o:ole="">
                  <v:imagedata r:id="rId15" o:title=""/>
                </v:shape>
                <o:OLEObject Type="Embed" ProgID="Equation.3" ShapeID="_x0000_i1072" DrawAspect="Content" ObjectID="_1821459728" r:id="rId70"/>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7" w:name="_CRTable6_2_3_13"/>
      <w:r w:rsidRPr="00630F7A">
        <w:t xml:space="preserve">Table </w:t>
      </w:r>
      <w:bookmarkEnd w:id="427"/>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BFD615A" w14:textId="77777777" w:rsidR="00A65F53" w:rsidRPr="00630F7A" w:rsidRDefault="00A65F53" w:rsidP="004C6762">
            <w:pPr>
              <w:pStyle w:val="TAH"/>
              <w:rPr>
                <w:lang w:eastAsia="en-US"/>
              </w:rPr>
            </w:pPr>
            <w:r w:rsidRPr="00630F7A">
              <w:rPr>
                <w:lang w:eastAsia="en-US"/>
              </w:rPr>
              <w:t>Range</w:t>
            </w:r>
          </w:p>
        </w:tc>
        <w:tc>
          <w:tcPr>
            <w:tcW w:w="851" w:type="dxa"/>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tcPr>
          <w:p w14:paraId="42EF1EF4" w14:textId="77777777" w:rsidR="00A65F53" w:rsidRPr="00630F7A" w:rsidRDefault="00A65F53" w:rsidP="004C6762">
            <w:pPr>
              <w:pStyle w:val="TAH"/>
              <w:rPr>
                <w:lang w:eastAsia="en-US"/>
              </w:rPr>
            </w:pPr>
            <w:r w:rsidRPr="00630F7A">
              <w:rPr>
                <w:lang w:eastAsia="en-US"/>
              </w:rPr>
              <w:t>point A [MHz]</w:t>
            </w:r>
          </w:p>
        </w:tc>
        <w:tc>
          <w:tcPr>
            <w:tcW w:w="851" w:type="dxa"/>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3" type="#_x0000_t75" style="width:21.75pt;height:12.75pt" o:ole="">
                  <v:imagedata r:id="rId15" o:title=""/>
                </v:shape>
                <o:OLEObject Type="Embed" ProgID="Equation.3" ShapeID="_x0000_i1073" DrawAspect="Content" ObjectID="_1821459729" r:id="rId71"/>
              </w:object>
            </w:r>
          </w:p>
        </w:tc>
        <w:tc>
          <w:tcPr>
            <w:tcW w:w="851" w:type="dxa"/>
            <w:tcBorders>
              <w:bottom w:val="single" w:sz="4" w:space="0" w:color="auto"/>
            </w:tcBorders>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5"/>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8" w:name="_CRTable6_2_3_14"/>
      <w:r w:rsidRPr="00630F7A">
        <w:lastRenderedPageBreak/>
        <w:t xml:space="preserve">Table </w:t>
      </w:r>
      <w:bookmarkEnd w:id="428"/>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3242DC3" w14:textId="14FC34B0" w:rsidR="00A65F53" w:rsidRPr="00630F7A" w:rsidRDefault="00A65F53" w:rsidP="004C6762">
            <w:pPr>
              <w:pStyle w:val="TAH"/>
              <w:rPr>
                <w:lang w:eastAsia="en-US"/>
              </w:rPr>
            </w:pPr>
            <w:r w:rsidRPr="00630F7A">
              <w:rPr>
                <w:lang w:eastAsia="en-US"/>
              </w:rPr>
              <w:t>Range</w:t>
            </w:r>
          </w:p>
        </w:tc>
        <w:tc>
          <w:tcPr>
            <w:tcW w:w="851" w:type="dxa"/>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tcPr>
          <w:p w14:paraId="768A4E6F" w14:textId="090973FF" w:rsidR="00A65F53" w:rsidRPr="00630F7A" w:rsidRDefault="00A65F53" w:rsidP="004C6762">
            <w:pPr>
              <w:pStyle w:val="TAH"/>
              <w:rPr>
                <w:lang w:eastAsia="en-US"/>
              </w:rPr>
            </w:pPr>
            <w:r w:rsidRPr="00630F7A">
              <w:rPr>
                <w:lang w:eastAsia="en-US"/>
              </w:rPr>
              <w:t>point A [MHz]</w:t>
            </w:r>
          </w:p>
        </w:tc>
        <w:tc>
          <w:tcPr>
            <w:tcW w:w="851" w:type="dxa"/>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4" type="#_x0000_t75" style="width:21.75pt;height:12.75pt" o:ole="">
                  <v:imagedata r:id="rId15" o:title=""/>
                </v:shape>
                <o:OLEObject Type="Embed" ProgID="Equation.3" ShapeID="_x0000_i1074" DrawAspect="Content" ObjectID="_1821459730" r:id="rId72"/>
              </w:object>
            </w:r>
          </w:p>
        </w:tc>
        <w:tc>
          <w:tcPr>
            <w:tcW w:w="851" w:type="dxa"/>
            <w:tcBorders>
              <w:bottom w:val="single" w:sz="4" w:space="0" w:color="auto"/>
            </w:tcBorders>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tcPr>
          <w:p w14:paraId="2C77B6E1" w14:textId="1F1A1D13" w:rsidR="00125533" w:rsidRPr="00630F7A" w:rsidRDefault="00125533" w:rsidP="00125533">
            <w:pPr>
              <w:pStyle w:val="TAC"/>
            </w:pPr>
            <w:r w:rsidRPr="00630F7A">
              <w:t>&amp;</w:t>
            </w:r>
          </w:p>
        </w:tc>
        <w:tc>
          <w:tcPr>
            <w:tcW w:w="992" w:type="dxa"/>
            <w:tcBorders>
              <w:left w:val="single" w:sz="4" w:space="0" w:color="auto"/>
            </w:tcBorders>
          </w:tcPr>
          <w:p w14:paraId="07AF8DA3" w14:textId="17FC732D" w:rsidR="00125533" w:rsidRPr="00630F7A" w:rsidRDefault="00125533" w:rsidP="00125533">
            <w:pPr>
              <w:pStyle w:val="TAC"/>
            </w:pPr>
            <w:r w:rsidRPr="00630F7A">
              <w:t>Mid-Low</w:t>
            </w:r>
          </w:p>
        </w:tc>
        <w:tc>
          <w:tcPr>
            <w:tcW w:w="851" w:type="dxa"/>
            <w:tcBorders>
              <w:top w:val="single" w:sz="4" w:space="0" w:color="auto"/>
            </w:tcBorders>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tcPr>
          <w:p w14:paraId="551EA2D6" w14:textId="4D4D220C" w:rsidR="00125533" w:rsidRPr="00630F7A" w:rsidRDefault="00125533" w:rsidP="00125533">
            <w:pPr>
              <w:pStyle w:val="TAC"/>
            </w:pPr>
            <w:r w:rsidRPr="00630F7A">
              <w:t>Uplink</w:t>
            </w:r>
          </w:p>
        </w:tc>
        <w:tc>
          <w:tcPr>
            <w:tcW w:w="992" w:type="dxa"/>
            <w:tcBorders>
              <w:left w:val="single" w:sz="4" w:space="0" w:color="auto"/>
            </w:tcBorders>
          </w:tcPr>
          <w:p w14:paraId="1359D638" w14:textId="203E18F9" w:rsidR="00125533" w:rsidRPr="00630F7A" w:rsidRDefault="00125533" w:rsidP="00125533">
            <w:pPr>
              <w:pStyle w:val="TAC"/>
            </w:pPr>
            <w:r w:rsidRPr="00630F7A">
              <w:t>Mid-High</w:t>
            </w:r>
          </w:p>
        </w:tc>
        <w:tc>
          <w:tcPr>
            <w:tcW w:w="851" w:type="dxa"/>
            <w:tcBorders>
              <w:bottom w:val="single" w:sz="4" w:space="0" w:color="auto"/>
            </w:tcBorders>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29" w:name="_CRTable6_2_3_14A"/>
      <w:r w:rsidRPr="00630F7A">
        <w:lastRenderedPageBreak/>
        <w:t xml:space="preserve">Table </w:t>
      </w:r>
      <w:bookmarkEnd w:id="429"/>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5515E59" w14:textId="77777777" w:rsidR="00A65F53" w:rsidRPr="00630F7A" w:rsidRDefault="00A65F53" w:rsidP="004C6762">
            <w:pPr>
              <w:pStyle w:val="TAH"/>
              <w:rPr>
                <w:lang w:eastAsia="en-US"/>
              </w:rPr>
            </w:pPr>
            <w:r w:rsidRPr="00630F7A">
              <w:rPr>
                <w:lang w:eastAsia="en-US"/>
              </w:rPr>
              <w:t>Range</w:t>
            </w:r>
          </w:p>
        </w:tc>
        <w:tc>
          <w:tcPr>
            <w:tcW w:w="851" w:type="dxa"/>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tcPr>
          <w:p w14:paraId="44422392" w14:textId="77777777" w:rsidR="00A65F53" w:rsidRPr="00630F7A" w:rsidRDefault="00A65F53" w:rsidP="004C6762">
            <w:pPr>
              <w:pStyle w:val="TAH"/>
              <w:rPr>
                <w:lang w:eastAsia="en-US"/>
              </w:rPr>
            </w:pPr>
            <w:r w:rsidRPr="00630F7A">
              <w:rPr>
                <w:lang w:eastAsia="en-US"/>
              </w:rPr>
              <w:t>point A [MHz]</w:t>
            </w:r>
          </w:p>
        </w:tc>
        <w:tc>
          <w:tcPr>
            <w:tcW w:w="851" w:type="dxa"/>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5" type="#_x0000_t75" style="width:21.75pt;height:12.75pt" o:ole="">
                  <v:imagedata r:id="rId15" o:title=""/>
                </v:shape>
                <o:OLEObject Type="Embed" ProgID="Equation.3" ShapeID="_x0000_i1075" DrawAspect="Content" ObjectID="_1821459731" r:id="rId73"/>
              </w:object>
            </w:r>
          </w:p>
        </w:tc>
        <w:tc>
          <w:tcPr>
            <w:tcW w:w="851" w:type="dxa"/>
            <w:tcBorders>
              <w:bottom w:val="single" w:sz="4" w:space="0" w:color="auto"/>
            </w:tcBorders>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0" w:name="_CRTable6_2_3_14B"/>
      <w:r w:rsidRPr="00630F7A">
        <w:t xml:space="preserve">Table </w:t>
      </w:r>
      <w:bookmarkEnd w:id="430"/>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3143C334" w14:textId="77777777" w:rsidR="0089687C" w:rsidRPr="00630F7A" w:rsidRDefault="0089687C" w:rsidP="00D12FC0">
            <w:pPr>
              <w:pStyle w:val="TAH"/>
            </w:pPr>
            <w:r w:rsidRPr="00630F7A">
              <w:t>CBW [MHz]</w:t>
            </w:r>
          </w:p>
        </w:tc>
        <w:tc>
          <w:tcPr>
            <w:tcW w:w="709" w:type="dxa"/>
            <w:tcBorders>
              <w:bottom w:val="single" w:sz="4" w:space="0" w:color="auto"/>
            </w:tcBorders>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4035A4A5" w14:textId="77777777" w:rsidR="0089687C" w:rsidRPr="00630F7A" w:rsidRDefault="0089687C" w:rsidP="00D12FC0">
            <w:pPr>
              <w:pStyle w:val="TAH"/>
            </w:pPr>
            <w:r w:rsidRPr="00630F7A">
              <w:t>Range</w:t>
            </w:r>
          </w:p>
        </w:tc>
        <w:tc>
          <w:tcPr>
            <w:tcW w:w="851" w:type="dxa"/>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tcPr>
          <w:p w14:paraId="42A23589" w14:textId="77777777" w:rsidR="0089687C" w:rsidRPr="00630F7A" w:rsidRDefault="0089687C" w:rsidP="00D12FC0">
            <w:pPr>
              <w:pStyle w:val="TAH"/>
            </w:pPr>
            <w:r w:rsidRPr="00630F7A">
              <w:t>point A [MHz]</w:t>
            </w:r>
          </w:p>
        </w:tc>
        <w:tc>
          <w:tcPr>
            <w:tcW w:w="851" w:type="dxa"/>
          </w:tcPr>
          <w:p w14:paraId="63ECA441" w14:textId="77777777" w:rsidR="0089687C" w:rsidRPr="00630F7A" w:rsidRDefault="0089687C" w:rsidP="00D12FC0">
            <w:pPr>
              <w:pStyle w:val="TAH"/>
            </w:pPr>
            <w:r w:rsidRPr="00630F7A">
              <w:rPr>
                <w:i/>
              </w:rPr>
              <w:t>absoluteFrequencyPointA</w:t>
            </w:r>
            <w:r w:rsidRPr="00630F7A">
              <w:t>[ARFCN]</w:t>
            </w:r>
          </w:p>
        </w:tc>
        <w:tc>
          <w:tcPr>
            <w:tcW w:w="992" w:type="dxa"/>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tcPr>
          <w:p w14:paraId="3D44562D" w14:textId="77777777" w:rsidR="0089687C" w:rsidRPr="00630F7A" w:rsidRDefault="0089687C" w:rsidP="00D12FC0">
            <w:pPr>
              <w:pStyle w:val="TAH"/>
            </w:pPr>
            <w:r w:rsidRPr="00630F7A">
              <w:t>GSCN</w:t>
            </w:r>
          </w:p>
        </w:tc>
        <w:tc>
          <w:tcPr>
            <w:tcW w:w="993" w:type="dxa"/>
            <w:tcBorders>
              <w:bottom w:val="single" w:sz="4" w:space="0" w:color="auto"/>
            </w:tcBorders>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tcPr>
          <w:p w14:paraId="4FE08483" w14:textId="77777777" w:rsidR="0089687C" w:rsidRPr="00630F7A" w:rsidRDefault="0089687C" w:rsidP="00D12FC0">
            <w:pPr>
              <w:pStyle w:val="TAH"/>
            </w:pPr>
            <w:r w:rsidRPr="00630F7A">
              <w:rPr>
                <w:position w:val="-10"/>
              </w:rPr>
              <w:object w:dxaOrig="420" w:dyaOrig="300" w14:anchorId="35DDB444">
                <v:shape id="_x0000_i1076" type="#_x0000_t75" style="width:24.75pt;height:12.75pt" o:ole="">
                  <v:imagedata r:id="rId15" o:title=""/>
                </v:shape>
                <o:OLEObject Type="Embed" ProgID="Equation.3" ShapeID="_x0000_i1076" DrawAspect="Content" ObjectID="_1821459732" r:id="rId74"/>
              </w:object>
            </w:r>
          </w:p>
        </w:tc>
        <w:tc>
          <w:tcPr>
            <w:tcW w:w="851" w:type="dxa"/>
            <w:tcBorders>
              <w:bottom w:val="single" w:sz="4" w:space="0" w:color="auto"/>
            </w:tcBorders>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7" type="#_x0000_t75" style="width:24.75pt;height:12.75pt" o:ole="">
                  <v:imagedata r:id="rId15" o:title=""/>
                </v:shape>
                <o:OLEObject Type="Embed" ProgID="Equation.3" ShapeID="_x0000_i1077" DrawAspect="Content" ObjectID="_1821459733" r:id="rId75"/>
              </w:object>
            </w:r>
          </w:p>
        </w:tc>
        <w:tc>
          <w:tcPr>
            <w:tcW w:w="851" w:type="dxa"/>
            <w:tcBorders>
              <w:bottom w:val="single" w:sz="4" w:space="0" w:color="auto"/>
            </w:tcBorders>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1" w:name="_CRTable6_2_3_15"/>
      <w:r w:rsidRPr="00630F7A">
        <w:lastRenderedPageBreak/>
        <w:t xml:space="preserve">Table </w:t>
      </w:r>
      <w:bookmarkEnd w:id="431"/>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3C6806B8" w14:textId="77777777" w:rsidR="00A65F53" w:rsidRPr="00630F7A" w:rsidRDefault="00A65F53" w:rsidP="004C6762">
            <w:pPr>
              <w:pStyle w:val="TAH"/>
              <w:rPr>
                <w:lang w:eastAsia="en-US"/>
              </w:rPr>
            </w:pPr>
            <w:r w:rsidRPr="00630F7A">
              <w:rPr>
                <w:lang w:eastAsia="en-US"/>
              </w:rPr>
              <w:t>Range</w:t>
            </w:r>
          </w:p>
        </w:tc>
        <w:tc>
          <w:tcPr>
            <w:tcW w:w="992" w:type="dxa"/>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tcPr>
          <w:p w14:paraId="1E71C465" w14:textId="77777777" w:rsidR="00A65F53" w:rsidRPr="00630F7A" w:rsidRDefault="00A65F53" w:rsidP="004C6762">
            <w:pPr>
              <w:pStyle w:val="TAH"/>
              <w:rPr>
                <w:lang w:eastAsia="en-US"/>
              </w:rPr>
            </w:pPr>
            <w:r w:rsidRPr="00630F7A">
              <w:rPr>
                <w:lang w:eastAsia="en-US"/>
              </w:rPr>
              <w:t>point A [MHz]</w:t>
            </w:r>
          </w:p>
        </w:tc>
        <w:tc>
          <w:tcPr>
            <w:tcW w:w="851" w:type="dxa"/>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8" type="#_x0000_t75" style="width:21.75pt;height:12.75pt" o:ole="">
                  <v:imagedata r:id="rId15" o:title=""/>
                </v:shape>
                <o:OLEObject Type="Embed" ProgID="Equation.3" ShapeID="_x0000_i1078" DrawAspect="Content" ObjectID="_1821459734" r:id="rId76"/>
              </w:object>
            </w:r>
          </w:p>
        </w:tc>
        <w:tc>
          <w:tcPr>
            <w:tcW w:w="851" w:type="dxa"/>
            <w:tcBorders>
              <w:bottom w:val="single" w:sz="4" w:space="0" w:color="auto"/>
            </w:tcBorders>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2" w:name="_CRTable6_2_3_15A"/>
      <w:r w:rsidRPr="00630F7A">
        <w:lastRenderedPageBreak/>
        <w:t xml:space="preserve">Table </w:t>
      </w:r>
      <w:bookmarkEnd w:id="432"/>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7F6A26AE" w14:textId="77777777" w:rsidR="0089687C" w:rsidRPr="00630F7A" w:rsidRDefault="0089687C" w:rsidP="00D12FC0">
            <w:pPr>
              <w:pStyle w:val="TAH"/>
            </w:pPr>
            <w:r w:rsidRPr="00630F7A">
              <w:t>CBW [MHz]</w:t>
            </w:r>
          </w:p>
        </w:tc>
        <w:tc>
          <w:tcPr>
            <w:tcW w:w="709" w:type="dxa"/>
            <w:tcBorders>
              <w:bottom w:val="single" w:sz="4" w:space="0" w:color="auto"/>
            </w:tcBorders>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08EA535E" w14:textId="77777777" w:rsidR="0089687C" w:rsidRPr="00630F7A" w:rsidRDefault="0089687C" w:rsidP="00D12FC0">
            <w:pPr>
              <w:pStyle w:val="TAH"/>
            </w:pPr>
            <w:r w:rsidRPr="00630F7A">
              <w:t>Range</w:t>
            </w:r>
          </w:p>
        </w:tc>
        <w:tc>
          <w:tcPr>
            <w:tcW w:w="992" w:type="dxa"/>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tcPr>
          <w:p w14:paraId="55C7937C" w14:textId="77777777" w:rsidR="0089687C" w:rsidRPr="00630F7A" w:rsidRDefault="0089687C" w:rsidP="00D12FC0">
            <w:pPr>
              <w:pStyle w:val="TAH"/>
            </w:pPr>
            <w:r w:rsidRPr="00630F7A">
              <w:t>point A [MHz]</w:t>
            </w:r>
          </w:p>
        </w:tc>
        <w:tc>
          <w:tcPr>
            <w:tcW w:w="851" w:type="dxa"/>
          </w:tcPr>
          <w:p w14:paraId="6471D5F5" w14:textId="77777777" w:rsidR="0089687C" w:rsidRPr="00630F7A" w:rsidRDefault="0089687C" w:rsidP="00D12FC0">
            <w:pPr>
              <w:pStyle w:val="TAH"/>
            </w:pPr>
            <w:r w:rsidRPr="00630F7A">
              <w:rPr>
                <w:i/>
              </w:rPr>
              <w:t>absoluteFrequencyPointA</w:t>
            </w:r>
            <w:r w:rsidRPr="00630F7A">
              <w:t>[ARFCN]</w:t>
            </w:r>
          </w:p>
        </w:tc>
        <w:tc>
          <w:tcPr>
            <w:tcW w:w="850" w:type="dxa"/>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tcPr>
          <w:p w14:paraId="6AD8D921" w14:textId="77777777" w:rsidR="0089687C" w:rsidRPr="00630F7A" w:rsidRDefault="0089687C" w:rsidP="00D12FC0">
            <w:pPr>
              <w:pStyle w:val="TAH"/>
            </w:pPr>
            <w:r w:rsidRPr="00630F7A">
              <w:t>GSCN</w:t>
            </w:r>
          </w:p>
        </w:tc>
        <w:tc>
          <w:tcPr>
            <w:tcW w:w="993" w:type="dxa"/>
            <w:tcBorders>
              <w:bottom w:val="single" w:sz="4" w:space="0" w:color="auto"/>
            </w:tcBorders>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tcPr>
          <w:p w14:paraId="5D1C018F" w14:textId="77777777" w:rsidR="0089687C" w:rsidRPr="00630F7A" w:rsidRDefault="0089687C" w:rsidP="00D12FC0">
            <w:pPr>
              <w:pStyle w:val="TAH"/>
            </w:pPr>
            <w:r w:rsidRPr="00630F7A">
              <w:rPr>
                <w:position w:val="-10"/>
              </w:rPr>
              <w:object w:dxaOrig="420" w:dyaOrig="300" w14:anchorId="245C6FAD">
                <v:shape id="_x0000_i1079" type="#_x0000_t75" style="width:24.75pt;height:12.75pt" o:ole="">
                  <v:imagedata r:id="rId15" o:title=""/>
                </v:shape>
                <o:OLEObject Type="Embed" ProgID="Equation.3" ShapeID="_x0000_i1079" DrawAspect="Content" ObjectID="_1821459735" r:id="rId77"/>
              </w:object>
            </w:r>
          </w:p>
        </w:tc>
        <w:tc>
          <w:tcPr>
            <w:tcW w:w="851" w:type="dxa"/>
            <w:tcBorders>
              <w:bottom w:val="single" w:sz="4" w:space="0" w:color="auto"/>
            </w:tcBorders>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2D6C9B8D" w14:textId="77777777" w:rsidR="0089687C" w:rsidRPr="00630F7A" w:rsidRDefault="0089687C" w:rsidP="00D12FC0">
            <w:pPr>
              <w:pStyle w:val="TAC"/>
            </w:pPr>
            <w:r w:rsidRPr="00630F7A">
              <w:t>&amp;</w:t>
            </w:r>
          </w:p>
        </w:tc>
        <w:tc>
          <w:tcPr>
            <w:tcW w:w="992" w:type="dxa"/>
            <w:tcBorders>
              <w:left w:val="single" w:sz="4" w:space="0" w:color="auto"/>
            </w:tcBorders>
          </w:tcPr>
          <w:p w14:paraId="3A984E42" w14:textId="77777777" w:rsidR="0089687C" w:rsidRPr="00630F7A" w:rsidRDefault="0089687C" w:rsidP="00D12FC0">
            <w:pPr>
              <w:pStyle w:val="TAC"/>
            </w:pPr>
            <w:r w:rsidRPr="00630F7A">
              <w:t>Mid-Low</w:t>
            </w:r>
          </w:p>
        </w:tc>
        <w:tc>
          <w:tcPr>
            <w:tcW w:w="992" w:type="dxa"/>
            <w:tcBorders>
              <w:top w:val="single" w:sz="4" w:space="0" w:color="auto"/>
            </w:tcBorders>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47D654A7" w14:textId="77777777" w:rsidR="0089687C" w:rsidRPr="00630F7A" w:rsidRDefault="0089687C" w:rsidP="00D12FC0">
            <w:pPr>
              <w:pStyle w:val="TAC"/>
            </w:pPr>
            <w:r w:rsidRPr="00630F7A">
              <w:t>Uplink</w:t>
            </w:r>
          </w:p>
        </w:tc>
        <w:tc>
          <w:tcPr>
            <w:tcW w:w="992" w:type="dxa"/>
            <w:tcBorders>
              <w:left w:val="single" w:sz="4" w:space="0" w:color="auto"/>
            </w:tcBorders>
          </w:tcPr>
          <w:p w14:paraId="047A58BF" w14:textId="77777777" w:rsidR="0089687C" w:rsidRPr="00630F7A" w:rsidRDefault="0089687C" w:rsidP="00D12FC0">
            <w:pPr>
              <w:pStyle w:val="TAC"/>
            </w:pPr>
            <w:r w:rsidRPr="00630F7A">
              <w:t>Mid-High</w:t>
            </w:r>
          </w:p>
        </w:tc>
        <w:tc>
          <w:tcPr>
            <w:tcW w:w="992" w:type="dxa"/>
            <w:tcBorders>
              <w:bottom w:val="single" w:sz="4" w:space="0" w:color="auto"/>
            </w:tcBorders>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733EE335" w14:textId="77777777" w:rsidR="0089687C" w:rsidRPr="00630F7A" w:rsidRDefault="0089687C" w:rsidP="00D12FC0">
            <w:pPr>
              <w:pStyle w:val="TAC"/>
            </w:pPr>
            <w:r w:rsidRPr="00630F7A">
              <w:t>&amp;</w:t>
            </w:r>
          </w:p>
        </w:tc>
        <w:tc>
          <w:tcPr>
            <w:tcW w:w="992" w:type="dxa"/>
            <w:tcBorders>
              <w:left w:val="single" w:sz="4" w:space="0" w:color="auto"/>
            </w:tcBorders>
          </w:tcPr>
          <w:p w14:paraId="4E9F695B" w14:textId="77777777" w:rsidR="0089687C" w:rsidRPr="00630F7A" w:rsidRDefault="0089687C" w:rsidP="00D12FC0">
            <w:pPr>
              <w:pStyle w:val="TAC"/>
            </w:pPr>
            <w:r w:rsidRPr="00630F7A">
              <w:t>Mid-Low</w:t>
            </w:r>
          </w:p>
        </w:tc>
        <w:tc>
          <w:tcPr>
            <w:tcW w:w="992" w:type="dxa"/>
            <w:tcBorders>
              <w:top w:val="single" w:sz="4" w:space="0" w:color="auto"/>
            </w:tcBorders>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51E0F407" w14:textId="77777777" w:rsidR="0089687C" w:rsidRPr="00630F7A" w:rsidRDefault="0089687C" w:rsidP="00D12FC0">
            <w:pPr>
              <w:pStyle w:val="TAC"/>
            </w:pPr>
            <w:r w:rsidRPr="00630F7A">
              <w:t>Uplink</w:t>
            </w:r>
          </w:p>
        </w:tc>
        <w:tc>
          <w:tcPr>
            <w:tcW w:w="992" w:type="dxa"/>
            <w:tcBorders>
              <w:left w:val="single" w:sz="4" w:space="0" w:color="auto"/>
            </w:tcBorders>
          </w:tcPr>
          <w:p w14:paraId="3DFEA103" w14:textId="77777777" w:rsidR="0089687C" w:rsidRPr="00630F7A" w:rsidRDefault="0089687C" w:rsidP="00D12FC0">
            <w:pPr>
              <w:pStyle w:val="TAC"/>
            </w:pPr>
            <w:r w:rsidRPr="00630F7A">
              <w:t>Mid-High</w:t>
            </w:r>
          </w:p>
        </w:tc>
        <w:tc>
          <w:tcPr>
            <w:tcW w:w="992" w:type="dxa"/>
            <w:tcBorders>
              <w:bottom w:val="single" w:sz="4" w:space="0" w:color="auto"/>
            </w:tcBorders>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tcPr>
          <w:p w14:paraId="35843A9F" w14:textId="77777777" w:rsidR="00383B33" w:rsidRPr="00630F7A" w:rsidRDefault="00383B33" w:rsidP="004240EF">
            <w:pPr>
              <w:pStyle w:val="TAC"/>
            </w:pPr>
            <w:r w:rsidRPr="00630F7A">
              <w:t>Downlink</w:t>
            </w:r>
          </w:p>
        </w:tc>
        <w:tc>
          <w:tcPr>
            <w:tcW w:w="992" w:type="dxa"/>
            <w:tcBorders>
              <w:left w:val="single" w:sz="4" w:space="0" w:color="auto"/>
            </w:tcBorders>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tcPr>
          <w:p w14:paraId="32F64759" w14:textId="77777777" w:rsidR="00383B33" w:rsidRPr="00630F7A" w:rsidRDefault="00383B33" w:rsidP="004240EF">
            <w:pPr>
              <w:pStyle w:val="TAC"/>
            </w:pPr>
            <w:r w:rsidRPr="00630F7A">
              <w:t>&amp;</w:t>
            </w:r>
          </w:p>
        </w:tc>
        <w:tc>
          <w:tcPr>
            <w:tcW w:w="992" w:type="dxa"/>
            <w:tcBorders>
              <w:left w:val="single" w:sz="4" w:space="0" w:color="auto"/>
            </w:tcBorders>
          </w:tcPr>
          <w:p w14:paraId="2D1BF3D4" w14:textId="77777777" w:rsidR="00383B33" w:rsidRPr="00630F7A" w:rsidRDefault="00383B33" w:rsidP="004240EF">
            <w:pPr>
              <w:pStyle w:val="TAC"/>
            </w:pPr>
            <w:r w:rsidRPr="00630F7A">
              <w:t>Mid-Low</w:t>
            </w:r>
          </w:p>
        </w:tc>
        <w:tc>
          <w:tcPr>
            <w:tcW w:w="992" w:type="dxa"/>
            <w:tcBorders>
              <w:bottom w:val="single" w:sz="4" w:space="0" w:color="auto"/>
            </w:tcBorders>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tcPr>
          <w:p w14:paraId="445F5016" w14:textId="77777777" w:rsidR="00383B33" w:rsidRPr="00630F7A" w:rsidRDefault="00383B33" w:rsidP="004240EF">
            <w:pPr>
              <w:pStyle w:val="TAC"/>
            </w:pPr>
            <w:r w:rsidRPr="00630F7A">
              <w:t>Uplink</w:t>
            </w:r>
          </w:p>
        </w:tc>
        <w:tc>
          <w:tcPr>
            <w:tcW w:w="992" w:type="dxa"/>
            <w:tcBorders>
              <w:left w:val="single" w:sz="4" w:space="0" w:color="auto"/>
            </w:tcBorders>
          </w:tcPr>
          <w:p w14:paraId="179039CE" w14:textId="77777777" w:rsidR="00383B33" w:rsidRPr="00630F7A" w:rsidRDefault="00383B33" w:rsidP="004240EF">
            <w:pPr>
              <w:pStyle w:val="TAC"/>
            </w:pPr>
            <w:r w:rsidRPr="00630F7A">
              <w:t>Mid-High</w:t>
            </w:r>
          </w:p>
        </w:tc>
        <w:tc>
          <w:tcPr>
            <w:tcW w:w="992" w:type="dxa"/>
            <w:tcBorders>
              <w:bottom w:val="single" w:sz="4" w:space="0" w:color="auto"/>
            </w:tcBorders>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3" w:name="_CRTable6_2_3_16"/>
      <w:r w:rsidRPr="00630F7A">
        <w:lastRenderedPageBreak/>
        <w:t xml:space="preserve">Table </w:t>
      </w:r>
      <w:bookmarkEnd w:id="433"/>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tcPr>
          <w:p w14:paraId="36D1044A" w14:textId="77777777" w:rsidR="00A65F53" w:rsidRPr="00630F7A" w:rsidRDefault="00A65F53" w:rsidP="004C6762">
            <w:pPr>
              <w:pStyle w:val="TAH"/>
              <w:rPr>
                <w:lang w:eastAsia="en-US"/>
              </w:rPr>
            </w:pPr>
            <w:r w:rsidRPr="00630F7A">
              <w:rPr>
                <w:lang w:eastAsia="en-US"/>
              </w:rPr>
              <w:t>Range</w:t>
            </w:r>
          </w:p>
        </w:tc>
        <w:tc>
          <w:tcPr>
            <w:tcW w:w="993" w:type="dxa"/>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tcPr>
          <w:p w14:paraId="7A2455B6" w14:textId="77777777" w:rsidR="00A65F53" w:rsidRPr="00630F7A" w:rsidRDefault="00A65F53" w:rsidP="004C6762">
            <w:pPr>
              <w:pStyle w:val="TAH"/>
              <w:rPr>
                <w:lang w:eastAsia="en-US"/>
              </w:rPr>
            </w:pPr>
            <w:r w:rsidRPr="00630F7A">
              <w:rPr>
                <w:lang w:eastAsia="en-US"/>
              </w:rPr>
              <w:t>point A [MHz]</w:t>
            </w:r>
          </w:p>
        </w:tc>
        <w:tc>
          <w:tcPr>
            <w:tcW w:w="992" w:type="dxa"/>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80" type="#_x0000_t75" style="width:21.75pt;height:12.75pt" o:ole="">
                  <v:imagedata r:id="rId15" o:title=""/>
                </v:shape>
                <o:OLEObject Type="Embed" ProgID="Equation.3" ShapeID="_x0000_i1080" DrawAspect="Content" ObjectID="_1821459736" r:id="rId78"/>
              </w:object>
            </w:r>
          </w:p>
        </w:tc>
        <w:tc>
          <w:tcPr>
            <w:tcW w:w="851" w:type="dxa"/>
            <w:tcBorders>
              <w:bottom w:val="single" w:sz="4" w:space="0" w:color="auto"/>
            </w:tcBorders>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tcPr>
          <w:p w14:paraId="1790D154" w14:textId="77777777" w:rsidR="00427861" w:rsidRPr="00630F7A" w:rsidRDefault="00427861" w:rsidP="00367496">
            <w:pPr>
              <w:pStyle w:val="TAC"/>
            </w:pPr>
            <w:r w:rsidRPr="00630F7A">
              <w:t>&amp;</w:t>
            </w:r>
          </w:p>
        </w:tc>
        <w:tc>
          <w:tcPr>
            <w:tcW w:w="850" w:type="dxa"/>
            <w:tcBorders>
              <w:left w:val="single" w:sz="4" w:space="0" w:color="auto"/>
            </w:tcBorders>
          </w:tcPr>
          <w:p w14:paraId="29BB35CB" w14:textId="77777777" w:rsidR="00427861" w:rsidRPr="00630F7A" w:rsidRDefault="00427861" w:rsidP="00367496">
            <w:pPr>
              <w:pStyle w:val="TAC"/>
            </w:pPr>
            <w:r w:rsidRPr="00630F7A">
              <w:t>Mid-Low</w:t>
            </w:r>
          </w:p>
        </w:tc>
        <w:tc>
          <w:tcPr>
            <w:tcW w:w="993" w:type="dxa"/>
            <w:tcBorders>
              <w:top w:val="single" w:sz="4" w:space="0" w:color="auto"/>
            </w:tcBorders>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7CE22E6" w14:textId="77777777" w:rsidR="00427861" w:rsidRPr="00630F7A" w:rsidRDefault="00427861" w:rsidP="00367496">
            <w:pPr>
              <w:pStyle w:val="TAC"/>
            </w:pPr>
            <w:r w:rsidRPr="00630F7A">
              <w:t>Uplink</w:t>
            </w:r>
          </w:p>
        </w:tc>
        <w:tc>
          <w:tcPr>
            <w:tcW w:w="850" w:type="dxa"/>
            <w:tcBorders>
              <w:left w:val="single" w:sz="4" w:space="0" w:color="auto"/>
            </w:tcBorders>
          </w:tcPr>
          <w:p w14:paraId="1A1DAC85" w14:textId="77777777" w:rsidR="00427861" w:rsidRPr="00630F7A" w:rsidRDefault="00427861" w:rsidP="00367496">
            <w:pPr>
              <w:pStyle w:val="TAC"/>
            </w:pPr>
            <w:r w:rsidRPr="00630F7A">
              <w:t>Mid-High</w:t>
            </w:r>
          </w:p>
        </w:tc>
        <w:tc>
          <w:tcPr>
            <w:tcW w:w="993" w:type="dxa"/>
            <w:tcBorders>
              <w:bottom w:val="single" w:sz="4" w:space="0" w:color="auto"/>
            </w:tcBorders>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4" w:name="_CRTable6_2_3_17"/>
      <w:r w:rsidRPr="00630F7A">
        <w:lastRenderedPageBreak/>
        <w:t xml:space="preserve">Table </w:t>
      </w:r>
      <w:bookmarkEnd w:id="434"/>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tcPr>
          <w:p w14:paraId="408CFA46" w14:textId="77777777" w:rsidR="004A6C6B" w:rsidRPr="00630F7A" w:rsidRDefault="004A6C6B" w:rsidP="009A6B84">
            <w:pPr>
              <w:pStyle w:val="TAH"/>
              <w:rPr>
                <w:lang w:eastAsia="en-US"/>
              </w:rPr>
            </w:pPr>
            <w:r w:rsidRPr="00630F7A">
              <w:rPr>
                <w:lang w:eastAsia="en-US"/>
              </w:rPr>
              <w:t>Range</w:t>
            </w:r>
          </w:p>
        </w:tc>
        <w:tc>
          <w:tcPr>
            <w:tcW w:w="993" w:type="dxa"/>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tcPr>
          <w:p w14:paraId="5112CFB1" w14:textId="77777777" w:rsidR="004A6C6B" w:rsidRPr="00630F7A" w:rsidRDefault="004A6C6B" w:rsidP="009A6B84">
            <w:pPr>
              <w:pStyle w:val="TAH"/>
              <w:rPr>
                <w:lang w:eastAsia="en-US"/>
              </w:rPr>
            </w:pPr>
            <w:r w:rsidRPr="00630F7A">
              <w:rPr>
                <w:lang w:eastAsia="en-US"/>
              </w:rPr>
              <w:t>point A [MHz]</w:t>
            </w:r>
          </w:p>
        </w:tc>
        <w:tc>
          <w:tcPr>
            <w:tcW w:w="1559" w:type="dxa"/>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5" w:name="_CRTable6_2_3_18"/>
      <w:r w:rsidRPr="00630F7A">
        <w:lastRenderedPageBreak/>
        <w:t xml:space="preserve">Table </w:t>
      </w:r>
      <w:bookmarkEnd w:id="435"/>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72894EA0" w14:textId="77777777" w:rsidR="00A42B52" w:rsidRPr="00630F7A" w:rsidRDefault="00A42B52" w:rsidP="00DC7A56">
            <w:pPr>
              <w:pStyle w:val="TAH"/>
            </w:pPr>
            <w:r w:rsidRPr="00630F7A">
              <w:t>Range</w:t>
            </w:r>
          </w:p>
        </w:tc>
        <w:tc>
          <w:tcPr>
            <w:tcW w:w="851" w:type="dxa"/>
            <w:tcBorders>
              <w:bottom w:val="single" w:sz="4" w:space="0" w:color="auto"/>
            </w:tcBorders>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tcPr>
          <w:p w14:paraId="2E0573BE" w14:textId="77777777" w:rsidR="00A42B52" w:rsidRPr="00630F7A" w:rsidRDefault="00A42B52" w:rsidP="00DC7A56">
            <w:pPr>
              <w:pStyle w:val="TAH"/>
            </w:pPr>
            <w:r w:rsidRPr="00630F7A">
              <w:rPr>
                <w:position w:val="-10"/>
              </w:rPr>
              <w:object w:dxaOrig="420" w:dyaOrig="300" w14:anchorId="6422320B">
                <v:shape id="_x0000_i1081" type="#_x0000_t75" style="width:24.75pt;height:9.75pt" o:ole="">
                  <v:imagedata r:id="rId15" o:title=""/>
                </v:shape>
                <o:OLEObject Type="Embed" ProgID="Equation.3" ShapeID="_x0000_i1081" DrawAspect="Content" ObjectID="_1821459737" r:id="rId79"/>
              </w:object>
            </w:r>
          </w:p>
        </w:tc>
        <w:tc>
          <w:tcPr>
            <w:tcW w:w="850" w:type="dxa"/>
            <w:tcBorders>
              <w:bottom w:val="single" w:sz="4" w:space="0" w:color="auto"/>
            </w:tcBorders>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tcPr>
          <w:p w14:paraId="0622ADA3" w14:textId="77777777" w:rsidR="00A42B52" w:rsidRPr="00630F7A" w:rsidRDefault="00A42B52" w:rsidP="00DC7A56">
            <w:pPr>
              <w:pStyle w:val="TAH"/>
              <w:rPr>
                <w:b w:val="0"/>
              </w:rPr>
            </w:pPr>
          </w:p>
        </w:tc>
        <w:tc>
          <w:tcPr>
            <w:tcW w:w="709" w:type="dxa"/>
            <w:tcBorders>
              <w:top w:val="nil"/>
              <w:bottom w:val="single" w:sz="4" w:space="0" w:color="auto"/>
            </w:tcBorders>
          </w:tcPr>
          <w:p w14:paraId="7B6C07C6" w14:textId="77777777" w:rsidR="00A42B52" w:rsidRPr="00630F7A" w:rsidRDefault="00A42B52" w:rsidP="00DC7A56">
            <w:pPr>
              <w:pStyle w:val="TAH"/>
              <w:rPr>
                <w:b w:val="0"/>
              </w:rPr>
            </w:pPr>
          </w:p>
        </w:tc>
        <w:tc>
          <w:tcPr>
            <w:tcW w:w="992" w:type="dxa"/>
            <w:tcBorders>
              <w:bottom w:val="single" w:sz="4" w:space="0" w:color="auto"/>
            </w:tcBorders>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tcPr>
          <w:p w14:paraId="2AEC9542" w14:textId="77777777" w:rsidR="00A42B52" w:rsidRPr="00630F7A" w:rsidRDefault="00A42B52" w:rsidP="00DC7A56">
            <w:pPr>
              <w:pStyle w:val="TAH"/>
              <w:rPr>
                <w:b w:val="0"/>
              </w:rPr>
            </w:pPr>
          </w:p>
        </w:tc>
        <w:tc>
          <w:tcPr>
            <w:tcW w:w="709" w:type="dxa"/>
            <w:tcBorders>
              <w:top w:val="nil"/>
              <w:bottom w:val="single" w:sz="4" w:space="0" w:color="auto"/>
            </w:tcBorders>
          </w:tcPr>
          <w:p w14:paraId="5126D440" w14:textId="77777777" w:rsidR="00A42B52" w:rsidRPr="00630F7A" w:rsidRDefault="00A42B52" w:rsidP="00DC7A56">
            <w:pPr>
              <w:pStyle w:val="TAH"/>
              <w:rPr>
                <w:b w:val="0"/>
              </w:rPr>
            </w:pPr>
          </w:p>
        </w:tc>
        <w:tc>
          <w:tcPr>
            <w:tcW w:w="992" w:type="dxa"/>
            <w:tcBorders>
              <w:bottom w:val="single" w:sz="4" w:space="0" w:color="auto"/>
            </w:tcBorders>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E704A76" w14:textId="5ACB0797" w:rsidR="00A42B52" w:rsidRPr="00630F7A" w:rsidRDefault="00A42B52" w:rsidP="00DC7A56">
            <w:pPr>
              <w:pStyle w:val="TAH"/>
              <w:rPr>
                <w:b w:val="0"/>
              </w:rPr>
            </w:pPr>
            <w:r w:rsidRPr="00630F7A">
              <w:rPr>
                <w:b w:val="0"/>
              </w:rPr>
              <w:t>Same values as for Low range in clause 4.3.1.1.1.38 for bandwidth=40 MHz and SCS=</w:t>
            </w:r>
            <w:r w:rsidR="008277B2">
              <w:rPr>
                <w:b w:val="0"/>
              </w:rPr>
              <w:t>30</w:t>
            </w:r>
            <w:r w:rsidR="008277B2" w:rsidRPr="00630F7A">
              <w:rPr>
                <w:b w:val="0"/>
              </w:rPr>
              <w:t xml:space="preserve"> </w:t>
            </w:r>
            <w:r w:rsidRPr="00630F7A">
              <w:rPr>
                <w:b w:val="0"/>
              </w:rPr>
              <w:t>kHz.</w:t>
            </w:r>
          </w:p>
        </w:tc>
        <w:tc>
          <w:tcPr>
            <w:tcW w:w="879" w:type="dxa"/>
            <w:tcBorders>
              <w:bottom w:val="single" w:sz="4" w:space="0" w:color="auto"/>
            </w:tcBorders>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E5D5BEA" w14:textId="39EF150E" w:rsidR="00A42B52" w:rsidRPr="00630F7A" w:rsidRDefault="00A42B52" w:rsidP="00DC7A56">
            <w:pPr>
              <w:pStyle w:val="TAH"/>
              <w:rPr>
                <w:b w:val="0"/>
              </w:rPr>
            </w:pPr>
            <w:r w:rsidRPr="00630F7A">
              <w:rPr>
                <w:b w:val="0"/>
              </w:rPr>
              <w:t>Same values as for Low range in clause 4.3.1.1.1.39 for bandwidth=40 MHz and SCS=</w:t>
            </w:r>
            <w:r w:rsidR="008277B2">
              <w:rPr>
                <w:b w:val="0"/>
              </w:rPr>
              <w:t>30</w:t>
            </w:r>
            <w:r w:rsidRPr="00630F7A">
              <w:rPr>
                <w:b w:val="0"/>
              </w:rPr>
              <w:t xml:space="preserve"> kHz.</w:t>
            </w:r>
          </w:p>
        </w:tc>
        <w:tc>
          <w:tcPr>
            <w:tcW w:w="879" w:type="dxa"/>
            <w:tcBorders>
              <w:bottom w:val="single" w:sz="4" w:space="0" w:color="auto"/>
            </w:tcBorders>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627C8F" w14:textId="240794D3" w:rsidR="00A42B52" w:rsidRPr="00630F7A" w:rsidRDefault="00A42B52" w:rsidP="00DC7A56">
            <w:pPr>
              <w:pStyle w:val="TAH"/>
              <w:rPr>
                <w:b w:val="0"/>
              </w:rPr>
            </w:pPr>
            <w:r w:rsidRPr="00630F7A">
              <w:rPr>
                <w:b w:val="0"/>
              </w:rPr>
              <w:t>Same values as for Low range in clause 4.3.1.1.1.40 for bandwidth=80 MHz and SCS=</w:t>
            </w:r>
            <w:r w:rsidR="008277B2">
              <w:rPr>
                <w:b w:val="0"/>
              </w:rPr>
              <w:t>30</w:t>
            </w:r>
            <w:r w:rsidRPr="00630F7A">
              <w:rPr>
                <w:b w:val="0"/>
              </w:rPr>
              <w:t xml:space="preserve"> kHz.</w:t>
            </w:r>
          </w:p>
        </w:tc>
        <w:tc>
          <w:tcPr>
            <w:tcW w:w="879" w:type="dxa"/>
            <w:tcBorders>
              <w:bottom w:val="single" w:sz="4" w:space="0" w:color="auto"/>
            </w:tcBorders>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7ED55F7" w14:textId="51E53B38" w:rsidR="00A42B52" w:rsidRPr="00630F7A" w:rsidRDefault="00A42B52" w:rsidP="00DC7A56">
            <w:pPr>
              <w:pStyle w:val="TAH"/>
              <w:rPr>
                <w:b w:val="0"/>
              </w:rPr>
            </w:pPr>
            <w:r w:rsidRPr="00630F7A">
              <w:rPr>
                <w:b w:val="0"/>
              </w:rPr>
              <w:t>Same values as for Low range in clause 4.3.1.1.1.48 for bandwidth=40 MHz and SCS=</w:t>
            </w:r>
            <w:r w:rsidR="008277B2">
              <w:rPr>
                <w:b w:val="0"/>
              </w:rPr>
              <w:t>30</w:t>
            </w:r>
            <w:r w:rsidRPr="00630F7A">
              <w:rPr>
                <w:b w:val="0"/>
              </w:rPr>
              <w:t xml:space="preserve"> kHz.</w:t>
            </w:r>
          </w:p>
        </w:tc>
        <w:tc>
          <w:tcPr>
            <w:tcW w:w="879" w:type="dxa"/>
            <w:tcBorders>
              <w:bottom w:val="single" w:sz="4" w:space="0" w:color="auto"/>
            </w:tcBorders>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16E5E05" w14:textId="621DA1A4" w:rsidR="00A42B52" w:rsidRPr="00630F7A" w:rsidRDefault="00A42B52" w:rsidP="00DC7A56">
            <w:pPr>
              <w:pStyle w:val="TAH"/>
              <w:rPr>
                <w:b w:val="0"/>
              </w:rPr>
            </w:pPr>
            <w:r w:rsidRPr="00630F7A">
              <w:rPr>
                <w:b w:val="0"/>
              </w:rPr>
              <w:t>Same values as for Low range in clause 4.3.1.1.1.50 for bandwidth=60 MHz and SCS=</w:t>
            </w:r>
            <w:r w:rsidR="00714AC8">
              <w:rPr>
                <w:b w:val="0"/>
              </w:rPr>
              <w:t>30</w:t>
            </w:r>
            <w:r w:rsidRPr="00630F7A">
              <w:rPr>
                <w:b w:val="0"/>
              </w:rPr>
              <w:t xml:space="preserve"> kHz.</w:t>
            </w:r>
          </w:p>
        </w:tc>
        <w:tc>
          <w:tcPr>
            <w:tcW w:w="879" w:type="dxa"/>
            <w:tcBorders>
              <w:bottom w:val="single" w:sz="4" w:space="0" w:color="auto"/>
            </w:tcBorders>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D2EAFC8" w14:textId="25CF09AA" w:rsidR="00A42B52" w:rsidRPr="00630F7A" w:rsidRDefault="00A42B52" w:rsidP="00DC7A56">
            <w:pPr>
              <w:pStyle w:val="TAH"/>
              <w:rPr>
                <w:b w:val="0"/>
              </w:rPr>
            </w:pPr>
            <w:r w:rsidRPr="00630F7A">
              <w:rPr>
                <w:b w:val="0"/>
              </w:rPr>
              <w:t>Same values as for Low range in clause 4.3.1.1.1.41 for bandwidth=100 MHz and SCS=</w:t>
            </w:r>
            <w:r w:rsidR="00714AC8">
              <w:rPr>
                <w:b w:val="0"/>
              </w:rPr>
              <w:t>30</w:t>
            </w:r>
            <w:r w:rsidRPr="00630F7A">
              <w:rPr>
                <w:b w:val="0"/>
              </w:rPr>
              <w:t xml:space="preserve"> kHz.</w:t>
            </w:r>
          </w:p>
        </w:tc>
        <w:tc>
          <w:tcPr>
            <w:tcW w:w="879" w:type="dxa"/>
            <w:tcBorders>
              <w:bottom w:val="single" w:sz="4" w:space="0" w:color="auto"/>
            </w:tcBorders>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7D85832" w14:textId="12B2869E" w:rsidR="00A42B52" w:rsidRPr="00630F7A" w:rsidRDefault="00A42B52" w:rsidP="00DC7A56">
            <w:pPr>
              <w:pStyle w:val="TAH"/>
              <w:rPr>
                <w:b w:val="0"/>
              </w:rPr>
            </w:pPr>
            <w:r w:rsidRPr="00630F7A">
              <w:rPr>
                <w:b w:val="0"/>
              </w:rPr>
              <w:t>Same values as for Low range in clause 4.3.1.1.1.77 for bandwidth=100 MHz and SCS=</w:t>
            </w:r>
            <w:r w:rsidR="00714AC8">
              <w:rPr>
                <w:b w:val="0"/>
              </w:rPr>
              <w:t>30</w:t>
            </w:r>
            <w:r w:rsidRPr="00630F7A">
              <w:rPr>
                <w:b w:val="0"/>
              </w:rPr>
              <w:t xml:space="preserve"> kHz.</w:t>
            </w:r>
          </w:p>
        </w:tc>
        <w:tc>
          <w:tcPr>
            <w:tcW w:w="879" w:type="dxa"/>
            <w:tcBorders>
              <w:bottom w:val="single" w:sz="4" w:space="0" w:color="auto"/>
            </w:tcBorders>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F86E278" w14:textId="65E3164A" w:rsidR="00A42B52" w:rsidRPr="00630F7A" w:rsidRDefault="00A42B52" w:rsidP="00DC7A56">
            <w:pPr>
              <w:pStyle w:val="TAH"/>
              <w:rPr>
                <w:b w:val="0"/>
              </w:rPr>
            </w:pPr>
            <w:r w:rsidRPr="00630F7A">
              <w:rPr>
                <w:b w:val="0"/>
              </w:rPr>
              <w:t>Same values as for Low range in clause 4.3.1.1.1.78 for bandwidth=100 MHz and SCS=</w:t>
            </w:r>
            <w:r w:rsidR="00714AC8">
              <w:rPr>
                <w:b w:val="0"/>
              </w:rPr>
              <w:t>30</w:t>
            </w:r>
            <w:r w:rsidRPr="00630F7A">
              <w:rPr>
                <w:b w:val="0"/>
              </w:rPr>
              <w:t xml:space="preserve"> kHz.</w:t>
            </w:r>
          </w:p>
        </w:tc>
        <w:tc>
          <w:tcPr>
            <w:tcW w:w="879" w:type="dxa"/>
            <w:tcBorders>
              <w:bottom w:val="single" w:sz="4" w:space="0" w:color="auto"/>
            </w:tcBorders>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9D26E8" w14:textId="53DB0C3E" w:rsidR="00A42B52" w:rsidRPr="00630F7A" w:rsidRDefault="00A42B52" w:rsidP="00DC7A56">
            <w:pPr>
              <w:pStyle w:val="TAH"/>
              <w:rPr>
                <w:b w:val="0"/>
              </w:rPr>
            </w:pPr>
            <w:r w:rsidRPr="00630F7A">
              <w:rPr>
                <w:b w:val="0"/>
              </w:rPr>
              <w:t>Same values as for Low range in clause 4.3.1.1.1.79 for bandwidth=100 MHz and SCS=</w:t>
            </w:r>
            <w:r w:rsidR="00714AC8">
              <w:rPr>
                <w:b w:val="0"/>
              </w:rPr>
              <w:t>30</w:t>
            </w:r>
            <w:r w:rsidRPr="00630F7A">
              <w:rPr>
                <w:b w:val="0"/>
              </w:rPr>
              <w:t xml:space="preserve"> kHz.</w:t>
            </w:r>
          </w:p>
        </w:tc>
        <w:tc>
          <w:tcPr>
            <w:tcW w:w="879" w:type="dxa"/>
            <w:tcBorders>
              <w:bottom w:val="single" w:sz="4" w:space="0" w:color="auto"/>
            </w:tcBorders>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C91090" w:rsidRPr="00630F7A" w14:paraId="2F03F65D" w14:textId="77777777" w:rsidTr="00DC7A56">
        <w:tc>
          <w:tcPr>
            <w:tcW w:w="675" w:type="dxa"/>
            <w:tcBorders>
              <w:bottom w:val="single" w:sz="4" w:space="0" w:color="auto"/>
            </w:tcBorders>
          </w:tcPr>
          <w:p w14:paraId="158D2E62" w14:textId="2A64AAD3" w:rsidR="00C91090" w:rsidRPr="00630F7A" w:rsidRDefault="00C91090" w:rsidP="00C91090">
            <w:pPr>
              <w:pStyle w:val="TAH"/>
              <w:rPr>
                <w:b w:val="0"/>
                <w:lang w:eastAsia="zh-CN"/>
              </w:rPr>
            </w:pPr>
            <w:r>
              <w:rPr>
                <w:rFonts w:hint="eastAsia"/>
                <w:b w:val="0"/>
                <w:lang w:val="en-US" w:eastAsia="zh-CN"/>
              </w:rPr>
              <w:lastRenderedPageBreak/>
              <w:t>n104</w:t>
            </w:r>
          </w:p>
        </w:tc>
        <w:tc>
          <w:tcPr>
            <w:tcW w:w="709" w:type="dxa"/>
            <w:tcBorders>
              <w:bottom w:val="single" w:sz="4" w:space="0" w:color="auto"/>
            </w:tcBorders>
          </w:tcPr>
          <w:p w14:paraId="64391ED8" w14:textId="72FA3578"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tcPr>
          <w:p w14:paraId="7E613BFA" w14:textId="03E22E1D"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tcPr>
          <w:p w14:paraId="7346DB28" w14:textId="170FC935"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tcPr>
          <w:p w14:paraId="005278C2" w14:textId="53A6B258" w:rsidR="00C91090" w:rsidRPr="00630F7A" w:rsidRDefault="00C91090" w:rsidP="00C91090">
            <w:pPr>
              <w:pStyle w:val="TAH"/>
              <w:rPr>
                <w:b w:val="0"/>
              </w:rPr>
            </w:pPr>
            <w:r>
              <w:rPr>
                <w:b w:val="0"/>
              </w:rPr>
              <w:t>Downlink&amp; Uplink</w:t>
            </w:r>
          </w:p>
        </w:tc>
        <w:tc>
          <w:tcPr>
            <w:tcW w:w="992" w:type="dxa"/>
            <w:tcBorders>
              <w:bottom w:val="single" w:sz="4" w:space="0" w:color="auto"/>
            </w:tcBorders>
          </w:tcPr>
          <w:p w14:paraId="76EF5B40" w14:textId="3D14CDBC" w:rsidR="00C91090" w:rsidRPr="00630F7A" w:rsidRDefault="00C91090" w:rsidP="00C91090">
            <w:pPr>
              <w:pStyle w:val="TAH"/>
              <w:rPr>
                <w:b w:val="0"/>
              </w:rPr>
            </w:pPr>
            <w:r>
              <w:rPr>
                <w:b w:val="0"/>
              </w:rPr>
              <w:t>Low</w:t>
            </w:r>
          </w:p>
        </w:tc>
        <w:tc>
          <w:tcPr>
            <w:tcW w:w="7088" w:type="dxa"/>
            <w:gridSpan w:val="8"/>
            <w:tcBorders>
              <w:bottom w:val="single" w:sz="4" w:space="0" w:color="auto"/>
            </w:tcBorders>
          </w:tcPr>
          <w:p w14:paraId="578CAFF8" w14:textId="6225711F" w:rsidR="00C91090" w:rsidRPr="00630F7A" w:rsidRDefault="00C91090" w:rsidP="00C91090">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tcPr>
          <w:p w14:paraId="4B479FC6" w14:textId="5171AB92" w:rsidR="00C91090" w:rsidRPr="00630F7A" w:rsidRDefault="00C91090" w:rsidP="00C91090">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tcPr>
          <w:p w14:paraId="15C9513D" w14:textId="10CFDCCE" w:rsidR="00C91090" w:rsidRPr="00630F7A" w:rsidRDefault="00C91090" w:rsidP="00C91090">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C91090" w:rsidRPr="00630F7A" w:rsidRDefault="00C91090" w:rsidP="00C91090">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C91090" w:rsidRPr="00630F7A" w:rsidRDefault="00C91090" w:rsidP="00C91090">
            <w:pPr>
              <w:pStyle w:val="TAH"/>
              <w:rPr>
                <w:rFonts w:cs="Arial"/>
                <w:b w:val="0"/>
                <w:color w:val="000000"/>
                <w:szCs w:val="18"/>
              </w:rPr>
            </w:pPr>
            <w:r>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6" w:name="_CRTable6_2_3_19"/>
      <w:r w:rsidRPr="00630F7A">
        <w:t xml:space="preserve">Table </w:t>
      </w:r>
      <w:bookmarkEnd w:id="436"/>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658567A9" w14:textId="77777777" w:rsidR="00A42B52" w:rsidRPr="00630F7A" w:rsidRDefault="00A42B52" w:rsidP="00DC7A56">
            <w:pPr>
              <w:pStyle w:val="TAH"/>
            </w:pPr>
            <w:r w:rsidRPr="00630F7A">
              <w:t>Range</w:t>
            </w:r>
          </w:p>
        </w:tc>
        <w:tc>
          <w:tcPr>
            <w:tcW w:w="851" w:type="dxa"/>
            <w:tcBorders>
              <w:bottom w:val="single" w:sz="4" w:space="0" w:color="auto"/>
            </w:tcBorders>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tcPr>
          <w:p w14:paraId="0F4EB02A" w14:textId="77777777" w:rsidR="00A42B52" w:rsidRPr="00630F7A" w:rsidRDefault="00A42B52" w:rsidP="00DC7A56">
            <w:pPr>
              <w:pStyle w:val="TAH"/>
            </w:pPr>
            <w:r w:rsidRPr="00630F7A">
              <w:rPr>
                <w:position w:val="-10"/>
              </w:rPr>
              <w:object w:dxaOrig="420" w:dyaOrig="300" w14:anchorId="0EE6B0E2">
                <v:shape id="_x0000_i1082" type="#_x0000_t75" style="width:24.75pt;height:9.75pt" o:ole="">
                  <v:imagedata r:id="rId15" o:title=""/>
                </v:shape>
                <o:OLEObject Type="Embed" ProgID="Equation.3" ShapeID="_x0000_i1082" DrawAspect="Content" ObjectID="_1821459738" r:id="rId80"/>
              </w:object>
            </w:r>
          </w:p>
        </w:tc>
        <w:tc>
          <w:tcPr>
            <w:tcW w:w="850" w:type="dxa"/>
            <w:tcBorders>
              <w:bottom w:val="single" w:sz="4" w:space="0" w:color="auto"/>
            </w:tcBorders>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7" w:name="_Toc21354248"/>
      <w:bookmarkStart w:id="438" w:name="_Toc27749888"/>
      <w:r w:rsidRPr="00630F7A">
        <w:lastRenderedPageBreak/>
        <w:t>6.2.3.2</w:t>
      </w:r>
      <w:r w:rsidRPr="00630F7A">
        <w:tab/>
        <w:t>Test frequencies for EN-DC band combinations for signalling testing</w:t>
      </w:r>
      <w:bookmarkEnd w:id="437"/>
      <w:bookmarkEnd w:id="438"/>
    </w:p>
    <w:p w14:paraId="3A1CA6F5" w14:textId="77777777" w:rsidR="009B1539" w:rsidRPr="00630F7A" w:rsidRDefault="009B1539" w:rsidP="001B395D">
      <w:pPr>
        <w:pStyle w:val="Heading5"/>
      </w:pPr>
      <w:bookmarkStart w:id="439" w:name="_Toc27749889"/>
      <w:r w:rsidRPr="00630F7A">
        <w:t>6.2.3.2.1</w:t>
      </w:r>
      <w:r w:rsidRPr="00630F7A">
        <w:tab/>
        <w:t>General</w:t>
      </w:r>
      <w:bookmarkEnd w:id="439"/>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0" w:name="_Toc27749890"/>
      <w:r w:rsidRPr="00630F7A">
        <w:t>6.2.3.2.2</w:t>
      </w:r>
      <w:r w:rsidRPr="00630F7A">
        <w:tab/>
        <w:t>E-UTRA 1CC and NR 1CC</w:t>
      </w:r>
      <w:bookmarkEnd w:id="440"/>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1" w:name="_CRTable6_2_3_2_21"/>
      <w:r w:rsidRPr="00630F7A">
        <w:lastRenderedPageBreak/>
        <w:t xml:space="preserve">Table </w:t>
      </w:r>
      <w:bookmarkEnd w:id="441"/>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83" type="#_x0000_t75" style="width:21.75pt;height:12.75pt" o:ole="">
                  <v:imagedata r:id="rId15" o:title=""/>
                </v:shape>
                <o:OLEObject Type="Embed" ProgID="Equation.3" ShapeID="_x0000_i1083" DrawAspect="Content" ObjectID="_1821459739" r:id="rId81"/>
              </w:object>
            </w:r>
          </w:p>
        </w:tc>
        <w:tc>
          <w:tcPr>
            <w:tcW w:w="850" w:type="dxa"/>
            <w:tcBorders>
              <w:bottom w:val="single" w:sz="4" w:space="0" w:color="auto"/>
            </w:tcBorders>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2" w:name="_CRTable6_2_3_2_22"/>
      <w:r w:rsidRPr="00630F7A">
        <w:lastRenderedPageBreak/>
        <w:t xml:space="preserve">Table </w:t>
      </w:r>
      <w:bookmarkEnd w:id="442"/>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3" w:name="_Toc27749891"/>
      <w:bookmarkStart w:id="444" w:name="_Hlk25109561"/>
    </w:p>
    <w:p w14:paraId="410DE651" w14:textId="77777777" w:rsidR="00AE091A" w:rsidRPr="00630F7A" w:rsidRDefault="00AE091A" w:rsidP="00AE091A">
      <w:pPr>
        <w:pStyle w:val="Heading5"/>
      </w:pPr>
      <w:r w:rsidRPr="00630F7A">
        <w:t>6.2.3.2.3</w:t>
      </w:r>
      <w:r w:rsidRPr="00630F7A">
        <w:tab/>
        <w:t>E-UTRA 1CC and NR CA 2CC</w:t>
      </w:r>
      <w:bookmarkEnd w:id="443"/>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4"/>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5" w:name="_CRTable6_2_3_2_31"/>
      <w:r w:rsidRPr="00630F7A">
        <w:t xml:space="preserve">Table </w:t>
      </w:r>
      <w:bookmarkEnd w:id="445"/>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6" w:name="_CRTable6_2_3_2_32"/>
      <w:r w:rsidRPr="00630F7A">
        <w:t xml:space="preserve">Table </w:t>
      </w:r>
      <w:bookmarkEnd w:id="446"/>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7" w:name="_Toc21354249"/>
      <w:bookmarkStart w:id="448" w:name="_Toc27749892"/>
      <w:r w:rsidRPr="00630F7A">
        <w:lastRenderedPageBreak/>
        <w:t>6.2.3.3</w:t>
      </w:r>
      <w:r w:rsidRPr="00630F7A">
        <w:tab/>
        <w:t>Test frequencies for NR and E-UTRA Inter-RAT signalling testing</w:t>
      </w:r>
      <w:bookmarkEnd w:id="447"/>
      <w:bookmarkEnd w:id="448"/>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9" w:name="_Toc21354250"/>
      <w:bookmarkStart w:id="450" w:name="_Toc27749893"/>
      <w:r w:rsidRPr="00630F7A">
        <w:t>6.2.3.4</w:t>
      </w:r>
      <w:r w:rsidRPr="00630F7A">
        <w:tab/>
        <w:t>Test frequencies for NR CA configurations for signalling testing</w:t>
      </w:r>
      <w:bookmarkEnd w:id="449"/>
      <w:bookmarkEnd w:id="450"/>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1" w:name="_Hlk27587712"/>
      <w:r w:rsidRPr="00630F7A">
        <w:t>Intra-</w:t>
      </w:r>
      <w:bookmarkEnd w:id="451"/>
      <w:r w:rsidRPr="00630F7A">
        <w:t>band configurations with only one test frequency: Low Range (NRf1</w:t>
      </w:r>
      <w:bookmarkStart w:id="452" w:name="_Hlk27587760"/>
      <w:r w:rsidRPr="00630F7A">
        <w:t>=CC1 and NRf2=CC2</w:t>
      </w:r>
      <w:bookmarkEnd w:id="452"/>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4" type="#_x0000_t75" style="width:24.75pt;height:12.75pt" o:ole="">
                  <v:imagedata r:id="rId15" o:title=""/>
                </v:shape>
                <o:OLEObject Type="Embed" ProgID="Equation.3" ShapeID="_x0000_i1084" DrawAspect="Content" ObjectID="_1821459740" r:id="rId82"/>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3" w:name="_CRTable6_2_3_41"/>
      <w:r w:rsidRPr="00630F7A">
        <w:lastRenderedPageBreak/>
        <w:t xml:space="preserve">Table </w:t>
      </w:r>
      <w:bookmarkEnd w:id="453"/>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4" w:name="_CRTable6_2_3_42"/>
      <w:r w:rsidRPr="00630F7A">
        <w:lastRenderedPageBreak/>
        <w:t xml:space="preserve">Table </w:t>
      </w:r>
      <w:bookmarkEnd w:id="454"/>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5" w:name="_CRTable6_2_3_42a"/>
      <w:r w:rsidRPr="00630F7A">
        <w:t xml:space="preserve">Table </w:t>
      </w:r>
      <w:bookmarkEnd w:id="455"/>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6" w:name="_CRTable6_2_3_43"/>
      <w:r w:rsidRPr="00630F7A">
        <w:lastRenderedPageBreak/>
        <w:t xml:space="preserve">Table </w:t>
      </w:r>
      <w:bookmarkEnd w:id="456"/>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7" w:name="_CRTable6_2_3_44"/>
      <w:r w:rsidRPr="00630F7A">
        <w:t xml:space="preserve">Table </w:t>
      </w:r>
      <w:bookmarkEnd w:id="457"/>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8" w:name="_Toc27749894"/>
      <w:bookmarkStart w:id="459" w:name="_Toc21354251"/>
      <w:r w:rsidRPr="00630F7A">
        <w:lastRenderedPageBreak/>
        <w:t>6.2.3.5</w:t>
      </w:r>
      <w:r w:rsidRPr="00630F7A">
        <w:tab/>
        <w:t>Test frequencies for MFBI signalling testing</w:t>
      </w:r>
      <w:bookmarkEnd w:id="458"/>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0" w:name="_CRTable6_2_3_51"/>
      <w:r w:rsidRPr="00630F7A">
        <w:t xml:space="preserve">Table </w:t>
      </w:r>
      <w:bookmarkEnd w:id="460"/>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tcPr>
          <w:p w14:paraId="1E3C569C" w14:textId="77777777" w:rsidR="00B240D1" w:rsidRPr="00630F7A" w:rsidRDefault="00B240D1" w:rsidP="00B240D1">
            <w:pPr>
              <w:pStyle w:val="TAH"/>
            </w:pPr>
            <w:r w:rsidRPr="00630F7A">
              <w:t>Bandwidth [MHz]</w:t>
            </w:r>
          </w:p>
        </w:tc>
        <w:tc>
          <w:tcPr>
            <w:tcW w:w="710" w:type="dxa"/>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tcPr>
          <w:p w14:paraId="3FABE76A" w14:textId="77777777" w:rsidR="00B240D1" w:rsidRPr="00630F7A" w:rsidRDefault="00B240D1" w:rsidP="00B240D1">
            <w:pPr>
              <w:pStyle w:val="TAH"/>
            </w:pPr>
            <w:r w:rsidRPr="00630F7A">
              <w:t>Range</w:t>
            </w:r>
          </w:p>
        </w:tc>
        <w:tc>
          <w:tcPr>
            <w:tcW w:w="994" w:type="dxa"/>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tcPr>
          <w:p w14:paraId="4DE4E1E3" w14:textId="77777777" w:rsidR="00B240D1" w:rsidRPr="00630F7A" w:rsidRDefault="00B240D1" w:rsidP="00B240D1">
            <w:pPr>
              <w:pStyle w:val="TAH"/>
            </w:pPr>
            <w:r w:rsidRPr="00630F7A">
              <w:t>point A [MHz]</w:t>
            </w:r>
          </w:p>
        </w:tc>
        <w:tc>
          <w:tcPr>
            <w:tcW w:w="850" w:type="dxa"/>
          </w:tcPr>
          <w:p w14:paraId="60BAA9EA" w14:textId="77777777" w:rsidR="00B240D1" w:rsidRPr="00630F7A" w:rsidRDefault="00B240D1" w:rsidP="00B240D1">
            <w:pPr>
              <w:pStyle w:val="TAH"/>
            </w:pPr>
            <w:r w:rsidRPr="00630F7A">
              <w:rPr>
                <w:i/>
              </w:rPr>
              <w:t>absoluteFrequencyPointA</w:t>
            </w:r>
            <w:r w:rsidRPr="00630F7A">
              <w:t>[ARFCN]</w:t>
            </w:r>
          </w:p>
        </w:tc>
        <w:tc>
          <w:tcPr>
            <w:tcW w:w="993" w:type="dxa"/>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tcPr>
          <w:p w14:paraId="1A6D8869" w14:textId="77777777" w:rsidR="00B240D1" w:rsidRPr="00630F7A" w:rsidRDefault="00B240D1" w:rsidP="00B240D1">
            <w:pPr>
              <w:pStyle w:val="TAH"/>
            </w:pPr>
            <w:r w:rsidRPr="00630F7A">
              <w:t>GSCN</w:t>
            </w:r>
          </w:p>
        </w:tc>
        <w:tc>
          <w:tcPr>
            <w:tcW w:w="851" w:type="dxa"/>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tcPr>
          <w:p w14:paraId="34690517" w14:textId="77777777" w:rsidR="00B240D1" w:rsidRPr="00630F7A" w:rsidRDefault="00B240D1" w:rsidP="00B240D1">
            <w:pPr>
              <w:pStyle w:val="TAH"/>
            </w:pPr>
            <w:r w:rsidRPr="00630F7A">
              <w:object w:dxaOrig="420" w:dyaOrig="300" w14:anchorId="648944A8">
                <v:shape id="_x0000_i1085" type="#_x0000_t75" style="width:21.75pt;height:12.75pt" o:ole="">
                  <v:imagedata r:id="rId15" o:title=""/>
                </v:shape>
                <o:OLEObject Type="Embed" ProgID="Equation.3" ShapeID="_x0000_i1085" DrawAspect="Content" ObjectID="_1821459741" r:id="rId83"/>
              </w:object>
            </w:r>
          </w:p>
        </w:tc>
        <w:tc>
          <w:tcPr>
            <w:tcW w:w="851" w:type="dxa"/>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tcPr>
          <w:p w14:paraId="525C859A" w14:textId="77777777" w:rsidR="00C649FF" w:rsidRPr="00630F7A" w:rsidRDefault="00C649FF" w:rsidP="00342E6D">
            <w:pPr>
              <w:pStyle w:val="TAC"/>
            </w:pPr>
            <w:r w:rsidRPr="00630F7A">
              <w:t>10</w:t>
            </w:r>
          </w:p>
        </w:tc>
        <w:tc>
          <w:tcPr>
            <w:tcW w:w="710" w:type="dxa"/>
            <w:vMerge w:val="restart"/>
          </w:tcPr>
          <w:p w14:paraId="427E393D" w14:textId="77777777" w:rsidR="00C649FF" w:rsidRPr="00630F7A" w:rsidRDefault="00C649FF" w:rsidP="00342E6D">
            <w:pPr>
              <w:pStyle w:val="TAC"/>
            </w:pPr>
            <w:r w:rsidRPr="00630F7A">
              <w:t>52</w:t>
            </w:r>
          </w:p>
        </w:tc>
        <w:tc>
          <w:tcPr>
            <w:tcW w:w="995" w:type="dxa"/>
          </w:tcPr>
          <w:p w14:paraId="7F66C042" w14:textId="77777777" w:rsidR="00C649FF" w:rsidRPr="00630F7A" w:rsidRDefault="00C649FF" w:rsidP="00342E6D">
            <w:pPr>
              <w:pStyle w:val="TAC"/>
            </w:pPr>
            <w:r w:rsidRPr="00630F7A">
              <w:t>Downlink</w:t>
            </w:r>
          </w:p>
        </w:tc>
        <w:tc>
          <w:tcPr>
            <w:tcW w:w="709" w:type="dxa"/>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tcPr>
          <w:p w14:paraId="63A6B873" w14:textId="77777777" w:rsidR="00C649FF" w:rsidRPr="00630F7A" w:rsidRDefault="00C649FF" w:rsidP="00342E6D">
            <w:pPr>
              <w:pStyle w:val="TAC"/>
            </w:pPr>
          </w:p>
        </w:tc>
        <w:tc>
          <w:tcPr>
            <w:tcW w:w="710" w:type="dxa"/>
            <w:vMerge/>
          </w:tcPr>
          <w:p w14:paraId="0DFEF63D" w14:textId="77777777" w:rsidR="00C649FF" w:rsidRPr="00630F7A" w:rsidRDefault="00C649FF" w:rsidP="00342E6D">
            <w:pPr>
              <w:pStyle w:val="TAC"/>
            </w:pPr>
          </w:p>
        </w:tc>
        <w:tc>
          <w:tcPr>
            <w:tcW w:w="995" w:type="dxa"/>
          </w:tcPr>
          <w:p w14:paraId="09392934" w14:textId="77777777" w:rsidR="00C649FF" w:rsidRPr="00630F7A" w:rsidRDefault="00C649FF" w:rsidP="00342E6D">
            <w:pPr>
              <w:pStyle w:val="TAC"/>
            </w:pPr>
            <w:r w:rsidRPr="00630F7A">
              <w:t>Uplink</w:t>
            </w:r>
          </w:p>
        </w:tc>
        <w:tc>
          <w:tcPr>
            <w:tcW w:w="709" w:type="dxa"/>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tcPr>
          <w:p w14:paraId="2E389427" w14:textId="77777777" w:rsidR="00C649FF" w:rsidRPr="00630F7A" w:rsidRDefault="00C649FF" w:rsidP="00342E6D">
            <w:pPr>
              <w:pStyle w:val="TAC"/>
            </w:pPr>
            <w:r w:rsidRPr="00630F7A">
              <w:t>10</w:t>
            </w:r>
          </w:p>
        </w:tc>
        <w:tc>
          <w:tcPr>
            <w:tcW w:w="710" w:type="dxa"/>
            <w:vMerge w:val="restart"/>
          </w:tcPr>
          <w:p w14:paraId="4B9878C7" w14:textId="77777777" w:rsidR="00C649FF" w:rsidRPr="00630F7A" w:rsidRDefault="00C649FF" w:rsidP="00342E6D">
            <w:pPr>
              <w:pStyle w:val="TAC"/>
            </w:pPr>
            <w:r w:rsidRPr="00630F7A">
              <w:t>52</w:t>
            </w:r>
          </w:p>
        </w:tc>
        <w:tc>
          <w:tcPr>
            <w:tcW w:w="995" w:type="dxa"/>
          </w:tcPr>
          <w:p w14:paraId="335E579D" w14:textId="77777777" w:rsidR="00C649FF" w:rsidRPr="00630F7A" w:rsidRDefault="00C649FF" w:rsidP="00342E6D">
            <w:pPr>
              <w:pStyle w:val="TAC"/>
            </w:pPr>
            <w:r w:rsidRPr="00630F7A">
              <w:t>Downlink</w:t>
            </w:r>
          </w:p>
        </w:tc>
        <w:tc>
          <w:tcPr>
            <w:tcW w:w="709" w:type="dxa"/>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tcPr>
          <w:p w14:paraId="4664154A" w14:textId="77777777" w:rsidR="00C649FF" w:rsidRPr="00630F7A" w:rsidRDefault="00C649FF" w:rsidP="00342E6D">
            <w:pPr>
              <w:pStyle w:val="TAC"/>
            </w:pPr>
          </w:p>
        </w:tc>
        <w:tc>
          <w:tcPr>
            <w:tcW w:w="710" w:type="dxa"/>
            <w:vMerge/>
          </w:tcPr>
          <w:p w14:paraId="0891971F" w14:textId="77777777" w:rsidR="00C649FF" w:rsidRPr="00630F7A" w:rsidRDefault="00C649FF" w:rsidP="00342E6D">
            <w:pPr>
              <w:pStyle w:val="TAC"/>
            </w:pPr>
          </w:p>
        </w:tc>
        <w:tc>
          <w:tcPr>
            <w:tcW w:w="995" w:type="dxa"/>
          </w:tcPr>
          <w:p w14:paraId="545F2E91" w14:textId="77777777" w:rsidR="00C649FF" w:rsidRPr="00630F7A" w:rsidRDefault="00C649FF" w:rsidP="00342E6D">
            <w:pPr>
              <w:pStyle w:val="TAC"/>
            </w:pPr>
            <w:r w:rsidRPr="00630F7A">
              <w:t>Uplink</w:t>
            </w:r>
          </w:p>
        </w:tc>
        <w:tc>
          <w:tcPr>
            <w:tcW w:w="709" w:type="dxa"/>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tcPr>
          <w:p w14:paraId="27FAE46F" w14:textId="77777777" w:rsidR="00C649FF" w:rsidRPr="00630F7A" w:rsidRDefault="00C649FF" w:rsidP="00342E6D">
            <w:pPr>
              <w:pStyle w:val="TAC"/>
            </w:pPr>
            <w:r w:rsidRPr="00630F7A">
              <w:t>10</w:t>
            </w:r>
          </w:p>
        </w:tc>
        <w:tc>
          <w:tcPr>
            <w:tcW w:w="710" w:type="dxa"/>
          </w:tcPr>
          <w:p w14:paraId="5F1A2EC8" w14:textId="77777777" w:rsidR="00C649FF" w:rsidRPr="00630F7A" w:rsidRDefault="00C649FF" w:rsidP="00342E6D">
            <w:pPr>
              <w:pStyle w:val="TAC"/>
            </w:pPr>
            <w:r w:rsidRPr="00630F7A">
              <w:t>52</w:t>
            </w:r>
          </w:p>
        </w:tc>
        <w:tc>
          <w:tcPr>
            <w:tcW w:w="995" w:type="dxa"/>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tcPr>
          <w:p w14:paraId="62FCA632" w14:textId="77777777" w:rsidR="00C649FF" w:rsidRPr="00630F7A" w:rsidRDefault="00C649FF" w:rsidP="00342E6D">
            <w:pPr>
              <w:pStyle w:val="TAC"/>
            </w:pPr>
            <w:r w:rsidRPr="00630F7A">
              <w:t>10</w:t>
            </w:r>
          </w:p>
        </w:tc>
        <w:tc>
          <w:tcPr>
            <w:tcW w:w="710" w:type="dxa"/>
          </w:tcPr>
          <w:p w14:paraId="1180B717" w14:textId="77777777" w:rsidR="00C649FF" w:rsidRPr="00630F7A" w:rsidRDefault="00C649FF" w:rsidP="00342E6D">
            <w:pPr>
              <w:pStyle w:val="TAC"/>
            </w:pPr>
            <w:r w:rsidRPr="00630F7A">
              <w:t>52</w:t>
            </w:r>
          </w:p>
        </w:tc>
        <w:tc>
          <w:tcPr>
            <w:tcW w:w="995" w:type="dxa"/>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tcPr>
          <w:p w14:paraId="55DA0FDB" w14:textId="77777777" w:rsidR="00C649FF" w:rsidRPr="00630F7A" w:rsidRDefault="00C649FF" w:rsidP="00342E6D">
            <w:pPr>
              <w:pStyle w:val="TAC"/>
            </w:pPr>
            <w:r w:rsidRPr="00630F7A">
              <w:t>10</w:t>
            </w:r>
            <w:r w:rsidRPr="00630F7A">
              <w:rPr>
                <w:lang w:eastAsia="zh-CN"/>
              </w:rPr>
              <w:t>0</w:t>
            </w:r>
          </w:p>
        </w:tc>
        <w:tc>
          <w:tcPr>
            <w:tcW w:w="710" w:type="dxa"/>
          </w:tcPr>
          <w:p w14:paraId="299F24FE" w14:textId="77777777" w:rsidR="00C649FF" w:rsidRPr="00630F7A" w:rsidRDefault="00C649FF" w:rsidP="00342E6D">
            <w:pPr>
              <w:pStyle w:val="TAC"/>
            </w:pPr>
            <w:r w:rsidRPr="00630F7A">
              <w:rPr>
                <w:lang w:eastAsia="zh-CN"/>
              </w:rPr>
              <w:t>273</w:t>
            </w:r>
          </w:p>
        </w:tc>
        <w:tc>
          <w:tcPr>
            <w:tcW w:w="995" w:type="dxa"/>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tcPr>
          <w:p w14:paraId="0DA6E781" w14:textId="77777777" w:rsidR="00C649FF" w:rsidRPr="00630F7A" w:rsidRDefault="00C649FF" w:rsidP="00342E6D">
            <w:pPr>
              <w:pStyle w:val="TAC"/>
            </w:pPr>
            <w:r w:rsidRPr="00630F7A">
              <w:t>10</w:t>
            </w:r>
            <w:r w:rsidRPr="00630F7A">
              <w:rPr>
                <w:lang w:eastAsia="zh-CN"/>
              </w:rPr>
              <w:t>0</w:t>
            </w:r>
          </w:p>
        </w:tc>
        <w:tc>
          <w:tcPr>
            <w:tcW w:w="710" w:type="dxa"/>
          </w:tcPr>
          <w:p w14:paraId="570BEBEC" w14:textId="77777777" w:rsidR="00C649FF" w:rsidRPr="00630F7A" w:rsidRDefault="00C649FF" w:rsidP="00342E6D">
            <w:pPr>
              <w:pStyle w:val="TAC"/>
            </w:pPr>
            <w:r w:rsidRPr="00630F7A">
              <w:rPr>
                <w:lang w:eastAsia="zh-CN"/>
              </w:rPr>
              <w:t>273</w:t>
            </w:r>
          </w:p>
        </w:tc>
        <w:tc>
          <w:tcPr>
            <w:tcW w:w="995" w:type="dxa"/>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1" w:name="_CRTable6_2_3_51A"/>
      <w:r w:rsidRPr="00630F7A">
        <w:lastRenderedPageBreak/>
        <w:t xml:space="preserve">Table </w:t>
      </w:r>
      <w:bookmarkEnd w:id="461"/>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tcPr>
          <w:p w14:paraId="5EF6F343" w14:textId="77777777" w:rsidR="008C29FF" w:rsidRPr="00630F7A" w:rsidRDefault="008C29FF" w:rsidP="00D12FC0">
            <w:pPr>
              <w:pStyle w:val="TAH"/>
            </w:pPr>
            <w:r w:rsidRPr="00630F7A">
              <w:t>Bandwidth [MHz]</w:t>
            </w:r>
          </w:p>
        </w:tc>
        <w:tc>
          <w:tcPr>
            <w:tcW w:w="710" w:type="dxa"/>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tcPr>
          <w:p w14:paraId="6D9961BD" w14:textId="77777777" w:rsidR="008C29FF" w:rsidRPr="00630F7A" w:rsidRDefault="008C29FF" w:rsidP="00D12FC0">
            <w:pPr>
              <w:pStyle w:val="TAH"/>
            </w:pPr>
            <w:r w:rsidRPr="00630F7A">
              <w:t>Range</w:t>
            </w:r>
          </w:p>
        </w:tc>
        <w:tc>
          <w:tcPr>
            <w:tcW w:w="994" w:type="dxa"/>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tcPr>
          <w:p w14:paraId="33C4F4DB" w14:textId="77777777" w:rsidR="008C29FF" w:rsidRPr="00630F7A" w:rsidRDefault="008C29FF" w:rsidP="00D12FC0">
            <w:pPr>
              <w:pStyle w:val="TAH"/>
            </w:pPr>
            <w:r w:rsidRPr="00630F7A">
              <w:t>point A [MHz]</w:t>
            </w:r>
          </w:p>
        </w:tc>
        <w:tc>
          <w:tcPr>
            <w:tcW w:w="850" w:type="dxa"/>
          </w:tcPr>
          <w:p w14:paraId="25F24835" w14:textId="77777777" w:rsidR="008C29FF" w:rsidRPr="00630F7A" w:rsidRDefault="008C29FF" w:rsidP="00D12FC0">
            <w:pPr>
              <w:pStyle w:val="TAH"/>
            </w:pPr>
            <w:r w:rsidRPr="00630F7A">
              <w:rPr>
                <w:i/>
              </w:rPr>
              <w:t>absoluteFrequencyPointA</w:t>
            </w:r>
            <w:r w:rsidRPr="00630F7A">
              <w:t>[ARFCN]</w:t>
            </w:r>
          </w:p>
        </w:tc>
        <w:tc>
          <w:tcPr>
            <w:tcW w:w="993" w:type="dxa"/>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tcPr>
          <w:p w14:paraId="4C88678C" w14:textId="77777777" w:rsidR="008C29FF" w:rsidRPr="00630F7A" w:rsidRDefault="008C29FF" w:rsidP="00D12FC0">
            <w:pPr>
              <w:pStyle w:val="TAH"/>
            </w:pPr>
            <w:r w:rsidRPr="00630F7A">
              <w:t>GSCN</w:t>
            </w:r>
          </w:p>
        </w:tc>
        <w:tc>
          <w:tcPr>
            <w:tcW w:w="851" w:type="dxa"/>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tcPr>
          <w:p w14:paraId="20705228" w14:textId="77777777" w:rsidR="008C29FF" w:rsidRPr="00630F7A" w:rsidRDefault="008C29FF" w:rsidP="00D12FC0">
            <w:pPr>
              <w:pStyle w:val="TAH"/>
            </w:pPr>
            <w:r w:rsidRPr="00630F7A">
              <w:object w:dxaOrig="420" w:dyaOrig="300" w14:anchorId="05ED20B8">
                <v:shape id="_x0000_i1086" type="#_x0000_t75" style="width:24.75pt;height:13.5pt" o:ole="">
                  <v:imagedata r:id="rId15" o:title=""/>
                </v:shape>
                <o:OLEObject Type="Embed" ProgID="Equation.3" ShapeID="_x0000_i1086" DrawAspect="Content" ObjectID="_1821459742" r:id="rId84"/>
              </w:object>
            </w:r>
          </w:p>
        </w:tc>
        <w:tc>
          <w:tcPr>
            <w:tcW w:w="851" w:type="dxa"/>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tcPr>
          <w:p w14:paraId="640FA7B2" w14:textId="77777777" w:rsidR="008C29FF" w:rsidRPr="00630F7A" w:rsidRDefault="008C29FF" w:rsidP="00D12FC0">
            <w:pPr>
              <w:pStyle w:val="TAC"/>
            </w:pPr>
            <w:r w:rsidRPr="00630F7A">
              <w:t>20</w:t>
            </w:r>
          </w:p>
        </w:tc>
        <w:tc>
          <w:tcPr>
            <w:tcW w:w="710" w:type="dxa"/>
          </w:tcPr>
          <w:p w14:paraId="47A1358D" w14:textId="77777777" w:rsidR="008C29FF" w:rsidRPr="00630F7A" w:rsidRDefault="008C29FF" w:rsidP="00D12FC0">
            <w:pPr>
              <w:pStyle w:val="TAC"/>
            </w:pPr>
            <w:r w:rsidRPr="00630F7A">
              <w:rPr>
                <w:lang w:eastAsia="zh-CN"/>
              </w:rPr>
              <w:t>51</w:t>
            </w:r>
          </w:p>
        </w:tc>
        <w:tc>
          <w:tcPr>
            <w:tcW w:w="995" w:type="dxa"/>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tcPr>
          <w:p w14:paraId="56FF30FD" w14:textId="77777777" w:rsidR="008C29FF" w:rsidRPr="00630F7A" w:rsidRDefault="008C29FF" w:rsidP="00D12FC0">
            <w:pPr>
              <w:pStyle w:val="TAC"/>
            </w:pPr>
            <w:r w:rsidRPr="00630F7A">
              <w:t>20</w:t>
            </w:r>
          </w:p>
        </w:tc>
        <w:tc>
          <w:tcPr>
            <w:tcW w:w="710" w:type="dxa"/>
          </w:tcPr>
          <w:p w14:paraId="17073720" w14:textId="77777777" w:rsidR="008C29FF" w:rsidRPr="00630F7A" w:rsidRDefault="008C29FF" w:rsidP="00D12FC0">
            <w:pPr>
              <w:pStyle w:val="TAC"/>
            </w:pPr>
            <w:r w:rsidRPr="00630F7A">
              <w:rPr>
                <w:lang w:eastAsia="zh-CN"/>
              </w:rPr>
              <w:t>51</w:t>
            </w:r>
          </w:p>
        </w:tc>
        <w:tc>
          <w:tcPr>
            <w:tcW w:w="995" w:type="dxa"/>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2" w:name="_CRTable6_2_3_52"/>
      <w:r w:rsidRPr="00630F7A">
        <w:lastRenderedPageBreak/>
        <w:t xml:space="preserve">Table </w:t>
      </w:r>
      <w:bookmarkEnd w:id="462"/>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tcPr>
          <w:p w14:paraId="22B53C21" w14:textId="77777777" w:rsidR="00B240D1" w:rsidRPr="00630F7A" w:rsidRDefault="00B240D1" w:rsidP="00B240D1">
            <w:pPr>
              <w:pStyle w:val="TAH"/>
            </w:pPr>
            <w:r w:rsidRPr="00630F7A">
              <w:t>Bandwidth [MHz]</w:t>
            </w:r>
          </w:p>
        </w:tc>
        <w:tc>
          <w:tcPr>
            <w:tcW w:w="709" w:type="dxa"/>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tcPr>
          <w:p w14:paraId="6BCBA136" w14:textId="77777777" w:rsidR="00B240D1" w:rsidRPr="00630F7A" w:rsidRDefault="00B240D1" w:rsidP="00B240D1">
            <w:pPr>
              <w:pStyle w:val="TAH"/>
            </w:pPr>
            <w:r w:rsidRPr="00630F7A">
              <w:t>Range</w:t>
            </w:r>
          </w:p>
        </w:tc>
        <w:tc>
          <w:tcPr>
            <w:tcW w:w="992" w:type="dxa"/>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tcPr>
          <w:p w14:paraId="4D0900B2" w14:textId="77777777" w:rsidR="00B240D1" w:rsidRPr="00630F7A" w:rsidRDefault="00B240D1" w:rsidP="00B240D1">
            <w:pPr>
              <w:pStyle w:val="TAH"/>
            </w:pPr>
            <w:r w:rsidRPr="00630F7A">
              <w:t>point A [MHz]</w:t>
            </w:r>
          </w:p>
        </w:tc>
        <w:tc>
          <w:tcPr>
            <w:tcW w:w="992" w:type="dxa"/>
            <w:gridSpan w:val="2"/>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tcPr>
          <w:p w14:paraId="60599393" w14:textId="77777777" w:rsidR="00B240D1" w:rsidRPr="00630F7A" w:rsidRDefault="00B240D1" w:rsidP="00B240D1">
            <w:pPr>
              <w:pStyle w:val="TAH"/>
            </w:pPr>
            <w:r w:rsidRPr="00630F7A">
              <w:t>GSCN</w:t>
            </w:r>
          </w:p>
        </w:tc>
        <w:tc>
          <w:tcPr>
            <w:tcW w:w="992" w:type="dxa"/>
            <w:gridSpan w:val="2"/>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tcPr>
          <w:p w14:paraId="388729B9" w14:textId="77777777" w:rsidR="00B240D1" w:rsidRPr="00630F7A" w:rsidRDefault="00B240D1" w:rsidP="00B240D1">
            <w:pPr>
              <w:pStyle w:val="TAH"/>
            </w:pPr>
            <w:r w:rsidRPr="00630F7A">
              <w:object w:dxaOrig="420" w:dyaOrig="300" w14:anchorId="011BC2F7">
                <v:shape id="_x0000_i1087" type="#_x0000_t75" style="width:21.75pt;height:12.75pt" o:ole="">
                  <v:imagedata r:id="rId15" o:title=""/>
                </v:shape>
                <o:OLEObject Type="Embed" ProgID="Equation.3" ShapeID="_x0000_i1087" DrawAspect="Content" ObjectID="_1821459743" r:id="rId85"/>
              </w:object>
            </w:r>
          </w:p>
        </w:tc>
        <w:tc>
          <w:tcPr>
            <w:tcW w:w="708" w:type="dxa"/>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tcPr>
          <w:p w14:paraId="10852D31" w14:textId="77777777" w:rsidR="00C649FF" w:rsidRPr="00630F7A" w:rsidRDefault="00C649FF" w:rsidP="00342E6D">
            <w:pPr>
              <w:pStyle w:val="TAC"/>
            </w:pPr>
            <w:r w:rsidRPr="00630F7A">
              <w:t>10</w:t>
            </w:r>
            <w:r w:rsidRPr="00630F7A">
              <w:rPr>
                <w:lang w:eastAsia="zh-CN"/>
              </w:rPr>
              <w:t>0</w:t>
            </w:r>
          </w:p>
        </w:tc>
        <w:tc>
          <w:tcPr>
            <w:tcW w:w="709" w:type="dxa"/>
          </w:tcPr>
          <w:p w14:paraId="60237B94" w14:textId="77777777" w:rsidR="00C649FF" w:rsidRPr="00630F7A" w:rsidRDefault="00C649FF" w:rsidP="00342E6D">
            <w:pPr>
              <w:pStyle w:val="TAC"/>
            </w:pPr>
            <w:r w:rsidRPr="00630F7A">
              <w:rPr>
                <w:lang w:eastAsia="zh-CN"/>
              </w:rPr>
              <w:t>66</w:t>
            </w:r>
          </w:p>
        </w:tc>
        <w:tc>
          <w:tcPr>
            <w:tcW w:w="850" w:type="dxa"/>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tcPr>
          <w:p w14:paraId="3460A259" w14:textId="77777777" w:rsidR="00C649FF" w:rsidRPr="00630F7A" w:rsidRDefault="00C649FF" w:rsidP="00342E6D">
            <w:pPr>
              <w:pStyle w:val="TAC"/>
            </w:pPr>
            <w:r w:rsidRPr="00630F7A">
              <w:t>10</w:t>
            </w:r>
            <w:r w:rsidRPr="00630F7A">
              <w:rPr>
                <w:lang w:eastAsia="zh-CN"/>
              </w:rPr>
              <w:t>0</w:t>
            </w:r>
          </w:p>
        </w:tc>
        <w:tc>
          <w:tcPr>
            <w:tcW w:w="709" w:type="dxa"/>
          </w:tcPr>
          <w:p w14:paraId="7A410F56" w14:textId="77777777" w:rsidR="00C649FF" w:rsidRPr="00630F7A" w:rsidRDefault="00C649FF" w:rsidP="00342E6D">
            <w:pPr>
              <w:pStyle w:val="TAC"/>
            </w:pPr>
            <w:r w:rsidRPr="00630F7A">
              <w:rPr>
                <w:lang w:eastAsia="zh-CN"/>
              </w:rPr>
              <w:t>66</w:t>
            </w:r>
          </w:p>
        </w:tc>
        <w:tc>
          <w:tcPr>
            <w:tcW w:w="850" w:type="dxa"/>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3"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0B6B985F" w:rsidR="00B51741" w:rsidRPr="00630F7A" w:rsidRDefault="000C74B4" w:rsidP="00B51741">
      <w:r w:rsidRPr="00630F7A">
        <w:t xml:space="preserve">The test frequencies, subcarrier spacing, default channel bandwidth and </w:t>
      </w:r>
      <w:r w:rsidR="0070510D" w:rsidRPr="00630F7A">
        <w:t>S-SSB</w:t>
      </w:r>
      <w:r w:rsidR="007F7211">
        <w:t xml:space="preserve"> </w:t>
      </w:r>
      <w:r w:rsidRPr="00630F7A">
        <w:t>parameters for signalling is specified in Table 6.2.3.7-1</w:t>
      </w:r>
      <w:r w:rsidR="00B51741" w:rsidRPr="00630F7A">
        <w:t xml:space="preserve"> for PC5-only operations.</w:t>
      </w:r>
    </w:p>
    <w:p w14:paraId="62E12C90" w14:textId="77777777" w:rsidR="007F7211" w:rsidRPr="007F7211" w:rsidRDefault="00B51741" w:rsidP="007F7211">
      <w:pPr>
        <w:rPr>
          <w:rFonts w:eastAsia="SimSun"/>
          <w:lang w:eastAsia="en-US"/>
        </w:rPr>
      </w:pPr>
      <w:r w:rsidRPr="00630F7A">
        <w:t>For concurrent operation case the operation configurations are specified in clause 4.3.1.8.2.1 for inter-band concurrent cases. The test frequencies for signalling are specified in Table 6.2.3.7-1 for PC5 carrier and in clause 6.2.3.1 for Uu carrier.</w:t>
      </w:r>
    </w:p>
    <w:p w14:paraId="676AB8AD" w14:textId="50873F94" w:rsidR="00F454EE" w:rsidRPr="00630F7A" w:rsidRDefault="00F454EE" w:rsidP="007F7211">
      <w:r w:rsidRPr="007F7211">
        <w:rPr>
          <w:rFonts w:eastAsia="SimSun"/>
          <w:lang w:eastAsia="en-US"/>
        </w:rPr>
        <w:t>For concurrent operation case the operation configurations are specified in Table 6.2.3.7-2 and Table 6.2.3.7-3 for intra-band concurrent cases.</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4" w:name="_CRTable6_2_3_71"/>
      <w:r w:rsidRPr="00630F7A">
        <w:t xml:space="preserve">Table </w:t>
      </w:r>
      <w:bookmarkEnd w:id="464"/>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r w:rsidR="00F454EE" w:rsidRPr="00630F7A" w14:paraId="3BC02E36" w14:textId="77777777" w:rsidTr="00E9080A">
        <w:tc>
          <w:tcPr>
            <w:tcW w:w="675" w:type="dxa"/>
            <w:tcBorders>
              <w:top w:val="single" w:sz="4" w:space="0" w:color="auto"/>
              <w:left w:val="single" w:sz="4" w:space="0" w:color="auto"/>
              <w:bottom w:val="single" w:sz="4" w:space="0" w:color="auto"/>
              <w:right w:val="single" w:sz="4" w:space="0" w:color="auto"/>
            </w:tcBorders>
          </w:tcPr>
          <w:p w14:paraId="7F7F98B6"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n79</w:t>
            </w:r>
          </w:p>
        </w:tc>
        <w:tc>
          <w:tcPr>
            <w:tcW w:w="709" w:type="dxa"/>
            <w:tcBorders>
              <w:top w:val="single" w:sz="4" w:space="0" w:color="auto"/>
              <w:left w:val="single" w:sz="4" w:space="0" w:color="auto"/>
              <w:bottom w:val="single" w:sz="4" w:space="0" w:color="auto"/>
              <w:right w:val="single" w:sz="4" w:space="0" w:color="auto"/>
            </w:tcBorders>
          </w:tcPr>
          <w:p w14:paraId="5D126EA8"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30</w:t>
            </w:r>
          </w:p>
        </w:tc>
        <w:tc>
          <w:tcPr>
            <w:tcW w:w="709" w:type="dxa"/>
            <w:tcBorders>
              <w:top w:val="single" w:sz="4" w:space="0" w:color="auto"/>
              <w:left w:val="single" w:sz="4" w:space="0" w:color="auto"/>
              <w:bottom w:val="single" w:sz="4" w:space="0" w:color="auto"/>
              <w:right w:val="single" w:sz="4" w:space="0" w:color="auto"/>
            </w:tcBorders>
          </w:tcPr>
          <w:p w14:paraId="272C1CA4"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10</w:t>
            </w:r>
          </w:p>
        </w:tc>
        <w:tc>
          <w:tcPr>
            <w:tcW w:w="878" w:type="dxa"/>
            <w:tcBorders>
              <w:top w:val="single" w:sz="4" w:space="0" w:color="auto"/>
              <w:left w:val="single" w:sz="4" w:space="0" w:color="auto"/>
              <w:bottom w:val="single" w:sz="4" w:space="0" w:color="auto"/>
              <w:right w:val="single" w:sz="4" w:space="0" w:color="auto"/>
            </w:tcBorders>
          </w:tcPr>
          <w:p w14:paraId="625391D9"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24</w:t>
            </w:r>
          </w:p>
        </w:tc>
        <w:tc>
          <w:tcPr>
            <w:tcW w:w="851" w:type="dxa"/>
            <w:tcBorders>
              <w:top w:val="single" w:sz="4" w:space="0" w:color="auto"/>
              <w:left w:val="single" w:sz="4" w:space="0" w:color="auto"/>
              <w:bottom w:val="single" w:sz="4" w:space="0" w:color="auto"/>
              <w:right w:val="single" w:sz="4" w:space="0" w:color="auto"/>
            </w:tcBorders>
          </w:tcPr>
          <w:p w14:paraId="3B0F1C9B"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4DC939EE" w14:textId="77777777" w:rsidR="00F454EE" w:rsidRPr="00630F7A" w:rsidRDefault="00F454EE" w:rsidP="00E9080A">
            <w:pPr>
              <w:keepNext/>
              <w:keepLines/>
              <w:overflowPunct/>
              <w:autoSpaceDE/>
              <w:autoSpaceDN/>
              <w:adjustRightInd/>
              <w:spacing w:after="0"/>
              <w:textAlignment w:val="auto"/>
              <w:rPr>
                <w:rFonts w:ascii="Arial" w:eastAsia="SimSun" w:hAnsi="Arial"/>
                <w:sz w:val="18"/>
                <w:lang w:eastAsia="en-US"/>
              </w:rPr>
            </w:pPr>
            <w:r w:rsidRPr="00BD07C8">
              <w:rPr>
                <w:rFonts w:ascii="Arial" w:hAnsi="Arial"/>
                <w:sz w:val="18"/>
              </w:rPr>
              <w:t xml:space="preserve">Same values as for Low, Mid and High range in clause 4.3.1.8.1.3 for bandwidth=10 MHz and SCS=30 kHz. For </w:t>
            </w:r>
            <w:r w:rsidRPr="00BD07C8">
              <w:rPr>
                <w:rFonts w:ascii="Arial" w:hAnsi="Arial"/>
                <w:i/>
                <w:sz w:val="18"/>
              </w:rPr>
              <w:t>sl-absoluteFrequencySSB</w:t>
            </w:r>
            <w:r w:rsidRPr="00BD07C8">
              <w:rPr>
                <w:rFonts w:ascii="Arial" w:hAnsi="Arial"/>
                <w:sz w:val="18"/>
              </w:rPr>
              <w:t>, same value as for S-SSB Low in clause 4.3.1.8.1.3 for bandwidth=10 MHz and SCS=30 kHz is used.</w:t>
            </w:r>
          </w:p>
        </w:tc>
      </w:tr>
    </w:tbl>
    <w:p w14:paraId="7B745DEB" w14:textId="77777777" w:rsidR="00F454EE" w:rsidRPr="00F454EE" w:rsidRDefault="00F454EE" w:rsidP="00F454EE">
      <w:pPr>
        <w:overflowPunct/>
        <w:autoSpaceDE/>
        <w:autoSpaceDN/>
        <w:adjustRightInd/>
        <w:textAlignment w:val="auto"/>
        <w:rPr>
          <w:rFonts w:eastAsia="SimSun"/>
          <w:lang w:eastAsia="en-US"/>
        </w:rPr>
      </w:pPr>
    </w:p>
    <w:p w14:paraId="3A440824" w14:textId="77777777" w:rsidR="00F454EE" w:rsidRPr="00F454EE" w:rsidRDefault="00F454EE" w:rsidP="00F454EE">
      <w:pPr>
        <w:pStyle w:val="TH"/>
        <w:rPr>
          <w:rFonts w:eastAsia="SimSun"/>
          <w:lang w:eastAsia="en-US"/>
        </w:rPr>
      </w:pPr>
      <w:r w:rsidRPr="00F454EE">
        <w:rPr>
          <w:rFonts w:eastAsia="SimSun"/>
          <w:lang w:eastAsia="en-US"/>
        </w:rPr>
        <w:lastRenderedPageBreak/>
        <w:t>Table 6.2.3.7-2: V2X Intra-band concurrent operation, SCS 30 kHz (NR CC)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57"/>
        <w:gridCol w:w="790"/>
        <w:gridCol w:w="516"/>
        <w:gridCol w:w="549"/>
        <w:gridCol w:w="480"/>
        <w:gridCol w:w="480"/>
        <w:gridCol w:w="478"/>
        <w:gridCol w:w="763"/>
        <w:gridCol w:w="670"/>
        <w:gridCol w:w="574"/>
        <w:gridCol w:w="383"/>
        <w:gridCol w:w="745"/>
        <w:gridCol w:w="358"/>
        <w:gridCol w:w="711"/>
        <w:gridCol w:w="510"/>
        <w:gridCol w:w="709"/>
      </w:tblGrid>
      <w:tr w:rsidR="00F454EE" w:rsidRPr="00F454EE" w14:paraId="1F907A04" w14:textId="77777777" w:rsidTr="00E9080A">
        <w:tc>
          <w:tcPr>
            <w:tcW w:w="289" w:type="pct"/>
            <w:tcBorders>
              <w:top w:val="single" w:sz="4" w:space="0" w:color="auto"/>
              <w:bottom w:val="single" w:sz="4" w:space="0" w:color="auto"/>
            </w:tcBorders>
          </w:tcPr>
          <w:p w14:paraId="5EF92C0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zh-CN"/>
              </w:rPr>
            </w:pPr>
            <w:r w:rsidRPr="00F454EE">
              <w:rPr>
                <w:rFonts w:ascii="Arial" w:eastAsia="SimSun" w:hAnsi="Arial"/>
                <w:b/>
                <w:sz w:val="18"/>
                <w:lang w:eastAsia="zh-CN"/>
              </w:rPr>
              <w:t>V2X Intra-band concurrent operation</w:t>
            </w:r>
          </w:p>
        </w:tc>
        <w:tc>
          <w:tcPr>
            <w:tcW w:w="186" w:type="pct"/>
            <w:tcBorders>
              <w:top w:val="single" w:sz="4" w:space="0" w:color="auto"/>
              <w:bottom w:val="single" w:sz="4" w:space="0" w:color="auto"/>
            </w:tcBorders>
          </w:tcPr>
          <w:p w14:paraId="181A4E4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CBW [MHz]</w:t>
            </w:r>
          </w:p>
        </w:tc>
        <w:tc>
          <w:tcPr>
            <w:tcW w:w="410" w:type="pct"/>
            <w:tcBorders>
              <w:bottom w:val="single" w:sz="4" w:space="0" w:color="auto"/>
            </w:tcBorders>
          </w:tcPr>
          <w:p w14:paraId="4438BAF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carrierBandwidth</w:t>
            </w:r>
          </w:p>
          <w:p w14:paraId="4F68E3FA"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tc>
        <w:tc>
          <w:tcPr>
            <w:tcW w:w="553" w:type="pct"/>
            <w:gridSpan w:val="2"/>
            <w:tcBorders>
              <w:bottom w:val="single" w:sz="4" w:space="0" w:color="auto"/>
            </w:tcBorders>
          </w:tcPr>
          <w:p w14:paraId="05FED6A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Range</w:t>
            </w:r>
          </w:p>
        </w:tc>
        <w:tc>
          <w:tcPr>
            <w:tcW w:w="249" w:type="pct"/>
            <w:tcBorders>
              <w:bottom w:val="single" w:sz="4" w:space="0" w:color="auto"/>
            </w:tcBorders>
          </w:tcPr>
          <w:p w14:paraId="1C7D563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0F60CF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[MHz]</w:t>
            </w:r>
          </w:p>
        </w:tc>
        <w:tc>
          <w:tcPr>
            <w:tcW w:w="249" w:type="pct"/>
            <w:tcBorders>
              <w:bottom w:val="single" w:sz="4" w:space="0" w:color="auto"/>
            </w:tcBorders>
          </w:tcPr>
          <w:p w14:paraId="100CD27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56F29078"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248" w:type="pct"/>
            <w:tcBorders>
              <w:bottom w:val="single" w:sz="4" w:space="0" w:color="auto"/>
            </w:tcBorders>
          </w:tcPr>
          <w:p w14:paraId="329D2DC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point A</w:t>
            </w:r>
            <w:r w:rsidRPr="00F454EE">
              <w:rPr>
                <w:rFonts w:ascii="Arial" w:eastAsia="SimSun" w:hAnsi="Arial"/>
                <w:b/>
                <w:sz w:val="18"/>
                <w:lang w:eastAsia="en-US"/>
              </w:rPr>
              <w:br/>
              <w:t>[MHz]</w:t>
            </w:r>
          </w:p>
        </w:tc>
        <w:tc>
          <w:tcPr>
            <w:tcW w:w="396" w:type="pct"/>
            <w:tcBorders>
              <w:bottom w:val="single" w:sz="4" w:space="0" w:color="auto"/>
            </w:tcBorders>
          </w:tcPr>
          <w:p w14:paraId="52F0F6A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absoluteFrequencyPointA</w:t>
            </w:r>
            <w:r w:rsidRPr="00F454EE">
              <w:rPr>
                <w:rFonts w:ascii="Arial" w:eastAsia="SimSun" w:hAnsi="Arial"/>
                <w:b/>
                <w:sz w:val="18"/>
                <w:lang w:eastAsia="en-US"/>
              </w:rPr>
              <w:br/>
              <w:t>[ARFCN]</w:t>
            </w:r>
          </w:p>
        </w:tc>
        <w:tc>
          <w:tcPr>
            <w:tcW w:w="348" w:type="pct"/>
            <w:tcBorders>
              <w:bottom w:val="single" w:sz="4" w:space="0" w:color="auto"/>
            </w:tcBorders>
          </w:tcPr>
          <w:p w14:paraId="0132CDE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offsetToCarrier [Carrier PRBs]</w:t>
            </w:r>
          </w:p>
        </w:tc>
        <w:tc>
          <w:tcPr>
            <w:tcW w:w="298" w:type="pct"/>
            <w:tcBorders>
              <w:bottom w:val="single" w:sz="4" w:space="0" w:color="auto"/>
            </w:tcBorders>
          </w:tcPr>
          <w:p w14:paraId="151175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SS block SCS</w:t>
            </w:r>
          </w:p>
          <w:p w14:paraId="59CCE9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[kHz]</w:t>
            </w:r>
          </w:p>
        </w:tc>
        <w:tc>
          <w:tcPr>
            <w:tcW w:w="199" w:type="pct"/>
            <w:tcBorders>
              <w:bottom w:val="single" w:sz="4" w:space="0" w:color="auto"/>
            </w:tcBorders>
          </w:tcPr>
          <w:p w14:paraId="251E2EE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GSCN</w:t>
            </w:r>
          </w:p>
        </w:tc>
        <w:tc>
          <w:tcPr>
            <w:tcW w:w="387" w:type="pct"/>
            <w:tcBorders>
              <w:bottom w:val="single" w:sz="4" w:space="0" w:color="auto"/>
            </w:tcBorders>
          </w:tcPr>
          <w:p w14:paraId="11F96D6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absoluteFrequencySSB</w:t>
            </w:r>
          </w:p>
          <w:p w14:paraId="28E7692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186" w:type="pct"/>
            <w:tcBorders>
              <w:bottom w:val="single" w:sz="4" w:space="0" w:color="auto"/>
            </w:tcBorders>
          </w:tcPr>
          <w:p w14:paraId="50B8E6D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object w:dxaOrig="420" w:dyaOrig="300" w14:anchorId="5DF42D22">
                <v:shape id="_x0000_i1088" type="#_x0000_t75" style="width:24pt;height:19.5pt" o:ole="">
                  <v:imagedata r:id="rId15" o:title=""/>
                </v:shape>
                <o:OLEObject Type="Embed" ProgID="Equation.3" ShapeID="_x0000_i1088" DrawAspect="Content" ObjectID="_1821459744" r:id="rId86"/>
              </w:object>
            </w:r>
          </w:p>
        </w:tc>
        <w:tc>
          <w:tcPr>
            <w:tcW w:w="369" w:type="pct"/>
            <w:tcBorders>
              <w:bottom w:val="single" w:sz="4" w:space="0" w:color="auto"/>
            </w:tcBorders>
          </w:tcPr>
          <w:p w14:paraId="607D77E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 Carrier CORESET#0</w:t>
            </w:r>
          </w:p>
          <w:p w14:paraId="486D23DE"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1E05E4C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2</w:t>
            </w:r>
          </w:p>
        </w:tc>
        <w:tc>
          <w:tcPr>
            <w:tcW w:w="265" w:type="pct"/>
            <w:tcBorders>
              <w:bottom w:val="single" w:sz="4" w:space="0" w:color="auto"/>
            </w:tcBorders>
          </w:tcPr>
          <w:p w14:paraId="632653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CORESET#0 Index (Offset</w:t>
            </w:r>
          </w:p>
          <w:p w14:paraId="5065D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6DEAF86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c>
          <w:tcPr>
            <w:tcW w:w="368" w:type="pct"/>
            <w:tcBorders>
              <w:bottom w:val="single" w:sz="4" w:space="0" w:color="auto"/>
            </w:tcBorders>
          </w:tcPr>
          <w:p w14:paraId="6A48840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offsetToPointA</w:t>
            </w:r>
            <w:r w:rsidRPr="00F454EE">
              <w:rPr>
                <w:rFonts w:ascii="Arial" w:eastAsia="SimSun" w:hAnsi="Arial"/>
                <w:b/>
                <w:sz w:val="18"/>
                <w:lang w:eastAsia="en-US"/>
              </w:rPr>
              <w:br/>
              <w:t>(SIB1)</w:t>
            </w:r>
          </w:p>
          <w:p w14:paraId="7AFDB6B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p w14:paraId="725770D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r>
      <w:tr w:rsidR="00F454EE" w:rsidRPr="00F454EE" w14:paraId="57F60E3B" w14:textId="77777777" w:rsidTr="00E9080A">
        <w:tc>
          <w:tcPr>
            <w:tcW w:w="289" w:type="pct"/>
            <w:tcBorders>
              <w:top w:val="single" w:sz="4" w:space="0" w:color="auto"/>
              <w:left w:val="single" w:sz="4" w:space="0" w:color="auto"/>
              <w:bottom w:val="single" w:sz="4" w:space="0" w:color="auto"/>
              <w:right w:val="single" w:sz="4" w:space="0" w:color="auto"/>
            </w:tcBorders>
          </w:tcPr>
          <w:p w14:paraId="04A5AED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zh-CN"/>
              </w:rPr>
            </w:pPr>
            <w:r w:rsidRPr="00F454EE">
              <w:rPr>
                <w:rFonts w:ascii="Arial" w:eastAsia="SimSun" w:hAnsi="Arial"/>
                <w:sz w:val="18"/>
                <w:lang w:eastAsia="zh-CN"/>
              </w:rPr>
              <w:t>V2X_n</w:t>
            </w:r>
            <w:r w:rsidRPr="00F454EE">
              <w:rPr>
                <w:rFonts w:ascii="Arial" w:eastAsia="SimSun" w:hAnsi="Arial" w:hint="eastAsia"/>
                <w:sz w:val="18"/>
                <w:lang w:eastAsia="zh-CN"/>
              </w:rPr>
              <w:t>7</w:t>
            </w:r>
            <w:r w:rsidRPr="00F454EE">
              <w:rPr>
                <w:rFonts w:ascii="Arial" w:eastAsia="SimSun" w:hAnsi="Arial"/>
                <w:sz w:val="18"/>
                <w:lang w:eastAsia="zh-CN"/>
              </w:rPr>
              <w:t>9B</w:t>
            </w:r>
          </w:p>
        </w:tc>
        <w:tc>
          <w:tcPr>
            <w:tcW w:w="186" w:type="pct"/>
            <w:tcBorders>
              <w:top w:val="single" w:sz="4" w:space="0" w:color="auto"/>
              <w:left w:val="single" w:sz="4" w:space="0" w:color="auto"/>
              <w:bottom w:val="single" w:sz="4" w:space="0" w:color="auto"/>
              <w:right w:val="single" w:sz="4" w:space="0" w:color="auto"/>
            </w:tcBorders>
          </w:tcPr>
          <w:p w14:paraId="63304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40</w:t>
            </w:r>
          </w:p>
        </w:tc>
        <w:tc>
          <w:tcPr>
            <w:tcW w:w="410" w:type="pct"/>
            <w:tcBorders>
              <w:top w:val="single" w:sz="4" w:space="0" w:color="auto"/>
              <w:left w:val="single" w:sz="4" w:space="0" w:color="auto"/>
              <w:bottom w:val="single" w:sz="4" w:space="0" w:color="auto"/>
              <w:right w:val="single" w:sz="4" w:space="0" w:color="auto"/>
            </w:tcBorders>
          </w:tcPr>
          <w:p w14:paraId="4E15BC9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106</w:t>
            </w:r>
          </w:p>
        </w:tc>
        <w:tc>
          <w:tcPr>
            <w:tcW w:w="268" w:type="pct"/>
            <w:tcBorders>
              <w:top w:val="single" w:sz="4" w:space="0" w:color="auto"/>
              <w:left w:val="single" w:sz="4" w:space="0" w:color="auto"/>
              <w:bottom w:val="single" w:sz="4" w:space="0" w:color="auto"/>
              <w:right w:val="single" w:sz="4" w:space="0" w:color="auto"/>
            </w:tcBorders>
          </w:tcPr>
          <w:p w14:paraId="32EFB13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Downlink&amp;</w:t>
            </w:r>
            <w:r w:rsidRPr="00F454EE">
              <w:rPr>
                <w:rFonts w:ascii="Arial" w:eastAsia="SimSun" w:hAnsi="Arial" w:hint="eastAsia"/>
                <w:sz w:val="18"/>
                <w:lang w:eastAsia="zh-CN"/>
              </w:rPr>
              <w:t>Up</w:t>
            </w:r>
            <w:r w:rsidRPr="00F454EE">
              <w:rPr>
                <w:rFonts w:ascii="Arial" w:eastAsia="SimSun" w:hAnsi="Arial"/>
                <w:sz w:val="18"/>
                <w:lang w:eastAsia="en-US"/>
              </w:rPr>
              <w:t>link</w:t>
            </w:r>
          </w:p>
        </w:tc>
        <w:tc>
          <w:tcPr>
            <w:tcW w:w="285" w:type="pct"/>
            <w:tcBorders>
              <w:left w:val="single" w:sz="4" w:space="0" w:color="auto"/>
              <w:bottom w:val="single" w:sz="4" w:space="0" w:color="auto"/>
            </w:tcBorders>
          </w:tcPr>
          <w:p w14:paraId="306F2B3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Low, high</w:t>
            </w:r>
          </w:p>
        </w:tc>
        <w:tc>
          <w:tcPr>
            <w:tcW w:w="3562" w:type="pct"/>
            <w:gridSpan w:val="12"/>
            <w:tcBorders>
              <w:bottom w:val="single" w:sz="4" w:space="0" w:color="auto"/>
              <w:right w:val="single" w:sz="4" w:space="0" w:color="auto"/>
            </w:tcBorders>
          </w:tcPr>
          <w:p w14:paraId="33DA478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Same values as in Table 4.3.1.8.2.2.1.1-3 for CBW 40MHz and SCS=30kHz.</w:t>
            </w:r>
          </w:p>
        </w:tc>
      </w:tr>
    </w:tbl>
    <w:p w14:paraId="158CDCA1" w14:textId="77777777" w:rsidR="00F454EE" w:rsidRPr="00F454EE" w:rsidRDefault="00F454EE" w:rsidP="00F454EE">
      <w:pPr>
        <w:overflowPunct/>
        <w:autoSpaceDE/>
        <w:autoSpaceDN/>
        <w:adjustRightInd/>
        <w:textAlignment w:val="auto"/>
        <w:rPr>
          <w:rFonts w:eastAsia="SimSun"/>
          <w:lang w:eastAsia="en-US"/>
        </w:rPr>
      </w:pPr>
    </w:p>
    <w:p w14:paraId="57F8D53E" w14:textId="77777777" w:rsidR="00F454EE" w:rsidRPr="00F454EE" w:rsidRDefault="00F454EE" w:rsidP="00F454EE">
      <w:pPr>
        <w:pStyle w:val="TH"/>
        <w:rPr>
          <w:rFonts w:eastAsia="SimSun"/>
          <w:lang w:eastAsia="en-US"/>
        </w:rPr>
      </w:pPr>
      <w:r w:rsidRPr="00F454EE">
        <w:rPr>
          <w:rFonts w:eastAsia="SimSun"/>
          <w:lang w:eastAsia="en-US"/>
        </w:rPr>
        <w:t>Table 6.2.3.7-3: V2X Intra-band concurrent operation, SCS 30 kHz (SL CC)</w:t>
      </w:r>
    </w:p>
    <w:tbl>
      <w:tblPr>
        <w:tblStyle w:val="TableGrid"/>
        <w:tblW w:w="0" w:type="auto"/>
        <w:tblInd w:w="0" w:type="dxa"/>
        <w:tblLayout w:type="fixed"/>
        <w:tblLook w:val="04A0" w:firstRow="1" w:lastRow="0" w:firstColumn="1" w:lastColumn="0" w:noHBand="0" w:noVBand="1"/>
      </w:tblPr>
      <w:tblGrid>
        <w:gridCol w:w="1271"/>
        <w:gridCol w:w="709"/>
        <w:gridCol w:w="1276"/>
        <w:gridCol w:w="850"/>
        <w:gridCol w:w="907"/>
        <w:gridCol w:w="1078"/>
        <w:gridCol w:w="708"/>
        <w:gridCol w:w="1701"/>
        <w:gridCol w:w="1560"/>
        <w:gridCol w:w="1701"/>
        <w:gridCol w:w="2517"/>
      </w:tblGrid>
      <w:tr w:rsidR="00F454EE" w:rsidRPr="00F454EE" w14:paraId="1EDD8E0D" w14:textId="77777777" w:rsidTr="00E9080A">
        <w:tc>
          <w:tcPr>
            <w:tcW w:w="1271" w:type="dxa"/>
          </w:tcPr>
          <w:p w14:paraId="001993AE"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b/>
                <w:sz w:val="18"/>
                <w:lang w:val="en-GB" w:eastAsia="en-US"/>
              </w:rPr>
            </w:pPr>
            <w:r w:rsidRPr="007212C9">
              <w:rPr>
                <w:rFonts w:ascii="Arial" w:eastAsia="Calibri" w:hAnsi="Arial"/>
                <w:b/>
                <w:sz w:val="18"/>
                <w:lang w:val="en-GB" w:eastAsia="en-US"/>
              </w:rPr>
              <w:t>V2X Intra-band concurrent operation</w:t>
            </w:r>
          </w:p>
        </w:tc>
        <w:tc>
          <w:tcPr>
            <w:tcW w:w="709" w:type="dxa"/>
          </w:tcPr>
          <w:p w14:paraId="704319C1"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CBW</w:t>
            </w:r>
          </w:p>
          <w:p w14:paraId="593FED0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276" w:type="dxa"/>
          </w:tcPr>
          <w:p w14:paraId="047462F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carrierBandwidth</w:t>
            </w:r>
          </w:p>
          <w:p w14:paraId="0004324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[PRBs]</w:t>
            </w:r>
          </w:p>
        </w:tc>
        <w:tc>
          <w:tcPr>
            <w:tcW w:w="850" w:type="dxa"/>
          </w:tcPr>
          <w:p w14:paraId="3C0ABF1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Range</w:t>
            </w:r>
          </w:p>
        </w:tc>
        <w:tc>
          <w:tcPr>
            <w:tcW w:w="907" w:type="dxa"/>
          </w:tcPr>
          <w:p w14:paraId="0352A12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13FCAF1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078" w:type="dxa"/>
          </w:tcPr>
          <w:p w14:paraId="5FD66E29"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404CF31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708" w:type="dxa"/>
          </w:tcPr>
          <w:p w14:paraId="631664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point A</w:t>
            </w:r>
            <w:r w:rsidRPr="00F454EE">
              <w:rPr>
                <w:rFonts w:ascii="Arial" w:eastAsia="Calibri" w:hAnsi="Arial"/>
                <w:b/>
                <w:sz w:val="18"/>
                <w:lang w:eastAsia="en-US"/>
              </w:rPr>
              <w:br/>
              <w:t>[MHz]</w:t>
            </w:r>
          </w:p>
        </w:tc>
        <w:tc>
          <w:tcPr>
            <w:tcW w:w="1701" w:type="dxa"/>
          </w:tcPr>
          <w:p w14:paraId="6D2666E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sl-absoluteFrequencyPointA</w:t>
            </w:r>
            <w:r w:rsidRPr="00F454EE">
              <w:rPr>
                <w:rFonts w:ascii="Arial" w:eastAsia="Calibri" w:hAnsi="Arial"/>
                <w:b/>
                <w:sz w:val="18"/>
                <w:lang w:eastAsia="en-US"/>
              </w:rPr>
              <w:br/>
              <w:t>[ARFCN]</w:t>
            </w:r>
          </w:p>
        </w:tc>
        <w:tc>
          <w:tcPr>
            <w:tcW w:w="1560" w:type="dxa"/>
          </w:tcPr>
          <w:p w14:paraId="7545FEC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offsetToCarrier [Carrier PRBs]</w:t>
            </w:r>
          </w:p>
        </w:tc>
        <w:tc>
          <w:tcPr>
            <w:tcW w:w="1701" w:type="dxa"/>
          </w:tcPr>
          <w:p w14:paraId="194D3E38"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 xml:space="preserve">frequencyInfoSL </w:t>
            </w:r>
          </w:p>
          <w:p w14:paraId="435896E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2517" w:type="dxa"/>
          </w:tcPr>
          <w:p w14:paraId="38A2DED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sl-absoluteFrequencySSB</w:t>
            </w:r>
          </w:p>
          <w:p w14:paraId="5B4C72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r>
      <w:tr w:rsidR="00F454EE" w:rsidRPr="00F454EE" w14:paraId="32A0987A" w14:textId="77777777" w:rsidTr="00E9080A">
        <w:tc>
          <w:tcPr>
            <w:tcW w:w="1271" w:type="dxa"/>
          </w:tcPr>
          <w:p w14:paraId="349F3F32"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V2X_n</w:t>
            </w:r>
            <w:r w:rsidRPr="00F454EE">
              <w:rPr>
                <w:rFonts w:ascii="Arial" w:eastAsia="Calibri" w:hAnsi="Arial" w:hint="eastAsia"/>
                <w:sz w:val="18"/>
                <w:lang w:eastAsia="x-none"/>
              </w:rPr>
              <w:t>7</w:t>
            </w:r>
            <w:r w:rsidRPr="00F454EE">
              <w:rPr>
                <w:rFonts w:ascii="Arial" w:eastAsia="Calibri" w:hAnsi="Arial"/>
                <w:sz w:val="18"/>
                <w:lang w:eastAsia="x-none"/>
              </w:rPr>
              <w:t>9B</w:t>
            </w:r>
          </w:p>
        </w:tc>
        <w:tc>
          <w:tcPr>
            <w:tcW w:w="709" w:type="dxa"/>
          </w:tcPr>
          <w:p w14:paraId="5C483D0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10</w:t>
            </w:r>
          </w:p>
        </w:tc>
        <w:tc>
          <w:tcPr>
            <w:tcW w:w="1276" w:type="dxa"/>
          </w:tcPr>
          <w:p w14:paraId="5A5A038B"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52</w:t>
            </w:r>
          </w:p>
        </w:tc>
        <w:tc>
          <w:tcPr>
            <w:tcW w:w="850" w:type="dxa"/>
          </w:tcPr>
          <w:p w14:paraId="4A46C8B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Low</w:t>
            </w:r>
          </w:p>
        </w:tc>
        <w:tc>
          <w:tcPr>
            <w:tcW w:w="10172" w:type="dxa"/>
            <w:gridSpan w:val="7"/>
          </w:tcPr>
          <w:p w14:paraId="188EA019"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sz w:val="18"/>
                <w:lang w:val="en-GB" w:eastAsia="x-none"/>
              </w:rPr>
            </w:pPr>
            <w:r w:rsidRPr="007212C9">
              <w:rPr>
                <w:rFonts w:ascii="Arial" w:eastAsia="Calibri" w:hAnsi="Arial"/>
                <w:sz w:val="18"/>
                <w:lang w:val="en-GB" w:eastAsia="x-none"/>
              </w:rPr>
              <w:t xml:space="preserve">Same values as in Table 4.3.1.8.2.2.1.1-4 for CBW 10MHz and SCS=30kHz. </w:t>
            </w:r>
            <w:r w:rsidRPr="007212C9">
              <w:rPr>
                <w:rFonts w:ascii="Arial" w:eastAsia="Calibri" w:hAnsi="Arial"/>
                <w:sz w:val="18"/>
                <w:lang w:val="en-GB" w:eastAsia="en-US"/>
              </w:rPr>
              <w:t xml:space="preserve">For </w:t>
            </w:r>
            <w:r w:rsidRPr="007212C9">
              <w:rPr>
                <w:rFonts w:ascii="Arial" w:eastAsia="Calibri" w:hAnsi="Arial"/>
                <w:i/>
                <w:sz w:val="18"/>
                <w:lang w:val="en-GB" w:eastAsia="en-US"/>
              </w:rPr>
              <w:t>sl-absoluteFrequencySSB</w:t>
            </w:r>
            <w:r w:rsidRPr="007212C9">
              <w:rPr>
                <w:rFonts w:ascii="Arial" w:eastAsia="Calibri" w:hAnsi="Arial"/>
                <w:sz w:val="18"/>
                <w:lang w:val="en-GB" w:eastAsia="en-US"/>
              </w:rPr>
              <w:t xml:space="preserve">, same value as for S-SSB Low in </w:t>
            </w:r>
            <w:r w:rsidRPr="007212C9">
              <w:rPr>
                <w:rFonts w:ascii="Arial" w:eastAsia="Calibri" w:hAnsi="Arial"/>
                <w:sz w:val="18"/>
                <w:lang w:val="en-GB" w:eastAsia="x-none"/>
              </w:rPr>
              <w:t>Table 4.3.1.8.2.2.1.1-4</w:t>
            </w:r>
            <w:r w:rsidRPr="007212C9">
              <w:rPr>
                <w:rFonts w:ascii="Arial" w:eastAsia="Calibri" w:hAnsi="Arial"/>
                <w:sz w:val="18"/>
                <w:lang w:val="en-GB" w:eastAsia="en-US"/>
              </w:rPr>
              <w:t xml:space="preserve"> for </w:t>
            </w:r>
            <w:r w:rsidRPr="007212C9">
              <w:rPr>
                <w:rFonts w:ascii="Arial" w:eastAsia="Calibri" w:hAnsi="Arial"/>
                <w:sz w:val="18"/>
                <w:lang w:val="en-GB" w:eastAsia="x-none"/>
              </w:rPr>
              <w:t>CBW 10MHz and SCS=30kH</w:t>
            </w:r>
            <w:r w:rsidRPr="007212C9">
              <w:rPr>
                <w:rFonts w:ascii="Arial" w:eastAsia="Calibri" w:hAnsi="Arial"/>
                <w:sz w:val="18"/>
                <w:lang w:val="en-GB" w:eastAsia="en-US"/>
              </w:rPr>
              <w:t xml:space="preserve">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t>-</w:t>
      </w:r>
      <w:r w:rsidRPr="00630F7A">
        <w:rPr>
          <w:lang w:eastAsia="en-US"/>
        </w:rPr>
        <w:tab/>
        <w:t>for band with up to three test frequencies: Low Range (NRf1), Mid Range (NRf2) and High Range (NRf3);</w:t>
      </w:r>
    </w:p>
    <w:p w14:paraId="4016C60D" w14:textId="62DC4740" w:rsidR="00054493" w:rsidRPr="00630F7A" w:rsidRDefault="00A57994" w:rsidP="00132FFE">
      <w:pPr>
        <w:overflowPunct/>
        <w:autoSpaceDE/>
        <w:autoSpaceDN/>
        <w:adjustRightInd/>
        <w:textAlignment w:val="auto"/>
        <w:rPr>
          <w:lang w:eastAsia="en-US"/>
        </w:rPr>
      </w:pPr>
      <w:r w:rsidRPr="00630F7A">
        <w:t xml:space="preserve">The test frequencies, subcarrier spacing, default channel bandwidth and S-SSBparameters for signalling </w:t>
      </w:r>
      <w:r>
        <w:t>are</w:t>
      </w:r>
      <w:r w:rsidRPr="00630F7A">
        <w:t xml:space="preserve"> specified in Table 6.2.3.8-1 for NR NTN operations</w:t>
      </w:r>
      <w:r>
        <w:t xml:space="preserve"> with default Tx-Rx frequency separation and Table 6.2.3.8-2 for flexible Tx-Rx frequency separation. Unless otherwise specified in a test case, the default Tx-Rx frequency separation as per Table 6.2.3.8-1 is applied</w:t>
      </w:r>
      <w:r w:rsidR="00132FFE" w:rsidRPr="00630F7A">
        <w:rPr>
          <w:lang w:eastAsia="en-US"/>
        </w:rPr>
        <w:t>.</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5" w:name="_CRTable6_2_3_81"/>
      <w:r w:rsidRPr="00630F7A">
        <w:rPr>
          <w:lang w:eastAsia="en-US"/>
        </w:rPr>
        <w:lastRenderedPageBreak/>
        <w:t xml:space="preserve">Table </w:t>
      </w:r>
      <w:bookmarkEnd w:id="465"/>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89" type="#_x0000_t75" style="width:24.75pt;height:12pt" o:ole="">
                  <v:imagedata r:id="rId15" o:title=""/>
                </v:shape>
                <o:OLEObject Type="Embed" ProgID="Equation.3" ShapeID="_x0000_i1089" DrawAspect="Content" ObjectID="_1821459745" r:id="rId87"/>
              </w:object>
            </w:r>
          </w:p>
        </w:tc>
        <w:tc>
          <w:tcPr>
            <w:tcW w:w="851" w:type="dxa"/>
            <w:tcBorders>
              <w:bottom w:val="single" w:sz="4" w:space="0" w:color="auto"/>
            </w:tcBorders>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Default="00054493" w:rsidP="000C74B4">
      <w:pPr>
        <w:rPr>
          <w:rFonts w:eastAsiaTheme="minorEastAsia"/>
        </w:rPr>
      </w:pPr>
    </w:p>
    <w:p w14:paraId="2DB355C4" w14:textId="77777777" w:rsidR="00A57994" w:rsidRPr="00630F7A" w:rsidRDefault="00A57994" w:rsidP="00A57994">
      <w:pPr>
        <w:pStyle w:val="TH"/>
      </w:pPr>
      <w:r w:rsidRPr="00630F7A">
        <w:t>Table 6.2.3.8-</w:t>
      </w:r>
      <w:r>
        <w:t>2</w:t>
      </w:r>
      <w:r w:rsidRPr="00630F7A">
        <w:t xml:space="preserve">: Test frequencies for </w:t>
      </w:r>
      <w:r w:rsidRPr="00630F7A">
        <w:rPr>
          <w:rFonts w:eastAsia="SimSun"/>
        </w:rPr>
        <w:t>NR NTN operating band</w:t>
      </w:r>
      <w:r w:rsidRPr="00630F7A">
        <w:t xml:space="preserve"> </w:t>
      </w:r>
      <w:r>
        <w:t xml:space="preserve">with flexible Tx-Rx separation </w:t>
      </w:r>
      <w:r w:rsidRPr="00630F7A">
        <w:t>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A57994" w:rsidRPr="00630F7A" w14:paraId="77507A8A" w14:textId="77777777" w:rsidTr="00071EAD">
        <w:tc>
          <w:tcPr>
            <w:tcW w:w="675" w:type="dxa"/>
            <w:tcBorders>
              <w:top w:val="single" w:sz="4" w:space="0" w:color="auto"/>
              <w:bottom w:val="single" w:sz="4" w:space="0" w:color="auto"/>
            </w:tcBorders>
          </w:tcPr>
          <w:p w14:paraId="53EDFD1E" w14:textId="77777777" w:rsidR="00A57994" w:rsidRPr="00630F7A" w:rsidRDefault="00A57994" w:rsidP="00A57994">
            <w:pPr>
              <w:pStyle w:val="TAH"/>
            </w:pPr>
            <w:r w:rsidRPr="00630F7A">
              <w:t xml:space="preserve">NR </w:t>
            </w:r>
          </w:p>
          <w:p w14:paraId="6C145B96" w14:textId="77777777" w:rsidR="00A57994" w:rsidRPr="00630F7A" w:rsidRDefault="00A57994" w:rsidP="00A57994">
            <w:pPr>
              <w:pStyle w:val="TAH"/>
            </w:pPr>
            <w:r w:rsidRPr="00630F7A">
              <w:t>Band</w:t>
            </w:r>
          </w:p>
        </w:tc>
        <w:tc>
          <w:tcPr>
            <w:tcW w:w="709" w:type="dxa"/>
            <w:tcBorders>
              <w:top w:val="single" w:sz="4" w:space="0" w:color="auto"/>
              <w:bottom w:val="single" w:sz="4" w:space="0" w:color="auto"/>
            </w:tcBorders>
          </w:tcPr>
          <w:p w14:paraId="640A74B6" w14:textId="77777777" w:rsidR="00A57994" w:rsidRPr="00630F7A" w:rsidRDefault="00A57994" w:rsidP="00A57994">
            <w:pPr>
              <w:pStyle w:val="TAH"/>
            </w:pPr>
            <w:r w:rsidRPr="00630F7A">
              <w:t>SCS</w:t>
            </w:r>
          </w:p>
          <w:p w14:paraId="002C67A0" w14:textId="77777777" w:rsidR="00A57994" w:rsidRPr="00630F7A" w:rsidRDefault="00A57994" w:rsidP="00A57994">
            <w:pPr>
              <w:pStyle w:val="TAH"/>
            </w:pPr>
            <w:r w:rsidRPr="00630F7A">
              <w:t>[kHz]</w:t>
            </w:r>
          </w:p>
        </w:tc>
        <w:tc>
          <w:tcPr>
            <w:tcW w:w="709" w:type="dxa"/>
            <w:tcBorders>
              <w:top w:val="single" w:sz="4" w:space="0" w:color="auto"/>
              <w:bottom w:val="single" w:sz="4" w:space="0" w:color="auto"/>
            </w:tcBorders>
          </w:tcPr>
          <w:p w14:paraId="4290221E" w14:textId="77777777" w:rsidR="00A57994" w:rsidRPr="00630F7A" w:rsidRDefault="00A57994" w:rsidP="00A57994">
            <w:pPr>
              <w:pStyle w:val="TAH"/>
            </w:pPr>
            <w:r w:rsidRPr="00630F7A">
              <w:t>CBW [MHz]</w:t>
            </w:r>
          </w:p>
        </w:tc>
        <w:tc>
          <w:tcPr>
            <w:tcW w:w="709" w:type="dxa"/>
            <w:tcBorders>
              <w:bottom w:val="single" w:sz="4" w:space="0" w:color="auto"/>
            </w:tcBorders>
          </w:tcPr>
          <w:p w14:paraId="2E79AD32" w14:textId="77777777" w:rsidR="00A57994" w:rsidRPr="00630F7A" w:rsidRDefault="00A57994" w:rsidP="00A57994">
            <w:pPr>
              <w:pStyle w:val="TAH"/>
              <w:rPr>
                <w:i/>
              </w:rPr>
            </w:pPr>
            <w:r w:rsidRPr="00630F7A">
              <w:rPr>
                <w:i/>
              </w:rPr>
              <w:t>carrierBandwidth</w:t>
            </w:r>
          </w:p>
          <w:p w14:paraId="0CF6264B" w14:textId="77777777" w:rsidR="00A57994" w:rsidRPr="00630F7A" w:rsidRDefault="00A57994" w:rsidP="00A57994">
            <w:pPr>
              <w:pStyle w:val="TAH"/>
            </w:pPr>
            <w:r w:rsidRPr="00630F7A">
              <w:t>[PRBs]</w:t>
            </w:r>
          </w:p>
        </w:tc>
        <w:tc>
          <w:tcPr>
            <w:tcW w:w="1984" w:type="dxa"/>
            <w:gridSpan w:val="2"/>
            <w:tcBorders>
              <w:bottom w:val="single" w:sz="4" w:space="0" w:color="auto"/>
            </w:tcBorders>
          </w:tcPr>
          <w:p w14:paraId="5A27B787" w14:textId="77777777" w:rsidR="00A57994" w:rsidRPr="00630F7A" w:rsidRDefault="00A57994" w:rsidP="00A57994">
            <w:pPr>
              <w:pStyle w:val="TAH"/>
            </w:pPr>
            <w:r w:rsidRPr="00630F7A">
              <w:t>Range</w:t>
            </w:r>
          </w:p>
        </w:tc>
        <w:tc>
          <w:tcPr>
            <w:tcW w:w="851" w:type="dxa"/>
            <w:tcBorders>
              <w:bottom w:val="single" w:sz="4" w:space="0" w:color="auto"/>
            </w:tcBorders>
          </w:tcPr>
          <w:p w14:paraId="40B89D4B" w14:textId="77777777" w:rsidR="00A57994" w:rsidRPr="00630F7A" w:rsidRDefault="00A57994" w:rsidP="00A57994">
            <w:pPr>
              <w:pStyle w:val="TAH"/>
            </w:pPr>
            <w:r w:rsidRPr="00630F7A">
              <w:t>Carrier centre</w:t>
            </w:r>
          </w:p>
          <w:p w14:paraId="05772BA1" w14:textId="77777777" w:rsidR="00A57994" w:rsidRPr="00630F7A" w:rsidRDefault="00A57994" w:rsidP="00A57994">
            <w:pPr>
              <w:pStyle w:val="TAH"/>
            </w:pPr>
            <w:r w:rsidRPr="00630F7A">
              <w:t>[MHz]</w:t>
            </w:r>
          </w:p>
        </w:tc>
        <w:tc>
          <w:tcPr>
            <w:tcW w:w="992" w:type="dxa"/>
            <w:tcBorders>
              <w:bottom w:val="single" w:sz="4" w:space="0" w:color="auto"/>
            </w:tcBorders>
          </w:tcPr>
          <w:p w14:paraId="47D169BF" w14:textId="77777777" w:rsidR="00A57994" w:rsidRPr="00630F7A" w:rsidRDefault="00A57994" w:rsidP="00A57994">
            <w:pPr>
              <w:pStyle w:val="TAH"/>
            </w:pPr>
            <w:r w:rsidRPr="00630F7A">
              <w:t>Carrier centre</w:t>
            </w:r>
          </w:p>
          <w:p w14:paraId="47D2AF4F" w14:textId="77777777" w:rsidR="00A57994" w:rsidRPr="00630F7A" w:rsidRDefault="00A57994" w:rsidP="00A57994">
            <w:pPr>
              <w:pStyle w:val="TAH"/>
            </w:pPr>
            <w:r w:rsidRPr="00630F7A">
              <w:t>[ARFCN]</w:t>
            </w:r>
          </w:p>
        </w:tc>
        <w:tc>
          <w:tcPr>
            <w:tcW w:w="992" w:type="dxa"/>
            <w:tcBorders>
              <w:bottom w:val="single" w:sz="4" w:space="0" w:color="auto"/>
            </w:tcBorders>
          </w:tcPr>
          <w:p w14:paraId="789C4B41" w14:textId="77777777" w:rsidR="00A57994" w:rsidRPr="00630F7A" w:rsidRDefault="00A57994" w:rsidP="00A57994">
            <w:pPr>
              <w:pStyle w:val="TAH"/>
            </w:pPr>
            <w:r w:rsidRPr="00630F7A">
              <w:t>point A [MHz]</w:t>
            </w:r>
          </w:p>
        </w:tc>
        <w:tc>
          <w:tcPr>
            <w:tcW w:w="851" w:type="dxa"/>
            <w:tcBorders>
              <w:bottom w:val="single" w:sz="4" w:space="0" w:color="auto"/>
            </w:tcBorders>
          </w:tcPr>
          <w:p w14:paraId="1EFFE97D" w14:textId="77777777" w:rsidR="00A57994" w:rsidRPr="00630F7A" w:rsidRDefault="00A57994" w:rsidP="00A57994">
            <w:pPr>
              <w:pStyle w:val="TAH"/>
            </w:pPr>
            <w:r w:rsidRPr="00630F7A">
              <w:rPr>
                <w:i/>
              </w:rPr>
              <w:t>absoluteFrequencyPointA</w:t>
            </w:r>
            <w:r w:rsidRPr="00630F7A">
              <w:t>[ARFCN]</w:t>
            </w:r>
          </w:p>
        </w:tc>
        <w:tc>
          <w:tcPr>
            <w:tcW w:w="850" w:type="dxa"/>
            <w:tcBorders>
              <w:bottom w:val="single" w:sz="4" w:space="0" w:color="auto"/>
            </w:tcBorders>
          </w:tcPr>
          <w:p w14:paraId="5AAD110A" w14:textId="77777777" w:rsidR="00A57994" w:rsidRPr="00630F7A" w:rsidRDefault="00A57994" w:rsidP="00A57994">
            <w:pPr>
              <w:pStyle w:val="TAH"/>
            </w:pPr>
            <w:r w:rsidRPr="00630F7A">
              <w:rPr>
                <w:i/>
              </w:rPr>
              <w:t xml:space="preserve">offsetToCarrier </w:t>
            </w:r>
            <w:r w:rsidRPr="00630F7A">
              <w:t>[Carrier PRBs]</w:t>
            </w:r>
          </w:p>
        </w:tc>
        <w:tc>
          <w:tcPr>
            <w:tcW w:w="709" w:type="dxa"/>
            <w:tcBorders>
              <w:bottom w:val="single" w:sz="4" w:space="0" w:color="auto"/>
            </w:tcBorders>
          </w:tcPr>
          <w:p w14:paraId="3C73820D" w14:textId="77777777" w:rsidR="00A57994" w:rsidRPr="00630F7A" w:rsidRDefault="00A57994" w:rsidP="00A57994">
            <w:pPr>
              <w:pStyle w:val="TAH"/>
            </w:pPr>
            <w:r w:rsidRPr="00630F7A">
              <w:t>SS block SCS</w:t>
            </w:r>
          </w:p>
          <w:p w14:paraId="36510943" w14:textId="77777777" w:rsidR="00A57994" w:rsidRPr="00630F7A" w:rsidRDefault="00A57994" w:rsidP="00A57994">
            <w:pPr>
              <w:pStyle w:val="TAH"/>
            </w:pPr>
            <w:r w:rsidRPr="00630F7A">
              <w:t>[kHz]</w:t>
            </w:r>
          </w:p>
        </w:tc>
        <w:tc>
          <w:tcPr>
            <w:tcW w:w="850" w:type="dxa"/>
            <w:tcBorders>
              <w:bottom w:val="single" w:sz="4" w:space="0" w:color="auto"/>
            </w:tcBorders>
          </w:tcPr>
          <w:p w14:paraId="5DDD0F54" w14:textId="77777777" w:rsidR="00A57994" w:rsidRPr="00630F7A" w:rsidRDefault="00A57994" w:rsidP="00A57994">
            <w:pPr>
              <w:pStyle w:val="TAH"/>
            </w:pPr>
            <w:r w:rsidRPr="00630F7A">
              <w:t>GSCN</w:t>
            </w:r>
          </w:p>
        </w:tc>
        <w:tc>
          <w:tcPr>
            <w:tcW w:w="993" w:type="dxa"/>
            <w:tcBorders>
              <w:bottom w:val="single" w:sz="4" w:space="0" w:color="auto"/>
            </w:tcBorders>
          </w:tcPr>
          <w:p w14:paraId="04A1E801" w14:textId="77777777" w:rsidR="00A57994" w:rsidRPr="00630F7A" w:rsidRDefault="00A57994" w:rsidP="00A57994">
            <w:pPr>
              <w:pStyle w:val="TAH"/>
              <w:rPr>
                <w:i/>
              </w:rPr>
            </w:pPr>
            <w:r w:rsidRPr="00630F7A">
              <w:rPr>
                <w:i/>
              </w:rPr>
              <w:t>absoluteFrequencySSB</w:t>
            </w:r>
          </w:p>
          <w:p w14:paraId="524E23B6" w14:textId="77777777" w:rsidR="00A57994" w:rsidRPr="00630F7A" w:rsidRDefault="00A57994" w:rsidP="00A57994">
            <w:pPr>
              <w:pStyle w:val="TAH"/>
            </w:pPr>
            <w:r w:rsidRPr="00630F7A">
              <w:t>[ARFCN]</w:t>
            </w:r>
          </w:p>
        </w:tc>
        <w:tc>
          <w:tcPr>
            <w:tcW w:w="708" w:type="dxa"/>
            <w:tcBorders>
              <w:bottom w:val="single" w:sz="4" w:space="0" w:color="auto"/>
            </w:tcBorders>
          </w:tcPr>
          <w:p w14:paraId="1ABCE38C" w14:textId="77777777" w:rsidR="00A57994" w:rsidRPr="00630F7A" w:rsidRDefault="00A57994" w:rsidP="00A57994">
            <w:pPr>
              <w:pStyle w:val="TAH"/>
            </w:pPr>
            <w:r w:rsidRPr="00630F7A">
              <w:rPr>
                <w:noProof/>
                <w:position w:val="-10"/>
              </w:rPr>
              <w:object w:dxaOrig="420" w:dyaOrig="300" w14:anchorId="483B803C">
                <v:shape id="_x0000_i1090" type="#_x0000_t75" alt="" style="width:24.75pt;height:12pt;mso-width-percent:0;mso-height-percent:0;mso-width-percent:0;mso-height-percent:0" o:ole="">
                  <v:imagedata r:id="rId15" o:title=""/>
                </v:shape>
                <o:OLEObject Type="Embed" ProgID="Equation.3" ShapeID="_x0000_i1090" DrawAspect="Content" ObjectID="_1821459746" r:id="rId88"/>
              </w:object>
            </w:r>
          </w:p>
        </w:tc>
        <w:tc>
          <w:tcPr>
            <w:tcW w:w="851" w:type="dxa"/>
            <w:tcBorders>
              <w:bottom w:val="single" w:sz="4" w:space="0" w:color="auto"/>
            </w:tcBorders>
          </w:tcPr>
          <w:p w14:paraId="5B7230F3" w14:textId="77777777" w:rsidR="00A57994" w:rsidRPr="00630F7A" w:rsidRDefault="00A57994" w:rsidP="00A57994">
            <w:pPr>
              <w:pStyle w:val="TAH"/>
            </w:pPr>
            <w:r w:rsidRPr="00630F7A">
              <w:rPr>
                <w:i/>
              </w:rPr>
              <w:t>Offset Carrier CORESET#0</w:t>
            </w:r>
            <w:r w:rsidRPr="00630F7A">
              <w:t xml:space="preserve"> [RBs]</w:t>
            </w:r>
          </w:p>
        </w:tc>
        <w:tc>
          <w:tcPr>
            <w:tcW w:w="850" w:type="dxa"/>
            <w:tcBorders>
              <w:bottom w:val="single" w:sz="4" w:space="0" w:color="auto"/>
            </w:tcBorders>
          </w:tcPr>
          <w:p w14:paraId="46CCB1DE" w14:textId="77777777" w:rsidR="00A57994" w:rsidRPr="00630F7A" w:rsidRDefault="00A57994" w:rsidP="00A57994">
            <w:pPr>
              <w:pStyle w:val="TAH"/>
            </w:pPr>
            <w:r w:rsidRPr="00630F7A">
              <w:t>CORESET#0 Index (Offset</w:t>
            </w:r>
          </w:p>
          <w:p w14:paraId="35D07873" w14:textId="77777777" w:rsidR="00A57994" w:rsidRPr="00630F7A" w:rsidRDefault="00A57994" w:rsidP="00A57994">
            <w:pPr>
              <w:pStyle w:val="TAH"/>
            </w:pPr>
            <w:r w:rsidRPr="00630F7A">
              <w:t>[RBs])</w:t>
            </w:r>
          </w:p>
          <w:p w14:paraId="19A9B5B6" w14:textId="77777777" w:rsidR="00A57994" w:rsidRPr="00630F7A" w:rsidRDefault="00A57994" w:rsidP="00A57994">
            <w:pPr>
              <w:pStyle w:val="TAH"/>
            </w:pPr>
            <w:r w:rsidRPr="00630F7A">
              <w:t>Note 1</w:t>
            </w:r>
          </w:p>
        </w:tc>
        <w:tc>
          <w:tcPr>
            <w:tcW w:w="993" w:type="dxa"/>
            <w:tcBorders>
              <w:bottom w:val="single" w:sz="4" w:space="0" w:color="auto"/>
            </w:tcBorders>
          </w:tcPr>
          <w:p w14:paraId="1EACCA1B" w14:textId="77777777" w:rsidR="00A57994" w:rsidRPr="00630F7A" w:rsidRDefault="00A57994" w:rsidP="00A57994">
            <w:pPr>
              <w:pStyle w:val="TAH"/>
            </w:pPr>
            <w:r w:rsidRPr="00630F7A">
              <w:t>offsetToPointA</w:t>
            </w:r>
            <w:r w:rsidRPr="00630F7A">
              <w:br/>
              <w:t>(SIB1)</w:t>
            </w:r>
          </w:p>
          <w:p w14:paraId="65D2301E" w14:textId="77777777" w:rsidR="00A57994" w:rsidRPr="00630F7A" w:rsidRDefault="00A57994" w:rsidP="00A57994">
            <w:pPr>
              <w:pStyle w:val="TAH"/>
            </w:pPr>
            <w:r w:rsidRPr="00630F7A">
              <w:t>[PRBs]</w:t>
            </w:r>
          </w:p>
          <w:p w14:paraId="4B8CE596" w14:textId="77777777" w:rsidR="00A57994" w:rsidRPr="00630F7A" w:rsidRDefault="00A57994" w:rsidP="00A57994">
            <w:pPr>
              <w:pStyle w:val="TAH"/>
            </w:pPr>
            <w:r w:rsidRPr="00630F7A">
              <w:t>Note 1</w:t>
            </w:r>
          </w:p>
        </w:tc>
      </w:tr>
      <w:tr w:rsidR="00A57994" w:rsidRPr="00630F7A" w14:paraId="4FA6742C" w14:textId="77777777" w:rsidTr="00071EAD">
        <w:tc>
          <w:tcPr>
            <w:tcW w:w="675" w:type="dxa"/>
            <w:tcBorders>
              <w:top w:val="single" w:sz="4" w:space="0" w:color="auto"/>
              <w:left w:val="single" w:sz="4" w:space="0" w:color="auto"/>
              <w:bottom w:val="nil"/>
              <w:right w:val="single" w:sz="4" w:space="0" w:color="auto"/>
            </w:tcBorders>
          </w:tcPr>
          <w:p w14:paraId="6579F22C" w14:textId="77777777" w:rsidR="00A57994" w:rsidRPr="00630F7A" w:rsidRDefault="00A57994" w:rsidP="00A57994">
            <w:pPr>
              <w:pStyle w:val="TAC"/>
            </w:pPr>
            <w:r w:rsidRPr="00630F7A">
              <w:t>n25</w:t>
            </w:r>
            <w:r>
              <w:t>5</w:t>
            </w:r>
          </w:p>
        </w:tc>
        <w:tc>
          <w:tcPr>
            <w:tcW w:w="709" w:type="dxa"/>
            <w:tcBorders>
              <w:top w:val="single" w:sz="4" w:space="0" w:color="auto"/>
              <w:left w:val="single" w:sz="4" w:space="0" w:color="auto"/>
              <w:bottom w:val="nil"/>
              <w:right w:val="single" w:sz="4" w:space="0" w:color="auto"/>
            </w:tcBorders>
          </w:tcPr>
          <w:p w14:paraId="124C6D82"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1911E0CE"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5DEA0ABD"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76AACE92"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11C3B60C"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C2B995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3C4F89A5" w14:textId="77777777" w:rsidTr="00071EAD">
        <w:tc>
          <w:tcPr>
            <w:tcW w:w="675" w:type="dxa"/>
            <w:tcBorders>
              <w:top w:val="nil"/>
              <w:left w:val="single" w:sz="4" w:space="0" w:color="auto"/>
              <w:bottom w:val="single" w:sz="4" w:space="0" w:color="auto"/>
              <w:right w:val="single" w:sz="4" w:space="0" w:color="auto"/>
            </w:tcBorders>
          </w:tcPr>
          <w:p w14:paraId="3FC3A67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4FD5B49D"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547ECA4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1F228DBD" w14:textId="77777777" w:rsidR="00A57994" w:rsidRPr="00630F7A" w:rsidRDefault="00A57994" w:rsidP="00A57994">
            <w:pPr>
              <w:pStyle w:val="TAC"/>
            </w:pPr>
          </w:p>
        </w:tc>
        <w:tc>
          <w:tcPr>
            <w:tcW w:w="992" w:type="dxa"/>
            <w:tcBorders>
              <w:top w:val="single" w:sz="4" w:space="0" w:color="auto"/>
              <w:left w:val="single" w:sz="4" w:space="0" w:color="auto"/>
              <w:bottom w:val="nil"/>
              <w:right w:val="single" w:sz="4" w:space="0" w:color="auto"/>
            </w:tcBorders>
          </w:tcPr>
          <w:p w14:paraId="0BA448E1" w14:textId="77777777" w:rsidR="00A57994" w:rsidRPr="00630F7A" w:rsidRDefault="00A57994" w:rsidP="00A57994">
            <w:pPr>
              <w:pStyle w:val="TAC"/>
            </w:pPr>
            <w:r w:rsidRPr="00630F7A">
              <w:t>Uplink</w:t>
            </w:r>
          </w:p>
        </w:tc>
        <w:tc>
          <w:tcPr>
            <w:tcW w:w="992" w:type="dxa"/>
            <w:tcBorders>
              <w:top w:val="single" w:sz="4" w:space="0" w:color="auto"/>
              <w:left w:val="single" w:sz="4" w:space="0" w:color="auto"/>
              <w:right w:val="single" w:sz="4" w:space="0" w:color="auto"/>
            </w:tcBorders>
          </w:tcPr>
          <w:p w14:paraId="388CA293"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645BC2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2267C823" w14:textId="77777777" w:rsidTr="00071EAD">
        <w:tc>
          <w:tcPr>
            <w:tcW w:w="675" w:type="dxa"/>
            <w:tcBorders>
              <w:top w:val="single" w:sz="4" w:space="0" w:color="auto"/>
              <w:left w:val="single" w:sz="4" w:space="0" w:color="auto"/>
              <w:bottom w:val="nil"/>
              <w:right w:val="single" w:sz="4" w:space="0" w:color="auto"/>
            </w:tcBorders>
          </w:tcPr>
          <w:p w14:paraId="52604D3E" w14:textId="77777777" w:rsidR="00A57994" w:rsidRPr="00630F7A" w:rsidRDefault="00A57994" w:rsidP="00A57994">
            <w:pPr>
              <w:pStyle w:val="TAC"/>
            </w:pPr>
            <w:r w:rsidRPr="00630F7A">
              <w:t>n256</w:t>
            </w:r>
          </w:p>
        </w:tc>
        <w:tc>
          <w:tcPr>
            <w:tcW w:w="709" w:type="dxa"/>
            <w:tcBorders>
              <w:top w:val="single" w:sz="4" w:space="0" w:color="auto"/>
              <w:left w:val="single" w:sz="4" w:space="0" w:color="auto"/>
              <w:bottom w:val="nil"/>
              <w:right w:val="single" w:sz="4" w:space="0" w:color="auto"/>
            </w:tcBorders>
          </w:tcPr>
          <w:p w14:paraId="5380163E"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73E236BD"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485AF848"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64F3B34D"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7432864F"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1576FC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40B12700" w14:textId="77777777" w:rsidTr="00071EAD">
        <w:tc>
          <w:tcPr>
            <w:tcW w:w="675" w:type="dxa"/>
            <w:tcBorders>
              <w:top w:val="nil"/>
              <w:left w:val="single" w:sz="4" w:space="0" w:color="auto"/>
              <w:bottom w:val="single" w:sz="4" w:space="0" w:color="auto"/>
              <w:right w:val="single" w:sz="4" w:space="0" w:color="auto"/>
            </w:tcBorders>
          </w:tcPr>
          <w:p w14:paraId="0275ABF4"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77525CD2"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2DBFD270"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32F8DDB1" w14:textId="77777777" w:rsidR="00A57994" w:rsidRPr="00630F7A" w:rsidRDefault="00A57994" w:rsidP="00A57994">
            <w:pPr>
              <w:pStyle w:val="TAC"/>
            </w:pPr>
          </w:p>
        </w:tc>
        <w:tc>
          <w:tcPr>
            <w:tcW w:w="992" w:type="dxa"/>
            <w:tcBorders>
              <w:top w:val="single" w:sz="4" w:space="0" w:color="auto"/>
              <w:left w:val="single" w:sz="4" w:space="0" w:color="auto"/>
              <w:bottom w:val="single" w:sz="4" w:space="0" w:color="auto"/>
              <w:right w:val="single" w:sz="4" w:space="0" w:color="auto"/>
            </w:tcBorders>
          </w:tcPr>
          <w:p w14:paraId="105DA253" w14:textId="77777777" w:rsidR="00A57994" w:rsidRPr="00630F7A" w:rsidRDefault="00A57994" w:rsidP="00A57994">
            <w:pPr>
              <w:pStyle w:val="TAC"/>
            </w:pPr>
            <w:r w:rsidRPr="00630F7A">
              <w:t>Uplink</w:t>
            </w:r>
          </w:p>
        </w:tc>
        <w:tc>
          <w:tcPr>
            <w:tcW w:w="992" w:type="dxa"/>
            <w:tcBorders>
              <w:left w:val="single" w:sz="4" w:space="0" w:color="auto"/>
              <w:bottom w:val="single" w:sz="4" w:space="0" w:color="auto"/>
              <w:right w:val="single" w:sz="4" w:space="0" w:color="auto"/>
            </w:tcBorders>
          </w:tcPr>
          <w:p w14:paraId="73290784"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8124A1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34521F1D" w14:textId="77777777" w:rsidTr="00071EAD">
        <w:tc>
          <w:tcPr>
            <w:tcW w:w="15276" w:type="dxa"/>
            <w:gridSpan w:val="18"/>
            <w:tcBorders>
              <w:top w:val="single" w:sz="4" w:space="0" w:color="auto"/>
              <w:left w:val="single" w:sz="4" w:space="0" w:color="auto"/>
              <w:bottom w:val="single" w:sz="4" w:space="0" w:color="auto"/>
              <w:right w:val="single" w:sz="4" w:space="0" w:color="auto"/>
            </w:tcBorders>
          </w:tcPr>
          <w:p w14:paraId="67321240" w14:textId="77777777" w:rsidR="00A57994" w:rsidRPr="00630F7A" w:rsidRDefault="00A57994" w:rsidP="00A57994">
            <w:pPr>
              <w:pStyle w:val="TAN"/>
              <w:rPr>
                <w:rFonts w:eastAsia="SimSun"/>
              </w:rPr>
            </w:pPr>
            <w:r w:rsidRPr="00630F7A">
              <w:rPr>
                <w:rFonts w:eastAsia="SimSun"/>
              </w:rPr>
              <w:t>Note 1:</w:t>
            </w:r>
            <w:r w:rsidRPr="00630F7A">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6F306A2" w14:textId="77777777" w:rsidR="00A57994" w:rsidRPr="00630F7A" w:rsidRDefault="00A57994" w:rsidP="00A57994">
            <w:pPr>
              <w:pStyle w:val="TAN"/>
            </w:pPr>
            <w:r w:rsidRPr="00630F7A">
              <w:rPr>
                <w:rFonts w:eastAsia="SimSun"/>
              </w:rPr>
              <w:t>Note 2:</w:t>
            </w:r>
            <w:r w:rsidRPr="00630F7A">
              <w:rPr>
                <w:rFonts w:eastAsia="SimSun"/>
              </w:rPr>
              <w:tab/>
              <w:t>The parameter Offset Carrier CORESET#0 specifies the offset from the lowest subcarrier of the carrier and the lowest subcarrier of CORESET#0. It corresponds to the parameter ΔF</w:t>
            </w:r>
            <w:r w:rsidRPr="00630F7A">
              <w:rPr>
                <w:rFonts w:eastAsia="SimSun"/>
                <w:vertAlign w:val="subscript"/>
              </w:rPr>
              <w:t>OffsetCORESET-0-Carrier</w:t>
            </w:r>
            <w:r w:rsidRPr="00630F7A">
              <w:rPr>
                <w:rFonts w:eastAsia="SimSun"/>
              </w:rPr>
              <w:t xml:space="preserve"> in Annex C expressed in number of common RBs.</w:t>
            </w:r>
          </w:p>
        </w:tc>
      </w:tr>
    </w:tbl>
    <w:p w14:paraId="0AD27E14" w14:textId="77777777" w:rsidR="00A57994" w:rsidRPr="00A57994" w:rsidRDefault="00A57994" w:rsidP="000C74B4">
      <w:pPr>
        <w:rPr>
          <w:rFonts w:eastAsiaTheme="minorEastAsia"/>
        </w:rPr>
      </w:pPr>
    </w:p>
    <w:p w14:paraId="4574AB3E" w14:textId="07B0E617" w:rsidR="000503D3" w:rsidRPr="00630F7A" w:rsidRDefault="000503D3" w:rsidP="000C74B4">
      <w:pPr>
        <w:sectPr w:rsidR="000503D3" w:rsidRPr="00630F7A" w:rsidSect="00954E64">
          <w:headerReference w:type="even" r:id="rId89"/>
          <w:headerReference w:type="first" r:id="rId90"/>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9"/>
      <w:bookmarkEnd w:id="463"/>
    </w:p>
    <w:p w14:paraId="40B03AE4" w14:textId="1E88A71D" w:rsidR="00476CF9" w:rsidRPr="00630F7A" w:rsidRDefault="00476CF9" w:rsidP="00476CF9">
      <w:pPr>
        <w:pStyle w:val="Heading3"/>
      </w:pPr>
      <w:bookmarkStart w:id="466" w:name="_Toc21354252"/>
      <w:bookmarkStart w:id="467" w:name="_Toc27749896"/>
      <w:r w:rsidRPr="00630F7A">
        <w:t>6.3.1</w:t>
      </w:r>
      <w:r w:rsidRPr="00630F7A">
        <w:tab/>
      </w:r>
      <w:r w:rsidR="00C200CB" w:rsidRPr="00630F7A">
        <w:t>Default System Information configurations</w:t>
      </w:r>
      <w:bookmarkEnd w:id="466"/>
      <w:bookmarkEnd w:id="467"/>
    </w:p>
    <w:p w14:paraId="21476CB1" w14:textId="77777777" w:rsidR="00D35521" w:rsidRPr="00630F7A" w:rsidRDefault="00D35521" w:rsidP="00D35521">
      <w:pPr>
        <w:pStyle w:val="Heading4"/>
      </w:pPr>
      <w:bookmarkStart w:id="468" w:name="_Toc21354253"/>
      <w:bookmarkStart w:id="469" w:name="_Toc27749897"/>
      <w:r w:rsidRPr="00630F7A">
        <w:t>6.3.1.1</w:t>
      </w:r>
      <w:r w:rsidRPr="00630F7A">
        <w:tab/>
        <w:t>Intra-frequency neighbouring cell list in SIB3 for NR cells</w:t>
      </w:r>
      <w:bookmarkEnd w:id="468"/>
      <w:bookmarkEnd w:id="469"/>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0" w:name="_CRTable6_3_1_11"/>
      <w:r w:rsidRPr="00630F7A">
        <w:t xml:space="preserve">Table </w:t>
      </w:r>
      <w:bookmarkEnd w:id="470"/>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tcPr>
          <w:p w14:paraId="0849CE2A" w14:textId="77777777" w:rsidR="00D35521" w:rsidRPr="00630F7A" w:rsidRDefault="00D35521" w:rsidP="003C477A">
            <w:pPr>
              <w:pStyle w:val="TAH"/>
            </w:pPr>
            <w:r w:rsidRPr="00630F7A">
              <w:t>cell ID</w:t>
            </w:r>
          </w:p>
        </w:tc>
        <w:tc>
          <w:tcPr>
            <w:tcW w:w="1643" w:type="dxa"/>
            <w:vMerge w:val="restart"/>
          </w:tcPr>
          <w:p w14:paraId="1276CB12" w14:textId="77777777" w:rsidR="00D35521" w:rsidRPr="00630F7A" w:rsidRDefault="00D35521" w:rsidP="003C477A">
            <w:pPr>
              <w:pStyle w:val="TAH"/>
            </w:pPr>
            <w:r w:rsidRPr="00630F7A">
              <w:t>Test Frequency</w:t>
            </w:r>
          </w:p>
        </w:tc>
        <w:tc>
          <w:tcPr>
            <w:tcW w:w="6572" w:type="dxa"/>
            <w:gridSpan w:val="4"/>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tcPr>
          <w:p w14:paraId="0631D91E" w14:textId="77777777" w:rsidR="00D35521" w:rsidRPr="00630F7A" w:rsidRDefault="00D35521" w:rsidP="003C477A">
            <w:pPr>
              <w:pStyle w:val="TAH"/>
            </w:pPr>
          </w:p>
        </w:tc>
        <w:tc>
          <w:tcPr>
            <w:tcW w:w="1643" w:type="dxa"/>
            <w:vMerge/>
          </w:tcPr>
          <w:p w14:paraId="41631995" w14:textId="77777777" w:rsidR="00D35521" w:rsidRPr="00630F7A" w:rsidRDefault="00D35521" w:rsidP="003C477A">
            <w:pPr>
              <w:pStyle w:val="TAH"/>
            </w:pPr>
          </w:p>
        </w:tc>
        <w:tc>
          <w:tcPr>
            <w:tcW w:w="1359" w:type="dxa"/>
            <w:vMerge w:val="restart"/>
          </w:tcPr>
          <w:p w14:paraId="11D94020" w14:textId="77777777" w:rsidR="00D35521" w:rsidRPr="00630F7A" w:rsidRDefault="00D35521" w:rsidP="003C477A">
            <w:pPr>
              <w:pStyle w:val="TAH"/>
            </w:pPr>
            <w:r w:rsidRPr="00630F7A">
              <w:t>number of entries</w:t>
            </w:r>
          </w:p>
        </w:tc>
        <w:tc>
          <w:tcPr>
            <w:tcW w:w="5213" w:type="dxa"/>
            <w:gridSpan w:val="3"/>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tcPr>
          <w:p w14:paraId="40D162BD" w14:textId="77777777" w:rsidR="00D35521" w:rsidRPr="00630F7A" w:rsidRDefault="00D35521" w:rsidP="003C477A">
            <w:pPr>
              <w:pStyle w:val="TAH"/>
            </w:pPr>
          </w:p>
        </w:tc>
        <w:tc>
          <w:tcPr>
            <w:tcW w:w="1643" w:type="dxa"/>
            <w:vMerge/>
          </w:tcPr>
          <w:p w14:paraId="3BC5CB25" w14:textId="77777777" w:rsidR="00D35521" w:rsidRPr="00630F7A" w:rsidRDefault="00D35521" w:rsidP="003C477A">
            <w:pPr>
              <w:pStyle w:val="TAH"/>
            </w:pPr>
          </w:p>
        </w:tc>
        <w:tc>
          <w:tcPr>
            <w:tcW w:w="1359" w:type="dxa"/>
            <w:vMerge/>
          </w:tcPr>
          <w:p w14:paraId="2E0F2628" w14:textId="77777777" w:rsidR="00D35521" w:rsidRPr="00630F7A" w:rsidRDefault="00D35521" w:rsidP="003C477A">
            <w:pPr>
              <w:pStyle w:val="TAH"/>
            </w:pPr>
          </w:p>
        </w:tc>
        <w:tc>
          <w:tcPr>
            <w:tcW w:w="1927" w:type="dxa"/>
          </w:tcPr>
          <w:p w14:paraId="16378C99" w14:textId="77777777" w:rsidR="00D35521" w:rsidRPr="00630F7A" w:rsidRDefault="00D35521" w:rsidP="003C477A">
            <w:pPr>
              <w:pStyle w:val="TAH"/>
            </w:pPr>
            <w:r w:rsidRPr="00630F7A">
              <w:t>1</w:t>
            </w:r>
          </w:p>
        </w:tc>
        <w:tc>
          <w:tcPr>
            <w:tcW w:w="1643" w:type="dxa"/>
          </w:tcPr>
          <w:p w14:paraId="6C1988AB" w14:textId="77777777" w:rsidR="00D35521" w:rsidRPr="00630F7A" w:rsidRDefault="00D35521" w:rsidP="003C477A">
            <w:pPr>
              <w:pStyle w:val="TAH"/>
            </w:pPr>
            <w:r w:rsidRPr="00630F7A">
              <w:t>1</w:t>
            </w:r>
          </w:p>
        </w:tc>
        <w:tc>
          <w:tcPr>
            <w:tcW w:w="1643" w:type="dxa"/>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tcPr>
          <w:p w14:paraId="22F4D432" w14:textId="77777777" w:rsidR="00D35521" w:rsidRPr="00630F7A" w:rsidRDefault="00D35521" w:rsidP="003C477A">
            <w:pPr>
              <w:pStyle w:val="TAC"/>
            </w:pPr>
            <w:r w:rsidRPr="00630F7A">
              <w:t>NR Cell 1</w:t>
            </w:r>
          </w:p>
        </w:tc>
        <w:tc>
          <w:tcPr>
            <w:tcW w:w="1643" w:type="dxa"/>
          </w:tcPr>
          <w:p w14:paraId="257D4108" w14:textId="77777777" w:rsidR="00D35521" w:rsidRPr="00630F7A" w:rsidRDefault="00D35521" w:rsidP="003C477A">
            <w:pPr>
              <w:pStyle w:val="TAC"/>
            </w:pPr>
            <w:r w:rsidRPr="00630F7A">
              <w:t>NRf1</w:t>
            </w:r>
          </w:p>
        </w:tc>
        <w:tc>
          <w:tcPr>
            <w:tcW w:w="1359" w:type="dxa"/>
          </w:tcPr>
          <w:p w14:paraId="51349297" w14:textId="77777777" w:rsidR="00D35521" w:rsidRPr="00630F7A" w:rsidRDefault="00D35521" w:rsidP="003C477A">
            <w:pPr>
              <w:pStyle w:val="TAC"/>
            </w:pPr>
            <w:r w:rsidRPr="00630F7A">
              <w:t>3</w:t>
            </w:r>
          </w:p>
        </w:tc>
        <w:tc>
          <w:tcPr>
            <w:tcW w:w="1927" w:type="dxa"/>
          </w:tcPr>
          <w:p w14:paraId="68E89E05" w14:textId="77777777" w:rsidR="00D35521" w:rsidRPr="00630F7A" w:rsidRDefault="00D35521" w:rsidP="003C477A">
            <w:pPr>
              <w:pStyle w:val="TAC"/>
            </w:pPr>
            <w:r w:rsidRPr="00630F7A">
              <w:t>NR Cell 2</w:t>
            </w:r>
          </w:p>
        </w:tc>
        <w:tc>
          <w:tcPr>
            <w:tcW w:w="1643" w:type="dxa"/>
          </w:tcPr>
          <w:p w14:paraId="3F0306A0" w14:textId="77777777" w:rsidR="00D35521" w:rsidRPr="00630F7A" w:rsidRDefault="00D35521" w:rsidP="003C477A">
            <w:pPr>
              <w:pStyle w:val="TAC"/>
            </w:pPr>
            <w:r w:rsidRPr="00630F7A">
              <w:t>NR Cell 4</w:t>
            </w:r>
          </w:p>
        </w:tc>
        <w:tc>
          <w:tcPr>
            <w:tcW w:w="1643" w:type="dxa"/>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tcPr>
          <w:p w14:paraId="33289CE4" w14:textId="77777777" w:rsidR="00D35521" w:rsidRPr="00630F7A" w:rsidRDefault="00D35521" w:rsidP="003C477A">
            <w:pPr>
              <w:pStyle w:val="TAC"/>
            </w:pPr>
            <w:r w:rsidRPr="00630F7A">
              <w:t>NR Cell 2</w:t>
            </w:r>
          </w:p>
        </w:tc>
        <w:tc>
          <w:tcPr>
            <w:tcW w:w="1643" w:type="dxa"/>
          </w:tcPr>
          <w:p w14:paraId="38179BEA" w14:textId="77777777" w:rsidR="00D35521" w:rsidRPr="00630F7A" w:rsidRDefault="00D35521" w:rsidP="003C477A">
            <w:pPr>
              <w:pStyle w:val="TAC"/>
            </w:pPr>
            <w:r w:rsidRPr="00630F7A">
              <w:t>NRf1</w:t>
            </w:r>
          </w:p>
        </w:tc>
        <w:tc>
          <w:tcPr>
            <w:tcW w:w="1359" w:type="dxa"/>
          </w:tcPr>
          <w:p w14:paraId="7CC5259D" w14:textId="77777777" w:rsidR="00D35521" w:rsidRPr="00630F7A" w:rsidRDefault="00D35521" w:rsidP="003C477A">
            <w:pPr>
              <w:pStyle w:val="TAC"/>
            </w:pPr>
            <w:r w:rsidRPr="00630F7A">
              <w:t>3</w:t>
            </w:r>
          </w:p>
        </w:tc>
        <w:tc>
          <w:tcPr>
            <w:tcW w:w="1927" w:type="dxa"/>
          </w:tcPr>
          <w:p w14:paraId="3240EE6C" w14:textId="77777777" w:rsidR="00D35521" w:rsidRPr="00630F7A" w:rsidRDefault="00D35521" w:rsidP="003C477A">
            <w:pPr>
              <w:pStyle w:val="TAC"/>
            </w:pPr>
            <w:r w:rsidRPr="00630F7A">
              <w:t>NR Cell 1</w:t>
            </w:r>
          </w:p>
        </w:tc>
        <w:tc>
          <w:tcPr>
            <w:tcW w:w="1643" w:type="dxa"/>
          </w:tcPr>
          <w:p w14:paraId="00077EC7" w14:textId="77777777" w:rsidR="00D35521" w:rsidRPr="00630F7A" w:rsidRDefault="00D35521" w:rsidP="003C477A">
            <w:pPr>
              <w:pStyle w:val="TAC"/>
            </w:pPr>
            <w:r w:rsidRPr="00630F7A">
              <w:t>NR Cell 4</w:t>
            </w:r>
          </w:p>
        </w:tc>
        <w:tc>
          <w:tcPr>
            <w:tcW w:w="1643" w:type="dxa"/>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tcPr>
          <w:p w14:paraId="45115BCC" w14:textId="77777777" w:rsidR="00D35521" w:rsidRPr="00630F7A" w:rsidRDefault="00D35521" w:rsidP="003C477A">
            <w:pPr>
              <w:pStyle w:val="TAC"/>
            </w:pPr>
            <w:r w:rsidRPr="00630F7A">
              <w:t>NR Cell 4</w:t>
            </w:r>
          </w:p>
        </w:tc>
        <w:tc>
          <w:tcPr>
            <w:tcW w:w="1643" w:type="dxa"/>
          </w:tcPr>
          <w:p w14:paraId="45FB7D32" w14:textId="77777777" w:rsidR="00D35521" w:rsidRPr="00630F7A" w:rsidRDefault="00D35521" w:rsidP="003C477A">
            <w:pPr>
              <w:pStyle w:val="TAC"/>
            </w:pPr>
            <w:r w:rsidRPr="00630F7A">
              <w:t>NRf1</w:t>
            </w:r>
          </w:p>
        </w:tc>
        <w:tc>
          <w:tcPr>
            <w:tcW w:w="1359" w:type="dxa"/>
          </w:tcPr>
          <w:p w14:paraId="5BFECA11" w14:textId="77777777" w:rsidR="00D35521" w:rsidRPr="00630F7A" w:rsidRDefault="00D35521" w:rsidP="003C477A">
            <w:pPr>
              <w:pStyle w:val="TAC"/>
            </w:pPr>
            <w:r w:rsidRPr="00630F7A">
              <w:t>3</w:t>
            </w:r>
          </w:p>
        </w:tc>
        <w:tc>
          <w:tcPr>
            <w:tcW w:w="1927" w:type="dxa"/>
          </w:tcPr>
          <w:p w14:paraId="589AE563" w14:textId="77777777" w:rsidR="00D35521" w:rsidRPr="00630F7A" w:rsidRDefault="00D35521" w:rsidP="003C477A">
            <w:pPr>
              <w:pStyle w:val="TAC"/>
            </w:pPr>
            <w:r w:rsidRPr="00630F7A">
              <w:t>NR Cell 1</w:t>
            </w:r>
          </w:p>
        </w:tc>
        <w:tc>
          <w:tcPr>
            <w:tcW w:w="1643" w:type="dxa"/>
          </w:tcPr>
          <w:p w14:paraId="495EE06E" w14:textId="77777777" w:rsidR="00D35521" w:rsidRPr="00630F7A" w:rsidRDefault="00D35521" w:rsidP="003C477A">
            <w:pPr>
              <w:pStyle w:val="TAC"/>
            </w:pPr>
            <w:r w:rsidRPr="00630F7A">
              <w:t>NR Cell 2</w:t>
            </w:r>
          </w:p>
        </w:tc>
        <w:tc>
          <w:tcPr>
            <w:tcW w:w="1643" w:type="dxa"/>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tcPr>
          <w:p w14:paraId="45F4FE9C" w14:textId="77777777" w:rsidR="00D35521" w:rsidRPr="00630F7A" w:rsidRDefault="00D35521" w:rsidP="003C477A">
            <w:pPr>
              <w:pStyle w:val="TAC"/>
            </w:pPr>
            <w:r w:rsidRPr="00630F7A">
              <w:t>NR Cell 11</w:t>
            </w:r>
          </w:p>
        </w:tc>
        <w:tc>
          <w:tcPr>
            <w:tcW w:w="1643" w:type="dxa"/>
          </w:tcPr>
          <w:p w14:paraId="62D88408" w14:textId="77777777" w:rsidR="00D35521" w:rsidRPr="00630F7A" w:rsidRDefault="00D35521" w:rsidP="003C477A">
            <w:pPr>
              <w:pStyle w:val="TAC"/>
            </w:pPr>
            <w:r w:rsidRPr="00630F7A">
              <w:t>NRf1</w:t>
            </w:r>
          </w:p>
        </w:tc>
        <w:tc>
          <w:tcPr>
            <w:tcW w:w="1359" w:type="dxa"/>
          </w:tcPr>
          <w:p w14:paraId="274E0D2F" w14:textId="77777777" w:rsidR="00D35521" w:rsidRPr="00630F7A" w:rsidRDefault="00D35521" w:rsidP="003C477A">
            <w:pPr>
              <w:pStyle w:val="TAC"/>
            </w:pPr>
            <w:r w:rsidRPr="00630F7A">
              <w:t>3</w:t>
            </w:r>
          </w:p>
        </w:tc>
        <w:tc>
          <w:tcPr>
            <w:tcW w:w="1927" w:type="dxa"/>
          </w:tcPr>
          <w:p w14:paraId="785C9B96" w14:textId="77777777" w:rsidR="00D35521" w:rsidRPr="00630F7A" w:rsidRDefault="00D35521" w:rsidP="003C477A">
            <w:pPr>
              <w:pStyle w:val="TAC"/>
            </w:pPr>
            <w:r w:rsidRPr="00630F7A">
              <w:t>NR Cell 1</w:t>
            </w:r>
          </w:p>
        </w:tc>
        <w:tc>
          <w:tcPr>
            <w:tcW w:w="1643" w:type="dxa"/>
          </w:tcPr>
          <w:p w14:paraId="13C9CFB1" w14:textId="77777777" w:rsidR="00D35521" w:rsidRPr="00630F7A" w:rsidRDefault="00D35521" w:rsidP="003C477A">
            <w:pPr>
              <w:pStyle w:val="TAC"/>
            </w:pPr>
            <w:r w:rsidRPr="00630F7A">
              <w:t>NR Cell 2</w:t>
            </w:r>
          </w:p>
        </w:tc>
        <w:tc>
          <w:tcPr>
            <w:tcW w:w="1643" w:type="dxa"/>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tcPr>
          <w:p w14:paraId="6A86B630" w14:textId="77777777" w:rsidR="00D35521" w:rsidRPr="00630F7A" w:rsidRDefault="00D35521" w:rsidP="003C477A">
            <w:pPr>
              <w:pStyle w:val="TAC"/>
            </w:pPr>
            <w:r w:rsidRPr="00630F7A">
              <w:t>NR Cell 3</w:t>
            </w:r>
          </w:p>
        </w:tc>
        <w:tc>
          <w:tcPr>
            <w:tcW w:w="1643" w:type="dxa"/>
          </w:tcPr>
          <w:p w14:paraId="4D0834BD" w14:textId="77777777" w:rsidR="00D35521" w:rsidRPr="00630F7A" w:rsidRDefault="00D35521" w:rsidP="003C477A">
            <w:pPr>
              <w:pStyle w:val="TAC"/>
            </w:pPr>
            <w:r w:rsidRPr="00630F7A">
              <w:t>NRf2</w:t>
            </w:r>
          </w:p>
        </w:tc>
        <w:tc>
          <w:tcPr>
            <w:tcW w:w="1359" w:type="dxa"/>
          </w:tcPr>
          <w:p w14:paraId="4EDC26AD" w14:textId="77777777" w:rsidR="00D35521" w:rsidRPr="00630F7A" w:rsidRDefault="00D35521" w:rsidP="003C477A">
            <w:pPr>
              <w:pStyle w:val="TAC"/>
            </w:pPr>
            <w:r w:rsidRPr="00630F7A">
              <w:t>1</w:t>
            </w:r>
          </w:p>
        </w:tc>
        <w:tc>
          <w:tcPr>
            <w:tcW w:w="1927" w:type="dxa"/>
          </w:tcPr>
          <w:p w14:paraId="6EC4A9E4" w14:textId="77777777" w:rsidR="00D35521" w:rsidRPr="00630F7A" w:rsidRDefault="00D35521" w:rsidP="003C477A">
            <w:pPr>
              <w:pStyle w:val="TAC"/>
            </w:pPr>
            <w:r w:rsidRPr="00630F7A">
              <w:t>NR Cell 23</w:t>
            </w:r>
          </w:p>
        </w:tc>
        <w:tc>
          <w:tcPr>
            <w:tcW w:w="1643" w:type="dxa"/>
          </w:tcPr>
          <w:p w14:paraId="09B67104" w14:textId="77777777" w:rsidR="00D35521" w:rsidRPr="00630F7A" w:rsidRDefault="00D35521" w:rsidP="003C477A">
            <w:pPr>
              <w:pStyle w:val="TAC"/>
            </w:pPr>
            <w:r w:rsidRPr="00630F7A">
              <w:t>-</w:t>
            </w:r>
          </w:p>
        </w:tc>
        <w:tc>
          <w:tcPr>
            <w:tcW w:w="1643" w:type="dxa"/>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tcPr>
          <w:p w14:paraId="56B901B3" w14:textId="77777777" w:rsidR="00D35521" w:rsidRPr="00630F7A" w:rsidRDefault="00D35521" w:rsidP="003C477A">
            <w:pPr>
              <w:pStyle w:val="TAC"/>
            </w:pPr>
            <w:r w:rsidRPr="00630F7A">
              <w:t>NR Cell 23</w:t>
            </w:r>
          </w:p>
        </w:tc>
        <w:tc>
          <w:tcPr>
            <w:tcW w:w="1643" w:type="dxa"/>
          </w:tcPr>
          <w:p w14:paraId="128322AC" w14:textId="77777777" w:rsidR="00D35521" w:rsidRPr="00630F7A" w:rsidRDefault="00D35521" w:rsidP="003C477A">
            <w:pPr>
              <w:pStyle w:val="TAC"/>
            </w:pPr>
            <w:r w:rsidRPr="00630F7A">
              <w:t>NRf2</w:t>
            </w:r>
          </w:p>
        </w:tc>
        <w:tc>
          <w:tcPr>
            <w:tcW w:w="1359" w:type="dxa"/>
          </w:tcPr>
          <w:p w14:paraId="4BD5D083" w14:textId="77777777" w:rsidR="00D35521" w:rsidRPr="00630F7A" w:rsidRDefault="00D35521" w:rsidP="003C477A">
            <w:pPr>
              <w:pStyle w:val="TAC"/>
            </w:pPr>
            <w:r w:rsidRPr="00630F7A">
              <w:t>1</w:t>
            </w:r>
          </w:p>
        </w:tc>
        <w:tc>
          <w:tcPr>
            <w:tcW w:w="1927" w:type="dxa"/>
          </w:tcPr>
          <w:p w14:paraId="64AD1BFC" w14:textId="77777777" w:rsidR="00D35521" w:rsidRPr="00630F7A" w:rsidRDefault="00D35521" w:rsidP="003C477A">
            <w:pPr>
              <w:pStyle w:val="TAC"/>
            </w:pPr>
            <w:r w:rsidRPr="00630F7A">
              <w:t>NR Cell 3</w:t>
            </w:r>
          </w:p>
        </w:tc>
        <w:tc>
          <w:tcPr>
            <w:tcW w:w="1643" w:type="dxa"/>
          </w:tcPr>
          <w:p w14:paraId="6017900D" w14:textId="77777777" w:rsidR="00D35521" w:rsidRPr="00630F7A" w:rsidRDefault="00D35521" w:rsidP="003C477A">
            <w:pPr>
              <w:pStyle w:val="TAC"/>
            </w:pPr>
            <w:r w:rsidRPr="00630F7A">
              <w:t>-</w:t>
            </w:r>
          </w:p>
        </w:tc>
        <w:tc>
          <w:tcPr>
            <w:tcW w:w="1643" w:type="dxa"/>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1" w:name="_Toc21354254"/>
      <w:bookmarkStart w:id="472" w:name="_Toc27749898"/>
      <w:r w:rsidRPr="00630F7A">
        <w:t>6.3.1.2</w:t>
      </w:r>
      <w:r w:rsidRPr="00630F7A">
        <w:tab/>
        <w:t>Inter-frequency carrier frequency list in SIB4 for NR cells</w:t>
      </w:r>
      <w:bookmarkEnd w:id="471"/>
      <w:bookmarkEnd w:id="472"/>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3" w:name="_CRTable6_3_1_21"/>
      <w:r w:rsidRPr="00630F7A">
        <w:t xml:space="preserve">Table </w:t>
      </w:r>
      <w:bookmarkEnd w:id="473"/>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4" w:name="_Toc21354255"/>
      <w:bookmarkStart w:id="475" w:name="_Toc27749899"/>
      <w:r w:rsidRPr="00630F7A">
        <w:t>6.3.1.3</w:t>
      </w:r>
      <w:r w:rsidRPr="00630F7A">
        <w:tab/>
        <w:t>E-UTRA carrier frequency list in SIB5 for NR cells</w:t>
      </w:r>
      <w:bookmarkEnd w:id="474"/>
      <w:bookmarkEnd w:id="475"/>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6" w:name="_CRTable6_3_1_31"/>
      <w:r w:rsidRPr="00630F7A">
        <w:t xml:space="preserve">Table </w:t>
      </w:r>
      <w:bookmarkEnd w:id="476"/>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7" w:name="_CRTable6_3_1_32"/>
      <w:r w:rsidRPr="00630F7A">
        <w:t xml:space="preserve">Table </w:t>
      </w:r>
      <w:bookmarkEnd w:id="477"/>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8" w:name="_Toc21354256"/>
      <w:bookmarkStart w:id="479" w:name="_Toc27749900"/>
      <w:r w:rsidRPr="00630F7A">
        <w:t>6.3.2</w:t>
      </w:r>
      <w:r w:rsidRPr="00630F7A">
        <w:tab/>
        <w:t>Default configurations for NAS test cases</w:t>
      </w:r>
      <w:bookmarkEnd w:id="478"/>
      <w:bookmarkEnd w:id="479"/>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0" w:name="_Toc21354257"/>
      <w:bookmarkStart w:id="481" w:name="_Toc27749901"/>
      <w:r w:rsidRPr="00630F7A">
        <w:t>6.3.2.1</w:t>
      </w:r>
      <w:r w:rsidRPr="00630F7A">
        <w:tab/>
        <w:t>Simulated network scenarios for NAS test cases</w:t>
      </w:r>
      <w:bookmarkEnd w:id="480"/>
      <w:bookmarkEnd w:id="481"/>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2" w:name="_Toc21354258"/>
      <w:bookmarkStart w:id="483" w:name="_Toc27749902"/>
      <w:r w:rsidRPr="00630F7A">
        <w:t>6.3.2.2</w:t>
      </w:r>
      <w:r w:rsidRPr="00630F7A">
        <w:tab/>
        <w:t>Simulated NAS cells</w:t>
      </w:r>
      <w:bookmarkEnd w:id="482"/>
      <w:bookmarkEnd w:id="483"/>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4" w:name="_CRTable6_3_2_21"/>
      <w:r w:rsidRPr="00630F7A">
        <w:lastRenderedPageBreak/>
        <w:t xml:space="preserve">Table </w:t>
      </w:r>
      <w:bookmarkEnd w:id="484"/>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tcPr>
          <w:p w14:paraId="57098EA4" w14:textId="77777777" w:rsidR="001F161B" w:rsidRPr="00630F7A" w:rsidRDefault="001F161B" w:rsidP="00F626F3">
            <w:pPr>
              <w:pStyle w:val="TAH"/>
              <w:rPr>
                <w:lang w:eastAsia="en-US"/>
              </w:rPr>
            </w:pPr>
          </w:p>
        </w:tc>
        <w:tc>
          <w:tcPr>
            <w:tcW w:w="695" w:type="dxa"/>
            <w:vMerge w:val="restart"/>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tcPr>
          <w:p w14:paraId="2DDC3634" w14:textId="77777777" w:rsidR="001F161B" w:rsidRPr="00630F7A" w:rsidRDefault="001F161B" w:rsidP="00F626F3">
            <w:pPr>
              <w:pStyle w:val="TAH"/>
              <w:rPr>
                <w:lang w:eastAsia="en-US"/>
              </w:rPr>
            </w:pPr>
            <w:r w:rsidRPr="00630F7A">
              <w:rPr>
                <w:lang w:eastAsia="en-US"/>
              </w:rPr>
              <w:t>TAC</w:t>
            </w:r>
          </w:p>
        </w:tc>
        <w:tc>
          <w:tcPr>
            <w:tcW w:w="884" w:type="dxa"/>
            <w:vMerge/>
          </w:tcPr>
          <w:p w14:paraId="74183C35" w14:textId="77777777" w:rsidR="001F161B" w:rsidRPr="00630F7A" w:rsidRDefault="001F161B" w:rsidP="00F626F3">
            <w:pPr>
              <w:pStyle w:val="TAH"/>
              <w:rPr>
                <w:lang w:eastAsia="en-US"/>
              </w:rPr>
            </w:pPr>
          </w:p>
        </w:tc>
        <w:tc>
          <w:tcPr>
            <w:tcW w:w="3322" w:type="dxa"/>
            <w:gridSpan w:val="3"/>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tcPr>
          <w:p w14:paraId="15793F28" w14:textId="77777777" w:rsidR="001F161B" w:rsidRPr="00630F7A" w:rsidRDefault="001F161B" w:rsidP="00F626F3">
            <w:pPr>
              <w:pStyle w:val="TAH"/>
              <w:rPr>
                <w:lang w:eastAsia="en-US"/>
              </w:rPr>
            </w:pPr>
          </w:p>
        </w:tc>
        <w:tc>
          <w:tcPr>
            <w:tcW w:w="695" w:type="dxa"/>
            <w:vMerge/>
          </w:tcPr>
          <w:p w14:paraId="6778A377" w14:textId="77777777" w:rsidR="001F161B" w:rsidRPr="00630F7A" w:rsidRDefault="001F161B" w:rsidP="00F626F3">
            <w:pPr>
              <w:pStyle w:val="TAH"/>
              <w:rPr>
                <w:lang w:eastAsia="en-US"/>
              </w:rPr>
            </w:pPr>
          </w:p>
        </w:tc>
        <w:tc>
          <w:tcPr>
            <w:tcW w:w="657" w:type="dxa"/>
            <w:gridSpan w:val="2"/>
          </w:tcPr>
          <w:p w14:paraId="1A240671" w14:textId="77777777" w:rsidR="001F161B" w:rsidRPr="00630F7A" w:rsidRDefault="001F161B" w:rsidP="00F626F3">
            <w:pPr>
              <w:pStyle w:val="TAH"/>
              <w:rPr>
                <w:lang w:eastAsia="en-US"/>
              </w:rPr>
            </w:pPr>
            <w:r w:rsidRPr="00630F7A">
              <w:rPr>
                <w:lang w:eastAsia="en-US"/>
              </w:rPr>
              <w:t>MCC</w:t>
            </w:r>
          </w:p>
        </w:tc>
        <w:tc>
          <w:tcPr>
            <w:tcW w:w="626" w:type="dxa"/>
          </w:tcPr>
          <w:p w14:paraId="7317DA57" w14:textId="77777777" w:rsidR="001F161B" w:rsidRPr="00630F7A" w:rsidRDefault="001F161B" w:rsidP="00F626F3">
            <w:pPr>
              <w:pStyle w:val="TAH"/>
              <w:rPr>
                <w:lang w:eastAsia="en-US"/>
              </w:rPr>
            </w:pPr>
            <w:r w:rsidRPr="00630F7A">
              <w:rPr>
                <w:lang w:eastAsia="en-US"/>
              </w:rPr>
              <w:t>MNC</w:t>
            </w:r>
          </w:p>
        </w:tc>
        <w:tc>
          <w:tcPr>
            <w:tcW w:w="748" w:type="dxa"/>
            <w:vMerge/>
          </w:tcPr>
          <w:p w14:paraId="75202BC5" w14:textId="77777777" w:rsidR="001F161B" w:rsidRPr="00630F7A" w:rsidRDefault="001F161B" w:rsidP="00F626F3">
            <w:pPr>
              <w:pStyle w:val="TAH"/>
              <w:rPr>
                <w:lang w:eastAsia="en-US"/>
              </w:rPr>
            </w:pPr>
          </w:p>
        </w:tc>
        <w:tc>
          <w:tcPr>
            <w:tcW w:w="884" w:type="dxa"/>
            <w:vMerge/>
          </w:tcPr>
          <w:p w14:paraId="6E3C219F" w14:textId="77777777" w:rsidR="001F161B" w:rsidRPr="00630F7A" w:rsidRDefault="001F161B" w:rsidP="00F626F3">
            <w:pPr>
              <w:pStyle w:val="TAH"/>
              <w:rPr>
                <w:lang w:eastAsia="en-US"/>
              </w:rPr>
            </w:pPr>
          </w:p>
        </w:tc>
        <w:tc>
          <w:tcPr>
            <w:tcW w:w="1315" w:type="dxa"/>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tcPr>
          <w:p w14:paraId="6B47D5E3" w14:textId="77777777" w:rsidR="001F161B" w:rsidRPr="00630F7A" w:rsidRDefault="001F161B" w:rsidP="00F626F3">
            <w:pPr>
              <w:pStyle w:val="TAC"/>
              <w:rPr>
                <w:lang w:eastAsia="en-US"/>
              </w:rPr>
            </w:pPr>
            <w:r w:rsidRPr="00630F7A">
              <w:rPr>
                <w:lang w:eastAsia="en-US"/>
              </w:rPr>
              <w:t>(Note 3)</w:t>
            </w:r>
          </w:p>
        </w:tc>
        <w:tc>
          <w:tcPr>
            <w:tcW w:w="748" w:type="dxa"/>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tcPr>
          <w:p w14:paraId="28865112" w14:textId="77777777" w:rsidR="001F161B" w:rsidRPr="00630F7A" w:rsidRDefault="001F161B" w:rsidP="00F626F3">
            <w:pPr>
              <w:pStyle w:val="TAC"/>
              <w:rPr>
                <w:lang w:eastAsia="en-US"/>
              </w:rPr>
            </w:pPr>
            <w:r w:rsidRPr="00630F7A">
              <w:rPr>
                <w:lang w:eastAsia="en-US"/>
              </w:rPr>
              <w:t>(Note 3)</w:t>
            </w:r>
          </w:p>
        </w:tc>
        <w:tc>
          <w:tcPr>
            <w:tcW w:w="748" w:type="dxa"/>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tcPr>
          <w:p w14:paraId="757C3ED7" w14:textId="77777777" w:rsidR="001F161B" w:rsidRPr="00630F7A" w:rsidRDefault="001F161B" w:rsidP="00F626F3">
            <w:pPr>
              <w:pStyle w:val="TAC"/>
              <w:rPr>
                <w:lang w:eastAsia="en-US"/>
              </w:rPr>
            </w:pPr>
            <w:r w:rsidRPr="00630F7A">
              <w:rPr>
                <w:lang w:eastAsia="en-US"/>
              </w:rPr>
              <w:t>(Note 3)</w:t>
            </w:r>
          </w:p>
        </w:tc>
        <w:tc>
          <w:tcPr>
            <w:tcW w:w="748" w:type="dxa"/>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tcPr>
          <w:p w14:paraId="0DFEDFB0" w14:textId="77777777" w:rsidR="001F161B" w:rsidRPr="00630F7A" w:rsidRDefault="001F161B" w:rsidP="00F626F3">
            <w:pPr>
              <w:pStyle w:val="TAC"/>
              <w:rPr>
                <w:lang w:eastAsia="en-US"/>
              </w:rPr>
            </w:pPr>
            <w:r w:rsidRPr="00630F7A">
              <w:rPr>
                <w:lang w:eastAsia="en-US"/>
              </w:rPr>
              <w:t>(Note 3)</w:t>
            </w:r>
          </w:p>
        </w:tc>
        <w:tc>
          <w:tcPr>
            <w:tcW w:w="748" w:type="dxa"/>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tcPr>
          <w:p w14:paraId="314EC829" w14:textId="77777777" w:rsidR="001F161B" w:rsidRPr="00630F7A" w:rsidRDefault="001F161B" w:rsidP="00F626F3">
            <w:pPr>
              <w:pStyle w:val="TAC"/>
              <w:rPr>
                <w:lang w:eastAsia="en-US"/>
              </w:rPr>
            </w:pPr>
            <w:r w:rsidRPr="00630F7A">
              <w:rPr>
                <w:lang w:eastAsia="en-US"/>
              </w:rPr>
              <w:t>002</w:t>
            </w:r>
          </w:p>
        </w:tc>
        <w:tc>
          <w:tcPr>
            <w:tcW w:w="626" w:type="dxa"/>
          </w:tcPr>
          <w:p w14:paraId="3661A83C" w14:textId="77777777" w:rsidR="001F161B" w:rsidRPr="00630F7A" w:rsidRDefault="001F161B" w:rsidP="00F626F3">
            <w:pPr>
              <w:pStyle w:val="TAC"/>
              <w:rPr>
                <w:lang w:eastAsia="en-US"/>
              </w:rPr>
            </w:pPr>
            <w:r w:rsidRPr="00630F7A">
              <w:rPr>
                <w:lang w:eastAsia="en-US"/>
              </w:rPr>
              <w:t>101</w:t>
            </w:r>
          </w:p>
        </w:tc>
        <w:tc>
          <w:tcPr>
            <w:tcW w:w="748" w:type="dxa"/>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tcPr>
          <w:p w14:paraId="18937ADF" w14:textId="77777777" w:rsidR="001F161B" w:rsidRPr="00630F7A" w:rsidRDefault="001F161B" w:rsidP="00F626F3">
            <w:pPr>
              <w:pStyle w:val="TAC"/>
              <w:rPr>
                <w:lang w:eastAsia="en-US"/>
              </w:rPr>
            </w:pPr>
            <w:r w:rsidRPr="00630F7A">
              <w:rPr>
                <w:lang w:eastAsia="en-US"/>
              </w:rPr>
              <w:t>101</w:t>
            </w:r>
          </w:p>
        </w:tc>
        <w:tc>
          <w:tcPr>
            <w:tcW w:w="748" w:type="dxa"/>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tcPr>
          <w:p w14:paraId="61B940F0" w14:textId="77777777" w:rsidR="001F161B" w:rsidRPr="00630F7A" w:rsidRDefault="001F161B" w:rsidP="00F626F3">
            <w:pPr>
              <w:pStyle w:val="TAC"/>
              <w:rPr>
                <w:lang w:eastAsia="en-US"/>
              </w:rPr>
            </w:pPr>
            <w:r w:rsidRPr="00630F7A">
              <w:rPr>
                <w:lang w:eastAsia="en-US"/>
              </w:rPr>
              <w:t>(Note 4)</w:t>
            </w:r>
          </w:p>
        </w:tc>
        <w:tc>
          <w:tcPr>
            <w:tcW w:w="626" w:type="dxa"/>
          </w:tcPr>
          <w:p w14:paraId="1AFD1513" w14:textId="77777777" w:rsidR="001F161B" w:rsidRPr="00630F7A" w:rsidRDefault="001F161B" w:rsidP="00F626F3">
            <w:pPr>
              <w:pStyle w:val="TAC"/>
              <w:rPr>
                <w:lang w:eastAsia="en-US"/>
              </w:rPr>
            </w:pPr>
            <w:r w:rsidRPr="00630F7A">
              <w:rPr>
                <w:lang w:eastAsia="en-US"/>
              </w:rPr>
              <w:t>02</w:t>
            </w:r>
          </w:p>
        </w:tc>
        <w:tc>
          <w:tcPr>
            <w:tcW w:w="748" w:type="dxa"/>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tcPr>
          <w:p w14:paraId="4DBA1F1E" w14:textId="77777777" w:rsidR="001F161B" w:rsidRPr="00630F7A" w:rsidRDefault="001F161B" w:rsidP="00F626F3">
            <w:pPr>
              <w:pStyle w:val="TAC"/>
              <w:rPr>
                <w:lang w:eastAsia="en-US"/>
              </w:rPr>
            </w:pPr>
            <w:r w:rsidRPr="00630F7A">
              <w:rPr>
                <w:lang w:eastAsia="en-US"/>
              </w:rPr>
              <w:t>(Note 4)</w:t>
            </w:r>
          </w:p>
        </w:tc>
        <w:tc>
          <w:tcPr>
            <w:tcW w:w="626" w:type="dxa"/>
          </w:tcPr>
          <w:p w14:paraId="78489837" w14:textId="77777777" w:rsidR="001F161B" w:rsidRPr="00630F7A" w:rsidRDefault="001F161B" w:rsidP="00F626F3">
            <w:pPr>
              <w:pStyle w:val="TAC"/>
              <w:rPr>
                <w:lang w:eastAsia="en-US"/>
              </w:rPr>
            </w:pPr>
            <w:r w:rsidRPr="00630F7A">
              <w:rPr>
                <w:lang w:eastAsia="en-US"/>
              </w:rPr>
              <w:t>02</w:t>
            </w:r>
          </w:p>
        </w:tc>
        <w:tc>
          <w:tcPr>
            <w:tcW w:w="748" w:type="dxa"/>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tcPr>
          <w:p w14:paraId="35D37274" w14:textId="77777777" w:rsidR="001F161B" w:rsidRPr="00630F7A" w:rsidRDefault="001F161B" w:rsidP="00F626F3">
            <w:pPr>
              <w:pStyle w:val="TAC"/>
              <w:rPr>
                <w:lang w:eastAsia="en-US"/>
              </w:rPr>
            </w:pPr>
            <w:r w:rsidRPr="00630F7A">
              <w:rPr>
                <w:lang w:eastAsia="en-US"/>
              </w:rPr>
              <w:t>002</w:t>
            </w:r>
          </w:p>
        </w:tc>
        <w:tc>
          <w:tcPr>
            <w:tcW w:w="626" w:type="dxa"/>
          </w:tcPr>
          <w:p w14:paraId="0BDAA4A2" w14:textId="77777777" w:rsidR="001F161B" w:rsidRPr="00630F7A" w:rsidRDefault="001F161B" w:rsidP="00F626F3">
            <w:pPr>
              <w:pStyle w:val="TAC"/>
              <w:rPr>
                <w:lang w:eastAsia="en-US"/>
              </w:rPr>
            </w:pPr>
            <w:r w:rsidRPr="00630F7A">
              <w:rPr>
                <w:lang w:eastAsia="en-US"/>
              </w:rPr>
              <w:t>101</w:t>
            </w:r>
          </w:p>
        </w:tc>
        <w:tc>
          <w:tcPr>
            <w:tcW w:w="748" w:type="dxa"/>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tcPr>
          <w:p w14:paraId="7D4A5DAC" w14:textId="77777777" w:rsidR="001F161B" w:rsidRPr="00630F7A" w:rsidRDefault="001F161B" w:rsidP="00F626F3">
            <w:pPr>
              <w:pStyle w:val="TAC"/>
              <w:rPr>
                <w:lang w:eastAsia="en-US"/>
              </w:rPr>
            </w:pPr>
            <w:r w:rsidRPr="00630F7A">
              <w:rPr>
                <w:lang w:eastAsia="en-US"/>
              </w:rPr>
              <w:t>003</w:t>
            </w:r>
          </w:p>
        </w:tc>
        <w:tc>
          <w:tcPr>
            <w:tcW w:w="626" w:type="dxa"/>
          </w:tcPr>
          <w:p w14:paraId="28F889EB" w14:textId="77777777" w:rsidR="001F161B" w:rsidRPr="00630F7A" w:rsidRDefault="001F161B" w:rsidP="00F626F3">
            <w:pPr>
              <w:pStyle w:val="TAC"/>
              <w:rPr>
                <w:lang w:eastAsia="en-US"/>
              </w:rPr>
            </w:pPr>
            <w:r w:rsidRPr="00630F7A">
              <w:rPr>
                <w:lang w:eastAsia="en-US"/>
              </w:rPr>
              <w:t>101</w:t>
            </w:r>
          </w:p>
        </w:tc>
        <w:tc>
          <w:tcPr>
            <w:tcW w:w="748" w:type="dxa"/>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5" w:name="_CRTable6_3_2_22"/>
      <w:r w:rsidRPr="00630F7A">
        <w:t xml:space="preserve">Table </w:t>
      </w:r>
      <w:bookmarkEnd w:id="485"/>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tcPr>
          <w:p w14:paraId="73A9C5C5" w14:textId="77777777" w:rsidR="001F161B" w:rsidRPr="00630F7A" w:rsidRDefault="001F161B" w:rsidP="00F626F3">
            <w:pPr>
              <w:pStyle w:val="TAH"/>
              <w:rPr>
                <w:lang w:eastAsia="en-US"/>
              </w:rPr>
            </w:pPr>
            <w:r w:rsidRPr="00630F7A">
              <w:rPr>
                <w:lang w:eastAsia="en-US"/>
              </w:rPr>
              <w:t>NAS cell ID</w:t>
            </w:r>
          </w:p>
        </w:tc>
        <w:tc>
          <w:tcPr>
            <w:tcW w:w="1417" w:type="dxa"/>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tcPr>
          <w:p w14:paraId="6735E969" w14:textId="77777777" w:rsidR="001F161B" w:rsidRPr="00630F7A" w:rsidRDefault="001F161B" w:rsidP="00F626F3">
            <w:pPr>
              <w:pStyle w:val="TAC"/>
              <w:rPr>
                <w:lang w:eastAsia="en-US"/>
              </w:rPr>
            </w:pPr>
            <w:r w:rsidRPr="00630F7A">
              <w:rPr>
                <w:lang w:eastAsia="en-US"/>
              </w:rPr>
              <w:t>NGC Cell A</w:t>
            </w:r>
          </w:p>
        </w:tc>
        <w:tc>
          <w:tcPr>
            <w:tcW w:w="1417" w:type="dxa"/>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tcPr>
          <w:p w14:paraId="6475A3D9" w14:textId="77777777" w:rsidR="001F161B" w:rsidRPr="00630F7A" w:rsidRDefault="001F161B" w:rsidP="00F626F3">
            <w:pPr>
              <w:pStyle w:val="TAC"/>
              <w:rPr>
                <w:lang w:eastAsia="en-US"/>
              </w:rPr>
            </w:pPr>
            <w:r w:rsidRPr="00630F7A">
              <w:rPr>
                <w:lang w:eastAsia="en-US"/>
              </w:rPr>
              <w:t>NGC Cell B</w:t>
            </w:r>
          </w:p>
        </w:tc>
        <w:tc>
          <w:tcPr>
            <w:tcW w:w="1417" w:type="dxa"/>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tcPr>
          <w:p w14:paraId="6375032A" w14:textId="77777777" w:rsidR="001F161B" w:rsidRPr="00630F7A" w:rsidRDefault="001F161B" w:rsidP="00F626F3">
            <w:pPr>
              <w:pStyle w:val="TAC"/>
              <w:rPr>
                <w:lang w:eastAsia="en-US"/>
              </w:rPr>
            </w:pPr>
            <w:r w:rsidRPr="00630F7A">
              <w:rPr>
                <w:lang w:eastAsia="en-US"/>
              </w:rPr>
              <w:t>NGC Cell C</w:t>
            </w:r>
          </w:p>
        </w:tc>
        <w:tc>
          <w:tcPr>
            <w:tcW w:w="1417" w:type="dxa"/>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tcPr>
          <w:p w14:paraId="2F44C610" w14:textId="77777777" w:rsidR="001F161B" w:rsidRPr="00630F7A" w:rsidRDefault="001F161B" w:rsidP="00F626F3">
            <w:pPr>
              <w:pStyle w:val="TAC"/>
              <w:rPr>
                <w:lang w:eastAsia="en-US"/>
              </w:rPr>
            </w:pPr>
            <w:r w:rsidRPr="00630F7A">
              <w:rPr>
                <w:lang w:eastAsia="en-US"/>
              </w:rPr>
              <w:t>NGC Cell D</w:t>
            </w:r>
          </w:p>
        </w:tc>
        <w:tc>
          <w:tcPr>
            <w:tcW w:w="1417" w:type="dxa"/>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tcPr>
          <w:p w14:paraId="2C8FF998" w14:textId="77777777" w:rsidR="001F161B" w:rsidRPr="00630F7A" w:rsidRDefault="001F161B" w:rsidP="00F626F3">
            <w:pPr>
              <w:pStyle w:val="TAC"/>
              <w:rPr>
                <w:lang w:eastAsia="en-US"/>
              </w:rPr>
            </w:pPr>
            <w:r w:rsidRPr="00630F7A">
              <w:rPr>
                <w:lang w:eastAsia="en-US"/>
              </w:rPr>
              <w:t>NGC Cell E</w:t>
            </w:r>
          </w:p>
        </w:tc>
        <w:tc>
          <w:tcPr>
            <w:tcW w:w="1417" w:type="dxa"/>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tcPr>
          <w:p w14:paraId="1C62024D" w14:textId="77777777" w:rsidR="001F161B" w:rsidRPr="00630F7A" w:rsidRDefault="001F161B" w:rsidP="00F626F3">
            <w:pPr>
              <w:pStyle w:val="TAC"/>
              <w:rPr>
                <w:lang w:eastAsia="en-US"/>
              </w:rPr>
            </w:pPr>
            <w:r w:rsidRPr="00630F7A">
              <w:rPr>
                <w:lang w:eastAsia="en-US"/>
              </w:rPr>
              <w:t>NGC Cell F</w:t>
            </w:r>
          </w:p>
        </w:tc>
        <w:tc>
          <w:tcPr>
            <w:tcW w:w="1417" w:type="dxa"/>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tcPr>
          <w:p w14:paraId="28D2F77C" w14:textId="77777777" w:rsidR="001F161B" w:rsidRPr="00630F7A" w:rsidRDefault="001F161B" w:rsidP="00F626F3">
            <w:pPr>
              <w:pStyle w:val="TAC"/>
              <w:rPr>
                <w:lang w:eastAsia="en-US"/>
              </w:rPr>
            </w:pPr>
            <w:r w:rsidRPr="00630F7A">
              <w:rPr>
                <w:lang w:eastAsia="en-US"/>
              </w:rPr>
              <w:t>NGC Cell G</w:t>
            </w:r>
          </w:p>
        </w:tc>
        <w:tc>
          <w:tcPr>
            <w:tcW w:w="1417" w:type="dxa"/>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tcPr>
          <w:p w14:paraId="6664F38F" w14:textId="77777777" w:rsidR="001F161B" w:rsidRPr="00630F7A" w:rsidRDefault="001F161B" w:rsidP="00F626F3">
            <w:pPr>
              <w:pStyle w:val="TAC"/>
              <w:rPr>
                <w:lang w:eastAsia="en-US"/>
              </w:rPr>
            </w:pPr>
            <w:r w:rsidRPr="00630F7A">
              <w:rPr>
                <w:lang w:eastAsia="en-US"/>
              </w:rPr>
              <w:t>NGC Cell H</w:t>
            </w:r>
          </w:p>
        </w:tc>
        <w:tc>
          <w:tcPr>
            <w:tcW w:w="1417" w:type="dxa"/>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tcPr>
          <w:p w14:paraId="1460D8CB" w14:textId="77777777" w:rsidR="001F161B" w:rsidRPr="00630F7A" w:rsidRDefault="001F161B" w:rsidP="00F626F3">
            <w:pPr>
              <w:pStyle w:val="TAC"/>
              <w:rPr>
                <w:lang w:eastAsia="en-US"/>
              </w:rPr>
            </w:pPr>
            <w:r w:rsidRPr="00630F7A">
              <w:rPr>
                <w:lang w:eastAsia="en-US"/>
              </w:rPr>
              <w:t>NGC Cell I</w:t>
            </w:r>
          </w:p>
        </w:tc>
        <w:tc>
          <w:tcPr>
            <w:tcW w:w="1417" w:type="dxa"/>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tcPr>
          <w:p w14:paraId="256708BF" w14:textId="77777777" w:rsidR="001F161B" w:rsidRPr="00630F7A" w:rsidRDefault="001F161B" w:rsidP="00F626F3">
            <w:pPr>
              <w:pStyle w:val="TAC"/>
              <w:rPr>
                <w:lang w:eastAsia="en-US"/>
              </w:rPr>
            </w:pPr>
            <w:r w:rsidRPr="00630F7A">
              <w:rPr>
                <w:lang w:eastAsia="en-US"/>
              </w:rPr>
              <w:t>NGC Cell J</w:t>
            </w:r>
          </w:p>
        </w:tc>
        <w:tc>
          <w:tcPr>
            <w:tcW w:w="1417" w:type="dxa"/>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6" w:name="_CRTable6_3_2_23"/>
      <w:r w:rsidRPr="00630F7A">
        <w:lastRenderedPageBreak/>
        <w:t xml:space="preserve">Table </w:t>
      </w:r>
      <w:bookmarkEnd w:id="486"/>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7" w:name="_Toc295921063"/>
      <w:r w:rsidRPr="00630F7A">
        <w:t>6.3.3</w:t>
      </w:r>
      <w:r w:rsidRPr="00630F7A">
        <w:tab/>
        <w:t>Cell configuration types</w:t>
      </w:r>
      <w:bookmarkEnd w:id="487"/>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27FC01A2" w14:textId="77777777" w:rsidR="00B03E8E" w:rsidRPr="00630F7A" w:rsidRDefault="007602A4" w:rsidP="00B03E8E">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190"/>
        <w:gridCol w:w="1182"/>
        <w:gridCol w:w="1171"/>
        <w:gridCol w:w="1662"/>
        <w:gridCol w:w="1222"/>
        <w:gridCol w:w="2085"/>
      </w:tblGrid>
      <w:tr w:rsidR="00B03E8E" w:rsidRPr="00630F7A" w14:paraId="44A2EB75" w14:textId="77777777" w:rsidTr="00071EAD">
        <w:trPr>
          <w:trHeight w:val="20"/>
        </w:trPr>
        <w:tc>
          <w:tcPr>
            <w:tcW w:w="0" w:type="auto"/>
          </w:tcPr>
          <w:p w14:paraId="09D77394" w14:textId="77777777" w:rsidR="00B03E8E" w:rsidRPr="00630F7A" w:rsidRDefault="00B03E8E" w:rsidP="00FA4D10">
            <w:pPr>
              <w:pStyle w:val="TAH"/>
              <w:rPr>
                <w:lang w:eastAsia="fr-FR"/>
              </w:rPr>
            </w:pPr>
            <w:r w:rsidRPr="00630F7A">
              <w:rPr>
                <w:rFonts w:eastAsia="DengXian"/>
                <w:lang w:eastAsia="fr-FR"/>
              </w:rPr>
              <w:t>Cell type (Note 1)</w:t>
            </w:r>
          </w:p>
        </w:tc>
        <w:tc>
          <w:tcPr>
            <w:tcW w:w="0" w:type="auto"/>
            <w:vAlign w:val="center"/>
          </w:tcPr>
          <w:p w14:paraId="2979B26F" w14:textId="77777777" w:rsidR="00B03E8E" w:rsidRPr="00630F7A" w:rsidRDefault="00B03E8E" w:rsidP="00FA4D10">
            <w:pPr>
              <w:pStyle w:val="TAH"/>
              <w:rPr>
                <w:lang w:eastAsia="fr-FR"/>
              </w:rPr>
            </w:pPr>
            <w:r w:rsidRPr="00630F7A">
              <w:rPr>
                <w:rFonts w:eastAsia="DengXian"/>
                <w:lang w:eastAsia="fr-FR"/>
              </w:rPr>
              <w:t>positionX</w:t>
            </w:r>
          </w:p>
        </w:tc>
        <w:tc>
          <w:tcPr>
            <w:tcW w:w="0" w:type="auto"/>
            <w:vAlign w:val="center"/>
          </w:tcPr>
          <w:p w14:paraId="3CBF129C" w14:textId="77777777" w:rsidR="00B03E8E" w:rsidRPr="00630F7A" w:rsidRDefault="00B03E8E" w:rsidP="00FA4D10">
            <w:pPr>
              <w:pStyle w:val="TAH"/>
              <w:rPr>
                <w:lang w:eastAsia="fr-FR"/>
              </w:rPr>
            </w:pPr>
            <w:r w:rsidRPr="00630F7A">
              <w:rPr>
                <w:rFonts w:eastAsia="DengXian"/>
                <w:lang w:eastAsia="fr-FR"/>
              </w:rPr>
              <w:t>positionY</w:t>
            </w:r>
          </w:p>
        </w:tc>
        <w:tc>
          <w:tcPr>
            <w:tcW w:w="0" w:type="auto"/>
            <w:vAlign w:val="center"/>
          </w:tcPr>
          <w:p w14:paraId="0939ACB0" w14:textId="77777777" w:rsidR="00B03E8E" w:rsidRPr="00630F7A" w:rsidRDefault="00B03E8E" w:rsidP="00FA4D10">
            <w:pPr>
              <w:pStyle w:val="TAH"/>
              <w:rPr>
                <w:lang w:eastAsia="fr-FR"/>
              </w:rPr>
            </w:pPr>
            <w:r w:rsidRPr="00630F7A">
              <w:rPr>
                <w:rFonts w:eastAsia="DengXian"/>
                <w:lang w:eastAsia="fr-FR"/>
              </w:rPr>
              <w:t>positionZ</w:t>
            </w:r>
          </w:p>
        </w:tc>
        <w:tc>
          <w:tcPr>
            <w:tcW w:w="0" w:type="auto"/>
            <w:vAlign w:val="center"/>
          </w:tcPr>
          <w:p w14:paraId="04A29064" w14:textId="77777777" w:rsidR="00B03E8E" w:rsidRPr="00630F7A" w:rsidRDefault="00B03E8E" w:rsidP="00FA4D10">
            <w:pPr>
              <w:pStyle w:val="TAH"/>
              <w:rPr>
                <w:lang w:eastAsia="fr-FR"/>
              </w:rPr>
            </w:pPr>
            <w:r w:rsidRPr="00630F7A">
              <w:rPr>
                <w:rFonts w:eastAsia="DengXian"/>
                <w:lang w:eastAsia="fr-FR"/>
              </w:rPr>
              <w:t>velocityVX</w:t>
            </w:r>
            <w:r w:rsidRPr="00630F7A">
              <w:rPr>
                <w:rFonts w:eastAsia="DengXian"/>
                <w:lang w:eastAsia="zh-CN"/>
              </w:rPr>
              <w:t>/Y/Z</w:t>
            </w:r>
          </w:p>
        </w:tc>
        <w:tc>
          <w:tcPr>
            <w:tcW w:w="0" w:type="auto"/>
            <w:vAlign w:val="center"/>
          </w:tcPr>
          <w:p w14:paraId="6B8A057F" w14:textId="77777777" w:rsidR="00B03E8E" w:rsidRPr="00630F7A" w:rsidRDefault="00B03E8E" w:rsidP="00FA4D10">
            <w:pPr>
              <w:pStyle w:val="TAH"/>
              <w:rPr>
                <w:lang w:eastAsia="fr-FR"/>
              </w:rPr>
            </w:pPr>
            <w:r w:rsidRPr="00630F7A">
              <w:rPr>
                <w:rFonts w:eastAsia="DengXian"/>
                <w:lang w:eastAsia="fr-FR"/>
              </w:rPr>
              <w:t>nta-Common</w:t>
            </w:r>
          </w:p>
        </w:tc>
        <w:tc>
          <w:tcPr>
            <w:tcW w:w="0" w:type="auto"/>
          </w:tcPr>
          <w:p w14:paraId="2901C9AE" w14:textId="77777777" w:rsidR="00B03E8E" w:rsidRPr="00630F7A" w:rsidRDefault="00B03E8E" w:rsidP="00FA4D10">
            <w:pPr>
              <w:pStyle w:val="TAH"/>
              <w:rPr>
                <w:rFonts w:eastAsia="DengXian"/>
                <w:lang w:eastAsia="fr-FR"/>
              </w:rPr>
            </w:pPr>
            <w:r w:rsidRPr="00194F76">
              <w:rPr>
                <w:rFonts w:eastAsia="DengXian"/>
                <w:lang w:eastAsia="fr-FR"/>
              </w:rPr>
              <w:t>cellSpecific</w:t>
            </w:r>
            <w:r w:rsidRPr="00630F7A">
              <w:rPr>
                <w:rFonts w:eastAsia="DengXian"/>
                <w:lang w:eastAsia="fr-FR"/>
              </w:rPr>
              <w:t>Koffset</w:t>
            </w:r>
          </w:p>
        </w:tc>
      </w:tr>
      <w:tr w:rsidR="00B03E8E" w:rsidRPr="00630F7A" w14:paraId="5FE8BDFC" w14:textId="77777777" w:rsidTr="00071EAD">
        <w:trPr>
          <w:trHeight w:hRule="exact" w:val="284"/>
        </w:trPr>
        <w:tc>
          <w:tcPr>
            <w:tcW w:w="0" w:type="auto"/>
          </w:tcPr>
          <w:p w14:paraId="392FB9C7" w14:textId="77777777" w:rsidR="00B03E8E" w:rsidRPr="00630F7A" w:rsidRDefault="00B03E8E" w:rsidP="00FA4D10">
            <w:pPr>
              <w:pStyle w:val="TAC"/>
              <w:rPr>
                <w:lang w:eastAsia="zh-CN"/>
              </w:rPr>
            </w:pPr>
            <w:r w:rsidRPr="00630F7A">
              <w:rPr>
                <w:lang w:eastAsia="zh-CN"/>
              </w:rPr>
              <w:t>First</w:t>
            </w:r>
          </w:p>
        </w:tc>
        <w:tc>
          <w:tcPr>
            <w:tcW w:w="0" w:type="auto"/>
          </w:tcPr>
          <w:p w14:paraId="76F6CBB3" w14:textId="77777777" w:rsidR="00B03E8E" w:rsidRPr="00630F7A" w:rsidRDefault="00B03E8E" w:rsidP="00FA4D10">
            <w:pPr>
              <w:pStyle w:val="TAC"/>
              <w:rPr>
                <w:lang w:eastAsia="fr-FR"/>
              </w:rPr>
            </w:pPr>
            <w:r w:rsidRPr="00630F7A">
              <w:rPr>
                <w:lang w:eastAsia="fr-FR"/>
              </w:rPr>
              <w:t>-16976014</w:t>
            </w:r>
          </w:p>
        </w:tc>
        <w:tc>
          <w:tcPr>
            <w:tcW w:w="0" w:type="auto"/>
          </w:tcPr>
          <w:p w14:paraId="74F18C02" w14:textId="77777777" w:rsidR="00B03E8E" w:rsidRPr="00630F7A" w:rsidRDefault="00B03E8E" w:rsidP="00FA4D10">
            <w:pPr>
              <w:pStyle w:val="TAC"/>
              <w:rPr>
                <w:lang w:eastAsia="fr-FR"/>
              </w:rPr>
            </w:pPr>
            <w:r w:rsidRPr="00630F7A">
              <w:rPr>
                <w:lang w:eastAsia="fr-FR"/>
              </w:rPr>
              <w:t>27636499</w:t>
            </w:r>
          </w:p>
        </w:tc>
        <w:tc>
          <w:tcPr>
            <w:tcW w:w="0" w:type="auto"/>
          </w:tcPr>
          <w:p w14:paraId="71951DD6" w14:textId="77777777" w:rsidR="00B03E8E" w:rsidRPr="00630F7A" w:rsidRDefault="00B03E8E" w:rsidP="00FA4D10">
            <w:pPr>
              <w:pStyle w:val="TAC"/>
              <w:rPr>
                <w:lang w:eastAsia="zh-CN"/>
              </w:rPr>
            </w:pPr>
            <w:r w:rsidRPr="00630F7A">
              <w:rPr>
                <w:lang w:eastAsia="zh-CN"/>
              </w:rPr>
              <w:t>0</w:t>
            </w:r>
          </w:p>
        </w:tc>
        <w:tc>
          <w:tcPr>
            <w:tcW w:w="0" w:type="auto"/>
          </w:tcPr>
          <w:p w14:paraId="00A6975A" w14:textId="77777777" w:rsidR="00B03E8E" w:rsidRPr="00630F7A" w:rsidRDefault="00B03E8E" w:rsidP="00FA4D10">
            <w:pPr>
              <w:pStyle w:val="TAC"/>
              <w:rPr>
                <w:lang w:eastAsia="zh-CN"/>
              </w:rPr>
            </w:pPr>
            <w:r w:rsidRPr="00630F7A">
              <w:rPr>
                <w:lang w:eastAsia="zh-CN"/>
              </w:rPr>
              <w:t>0</w:t>
            </w:r>
          </w:p>
        </w:tc>
        <w:tc>
          <w:tcPr>
            <w:tcW w:w="0" w:type="auto"/>
          </w:tcPr>
          <w:p w14:paraId="12090DDF" w14:textId="77777777" w:rsidR="00B03E8E" w:rsidRPr="00630F7A" w:rsidRDefault="00B03E8E" w:rsidP="00FA4D10">
            <w:pPr>
              <w:pStyle w:val="TAC"/>
              <w:rPr>
                <w:lang w:eastAsia="fr-FR"/>
              </w:rPr>
            </w:pPr>
            <w:r w:rsidRPr="00630F7A">
              <w:rPr>
                <w:rFonts w:cs="Arial"/>
                <w:szCs w:val="18"/>
              </w:rPr>
              <w:t>65896378</w:t>
            </w:r>
          </w:p>
        </w:tc>
        <w:tc>
          <w:tcPr>
            <w:tcW w:w="0" w:type="auto"/>
          </w:tcPr>
          <w:p w14:paraId="0065E402" w14:textId="77777777" w:rsidR="00B03E8E" w:rsidRPr="00630F7A" w:rsidRDefault="00B03E8E" w:rsidP="00FA4D10">
            <w:pPr>
              <w:pStyle w:val="TAC"/>
              <w:rPr>
                <w:lang w:eastAsia="zh-CN"/>
              </w:rPr>
            </w:pPr>
            <w:r w:rsidRPr="00630F7A">
              <w:rPr>
                <w:lang w:eastAsia="zh-CN"/>
              </w:rPr>
              <w:t>550</w:t>
            </w:r>
          </w:p>
        </w:tc>
      </w:tr>
      <w:tr w:rsidR="00B03E8E" w:rsidRPr="00630F7A" w14:paraId="0D4EF96A" w14:textId="77777777" w:rsidTr="00071EAD">
        <w:trPr>
          <w:trHeight w:hRule="exact" w:val="284"/>
        </w:trPr>
        <w:tc>
          <w:tcPr>
            <w:tcW w:w="0" w:type="auto"/>
          </w:tcPr>
          <w:p w14:paraId="7ECD56E8" w14:textId="77777777" w:rsidR="00B03E8E" w:rsidRPr="00630F7A" w:rsidRDefault="00B03E8E" w:rsidP="00FA4D10">
            <w:pPr>
              <w:pStyle w:val="TAC"/>
              <w:rPr>
                <w:lang w:eastAsia="zh-CN"/>
              </w:rPr>
            </w:pPr>
            <w:r w:rsidRPr="00630F7A">
              <w:rPr>
                <w:lang w:eastAsia="zh-CN"/>
              </w:rPr>
              <w:t>Second</w:t>
            </w:r>
          </w:p>
        </w:tc>
        <w:tc>
          <w:tcPr>
            <w:tcW w:w="0" w:type="auto"/>
          </w:tcPr>
          <w:p w14:paraId="268BF779" w14:textId="77777777" w:rsidR="00B03E8E" w:rsidRPr="00630F7A" w:rsidRDefault="00B03E8E" w:rsidP="00FA4D10">
            <w:pPr>
              <w:pStyle w:val="TAC"/>
              <w:rPr>
                <w:lang w:eastAsia="fr-FR"/>
              </w:rPr>
            </w:pPr>
            <w:r w:rsidRPr="00630F7A">
              <w:rPr>
                <w:lang w:eastAsia="fr-FR"/>
              </w:rPr>
              <w:t>-23550424</w:t>
            </w:r>
          </w:p>
        </w:tc>
        <w:tc>
          <w:tcPr>
            <w:tcW w:w="0" w:type="auto"/>
          </w:tcPr>
          <w:p w14:paraId="62A193BA" w14:textId="77777777" w:rsidR="00B03E8E" w:rsidRPr="00630F7A" w:rsidRDefault="00B03E8E" w:rsidP="00FA4D10">
            <w:pPr>
              <w:pStyle w:val="TAC"/>
              <w:rPr>
                <w:lang w:eastAsia="fr-FR"/>
              </w:rPr>
            </w:pPr>
            <w:r w:rsidRPr="00630F7A">
              <w:rPr>
                <w:lang w:eastAsia="fr-FR"/>
              </w:rPr>
              <w:t>22301093</w:t>
            </w:r>
          </w:p>
        </w:tc>
        <w:tc>
          <w:tcPr>
            <w:tcW w:w="0" w:type="auto"/>
          </w:tcPr>
          <w:p w14:paraId="6BAD3E4E" w14:textId="77777777" w:rsidR="00B03E8E" w:rsidRPr="00630F7A" w:rsidRDefault="00B03E8E" w:rsidP="00FA4D10">
            <w:pPr>
              <w:pStyle w:val="TAC"/>
              <w:rPr>
                <w:lang w:eastAsia="zh-CN"/>
              </w:rPr>
            </w:pPr>
            <w:r w:rsidRPr="00630F7A">
              <w:rPr>
                <w:lang w:eastAsia="zh-CN"/>
              </w:rPr>
              <w:t>0</w:t>
            </w:r>
          </w:p>
        </w:tc>
        <w:tc>
          <w:tcPr>
            <w:tcW w:w="0" w:type="auto"/>
          </w:tcPr>
          <w:p w14:paraId="703C1A36" w14:textId="77777777" w:rsidR="00B03E8E" w:rsidRPr="00630F7A" w:rsidRDefault="00B03E8E" w:rsidP="00FA4D10">
            <w:pPr>
              <w:pStyle w:val="TAC"/>
              <w:rPr>
                <w:lang w:eastAsia="zh-CN"/>
              </w:rPr>
            </w:pPr>
            <w:r w:rsidRPr="00630F7A">
              <w:rPr>
                <w:lang w:eastAsia="zh-CN"/>
              </w:rPr>
              <w:t>0</w:t>
            </w:r>
          </w:p>
        </w:tc>
        <w:tc>
          <w:tcPr>
            <w:tcW w:w="0" w:type="auto"/>
          </w:tcPr>
          <w:p w14:paraId="4CC68EC4" w14:textId="77777777" w:rsidR="00B03E8E" w:rsidRPr="00630F7A" w:rsidRDefault="00B03E8E" w:rsidP="00FA4D10">
            <w:pPr>
              <w:pStyle w:val="TAC"/>
              <w:rPr>
                <w:lang w:eastAsia="fr-FR"/>
              </w:rPr>
            </w:pPr>
            <w:r w:rsidRPr="00630F7A">
              <w:rPr>
                <w:lang w:eastAsia="fr-FR"/>
              </w:rPr>
              <w:t>66485757</w:t>
            </w:r>
          </w:p>
        </w:tc>
        <w:tc>
          <w:tcPr>
            <w:tcW w:w="0" w:type="auto"/>
          </w:tcPr>
          <w:p w14:paraId="785FC67F" w14:textId="77777777" w:rsidR="00B03E8E" w:rsidRPr="00630F7A" w:rsidRDefault="00B03E8E" w:rsidP="00FA4D10">
            <w:pPr>
              <w:pStyle w:val="TAC"/>
              <w:rPr>
                <w:lang w:eastAsia="zh-CN"/>
              </w:rPr>
            </w:pPr>
            <w:r w:rsidRPr="00630F7A">
              <w:rPr>
                <w:lang w:eastAsia="zh-CN"/>
              </w:rPr>
              <w:t>550</w:t>
            </w:r>
          </w:p>
        </w:tc>
      </w:tr>
      <w:tr w:rsidR="00B03E8E" w:rsidRPr="00630F7A" w14:paraId="6EF350BD" w14:textId="77777777" w:rsidTr="00071EAD">
        <w:trPr>
          <w:trHeight w:hRule="exact" w:val="284"/>
        </w:trPr>
        <w:tc>
          <w:tcPr>
            <w:tcW w:w="0" w:type="auto"/>
          </w:tcPr>
          <w:p w14:paraId="29C313FA" w14:textId="77777777" w:rsidR="00B03E8E" w:rsidRPr="00630F7A" w:rsidRDefault="00B03E8E" w:rsidP="00FA4D10">
            <w:pPr>
              <w:pStyle w:val="TAC"/>
              <w:rPr>
                <w:lang w:eastAsia="zh-CN"/>
              </w:rPr>
            </w:pPr>
            <w:r w:rsidRPr="00630F7A">
              <w:rPr>
                <w:lang w:eastAsia="zh-CN"/>
              </w:rPr>
              <w:t>Third</w:t>
            </w:r>
          </w:p>
        </w:tc>
        <w:tc>
          <w:tcPr>
            <w:tcW w:w="0" w:type="auto"/>
          </w:tcPr>
          <w:p w14:paraId="3BE227B3" w14:textId="77777777" w:rsidR="00B03E8E" w:rsidRPr="00630F7A" w:rsidRDefault="00B03E8E" w:rsidP="00FA4D10">
            <w:pPr>
              <w:pStyle w:val="TAC"/>
              <w:rPr>
                <w:lang w:eastAsia="fr-FR"/>
              </w:rPr>
            </w:pPr>
            <w:r w:rsidRPr="00630F7A">
              <w:rPr>
                <w:lang w:eastAsia="fr-FR"/>
              </w:rPr>
              <w:t>-14502736</w:t>
            </w:r>
          </w:p>
        </w:tc>
        <w:tc>
          <w:tcPr>
            <w:tcW w:w="0" w:type="auto"/>
          </w:tcPr>
          <w:p w14:paraId="6E19DB9C" w14:textId="77777777" w:rsidR="00B03E8E" w:rsidRPr="00630F7A" w:rsidRDefault="00B03E8E" w:rsidP="00FA4D10">
            <w:pPr>
              <w:pStyle w:val="TAC"/>
              <w:rPr>
                <w:lang w:eastAsia="fr-FR"/>
              </w:rPr>
            </w:pPr>
            <w:r w:rsidRPr="00630F7A">
              <w:rPr>
                <w:lang w:eastAsia="fr-FR"/>
              </w:rPr>
              <w:t>29010891</w:t>
            </w:r>
          </w:p>
        </w:tc>
        <w:tc>
          <w:tcPr>
            <w:tcW w:w="0" w:type="auto"/>
          </w:tcPr>
          <w:p w14:paraId="710AEADA" w14:textId="77777777" w:rsidR="00B03E8E" w:rsidRPr="00630F7A" w:rsidRDefault="00B03E8E" w:rsidP="00FA4D10">
            <w:pPr>
              <w:pStyle w:val="TAC"/>
              <w:rPr>
                <w:lang w:eastAsia="zh-CN"/>
              </w:rPr>
            </w:pPr>
            <w:r w:rsidRPr="00630F7A">
              <w:rPr>
                <w:lang w:eastAsia="zh-CN"/>
              </w:rPr>
              <w:t>0</w:t>
            </w:r>
          </w:p>
        </w:tc>
        <w:tc>
          <w:tcPr>
            <w:tcW w:w="0" w:type="auto"/>
          </w:tcPr>
          <w:p w14:paraId="4AE09EB6" w14:textId="77777777" w:rsidR="00B03E8E" w:rsidRPr="00630F7A" w:rsidRDefault="00B03E8E" w:rsidP="00FA4D10">
            <w:pPr>
              <w:pStyle w:val="TAC"/>
              <w:rPr>
                <w:lang w:eastAsia="zh-CN"/>
              </w:rPr>
            </w:pPr>
            <w:r w:rsidRPr="00630F7A">
              <w:rPr>
                <w:lang w:eastAsia="zh-CN"/>
              </w:rPr>
              <w:t>0</w:t>
            </w:r>
          </w:p>
        </w:tc>
        <w:tc>
          <w:tcPr>
            <w:tcW w:w="0" w:type="auto"/>
          </w:tcPr>
          <w:p w14:paraId="26358D27" w14:textId="77777777" w:rsidR="00B03E8E" w:rsidRPr="00630F7A" w:rsidRDefault="00B03E8E" w:rsidP="00FA4D10">
            <w:pPr>
              <w:pStyle w:val="TAC"/>
              <w:rPr>
                <w:lang w:eastAsia="fr-FR"/>
              </w:rPr>
            </w:pPr>
            <w:r w:rsidRPr="00630F7A">
              <w:rPr>
                <w:lang w:eastAsia="fr-FR"/>
              </w:rPr>
              <w:t>66485757</w:t>
            </w:r>
          </w:p>
        </w:tc>
        <w:tc>
          <w:tcPr>
            <w:tcW w:w="0" w:type="auto"/>
          </w:tcPr>
          <w:p w14:paraId="6F74CD42" w14:textId="77777777" w:rsidR="00B03E8E" w:rsidRPr="00630F7A" w:rsidRDefault="00B03E8E" w:rsidP="00FA4D10">
            <w:pPr>
              <w:pStyle w:val="TAC"/>
              <w:rPr>
                <w:lang w:eastAsia="zh-CN"/>
              </w:rPr>
            </w:pPr>
            <w:r w:rsidRPr="00630F7A">
              <w:rPr>
                <w:lang w:eastAsia="zh-CN"/>
              </w:rPr>
              <w:t>550</w:t>
            </w:r>
          </w:p>
        </w:tc>
      </w:tr>
      <w:tr w:rsidR="00B03E8E" w:rsidRPr="00630F7A" w14:paraId="085FE217" w14:textId="77777777" w:rsidTr="00071EAD">
        <w:trPr>
          <w:trHeight w:hRule="exact" w:val="1418"/>
        </w:trPr>
        <w:tc>
          <w:tcPr>
            <w:tcW w:w="0" w:type="auto"/>
            <w:gridSpan w:val="7"/>
            <w:tcBorders>
              <w:top w:val="single" w:sz="4" w:space="0" w:color="auto"/>
              <w:left w:val="single" w:sz="4" w:space="0" w:color="auto"/>
              <w:bottom w:val="single" w:sz="4" w:space="0" w:color="auto"/>
              <w:right w:val="single" w:sz="4" w:space="0" w:color="auto"/>
            </w:tcBorders>
          </w:tcPr>
          <w:p w14:paraId="076D54EE"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Pr>
                <w:lang w:eastAsia="zh-CN"/>
              </w:rPr>
              <w:t>assistance</w:t>
            </w:r>
            <w:r w:rsidRPr="00630F7A">
              <w:rPr>
                <w:lang w:eastAsia="zh-CN"/>
              </w:rPr>
              <w:t xml:space="preserve"> information of First Cell, while NGC Cell G uses the satellite </w:t>
            </w:r>
            <w:r>
              <w:rPr>
                <w:lang w:eastAsia="zh-CN"/>
              </w:rPr>
              <w:t>assistance</w:t>
            </w:r>
            <w:r w:rsidRPr="00630F7A">
              <w:rPr>
                <w:lang w:eastAsia="zh-CN"/>
              </w:rPr>
              <w:t xml:space="preserve"> information of Second Cell</w:t>
            </w:r>
            <w:r>
              <w:rPr>
                <w:lang w:eastAsia="zh-CN"/>
              </w:rPr>
              <w:t>.</w:t>
            </w:r>
          </w:p>
        </w:tc>
      </w:tr>
    </w:tbl>
    <w:p w14:paraId="1FB01305" w14:textId="61714599" w:rsidR="007602A4" w:rsidRPr="00630F7A" w:rsidRDefault="007602A4" w:rsidP="00B03E8E"/>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D65FE8A"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adjustment calculations </w:t>
      </w:r>
      <w:r w:rsidRPr="00630F7A">
        <w:t>is defined in Table 6.3.4.2-1 unless otherwise specified in a test case, keeping such information constant throughout the duration of each measurement in the test.</w:t>
      </w:r>
    </w:p>
    <w:p w14:paraId="2B71255A" w14:textId="77777777" w:rsidR="00B03E8E" w:rsidRPr="00630F7A" w:rsidRDefault="00800C4C" w:rsidP="00B03E8E">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953"/>
        <w:gridCol w:w="953"/>
        <w:gridCol w:w="944"/>
        <w:gridCol w:w="1035"/>
        <w:gridCol w:w="1035"/>
        <w:gridCol w:w="1026"/>
        <w:gridCol w:w="622"/>
        <w:gridCol w:w="1665"/>
        <w:gridCol w:w="630"/>
      </w:tblGrid>
      <w:tr w:rsidR="00B03E8E" w:rsidRPr="00630F7A" w14:paraId="5C8C592B" w14:textId="77777777" w:rsidTr="00071EAD">
        <w:trPr>
          <w:trHeight w:val="850"/>
        </w:trPr>
        <w:tc>
          <w:tcPr>
            <w:tcW w:w="414" w:type="pct"/>
          </w:tcPr>
          <w:p w14:paraId="2EB2CAD5" w14:textId="77777777" w:rsidR="00B03E8E" w:rsidRPr="00630F7A" w:rsidRDefault="00B03E8E" w:rsidP="00FA4D10">
            <w:pPr>
              <w:pStyle w:val="TAH"/>
              <w:rPr>
                <w:lang w:eastAsia="fr-FR"/>
              </w:rPr>
            </w:pPr>
            <w:r w:rsidRPr="00630F7A">
              <w:rPr>
                <w:rFonts w:eastAsia="DengXian"/>
                <w:lang w:eastAsia="fr-FR"/>
              </w:rPr>
              <w:t>Cell type (Note 1)</w:t>
            </w:r>
          </w:p>
        </w:tc>
        <w:tc>
          <w:tcPr>
            <w:tcW w:w="563" w:type="pct"/>
            <w:vAlign w:val="center"/>
          </w:tcPr>
          <w:p w14:paraId="1C1C1EC1" w14:textId="77777777" w:rsidR="00B03E8E" w:rsidRPr="00630F7A" w:rsidRDefault="00B03E8E" w:rsidP="00FA4D10">
            <w:pPr>
              <w:pStyle w:val="TAH"/>
              <w:rPr>
                <w:lang w:eastAsia="fr-FR"/>
              </w:rPr>
            </w:pPr>
            <w:r w:rsidRPr="00630F7A">
              <w:rPr>
                <w:rFonts w:eastAsia="DengXian"/>
                <w:lang w:eastAsia="fr-FR"/>
              </w:rPr>
              <w:t>positionX</w:t>
            </w:r>
          </w:p>
        </w:tc>
        <w:tc>
          <w:tcPr>
            <w:tcW w:w="563" w:type="pct"/>
            <w:vAlign w:val="center"/>
          </w:tcPr>
          <w:p w14:paraId="7DD48FA0" w14:textId="77777777" w:rsidR="00B03E8E" w:rsidRPr="00630F7A" w:rsidRDefault="00B03E8E" w:rsidP="00FA4D10">
            <w:pPr>
              <w:pStyle w:val="TAH"/>
              <w:rPr>
                <w:rFonts w:eastAsia="DengXian"/>
                <w:lang w:eastAsia="fr-FR"/>
              </w:rPr>
            </w:pPr>
            <w:r w:rsidRPr="00630F7A">
              <w:rPr>
                <w:rFonts w:eastAsia="DengXian"/>
                <w:lang w:eastAsia="fr-FR"/>
              </w:rPr>
              <w:t>positionY</w:t>
            </w:r>
          </w:p>
        </w:tc>
        <w:tc>
          <w:tcPr>
            <w:tcW w:w="557" w:type="pct"/>
            <w:vAlign w:val="center"/>
          </w:tcPr>
          <w:p w14:paraId="5E96F232" w14:textId="77777777" w:rsidR="00B03E8E" w:rsidRPr="00630F7A" w:rsidRDefault="00B03E8E" w:rsidP="00FA4D10">
            <w:pPr>
              <w:pStyle w:val="TAH"/>
              <w:rPr>
                <w:rFonts w:eastAsia="DengXian"/>
                <w:lang w:eastAsia="fr-FR"/>
              </w:rPr>
            </w:pPr>
            <w:r w:rsidRPr="00630F7A">
              <w:rPr>
                <w:rFonts w:eastAsia="DengXian"/>
                <w:lang w:eastAsia="fr-FR"/>
              </w:rPr>
              <w:t>positionZ</w:t>
            </w:r>
          </w:p>
        </w:tc>
        <w:tc>
          <w:tcPr>
            <w:tcW w:w="613" w:type="pct"/>
          </w:tcPr>
          <w:p w14:paraId="5FD658C8" w14:textId="77777777" w:rsidR="00B03E8E" w:rsidRPr="00630F7A" w:rsidRDefault="00B03E8E" w:rsidP="00FA4D10">
            <w:pPr>
              <w:pStyle w:val="TAH"/>
              <w:rPr>
                <w:rFonts w:eastAsia="DengXian"/>
                <w:lang w:eastAsia="fr-FR"/>
              </w:rPr>
            </w:pPr>
            <w:r w:rsidRPr="00630F7A">
              <w:rPr>
                <w:rFonts w:eastAsia="DengXian"/>
                <w:lang w:eastAsia="fr-FR"/>
              </w:rPr>
              <w:t>velocityVX</w:t>
            </w:r>
          </w:p>
        </w:tc>
        <w:tc>
          <w:tcPr>
            <w:tcW w:w="613" w:type="pct"/>
          </w:tcPr>
          <w:p w14:paraId="3D18CAB8"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Y</w:t>
            </w:r>
          </w:p>
        </w:tc>
        <w:tc>
          <w:tcPr>
            <w:tcW w:w="608" w:type="pct"/>
          </w:tcPr>
          <w:p w14:paraId="7B25DB6B"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Z</w:t>
            </w:r>
          </w:p>
        </w:tc>
        <w:tc>
          <w:tcPr>
            <w:tcW w:w="305" w:type="pct"/>
          </w:tcPr>
          <w:p w14:paraId="765F8B42" w14:textId="77777777" w:rsidR="00B03E8E" w:rsidRPr="00630F7A" w:rsidRDefault="00B03E8E" w:rsidP="00FA4D10">
            <w:pPr>
              <w:pStyle w:val="TAH"/>
              <w:rPr>
                <w:rFonts w:eastAsia="DengXian"/>
                <w:lang w:eastAsia="fr-FR"/>
              </w:rPr>
            </w:pPr>
            <w:r w:rsidRPr="00630F7A">
              <w:t>kMac</w:t>
            </w:r>
          </w:p>
        </w:tc>
        <w:tc>
          <w:tcPr>
            <w:tcW w:w="398" w:type="pct"/>
          </w:tcPr>
          <w:p w14:paraId="4A6E58B0" w14:textId="77777777" w:rsidR="00B03E8E" w:rsidRPr="00630F7A" w:rsidRDefault="00B03E8E" w:rsidP="00FA4D10">
            <w:pPr>
              <w:pStyle w:val="TAH"/>
              <w:rPr>
                <w:rFonts w:eastAsia="DengXian"/>
                <w:lang w:eastAsia="fr-FR"/>
              </w:rPr>
            </w:pPr>
            <w:r w:rsidRPr="00840C34">
              <w:t>cellSpecific</w:t>
            </w:r>
            <w:r w:rsidRPr="00630F7A">
              <w:t>kOffset</w:t>
            </w:r>
          </w:p>
        </w:tc>
        <w:tc>
          <w:tcPr>
            <w:tcW w:w="366" w:type="pct"/>
          </w:tcPr>
          <w:p w14:paraId="064D3F91" w14:textId="77777777" w:rsidR="00B03E8E" w:rsidRPr="00630F7A" w:rsidRDefault="00B03E8E" w:rsidP="00FA4D10">
            <w:pPr>
              <w:pStyle w:val="TAH"/>
              <w:rPr>
                <w:rFonts w:eastAsia="DengXian"/>
                <w:lang w:eastAsia="zh-CN"/>
              </w:rPr>
            </w:pPr>
            <w:r w:rsidRPr="00630F7A">
              <w:rPr>
                <w:rFonts w:eastAsia="DengXian"/>
                <w:lang w:eastAsia="zh-CN"/>
              </w:rPr>
              <w:t>Fd (Note 2)</w:t>
            </w:r>
          </w:p>
        </w:tc>
      </w:tr>
      <w:tr w:rsidR="00B03E8E" w:rsidRPr="00630F7A" w14:paraId="05C5D6E7" w14:textId="77777777" w:rsidTr="00071EAD">
        <w:trPr>
          <w:trHeight w:hRule="exact" w:val="629"/>
        </w:trPr>
        <w:tc>
          <w:tcPr>
            <w:tcW w:w="414" w:type="pct"/>
          </w:tcPr>
          <w:p w14:paraId="0F45A901" w14:textId="77777777" w:rsidR="00B03E8E" w:rsidRPr="00630F7A" w:rsidRDefault="00B03E8E" w:rsidP="00FA4D10">
            <w:pPr>
              <w:pStyle w:val="TAC"/>
              <w:rPr>
                <w:lang w:eastAsia="zh-CN"/>
              </w:rPr>
            </w:pPr>
            <w:r w:rsidRPr="00630F7A">
              <w:rPr>
                <w:lang w:eastAsia="zh-CN"/>
              </w:rPr>
              <w:t>First</w:t>
            </w:r>
          </w:p>
        </w:tc>
        <w:tc>
          <w:tcPr>
            <w:tcW w:w="563" w:type="pct"/>
          </w:tcPr>
          <w:p w14:paraId="7E7151CB" w14:textId="77777777" w:rsidR="00B03E8E" w:rsidRPr="00630F7A" w:rsidRDefault="00B03E8E" w:rsidP="00FA4D10">
            <w:pPr>
              <w:pStyle w:val="TAC"/>
              <w:rPr>
                <w:lang w:eastAsia="fr-FR"/>
              </w:rPr>
            </w:pPr>
            <w:r w:rsidRPr="00630F7A">
              <w:t>-2550081</w:t>
            </w:r>
          </w:p>
        </w:tc>
        <w:tc>
          <w:tcPr>
            <w:tcW w:w="563" w:type="pct"/>
          </w:tcPr>
          <w:p w14:paraId="5C5BCF0E" w14:textId="77777777" w:rsidR="00B03E8E" w:rsidRPr="00630F7A" w:rsidRDefault="00B03E8E" w:rsidP="00FA4D10">
            <w:pPr>
              <w:pStyle w:val="TAC"/>
              <w:rPr>
                <w:lang w:eastAsia="zh-CN"/>
              </w:rPr>
            </w:pPr>
            <w:r w:rsidRPr="00630F7A">
              <w:t>4151097</w:t>
            </w:r>
          </w:p>
        </w:tc>
        <w:tc>
          <w:tcPr>
            <w:tcW w:w="557" w:type="pct"/>
          </w:tcPr>
          <w:p w14:paraId="49234518" w14:textId="77777777" w:rsidR="00B03E8E" w:rsidRPr="00630F7A" w:rsidRDefault="00B03E8E" w:rsidP="00FA4D10">
            <w:pPr>
              <w:pStyle w:val="TAC"/>
              <w:rPr>
                <w:lang w:eastAsia="zh-CN"/>
              </w:rPr>
            </w:pPr>
            <w:r w:rsidRPr="00630F7A">
              <w:t>2263034</w:t>
            </w:r>
          </w:p>
        </w:tc>
        <w:tc>
          <w:tcPr>
            <w:tcW w:w="613" w:type="pct"/>
          </w:tcPr>
          <w:p w14:paraId="691E90F8" w14:textId="77777777" w:rsidR="00B03E8E" w:rsidRPr="00630F7A" w:rsidRDefault="00B03E8E" w:rsidP="00FA4D10">
            <w:pPr>
              <w:pStyle w:val="TAC"/>
              <w:rPr>
                <w:lang w:eastAsia="zh-CN"/>
              </w:rPr>
            </w:pPr>
            <w:r w:rsidRPr="00630F7A">
              <w:t>21970</w:t>
            </w:r>
          </w:p>
        </w:tc>
        <w:tc>
          <w:tcPr>
            <w:tcW w:w="613" w:type="pct"/>
          </w:tcPr>
          <w:p w14:paraId="54AC5F79" w14:textId="77777777" w:rsidR="00B03E8E" w:rsidRPr="00630F7A" w:rsidRDefault="00B03E8E" w:rsidP="00FA4D10">
            <w:pPr>
              <w:pStyle w:val="TAC"/>
              <w:rPr>
                <w:lang w:eastAsia="zh-CN"/>
              </w:rPr>
            </w:pPr>
            <w:r w:rsidRPr="00630F7A">
              <w:t>-48164</w:t>
            </w:r>
          </w:p>
        </w:tc>
        <w:tc>
          <w:tcPr>
            <w:tcW w:w="608" w:type="pct"/>
          </w:tcPr>
          <w:p w14:paraId="73D77594" w14:textId="77777777" w:rsidR="00B03E8E" w:rsidRPr="00630F7A" w:rsidRDefault="00B03E8E" w:rsidP="00FA4D10">
            <w:pPr>
              <w:pStyle w:val="TAC"/>
              <w:rPr>
                <w:lang w:eastAsia="zh-CN"/>
              </w:rPr>
            </w:pPr>
            <w:r w:rsidRPr="00630F7A">
              <w:t>114109</w:t>
            </w:r>
          </w:p>
        </w:tc>
        <w:tc>
          <w:tcPr>
            <w:tcW w:w="305" w:type="pct"/>
          </w:tcPr>
          <w:p w14:paraId="2BC699B1" w14:textId="77777777" w:rsidR="00B03E8E" w:rsidRPr="00630F7A" w:rsidRDefault="00B03E8E" w:rsidP="00FA4D10">
            <w:pPr>
              <w:pStyle w:val="TAC"/>
              <w:rPr>
                <w:lang w:eastAsia="zh-CN"/>
              </w:rPr>
            </w:pPr>
            <w:r w:rsidRPr="00630F7A">
              <w:rPr>
                <w:lang w:eastAsia="zh-CN"/>
              </w:rPr>
              <w:t>3</w:t>
            </w:r>
          </w:p>
        </w:tc>
        <w:tc>
          <w:tcPr>
            <w:tcW w:w="398" w:type="pct"/>
          </w:tcPr>
          <w:p w14:paraId="7D02D691" w14:textId="77777777" w:rsidR="00B03E8E" w:rsidRPr="00630F7A" w:rsidRDefault="00B03E8E" w:rsidP="00FA4D10">
            <w:pPr>
              <w:pStyle w:val="TAC"/>
              <w:rPr>
                <w:lang w:eastAsia="zh-CN"/>
              </w:rPr>
            </w:pPr>
            <w:r w:rsidRPr="00630F7A">
              <w:rPr>
                <w:lang w:eastAsia="zh-CN"/>
              </w:rPr>
              <w:t>5</w:t>
            </w:r>
          </w:p>
        </w:tc>
        <w:tc>
          <w:tcPr>
            <w:tcW w:w="366" w:type="pct"/>
          </w:tcPr>
          <w:p w14:paraId="70EE6C83" w14:textId="77777777" w:rsidR="00B03E8E" w:rsidRPr="00630F7A" w:rsidRDefault="00B03E8E" w:rsidP="00FA4D10">
            <w:pPr>
              <w:pStyle w:val="TAC"/>
              <w:rPr>
                <w:lang w:eastAsia="zh-CN"/>
              </w:rPr>
            </w:pPr>
            <w:r w:rsidRPr="00630F7A">
              <w:rPr>
                <w:lang w:eastAsia="zh-CN"/>
              </w:rPr>
              <w:t>0.013</w:t>
            </w:r>
          </w:p>
        </w:tc>
      </w:tr>
      <w:tr w:rsidR="00B03E8E" w:rsidRPr="00630F7A" w14:paraId="07666283" w14:textId="77777777" w:rsidTr="00071EAD">
        <w:trPr>
          <w:trHeight w:hRule="exact" w:val="709"/>
        </w:trPr>
        <w:tc>
          <w:tcPr>
            <w:tcW w:w="414" w:type="pct"/>
          </w:tcPr>
          <w:p w14:paraId="11D21265" w14:textId="77777777" w:rsidR="00B03E8E" w:rsidRPr="00630F7A" w:rsidRDefault="00B03E8E" w:rsidP="00FA4D10">
            <w:pPr>
              <w:pStyle w:val="TAC"/>
              <w:rPr>
                <w:lang w:eastAsia="zh-CN"/>
              </w:rPr>
            </w:pPr>
            <w:r w:rsidRPr="00630F7A">
              <w:rPr>
                <w:lang w:eastAsia="zh-CN"/>
              </w:rPr>
              <w:t>Second</w:t>
            </w:r>
          </w:p>
        </w:tc>
        <w:tc>
          <w:tcPr>
            <w:tcW w:w="563" w:type="pct"/>
          </w:tcPr>
          <w:p w14:paraId="43186231" w14:textId="77777777" w:rsidR="00B03E8E" w:rsidRPr="00630F7A" w:rsidRDefault="00B03E8E" w:rsidP="00FA4D10">
            <w:pPr>
              <w:pStyle w:val="TAC"/>
              <w:rPr>
                <w:lang w:eastAsia="fr-FR"/>
              </w:rPr>
            </w:pPr>
            <w:r w:rsidRPr="00630F7A">
              <w:rPr>
                <w:rFonts w:eastAsia="Calibri"/>
                <w:lang w:eastAsia="fr-FR"/>
              </w:rPr>
              <w:t>-2654549</w:t>
            </w:r>
          </w:p>
        </w:tc>
        <w:tc>
          <w:tcPr>
            <w:tcW w:w="563" w:type="pct"/>
          </w:tcPr>
          <w:p w14:paraId="197BBFCE" w14:textId="77777777" w:rsidR="00B03E8E" w:rsidRPr="00630F7A" w:rsidRDefault="00B03E8E" w:rsidP="00FA4D10">
            <w:pPr>
              <w:pStyle w:val="TAC"/>
              <w:rPr>
                <w:lang w:eastAsia="zh-CN"/>
              </w:rPr>
            </w:pPr>
            <w:r w:rsidRPr="00630F7A">
              <w:rPr>
                <w:rFonts w:eastAsia="Calibri"/>
                <w:lang w:eastAsia="fr-FR"/>
              </w:rPr>
              <w:t>4386991</w:t>
            </w:r>
          </w:p>
        </w:tc>
        <w:tc>
          <w:tcPr>
            <w:tcW w:w="557" w:type="pct"/>
          </w:tcPr>
          <w:p w14:paraId="3B79F8AF" w14:textId="77777777" w:rsidR="00B03E8E" w:rsidRPr="00630F7A" w:rsidRDefault="00B03E8E" w:rsidP="00FA4D10">
            <w:pPr>
              <w:pStyle w:val="TAC"/>
              <w:rPr>
                <w:lang w:eastAsia="zh-CN"/>
              </w:rPr>
            </w:pPr>
            <w:r w:rsidRPr="00630F7A">
              <w:rPr>
                <w:rFonts w:eastAsia="Calibri"/>
                <w:lang w:eastAsia="fr-FR"/>
              </w:rPr>
              <w:t>1594205</w:t>
            </w:r>
          </w:p>
        </w:tc>
        <w:tc>
          <w:tcPr>
            <w:tcW w:w="613" w:type="pct"/>
          </w:tcPr>
          <w:p w14:paraId="514629EA" w14:textId="77777777" w:rsidR="00B03E8E" w:rsidRPr="00630F7A" w:rsidRDefault="00B03E8E" w:rsidP="00FA4D10">
            <w:pPr>
              <w:pStyle w:val="TAC"/>
              <w:rPr>
                <w:lang w:eastAsia="zh-CN"/>
              </w:rPr>
            </w:pPr>
            <w:r w:rsidRPr="00630F7A">
              <w:rPr>
                <w:rFonts w:eastAsia="Calibri"/>
                <w:lang w:eastAsia="fr-FR"/>
              </w:rPr>
              <w:t>14581</w:t>
            </w:r>
          </w:p>
        </w:tc>
        <w:tc>
          <w:tcPr>
            <w:tcW w:w="613" w:type="pct"/>
          </w:tcPr>
          <w:p w14:paraId="0BC2D5C5" w14:textId="77777777" w:rsidR="00B03E8E" w:rsidRPr="00630F7A" w:rsidRDefault="00B03E8E" w:rsidP="00FA4D10">
            <w:pPr>
              <w:pStyle w:val="TAC"/>
              <w:rPr>
                <w:lang w:eastAsia="zh-CN"/>
              </w:rPr>
            </w:pPr>
            <w:r w:rsidRPr="00630F7A">
              <w:rPr>
                <w:rFonts w:eastAsia="Calibri"/>
                <w:lang w:eastAsia="fr-FR"/>
              </w:rPr>
              <w:t>-34487</w:t>
            </w:r>
          </w:p>
        </w:tc>
        <w:tc>
          <w:tcPr>
            <w:tcW w:w="608" w:type="pct"/>
          </w:tcPr>
          <w:p w14:paraId="4C8F9F49" w14:textId="77777777" w:rsidR="00B03E8E" w:rsidRPr="00630F7A" w:rsidRDefault="00B03E8E" w:rsidP="00FA4D10">
            <w:pPr>
              <w:pStyle w:val="TAC"/>
              <w:rPr>
                <w:lang w:eastAsia="zh-CN"/>
              </w:rPr>
            </w:pPr>
            <w:r w:rsidRPr="00630F7A">
              <w:rPr>
                <w:rFonts w:eastAsia="Calibri"/>
                <w:lang w:eastAsia="fr-FR"/>
              </w:rPr>
              <w:t>120182</w:t>
            </w:r>
          </w:p>
        </w:tc>
        <w:tc>
          <w:tcPr>
            <w:tcW w:w="305" w:type="pct"/>
          </w:tcPr>
          <w:p w14:paraId="3CDEA09E" w14:textId="77777777" w:rsidR="00B03E8E" w:rsidRPr="00630F7A" w:rsidRDefault="00B03E8E" w:rsidP="00FA4D10">
            <w:pPr>
              <w:pStyle w:val="TAC"/>
              <w:rPr>
                <w:lang w:eastAsia="zh-CN"/>
              </w:rPr>
            </w:pPr>
            <w:r w:rsidRPr="00630F7A">
              <w:rPr>
                <w:lang w:eastAsia="zh-CN"/>
              </w:rPr>
              <w:t>4</w:t>
            </w:r>
          </w:p>
        </w:tc>
        <w:tc>
          <w:tcPr>
            <w:tcW w:w="398" w:type="pct"/>
          </w:tcPr>
          <w:p w14:paraId="43C492DB" w14:textId="77777777" w:rsidR="00B03E8E" w:rsidRPr="00630F7A" w:rsidRDefault="00B03E8E" w:rsidP="00FA4D10">
            <w:pPr>
              <w:pStyle w:val="TAC"/>
              <w:rPr>
                <w:lang w:eastAsia="zh-CN"/>
              </w:rPr>
            </w:pPr>
            <w:r w:rsidRPr="00630F7A">
              <w:rPr>
                <w:lang w:eastAsia="zh-CN"/>
              </w:rPr>
              <w:t>8</w:t>
            </w:r>
          </w:p>
        </w:tc>
        <w:tc>
          <w:tcPr>
            <w:tcW w:w="366" w:type="pct"/>
          </w:tcPr>
          <w:p w14:paraId="6742C402" w14:textId="77777777" w:rsidR="00B03E8E" w:rsidRPr="00630F7A" w:rsidRDefault="00B03E8E" w:rsidP="00FA4D10">
            <w:pPr>
              <w:pStyle w:val="TAC"/>
              <w:rPr>
                <w:lang w:eastAsia="zh-CN"/>
              </w:rPr>
            </w:pPr>
            <w:r w:rsidRPr="00630F7A">
              <w:rPr>
                <w:lang w:eastAsia="zh-CN"/>
              </w:rPr>
              <w:t>19.83</w:t>
            </w:r>
          </w:p>
        </w:tc>
      </w:tr>
      <w:tr w:rsidR="00B03E8E" w:rsidRPr="00630F7A" w14:paraId="0F42AEBD" w14:textId="77777777" w:rsidTr="00071EAD">
        <w:trPr>
          <w:trHeight w:hRule="exact" w:val="719"/>
        </w:trPr>
        <w:tc>
          <w:tcPr>
            <w:tcW w:w="414" w:type="pct"/>
          </w:tcPr>
          <w:p w14:paraId="7DDDF0A3" w14:textId="77777777" w:rsidR="00B03E8E" w:rsidRPr="00630F7A" w:rsidRDefault="00B03E8E" w:rsidP="00FA4D10">
            <w:pPr>
              <w:pStyle w:val="TAC"/>
              <w:rPr>
                <w:lang w:eastAsia="zh-CN"/>
              </w:rPr>
            </w:pPr>
            <w:r w:rsidRPr="00630F7A">
              <w:rPr>
                <w:lang w:eastAsia="zh-CN"/>
              </w:rPr>
              <w:t>Third</w:t>
            </w:r>
          </w:p>
        </w:tc>
        <w:tc>
          <w:tcPr>
            <w:tcW w:w="563" w:type="pct"/>
          </w:tcPr>
          <w:p w14:paraId="46658E22" w14:textId="77777777" w:rsidR="00B03E8E" w:rsidRPr="00630F7A" w:rsidRDefault="00B03E8E" w:rsidP="00FA4D10">
            <w:pPr>
              <w:pStyle w:val="TAC"/>
              <w:rPr>
                <w:lang w:eastAsia="fr-FR"/>
              </w:rPr>
            </w:pPr>
            <w:r w:rsidRPr="00630F7A">
              <w:rPr>
                <w:rFonts w:eastAsia="Calibri"/>
              </w:rPr>
              <w:t>-2401021</w:t>
            </w:r>
          </w:p>
        </w:tc>
        <w:tc>
          <w:tcPr>
            <w:tcW w:w="563" w:type="pct"/>
          </w:tcPr>
          <w:p w14:paraId="410A7E00" w14:textId="77777777" w:rsidR="00B03E8E" w:rsidRPr="00630F7A" w:rsidRDefault="00B03E8E" w:rsidP="00FA4D10">
            <w:pPr>
              <w:pStyle w:val="TAC"/>
              <w:rPr>
                <w:lang w:eastAsia="zh-CN"/>
              </w:rPr>
            </w:pPr>
            <w:r w:rsidRPr="00630F7A">
              <w:rPr>
                <w:rFonts w:eastAsia="Calibri"/>
              </w:rPr>
              <w:t>3830217</w:t>
            </w:r>
          </w:p>
        </w:tc>
        <w:tc>
          <w:tcPr>
            <w:tcW w:w="557" w:type="pct"/>
          </w:tcPr>
          <w:p w14:paraId="4A90A310" w14:textId="77777777" w:rsidR="00B03E8E" w:rsidRPr="00630F7A" w:rsidRDefault="00B03E8E" w:rsidP="00FA4D10">
            <w:pPr>
              <w:pStyle w:val="TAC"/>
              <w:rPr>
                <w:lang w:eastAsia="zh-CN"/>
              </w:rPr>
            </w:pPr>
            <w:r w:rsidRPr="00630F7A">
              <w:rPr>
                <w:rFonts w:eastAsia="Calibri"/>
              </w:rPr>
              <w:t>2907041</w:t>
            </w:r>
          </w:p>
        </w:tc>
        <w:tc>
          <w:tcPr>
            <w:tcW w:w="613" w:type="pct"/>
          </w:tcPr>
          <w:p w14:paraId="29CC6738" w14:textId="77777777" w:rsidR="00B03E8E" w:rsidRPr="00630F7A" w:rsidRDefault="00B03E8E" w:rsidP="00FA4D10">
            <w:pPr>
              <w:pStyle w:val="TAC"/>
              <w:rPr>
                <w:lang w:eastAsia="zh-CN"/>
              </w:rPr>
            </w:pPr>
            <w:r w:rsidRPr="00630F7A">
              <w:rPr>
                <w:rFonts w:eastAsia="Calibri"/>
              </w:rPr>
              <w:t>28879</w:t>
            </w:r>
          </w:p>
        </w:tc>
        <w:tc>
          <w:tcPr>
            <w:tcW w:w="613" w:type="pct"/>
          </w:tcPr>
          <w:p w14:paraId="21A090FC" w14:textId="77777777" w:rsidR="00B03E8E" w:rsidRPr="00630F7A" w:rsidRDefault="00B03E8E" w:rsidP="00FA4D10">
            <w:pPr>
              <w:pStyle w:val="TAC"/>
              <w:rPr>
                <w:lang w:eastAsia="zh-CN"/>
              </w:rPr>
            </w:pPr>
            <w:r w:rsidRPr="00630F7A">
              <w:rPr>
                <w:rFonts w:eastAsia="Calibri"/>
              </w:rPr>
              <w:t>-61410</w:t>
            </w:r>
          </w:p>
        </w:tc>
        <w:tc>
          <w:tcPr>
            <w:tcW w:w="608" w:type="pct"/>
          </w:tcPr>
          <w:p w14:paraId="27E6CB85" w14:textId="77777777" w:rsidR="00B03E8E" w:rsidRPr="00630F7A" w:rsidRDefault="00B03E8E" w:rsidP="00FA4D10">
            <w:pPr>
              <w:pStyle w:val="TAC"/>
              <w:rPr>
                <w:lang w:eastAsia="zh-CN"/>
              </w:rPr>
            </w:pPr>
            <w:r w:rsidRPr="00630F7A">
              <w:rPr>
                <w:rFonts w:eastAsia="Calibri"/>
              </w:rPr>
              <w:t>105774</w:t>
            </w:r>
          </w:p>
        </w:tc>
        <w:tc>
          <w:tcPr>
            <w:tcW w:w="305" w:type="pct"/>
          </w:tcPr>
          <w:p w14:paraId="5C1A7B17" w14:textId="77777777" w:rsidR="00B03E8E" w:rsidRPr="00630F7A" w:rsidRDefault="00B03E8E" w:rsidP="00FA4D10">
            <w:pPr>
              <w:pStyle w:val="TAC"/>
              <w:rPr>
                <w:lang w:eastAsia="zh-CN"/>
              </w:rPr>
            </w:pPr>
            <w:r w:rsidRPr="00630F7A">
              <w:rPr>
                <w:lang w:eastAsia="zh-CN"/>
              </w:rPr>
              <w:t>4</w:t>
            </w:r>
          </w:p>
        </w:tc>
        <w:tc>
          <w:tcPr>
            <w:tcW w:w="398" w:type="pct"/>
          </w:tcPr>
          <w:p w14:paraId="7EF11005" w14:textId="77777777" w:rsidR="00B03E8E" w:rsidRPr="00630F7A" w:rsidRDefault="00B03E8E" w:rsidP="00FA4D10">
            <w:pPr>
              <w:pStyle w:val="TAC"/>
              <w:rPr>
                <w:lang w:eastAsia="zh-CN"/>
              </w:rPr>
            </w:pPr>
            <w:r w:rsidRPr="00630F7A">
              <w:rPr>
                <w:lang w:eastAsia="zh-CN"/>
              </w:rPr>
              <w:t>8</w:t>
            </w:r>
          </w:p>
        </w:tc>
        <w:tc>
          <w:tcPr>
            <w:tcW w:w="366" w:type="pct"/>
          </w:tcPr>
          <w:p w14:paraId="01009AE3" w14:textId="77777777" w:rsidR="00B03E8E" w:rsidRPr="00630F7A" w:rsidRDefault="00B03E8E" w:rsidP="00FA4D10">
            <w:pPr>
              <w:pStyle w:val="TAC"/>
              <w:rPr>
                <w:lang w:eastAsia="zh-CN"/>
              </w:rPr>
            </w:pPr>
            <w:r w:rsidRPr="00630F7A">
              <w:rPr>
                <w:lang w:eastAsia="zh-CN"/>
              </w:rPr>
              <w:t>-19.95</w:t>
            </w:r>
          </w:p>
        </w:tc>
      </w:tr>
      <w:tr w:rsidR="00B03E8E" w:rsidRPr="00630F7A" w14:paraId="69AF1E6E" w14:textId="77777777" w:rsidTr="00071EAD">
        <w:trPr>
          <w:trHeight w:hRule="exact" w:val="2233"/>
        </w:trPr>
        <w:tc>
          <w:tcPr>
            <w:tcW w:w="5000" w:type="pct"/>
            <w:gridSpan w:val="10"/>
          </w:tcPr>
          <w:p w14:paraId="0C364BF3"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t>assistance</w:t>
            </w:r>
            <w:r w:rsidRPr="00630F7A">
              <w:rPr>
                <w:lang w:eastAsia="zh-CN"/>
              </w:rPr>
              <w:t xml:space="preserve"> information of First Cell, while NGC Cell G uses the satellite </w:t>
            </w:r>
            <w:r>
              <w:t>assistance</w:t>
            </w:r>
            <w:r w:rsidRPr="00630F7A">
              <w:rPr>
                <w:lang w:eastAsia="zh-CN"/>
              </w:rPr>
              <w:t xml:space="preserve"> information of Second Cell</w:t>
            </w:r>
            <w:r>
              <w:rPr>
                <w:lang w:eastAsia="zh-CN"/>
              </w:rPr>
              <w:t>.</w:t>
            </w:r>
          </w:p>
          <w:p w14:paraId="1A0C6C9A" w14:textId="77777777" w:rsidR="00B03E8E" w:rsidRPr="00630F7A" w:rsidRDefault="00B03E8E" w:rsidP="00071EAD">
            <w:pPr>
              <w:pStyle w:val="TAN"/>
              <w:rPr>
                <w:lang w:eastAsia="zh-CN"/>
              </w:rPr>
            </w:pPr>
            <w:bookmarkStart w:id="488"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Pr>
                <w:lang w:eastAsia="zh-CN"/>
              </w:rPr>
              <w:t>assistance</w:t>
            </w:r>
            <w:r w:rsidRPr="00630F7A">
              <w:rPr>
                <w:lang w:eastAsia="zh-CN"/>
              </w:rPr>
              <w:t xml:space="preserve"> information. They need to be considered for UL &amp; DL transmission in SS side.</w:t>
            </w:r>
            <w:bookmarkEnd w:id="488"/>
          </w:p>
        </w:tc>
      </w:tr>
    </w:tbl>
    <w:p w14:paraId="4EFD4EDC" w14:textId="7E2F5948" w:rsidR="00800C4C" w:rsidRPr="00630F7A" w:rsidRDefault="00800C4C" w:rsidP="00B03E8E"/>
    <w:p w14:paraId="56A2D682" w14:textId="77777777" w:rsidR="00D23CDD" w:rsidRPr="00630F7A" w:rsidRDefault="00D23CDD" w:rsidP="00D23CDD">
      <w:pPr>
        <w:pStyle w:val="Heading2"/>
        <w:rPr>
          <w:szCs w:val="32"/>
        </w:rPr>
      </w:pPr>
      <w:bookmarkStart w:id="489" w:name="_Toc21354259"/>
      <w:bookmarkStart w:id="490" w:name="_Toc27749903"/>
      <w:bookmarkStart w:id="491"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9"/>
      <w:bookmarkEnd w:id="490"/>
    </w:p>
    <w:p w14:paraId="400C10AB" w14:textId="77777777" w:rsidR="00D23CDD" w:rsidRPr="00630F7A" w:rsidRDefault="00D23CDD" w:rsidP="00D23CDD">
      <w:pPr>
        <w:pStyle w:val="Heading3"/>
      </w:pPr>
      <w:bookmarkStart w:id="492" w:name="_Toc21354260"/>
      <w:bookmarkStart w:id="493" w:name="_Toc27749904"/>
      <w:r w:rsidRPr="00630F7A">
        <w:t>6.4.1</w:t>
      </w:r>
      <w:r w:rsidRPr="00630F7A">
        <w:tab/>
        <w:t>General</w:t>
      </w:r>
      <w:bookmarkEnd w:id="492"/>
      <w:bookmarkEnd w:id="493"/>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4" w:name="_CRTable6_4_11"/>
      <w:r w:rsidRPr="00630F7A">
        <w:t xml:space="preserve">Table </w:t>
      </w:r>
      <w:bookmarkEnd w:id="494"/>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5" w:name="_CRTable6_4_12"/>
      <w:r w:rsidRPr="00630F7A">
        <w:lastRenderedPageBreak/>
        <w:t xml:space="preserve">Table </w:t>
      </w:r>
      <w:bookmarkEnd w:id="495"/>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F53700"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5CE2DC22" w:rsidR="00F53700" w:rsidRPr="00630F7A" w:rsidRDefault="00F53700" w:rsidP="00F53700">
            <w:pPr>
              <w:pStyle w:val="TAL"/>
              <w:rPr>
                <w:kern w:val="2"/>
              </w:rPr>
            </w:pPr>
            <w:r w:rsidRPr="00630F7A">
              <w:rPr>
                <w:kern w:val="2"/>
                <w:lang w:eastAsia="zh-CN"/>
              </w:rPr>
              <w:t>S</w:t>
            </w:r>
            <w:r w:rsidRPr="00630F7A">
              <w:rPr>
                <w:kern w:val="2"/>
              </w:rPr>
              <w:t>ervice n°7</w:t>
            </w:r>
            <w:r w:rsidRPr="00630F7A">
              <w:rPr>
                <w:kern w:val="2"/>
                <w:lang w:eastAsia="zh-CN"/>
              </w:rPr>
              <w:t>1</w:t>
            </w:r>
            <w:r>
              <w:rPr>
                <w:kern w:val="2"/>
                <w:lang w:eastAsia="zh-CN"/>
              </w:rPr>
              <w:t>,</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F53700" w:rsidRPr="00630F7A" w:rsidRDefault="00F53700" w:rsidP="00F53700">
            <w:pPr>
              <w:pStyle w:val="TAL"/>
              <w:rPr>
                <w:kern w:val="2"/>
              </w:rPr>
            </w:pPr>
          </w:p>
        </w:tc>
      </w:tr>
      <w:tr w:rsidR="00F53700"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F53700" w:rsidRPr="00630F7A" w:rsidRDefault="00F53700" w:rsidP="00F53700">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F53700" w:rsidRPr="00630F7A" w:rsidRDefault="00F53700" w:rsidP="00F53700">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F53700" w:rsidRPr="00630F7A" w:rsidRDefault="00F53700" w:rsidP="00F53700">
            <w:pPr>
              <w:pStyle w:val="TAL"/>
              <w:rPr>
                <w:kern w:val="2"/>
              </w:rPr>
            </w:pPr>
          </w:p>
        </w:tc>
      </w:tr>
      <w:tr w:rsidR="00F53700"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F53700" w:rsidRPr="00630F7A" w:rsidRDefault="00F53700" w:rsidP="00F53700">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F53700" w:rsidRPr="00630F7A" w:rsidRDefault="00F53700" w:rsidP="00F53700">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F53700" w:rsidRPr="00630F7A" w:rsidRDefault="00F53700" w:rsidP="00F53700">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F53700" w:rsidRPr="00630F7A" w:rsidRDefault="00F53700" w:rsidP="00F53700">
            <w:pPr>
              <w:pStyle w:val="TAL"/>
              <w:rPr>
                <w:kern w:val="2"/>
              </w:rPr>
            </w:pPr>
          </w:p>
        </w:tc>
      </w:tr>
      <w:tr w:rsidR="00F53700"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F53700" w:rsidRPr="00630F7A" w:rsidRDefault="00F53700" w:rsidP="00F53700">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6" w:name="_CRTable6_4_13"/>
      <w:r w:rsidRPr="00630F7A">
        <w:t xml:space="preserve">Table </w:t>
      </w:r>
      <w:bookmarkEnd w:id="496"/>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F53700"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29BC47B7" w:rsidR="00F53700" w:rsidRPr="00630F7A" w:rsidRDefault="00F53700" w:rsidP="00F53700">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F53700" w:rsidRPr="00630F7A" w:rsidRDefault="00F53700" w:rsidP="00F53700">
            <w:pPr>
              <w:pStyle w:val="TAL"/>
              <w:rPr>
                <w:kern w:val="2"/>
              </w:rPr>
            </w:pPr>
          </w:p>
        </w:tc>
      </w:tr>
      <w:tr w:rsidR="00F53700"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F53700" w:rsidRPr="00630F7A" w:rsidRDefault="00F53700" w:rsidP="00F53700">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F53700" w:rsidRPr="00630F7A" w:rsidRDefault="00F53700" w:rsidP="00F53700">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F53700" w:rsidRPr="00630F7A" w:rsidRDefault="00F53700" w:rsidP="00F53700">
            <w:pPr>
              <w:pStyle w:val="TAL"/>
              <w:rPr>
                <w:kern w:val="2"/>
              </w:rPr>
            </w:pPr>
          </w:p>
        </w:tc>
      </w:tr>
      <w:tr w:rsidR="00F53700"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F53700" w:rsidRPr="00630F7A" w:rsidRDefault="00F53700" w:rsidP="00F53700">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7" w:name="_CRTable6_4_14"/>
      <w:r w:rsidRPr="00630F7A">
        <w:t xml:space="preserve">Table </w:t>
      </w:r>
      <w:bookmarkEnd w:id="497"/>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F53700"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3717FFCA" w:rsidR="00F53700" w:rsidRPr="00630F7A" w:rsidRDefault="00F53700" w:rsidP="00F53700">
            <w:pPr>
              <w:pStyle w:val="TAL"/>
              <w:rPr>
                <w:lang w:eastAsia="zh-CN"/>
              </w:rPr>
            </w:pPr>
            <w:r w:rsidRPr="00630F7A">
              <w:t xml:space="preserve">Services </w:t>
            </w:r>
            <w:r w:rsidRPr="00630F7A">
              <w:rPr>
                <w:lang w:eastAsia="zh-CN"/>
              </w:rPr>
              <w:t xml:space="preserve">20, 42 </w:t>
            </w:r>
            <w:r>
              <w:rPr>
                <w:lang w:eastAsia="zh-CN"/>
              </w:rPr>
              <w:t>,</w:t>
            </w:r>
            <w:r w:rsidRPr="00630F7A">
              <w:rPr>
                <w:lang w:eastAsia="zh-CN"/>
              </w:rPr>
              <w:t xml:space="preserve"> 71</w:t>
            </w:r>
            <w:r>
              <w:rPr>
                <w:lang w:eastAsia="zh-CN"/>
              </w:rPr>
              <w:t>,85 and 122</w:t>
            </w:r>
            <w:r w:rsidRPr="00630F7A">
              <w:rPr>
                <w:lang w:eastAsia="zh-CN"/>
              </w:rPr>
              <w:t xml:space="preserve">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F53700" w:rsidRPr="00630F7A" w:rsidRDefault="00F53700" w:rsidP="00F53700">
            <w:pPr>
              <w:pStyle w:val="TAL"/>
            </w:pPr>
          </w:p>
        </w:tc>
      </w:tr>
      <w:tr w:rsidR="00F53700"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F53700" w:rsidRPr="00630F7A" w:rsidRDefault="00F53700" w:rsidP="00F53700">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F53700" w:rsidRPr="00630F7A" w:rsidRDefault="00F53700" w:rsidP="00F53700">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F53700" w:rsidRPr="00630F7A" w:rsidRDefault="00F53700" w:rsidP="00F53700">
            <w:pPr>
              <w:pStyle w:val="TAL"/>
            </w:pPr>
          </w:p>
        </w:tc>
      </w:tr>
      <w:tr w:rsidR="00F53700"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F53700" w:rsidRPr="00630F7A" w:rsidRDefault="00F53700" w:rsidP="00F53700">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F53700" w:rsidRPr="00630F7A" w:rsidRDefault="00F53700" w:rsidP="00F53700">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F53700" w:rsidRPr="00630F7A" w:rsidRDefault="00F53700" w:rsidP="00F53700">
            <w:pPr>
              <w:pStyle w:val="TAL"/>
            </w:pPr>
          </w:p>
        </w:tc>
      </w:tr>
      <w:tr w:rsidR="00F53700"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F53700" w:rsidRPr="00630F7A" w:rsidRDefault="00F53700" w:rsidP="00F53700">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F53700" w:rsidRPr="00630F7A" w:rsidRDefault="00F53700" w:rsidP="00F53700">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F53700" w:rsidRPr="00630F7A" w:rsidRDefault="00F53700" w:rsidP="00F53700">
            <w:pPr>
              <w:pStyle w:val="TAL"/>
            </w:pPr>
          </w:p>
        </w:tc>
      </w:tr>
      <w:tr w:rsidR="00F53700"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F53700" w:rsidRPr="00630F7A" w:rsidRDefault="00F53700" w:rsidP="00F53700">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F53700" w:rsidRPr="00630F7A" w:rsidRDefault="00F53700" w:rsidP="00F53700">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F53700" w:rsidRPr="00630F7A" w:rsidRDefault="00F53700" w:rsidP="00F53700">
            <w:pPr>
              <w:pStyle w:val="TAL"/>
            </w:pPr>
          </w:p>
        </w:tc>
      </w:tr>
      <w:tr w:rsidR="00F53700"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F53700" w:rsidRPr="00630F7A" w:rsidRDefault="00F53700" w:rsidP="00F53700">
            <w:pPr>
              <w:pStyle w:val="TAN"/>
            </w:pPr>
            <w:r w:rsidRPr="00630F7A">
              <w:t>Note:</w:t>
            </w:r>
            <w:r w:rsidRPr="00630F7A">
              <w:tab/>
            </w:r>
            <w:bookmarkStart w:id="498"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8"/>
          </w:p>
        </w:tc>
      </w:tr>
    </w:tbl>
    <w:p w14:paraId="132266A8" w14:textId="77777777" w:rsidR="00D23CDD" w:rsidRPr="00630F7A" w:rsidRDefault="00D23CDD" w:rsidP="00D23CDD"/>
    <w:p w14:paraId="29C8F1F5" w14:textId="77777777" w:rsidR="00D23CDD" w:rsidRPr="00630F7A" w:rsidRDefault="00D23CDD" w:rsidP="00D23CDD">
      <w:pPr>
        <w:pStyle w:val="TH"/>
      </w:pPr>
      <w:bookmarkStart w:id="499" w:name="_CRTable6_4_15"/>
      <w:r w:rsidRPr="00630F7A">
        <w:t xml:space="preserve">Table </w:t>
      </w:r>
      <w:bookmarkEnd w:id="499"/>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F53700" w:rsidRPr="00630F7A" w14:paraId="4DA0C4D3" w14:textId="77777777" w:rsidTr="00F629E4">
        <w:trPr>
          <w:cantSplit/>
          <w:jc w:val="center"/>
        </w:trPr>
        <w:tc>
          <w:tcPr>
            <w:tcW w:w="1818" w:type="dxa"/>
            <w:vMerge/>
          </w:tcPr>
          <w:p w14:paraId="424A9022" w14:textId="77777777" w:rsidR="00F53700" w:rsidRPr="00630F7A" w:rsidRDefault="00F53700" w:rsidP="00F53700">
            <w:pPr>
              <w:pStyle w:val="TAL"/>
            </w:pPr>
          </w:p>
        </w:tc>
        <w:tc>
          <w:tcPr>
            <w:tcW w:w="977" w:type="dxa"/>
            <w:tcBorders>
              <w:top w:val="nil"/>
            </w:tcBorders>
          </w:tcPr>
          <w:p w14:paraId="41883E98" w14:textId="77777777" w:rsidR="00F53700" w:rsidRPr="00630F7A" w:rsidRDefault="00F53700" w:rsidP="00F53700">
            <w:pPr>
              <w:pStyle w:val="TAL"/>
            </w:pPr>
          </w:p>
        </w:tc>
        <w:tc>
          <w:tcPr>
            <w:tcW w:w="2913" w:type="dxa"/>
            <w:tcBorders>
              <w:top w:val="nil"/>
            </w:tcBorders>
          </w:tcPr>
          <w:p w14:paraId="22D629AF" w14:textId="2EBCA6B9" w:rsidR="00F53700" w:rsidRPr="00630F7A" w:rsidRDefault="00F53700" w:rsidP="00F53700">
            <w:pPr>
              <w:pStyle w:val="TAL"/>
            </w:pPr>
            <w:r w:rsidRPr="00630F7A">
              <w:t>Service 74</w:t>
            </w:r>
            <w:r>
              <w:t xml:space="preserve"> and 122</w:t>
            </w:r>
            <w:r w:rsidRPr="00630F7A">
              <w:t xml:space="preserve"> </w:t>
            </w:r>
            <w:r>
              <w:t>are</w:t>
            </w:r>
            <w:r w:rsidRPr="00630F7A">
              <w:t xml:space="preserve"> supported.</w:t>
            </w:r>
          </w:p>
        </w:tc>
        <w:tc>
          <w:tcPr>
            <w:tcW w:w="3075" w:type="dxa"/>
            <w:tcBorders>
              <w:top w:val="nil"/>
            </w:tcBorders>
          </w:tcPr>
          <w:p w14:paraId="0D09D799" w14:textId="77777777" w:rsidR="00F53700" w:rsidRPr="00630F7A" w:rsidRDefault="00F53700" w:rsidP="00F53700">
            <w:pPr>
              <w:pStyle w:val="TAL"/>
            </w:pPr>
          </w:p>
        </w:tc>
      </w:tr>
      <w:tr w:rsidR="00F53700" w:rsidRPr="00630F7A" w14:paraId="7D3686D0" w14:textId="77777777" w:rsidTr="00F629E4">
        <w:trPr>
          <w:cantSplit/>
          <w:jc w:val="center"/>
        </w:trPr>
        <w:tc>
          <w:tcPr>
            <w:tcW w:w="1818" w:type="dxa"/>
          </w:tcPr>
          <w:p w14:paraId="2BABADFE" w14:textId="77777777" w:rsidR="00F53700" w:rsidRPr="00630F7A" w:rsidRDefault="00F53700" w:rsidP="00F53700">
            <w:pPr>
              <w:pStyle w:val="TAL"/>
            </w:pPr>
            <w:r w:rsidRPr="00630F7A">
              <w:t>EF</w:t>
            </w:r>
            <w:r w:rsidRPr="00630F7A">
              <w:rPr>
                <w:vertAlign w:val="subscript"/>
              </w:rPr>
              <w:t>LRPLMNSI</w:t>
            </w:r>
          </w:p>
        </w:tc>
        <w:tc>
          <w:tcPr>
            <w:tcW w:w="977" w:type="dxa"/>
          </w:tcPr>
          <w:p w14:paraId="743EACDB" w14:textId="77777777" w:rsidR="00F53700" w:rsidRPr="00630F7A" w:rsidRDefault="00F53700" w:rsidP="00F53700">
            <w:pPr>
              <w:pStyle w:val="TAL"/>
            </w:pPr>
          </w:p>
        </w:tc>
        <w:tc>
          <w:tcPr>
            <w:tcW w:w="2913" w:type="dxa"/>
          </w:tcPr>
          <w:p w14:paraId="237A479E" w14:textId="77777777" w:rsidR="00F53700" w:rsidRPr="00630F7A" w:rsidRDefault="00F53700" w:rsidP="00F53700">
            <w:pPr>
              <w:pStyle w:val="TAL"/>
            </w:pPr>
            <w:r w:rsidRPr="00630F7A">
              <w:t>00</w:t>
            </w:r>
          </w:p>
        </w:tc>
        <w:tc>
          <w:tcPr>
            <w:tcW w:w="3075" w:type="dxa"/>
          </w:tcPr>
          <w:p w14:paraId="251A4E31" w14:textId="77777777" w:rsidR="00F53700" w:rsidRPr="00630F7A" w:rsidRDefault="00F53700" w:rsidP="00F53700">
            <w:pPr>
              <w:pStyle w:val="TAL"/>
            </w:pPr>
          </w:p>
        </w:tc>
      </w:tr>
      <w:tr w:rsidR="00F53700"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F53700" w:rsidRPr="00630F7A" w:rsidRDefault="00F53700" w:rsidP="00F53700">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F53700" w:rsidRPr="00630F7A" w:rsidRDefault="00F53700" w:rsidP="00F53700">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F53700" w:rsidRPr="00630F7A" w:rsidRDefault="00F53700" w:rsidP="00F53700">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F53700" w:rsidRPr="00630F7A" w:rsidRDefault="00F53700" w:rsidP="00F53700">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0" w:name="_CRTable6_4_16"/>
      <w:r w:rsidRPr="00630F7A">
        <w:lastRenderedPageBreak/>
        <w:t xml:space="preserve">Table </w:t>
      </w:r>
      <w:bookmarkEnd w:id="500"/>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6313B92F" w14:textId="77777777" w:rsidR="00F53700" w:rsidRDefault="00D23CDD" w:rsidP="00F53700">
            <w:pPr>
              <w:pStyle w:val="TAL"/>
            </w:pPr>
            <w:r w:rsidRPr="00630F7A">
              <w:t>Service 71 is not supported</w:t>
            </w:r>
          </w:p>
          <w:p w14:paraId="2E9F1A72" w14:textId="06B41951" w:rsidR="00D23CDD" w:rsidRPr="00630F7A" w:rsidRDefault="00F53700" w:rsidP="00F53700">
            <w:pPr>
              <w:pStyle w:val="TAL"/>
            </w:pPr>
            <w:r w:rsidRPr="00630F7A">
              <w:t>Service</w:t>
            </w:r>
            <w:r>
              <w:rPr>
                <w:kern w:val="2"/>
              </w:rPr>
              <w:t xml:space="preserve"> 20, 42 and 122 are</w:t>
            </w:r>
            <w:r w:rsidRPr="00630F7A">
              <w:t xml:space="preserve">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1" w:name="_CRTable6_4_17"/>
      <w:r w:rsidRPr="00630F7A">
        <w:t xml:space="preserve">Table </w:t>
      </w:r>
      <w:bookmarkEnd w:id="501"/>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F53700" w:rsidRPr="00630F7A" w14:paraId="1C26065B" w14:textId="77777777" w:rsidTr="00BE2064">
        <w:trPr>
          <w:cantSplit/>
          <w:jc w:val="center"/>
        </w:trPr>
        <w:tc>
          <w:tcPr>
            <w:tcW w:w="1417" w:type="dxa"/>
            <w:tcBorders>
              <w:left w:val="single" w:sz="4" w:space="0" w:color="auto"/>
              <w:bottom w:val="single" w:sz="4" w:space="0" w:color="auto"/>
              <w:right w:val="single" w:sz="4" w:space="0" w:color="auto"/>
            </w:tcBorders>
          </w:tcPr>
          <w:p w14:paraId="7AED4333" w14:textId="2190FA43" w:rsidR="00F53700" w:rsidRPr="00630F7A" w:rsidRDefault="00F53700" w:rsidP="00F53700">
            <w:pPr>
              <w:pStyle w:val="TAL"/>
            </w:pPr>
            <w:r w:rsidRPr="00630F7A">
              <w:t>EF</w:t>
            </w:r>
            <w:r w:rsidRPr="00630F7A">
              <w:rPr>
                <w:vertAlign w:val="subscript"/>
              </w:rPr>
              <w:t>UST</w:t>
            </w:r>
          </w:p>
        </w:tc>
        <w:tc>
          <w:tcPr>
            <w:tcW w:w="1134" w:type="dxa"/>
            <w:tcBorders>
              <w:top w:val="nil"/>
              <w:left w:val="single" w:sz="4" w:space="0" w:color="auto"/>
              <w:bottom w:val="single" w:sz="4" w:space="0" w:color="auto"/>
              <w:right w:val="single" w:sz="4" w:space="0" w:color="auto"/>
            </w:tcBorders>
          </w:tcPr>
          <w:p w14:paraId="7B37E639" w14:textId="77777777" w:rsidR="00F53700" w:rsidRPr="00630F7A" w:rsidRDefault="00F53700" w:rsidP="00F53700">
            <w:pPr>
              <w:pStyle w:val="TAL"/>
            </w:pPr>
          </w:p>
        </w:tc>
        <w:tc>
          <w:tcPr>
            <w:tcW w:w="1559" w:type="dxa"/>
            <w:tcBorders>
              <w:top w:val="nil"/>
              <w:left w:val="single" w:sz="4" w:space="0" w:color="auto"/>
              <w:bottom w:val="single" w:sz="4" w:space="0" w:color="auto"/>
              <w:right w:val="single" w:sz="4" w:space="0" w:color="auto"/>
            </w:tcBorders>
          </w:tcPr>
          <w:p w14:paraId="2A880BB9" w14:textId="51DDAC96"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 xml:space="preserve">42,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nil"/>
              <w:left w:val="single" w:sz="4" w:space="0" w:color="auto"/>
              <w:bottom w:val="single" w:sz="4" w:space="0" w:color="auto"/>
              <w:right w:val="single" w:sz="4" w:space="0" w:color="auto"/>
            </w:tcBorders>
          </w:tcPr>
          <w:p w14:paraId="40368B27" w14:textId="77777777" w:rsidR="00F53700" w:rsidRPr="00630F7A" w:rsidRDefault="00F53700" w:rsidP="00F53700">
            <w:pPr>
              <w:pStyle w:val="TAL"/>
            </w:pPr>
          </w:p>
        </w:tc>
        <w:tc>
          <w:tcPr>
            <w:tcW w:w="2708" w:type="dxa"/>
            <w:tcBorders>
              <w:top w:val="nil"/>
              <w:left w:val="single" w:sz="4" w:space="0" w:color="auto"/>
              <w:bottom w:val="single" w:sz="4" w:space="0" w:color="auto"/>
              <w:right w:val="single" w:sz="4" w:space="0" w:color="auto"/>
            </w:tcBorders>
          </w:tcPr>
          <w:p w14:paraId="078533EF" w14:textId="77777777" w:rsidR="00F53700" w:rsidRPr="00630F7A" w:rsidRDefault="00F53700" w:rsidP="00F53700">
            <w:pPr>
              <w:pStyle w:val="TAL"/>
            </w:pPr>
          </w:p>
        </w:tc>
      </w:tr>
      <w:tr w:rsidR="00F53700"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F53700" w:rsidRPr="00630F7A" w:rsidRDefault="00F53700" w:rsidP="00F53700">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F53700" w:rsidRPr="00630F7A" w:rsidRDefault="00F53700" w:rsidP="00F53700">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F53700" w:rsidRPr="00630F7A" w:rsidRDefault="00F53700" w:rsidP="00F53700">
            <w:pPr>
              <w:pStyle w:val="TAL"/>
            </w:pPr>
          </w:p>
        </w:tc>
      </w:tr>
      <w:tr w:rsidR="00F53700"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F53700" w:rsidRPr="00630F7A" w:rsidRDefault="00F53700" w:rsidP="00F53700">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F53700" w:rsidRPr="00630F7A" w:rsidRDefault="00F53700" w:rsidP="00F53700">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F53700" w:rsidRPr="00630F7A" w:rsidRDefault="00F53700" w:rsidP="00F53700">
            <w:pPr>
              <w:pStyle w:val="TAL"/>
            </w:pPr>
          </w:p>
        </w:tc>
      </w:tr>
      <w:tr w:rsidR="00F53700"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F53700" w:rsidRPr="00630F7A" w:rsidRDefault="00F53700" w:rsidP="00F53700">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F53700" w:rsidRPr="00630F7A" w:rsidRDefault="00F53700" w:rsidP="00F53700">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F53700" w:rsidRPr="00630F7A" w:rsidRDefault="00F53700" w:rsidP="00F53700">
            <w:pPr>
              <w:pStyle w:val="TAL"/>
            </w:pPr>
          </w:p>
        </w:tc>
      </w:tr>
      <w:tr w:rsidR="00F53700"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F53700" w:rsidRPr="00630F7A" w:rsidRDefault="00F53700" w:rsidP="00F53700">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F53700" w:rsidRPr="00630F7A" w:rsidRDefault="00F53700" w:rsidP="00F53700">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F53700" w:rsidRPr="00630F7A" w:rsidRDefault="00F53700" w:rsidP="00F53700">
            <w:pPr>
              <w:pStyle w:val="TAL"/>
            </w:pPr>
          </w:p>
        </w:tc>
      </w:tr>
      <w:tr w:rsidR="00F53700"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F53700" w:rsidRPr="00630F7A" w:rsidRDefault="00F53700" w:rsidP="00F53700">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2" w:name="_CRTable6_4_18"/>
      <w:r w:rsidRPr="00630F7A">
        <w:lastRenderedPageBreak/>
        <w:t xml:space="preserve">Table </w:t>
      </w:r>
      <w:bookmarkEnd w:id="502"/>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27CFC615" w14:textId="77777777" w:rsidR="00F53700" w:rsidRDefault="00AE0639" w:rsidP="00F53700">
            <w:pPr>
              <w:pStyle w:val="TAL"/>
              <w:rPr>
                <w:kern w:val="2"/>
              </w:rPr>
            </w:pPr>
            <w:r w:rsidRPr="00630F7A">
              <w:rPr>
                <w:kern w:val="2"/>
              </w:rPr>
              <w:t>Service n°127 is not"available"</w:t>
            </w:r>
          </w:p>
          <w:p w14:paraId="54D62149" w14:textId="68EEE61F" w:rsidR="00AE0639" w:rsidRPr="00630F7A" w:rsidRDefault="00F53700" w:rsidP="00F53700">
            <w:pPr>
              <w:pStyle w:val="TAL"/>
            </w:pPr>
            <w:r w:rsidRPr="00630F7A">
              <w:rPr>
                <w:kern w:val="2"/>
                <w:lang w:eastAsia="zh-CN"/>
              </w:rPr>
              <w:t>S</w:t>
            </w:r>
            <w:r w:rsidRPr="00630F7A">
              <w:rPr>
                <w:kern w:val="2"/>
              </w:rPr>
              <w:t>ervice</w:t>
            </w:r>
            <w:r>
              <w:rPr>
                <w:kern w:val="2"/>
              </w:rPr>
              <w:t xml:space="preserve"> n</w:t>
            </w:r>
            <w:r w:rsidRPr="00630F7A">
              <w:rPr>
                <w:kern w:val="2"/>
              </w:rPr>
              <w:t>°</w:t>
            </w:r>
            <w:r>
              <w:rPr>
                <w:kern w:val="2"/>
              </w:rPr>
              <w:t>42,</w:t>
            </w:r>
            <w:r w:rsidRPr="00630F7A">
              <w:rPr>
                <w:kern w:val="2"/>
                <w:lang w:eastAsia="zh-CN"/>
              </w:rPr>
              <w:t xml:space="preserve">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3" w:name="_CRTable6_4_19"/>
      <w:r w:rsidRPr="00630F7A">
        <w:t xml:space="preserve">Table </w:t>
      </w:r>
      <w:bookmarkEnd w:id="503"/>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r w:rsidR="00F53700" w:rsidRPr="00630F7A" w14:paraId="07BF1362"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tcPr>
          <w:p w14:paraId="58B26045" w14:textId="04D4F2E8" w:rsidR="00F53700" w:rsidRPr="00630F7A" w:rsidRDefault="00F53700" w:rsidP="00F53700">
            <w:pPr>
              <w:pStyle w:val="TAL"/>
            </w:pPr>
            <w:r w:rsidRPr="00630F7A">
              <w:rPr>
                <w:kern w:val="2"/>
              </w:rPr>
              <w:t>EF</w:t>
            </w:r>
            <w:r w:rsidRPr="00630F7A">
              <w:rPr>
                <w:kern w:val="2"/>
                <w:vertAlign w:val="subscript"/>
              </w:rPr>
              <w:t>UST</w:t>
            </w:r>
          </w:p>
        </w:tc>
        <w:tc>
          <w:tcPr>
            <w:tcW w:w="1134" w:type="dxa"/>
            <w:tcBorders>
              <w:top w:val="single" w:sz="4" w:space="0" w:color="auto"/>
              <w:left w:val="single" w:sz="4" w:space="0" w:color="auto"/>
              <w:bottom w:val="single" w:sz="4" w:space="0" w:color="auto"/>
              <w:right w:val="single" w:sz="4" w:space="0" w:color="auto"/>
            </w:tcBorders>
          </w:tcPr>
          <w:p w14:paraId="4E24203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5AF3CB92" w14:textId="78775757" w:rsidR="00F53700" w:rsidRPr="00630F7A" w:rsidRDefault="00F53700" w:rsidP="00F53700">
            <w:pPr>
              <w:pStyle w:val="TAL"/>
            </w:pPr>
            <w:r w:rsidRPr="00630F7A">
              <w:rPr>
                <w:kern w:val="2"/>
              </w:rPr>
              <w:t>Service n°</w:t>
            </w:r>
            <w:r>
              <w:rPr>
                <w:kern w:val="2"/>
              </w:rPr>
              <w:t xml:space="preserve">20 is </w:t>
            </w:r>
            <w:r w:rsidRPr="00630F7A">
              <w:rPr>
                <w:kern w:val="2"/>
              </w:rPr>
              <w:t>"available"</w:t>
            </w:r>
          </w:p>
        </w:tc>
        <w:tc>
          <w:tcPr>
            <w:tcW w:w="1717" w:type="dxa"/>
            <w:tcBorders>
              <w:top w:val="single" w:sz="4" w:space="0" w:color="auto"/>
              <w:left w:val="single" w:sz="4" w:space="0" w:color="auto"/>
              <w:bottom w:val="single" w:sz="4" w:space="0" w:color="auto"/>
              <w:right w:val="single" w:sz="4" w:space="0" w:color="auto"/>
            </w:tcBorders>
          </w:tcPr>
          <w:p w14:paraId="55D57CB9"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A1EB97E" w14:textId="77777777" w:rsidR="00F53700" w:rsidRPr="00630F7A" w:rsidRDefault="00F53700" w:rsidP="00F53700">
            <w:pPr>
              <w:pStyle w:val="TAL"/>
            </w:pPr>
          </w:p>
        </w:tc>
      </w:tr>
    </w:tbl>
    <w:p w14:paraId="18EC392A" w14:textId="77777777" w:rsidR="00D23CDD" w:rsidRPr="00630F7A" w:rsidRDefault="00D23CDD" w:rsidP="00D23CDD"/>
    <w:p w14:paraId="3959C51E" w14:textId="77777777" w:rsidR="00D23CDD" w:rsidRPr="00630F7A" w:rsidRDefault="00D23CDD" w:rsidP="00D23CDD">
      <w:pPr>
        <w:pStyle w:val="TH"/>
      </w:pPr>
      <w:bookmarkStart w:id="504" w:name="_CRTable6_4_110"/>
      <w:r w:rsidRPr="00630F7A">
        <w:t xml:space="preserve">Table </w:t>
      </w:r>
      <w:bookmarkEnd w:id="504"/>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F53700" w:rsidRPr="00630F7A" w14:paraId="2BC19C6F" w14:textId="77777777" w:rsidTr="00F629E4">
        <w:trPr>
          <w:cantSplit/>
          <w:jc w:val="center"/>
        </w:trPr>
        <w:tc>
          <w:tcPr>
            <w:tcW w:w="1975" w:type="dxa"/>
          </w:tcPr>
          <w:p w14:paraId="46A98992" w14:textId="77777777" w:rsidR="00F53700" w:rsidRPr="00630F7A" w:rsidRDefault="00F53700" w:rsidP="00F53700">
            <w:pPr>
              <w:pStyle w:val="TAL"/>
            </w:pPr>
            <w:r w:rsidRPr="00630F7A">
              <w:rPr>
                <w:kern w:val="2"/>
              </w:rPr>
              <w:t>EF</w:t>
            </w:r>
            <w:r w:rsidRPr="00630F7A">
              <w:rPr>
                <w:kern w:val="2"/>
                <w:vertAlign w:val="subscript"/>
              </w:rPr>
              <w:t>UST</w:t>
            </w:r>
          </w:p>
        </w:tc>
        <w:tc>
          <w:tcPr>
            <w:tcW w:w="820" w:type="dxa"/>
          </w:tcPr>
          <w:p w14:paraId="710F778F" w14:textId="77777777" w:rsidR="00F53700" w:rsidRPr="00630F7A" w:rsidRDefault="00F53700" w:rsidP="00F53700">
            <w:pPr>
              <w:pStyle w:val="TAL"/>
            </w:pPr>
          </w:p>
        </w:tc>
        <w:tc>
          <w:tcPr>
            <w:tcW w:w="2913" w:type="dxa"/>
          </w:tcPr>
          <w:p w14:paraId="796A9AC3" w14:textId="520252C1"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 xml:space="preserve">42, </w:t>
            </w:r>
            <w:r w:rsidRPr="00630F7A">
              <w:rPr>
                <w:kern w:val="2"/>
              </w:rPr>
              <w:t>n°</w:t>
            </w:r>
            <w:r>
              <w:rPr>
                <w:kern w:val="2"/>
              </w:rPr>
              <w:t xml:space="preserve">85, </w:t>
            </w:r>
            <w:r w:rsidRPr="00630F7A">
              <w:rPr>
                <w:kern w:val="2"/>
              </w:rPr>
              <w:t>n°</w:t>
            </w:r>
            <w:r>
              <w:rPr>
                <w:kern w:val="2"/>
              </w:rPr>
              <w:t xml:space="preserve">122 and </w:t>
            </w:r>
            <w:r w:rsidRPr="00630F7A">
              <w:rPr>
                <w:kern w:val="2"/>
              </w:rPr>
              <w:t>n°127</w:t>
            </w:r>
            <w:r>
              <w:rPr>
                <w:kern w:val="2"/>
              </w:rPr>
              <w:t xml:space="preserve"> are</w:t>
            </w:r>
            <w:r w:rsidRPr="00630F7A">
              <w:rPr>
                <w:kern w:val="2"/>
              </w:rPr>
              <w:t xml:space="preserve"> "available"</w:t>
            </w:r>
          </w:p>
        </w:tc>
        <w:tc>
          <w:tcPr>
            <w:tcW w:w="3075" w:type="dxa"/>
          </w:tcPr>
          <w:p w14:paraId="09C027C0" w14:textId="77777777" w:rsidR="00F53700" w:rsidRPr="00630F7A" w:rsidRDefault="00F53700" w:rsidP="00F53700">
            <w:pPr>
              <w:pStyle w:val="TAL"/>
            </w:pPr>
          </w:p>
        </w:tc>
      </w:tr>
      <w:tr w:rsidR="00F53700" w:rsidRPr="00630F7A" w14:paraId="041C686F" w14:textId="77777777" w:rsidTr="00F629E4">
        <w:trPr>
          <w:cantSplit/>
          <w:jc w:val="center"/>
        </w:trPr>
        <w:tc>
          <w:tcPr>
            <w:tcW w:w="1975" w:type="dxa"/>
          </w:tcPr>
          <w:p w14:paraId="3D9B2431" w14:textId="77777777" w:rsidR="00F53700" w:rsidRPr="00630F7A" w:rsidRDefault="00F53700" w:rsidP="00F53700">
            <w:pPr>
              <w:pStyle w:val="TAL"/>
              <w:rPr>
                <w:lang w:eastAsia="fr-FR"/>
              </w:rPr>
            </w:pPr>
            <w:r w:rsidRPr="00630F7A">
              <w:t>EF</w:t>
            </w:r>
            <w:r w:rsidRPr="00630F7A">
              <w:rPr>
                <w:vertAlign w:val="subscript"/>
              </w:rPr>
              <w:t>HPPLMN</w:t>
            </w:r>
          </w:p>
        </w:tc>
        <w:tc>
          <w:tcPr>
            <w:tcW w:w="820" w:type="dxa"/>
          </w:tcPr>
          <w:p w14:paraId="03C84BCA" w14:textId="77777777" w:rsidR="00F53700" w:rsidRPr="00630F7A" w:rsidRDefault="00F53700" w:rsidP="00F53700">
            <w:pPr>
              <w:pStyle w:val="TAL"/>
              <w:rPr>
                <w:lang w:eastAsia="fr-FR"/>
              </w:rPr>
            </w:pPr>
          </w:p>
        </w:tc>
        <w:tc>
          <w:tcPr>
            <w:tcW w:w="2913" w:type="dxa"/>
          </w:tcPr>
          <w:p w14:paraId="36102BA5" w14:textId="77777777" w:rsidR="00F53700" w:rsidRPr="00630F7A" w:rsidRDefault="00F53700" w:rsidP="00F53700">
            <w:pPr>
              <w:pStyle w:val="TAL"/>
              <w:rPr>
                <w:lang w:eastAsia="zh-CN"/>
              </w:rPr>
            </w:pPr>
            <w:r w:rsidRPr="00630F7A">
              <w:t>1(=6 min)</w:t>
            </w:r>
          </w:p>
        </w:tc>
        <w:tc>
          <w:tcPr>
            <w:tcW w:w="3075" w:type="dxa"/>
          </w:tcPr>
          <w:p w14:paraId="256739AD" w14:textId="77777777" w:rsidR="00F53700" w:rsidRPr="00630F7A" w:rsidRDefault="00F53700" w:rsidP="00F53700">
            <w:pPr>
              <w:pStyle w:val="TAL"/>
              <w:rPr>
                <w:lang w:eastAsia="fr-FR"/>
              </w:rPr>
            </w:pPr>
          </w:p>
        </w:tc>
      </w:tr>
      <w:tr w:rsidR="00F53700" w:rsidRPr="00630F7A" w14:paraId="7AECA426" w14:textId="77777777" w:rsidTr="00F629E4">
        <w:trPr>
          <w:cantSplit/>
          <w:jc w:val="center"/>
        </w:trPr>
        <w:tc>
          <w:tcPr>
            <w:tcW w:w="1975" w:type="dxa"/>
          </w:tcPr>
          <w:p w14:paraId="2A66B174" w14:textId="6754FB21" w:rsidR="00F53700" w:rsidRPr="00630F7A" w:rsidRDefault="00F53700" w:rsidP="00F53700">
            <w:pPr>
              <w:pStyle w:val="TAL"/>
            </w:pPr>
            <w:r w:rsidRPr="00630F7A">
              <w:t>EF</w:t>
            </w:r>
            <w:r w:rsidRPr="00630F7A">
              <w:rPr>
                <w:vertAlign w:val="subscript"/>
              </w:rPr>
              <w:t>5GS3GPPLOCI</w:t>
            </w:r>
          </w:p>
        </w:tc>
        <w:tc>
          <w:tcPr>
            <w:tcW w:w="820" w:type="dxa"/>
          </w:tcPr>
          <w:p w14:paraId="40B28A54" w14:textId="77777777" w:rsidR="00F53700" w:rsidRPr="00630F7A" w:rsidRDefault="00F53700" w:rsidP="00F53700">
            <w:pPr>
              <w:pStyle w:val="TAL"/>
              <w:rPr>
                <w:lang w:eastAsia="fr-FR"/>
              </w:rPr>
            </w:pPr>
          </w:p>
        </w:tc>
        <w:tc>
          <w:tcPr>
            <w:tcW w:w="2913" w:type="dxa"/>
          </w:tcPr>
          <w:p w14:paraId="1C719488" w14:textId="423310EE" w:rsidR="00F53700" w:rsidRPr="00630F7A" w:rsidRDefault="00F53700" w:rsidP="00F53700">
            <w:pPr>
              <w:pStyle w:val="TAL"/>
            </w:pPr>
            <w:r w:rsidRPr="00630F7A">
              <w:t>FF FF…FF FE 01 (20 Bytes)</w:t>
            </w:r>
          </w:p>
        </w:tc>
        <w:tc>
          <w:tcPr>
            <w:tcW w:w="3075" w:type="dxa"/>
          </w:tcPr>
          <w:p w14:paraId="4C5BDAFB" w14:textId="77777777" w:rsidR="00F53700" w:rsidRPr="00630F7A" w:rsidRDefault="00F53700" w:rsidP="00F53700">
            <w:pPr>
              <w:pStyle w:val="TAL"/>
              <w:rPr>
                <w:lang w:eastAsia="fr-FR"/>
              </w:rPr>
            </w:pPr>
          </w:p>
        </w:tc>
      </w:tr>
      <w:tr w:rsidR="00F53700" w:rsidRPr="00630F7A" w14:paraId="15A4C03D" w14:textId="77777777" w:rsidTr="00F629E4">
        <w:trPr>
          <w:cantSplit/>
          <w:jc w:val="center"/>
        </w:trPr>
        <w:tc>
          <w:tcPr>
            <w:tcW w:w="1975" w:type="dxa"/>
          </w:tcPr>
          <w:p w14:paraId="33CD88A1" w14:textId="3C1D6289" w:rsidR="00F53700" w:rsidRPr="00630F7A" w:rsidRDefault="00F53700" w:rsidP="00F53700">
            <w:pPr>
              <w:pStyle w:val="TAL"/>
            </w:pPr>
            <w:r w:rsidRPr="00630F7A">
              <w:t>EF</w:t>
            </w:r>
            <w:r w:rsidRPr="00630F7A">
              <w:rPr>
                <w:vertAlign w:val="subscript"/>
              </w:rPr>
              <w:t>EPSLOCI</w:t>
            </w:r>
          </w:p>
        </w:tc>
        <w:tc>
          <w:tcPr>
            <w:tcW w:w="820" w:type="dxa"/>
          </w:tcPr>
          <w:p w14:paraId="6EFF65B2" w14:textId="77777777" w:rsidR="00F53700" w:rsidRPr="00630F7A" w:rsidRDefault="00F53700" w:rsidP="00F53700">
            <w:pPr>
              <w:pStyle w:val="TAL"/>
              <w:rPr>
                <w:lang w:eastAsia="fr-FR"/>
              </w:rPr>
            </w:pPr>
          </w:p>
        </w:tc>
        <w:tc>
          <w:tcPr>
            <w:tcW w:w="2913" w:type="dxa"/>
          </w:tcPr>
          <w:p w14:paraId="56ED5C5E" w14:textId="4E5A0712" w:rsidR="00F53700" w:rsidRPr="00630F7A" w:rsidRDefault="00F53700" w:rsidP="00F53700">
            <w:pPr>
              <w:pStyle w:val="TAL"/>
            </w:pPr>
            <w:r w:rsidRPr="00630F7A">
              <w:t>FF FF…FF FE 01 (18 Bytes)</w:t>
            </w:r>
          </w:p>
        </w:tc>
        <w:tc>
          <w:tcPr>
            <w:tcW w:w="3075" w:type="dxa"/>
          </w:tcPr>
          <w:p w14:paraId="6AFD61FB" w14:textId="77777777" w:rsidR="00F53700" w:rsidRPr="00630F7A" w:rsidRDefault="00F53700" w:rsidP="00F53700">
            <w:pPr>
              <w:pStyle w:val="TAL"/>
              <w:rPr>
                <w:lang w:eastAsia="fr-FR"/>
              </w:rPr>
            </w:pPr>
          </w:p>
        </w:tc>
      </w:tr>
      <w:tr w:rsidR="00F53700" w:rsidRPr="00630F7A" w14:paraId="2546EB8A" w14:textId="77777777" w:rsidTr="00F629E4">
        <w:trPr>
          <w:cantSplit/>
          <w:jc w:val="center"/>
        </w:trPr>
        <w:tc>
          <w:tcPr>
            <w:tcW w:w="1975" w:type="dxa"/>
          </w:tcPr>
          <w:p w14:paraId="53515185" w14:textId="6ECE2D8E" w:rsidR="00F53700" w:rsidRPr="00630F7A" w:rsidRDefault="00F53700" w:rsidP="00F53700">
            <w:pPr>
              <w:pStyle w:val="TAL"/>
            </w:pPr>
            <w:r w:rsidRPr="00630F7A">
              <w:t>EF</w:t>
            </w:r>
            <w:r w:rsidRPr="00630F7A">
              <w:rPr>
                <w:vertAlign w:val="subscript"/>
              </w:rPr>
              <w:t>PSLOCI</w:t>
            </w:r>
          </w:p>
        </w:tc>
        <w:tc>
          <w:tcPr>
            <w:tcW w:w="820" w:type="dxa"/>
          </w:tcPr>
          <w:p w14:paraId="71B14F14" w14:textId="77777777" w:rsidR="00F53700" w:rsidRPr="00630F7A" w:rsidRDefault="00F53700" w:rsidP="00F53700">
            <w:pPr>
              <w:pStyle w:val="TAL"/>
              <w:rPr>
                <w:lang w:eastAsia="fr-FR"/>
              </w:rPr>
            </w:pPr>
          </w:p>
        </w:tc>
        <w:tc>
          <w:tcPr>
            <w:tcW w:w="2913" w:type="dxa"/>
          </w:tcPr>
          <w:p w14:paraId="3A33A475" w14:textId="76B68FA0" w:rsidR="00F53700" w:rsidRPr="00630F7A" w:rsidRDefault="00F53700" w:rsidP="00F53700">
            <w:pPr>
              <w:pStyle w:val="TAL"/>
            </w:pPr>
            <w:r w:rsidRPr="00630F7A">
              <w:t>FF FF…FE FF 01 (14 Bytes)</w:t>
            </w:r>
          </w:p>
        </w:tc>
        <w:tc>
          <w:tcPr>
            <w:tcW w:w="3075" w:type="dxa"/>
          </w:tcPr>
          <w:p w14:paraId="6A38EF73" w14:textId="77777777" w:rsidR="00F53700" w:rsidRPr="00630F7A" w:rsidRDefault="00F53700" w:rsidP="00F53700">
            <w:pPr>
              <w:pStyle w:val="TAL"/>
              <w:rPr>
                <w:lang w:eastAsia="fr-FR"/>
              </w:rPr>
            </w:pPr>
          </w:p>
        </w:tc>
      </w:tr>
      <w:tr w:rsidR="00F53700" w:rsidRPr="00630F7A" w14:paraId="34519885" w14:textId="77777777" w:rsidTr="00F629E4">
        <w:trPr>
          <w:cantSplit/>
          <w:jc w:val="center"/>
        </w:trPr>
        <w:tc>
          <w:tcPr>
            <w:tcW w:w="1975" w:type="dxa"/>
          </w:tcPr>
          <w:p w14:paraId="7FFE2AD7" w14:textId="54B0F4D2" w:rsidR="00F53700" w:rsidRPr="00630F7A" w:rsidRDefault="00F53700" w:rsidP="00F53700">
            <w:pPr>
              <w:pStyle w:val="TAL"/>
            </w:pPr>
            <w:r w:rsidRPr="00630F7A">
              <w:t>EF</w:t>
            </w:r>
            <w:r w:rsidRPr="00630F7A">
              <w:rPr>
                <w:vertAlign w:val="subscript"/>
              </w:rPr>
              <w:t>LOCI</w:t>
            </w:r>
          </w:p>
        </w:tc>
        <w:tc>
          <w:tcPr>
            <w:tcW w:w="820" w:type="dxa"/>
          </w:tcPr>
          <w:p w14:paraId="54BE7729" w14:textId="77777777" w:rsidR="00F53700" w:rsidRPr="00630F7A" w:rsidRDefault="00F53700" w:rsidP="00F53700">
            <w:pPr>
              <w:pStyle w:val="TAL"/>
              <w:rPr>
                <w:lang w:eastAsia="fr-FR"/>
              </w:rPr>
            </w:pPr>
          </w:p>
        </w:tc>
        <w:tc>
          <w:tcPr>
            <w:tcW w:w="2913" w:type="dxa"/>
          </w:tcPr>
          <w:p w14:paraId="29EE3FE1" w14:textId="23ACF455" w:rsidR="00F53700" w:rsidRPr="00630F7A" w:rsidRDefault="00F53700" w:rsidP="00F53700">
            <w:pPr>
              <w:pStyle w:val="TAL"/>
            </w:pPr>
            <w:r w:rsidRPr="00630F7A">
              <w:t>FF FF…FE FF 01 (11 Bytes)</w:t>
            </w:r>
          </w:p>
        </w:tc>
        <w:tc>
          <w:tcPr>
            <w:tcW w:w="3075" w:type="dxa"/>
          </w:tcPr>
          <w:p w14:paraId="3415685D" w14:textId="77777777" w:rsidR="00F53700" w:rsidRPr="00630F7A" w:rsidRDefault="00F53700" w:rsidP="00F53700">
            <w:pPr>
              <w:pStyle w:val="TAL"/>
              <w:rPr>
                <w:lang w:eastAsia="fr-FR"/>
              </w:rPr>
            </w:pPr>
          </w:p>
        </w:tc>
      </w:tr>
      <w:tr w:rsidR="00F53700" w:rsidRPr="00630F7A" w14:paraId="2C04183F" w14:textId="77777777" w:rsidTr="00752D1C">
        <w:trPr>
          <w:cantSplit/>
          <w:jc w:val="center"/>
        </w:trPr>
        <w:tc>
          <w:tcPr>
            <w:tcW w:w="8783" w:type="dxa"/>
            <w:gridSpan w:val="4"/>
          </w:tcPr>
          <w:p w14:paraId="6314B22B" w14:textId="501BB67C" w:rsidR="00F53700" w:rsidRPr="00630F7A" w:rsidRDefault="00F53700" w:rsidP="00F53700">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5" w:name="_CRTable6_4_111"/>
      <w:r w:rsidRPr="00630F7A">
        <w:lastRenderedPageBreak/>
        <w:t xml:space="preserve">Table </w:t>
      </w:r>
      <w:bookmarkEnd w:id="505"/>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F53700"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73421073" w14:textId="3E2D944C" w:rsidR="00F53700" w:rsidRPr="00630F7A" w:rsidRDefault="00F53700" w:rsidP="00F53700">
            <w:pPr>
              <w:pStyle w:val="TAL"/>
              <w:rPr>
                <w:lang w:eastAsia="fr-FR"/>
              </w:rPr>
            </w:pPr>
            <w:r w:rsidRPr="00630F7A">
              <w:rPr>
                <w:lang w:eastAsia="fr-FR"/>
              </w:rPr>
              <w:t xml:space="preserve">Services 20, 42, 43, 74 </w:t>
            </w:r>
            <w:r>
              <w:rPr>
                <w:lang w:eastAsia="fr-FR"/>
              </w:rPr>
              <w:t>,</w:t>
            </w:r>
            <w:r w:rsidRPr="00630F7A">
              <w:rPr>
                <w:lang w:eastAsia="fr-FR"/>
              </w:rPr>
              <w:t xml:space="preserve">96 </w:t>
            </w:r>
            <w:r>
              <w:rPr>
                <w:lang w:eastAsia="fr-FR"/>
              </w:rPr>
              <w:t xml:space="preserve">and 122 </w:t>
            </w:r>
            <w:r w:rsidRPr="00630F7A">
              <w:rPr>
                <w:lang w:eastAsia="fr-FR"/>
              </w:rPr>
              <w:t>are supported. Service 71 is not supported (there is no EHPLMN list)</w:t>
            </w:r>
          </w:p>
        </w:tc>
        <w:tc>
          <w:tcPr>
            <w:tcW w:w="3075" w:type="dxa"/>
            <w:gridSpan w:val="2"/>
            <w:tcMar>
              <w:top w:w="0" w:type="dxa"/>
              <w:left w:w="28" w:type="dxa"/>
              <w:bottom w:w="0" w:type="dxa"/>
              <w:right w:w="108" w:type="dxa"/>
            </w:tcMar>
          </w:tcPr>
          <w:p w14:paraId="487DF3C7" w14:textId="77777777" w:rsidR="00F53700" w:rsidRPr="00630F7A" w:rsidRDefault="00F53700" w:rsidP="00F53700">
            <w:pPr>
              <w:pStyle w:val="TAL"/>
              <w:rPr>
                <w:lang w:eastAsia="fr-FR"/>
              </w:rPr>
            </w:pPr>
          </w:p>
        </w:tc>
      </w:tr>
      <w:tr w:rsidR="00F53700"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2DFE576E" w14:textId="77777777" w:rsidR="00F53700" w:rsidRPr="00630F7A" w:rsidRDefault="00F53700" w:rsidP="00F53700">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F53700" w:rsidRPr="00630F7A" w:rsidRDefault="00F53700" w:rsidP="00F53700">
            <w:pPr>
              <w:pStyle w:val="TAL"/>
              <w:rPr>
                <w:lang w:eastAsia="fr-FR"/>
              </w:rPr>
            </w:pPr>
          </w:p>
        </w:tc>
      </w:tr>
      <w:tr w:rsidR="00F53700"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F53700" w:rsidRPr="00630F7A" w:rsidRDefault="00F53700" w:rsidP="00F53700">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F53700" w:rsidRPr="00630F7A" w:rsidRDefault="00F53700" w:rsidP="00F53700">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F53700" w:rsidRPr="00630F7A" w:rsidRDefault="00F53700" w:rsidP="00F53700">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F53700" w:rsidRPr="00630F7A" w:rsidRDefault="00F53700" w:rsidP="00F53700">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6" w:name="_CRTable6_4_112"/>
      <w:r w:rsidRPr="00630F7A">
        <w:t xml:space="preserve">Table </w:t>
      </w:r>
      <w:bookmarkEnd w:id="506"/>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0B3929C4" w14:textId="77777777" w:rsidR="00F53700" w:rsidRDefault="001E2AD8" w:rsidP="00F53700">
            <w:pPr>
              <w:pStyle w:val="TAL"/>
              <w:rPr>
                <w:kern w:val="2"/>
              </w:rPr>
            </w:pPr>
            <w:r w:rsidRPr="00630F7A">
              <w:rPr>
                <w:kern w:val="2"/>
              </w:rPr>
              <w:t>Service n°127 is not"available"</w:t>
            </w:r>
          </w:p>
          <w:p w14:paraId="3E611F64" w14:textId="2B03F761" w:rsidR="001E2AD8"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42,</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59B831D3" w14:textId="77777777" w:rsidR="00F53700" w:rsidRPr="00630F7A" w:rsidRDefault="00D23CDD" w:rsidP="00F53700">
      <w:pPr>
        <w:pStyle w:val="TH"/>
      </w:pPr>
      <w:bookmarkStart w:id="507" w:name="_CRTable6_4_113"/>
      <w:r w:rsidRPr="00630F7A">
        <w:t xml:space="preserve">Table </w:t>
      </w:r>
      <w:bookmarkEnd w:id="507"/>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F53700" w:rsidRPr="00630F7A" w14:paraId="5D18444B" w14:textId="77777777" w:rsidTr="00071EAD">
        <w:trPr>
          <w:jc w:val="center"/>
        </w:trPr>
        <w:tc>
          <w:tcPr>
            <w:tcW w:w="1417" w:type="dxa"/>
          </w:tcPr>
          <w:p w14:paraId="0A5C402D" w14:textId="77777777" w:rsidR="00F53700" w:rsidRPr="00630F7A" w:rsidRDefault="00F53700" w:rsidP="00071EAD">
            <w:pPr>
              <w:pStyle w:val="TAH"/>
            </w:pPr>
            <w:r w:rsidRPr="00630F7A">
              <w:t>USIM field</w:t>
            </w:r>
          </w:p>
        </w:tc>
        <w:tc>
          <w:tcPr>
            <w:tcW w:w="1134" w:type="dxa"/>
            <w:tcBorders>
              <w:bottom w:val="single" w:sz="4" w:space="0" w:color="auto"/>
            </w:tcBorders>
          </w:tcPr>
          <w:p w14:paraId="1016ADA1" w14:textId="77777777" w:rsidR="00F53700" w:rsidRPr="00630F7A" w:rsidRDefault="00F53700" w:rsidP="00071EAD">
            <w:pPr>
              <w:pStyle w:val="TAH"/>
            </w:pPr>
            <w:r w:rsidRPr="00630F7A">
              <w:t>Priority</w:t>
            </w:r>
          </w:p>
        </w:tc>
        <w:tc>
          <w:tcPr>
            <w:tcW w:w="1559" w:type="dxa"/>
            <w:tcBorders>
              <w:bottom w:val="single" w:sz="4" w:space="0" w:color="auto"/>
            </w:tcBorders>
          </w:tcPr>
          <w:p w14:paraId="510FC491" w14:textId="77777777" w:rsidR="00F53700" w:rsidRPr="00630F7A" w:rsidRDefault="00F53700" w:rsidP="00071EAD">
            <w:pPr>
              <w:pStyle w:val="TAH"/>
            </w:pPr>
            <w:r w:rsidRPr="00630F7A">
              <w:t>Value</w:t>
            </w:r>
          </w:p>
        </w:tc>
        <w:tc>
          <w:tcPr>
            <w:tcW w:w="1717" w:type="dxa"/>
            <w:tcBorders>
              <w:bottom w:val="single" w:sz="4" w:space="0" w:color="auto"/>
            </w:tcBorders>
          </w:tcPr>
          <w:p w14:paraId="64F4C8AA" w14:textId="77777777" w:rsidR="00F53700" w:rsidRPr="00630F7A" w:rsidRDefault="00F53700" w:rsidP="00071EAD">
            <w:pPr>
              <w:pStyle w:val="TAH"/>
            </w:pPr>
            <w:r w:rsidRPr="00630F7A">
              <w:t>Access technology</w:t>
            </w:r>
          </w:p>
        </w:tc>
        <w:tc>
          <w:tcPr>
            <w:tcW w:w="2708" w:type="dxa"/>
            <w:tcBorders>
              <w:bottom w:val="single" w:sz="4" w:space="0" w:color="auto"/>
            </w:tcBorders>
          </w:tcPr>
          <w:p w14:paraId="1DC3015E" w14:textId="77777777" w:rsidR="00F53700" w:rsidRPr="00630F7A" w:rsidRDefault="00F53700" w:rsidP="00071EAD">
            <w:pPr>
              <w:pStyle w:val="TAH"/>
            </w:pPr>
            <w:r w:rsidRPr="00630F7A">
              <w:t>Comment</w:t>
            </w:r>
          </w:p>
        </w:tc>
      </w:tr>
      <w:tr w:rsidR="00F53700" w:rsidRPr="00630F7A" w14:paraId="57CCEAE8" w14:textId="77777777" w:rsidTr="00071EAD">
        <w:trPr>
          <w:cantSplit/>
          <w:jc w:val="center"/>
        </w:trPr>
        <w:tc>
          <w:tcPr>
            <w:tcW w:w="1417" w:type="dxa"/>
            <w:vMerge w:val="restart"/>
          </w:tcPr>
          <w:p w14:paraId="0700E696" w14:textId="77777777" w:rsidR="00F53700" w:rsidRPr="00630F7A" w:rsidRDefault="00F53700" w:rsidP="00071EAD">
            <w:pPr>
              <w:pStyle w:val="TAL"/>
            </w:pPr>
            <w:r w:rsidRPr="00630F7A">
              <w:t>EF</w:t>
            </w:r>
            <w:r w:rsidRPr="00630F7A">
              <w:rPr>
                <w:vertAlign w:val="subscript"/>
              </w:rPr>
              <w:t>OPLMNwAcT</w:t>
            </w:r>
          </w:p>
        </w:tc>
        <w:tc>
          <w:tcPr>
            <w:tcW w:w="1134" w:type="dxa"/>
            <w:tcBorders>
              <w:bottom w:val="nil"/>
            </w:tcBorders>
          </w:tcPr>
          <w:p w14:paraId="489ACD34" w14:textId="77777777" w:rsidR="00F53700" w:rsidRPr="00630F7A" w:rsidRDefault="00F53700" w:rsidP="00071EAD">
            <w:pPr>
              <w:pStyle w:val="TAL"/>
            </w:pPr>
            <w:r w:rsidRPr="00630F7A">
              <w:t>1</w:t>
            </w:r>
          </w:p>
        </w:tc>
        <w:tc>
          <w:tcPr>
            <w:tcW w:w="1559" w:type="dxa"/>
            <w:tcBorders>
              <w:bottom w:val="nil"/>
            </w:tcBorders>
          </w:tcPr>
          <w:p w14:paraId="75BF0D05" w14:textId="77777777" w:rsidR="00F53700" w:rsidRPr="00630F7A" w:rsidRDefault="00F53700" w:rsidP="00071EAD">
            <w:pPr>
              <w:pStyle w:val="TAL"/>
            </w:pPr>
            <w:r w:rsidRPr="00630F7A">
              <w:t>PLMN2</w:t>
            </w:r>
          </w:p>
        </w:tc>
        <w:tc>
          <w:tcPr>
            <w:tcW w:w="1717" w:type="dxa"/>
            <w:tcBorders>
              <w:bottom w:val="nil"/>
            </w:tcBorders>
          </w:tcPr>
          <w:p w14:paraId="3D635D72" w14:textId="77777777" w:rsidR="00F53700" w:rsidRPr="00630F7A" w:rsidRDefault="00F53700" w:rsidP="00071EAD">
            <w:pPr>
              <w:pStyle w:val="TAL"/>
            </w:pPr>
            <w:r w:rsidRPr="00630F7A">
              <w:t>NG-RAN</w:t>
            </w:r>
          </w:p>
        </w:tc>
        <w:tc>
          <w:tcPr>
            <w:tcW w:w="2708" w:type="dxa"/>
            <w:tcBorders>
              <w:bottom w:val="nil"/>
            </w:tcBorders>
          </w:tcPr>
          <w:p w14:paraId="2804B628" w14:textId="77777777" w:rsidR="00F53700" w:rsidRPr="00630F7A" w:rsidRDefault="00F53700" w:rsidP="00071EAD">
            <w:pPr>
              <w:pStyle w:val="TAL"/>
            </w:pPr>
          </w:p>
        </w:tc>
      </w:tr>
      <w:tr w:rsidR="00F53700" w:rsidRPr="00630F7A" w14:paraId="6AF86FE4" w14:textId="77777777" w:rsidTr="00071EAD">
        <w:trPr>
          <w:cantSplit/>
          <w:jc w:val="center"/>
        </w:trPr>
        <w:tc>
          <w:tcPr>
            <w:tcW w:w="1417" w:type="dxa"/>
            <w:vMerge/>
          </w:tcPr>
          <w:p w14:paraId="6B5C9FF8" w14:textId="77777777" w:rsidR="00F53700" w:rsidRPr="00630F7A" w:rsidRDefault="00F53700" w:rsidP="00071EAD">
            <w:pPr>
              <w:pStyle w:val="TAL"/>
            </w:pPr>
          </w:p>
        </w:tc>
        <w:tc>
          <w:tcPr>
            <w:tcW w:w="1134" w:type="dxa"/>
            <w:tcBorders>
              <w:top w:val="nil"/>
              <w:bottom w:val="nil"/>
            </w:tcBorders>
          </w:tcPr>
          <w:p w14:paraId="5B71D731" w14:textId="77777777" w:rsidR="00F53700" w:rsidRPr="00630F7A" w:rsidRDefault="00F53700" w:rsidP="00071EAD">
            <w:pPr>
              <w:pStyle w:val="TAL"/>
            </w:pPr>
            <w:r w:rsidRPr="00630F7A">
              <w:t>2</w:t>
            </w:r>
          </w:p>
        </w:tc>
        <w:tc>
          <w:tcPr>
            <w:tcW w:w="1559" w:type="dxa"/>
            <w:tcBorders>
              <w:top w:val="nil"/>
              <w:bottom w:val="nil"/>
            </w:tcBorders>
          </w:tcPr>
          <w:p w14:paraId="3959546F" w14:textId="77777777" w:rsidR="00F53700" w:rsidRPr="00630F7A" w:rsidRDefault="00F53700" w:rsidP="00071EAD">
            <w:pPr>
              <w:pStyle w:val="TAL"/>
            </w:pPr>
            <w:r w:rsidRPr="00630F7A">
              <w:t>PLMN2</w:t>
            </w:r>
          </w:p>
        </w:tc>
        <w:tc>
          <w:tcPr>
            <w:tcW w:w="1717" w:type="dxa"/>
            <w:tcBorders>
              <w:top w:val="nil"/>
              <w:bottom w:val="nil"/>
            </w:tcBorders>
          </w:tcPr>
          <w:p w14:paraId="3308F3CD" w14:textId="77777777" w:rsidR="00F53700" w:rsidRPr="00630F7A" w:rsidRDefault="00F53700" w:rsidP="00071EAD">
            <w:pPr>
              <w:pStyle w:val="TAL"/>
            </w:pPr>
            <w:r w:rsidRPr="00630F7A">
              <w:t>E-UTRAN</w:t>
            </w:r>
          </w:p>
        </w:tc>
        <w:tc>
          <w:tcPr>
            <w:tcW w:w="2708" w:type="dxa"/>
            <w:tcBorders>
              <w:top w:val="nil"/>
              <w:bottom w:val="nil"/>
            </w:tcBorders>
          </w:tcPr>
          <w:p w14:paraId="797DD244" w14:textId="77777777" w:rsidR="00F53700" w:rsidRPr="00630F7A" w:rsidRDefault="00F53700" w:rsidP="00071EAD">
            <w:pPr>
              <w:pStyle w:val="TAL"/>
            </w:pPr>
          </w:p>
        </w:tc>
      </w:tr>
      <w:tr w:rsidR="00F53700" w:rsidRPr="00630F7A" w14:paraId="16320992" w14:textId="77777777" w:rsidTr="00071EAD">
        <w:trPr>
          <w:cantSplit/>
          <w:jc w:val="center"/>
        </w:trPr>
        <w:tc>
          <w:tcPr>
            <w:tcW w:w="1417" w:type="dxa"/>
            <w:vMerge/>
            <w:tcBorders>
              <w:bottom w:val="single" w:sz="4" w:space="0" w:color="auto"/>
            </w:tcBorders>
          </w:tcPr>
          <w:p w14:paraId="57E95AF6" w14:textId="77777777" w:rsidR="00F53700" w:rsidRPr="00630F7A" w:rsidRDefault="00F53700" w:rsidP="00071EAD">
            <w:pPr>
              <w:pStyle w:val="TAL"/>
            </w:pPr>
          </w:p>
        </w:tc>
        <w:tc>
          <w:tcPr>
            <w:tcW w:w="1134" w:type="dxa"/>
            <w:tcBorders>
              <w:top w:val="nil"/>
              <w:bottom w:val="single" w:sz="4" w:space="0" w:color="auto"/>
            </w:tcBorders>
          </w:tcPr>
          <w:p w14:paraId="2E53872E" w14:textId="77777777" w:rsidR="00F53700" w:rsidRPr="00630F7A" w:rsidRDefault="00F53700" w:rsidP="00071EAD">
            <w:pPr>
              <w:pStyle w:val="TAL"/>
            </w:pPr>
            <w:r w:rsidRPr="00630F7A">
              <w:t>3</w:t>
            </w:r>
          </w:p>
        </w:tc>
        <w:tc>
          <w:tcPr>
            <w:tcW w:w="1559" w:type="dxa"/>
            <w:tcBorders>
              <w:top w:val="nil"/>
              <w:bottom w:val="single" w:sz="4" w:space="0" w:color="auto"/>
            </w:tcBorders>
          </w:tcPr>
          <w:p w14:paraId="5575B432" w14:textId="77777777" w:rsidR="00F53700" w:rsidRPr="00630F7A" w:rsidRDefault="00F53700" w:rsidP="00071EAD">
            <w:pPr>
              <w:pStyle w:val="TAL"/>
            </w:pPr>
            <w:r w:rsidRPr="00630F7A">
              <w:t>PLMN13</w:t>
            </w:r>
          </w:p>
        </w:tc>
        <w:tc>
          <w:tcPr>
            <w:tcW w:w="1717" w:type="dxa"/>
            <w:tcBorders>
              <w:top w:val="nil"/>
              <w:bottom w:val="single" w:sz="4" w:space="0" w:color="auto"/>
            </w:tcBorders>
          </w:tcPr>
          <w:p w14:paraId="1F8EBCC1" w14:textId="77777777" w:rsidR="00F53700" w:rsidRPr="00630F7A" w:rsidRDefault="00F53700" w:rsidP="00071EAD">
            <w:pPr>
              <w:pStyle w:val="TAL"/>
            </w:pPr>
            <w:r w:rsidRPr="00630F7A">
              <w:t>NG-RAN</w:t>
            </w:r>
          </w:p>
        </w:tc>
        <w:tc>
          <w:tcPr>
            <w:tcW w:w="2708" w:type="dxa"/>
            <w:tcBorders>
              <w:top w:val="nil"/>
              <w:bottom w:val="single" w:sz="4" w:space="0" w:color="auto"/>
            </w:tcBorders>
          </w:tcPr>
          <w:p w14:paraId="41EC02BE" w14:textId="77777777" w:rsidR="00F53700" w:rsidRPr="00630F7A" w:rsidRDefault="00F53700" w:rsidP="00071EAD">
            <w:pPr>
              <w:pStyle w:val="TAL"/>
            </w:pPr>
          </w:p>
        </w:tc>
      </w:tr>
      <w:tr w:rsidR="00F53700" w:rsidRPr="00630F7A" w14:paraId="2469D309" w14:textId="77777777" w:rsidTr="00071EAD">
        <w:trPr>
          <w:cantSplit/>
          <w:jc w:val="center"/>
        </w:trPr>
        <w:tc>
          <w:tcPr>
            <w:tcW w:w="1417" w:type="dxa"/>
            <w:tcBorders>
              <w:top w:val="single" w:sz="4" w:space="0" w:color="auto"/>
            </w:tcBorders>
          </w:tcPr>
          <w:p w14:paraId="18A5D1A6" w14:textId="77777777" w:rsidR="00F53700" w:rsidRPr="00630F7A" w:rsidRDefault="00F53700" w:rsidP="00071EAD">
            <w:pPr>
              <w:pStyle w:val="TAL"/>
            </w:pPr>
            <w:r w:rsidRPr="00630F7A">
              <w:rPr>
                <w:kern w:val="2"/>
              </w:rPr>
              <w:t>EF</w:t>
            </w:r>
            <w:r w:rsidRPr="00630F7A">
              <w:rPr>
                <w:kern w:val="2"/>
                <w:vertAlign w:val="subscript"/>
              </w:rPr>
              <w:t>UST</w:t>
            </w:r>
          </w:p>
        </w:tc>
        <w:tc>
          <w:tcPr>
            <w:tcW w:w="1134" w:type="dxa"/>
            <w:tcBorders>
              <w:top w:val="single" w:sz="4" w:space="0" w:color="auto"/>
            </w:tcBorders>
          </w:tcPr>
          <w:p w14:paraId="2C689C35" w14:textId="77777777" w:rsidR="00F53700" w:rsidRPr="00630F7A" w:rsidRDefault="00F53700" w:rsidP="00071EAD">
            <w:pPr>
              <w:pStyle w:val="TAL"/>
            </w:pPr>
          </w:p>
        </w:tc>
        <w:tc>
          <w:tcPr>
            <w:tcW w:w="1559" w:type="dxa"/>
            <w:tcBorders>
              <w:top w:val="single" w:sz="4" w:space="0" w:color="auto"/>
            </w:tcBorders>
          </w:tcPr>
          <w:p w14:paraId="443D5AFF" w14:textId="77777777" w:rsidR="00F53700" w:rsidRPr="00630F7A" w:rsidRDefault="00F53700" w:rsidP="00071EAD">
            <w:pPr>
              <w:pStyle w:val="TAL"/>
            </w:pPr>
            <w:r w:rsidRPr="00630F7A">
              <w:rPr>
                <w:kern w:val="2"/>
              </w:rPr>
              <w:t>Service n°</w:t>
            </w:r>
            <w:r>
              <w:rPr>
                <w:kern w:val="2"/>
              </w:rPr>
              <w:t xml:space="preserve">42 is </w:t>
            </w:r>
            <w:r w:rsidRPr="00630F7A">
              <w:rPr>
                <w:kern w:val="2"/>
              </w:rPr>
              <w:t>"available"</w:t>
            </w:r>
          </w:p>
        </w:tc>
        <w:tc>
          <w:tcPr>
            <w:tcW w:w="1717" w:type="dxa"/>
            <w:tcBorders>
              <w:top w:val="single" w:sz="4" w:space="0" w:color="auto"/>
            </w:tcBorders>
          </w:tcPr>
          <w:p w14:paraId="00D8B5E4" w14:textId="77777777" w:rsidR="00F53700" w:rsidRPr="00630F7A" w:rsidRDefault="00F53700" w:rsidP="00071EAD">
            <w:pPr>
              <w:pStyle w:val="TAL"/>
            </w:pPr>
          </w:p>
        </w:tc>
        <w:tc>
          <w:tcPr>
            <w:tcW w:w="2708" w:type="dxa"/>
            <w:tcBorders>
              <w:top w:val="single" w:sz="4" w:space="0" w:color="auto"/>
            </w:tcBorders>
          </w:tcPr>
          <w:p w14:paraId="14C6A9B9" w14:textId="77777777" w:rsidR="00F53700" w:rsidRPr="00630F7A" w:rsidRDefault="00F53700" w:rsidP="00071EAD">
            <w:pPr>
              <w:pStyle w:val="TAL"/>
            </w:pPr>
          </w:p>
        </w:tc>
      </w:tr>
    </w:tbl>
    <w:p w14:paraId="51EEBD18" w14:textId="0AD1C16C" w:rsidR="00D23CDD" w:rsidRPr="00630F7A" w:rsidRDefault="00D23CDD" w:rsidP="00F53700"/>
    <w:p w14:paraId="4ED93602" w14:textId="77777777" w:rsidR="0058779F" w:rsidRPr="00630F7A" w:rsidRDefault="00D23CDD" w:rsidP="00EE1806">
      <w:pPr>
        <w:pStyle w:val="TH"/>
      </w:pPr>
      <w:bookmarkStart w:id="508" w:name="_CRTable6_4_114"/>
      <w:bookmarkEnd w:id="491"/>
      <w:r w:rsidRPr="00630F7A">
        <w:lastRenderedPageBreak/>
        <w:t xml:space="preserve">Table </w:t>
      </w:r>
      <w:bookmarkEnd w:id="508"/>
      <w:r w:rsidRPr="00630F7A">
        <w:t xml:space="preserve">6.4.1-14: </w:t>
      </w:r>
      <w:r w:rsidR="00077584" w:rsidRPr="00630F7A">
        <w:t>Void</w:t>
      </w:r>
    </w:p>
    <w:p w14:paraId="7DF9C0F7" w14:textId="77777777" w:rsidR="0058779F" w:rsidRPr="00630F7A" w:rsidRDefault="0058779F" w:rsidP="0058779F">
      <w:pPr>
        <w:pStyle w:val="TH"/>
      </w:pPr>
      <w:bookmarkStart w:id="509" w:name="_CRTable6_4_115"/>
      <w:r w:rsidRPr="00630F7A">
        <w:t xml:space="preserve">Table </w:t>
      </w:r>
      <w:bookmarkEnd w:id="509"/>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0" w:name="_CRTable6_4_116"/>
      <w:r w:rsidRPr="00630F7A">
        <w:t xml:space="preserve">Table </w:t>
      </w:r>
      <w:bookmarkEnd w:id="510"/>
      <w:r w:rsidRPr="00630F7A">
        <w:t xml:space="preserve">6.4.1-16: </w:t>
      </w:r>
      <w:r w:rsidR="00CF7E48" w:rsidRPr="00630F7A">
        <w:t>Void</w:t>
      </w:r>
    </w:p>
    <w:p w14:paraId="4553F01B" w14:textId="77777777" w:rsidR="00F313E8" w:rsidRPr="00630F7A" w:rsidRDefault="00F313E8" w:rsidP="00F313E8">
      <w:pPr>
        <w:pStyle w:val="TH"/>
      </w:pPr>
      <w:bookmarkStart w:id="511" w:name="_CRTable6_4_117"/>
      <w:r w:rsidRPr="00630F7A">
        <w:t xml:space="preserve">Table </w:t>
      </w:r>
      <w:bookmarkEnd w:id="511"/>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53700"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695BA7A1" w:rsidR="00F53700" w:rsidRPr="00630F7A" w:rsidRDefault="00F53700" w:rsidP="00F53700">
            <w:pPr>
              <w:pStyle w:val="TAL"/>
            </w:pPr>
            <w:r w:rsidRPr="00630F7A">
              <w:rPr>
                <w:lang w:eastAsia="zh-CN"/>
              </w:rPr>
              <w:t>S</w:t>
            </w:r>
            <w:r w:rsidRPr="00630F7A">
              <w:t>ervice</w:t>
            </w:r>
            <w:r>
              <w:t xml:space="preserve"> </w:t>
            </w:r>
            <w:r w:rsidRPr="00630F7A">
              <w:t>n°</w:t>
            </w:r>
            <w:r>
              <w:rPr>
                <w:lang w:eastAsia="zh-CN"/>
              </w:rPr>
              <w:t xml:space="preserve">20, </w:t>
            </w:r>
            <w:r w:rsidRPr="00630F7A">
              <w:t>n°</w:t>
            </w:r>
            <w:r>
              <w:rPr>
                <w:lang w:eastAsia="zh-CN"/>
              </w:rPr>
              <w:t>71 and</w:t>
            </w:r>
            <w:r w:rsidRPr="00630F7A">
              <w:rPr>
                <w:lang w:eastAsia="zh-CN"/>
              </w:rPr>
              <w:t xml:space="preserve"> </w:t>
            </w:r>
            <w:r w:rsidRPr="00630F7A">
              <w:t>n°</w:t>
            </w:r>
            <w:r w:rsidRPr="00630F7A">
              <w:rPr>
                <w:lang w:eastAsia="zh-CN"/>
              </w:rPr>
              <w:t>126</w:t>
            </w:r>
            <w:r>
              <w:rPr>
                <w:lang w:eastAsia="zh-CN"/>
              </w:rPr>
              <w:t>are</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53700" w:rsidRPr="00630F7A" w:rsidRDefault="00F53700" w:rsidP="00F53700"/>
        </w:tc>
      </w:tr>
      <w:tr w:rsidR="00F53700"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53700" w:rsidRPr="00630F7A" w:rsidRDefault="00F53700" w:rsidP="00F53700">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53700" w:rsidRPr="00630F7A" w:rsidRDefault="00F53700" w:rsidP="00F53700">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53700" w:rsidRPr="00630F7A" w:rsidRDefault="00F53700" w:rsidP="00F53700">
            <w:pPr>
              <w:rPr>
                <w:rFonts w:eastAsia="Calibri" w:cs="Arial"/>
                <w:sz w:val="21"/>
                <w:szCs w:val="21"/>
              </w:rPr>
            </w:pPr>
          </w:p>
        </w:tc>
      </w:tr>
      <w:tr w:rsidR="00F53700"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53700" w:rsidRPr="00630F7A" w:rsidRDefault="00F53700" w:rsidP="00F53700">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53700" w:rsidRPr="00630F7A" w:rsidRDefault="00F53700" w:rsidP="00F53700">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53700" w:rsidRPr="00630F7A" w:rsidRDefault="00F53700" w:rsidP="00F53700"/>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2" w:name="_CRTable6_4_118"/>
      <w:r w:rsidRPr="00630F7A">
        <w:rPr>
          <w:rFonts w:eastAsia="SimSun"/>
          <w:lang w:eastAsia="zh-CN"/>
        </w:rPr>
        <w:t xml:space="preserve">Table </w:t>
      </w:r>
      <w:bookmarkEnd w:id="512"/>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204CC41"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Service</w:t>
            </w:r>
            <w:r>
              <w:rPr>
                <w:rFonts w:ascii="Arial" w:hAnsi="Arial"/>
                <w:sz w:val="18"/>
                <w:lang w:eastAsia="zh-CN"/>
              </w:rPr>
              <w:t xml:space="preserv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 </w:t>
            </w:r>
            <w:r w:rsidRPr="00630F7A">
              <w:rPr>
                <w:rFonts w:ascii="Arial" w:hAnsi="Arial"/>
                <w:sz w:val="18"/>
                <w:lang w:eastAsia="zh-CN"/>
              </w:rPr>
              <w:t xml:space="preserve">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3" w:name="_Hlk27413035"/>
    </w:p>
    <w:p w14:paraId="6213587A" w14:textId="77777777" w:rsidR="00F313E8" w:rsidRPr="00630F7A" w:rsidRDefault="00F313E8" w:rsidP="001B395D">
      <w:pPr>
        <w:pStyle w:val="TH"/>
        <w:rPr>
          <w:rFonts w:eastAsia="SimSun"/>
          <w:lang w:eastAsia="zh-CN"/>
        </w:rPr>
      </w:pPr>
      <w:bookmarkStart w:id="514" w:name="_CRTable6_4_119"/>
      <w:bookmarkEnd w:id="513"/>
      <w:r w:rsidRPr="00630F7A">
        <w:rPr>
          <w:rFonts w:eastAsia="SimSun"/>
          <w:lang w:eastAsia="zh-CN"/>
        </w:rPr>
        <w:t xml:space="preserve">Table </w:t>
      </w:r>
      <w:bookmarkEnd w:id="514"/>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3D1CBD0B"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 xml:space="preserve">Service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w:t>
            </w:r>
            <w:r w:rsidRPr="00630F7A">
              <w:rPr>
                <w:rFonts w:ascii="Arial" w:hAnsi="Arial"/>
                <w:sz w:val="18"/>
                <w:lang w:eastAsia="zh-CN"/>
              </w:rPr>
              <w:t xml:space="preserve"> 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5" w:name="_CRTable6_4_120"/>
      <w:r w:rsidRPr="00630F7A">
        <w:rPr>
          <w:rFonts w:eastAsia="SimSun"/>
          <w:lang w:eastAsia="zh-CN"/>
        </w:rPr>
        <w:t xml:space="preserve">Table </w:t>
      </w:r>
      <w:bookmarkEnd w:id="515"/>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6" w:name="_CRTable6_4_121"/>
      <w:r w:rsidRPr="00630F7A">
        <w:lastRenderedPageBreak/>
        <w:t xml:space="preserve">Table </w:t>
      </w:r>
      <w:bookmarkEnd w:id="516"/>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0910413F" w14:textId="77777777" w:rsidR="00F53700" w:rsidRDefault="000A4D20" w:rsidP="00F53700">
            <w:pPr>
              <w:keepNext/>
              <w:keepLines/>
              <w:spacing w:after="0"/>
              <w:rPr>
                <w:rFonts w:ascii="Arial" w:hAnsi="Arial"/>
                <w:kern w:val="2"/>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p w14:paraId="64B1710E" w14:textId="4FA3D631" w:rsidR="000A4D20" w:rsidRPr="00630F7A" w:rsidRDefault="00F53700" w:rsidP="00F53700">
            <w:pPr>
              <w:keepNext/>
              <w:keepLines/>
              <w:spacing w:after="0"/>
              <w:rPr>
                <w:rFonts w:ascii="Arial" w:hAnsi="Arial"/>
                <w:sz w:val="18"/>
              </w:rPr>
            </w:pPr>
            <w:r w:rsidRPr="00E939F8">
              <w:rPr>
                <w:rFonts w:ascii="Arial" w:hAnsi="Arial"/>
                <w:kern w:val="2"/>
                <w:sz w:val="18"/>
              </w:rPr>
              <w:t xml:space="preserve">Service </w:t>
            </w:r>
            <w:r>
              <w:rPr>
                <w:rFonts w:ascii="Arial" w:hAnsi="Arial"/>
                <w:kern w:val="2"/>
                <w:sz w:val="18"/>
              </w:rPr>
              <w:t xml:space="preserve">n°42, </w:t>
            </w:r>
            <w:r w:rsidRPr="00E939F8">
              <w:rPr>
                <w:rFonts w:ascii="Arial" w:hAnsi="Arial"/>
                <w:kern w:val="2"/>
                <w:sz w:val="18"/>
              </w:rPr>
              <w:t>n°85 and n°122 are "available"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tcPr>
          <w:p w14:paraId="33F87387" w14:textId="77777777" w:rsidR="000A4D20" w:rsidRPr="00630F7A" w:rsidRDefault="000A4D20" w:rsidP="000A4D20">
            <w:pPr>
              <w:keepNext/>
              <w:keepLines/>
              <w:spacing w:after="0"/>
              <w:rPr>
                <w:rFonts w:ascii="Arial" w:hAnsi="Arial"/>
                <w:sz w:val="18"/>
                <w:lang w:eastAsia="fr-FR"/>
              </w:rPr>
            </w:pPr>
          </w:p>
        </w:tc>
        <w:tc>
          <w:tcPr>
            <w:tcW w:w="2913" w:type="dxa"/>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tcPr>
          <w:p w14:paraId="731DF02E" w14:textId="77777777" w:rsidR="00DA3DDF" w:rsidRPr="00630F7A" w:rsidRDefault="00DA3DDF" w:rsidP="00DA3DDF">
            <w:pPr>
              <w:keepNext/>
              <w:keepLines/>
              <w:spacing w:after="0"/>
              <w:rPr>
                <w:rFonts w:ascii="Arial" w:hAnsi="Arial"/>
                <w:sz w:val="18"/>
                <w:lang w:eastAsia="fr-FR"/>
              </w:rPr>
            </w:pPr>
          </w:p>
        </w:tc>
        <w:tc>
          <w:tcPr>
            <w:tcW w:w="2913" w:type="dxa"/>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tcPr>
          <w:p w14:paraId="3CE122CA" w14:textId="77777777" w:rsidR="00DA3DDF" w:rsidRPr="00630F7A" w:rsidRDefault="00DA3DDF" w:rsidP="00DA3DDF">
            <w:pPr>
              <w:keepNext/>
              <w:keepLines/>
              <w:spacing w:after="0"/>
              <w:rPr>
                <w:rFonts w:ascii="Arial" w:hAnsi="Arial"/>
                <w:sz w:val="18"/>
                <w:lang w:eastAsia="fr-FR"/>
              </w:rPr>
            </w:pPr>
          </w:p>
        </w:tc>
        <w:tc>
          <w:tcPr>
            <w:tcW w:w="2913" w:type="dxa"/>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tcPr>
          <w:p w14:paraId="03B2C7AF" w14:textId="77777777" w:rsidR="00DA3DDF" w:rsidRPr="00630F7A" w:rsidRDefault="00DA3DDF" w:rsidP="00DA3DDF">
            <w:pPr>
              <w:keepNext/>
              <w:keepLines/>
              <w:spacing w:after="0"/>
              <w:rPr>
                <w:rFonts w:ascii="Arial" w:hAnsi="Arial"/>
                <w:sz w:val="18"/>
                <w:lang w:eastAsia="fr-FR"/>
              </w:rPr>
            </w:pPr>
          </w:p>
        </w:tc>
        <w:tc>
          <w:tcPr>
            <w:tcW w:w="2913" w:type="dxa"/>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tcPr>
          <w:p w14:paraId="240A2D9A" w14:textId="77777777" w:rsidR="00DA3DDF" w:rsidRPr="00630F7A" w:rsidRDefault="00DA3DDF" w:rsidP="00DA3DDF">
            <w:pPr>
              <w:keepNext/>
              <w:keepLines/>
              <w:spacing w:after="0"/>
              <w:rPr>
                <w:rFonts w:ascii="Arial" w:hAnsi="Arial"/>
                <w:sz w:val="18"/>
                <w:lang w:eastAsia="fr-FR"/>
              </w:rPr>
            </w:pPr>
          </w:p>
        </w:tc>
        <w:tc>
          <w:tcPr>
            <w:tcW w:w="2913" w:type="dxa"/>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7" w:name="_CRTable6_4_122"/>
      <w:r w:rsidRPr="00630F7A">
        <w:t xml:space="preserve">Table </w:t>
      </w:r>
      <w:bookmarkEnd w:id="517"/>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8" w:name="_CRTable6_4_123"/>
      <w:r w:rsidRPr="00630F7A">
        <w:t xml:space="preserve">Table </w:t>
      </w:r>
      <w:bookmarkEnd w:id="518"/>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2D388B"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128D2A56"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2D388B" w:rsidRPr="00630F7A" w:rsidRDefault="002D388B" w:rsidP="002D388B">
            <w:pPr>
              <w:keepNext/>
              <w:keepLines/>
              <w:spacing w:after="0"/>
              <w:rPr>
                <w:rFonts w:ascii="Arial" w:eastAsia="SimSun" w:hAnsi="Arial"/>
                <w:sz w:val="18"/>
                <w:lang w:eastAsia="zh-CN"/>
              </w:rPr>
            </w:pPr>
          </w:p>
        </w:tc>
      </w:tr>
      <w:tr w:rsidR="002D388B"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4C9DE8D4"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2D388B" w:rsidRPr="00630F7A" w:rsidRDefault="002D388B" w:rsidP="002D388B">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9" w:name="_CRTable6_4_124"/>
      <w:r w:rsidRPr="00630F7A">
        <w:t xml:space="preserve">Table </w:t>
      </w:r>
      <w:bookmarkEnd w:id="519"/>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0" w:name="_CRTable6_4_125"/>
      <w:r w:rsidRPr="00630F7A">
        <w:rPr>
          <w:rFonts w:eastAsia="SimSun"/>
          <w:lang w:eastAsia="zh-CN"/>
        </w:rPr>
        <w:lastRenderedPageBreak/>
        <w:t xml:space="preserve">Table </w:t>
      </w:r>
      <w:bookmarkEnd w:id="520"/>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1" w:name="_CRTable6_4_126"/>
      <w:r w:rsidRPr="00630F7A">
        <w:t xml:space="preserve">Table </w:t>
      </w:r>
      <w:bookmarkEnd w:id="521"/>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2" w:name="_CRTable6_4_127"/>
      <w:r w:rsidRPr="00630F7A">
        <w:t xml:space="preserve">Table </w:t>
      </w:r>
      <w:bookmarkEnd w:id="522"/>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3" w:name="_CRTable6_4_128"/>
      <w:r w:rsidRPr="00630F7A">
        <w:t xml:space="preserve">Table </w:t>
      </w:r>
      <w:bookmarkEnd w:id="523"/>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Default="00FD4B5C" w:rsidP="001F161B">
      <w:pPr>
        <w:rPr>
          <w:rFonts w:eastAsiaTheme="minorEastAsia"/>
        </w:rPr>
      </w:pPr>
    </w:p>
    <w:p w14:paraId="736476DD" w14:textId="77777777" w:rsidR="00D92DFE" w:rsidRDefault="00D92DFE" w:rsidP="00D92DFE">
      <w:pPr>
        <w:pStyle w:val="Heading3"/>
      </w:pPr>
      <w:r>
        <w:t>6.4.2</w:t>
      </w:r>
      <w:r>
        <w:tab/>
      </w:r>
      <w:r w:rsidRPr="00630F7A">
        <w:rPr>
          <w:szCs w:val="32"/>
        </w:rPr>
        <w:t>USIM Configurations</w:t>
      </w:r>
      <w:r>
        <w:rPr>
          <w:szCs w:val="32"/>
        </w:rPr>
        <w:t xml:space="preserve"> for </w:t>
      </w:r>
      <w:r w:rsidRPr="00401E0C">
        <w:t>5G ProSe</w:t>
      </w:r>
    </w:p>
    <w:p w14:paraId="7030FFC8" w14:textId="77777777" w:rsidR="00D92DFE" w:rsidRPr="00CB5E2A" w:rsidRDefault="00D92DFE" w:rsidP="00D92DFE">
      <w:r w:rsidRPr="00630F7A">
        <w:rPr>
          <w:iCs/>
        </w:rPr>
        <w:t>The default USIM fields are specified in section 4.8.3. Specific USIM fields are set according to the USIM configuration specified in the tables below.</w:t>
      </w:r>
    </w:p>
    <w:p w14:paraId="22D19378" w14:textId="77777777" w:rsidR="00D92DFE" w:rsidRDefault="00D92DFE" w:rsidP="00D92DFE">
      <w:pPr>
        <w:pStyle w:val="TH"/>
        <w:ind w:left="644"/>
        <w:rPr>
          <w:lang w:eastAsia="zh-CN"/>
        </w:rPr>
      </w:pPr>
      <w:r>
        <w:t xml:space="preserve">Table 6.4.2-1: </w:t>
      </w:r>
      <w:r w:rsidRPr="00630F7A">
        <w:t xml:space="preserve">USIM Configuration </w:t>
      </w:r>
      <w:r>
        <w:t xml:space="preserve">for </w:t>
      </w:r>
      <w:r w:rsidRPr="00501920">
        <w:t>5G ProSe Remote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2D4A6187"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5D132727"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42D1E4BA"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09407A1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09982830" w14:textId="77777777" w:rsidR="00D92DFE" w:rsidRDefault="00D92DFE" w:rsidP="00071EAD">
            <w:pPr>
              <w:pStyle w:val="TAH"/>
              <w:rPr>
                <w:lang w:eastAsia="zh-CN"/>
              </w:rPr>
            </w:pPr>
            <w:r>
              <w:rPr>
                <w:lang w:eastAsia="zh-CN"/>
              </w:rPr>
              <w:t>Access Technology Identifier</w:t>
            </w:r>
          </w:p>
        </w:tc>
      </w:tr>
      <w:tr w:rsidR="00D92DFE" w14:paraId="6792E7DB"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98C3257"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3273F3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5468D5A"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1EA97FA7" w14:textId="77777777" w:rsidR="00D92DFE" w:rsidRDefault="00D92DFE" w:rsidP="00071EAD">
            <w:pPr>
              <w:rPr>
                <w:lang w:eastAsia="zh-CN"/>
              </w:rPr>
            </w:pPr>
          </w:p>
        </w:tc>
      </w:tr>
      <w:tr w:rsidR="00D92DFE" w14:paraId="3FFF3C08"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9D5B3A0"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6658A64A"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71F04251"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4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292D0AAC" w14:textId="77777777" w:rsidR="00D92DFE" w:rsidRDefault="00D92DFE" w:rsidP="00071EAD">
            <w:pPr>
              <w:rPr>
                <w:lang w:eastAsia="zh-CN"/>
              </w:rPr>
            </w:pPr>
          </w:p>
        </w:tc>
      </w:tr>
      <w:tr w:rsidR="00D92DFE" w14:paraId="773D5BC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3DAEC6B0"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750928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B590E3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2822E77" w14:textId="77777777" w:rsidR="00D92DFE" w:rsidRDefault="00D92DFE" w:rsidP="00071EAD">
            <w:pPr>
              <w:rPr>
                <w:lang w:eastAsia="zh-CN"/>
              </w:rPr>
            </w:pPr>
          </w:p>
        </w:tc>
      </w:tr>
      <w:tr w:rsidR="00D92DFE" w14:paraId="10B7F6A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07F6C54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20F9E7B7"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2E3B2B8D"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F02926C" w14:textId="77777777" w:rsidR="00D92DFE" w:rsidRDefault="00D92DFE" w:rsidP="00071EAD">
            <w:pPr>
              <w:rPr>
                <w:lang w:eastAsia="zh-CN"/>
              </w:rPr>
            </w:pPr>
          </w:p>
        </w:tc>
      </w:tr>
      <w:tr w:rsidR="00D92DFE" w14:paraId="7CD957D5"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C7F2296" w14:textId="77777777" w:rsidR="00D92DFE" w:rsidRDefault="00D92DFE" w:rsidP="00071EAD">
            <w:pPr>
              <w:pStyle w:val="TAL"/>
              <w:rPr>
                <w:lang w:eastAsia="zh-CN"/>
              </w:rPr>
            </w:pPr>
            <w:r w:rsidRPr="00397C56">
              <w:t>EF</w:t>
            </w:r>
            <w:r w:rsidRPr="00397C56">
              <w:rPr>
                <w:vertAlign w:val="subscript"/>
              </w:rPr>
              <w:t>5G_PROSE_RU</w:t>
            </w:r>
          </w:p>
        </w:tc>
        <w:tc>
          <w:tcPr>
            <w:tcW w:w="977" w:type="dxa"/>
            <w:tcBorders>
              <w:top w:val="single" w:sz="4" w:space="0" w:color="auto"/>
              <w:left w:val="single" w:sz="4" w:space="0" w:color="auto"/>
              <w:bottom w:val="single" w:sz="4" w:space="0" w:color="auto"/>
              <w:right w:val="single" w:sz="4" w:space="0" w:color="auto"/>
            </w:tcBorders>
          </w:tcPr>
          <w:p w14:paraId="345EC93B"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335AB646"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3A0F6D1A" w14:textId="77777777" w:rsidR="00D92DFE" w:rsidRDefault="00D92DFE" w:rsidP="00071EAD">
            <w:pPr>
              <w:rPr>
                <w:lang w:eastAsia="zh-CN"/>
              </w:rPr>
            </w:pPr>
          </w:p>
        </w:tc>
      </w:tr>
    </w:tbl>
    <w:p w14:paraId="390B7AF8" w14:textId="77777777" w:rsidR="00D92DFE" w:rsidRPr="00AA60C8" w:rsidRDefault="00D92DFE" w:rsidP="00D92DFE">
      <w:pPr>
        <w:rPr>
          <w:lang w:val="en-US" w:eastAsia="zh-CN"/>
        </w:rPr>
      </w:pPr>
    </w:p>
    <w:p w14:paraId="087947DA" w14:textId="77777777" w:rsidR="00D92DFE" w:rsidRDefault="00D92DFE" w:rsidP="00D92DFE">
      <w:pPr>
        <w:pStyle w:val="TH"/>
        <w:ind w:left="644"/>
        <w:rPr>
          <w:lang w:eastAsia="zh-CN"/>
        </w:rPr>
      </w:pPr>
      <w:r>
        <w:lastRenderedPageBreak/>
        <w:t xml:space="preserve">Table 6.4.2-2: USIM Configuration for </w:t>
      </w:r>
      <w:r w:rsidRPr="00401E0C">
        <w:t>5G ProSe</w:t>
      </w:r>
      <w:r>
        <w:t xml:space="preserve"> </w:t>
      </w:r>
      <w:r>
        <w:rPr>
          <w:lang w:eastAsia="zh-CN"/>
        </w:rPr>
        <w:t>Relay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3D24E4DB"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2FC61BD0"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5E25B514"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67A0BB2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1C387673" w14:textId="77777777" w:rsidR="00D92DFE" w:rsidRDefault="00D92DFE" w:rsidP="00071EAD">
            <w:pPr>
              <w:pStyle w:val="TAH"/>
              <w:rPr>
                <w:lang w:eastAsia="zh-CN"/>
              </w:rPr>
            </w:pPr>
            <w:r>
              <w:rPr>
                <w:lang w:eastAsia="zh-CN"/>
              </w:rPr>
              <w:t>Access Technology Identifier</w:t>
            </w:r>
          </w:p>
        </w:tc>
      </w:tr>
      <w:tr w:rsidR="00D92DFE" w14:paraId="182C09B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B6C7F8C"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1C65FD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0FB9B5BF"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627E08FF" w14:textId="77777777" w:rsidR="00D92DFE" w:rsidRDefault="00D92DFE" w:rsidP="00071EAD">
            <w:pPr>
              <w:rPr>
                <w:lang w:eastAsia="zh-CN"/>
              </w:rPr>
            </w:pPr>
          </w:p>
        </w:tc>
      </w:tr>
      <w:tr w:rsidR="00D92DFE" w14:paraId="5F9D1C52"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C7D543F"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1F15D985"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44674B2"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3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3DF79F0A" w14:textId="77777777" w:rsidR="00D92DFE" w:rsidRDefault="00D92DFE" w:rsidP="00071EAD">
            <w:pPr>
              <w:rPr>
                <w:lang w:eastAsia="zh-CN"/>
              </w:rPr>
            </w:pPr>
          </w:p>
        </w:tc>
      </w:tr>
      <w:tr w:rsidR="00D92DFE" w14:paraId="4529A73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29545FE4"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24EF691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0F9FB19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7C6B8DBE" w14:textId="77777777" w:rsidR="00D92DFE" w:rsidRDefault="00D92DFE" w:rsidP="00071EAD">
            <w:pPr>
              <w:rPr>
                <w:lang w:eastAsia="zh-CN"/>
              </w:rPr>
            </w:pPr>
          </w:p>
        </w:tc>
      </w:tr>
      <w:tr w:rsidR="00D92DFE" w14:paraId="4E8C2174"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6A009FC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34FD807D"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C36F8EC"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63F87ACE" w14:textId="77777777" w:rsidR="00D92DFE" w:rsidRDefault="00D92DFE" w:rsidP="00071EAD">
            <w:pPr>
              <w:rPr>
                <w:lang w:eastAsia="zh-CN"/>
              </w:rPr>
            </w:pPr>
          </w:p>
        </w:tc>
      </w:tr>
      <w:tr w:rsidR="00D92DFE" w14:paraId="0324C09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0EC3934" w14:textId="77777777" w:rsidR="00D92DFE" w:rsidRDefault="00D92DFE" w:rsidP="00071EAD">
            <w:pPr>
              <w:pStyle w:val="TAL"/>
              <w:rPr>
                <w:lang w:eastAsia="zh-CN"/>
              </w:rPr>
            </w:pPr>
            <w:r w:rsidRPr="00397C56">
              <w:t>EF</w:t>
            </w:r>
            <w:r w:rsidRPr="00397C56">
              <w:rPr>
                <w:vertAlign w:val="subscript"/>
              </w:rPr>
              <w:t>5G_PROSE_U2NRU</w:t>
            </w:r>
          </w:p>
        </w:tc>
        <w:tc>
          <w:tcPr>
            <w:tcW w:w="977" w:type="dxa"/>
            <w:tcBorders>
              <w:top w:val="single" w:sz="4" w:space="0" w:color="auto"/>
              <w:left w:val="single" w:sz="4" w:space="0" w:color="auto"/>
              <w:bottom w:val="single" w:sz="4" w:space="0" w:color="auto"/>
              <w:right w:val="single" w:sz="4" w:space="0" w:color="auto"/>
            </w:tcBorders>
          </w:tcPr>
          <w:p w14:paraId="315B66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1A76D6B3"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5C1740FB" w14:textId="77777777" w:rsidR="00D92DFE" w:rsidRDefault="00D92DFE" w:rsidP="00071EAD">
            <w:pPr>
              <w:rPr>
                <w:lang w:eastAsia="zh-CN"/>
              </w:rPr>
            </w:pPr>
          </w:p>
        </w:tc>
      </w:tr>
    </w:tbl>
    <w:p w14:paraId="306B88FD" w14:textId="77777777" w:rsidR="00D92DFE" w:rsidRPr="00D92DFE" w:rsidRDefault="00D92DFE" w:rsidP="001F161B">
      <w:pPr>
        <w:rPr>
          <w:rFonts w:eastAsiaTheme="minorEastAsia"/>
        </w:rPr>
      </w:pPr>
    </w:p>
    <w:p w14:paraId="6F0B0256" w14:textId="77777777" w:rsidR="0012664D" w:rsidRPr="00630F7A" w:rsidRDefault="00D23CDD" w:rsidP="004D697C">
      <w:pPr>
        <w:pStyle w:val="Heading1"/>
      </w:pPr>
      <w:r w:rsidRPr="00630F7A">
        <w:br w:type="page"/>
      </w:r>
      <w:bookmarkStart w:id="524" w:name="_Toc21354261"/>
      <w:bookmarkStart w:id="525"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4"/>
      <w:bookmarkEnd w:id="525"/>
    </w:p>
    <w:p w14:paraId="14658DB6" w14:textId="77777777" w:rsidR="00D3259E" w:rsidRPr="00630F7A" w:rsidRDefault="00D3259E" w:rsidP="00D3259E">
      <w:pPr>
        <w:pStyle w:val="Heading2"/>
      </w:pPr>
      <w:bookmarkStart w:id="526" w:name="_Toc21354262"/>
      <w:bookmarkStart w:id="527" w:name="_Toc27749906"/>
      <w:r w:rsidRPr="00630F7A">
        <w:t>7.0</w:t>
      </w:r>
      <w:r w:rsidRPr="00630F7A">
        <w:tab/>
        <w:t>General</w:t>
      </w:r>
      <w:bookmarkEnd w:id="526"/>
      <w:bookmarkEnd w:id="527"/>
    </w:p>
    <w:p w14:paraId="16FA4B52" w14:textId="77777777" w:rsidR="00D3259E" w:rsidRPr="00630F7A" w:rsidRDefault="00D3259E" w:rsidP="00D3259E">
      <w:pPr>
        <w:pStyle w:val="Heading3"/>
      </w:pPr>
      <w:bookmarkStart w:id="528" w:name="_Toc21354263"/>
      <w:bookmarkStart w:id="529" w:name="_Toc27749907"/>
      <w:r w:rsidRPr="00630F7A">
        <w:t>7.0.1</w:t>
      </w:r>
      <w:r w:rsidRPr="00630F7A">
        <w:tab/>
        <w:t>Single PDU configuration for RRM testing</w:t>
      </w:r>
      <w:bookmarkEnd w:id="528"/>
      <w:bookmarkEnd w:id="529"/>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0"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0"/>
    </w:p>
    <w:p w14:paraId="774864B5" w14:textId="77777777" w:rsidR="008F5A94" w:rsidRPr="00630F7A" w:rsidRDefault="008F5A94" w:rsidP="004D697C">
      <w:pPr>
        <w:pStyle w:val="Heading3"/>
      </w:pPr>
      <w:bookmarkStart w:id="531" w:name="_Toc21354264"/>
      <w:bookmarkStart w:id="532" w:name="_Toc27749909"/>
      <w:r w:rsidRPr="00630F7A">
        <w:t>7.1.1</w:t>
      </w:r>
      <w:r w:rsidRPr="00630F7A">
        <w:tab/>
      </w:r>
      <w:bookmarkEnd w:id="531"/>
      <w:bookmarkEnd w:id="532"/>
      <w:r w:rsidR="00911B89" w:rsidRPr="00630F7A">
        <w:t>Void</w:t>
      </w:r>
    </w:p>
    <w:p w14:paraId="2F4C6A97" w14:textId="77777777" w:rsidR="008F5A94" w:rsidRPr="00630F7A" w:rsidRDefault="008F5A94" w:rsidP="004D697C">
      <w:pPr>
        <w:pStyle w:val="Heading3"/>
      </w:pPr>
      <w:bookmarkStart w:id="533" w:name="_Toc21354265"/>
      <w:bookmarkStart w:id="534" w:name="_Toc27749910"/>
      <w:r w:rsidRPr="00630F7A">
        <w:t>7.1.2</w:t>
      </w:r>
      <w:r w:rsidRPr="00630F7A">
        <w:tab/>
      </w:r>
      <w:bookmarkEnd w:id="533"/>
      <w:bookmarkEnd w:id="534"/>
      <w:r w:rsidR="00911B89" w:rsidRPr="00630F7A">
        <w:t>Void</w:t>
      </w:r>
    </w:p>
    <w:p w14:paraId="21A1FFFE" w14:textId="77777777" w:rsidR="008F5A94" w:rsidRPr="00630F7A" w:rsidRDefault="008F5A94" w:rsidP="004D697C">
      <w:pPr>
        <w:pStyle w:val="Heading3"/>
      </w:pPr>
      <w:bookmarkStart w:id="535" w:name="_Toc21354266"/>
      <w:bookmarkStart w:id="536" w:name="_Toc27749911"/>
      <w:r w:rsidRPr="00630F7A">
        <w:t>7.1.3</w:t>
      </w:r>
      <w:r w:rsidRPr="00630F7A">
        <w:tab/>
        <w:t>Requirements for OTA test method</w:t>
      </w:r>
      <w:bookmarkEnd w:id="535"/>
      <w:bookmarkEnd w:id="536"/>
    </w:p>
    <w:p w14:paraId="5EE684A5" w14:textId="77777777" w:rsidR="00C123F4" w:rsidRPr="00630F7A" w:rsidRDefault="00C123F4" w:rsidP="00C123F4">
      <w:pPr>
        <w:pStyle w:val="Heading4"/>
      </w:pPr>
      <w:bookmarkStart w:id="537" w:name="_Toc21354267"/>
      <w:bookmarkStart w:id="538" w:name="_Toc27749912"/>
      <w:r w:rsidRPr="00630F7A">
        <w:t>7.1.3.1</w:t>
      </w:r>
      <w:r w:rsidRPr="00630F7A">
        <w:tab/>
        <w:t>General</w:t>
      </w:r>
      <w:bookmarkEnd w:id="537"/>
      <w:bookmarkEnd w:id="538"/>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9" w:name="_Toc27749913"/>
      <w:r w:rsidRPr="00630F7A">
        <w:t>7.1.3.2</w:t>
      </w:r>
      <w:r w:rsidRPr="00630F7A">
        <w:tab/>
        <w:t>RRM baseline setup</w:t>
      </w:r>
      <w:bookmarkEnd w:id="539"/>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0" w:name="_Toc27749914"/>
      <w:r w:rsidRPr="00630F7A">
        <w:t>7.1.3.2.1</w:t>
      </w:r>
      <w:r w:rsidRPr="00630F7A">
        <w:tab/>
        <w:t>General description</w:t>
      </w:r>
      <w:bookmarkEnd w:id="540"/>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1" w:name="_Toc27749915"/>
      <w:r w:rsidRPr="00630F7A">
        <w:t>7.1.3.2.2</w:t>
      </w:r>
      <w:r w:rsidRPr="00630F7A">
        <w:tab/>
        <w:t>Applicability criteria</w:t>
      </w:r>
      <w:bookmarkEnd w:id="541"/>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2" w:name="_Toc27749916"/>
      <w:r w:rsidRPr="00630F7A">
        <w:lastRenderedPageBreak/>
        <w:t>7.1.3.2.3</w:t>
      </w:r>
      <w:r w:rsidRPr="00630F7A">
        <w:tab/>
        <w:t>Measurement distance and quiet zone</w:t>
      </w:r>
      <w:bookmarkEnd w:id="542"/>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3" w:name="_Toc27749917"/>
      <w:r w:rsidRPr="00630F7A">
        <w:t>7.1.3.2.4</w:t>
      </w:r>
      <w:r w:rsidRPr="00630F7A">
        <w:tab/>
        <w:t>Quality of the quiet zone</w:t>
      </w:r>
      <w:bookmarkEnd w:id="543"/>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4" w:name="_Toc21354268"/>
      <w:bookmarkStart w:id="545" w:name="_Toc27749918"/>
      <w:r w:rsidRPr="00630F7A">
        <w:lastRenderedPageBreak/>
        <w:t>7.2</w:t>
      </w:r>
      <w:r w:rsidRPr="00630F7A">
        <w:tab/>
        <w:t>Reference test conditions</w:t>
      </w:r>
      <w:bookmarkEnd w:id="544"/>
      <w:bookmarkEnd w:id="545"/>
    </w:p>
    <w:p w14:paraId="7E56F641" w14:textId="77777777" w:rsidR="00604D38" w:rsidRPr="00630F7A" w:rsidRDefault="00604D38" w:rsidP="004D697C">
      <w:pPr>
        <w:pStyle w:val="Heading3"/>
      </w:pPr>
      <w:bookmarkStart w:id="546" w:name="_Toc21354269"/>
      <w:bookmarkStart w:id="547" w:name="_Toc27749919"/>
      <w:r w:rsidRPr="00630F7A">
        <w:t>7.2.1</w:t>
      </w:r>
      <w:r w:rsidRPr="00630F7A">
        <w:tab/>
        <w:t>Signal levels</w:t>
      </w:r>
      <w:bookmarkEnd w:id="546"/>
      <w:bookmarkEnd w:id="547"/>
    </w:p>
    <w:p w14:paraId="693216DE" w14:textId="77777777" w:rsidR="00604D38" w:rsidRPr="00630F7A" w:rsidRDefault="00DE7424" w:rsidP="004D697C">
      <w:pPr>
        <w:pStyle w:val="Heading4"/>
      </w:pPr>
      <w:bookmarkStart w:id="548" w:name="_Toc21354270"/>
      <w:bookmarkStart w:id="549" w:name="_Toc27749920"/>
      <w:r w:rsidRPr="00630F7A">
        <w:t>7.2.1.1</w:t>
      </w:r>
      <w:r w:rsidR="00CF0432" w:rsidRPr="00630F7A">
        <w:tab/>
      </w:r>
      <w:bookmarkEnd w:id="548"/>
      <w:bookmarkEnd w:id="549"/>
      <w:r w:rsidR="00911B89" w:rsidRPr="00630F7A">
        <w:t>Void</w:t>
      </w:r>
    </w:p>
    <w:p w14:paraId="41A43B35" w14:textId="77777777" w:rsidR="00604D38" w:rsidRPr="00630F7A" w:rsidRDefault="00604D38" w:rsidP="004D697C">
      <w:pPr>
        <w:pStyle w:val="Heading4"/>
      </w:pPr>
      <w:bookmarkStart w:id="550" w:name="_Toc21354271"/>
      <w:bookmarkStart w:id="551" w:name="_Toc27749921"/>
      <w:r w:rsidRPr="00630F7A">
        <w:t>7.2.1.2</w:t>
      </w:r>
      <w:r w:rsidR="00CF0432" w:rsidRPr="00630F7A">
        <w:tab/>
      </w:r>
      <w:bookmarkEnd w:id="550"/>
      <w:bookmarkEnd w:id="551"/>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2" w:name="_CRTable7_2_2_11"/>
      <w:r w:rsidRPr="00630F7A">
        <w:lastRenderedPageBreak/>
        <w:t xml:space="preserve">Table </w:t>
      </w:r>
      <w:bookmarkEnd w:id="552"/>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3" w:name="_CRTable7_2_2_12"/>
      <w:r w:rsidRPr="00630F7A">
        <w:lastRenderedPageBreak/>
        <w:t xml:space="preserve">Table </w:t>
      </w:r>
      <w:bookmarkEnd w:id="553"/>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noWrap/>
            <w:vAlign w:val="center"/>
          </w:tcPr>
          <w:p w14:paraId="3BC70875" w14:textId="77777777" w:rsidR="00246A61" w:rsidRPr="00630F7A" w:rsidRDefault="00246A61" w:rsidP="0001293A">
            <w:pPr>
              <w:pStyle w:val="TAH"/>
            </w:pPr>
            <w:r w:rsidRPr="00630F7A">
              <w:t>Parameter</w:t>
            </w:r>
          </w:p>
        </w:tc>
        <w:tc>
          <w:tcPr>
            <w:tcW w:w="3050" w:type="dxa"/>
            <w:noWrap/>
            <w:vAlign w:val="center"/>
          </w:tcPr>
          <w:p w14:paraId="5D9C5475" w14:textId="77777777" w:rsidR="00246A61" w:rsidRPr="00630F7A" w:rsidRDefault="00246A61" w:rsidP="0001293A">
            <w:pPr>
              <w:pStyle w:val="TAH"/>
            </w:pPr>
            <w:r w:rsidRPr="00630F7A">
              <w:t>Value</w:t>
            </w:r>
          </w:p>
        </w:tc>
        <w:tc>
          <w:tcPr>
            <w:tcW w:w="1660" w:type="dxa"/>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4" w:name="_Toc21354272"/>
      <w:bookmarkStart w:id="555"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6" w:name="_CR7_2_3_2_1"/>
      <w:bookmarkStart w:id="557"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8" w:name="_CRTable7_2_3_2_11"/>
      <w:bookmarkEnd w:id="556"/>
      <w:r w:rsidRPr="00630F7A">
        <w:t xml:space="preserve">Table </w:t>
      </w:r>
      <w:bookmarkEnd w:id="558"/>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9" w:name="_CRTable7_2_3_2_12"/>
      <w:r w:rsidRPr="00630F7A">
        <w:t xml:space="preserve">Table </w:t>
      </w:r>
      <w:bookmarkEnd w:id="559"/>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7"/>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91"/>
          <w:headerReference w:type="first" r:id="rId92"/>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0"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1" w:name="_CRTable7_2_3_2_21"/>
      <w:bookmarkEnd w:id="560"/>
      <w:r w:rsidRPr="00630F7A">
        <w:t xml:space="preserve">Table </w:t>
      </w:r>
      <w:bookmarkEnd w:id="561"/>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2" w:name="_CRTable7_2_3_2_22"/>
      <w:r w:rsidRPr="00630F7A">
        <w:t xml:space="preserve">Table </w:t>
      </w:r>
      <w:bookmarkEnd w:id="562"/>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3"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4" w:name="_CRTable7_2_3_2_31"/>
      <w:bookmarkEnd w:id="563"/>
      <w:r w:rsidRPr="00630F7A">
        <w:t xml:space="preserve">Table </w:t>
      </w:r>
      <w:bookmarkEnd w:id="564"/>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5" w:name="_CRTable7_2_3_2_32"/>
      <w:r w:rsidRPr="00630F7A">
        <w:t xml:space="preserve">Table </w:t>
      </w:r>
      <w:bookmarkEnd w:id="565"/>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6"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7" w:name="_CRTable7_2_3_2_41"/>
      <w:bookmarkEnd w:id="566"/>
      <w:r w:rsidRPr="00630F7A">
        <w:t xml:space="preserve">Table </w:t>
      </w:r>
      <w:bookmarkEnd w:id="567"/>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8" w:name="_CRTable7_2_3_2_42"/>
      <w:r w:rsidRPr="00630F7A">
        <w:t xml:space="preserve">Table </w:t>
      </w:r>
      <w:bookmarkEnd w:id="568"/>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93"/>
          <w:headerReference w:type="first" r:id="rId94"/>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9"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0" w:name="_CRTable7_2_3_2_51"/>
      <w:bookmarkEnd w:id="569"/>
      <w:r w:rsidRPr="00630F7A">
        <w:t xml:space="preserve">Table </w:t>
      </w:r>
      <w:bookmarkEnd w:id="570"/>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1" w:name="_CRTable7_2_3_2_52"/>
      <w:r w:rsidRPr="00630F7A">
        <w:t xml:space="preserve">Table </w:t>
      </w:r>
      <w:bookmarkEnd w:id="571"/>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lastRenderedPageBreak/>
        <w:t>7.2.3.4</w:t>
      </w:r>
      <w:r w:rsidRPr="00630F7A">
        <w:rPr>
          <w:lang w:eastAsia="en-US"/>
        </w:rPr>
        <w:tab/>
        <w:t xml:space="preserve">NR </w:t>
      </w:r>
      <w:r w:rsidRPr="00630F7A">
        <w:t>intra</w:t>
      </w:r>
      <w:bookmarkStart w:id="572" w:name="_Toc21353574"/>
      <w:bookmarkStart w:id="573" w:name="_Toc27749181"/>
      <w:bookmarkStart w:id="574" w:name="_Toc36227985"/>
      <w:bookmarkStart w:id="575" w:name="_Toc36228281"/>
      <w:bookmarkStart w:id="576" w:name="_Toc36228736"/>
      <w:bookmarkStart w:id="577" w:name="_Toc36228953"/>
      <w:bookmarkStart w:id="578" w:name="_Toc44454538"/>
      <w:bookmarkStart w:id="579" w:name="_Toc44454990"/>
      <w:r w:rsidRPr="00630F7A">
        <w:rPr>
          <w:lang w:eastAsia="en-US"/>
        </w:rPr>
        <w:t>-band contiguous CA configurations in FR2</w:t>
      </w:r>
      <w:bookmarkEnd w:id="572"/>
      <w:bookmarkEnd w:id="573"/>
      <w:bookmarkEnd w:id="574"/>
      <w:bookmarkEnd w:id="575"/>
      <w:bookmarkEnd w:id="576"/>
      <w:bookmarkEnd w:id="577"/>
      <w:bookmarkEnd w:id="578"/>
      <w:bookmarkEnd w:id="579"/>
    </w:p>
    <w:p w14:paraId="38AB13D7" w14:textId="77777777" w:rsidR="00990C05" w:rsidRPr="00FA4D10" w:rsidRDefault="00990C05" w:rsidP="00FA4D10">
      <w:pPr>
        <w:pStyle w:val="Heading5"/>
      </w:pPr>
      <w:bookmarkStart w:id="580" w:name="_Toc21353624"/>
      <w:bookmarkStart w:id="581" w:name="_Toc27749238"/>
      <w:bookmarkStart w:id="582" w:name="_Toc36228042"/>
      <w:bookmarkStart w:id="583" w:name="_Toc36228338"/>
      <w:bookmarkStart w:id="584" w:name="_Toc36228793"/>
      <w:bookmarkStart w:id="585" w:name="_Toc36229010"/>
      <w:bookmarkStart w:id="586" w:name="_Toc44454595"/>
      <w:bookmarkStart w:id="587" w:name="_Toc44455047"/>
      <w:r w:rsidRPr="00FA4D10">
        <w:t>7.2.3.4.1</w:t>
      </w:r>
      <w:r w:rsidRPr="00FA4D10">
        <w:tab/>
      </w:r>
      <w:r w:rsidRPr="00B70F61">
        <w:t>NR Intra-band contiguous CA configurations for CA_n257</w:t>
      </w:r>
    </w:p>
    <w:p w14:paraId="1624FC8B" w14:textId="77777777" w:rsidR="00990C05" w:rsidRPr="00FA4D10" w:rsidRDefault="00990C05" w:rsidP="00FA4D10">
      <w:pPr>
        <w:pStyle w:val="Heading7"/>
      </w:pPr>
      <w:r w:rsidRPr="00FA4D10">
        <w:t>7.2.3.4.1.</w:t>
      </w:r>
      <w:r>
        <w:t>1</w:t>
      </w:r>
      <w:r w:rsidRPr="00FA4D10">
        <w:tab/>
        <w:t>CA_n257B</w:t>
      </w:r>
    </w:p>
    <w:p w14:paraId="23F92761" w14:textId="77777777" w:rsidR="00990C05" w:rsidRPr="00B70F61" w:rsidRDefault="00990C05" w:rsidP="00990C05">
      <w:pPr>
        <w:pStyle w:val="EditorsNote"/>
      </w:pPr>
      <w:r w:rsidRPr="00B70F61">
        <w:t>Editor’s note:</w:t>
      </w:r>
      <w:r w:rsidRPr="00B70F61">
        <w:tab/>
        <w:t>CA_n257</w:t>
      </w:r>
      <w:r>
        <w:t>B</w:t>
      </w:r>
      <w:r w:rsidRPr="00B70F61">
        <w:t xml:space="preserve"> Test frequencies are FFS.</w:t>
      </w:r>
    </w:p>
    <w:p w14:paraId="286887A3" w14:textId="77777777" w:rsidR="00990C05" w:rsidRPr="00451A59" w:rsidRDefault="00990C05" w:rsidP="00990C05">
      <w:pPr>
        <w:pStyle w:val="Heading7"/>
      </w:pPr>
      <w:r w:rsidRPr="00451A59">
        <w:t>7.2.3.4.1.</w:t>
      </w:r>
      <w:r>
        <w:t>2</w:t>
      </w:r>
      <w:r w:rsidRPr="00451A59">
        <w:tab/>
        <w:t>CA_n257</w:t>
      </w:r>
      <w:r>
        <w:t>C</w:t>
      </w:r>
    </w:p>
    <w:p w14:paraId="4D28320F" w14:textId="77777777" w:rsidR="00990C05" w:rsidRPr="00B70F61" w:rsidRDefault="00990C05" w:rsidP="00990C05">
      <w:pPr>
        <w:pStyle w:val="EditorsNote"/>
      </w:pPr>
      <w:r w:rsidRPr="00B70F61">
        <w:t>Editor’s note:</w:t>
      </w:r>
      <w:r w:rsidRPr="00B70F61">
        <w:tab/>
        <w:t>CA_n257C Test frequencies are FFS.</w:t>
      </w:r>
    </w:p>
    <w:p w14:paraId="1A154BFC" w14:textId="77777777" w:rsidR="00990C05" w:rsidRPr="00451A59" w:rsidRDefault="00990C05" w:rsidP="00990C05">
      <w:pPr>
        <w:pStyle w:val="Heading7"/>
      </w:pPr>
      <w:r w:rsidRPr="00451A59">
        <w:t>7.2.3.4.1.</w:t>
      </w:r>
      <w:r>
        <w:t>3</w:t>
      </w:r>
      <w:r w:rsidRPr="00451A59">
        <w:tab/>
        <w:t>CA_n257</w:t>
      </w:r>
      <w:r>
        <w:t>D</w:t>
      </w:r>
    </w:p>
    <w:p w14:paraId="3E10B08E" w14:textId="77777777" w:rsidR="00990C05" w:rsidRPr="00B70F61" w:rsidRDefault="00990C05" w:rsidP="00990C05">
      <w:pPr>
        <w:pStyle w:val="EditorsNote"/>
      </w:pPr>
      <w:r w:rsidRPr="00B70F61">
        <w:t>Editor’s note:</w:t>
      </w:r>
      <w:r w:rsidRPr="00B70F61">
        <w:tab/>
        <w:t>CA_n257</w:t>
      </w:r>
      <w:r>
        <w:t>D</w:t>
      </w:r>
      <w:r w:rsidRPr="00B70F61">
        <w:t xml:space="preserve"> Test frequencies are FFS.</w:t>
      </w:r>
    </w:p>
    <w:p w14:paraId="2151FF4B" w14:textId="77777777" w:rsidR="00990C05" w:rsidRPr="00451A59" w:rsidRDefault="00990C05" w:rsidP="00990C05">
      <w:pPr>
        <w:pStyle w:val="Heading7"/>
      </w:pPr>
      <w:r w:rsidRPr="00451A59">
        <w:t>7.2.3.4.1.</w:t>
      </w:r>
      <w:r>
        <w:t>4</w:t>
      </w:r>
      <w:r w:rsidRPr="00451A59">
        <w:tab/>
        <w:t>CA_n257</w:t>
      </w:r>
      <w:r>
        <w:t>E</w:t>
      </w:r>
    </w:p>
    <w:p w14:paraId="61BBB391" w14:textId="77777777" w:rsidR="00990C05" w:rsidRPr="00B70F61" w:rsidRDefault="00990C05" w:rsidP="00990C05">
      <w:pPr>
        <w:pStyle w:val="EditorsNote"/>
      </w:pPr>
      <w:r w:rsidRPr="00B70F61">
        <w:t>Editor’s note:</w:t>
      </w:r>
      <w:r w:rsidRPr="00B70F61">
        <w:tab/>
        <w:t>CA_n257</w:t>
      </w:r>
      <w:r>
        <w:t>E</w:t>
      </w:r>
      <w:r w:rsidRPr="00B70F61">
        <w:t xml:space="preserve"> Test frequencies are FFS.</w:t>
      </w:r>
    </w:p>
    <w:p w14:paraId="78E49AEA" w14:textId="77777777" w:rsidR="00990C05" w:rsidRPr="00451A59" w:rsidRDefault="00990C05" w:rsidP="00990C05">
      <w:pPr>
        <w:pStyle w:val="Heading7"/>
      </w:pPr>
      <w:r w:rsidRPr="00451A59">
        <w:t>7.2.3.4.1.</w:t>
      </w:r>
      <w:r>
        <w:t>5</w:t>
      </w:r>
      <w:r w:rsidRPr="00451A59">
        <w:tab/>
        <w:t>CA_n257</w:t>
      </w:r>
      <w:r>
        <w:t>F</w:t>
      </w:r>
    </w:p>
    <w:p w14:paraId="7517E9A8" w14:textId="77777777" w:rsidR="00990C05" w:rsidRPr="00B70F61" w:rsidRDefault="00990C05" w:rsidP="00990C05">
      <w:pPr>
        <w:pStyle w:val="EditorsNote"/>
      </w:pPr>
      <w:r w:rsidRPr="00B70F61">
        <w:t>Editor’s note:</w:t>
      </w:r>
      <w:r w:rsidRPr="00B70F61">
        <w:tab/>
        <w:t>CA_n257</w:t>
      </w:r>
      <w:r>
        <w:t>F</w:t>
      </w:r>
      <w:r w:rsidRPr="00B70F61">
        <w:t xml:space="preserve"> Test frequencies are FFS.</w:t>
      </w:r>
    </w:p>
    <w:p w14:paraId="316BCC8A" w14:textId="77777777" w:rsidR="00990C05" w:rsidRPr="00FB6EAC" w:rsidRDefault="00990C05" w:rsidP="00FA4D10">
      <w:pPr>
        <w:pStyle w:val="Heading7"/>
      </w:pPr>
      <w:r w:rsidRPr="00FB6EAC">
        <w:t>7.2.3.4.1</w:t>
      </w:r>
      <w:r w:rsidRPr="00FA4D10">
        <w:t>.</w:t>
      </w:r>
      <w:r>
        <w:t>6</w:t>
      </w:r>
      <w:r w:rsidRPr="00FB6EAC">
        <w:tab/>
        <w:t>CA_n257G</w:t>
      </w:r>
    </w:p>
    <w:p w14:paraId="0F92A360" w14:textId="77777777" w:rsidR="00990C05" w:rsidRDefault="00990C05" w:rsidP="00990C05">
      <w:pPr>
        <w:pStyle w:val="TH"/>
      </w:pPr>
      <w:bookmarkStart w:id="588" w:name="_CRTable4_3_1_2_3_1_62"/>
      <w:r w:rsidRPr="00B70F61">
        <w:t xml:space="preserve">Table </w:t>
      </w:r>
      <w:bookmarkEnd w:id="588"/>
      <w:r>
        <w:t>7.2.3.4.1.6</w:t>
      </w:r>
      <w:r w:rsidRPr="00B70F61">
        <w:t>-</w:t>
      </w:r>
      <w:r>
        <w:t>1</w:t>
      </w:r>
      <w:r w:rsidRPr="00B70F61">
        <w:t>: NR Intra-Band contiguous CA configuration CA_n257G, SCS=60 kHz, ΔF</w:t>
      </w:r>
      <w:r w:rsidRPr="00B70F61">
        <w:rPr>
          <w:vertAlign w:val="subscript"/>
        </w:rPr>
        <w:t>Raster</w:t>
      </w:r>
      <w:r w:rsidRPr="00B70F61">
        <w:t xml:space="preserve"> 60 kHz, nominal channel spacing</w:t>
      </w:r>
    </w:p>
    <w:p w14:paraId="07925A2B" w14:textId="77777777" w:rsidR="00990C05" w:rsidRDefault="00990C05" w:rsidP="00990C05">
      <w:pPr>
        <w:pStyle w:val="TH"/>
      </w:pPr>
      <w:r>
        <w:t>FFS</w:t>
      </w:r>
    </w:p>
    <w:p w14:paraId="1499D141" w14:textId="77777777" w:rsidR="00990C05" w:rsidRPr="00B70F61" w:rsidRDefault="00990C05" w:rsidP="00990C05">
      <w:pPr>
        <w:pStyle w:val="TH"/>
      </w:pPr>
      <w:bookmarkStart w:id="589" w:name="_CRTable4_3_1_2_3_1_64"/>
      <w:r w:rsidRPr="00B70F61">
        <w:t xml:space="preserve">Table </w:t>
      </w:r>
      <w:bookmarkEnd w:id="589"/>
      <w:r>
        <w:t>7.2.3.4.1.6</w:t>
      </w:r>
      <w:r w:rsidRPr="00B70F61">
        <w:t>-</w:t>
      </w:r>
      <w:r>
        <w:t>2</w:t>
      </w:r>
      <w:r w:rsidRPr="00B70F61">
        <w:t>: NR Intra-Band contiguous CA configuration CA_n257G, SCS=120 kHz, ΔF</w:t>
      </w:r>
      <w:r w:rsidRPr="00B70F61">
        <w:rPr>
          <w:vertAlign w:val="subscript"/>
        </w:rPr>
        <w:t>Raster</w:t>
      </w:r>
      <w:r w:rsidRPr="00B70F61">
        <w:t xml:space="preserve"> 120 kHz, nominal channel spacing</w:t>
      </w:r>
    </w:p>
    <w:tbl>
      <w:tblPr>
        <w:tblW w:w="1587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76"/>
        <w:gridCol w:w="736"/>
        <w:gridCol w:w="702"/>
        <w:gridCol w:w="851"/>
        <w:gridCol w:w="992"/>
        <w:gridCol w:w="709"/>
        <w:gridCol w:w="1100"/>
        <w:gridCol w:w="994"/>
        <w:gridCol w:w="992"/>
        <w:gridCol w:w="998"/>
        <w:gridCol w:w="691"/>
        <w:gridCol w:w="6"/>
        <w:gridCol w:w="647"/>
        <w:gridCol w:w="765"/>
        <w:gridCol w:w="10"/>
        <w:gridCol w:w="982"/>
        <w:gridCol w:w="15"/>
        <w:gridCol w:w="579"/>
        <w:gridCol w:w="851"/>
        <w:gridCol w:w="708"/>
        <w:gridCol w:w="851"/>
      </w:tblGrid>
      <w:tr w:rsidR="00990C05" w:rsidRPr="00B70F61" w14:paraId="005CF223" w14:textId="77777777" w:rsidTr="00071EAD">
        <w:tc>
          <w:tcPr>
            <w:tcW w:w="1016" w:type="dxa"/>
            <w:tcBorders>
              <w:top w:val="single" w:sz="4" w:space="0" w:color="auto"/>
              <w:left w:val="single" w:sz="4" w:space="0" w:color="auto"/>
              <w:bottom w:val="single" w:sz="4" w:space="0" w:color="auto"/>
              <w:right w:val="single" w:sz="4" w:space="0" w:color="auto"/>
            </w:tcBorders>
          </w:tcPr>
          <w:p w14:paraId="6BFD75D7" w14:textId="77777777" w:rsidR="00990C05" w:rsidRPr="00B70F61" w:rsidRDefault="00990C05" w:rsidP="00071EAD">
            <w:pPr>
              <w:pStyle w:val="TAH"/>
              <w:rPr>
                <w:rFonts w:eastAsia="SimSun"/>
              </w:rPr>
            </w:pPr>
            <w:r w:rsidRPr="00B70F61">
              <w:rPr>
                <w:rFonts w:eastAsia="SimSun"/>
              </w:rPr>
              <w:t>CBW combination</w:t>
            </w:r>
          </w:p>
        </w:tc>
        <w:tc>
          <w:tcPr>
            <w:tcW w:w="676" w:type="dxa"/>
            <w:tcBorders>
              <w:top w:val="single" w:sz="4" w:space="0" w:color="auto"/>
              <w:left w:val="single" w:sz="4" w:space="0" w:color="auto"/>
              <w:bottom w:val="single" w:sz="4" w:space="0" w:color="auto"/>
              <w:right w:val="single" w:sz="4" w:space="0" w:color="auto"/>
            </w:tcBorders>
          </w:tcPr>
          <w:p w14:paraId="759EA107" w14:textId="77777777" w:rsidR="00990C05" w:rsidRPr="00B70F61" w:rsidRDefault="00990C05" w:rsidP="00071EAD">
            <w:pPr>
              <w:pStyle w:val="TAH"/>
              <w:rPr>
                <w:rFonts w:eastAsia="SimSun"/>
              </w:rPr>
            </w:pPr>
            <w:r w:rsidRPr="00B70F61">
              <w:rPr>
                <w:rFonts w:eastAsia="SimSun"/>
              </w:rPr>
              <w:t>CC</w:t>
            </w:r>
          </w:p>
          <w:p w14:paraId="61948759" w14:textId="77777777" w:rsidR="00990C05" w:rsidRPr="00B70F61" w:rsidRDefault="00990C05" w:rsidP="00071EAD">
            <w:pPr>
              <w:pStyle w:val="TAH"/>
              <w:rPr>
                <w:rFonts w:eastAsia="SimSun"/>
              </w:rPr>
            </w:pPr>
            <w:r w:rsidRPr="00B70F61">
              <w:rPr>
                <w:rFonts w:eastAsia="SimSun"/>
              </w:rPr>
              <w:t>Note 2</w:t>
            </w:r>
          </w:p>
        </w:tc>
        <w:tc>
          <w:tcPr>
            <w:tcW w:w="736" w:type="dxa"/>
            <w:tcBorders>
              <w:top w:val="single" w:sz="4" w:space="0" w:color="auto"/>
              <w:left w:val="single" w:sz="4" w:space="0" w:color="auto"/>
              <w:bottom w:val="single" w:sz="4" w:space="0" w:color="auto"/>
              <w:right w:val="single" w:sz="4" w:space="0" w:color="auto"/>
            </w:tcBorders>
          </w:tcPr>
          <w:p w14:paraId="1A193A46" w14:textId="77777777" w:rsidR="00990C05" w:rsidRPr="00B70F61" w:rsidRDefault="00990C05" w:rsidP="00071EAD">
            <w:pPr>
              <w:pStyle w:val="TAH"/>
              <w:rPr>
                <w:rFonts w:eastAsia="SimSun"/>
              </w:rPr>
            </w:pPr>
            <w:r w:rsidRPr="00B70F61">
              <w:rPr>
                <w:rFonts w:eastAsia="SimSun"/>
              </w:rPr>
              <w:t>CBW</w:t>
            </w:r>
          </w:p>
          <w:p w14:paraId="54DD5A35" w14:textId="77777777" w:rsidR="00990C05" w:rsidRPr="00B70F61" w:rsidRDefault="00990C05" w:rsidP="00071EAD">
            <w:pPr>
              <w:pStyle w:val="TAH"/>
              <w:rPr>
                <w:rFonts w:eastAsia="SimSun"/>
              </w:rPr>
            </w:pPr>
            <w:r w:rsidRPr="00B70F61">
              <w:rPr>
                <w:rFonts w:eastAsia="SimSun"/>
              </w:rPr>
              <w:t>[MHz]</w:t>
            </w:r>
          </w:p>
        </w:tc>
        <w:tc>
          <w:tcPr>
            <w:tcW w:w="702" w:type="dxa"/>
            <w:tcBorders>
              <w:top w:val="single" w:sz="4" w:space="0" w:color="auto"/>
              <w:left w:val="single" w:sz="4" w:space="0" w:color="auto"/>
              <w:bottom w:val="single" w:sz="4" w:space="0" w:color="auto"/>
              <w:right w:val="single" w:sz="4" w:space="0" w:color="auto"/>
            </w:tcBorders>
          </w:tcPr>
          <w:p w14:paraId="4ADA87BB" w14:textId="77777777" w:rsidR="00990C05" w:rsidRPr="00B70F61" w:rsidRDefault="00990C05" w:rsidP="00071EAD">
            <w:pPr>
              <w:pStyle w:val="TAH"/>
              <w:rPr>
                <w:rFonts w:eastAsia="SimSun"/>
              </w:rPr>
            </w:pPr>
            <w:r w:rsidRPr="00B70F61">
              <w:rPr>
                <w:rFonts w:eastAsia="SimSun"/>
              </w:rPr>
              <w:t>SCS</w:t>
            </w:r>
          </w:p>
          <w:p w14:paraId="3C960107" w14:textId="77777777" w:rsidR="00990C05" w:rsidRPr="00B70F61" w:rsidRDefault="00990C05" w:rsidP="00071EAD">
            <w:pPr>
              <w:pStyle w:val="TAH"/>
              <w:rPr>
                <w:rFonts w:eastAsia="SimSun"/>
              </w:rPr>
            </w:pPr>
            <w:r w:rsidRPr="00B70F61">
              <w:rPr>
                <w:rFonts w:eastAsia="SimSun"/>
              </w:rPr>
              <w:t>[kHz]</w:t>
            </w:r>
          </w:p>
        </w:tc>
        <w:tc>
          <w:tcPr>
            <w:tcW w:w="851" w:type="dxa"/>
            <w:tcBorders>
              <w:top w:val="single" w:sz="4" w:space="0" w:color="auto"/>
              <w:left w:val="single" w:sz="4" w:space="0" w:color="auto"/>
              <w:bottom w:val="single" w:sz="4" w:space="0" w:color="auto"/>
              <w:right w:val="single" w:sz="4" w:space="0" w:color="auto"/>
            </w:tcBorders>
          </w:tcPr>
          <w:p w14:paraId="61B23931" w14:textId="77777777" w:rsidR="00990C05" w:rsidRPr="00B70F61" w:rsidRDefault="00990C05" w:rsidP="00071EAD">
            <w:pPr>
              <w:pStyle w:val="TAH"/>
              <w:rPr>
                <w:rFonts w:eastAsia="SimSun"/>
                <w:i/>
              </w:rPr>
            </w:pPr>
            <w:r w:rsidRPr="00B70F61">
              <w:rPr>
                <w:rFonts w:eastAsia="SimSun"/>
                <w:i/>
              </w:rPr>
              <w:t>carrierBandwidth</w:t>
            </w:r>
          </w:p>
          <w:p w14:paraId="0D48E9DD"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41408DB0" w14:textId="77777777" w:rsidR="00990C05" w:rsidRPr="00B70F61" w:rsidRDefault="00990C05" w:rsidP="00071EAD">
            <w:pPr>
              <w:pStyle w:val="TAH"/>
              <w:rPr>
                <w:rFonts w:eastAsia="SimSun"/>
              </w:rPr>
            </w:pPr>
            <w:r w:rsidRPr="00B70F61">
              <w:rPr>
                <w:rFonts w:eastAsia="SimSun"/>
              </w:rPr>
              <w:t>Range</w:t>
            </w:r>
          </w:p>
        </w:tc>
        <w:tc>
          <w:tcPr>
            <w:tcW w:w="1100" w:type="dxa"/>
            <w:tcBorders>
              <w:top w:val="single" w:sz="4" w:space="0" w:color="auto"/>
              <w:left w:val="single" w:sz="4" w:space="0" w:color="auto"/>
              <w:bottom w:val="single" w:sz="4" w:space="0" w:color="auto"/>
              <w:right w:val="single" w:sz="4" w:space="0" w:color="auto"/>
            </w:tcBorders>
          </w:tcPr>
          <w:p w14:paraId="648880F0" w14:textId="77777777" w:rsidR="00990C05" w:rsidRPr="00B70F61" w:rsidRDefault="00990C05" w:rsidP="00071EAD">
            <w:pPr>
              <w:pStyle w:val="TAH"/>
              <w:rPr>
                <w:rFonts w:eastAsia="SimSun"/>
              </w:rPr>
            </w:pPr>
            <w:r w:rsidRPr="00B70F61">
              <w:rPr>
                <w:rFonts w:eastAsia="SimSun"/>
              </w:rPr>
              <w:t>Carrier centre</w:t>
            </w:r>
          </w:p>
          <w:p w14:paraId="63C75585" w14:textId="77777777" w:rsidR="00990C05" w:rsidRPr="00B70F61" w:rsidRDefault="00990C05" w:rsidP="00071EAD">
            <w:pPr>
              <w:pStyle w:val="TAH"/>
              <w:rPr>
                <w:rFonts w:eastAsia="SimSun"/>
              </w:rPr>
            </w:pPr>
            <w:r w:rsidRPr="00B70F61">
              <w:rPr>
                <w:rFonts w:eastAsia="SimSun"/>
              </w:rPr>
              <w:t>[MHz]</w:t>
            </w:r>
          </w:p>
          <w:p w14:paraId="7128C374" w14:textId="77777777" w:rsidR="00990C05" w:rsidRPr="00B70F61" w:rsidRDefault="00990C05" w:rsidP="00071EAD">
            <w:pPr>
              <w:pStyle w:val="TAH"/>
              <w:rPr>
                <w:rFonts w:eastAsia="SimSun"/>
              </w:rPr>
            </w:pPr>
            <w:r w:rsidRPr="00B70F61">
              <w:rPr>
                <w:rFonts w:eastAsia="SimSun"/>
              </w:rPr>
              <w:t>Note 2</w:t>
            </w:r>
          </w:p>
        </w:tc>
        <w:tc>
          <w:tcPr>
            <w:tcW w:w="994" w:type="dxa"/>
            <w:tcBorders>
              <w:top w:val="single" w:sz="4" w:space="0" w:color="auto"/>
              <w:left w:val="single" w:sz="4" w:space="0" w:color="auto"/>
              <w:bottom w:val="single" w:sz="4" w:space="0" w:color="auto"/>
              <w:right w:val="single" w:sz="4" w:space="0" w:color="auto"/>
            </w:tcBorders>
          </w:tcPr>
          <w:p w14:paraId="43DF27CF" w14:textId="77777777" w:rsidR="00990C05" w:rsidRPr="00B70F61" w:rsidRDefault="00990C05" w:rsidP="00071EAD">
            <w:pPr>
              <w:pStyle w:val="TAH"/>
              <w:rPr>
                <w:rFonts w:eastAsia="SimSun"/>
              </w:rPr>
            </w:pPr>
            <w:r w:rsidRPr="00B70F61">
              <w:rPr>
                <w:rFonts w:eastAsia="SimSun"/>
              </w:rPr>
              <w:t>Carrier centre</w:t>
            </w:r>
          </w:p>
          <w:p w14:paraId="630714FA"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21BCA06D"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8" w:type="dxa"/>
            <w:tcBorders>
              <w:top w:val="single" w:sz="4" w:space="0" w:color="auto"/>
              <w:left w:val="single" w:sz="4" w:space="0" w:color="auto"/>
              <w:bottom w:val="single" w:sz="4" w:space="0" w:color="auto"/>
              <w:right w:val="single" w:sz="4" w:space="0" w:color="auto"/>
            </w:tcBorders>
          </w:tcPr>
          <w:p w14:paraId="5C6334C3"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697" w:type="dxa"/>
            <w:gridSpan w:val="2"/>
            <w:tcBorders>
              <w:top w:val="single" w:sz="4" w:space="0" w:color="auto"/>
              <w:left w:val="single" w:sz="4" w:space="0" w:color="auto"/>
              <w:bottom w:val="single" w:sz="4" w:space="0" w:color="auto"/>
              <w:right w:val="single" w:sz="4" w:space="0" w:color="auto"/>
            </w:tcBorders>
          </w:tcPr>
          <w:p w14:paraId="64EBFB66" w14:textId="77777777" w:rsidR="00990C05" w:rsidRPr="00B70F61" w:rsidRDefault="00990C05" w:rsidP="00071EAD">
            <w:pPr>
              <w:pStyle w:val="TAH"/>
              <w:rPr>
                <w:rFonts w:eastAsia="SimSun"/>
                <w:i/>
              </w:rPr>
            </w:pPr>
            <w:r w:rsidRPr="00B70F61">
              <w:rPr>
                <w:rFonts w:eastAsia="SimSun"/>
                <w:i/>
              </w:rPr>
              <w:t>offsetToCarrier [Carrier PRBs]</w:t>
            </w:r>
          </w:p>
        </w:tc>
        <w:tc>
          <w:tcPr>
            <w:tcW w:w="647" w:type="dxa"/>
            <w:tcBorders>
              <w:top w:val="single" w:sz="4" w:space="0" w:color="auto"/>
              <w:left w:val="single" w:sz="4" w:space="0" w:color="auto"/>
              <w:bottom w:val="single" w:sz="4" w:space="0" w:color="auto"/>
              <w:right w:val="single" w:sz="4" w:space="0" w:color="auto"/>
            </w:tcBorders>
          </w:tcPr>
          <w:p w14:paraId="4C185ABC" w14:textId="77777777" w:rsidR="00990C05" w:rsidRPr="00B70F61" w:rsidRDefault="00990C05" w:rsidP="00071EAD">
            <w:pPr>
              <w:pStyle w:val="TAH"/>
              <w:rPr>
                <w:rFonts w:eastAsia="SimSun"/>
              </w:rPr>
            </w:pPr>
            <w:r w:rsidRPr="00B70F61">
              <w:rPr>
                <w:rFonts w:eastAsia="SimSun"/>
              </w:rPr>
              <w:t>SS block SCS</w:t>
            </w:r>
          </w:p>
          <w:p w14:paraId="5D5DC09A" w14:textId="77777777" w:rsidR="00990C05" w:rsidRPr="00B70F61" w:rsidRDefault="00990C05" w:rsidP="00071EAD">
            <w:pPr>
              <w:pStyle w:val="TAH"/>
              <w:rPr>
                <w:rFonts w:eastAsia="SimSun"/>
              </w:rPr>
            </w:pPr>
            <w:r w:rsidRPr="00B70F61">
              <w:rPr>
                <w:rFonts w:eastAsia="SimSun"/>
              </w:rPr>
              <w:t>[kHz]</w:t>
            </w:r>
          </w:p>
        </w:tc>
        <w:tc>
          <w:tcPr>
            <w:tcW w:w="775" w:type="dxa"/>
            <w:gridSpan w:val="2"/>
            <w:tcBorders>
              <w:top w:val="single" w:sz="4" w:space="0" w:color="auto"/>
              <w:left w:val="single" w:sz="4" w:space="0" w:color="auto"/>
              <w:bottom w:val="single" w:sz="4" w:space="0" w:color="auto"/>
              <w:right w:val="single" w:sz="4" w:space="0" w:color="auto"/>
            </w:tcBorders>
          </w:tcPr>
          <w:p w14:paraId="70B2B9C5" w14:textId="77777777" w:rsidR="00990C05" w:rsidRPr="00B70F61" w:rsidRDefault="00990C05" w:rsidP="00071EAD">
            <w:pPr>
              <w:pStyle w:val="TAH"/>
              <w:rPr>
                <w:rFonts w:eastAsia="SimSun"/>
              </w:rPr>
            </w:pPr>
            <w:r w:rsidRPr="00B70F61">
              <w:rPr>
                <w:rFonts w:eastAsia="SimSun"/>
              </w:rPr>
              <w:t>GSCN</w:t>
            </w:r>
          </w:p>
        </w:tc>
        <w:tc>
          <w:tcPr>
            <w:tcW w:w="997" w:type="dxa"/>
            <w:gridSpan w:val="2"/>
            <w:tcBorders>
              <w:top w:val="single" w:sz="4" w:space="0" w:color="auto"/>
              <w:left w:val="single" w:sz="4" w:space="0" w:color="auto"/>
              <w:bottom w:val="single" w:sz="4" w:space="0" w:color="auto"/>
              <w:right w:val="single" w:sz="4" w:space="0" w:color="auto"/>
            </w:tcBorders>
          </w:tcPr>
          <w:p w14:paraId="138DB501" w14:textId="77777777" w:rsidR="00990C05" w:rsidRPr="00B70F61" w:rsidRDefault="00990C05" w:rsidP="00071EAD">
            <w:pPr>
              <w:pStyle w:val="TAH"/>
              <w:rPr>
                <w:rFonts w:eastAsia="SimSun"/>
                <w:i/>
              </w:rPr>
            </w:pPr>
            <w:r w:rsidRPr="00B70F61">
              <w:rPr>
                <w:rFonts w:eastAsia="SimSun"/>
                <w:i/>
              </w:rPr>
              <w:t>absoluteFrequencySSB</w:t>
            </w:r>
          </w:p>
          <w:p w14:paraId="3E659359" w14:textId="77777777" w:rsidR="00990C05" w:rsidRPr="00B70F61" w:rsidRDefault="00990C05" w:rsidP="00071EAD">
            <w:pPr>
              <w:pStyle w:val="TAH"/>
              <w:rPr>
                <w:rFonts w:eastAsia="SimSun"/>
                <w:i/>
              </w:rPr>
            </w:pPr>
            <w:r w:rsidRPr="00B70F61">
              <w:rPr>
                <w:rFonts w:eastAsia="SimSun"/>
                <w:i/>
              </w:rPr>
              <w:t>[ARFCN]</w:t>
            </w:r>
          </w:p>
        </w:tc>
        <w:tc>
          <w:tcPr>
            <w:tcW w:w="579" w:type="dxa"/>
            <w:tcBorders>
              <w:top w:val="single" w:sz="4" w:space="0" w:color="auto"/>
              <w:left w:val="single" w:sz="4" w:space="0" w:color="auto"/>
              <w:bottom w:val="single" w:sz="4" w:space="0" w:color="auto"/>
              <w:right w:val="single" w:sz="4" w:space="0" w:color="auto"/>
            </w:tcBorders>
          </w:tcPr>
          <w:p w14:paraId="59D288B5" w14:textId="77777777" w:rsidR="00990C05" w:rsidRPr="00B70F61" w:rsidRDefault="00990C05" w:rsidP="00071EAD">
            <w:pPr>
              <w:pStyle w:val="TAH"/>
              <w:rPr>
                <w:rFonts w:eastAsia="SimSun"/>
              </w:rPr>
            </w:pPr>
            <w:r w:rsidRPr="00B70F61">
              <w:rPr>
                <w:rFonts w:eastAsia="SimSun"/>
              </w:rPr>
              <w:object w:dxaOrig="420" w:dyaOrig="300" w14:anchorId="515E2256">
                <v:shape id="_x0000_i1091" type="#_x0000_t75" style="width:24pt;height:13.5pt" o:ole="">
                  <v:imagedata r:id="rId15" o:title=""/>
                </v:shape>
                <o:OLEObject Type="Embed" ProgID="Equation.3" ShapeID="_x0000_i1091" DrawAspect="Content" ObjectID="_1821459747" r:id="rId95"/>
              </w:object>
            </w:r>
          </w:p>
        </w:tc>
        <w:tc>
          <w:tcPr>
            <w:tcW w:w="851" w:type="dxa"/>
            <w:tcBorders>
              <w:top w:val="single" w:sz="4" w:space="0" w:color="auto"/>
              <w:left w:val="single" w:sz="4" w:space="0" w:color="auto"/>
              <w:bottom w:val="single" w:sz="4" w:space="0" w:color="auto"/>
              <w:right w:val="single" w:sz="4" w:space="0" w:color="auto"/>
            </w:tcBorders>
          </w:tcPr>
          <w:p w14:paraId="7CD37D9D" w14:textId="77777777" w:rsidR="00990C05" w:rsidRPr="00B70F61" w:rsidRDefault="00990C05" w:rsidP="00071EAD">
            <w:pPr>
              <w:pStyle w:val="TAH"/>
            </w:pPr>
            <w:r w:rsidRPr="00B70F61">
              <w:t>Offset Carrier CORESET#0</w:t>
            </w:r>
          </w:p>
          <w:p w14:paraId="5886E586" w14:textId="77777777" w:rsidR="00990C05" w:rsidRPr="00B70F61" w:rsidRDefault="00990C05" w:rsidP="00071EAD">
            <w:pPr>
              <w:pStyle w:val="TAH"/>
            </w:pPr>
            <w:r w:rsidRPr="00B70F61">
              <w:t>[RBs]</w:t>
            </w:r>
          </w:p>
          <w:p w14:paraId="4A201853"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4C520F67" w14:textId="77777777" w:rsidR="00990C05" w:rsidRPr="00B70F61" w:rsidRDefault="00990C05" w:rsidP="00071EAD">
            <w:pPr>
              <w:pStyle w:val="TAH"/>
              <w:rPr>
                <w:rFonts w:eastAsia="SimSun"/>
              </w:rPr>
            </w:pPr>
            <w:r w:rsidRPr="00B70F61">
              <w:rPr>
                <w:rFonts w:eastAsia="SimSun"/>
              </w:rPr>
              <w:t>CORESET#0 Index (Offset</w:t>
            </w:r>
          </w:p>
          <w:p w14:paraId="0325C7CD" w14:textId="77777777" w:rsidR="00990C05" w:rsidRPr="00B70F61" w:rsidRDefault="00990C05" w:rsidP="00071EAD">
            <w:pPr>
              <w:pStyle w:val="TAH"/>
              <w:rPr>
                <w:rFonts w:eastAsia="SimSun"/>
              </w:rPr>
            </w:pPr>
            <w:r w:rsidRPr="00B70F61">
              <w:rPr>
                <w:rFonts w:eastAsia="SimSun"/>
              </w:rPr>
              <w:t>[RBs])</w:t>
            </w:r>
          </w:p>
          <w:p w14:paraId="5B6EADBB" w14:textId="77777777" w:rsidR="00990C05" w:rsidRPr="00B70F61" w:rsidRDefault="00990C05" w:rsidP="00071EAD">
            <w:pPr>
              <w:pStyle w:val="TAH"/>
              <w:rPr>
                <w:rFonts w:eastAsia="SimSun"/>
              </w:rPr>
            </w:pPr>
            <w:r w:rsidRPr="00B70F61">
              <w:rPr>
                <w:rFonts w:eastAsia="SimSun"/>
              </w:rPr>
              <w:t>Note 4</w:t>
            </w:r>
          </w:p>
        </w:tc>
        <w:tc>
          <w:tcPr>
            <w:tcW w:w="851" w:type="dxa"/>
            <w:tcBorders>
              <w:top w:val="single" w:sz="4" w:space="0" w:color="auto"/>
              <w:left w:val="single" w:sz="4" w:space="0" w:color="auto"/>
              <w:bottom w:val="single" w:sz="4" w:space="0" w:color="auto"/>
              <w:right w:val="single" w:sz="4" w:space="0" w:color="auto"/>
            </w:tcBorders>
          </w:tcPr>
          <w:p w14:paraId="400BC9DC"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F4BCF1F" w14:textId="77777777" w:rsidR="00990C05" w:rsidRPr="00B70F61" w:rsidRDefault="00990C05" w:rsidP="00071EAD">
            <w:pPr>
              <w:pStyle w:val="TAH"/>
              <w:rPr>
                <w:rFonts w:eastAsia="SimSun"/>
              </w:rPr>
            </w:pPr>
            <w:r w:rsidRPr="00B70F61">
              <w:rPr>
                <w:rFonts w:eastAsia="SimSun"/>
              </w:rPr>
              <w:t>[PRBs]</w:t>
            </w:r>
          </w:p>
          <w:p w14:paraId="3A5595B4" w14:textId="77777777" w:rsidR="00990C05" w:rsidRPr="00B70F61" w:rsidRDefault="00990C05" w:rsidP="00071EAD">
            <w:pPr>
              <w:pStyle w:val="TAH"/>
              <w:rPr>
                <w:rFonts w:eastAsia="SimSun"/>
              </w:rPr>
            </w:pPr>
            <w:r w:rsidRPr="00B70F61">
              <w:rPr>
                <w:rFonts w:eastAsia="SimSun"/>
              </w:rPr>
              <w:t>Note 4</w:t>
            </w:r>
          </w:p>
        </w:tc>
      </w:tr>
      <w:tr w:rsidR="00990C05" w:rsidRPr="00B70F61" w14:paraId="323D1AEE" w14:textId="77777777" w:rsidTr="00FA4D10">
        <w:tc>
          <w:tcPr>
            <w:tcW w:w="1016" w:type="dxa"/>
            <w:tcBorders>
              <w:top w:val="single" w:sz="4" w:space="0" w:color="auto"/>
              <w:left w:val="single" w:sz="4" w:space="0" w:color="auto"/>
              <w:bottom w:val="nil"/>
              <w:right w:val="single" w:sz="4" w:space="0" w:color="auto"/>
            </w:tcBorders>
          </w:tcPr>
          <w:p w14:paraId="08C1D0BB" w14:textId="77777777" w:rsidR="00990C05" w:rsidRPr="00B70F61" w:rsidRDefault="00990C05" w:rsidP="00071EAD">
            <w:pPr>
              <w:pStyle w:val="TAC"/>
            </w:pPr>
            <w:r w:rsidRPr="00B70F61">
              <w:t>100+100</w:t>
            </w:r>
          </w:p>
        </w:tc>
        <w:tc>
          <w:tcPr>
            <w:tcW w:w="676" w:type="dxa"/>
            <w:tcBorders>
              <w:top w:val="single" w:sz="4" w:space="0" w:color="auto"/>
              <w:left w:val="single" w:sz="4" w:space="0" w:color="auto"/>
              <w:bottom w:val="nil"/>
              <w:right w:val="single" w:sz="4" w:space="0" w:color="auto"/>
            </w:tcBorders>
            <w:vAlign w:val="bottom"/>
            <w:hideMark/>
          </w:tcPr>
          <w:p w14:paraId="0E714944" w14:textId="77777777" w:rsidR="00990C05" w:rsidRPr="00B70F61" w:rsidRDefault="00990C05" w:rsidP="00071EAD">
            <w:pPr>
              <w:pStyle w:val="TAC"/>
            </w:pPr>
            <w:r w:rsidRPr="00B70F61">
              <w:t>CC1</w:t>
            </w:r>
          </w:p>
        </w:tc>
        <w:tc>
          <w:tcPr>
            <w:tcW w:w="736" w:type="dxa"/>
            <w:tcBorders>
              <w:top w:val="single" w:sz="4" w:space="0" w:color="auto"/>
              <w:left w:val="single" w:sz="4" w:space="0" w:color="auto"/>
              <w:bottom w:val="nil"/>
              <w:right w:val="single" w:sz="4" w:space="0" w:color="auto"/>
            </w:tcBorders>
          </w:tcPr>
          <w:p w14:paraId="2B146174"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47EB6CBB"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tcPr>
          <w:p w14:paraId="2DB70C00"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25437DC"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53EFE749"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3588B8BB"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5923B646"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147B30"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EC6BF86"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79AE3E69"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2C9D2DF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24F94542"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9E2B75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59A14213"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A70C432"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73237E3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3ADEBD5" w14:textId="77777777" w:rsidR="00990C05" w:rsidRPr="00B70F61" w:rsidRDefault="00990C05" w:rsidP="00071EAD">
            <w:pPr>
              <w:pStyle w:val="TAC"/>
              <w:rPr>
                <w:rFonts w:cs="Arial"/>
                <w:szCs w:val="18"/>
              </w:rPr>
            </w:pPr>
          </w:p>
        </w:tc>
      </w:tr>
      <w:tr w:rsidR="00990C05" w:rsidRPr="00B70F61" w14:paraId="24000631" w14:textId="77777777" w:rsidTr="00071EAD">
        <w:tc>
          <w:tcPr>
            <w:tcW w:w="1016" w:type="dxa"/>
            <w:tcBorders>
              <w:top w:val="nil"/>
              <w:left w:val="single" w:sz="4" w:space="0" w:color="auto"/>
              <w:bottom w:val="nil"/>
              <w:right w:val="single" w:sz="4" w:space="0" w:color="auto"/>
            </w:tcBorders>
          </w:tcPr>
          <w:p w14:paraId="6D3EDA0D" w14:textId="77777777" w:rsidR="00990C05" w:rsidRPr="00FA4D10" w:rsidRDefault="00990C05" w:rsidP="00071EAD">
            <w:pPr>
              <w:pStyle w:val="TAC"/>
              <w:rPr>
                <w:lang w:val="en-US"/>
              </w:rPr>
            </w:pPr>
          </w:p>
        </w:tc>
        <w:tc>
          <w:tcPr>
            <w:tcW w:w="676" w:type="dxa"/>
            <w:tcBorders>
              <w:top w:val="nil"/>
              <w:left w:val="single" w:sz="4" w:space="0" w:color="auto"/>
              <w:bottom w:val="nil"/>
              <w:right w:val="single" w:sz="4" w:space="0" w:color="auto"/>
            </w:tcBorders>
            <w:vAlign w:val="bottom"/>
            <w:hideMark/>
          </w:tcPr>
          <w:p w14:paraId="1F400A6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76DBD79F"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6AEBF68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795D9E56"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17904ED8"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162D62DA"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66360961" w14:textId="77777777" w:rsidR="00990C05" w:rsidRPr="00FA4D10" w:rsidRDefault="00990C05" w:rsidP="00FA4D10">
            <w:pPr>
              <w:pStyle w:val="TAC"/>
              <w:rPr>
                <w:rFonts w:cs="Arial"/>
                <w:szCs w:val="18"/>
              </w:rPr>
            </w:pPr>
            <w:r w:rsidRPr="00FA4D10">
              <w:rPr>
                <w:rFonts w:cs="Arial"/>
                <w:szCs w:val="18"/>
              </w:rPr>
              <w:t>27963.84</w:t>
            </w:r>
          </w:p>
          <w:p w14:paraId="4212B351"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2760589" w14:textId="77777777" w:rsidR="00990C05" w:rsidRPr="00B70F61" w:rsidRDefault="00990C05" w:rsidP="00071EAD">
            <w:pPr>
              <w:pStyle w:val="TAC"/>
              <w:rPr>
                <w:rFonts w:cs="Arial"/>
                <w:szCs w:val="18"/>
              </w:rPr>
            </w:pPr>
            <w:r w:rsidRPr="00C1614B">
              <w:rPr>
                <w:rFonts w:cs="Arial"/>
                <w:szCs w:val="18"/>
              </w:rPr>
              <w:t>2078563</w:t>
            </w:r>
          </w:p>
        </w:tc>
        <w:tc>
          <w:tcPr>
            <w:tcW w:w="992" w:type="dxa"/>
            <w:tcBorders>
              <w:top w:val="single" w:sz="4" w:space="0" w:color="auto"/>
              <w:left w:val="single" w:sz="4" w:space="0" w:color="auto"/>
              <w:bottom w:val="single" w:sz="4" w:space="0" w:color="auto"/>
              <w:right w:val="single" w:sz="4" w:space="0" w:color="auto"/>
            </w:tcBorders>
          </w:tcPr>
          <w:p w14:paraId="64BF542D" w14:textId="77777777" w:rsidR="00990C05" w:rsidRPr="00B70F61" w:rsidRDefault="00990C05" w:rsidP="00071EAD">
            <w:pPr>
              <w:pStyle w:val="TAC"/>
              <w:rPr>
                <w:rFonts w:cs="Arial"/>
                <w:szCs w:val="18"/>
              </w:rPr>
            </w:pPr>
            <w:r w:rsidRPr="00A06809">
              <w:rPr>
                <w:rFonts w:cs="Arial"/>
                <w:szCs w:val="18"/>
              </w:rPr>
              <w:t>27916.32</w:t>
            </w:r>
          </w:p>
        </w:tc>
        <w:tc>
          <w:tcPr>
            <w:tcW w:w="998" w:type="dxa"/>
            <w:tcBorders>
              <w:top w:val="single" w:sz="4" w:space="0" w:color="auto"/>
              <w:left w:val="single" w:sz="4" w:space="0" w:color="auto"/>
              <w:bottom w:val="single" w:sz="4" w:space="0" w:color="auto"/>
              <w:right w:val="single" w:sz="4" w:space="0" w:color="auto"/>
            </w:tcBorders>
          </w:tcPr>
          <w:p w14:paraId="1B0D2269" w14:textId="77777777" w:rsidR="00990C05" w:rsidRPr="00B70F61" w:rsidRDefault="00990C05" w:rsidP="00071EAD">
            <w:pPr>
              <w:pStyle w:val="TAC"/>
              <w:rPr>
                <w:rFonts w:cs="Arial"/>
                <w:szCs w:val="18"/>
              </w:rPr>
            </w:pPr>
            <w:r w:rsidRPr="00586C80">
              <w:rPr>
                <w:rFonts w:cs="Arial"/>
                <w:szCs w:val="18"/>
              </w:rPr>
              <w:t>2077771</w:t>
            </w:r>
          </w:p>
        </w:tc>
        <w:tc>
          <w:tcPr>
            <w:tcW w:w="691" w:type="dxa"/>
            <w:tcBorders>
              <w:top w:val="single" w:sz="4" w:space="0" w:color="auto"/>
              <w:left w:val="single" w:sz="4" w:space="0" w:color="auto"/>
              <w:bottom w:val="single" w:sz="4" w:space="0" w:color="auto"/>
              <w:right w:val="single" w:sz="4" w:space="0" w:color="auto"/>
            </w:tcBorders>
          </w:tcPr>
          <w:p w14:paraId="61EDC460"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7993737C"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28C2495E" w14:textId="77777777" w:rsidR="00990C05" w:rsidRPr="00FA4D10" w:rsidRDefault="00990C05" w:rsidP="00FA4D10">
            <w:pPr>
              <w:pStyle w:val="TAC"/>
              <w:rPr>
                <w:rFonts w:cs="Arial"/>
                <w:szCs w:val="18"/>
              </w:rPr>
            </w:pPr>
            <w:r w:rsidRPr="00FA4D10">
              <w:rPr>
                <w:rFonts w:cs="Arial"/>
                <w:szCs w:val="18"/>
              </w:rPr>
              <w:t>22469</w:t>
            </w:r>
          </w:p>
          <w:p w14:paraId="40857596"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AFCDE8C" w14:textId="77777777" w:rsidR="00990C05" w:rsidRPr="00B70F61" w:rsidRDefault="00990C05" w:rsidP="00071EAD">
            <w:pPr>
              <w:pStyle w:val="TAC"/>
              <w:rPr>
                <w:rFonts w:cs="Arial"/>
                <w:szCs w:val="18"/>
              </w:rPr>
            </w:pPr>
            <w:r w:rsidRPr="00B70F61">
              <w:rPr>
                <w:rFonts w:cs="Arial"/>
                <w:szCs w:val="18"/>
              </w:rPr>
              <w:t>2078011</w:t>
            </w:r>
          </w:p>
        </w:tc>
        <w:tc>
          <w:tcPr>
            <w:tcW w:w="594" w:type="dxa"/>
            <w:gridSpan w:val="2"/>
            <w:tcBorders>
              <w:top w:val="single" w:sz="4" w:space="0" w:color="auto"/>
              <w:left w:val="single" w:sz="4" w:space="0" w:color="auto"/>
              <w:bottom w:val="single" w:sz="4" w:space="0" w:color="auto"/>
              <w:right w:val="single" w:sz="4" w:space="0" w:color="auto"/>
            </w:tcBorders>
          </w:tcPr>
          <w:p w14:paraId="31F27FA5" w14:textId="77777777" w:rsidR="00990C05" w:rsidRPr="00B70F61" w:rsidRDefault="00990C05" w:rsidP="00071EAD">
            <w:pPr>
              <w:pStyle w:val="TAC"/>
              <w:rPr>
                <w:rFonts w:cs="Arial"/>
                <w:szCs w:val="18"/>
              </w:rPr>
            </w:pPr>
            <w:r>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F17AE2A" w14:textId="77777777" w:rsidR="00990C05" w:rsidRPr="00B70F61" w:rsidRDefault="00990C05" w:rsidP="00071EAD">
            <w:pPr>
              <w:pStyle w:val="TAC"/>
              <w:rPr>
                <w:rFonts w:cs="Arial"/>
                <w:szCs w:val="18"/>
              </w:rPr>
            </w:pPr>
            <w:r>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A815734" w14:textId="77777777" w:rsidR="00990C05" w:rsidRPr="00B70F61" w:rsidRDefault="00990C05" w:rsidP="00071EAD">
            <w:pPr>
              <w:pStyle w:val="TAC"/>
              <w:rPr>
                <w:rFonts w:cs="Arial"/>
                <w:szCs w:val="18"/>
              </w:rPr>
            </w:pPr>
            <w:r>
              <w:rPr>
                <w:rFonts w:cs="Arial"/>
                <w:szCs w:val="18"/>
              </w:rPr>
              <w:t>0</w:t>
            </w:r>
            <w:r w:rsidRPr="00B70F61">
              <w:rPr>
                <w:rFonts w:cs="Arial"/>
                <w:szCs w:val="18"/>
              </w:rPr>
              <w:t xml:space="preserve"> (</w:t>
            </w:r>
            <w:r>
              <w:rPr>
                <w:rFonts w:cs="Arial"/>
                <w:szCs w:val="18"/>
              </w:rPr>
              <w:t>0</w:t>
            </w:r>
            <w:r w:rsidRPr="00B70F61">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1EFB267B" w14:textId="77777777" w:rsidR="00990C05" w:rsidRPr="00B70F61" w:rsidRDefault="00990C05" w:rsidP="00071EAD">
            <w:pPr>
              <w:pStyle w:val="TAC"/>
              <w:rPr>
                <w:rFonts w:cs="Arial"/>
                <w:szCs w:val="18"/>
              </w:rPr>
            </w:pPr>
            <w:r>
              <w:rPr>
                <w:rFonts w:cs="Arial"/>
                <w:szCs w:val="18"/>
              </w:rPr>
              <w:t>0</w:t>
            </w:r>
          </w:p>
        </w:tc>
      </w:tr>
      <w:tr w:rsidR="00990C05" w:rsidRPr="00B70F61" w14:paraId="65F94982" w14:textId="77777777" w:rsidTr="00FA4D10">
        <w:tc>
          <w:tcPr>
            <w:tcW w:w="1016" w:type="dxa"/>
            <w:tcBorders>
              <w:top w:val="nil"/>
              <w:left w:val="single" w:sz="4" w:space="0" w:color="auto"/>
              <w:bottom w:val="nil"/>
              <w:right w:val="single" w:sz="4" w:space="0" w:color="auto"/>
            </w:tcBorders>
          </w:tcPr>
          <w:p w14:paraId="2FFA408C"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2E8AFDEC"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253C1004"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0C3F35A9"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6FFA3D74"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6E1479A8"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28C1F3D"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4972EB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6E80E3A"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F76A8B3"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3632CEDE"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5636ED98"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1445BCFC"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526FBE14"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3DBD764"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3E2CDC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6EFE0D5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23526A3F"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BC2A9D0" w14:textId="77777777" w:rsidR="00990C05" w:rsidRPr="00B70F61" w:rsidRDefault="00990C05" w:rsidP="00071EAD">
            <w:pPr>
              <w:pStyle w:val="TAC"/>
              <w:rPr>
                <w:rFonts w:cs="Arial"/>
                <w:szCs w:val="18"/>
              </w:rPr>
            </w:pPr>
          </w:p>
        </w:tc>
      </w:tr>
      <w:tr w:rsidR="00990C05" w:rsidRPr="00B70F61" w14:paraId="0E343E9A" w14:textId="77777777" w:rsidTr="00071EAD">
        <w:trPr>
          <w:trHeight w:val="204"/>
        </w:trPr>
        <w:tc>
          <w:tcPr>
            <w:tcW w:w="1016" w:type="dxa"/>
            <w:tcBorders>
              <w:top w:val="nil"/>
              <w:left w:val="single" w:sz="4" w:space="0" w:color="auto"/>
              <w:bottom w:val="nil"/>
              <w:right w:val="single" w:sz="4" w:space="0" w:color="auto"/>
            </w:tcBorders>
            <w:vAlign w:val="bottom"/>
          </w:tcPr>
          <w:p w14:paraId="2785DBDE" w14:textId="77777777" w:rsidR="00990C05" w:rsidRPr="00B70F61" w:rsidRDefault="00990C05" w:rsidP="00071EAD">
            <w:pPr>
              <w:pStyle w:val="TAC"/>
            </w:pPr>
          </w:p>
        </w:tc>
        <w:tc>
          <w:tcPr>
            <w:tcW w:w="14855" w:type="dxa"/>
            <w:gridSpan w:val="21"/>
            <w:tcBorders>
              <w:top w:val="single" w:sz="4" w:space="0" w:color="auto"/>
              <w:left w:val="single" w:sz="4" w:space="0" w:color="auto"/>
              <w:bottom w:val="nil"/>
              <w:right w:val="single" w:sz="4" w:space="0" w:color="auto"/>
            </w:tcBorders>
            <w:vAlign w:val="bottom"/>
          </w:tcPr>
          <w:p w14:paraId="55508CBE" w14:textId="77777777" w:rsidR="00990C05" w:rsidRPr="00B70F61" w:rsidRDefault="00990C05" w:rsidP="00071EAD">
            <w:pPr>
              <w:pStyle w:val="TAC"/>
            </w:pPr>
            <w:r w:rsidRPr="00B70F61">
              <w:t>Channel spacing CC1-CC2=99.96 MHz (Note 1)</w:t>
            </w:r>
          </w:p>
        </w:tc>
      </w:tr>
      <w:tr w:rsidR="00990C05" w:rsidRPr="00B70F61" w14:paraId="1A3A4FC7" w14:textId="77777777" w:rsidTr="00FA4D10">
        <w:tc>
          <w:tcPr>
            <w:tcW w:w="1016" w:type="dxa"/>
            <w:tcBorders>
              <w:top w:val="nil"/>
              <w:left w:val="single" w:sz="4" w:space="0" w:color="auto"/>
              <w:bottom w:val="nil"/>
              <w:right w:val="single" w:sz="4" w:space="0" w:color="auto"/>
            </w:tcBorders>
          </w:tcPr>
          <w:p w14:paraId="05524ACD" w14:textId="77777777" w:rsidR="00990C05" w:rsidRPr="00B70F61" w:rsidRDefault="00990C05" w:rsidP="00071EAD">
            <w:pPr>
              <w:pStyle w:val="TAC"/>
            </w:pPr>
          </w:p>
        </w:tc>
        <w:tc>
          <w:tcPr>
            <w:tcW w:w="676" w:type="dxa"/>
            <w:tcBorders>
              <w:top w:val="single" w:sz="4" w:space="0" w:color="auto"/>
              <w:left w:val="single" w:sz="4" w:space="0" w:color="auto"/>
              <w:bottom w:val="nil"/>
              <w:right w:val="single" w:sz="4" w:space="0" w:color="auto"/>
            </w:tcBorders>
            <w:vAlign w:val="bottom"/>
            <w:hideMark/>
          </w:tcPr>
          <w:p w14:paraId="410C5E6F" w14:textId="77777777" w:rsidR="00990C05" w:rsidRPr="00B70F61" w:rsidRDefault="00990C05" w:rsidP="00071EAD">
            <w:pPr>
              <w:pStyle w:val="TAC"/>
            </w:pPr>
            <w:r w:rsidRPr="00B70F61">
              <w:t>CC2</w:t>
            </w:r>
          </w:p>
        </w:tc>
        <w:tc>
          <w:tcPr>
            <w:tcW w:w="736" w:type="dxa"/>
            <w:tcBorders>
              <w:top w:val="single" w:sz="4" w:space="0" w:color="auto"/>
              <w:left w:val="single" w:sz="4" w:space="0" w:color="auto"/>
              <w:bottom w:val="nil"/>
              <w:right w:val="single" w:sz="4" w:space="0" w:color="auto"/>
            </w:tcBorders>
            <w:hideMark/>
          </w:tcPr>
          <w:p w14:paraId="128F9880"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29DA279D"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hideMark/>
          </w:tcPr>
          <w:p w14:paraId="312E85F5"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0D5CC43"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050A1264"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6E7036F4"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1F92A6C"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EDD4DC6"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7AFD64EA"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61569DB"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5E8AD25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0EB4675E"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9EE3C1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038522DE"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5975B91"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3AA09701"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DCDC639" w14:textId="77777777" w:rsidR="00990C05" w:rsidRPr="00B70F61" w:rsidRDefault="00990C05" w:rsidP="00071EAD">
            <w:pPr>
              <w:pStyle w:val="TAC"/>
              <w:rPr>
                <w:rFonts w:cs="Arial"/>
                <w:szCs w:val="18"/>
              </w:rPr>
            </w:pPr>
          </w:p>
        </w:tc>
      </w:tr>
      <w:tr w:rsidR="00990C05" w:rsidRPr="00B70F61" w14:paraId="49FF64A7" w14:textId="77777777" w:rsidTr="00071EAD">
        <w:tc>
          <w:tcPr>
            <w:tcW w:w="1016" w:type="dxa"/>
            <w:tcBorders>
              <w:top w:val="nil"/>
              <w:left w:val="single" w:sz="4" w:space="0" w:color="auto"/>
              <w:bottom w:val="nil"/>
              <w:right w:val="single" w:sz="4" w:space="0" w:color="auto"/>
            </w:tcBorders>
          </w:tcPr>
          <w:p w14:paraId="4A133B51" w14:textId="77777777" w:rsidR="00990C05" w:rsidRPr="00B70F61" w:rsidRDefault="00990C05" w:rsidP="00071EAD">
            <w:pPr>
              <w:pStyle w:val="TAC"/>
            </w:pPr>
          </w:p>
        </w:tc>
        <w:tc>
          <w:tcPr>
            <w:tcW w:w="676" w:type="dxa"/>
            <w:tcBorders>
              <w:top w:val="nil"/>
              <w:left w:val="single" w:sz="4" w:space="0" w:color="auto"/>
              <w:bottom w:val="nil"/>
              <w:right w:val="single" w:sz="4" w:space="0" w:color="auto"/>
            </w:tcBorders>
            <w:vAlign w:val="bottom"/>
            <w:hideMark/>
          </w:tcPr>
          <w:p w14:paraId="5ED76AD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092AA0D6"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4368E65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2A598514"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47531234"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58EE28BC"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439D97F4" w14:textId="77777777" w:rsidR="00990C05" w:rsidRPr="00B70F61" w:rsidRDefault="00990C05" w:rsidP="00071EAD">
            <w:pPr>
              <w:pStyle w:val="TAC"/>
              <w:rPr>
                <w:rFonts w:cs="Arial"/>
                <w:szCs w:val="18"/>
              </w:rPr>
            </w:pPr>
            <w:r w:rsidRPr="008659A6">
              <w:rPr>
                <w:rFonts w:cs="Arial"/>
                <w:szCs w:val="18"/>
              </w:rPr>
              <w:t>28063.80</w:t>
            </w:r>
          </w:p>
        </w:tc>
        <w:tc>
          <w:tcPr>
            <w:tcW w:w="994" w:type="dxa"/>
            <w:tcBorders>
              <w:top w:val="single" w:sz="4" w:space="0" w:color="auto"/>
              <w:left w:val="single" w:sz="4" w:space="0" w:color="auto"/>
              <w:bottom w:val="single" w:sz="4" w:space="0" w:color="auto"/>
              <w:right w:val="single" w:sz="4" w:space="0" w:color="auto"/>
            </w:tcBorders>
          </w:tcPr>
          <w:p w14:paraId="0FDB3573" w14:textId="77777777" w:rsidR="00990C05" w:rsidRPr="00B70F61" w:rsidRDefault="00990C05" w:rsidP="00071EAD">
            <w:pPr>
              <w:pStyle w:val="TAC"/>
              <w:rPr>
                <w:rFonts w:cs="Arial"/>
                <w:szCs w:val="18"/>
              </w:rPr>
            </w:pPr>
            <w:r w:rsidRPr="00D2167B">
              <w:rPr>
                <w:rFonts w:cs="Arial"/>
                <w:szCs w:val="18"/>
              </w:rPr>
              <w:t>2080229</w:t>
            </w:r>
          </w:p>
        </w:tc>
        <w:tc>
          <w:tcPr>
            <w:tcW w:w="992" w:type="dxa"/>
            <w:tcBorders>
              <w:top w:val="single" w:sz="4" w:space="0" w:color="auto"/>
              <w:left w:val="single" w:sz="4" w:space="0" w:color="auto"/>
              <w:bottom w:val="single" w:sz="4" w:space="0" w:color="auto"/>
              <w:right w:val="single" w:sz="4" w:space="0" w:color="auto"/>
            </w:tcBorders>
          </w:tcPr>
          <w:p w14:paraId="679E2D07" w14:textId="77777777" w:rsidR="00990C05" w:rsidRPr="00B70F61" w:rsidRDefault="00990C05" w:rsidP="00071EAD">
            <w:pPr>
              <w:pStyle w:val="TAC"/>
              <w:rPr>
                <w:rFonts w:cs="Arial"/>
                <w:szCs w:val="18"/>
              </w:rPr>
            </w:pPr>
            <w:r w:rsidRPr="007A778F">
              <w:rPr>
                <w:rFonts w:cs="Arial"/>
                <w:szCs w:val="18"/>
              </w:rPr>
              <w:t>28016.28</w:t>
            </w:r>
          </w:p>
        </w:tc>
        <w:tc>
          <w:tcPr>
            <w:tcW w:w="998" w:type="dxa"/>
            <w:tcBorders>
              <w:top w:val="single" w:sz="4" w:space="0" w:color="auto"/>
              <w:left w:val="single" w:sz="4" w:space="0" w:color="auto"/>
              <w:bottom w:val="single" w:sz="4" w:space="0" w:color="auto"/>
              <w:right w:val="single" w:sz="4" w:space="0" w:color="auto"/>
            </w:tcBorders>
          </w:tcPr>
          <w:p w14:paraId="3A3264D9" w14:textId="77777777" w:rsidR="00990C05" w:rsidRPr="00B70F61" w:rsidRDefault="00990C05" w:rsidP="00071EAD">
            <w:pPr>
              <w:pStyle w:val="TAC"/>
              <w:rPr>
                <w:rFonts w:cs="Arial"/>
                <w:szCs w:val="18"/>
              </w:rPr>
            </w:pPr>
            <w:r w:rsidRPr="00A033DD">
              <w:rPr>
                <w:rFonts w:cs="Arial"/>
                <w:szCs w:val="18"/>
              </w:rPr>
              <w:t>2079437</w:t>
            </w:r>
          </w:p>
        </w:tc>
        <w:tc>
          <w:tcPr>
            <w:tcW w:w="691" w:type="dxa"/>
            <w:tcBorders>
              <w:top w:val="single" w:sz="4" w:space="0" w:color="auto"/>
              <w:left w:val="single" w:sz="4" w:space="0" w:color="auto"/>
              <w:bottom w:val="single" w:sz="4" w:space="0" w:color="auto"/>
              <w:right w:val="single" w:sz="4" w:space="0" w:color="auto"/>
            </w:tcBorders>
          </w:tcPr>
          <w:p w14:paraId="3A53A39C"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35B87C27"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017FADE7" w14:textId="77777777" w:rsidR="00990C05" w:rsidRPr="00B70F61" w:rsidRDefault="00990C05" w:rsidP="00071EAD">
            <w:pPr>
              <w:pStyle w:val="TAC"/>
              <w:rPr>
                <w:rFonts w:cs="Arial"/>
                <w:szCs w:val="18"/>
              </w:rPr>
            </w:pPr>
            <w:r w:rsidRPr="009B2344">
              <w:rPr>
                <w:rFonts w:cs="Arial"/>
                <w:szCs w:val="18"/>
              </w:rPr>
              <w:t>22475</w:t>
            </w:r>
          </w:p>
        </w:tc>
        <w:tc>
          <w:tcPr>
            <w:tcW w:w="992" w:type="dxa"/>
            <w:gridSpan w:val="2"/>
            <w:tcBorders>
              <w:top w:val="single" w:sz="4" w:space="0" w:color="auto"/>
              <w:left w:val="single" w:sz="4" w:space="0" w:color="auto"/>
              <w:bottom w:val="single" w:sz="4" w:space="0" w:color="auto"/>
              <w:right w:val="single" w:sz="4" w:space="0" w:color="auto"/>
            </w:tcBorders>
          </w:tcPr>
          <w:p w14:paraId="1A3F2035" w14:textId="77777777" w:rsidR="00990C05" w:rsidRPr="00B70F61" w:rsidRDefault="00990C05" w:rsidP="00071EAD">
            <w:pPr>
              <w:pStyle w:val="TAC"/>
              <w:rPr>
                <w:rFonts w:cs="Arial"/>
                <w:szCs w:val="18"/>
              </w:rPr>
            </w:pPr>
            <w:r w:rsidRPr="003034C3">
              <w:rPr>
                <w:rFonts w:cs="Arial"/>
                <w:szCs w:val="18"/>
              </w:rPr>
              <w:t>2079739</w:t>
            </w:r>
          </w:p>
        </w:tc>
        <w:tc>
          <w:tcPr>
            <w:tcW w:w="594" w:type="dxa"/>
            <w:gridSpan w:val="2"/>
            <w:tcBorders>
              <w:top w:val="single" w:sz="4" w:space="0" w:color="auto"/>
              <w:left w:val="single" w:sz="4" w:space="0" w:color="auto"/>
              <w:bottom w:val="single" w:sz="4" w:space="0" w:color="auto"/>
              <w:right w:val="single" w:sz="4" w:space="0" w:color="auto"/>
            </w:tcBorders>
          </w:tcPr>
          <w:p w14:paraId="02C347F5" w14:textId="77777777" w:rsidR="00990C05" w:rsidRPr="00B70F61" w:rsidRDefault="00990C05" w:rsidP="00071EAD">
            <w:pPr>
              <w:pStyle w:val="TAC"/>
              <w:rPr>
                <w:rFonts w:cs="Arial"/>
                <w:szCs w:val="18"/>
              </w:rPr>
            </w:pPr>
            <w:r>
              <w:rPr>
                <w:rFonts w:cs="Arial"/>
                <w:szCs w:val="18"/>
              </w:rPr>
              <w:t>7</w:t>
            </w:r>
          </w:p>
        </w:tc>
        <w:tc>
          <w:tcPr>
            <w:tcW w:w="851" w:type="dxa"/>
            <w:tcBorders>
              <w:top w:val="single" w:sz="4" w:space="0" w:color="auto"/>
              <w:left w:val="single" w:sz="4" w:space="0" w:color="auto"/>
              <w:bottom w:val="single" w:sz="4" w:space="0" w:color="auto"/>
              <w:right w:val="single" w:sz="4" w:space="0" w:color="auto"/>
            </w:tcBorders>
          </w:tcPr>
          <w:p w14:paraId="18AC318C" w14:textId="77777777" w:rsidR="00990C05" w:rsidRPr="00B70F61" w:rsidRDefault="00990C05" w:rsidP="00071EAD">
            <w:pPr>
              <w:pStyle w:val="TAC"/>
              <w:rPr>
                <w:rFonts w:cs="Arial"/>
                <w:szCs w:val="18"/>
              </w:rPr>
            </w:pPr>
            <w:r w:rsidRPr="00B70F61">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0F59826" w14:textId="77777777" w:rsidR="00990C05" w:rsidRPr="00B70F61" w:rsidRDefault="00990C05" w:rsidP="00071EAD">
            <w:pPr>
              <w:pStyle w:val="TAC"/>
              <w:rPr>
                <w:rFonts w:cs="Arial"/>
                <w:szCs w:val="18"/>
              </w:rPr>
            </w:pPr>
            <w:r w:rsidRPr="00B70F61">
              <w:rPr>
                <w:rFonts w:cs="Arial"/>
                <w:szCs w:val="18"/>
              </w:rPr>
              <w:t>0 (0)</w:t>
            </w:r>
          </w:p>
        </w:tc>
        <w:tc>
          <w:tcPr>
            <w:tcW w:w="851" w:type="dxa"/>
            <w:tcBorders>
              <w:top w:val="single" w:sz="4" w:space="0" w:color="auto"/>
              <w:left w:val="single" w:sz="4" w:space="0" w:color="auto"/>
              <w:bottom w:val="single" w:sz="4" w:space="0" w:color="auto"/>
              <w:right w:val="single" w:sz="4" w:space="0" w:color="auto"/>
            </w:tcBorders>
          </w:tcPr>
          <w:p w14:paraId="08DAB932" w14:textId="77777777" w:rsidR="00990C05" w:rsidRPr="00B70F61" w:rsidRDefault="00990C05" w:rsidP="00071EAD">
            <w:pPr>
              <w:pStyle w:val="TAC"/>
              <w:rPr>
                <w:rFonts w:cs="Arial"/>
                <w:szCs w:val="18"/>
              </w:rPr>
            </w:pPr>
            <w:r>
              <w:rPr>
                <w:rFonts w:cs="Arial"/>
                <w:szCs w:val="18"/>
              </w:rPr>
              <w:t>0</w:t>
            </w:r>
          </w:p>
        </w:tc>
      </w:tr>
      <w:tr w:rsidR="00990C05" w:rsidRPr="00B70F61" w14:paraId="6766D001" w14:textId="77777777" w:rsidTr="00FA4D10">
        <w:tc>
          <w:tcPr>
            <w:tcW w:w="1016" w:type="dxa"/>
            <w:tcBorders>
              <w:top w:val="nil"/>
              <w:left w:val="single" w:sz="4" w:space="0" w:color="auto"/>
              <w:bottom w:val="single" w:sz="4" w:space="0" w:color="auto"/>
              <w:right w:val="single" w:sz="4" w:space="0" w:color="auto"/>
            </w:tcBorders>
          </w:tcPr>
          <w:p w14:paraId="65C546AD"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5C35417F"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021E9F80"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6BD9965D"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156A55B7"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2B67157D"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CB0253E"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C91844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758C7FF1"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A152CF9"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96B2001"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DB78E24"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35D4FBBB"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46CA0A21"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F35B9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60EAF1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C60C8E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6807DF7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114D61D" w14:textId="77777777" w:rsidR="00990C05" w:rsidRPr="00B70F61" w:rsidRDefault="00990C05" w:rsidP="00071EAD">
            <w:pPr>
              <w:pStyle w:val="TAC"/>
              <w:rPr>
                <w:rFonts w:cs="Arial"/>
                <w:szCs w:val="18"/>
              </w:rPr>
            </w:pPr>
          </w:p>
        </w:tc>
      </w:tr>
      <w:tr w:rsidR="00990C05" w:rsidRPr="00B70F61" w14:paraId="33248030" w14:textId="77777777" w:rsidTr="00071EAD">
        <w:tc>
          <w:tcPr>
            <w:tcW w:w="15871" w:type="dxa"/>
            <w:gridSpan w:val="22"/>
            <w:tcBorders>
              <w:top w:val="single" w:sz="4" w:space="0" w:color="auto"/>
              <w:left w:val="single" w:sz="4" w:space="0" w:color="auto"/>
              <w:bottom w:val="single" w:sz="4" w:space="0" w:color="auto"/>
              <w:right w:val="single" w:sz="4" w:space="0" w:color="auto"/>
            </w:tcBorders>
          </w:tcPr>
          <w:p w14:paraId="6E469C6A"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25EB777C"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555395F4"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2AC9D8B"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A568F1A" w14:textId="77777777" w:rsidR="00990C05" w:rsidRPr="00B70F61" w:rsidRDefault="00990C05" w:rsidP="00990C05"/>
    <w:p w14:paraId="05BCA4E0" w14:textId="77777777" w:rsidR="00990C05" w:rsidRPr="00451A59" w:rsidRDefault="00990C05" w:rsidP="00990C05">
      <w:pPr>
        <w:pStyle w:val="Heading7"/>
      </w:pPr>
      <w:r w:rsidRPr="00451A59">
        <w:lastRenderedPageBreak/>
        <w:t>7.2.3.4.1.</w:t>
      </w:r>
      <w:r>
        <w:t>7</w:t>
      </w:r>
      <w:r w:rsidRPr="00451A59">
        <w:tab/>
        <w:t>CA_n257</w:t>
      </w:r>
      <w:r>
        <w:t>H</w:t>
      </w:r>
    </w:p>
    <w:p w14:paraId="310DE358" w14:textId="77777777" w:rsidR="00990C05" w:rsidRPr="00B70F61" w:rsidRDefault="00990C05" w:rsidP="00990C05">
      <w:pPr>
        <w:pStyle w:val="EditorsNote"/>
      </w:pPr>
      <w:r w:rsidRPr="00B70F61">
        <w:t>Editor’s note:</w:t>
      </w:r>
      <w:r w:rsidRPr="00B70F61">
        <w:tab/>
        <w:t>CA_n257</w:t>
      </w:r>
      <w:r>
        <w:t>H</w:t>
      </w:r>
      <w:r w:rsidRPr="00B70F61">
        <w:t xml:space="preserve"> Test frequencies are FFS.</w:t>
      </w:r>
    </w:p>
    <w:p w14:paraId="7CD762C2" w14:textId="77777777" w:rsidR="00990C05" w:rsidRPr="00451A59" w:rsidRDefault="00990C05" w:rsidP="00990C05">
      <w:pPr>
        <w:pStyle w:val="Heading7"/>
      </w:pPr>
      <w:r w:rsidRPr="00451A59">
        <w:t>7.2.3.4.1.</w:t>
      </w:r>
      <w:r>
        <w:t>8</w:t>
      </w:r>
      <w:r w:rsidRPr="00451A59">
        <w:tab/>
        <w:t>CA_n257</w:t>
      </w:r>
      <w:r>
        <w:t>I</w:t>
      </w:r>
    </w:p>
    <w:p w14:paraId="6DF4AABA" w14:textId="77777777" w:rsidR="00990C05" w:rsidRPr="00B70F61" w:rsidRDefault="00990C05" w:rsidP="00990C05">
      <w:pPr>
        <w:pStyle w:val="EditorsNote"/>
      </w:pPr>
      <w:r w:rsidRPr="00B70F61">
        <w:t>Editor’s note:</w:t>
      </w:r>
      <w:r w:rsidRPr="00B70F61">
        <w:tab/>
        <w:t>CA_n257</w:t>
      </w:r>
      <w:r>
        <w:t>I</w:t>
      </w:r>
      <w:r w:rsidRPr="00B70F61">
        <w:t xml:space="preserve"> Test frequencies are FFS.</w:t>
      </w:r>
    </w:p>
    <w:p w14:paraId="5E46A452" w14:textId="77777777" w:rsidR="00990C05" w:rsidRPr="00451A59" w:rsidRDefault="00990C05" w:rsidP="00990C05">
      <w:pPr>
        <w:pStyle w:val="Heading7"/>
      </w:pPr>
      <w:r w:rsidRPr="00451A59">
        <w:t>7.2.3.4.1.</w:t>
      </w:r>
      <w:r>
        <w:t>9</w:t>
      </w:r>
      <w:r w:rsidRPr="00451A59">
        <w:tab/>
        <w:t>CA_n257</w:t>
      </w:r>
      <w:r>
        <w:t>J</w:t>
      </w:r>
    </w:p>
    <w:p w14:paraId="571AB647" w14:textId="77777777" w:rsidR="00990C05" w:rsidRPr="00B70F61" w:rsidRDefault="00990C05" w:rsidP="00990C05">
      <w:pPr>
        <w:pStyle w:val="EditorsNote"/>
      </w:pPr>
      <w:r w:rsidRPr="00B70F61">
        <w:t>Editor’s note:</w:t>
      </w:r>
      <w:r w:rsidRPr="00B70F61">
        <w:tab/>
        <w:t>CA_n257</w:t>
      </w:r>
      <w:r>
        <w:t>J</w:t>
      </w:r>
      <w:r w:rsidRPr="00B70F61">
        <w:t xml:space="preserve"> Test frequencies are FFS.</w:t>
      </w:r>
    </w:p>
    <w:p w14:paraId="36CFAF7D" w14:textId="77777777" w:rsidR="00990C05" w:rsidRPr="00451A59" w:rsidRDefault="00990C05" w:rsidP="00990C05">
      <w:pPr>
        <w:pStyle w:val="Heading7"/>
      </w:pPr>
      <w:r w:rsidRPr="00451A59">
        <w:t>7.2.3.4.1.</w:t>
      </w:r>
      <w:r>
        <w:t>10</w:t>
      </w:r>
      <w:r w:rsidRPr="00451A59">
        <w:tab/>
        <w:t>CA_n257</w:t>
      </w:r>
      <w:r>
        <w:t>K</w:t>
      </w:r>
    </w:p>
    <w:p w14:paraId="588C2540" w14:textId="77777777" w:rsidR="00990C05" w:rsidRPr="00B70F61" w:rsidRDefault="00990C05" w:rsidP="00990C05">
      <w:pPr>
        <w:pStyle w:val="EditorsNote"/>
      </w:pPr>
      <w:r w:rsidRPr="00B70F61">
        <w:t>Editor’s note:</w:t>
      </w:r>
      <w:r w:rsidRPr="00B70F61">
        <w:tab/>
        <w:t>CA_n257</w:t>
      </w:r>
      <w:r>
        <w:t>K</w:t>
      </w:r>
      <w:r w:rsidRPr="00B70F61">
        <w:t xml:space="preserve"> Test frequencies are FFS.</w:t>
      </w:r>
    </w:p>
    <w:p w14:paraId="137DF619" w14:textId="77777777" w:rsidR="00990C05" w:rsidRPr="00451A59" w:rsidRDefault="00990C05" w:rsidP="00990C05">
      <w:pPr>
        <w:pStyle w:val="Heading7"/>
      </w:pPr>
      <w:r w:rsidRPr="00451A59">
        <w:t>7.2.3.4.1.</w:t>
      </w:r>
      <w:r>
        <w:t>11</w:t>
      </w:r>
      <w:r w:rsidRPr="00451A59">
        <w:tab/>
        <w:t>CA_n257</w:t>
      </w:r>
      <w:r>
        <w:t>L</w:t>
      </w:r>
    </w:p>
    <w:p w14:paraId="6256DB7F" w14:textId="77777777" w:rsidR="00990C05" w:rsidRPr="00B70F61" w:rsidRDefault="00990C05" w:rsidP="00990C05">
      <w:pPr>
        <w:pStyle w:val="EditorsNote"/>
      </w:pPr>
      <w:r w:rsidRPr="00B70F61">
        <w:t>Editor’s note:</w:t>
      </w:r>
      <w:r w:rsidRPr="00B70F61">
        <w:tab/>
        <w:t>CA_n257</w:t>
      </w:r>
      <w:r>
        <w:t>L</w:t>
      </w:r>
      <w:r w:rsidRPr="00B70F61">
        <w:t xml:space="preserve"> Test frequencies are FFS.</w:t>
      </w:r>
    </w:p>
    <w:p w14:paraId="392F7CBD" w14:textId="77777777" w:rsidR="00990C05" w:rsidRPr="00451A59" w:rsidRDefault="00990C05" w:rsidP="00990C05">
      <w:pPr>
        <w:pStyle w:val="Heading7"/>
      </w:pPr>
      <w:r w:rsidRPr="00451A59">
        <w:t>7.2.3.4.1.</w:t>
      </w:r>
      <w:r>
        <w:t>12</w:t>
      </w:r>
      <w:r w:rsidRPr="00451A59">
        <w:tab/>
        <w:t>CA_n257</w:t>
      </w:r>
      <w:r>
        <w:t>M</w:t>
      </w:r>
    </w:p>
    <w:p w14:paraId="6DD1442F" w14:textId="77777777" w:rsidR="00990C05" w:rsidRDefault="00990C05" w:rsidP="00990C05">
      <w:pPr>
        <w:pStyle w:val="EditorsNote"/>
      </w:pPr>
      <w:r w:rsidRPr="00B70F61">
        <w:t>Editor’s note:</w:t>
      </w:r>
      <w:r w:rsidRPr="00B70F61">
        <w:tab/>
        <w:t>CA_n257</w:t>
      </w:r>
      <w:r>
        <w:t>M</w:t>
      </w:r>
      <w:r w:rsidRPr="00B70F61">
        <w:t xml:space="preserve"> Test frequencies are FFS.</w:t>
      </w:r>
    </w:p>
    <w:p w14:paraId="1031C400" w14:textId="77777777" w:rsidR="00990C05" w:rsidRDefault="00990C05" w:rsidP="00990C05">
      <w:pPr>
        <w:pStyle w:val="EditorsNote"/>
      </w:pPr>
    </w:p>
    <w:p w14:paraId="6038F077" w14:textId="77777777" w:rsidR="00990C05" w:rsidRPr="00451A59" w:rsidRDefault="00990C05" w:rsidP="00990C05">
      <w:pPr>
        <w:pStyle w:val="Heading5"/>
      </w:pPr>
      <w:r w:rsidRPr="00451A59">
        <w:t>7.2.3.4.</w:t>
      </w:r>
      <w:r>
        <w:t>2</w:t>
      </w:r>
      <w:r w:rsidRPr="00451A59">
        <w:tab/>
      </w:r>
      <w:r w:rsidRPr="00B70F61">
        <w:t>NR Intra-band contiguous CA configurations for CA_n25</w:t>
      </w:r>
      <w:r>
        <w:t>8</w:t>
      </w:r>
    </w:p>
    <w:p w14:paraId="036DF57A" w14:textId="77777777" w:rsidR="00990C05" w:rsidRPr="00451A59" w:rsidRDefault="00990C05" w:rsidP="00990C05">
      <w:pPr>
        <w:pStyle w:val="Heading7"/>
      </w:pPr>
      <w:r w:rsidRPr="00451A59">
        <w:t>7.2.3.4.</w:t>
      </w:r>
      <w:r>
        <w:t>2</w:t>
      </w:r>
      <w:r w:rsidRPr="00451A59">
        <w:t>.</w:t>
      </w:r>
      <w:r>
        <w:t>1</w:t>
      </w:r>
      <w:r w:rsidRPr="00451A59">
        <w:tab/>
        <w:t>CA_n25</w:t>
      </w:r>
      <w:r>
        <w:t>8</w:t>
      </w:r>
      <w:r w:rsidRPr="00451A59">
        <w:t>B</w:t>
      </w:r>
    </w:p>
    <w:p w14:paraId="2C6F008B" w14:textId="77777777" w:rsidR="00990C05" w:rsidRPr="00B70F61" w:rsidRDefault="00990C05" w:rsidP="00990C05">
      <w:pPr>
        <w:pStyle w:val="EditorsNote"/>
      </w:pPr>
      <w:r w:rsidRPr="00B70F61">
        <w:t>Editor’s note:</w:t>
      </w:r>
      <w:r w:rsidRPr="00B70F61">
        <w:tab/>
        <w:t>CA_n25</w:t>
      </w:r>
      <w:r>
        <w:t>8B</w:t>
      </w:r>
      <w:r w:rsidRPr="00B70F61">
        <w:t xml:space="preserve"> Test frequencies are FFS.</w:t>
      </w:r>
    </w:p>
    <w:p w14:paraId="3974A951" w14:textId="77777777" w:rsidR="00990C05" w:rsidRPr="00451A59" w:rsidRDefault="00990C05" w:rsidP="00990C05">
      <w:pPr>
        <w:pStyle w:val="Heading7"/>
      </w:pPr>
      <w:r w:rsidRPr="00451A59">
        <w:t>7.2.3.4.</w:t>
      </w:r>
      <w:r>
        <w:t>2</w:t>
      </w:r>
      <w:r w:rsidRPr="00451A59">
        <w:t>.</w:t>
      </w:r>
      <w:r>
        <w:t>2</w:t>
      </w:r>
      <w:r w:rsidRPr="00451A59">
        <w:tab/>
        <w:t>CA_n25</w:t>
      </w:r>
      <w:r>
        <w:t>8C</w:t>
      </w:r>
    </w:p>
    <w:p w14:paraId="4B905394" w14:textId="77777777" w:rsidR="00990C05" w:rsidRPr="00B70F61" w:rsidRDefault="00990C05" w:rsidP="00990C05">
      <w:pPr>
        <w:pStyle w:val="EditorsNote"/>
      </w:pPr>
      <w:r w:rsidRPr="00B70F61">
        <w:t>Editor’s note:</w:t>
      </w:r>
      <w:r w:rsidRPr="00B70F61">
        <w:tab/>
        <w:t>CA_n25</w:t>
      </w:r>
      <w:r>
        <w:t>8</w:t>
      </w:r>
      <w:r w:rsidRPr="00B70F61">
        <w:t>C Test frequencies are FFS.</w:t>
      </w:r>
    </w:p>
    <w:p w14:paraId="7AE335B8" w14:textId="77777777" w:rsidR="00990C05" w:rsidRPr="00451A59" w:rsidRDefault="00990C05" w:rsidP="00990C05">
      <w:pPr>
        <w:pStyle w:val="Heading7"/>
      </w:pPr>
      <w:r w:rsidRPr="00451A59">
        <w:t>7.2.3.4.</w:t>
      </w:r>
      <w:r>
        <w:t>2</w:t>
      </w:r>
      <w:r w:rsidRPr="00451A59">
        <w:t>.</w:t>
      </w:r>
      <w:r>
        <w:t>3</w:t>
      </w:r>
      <w:r w:rsidRPr="00451A59">
        <w:tab/>
        <w:t>CA_n25</w:t>
      </w:r>
      <w:r>
        <w:t>8D</w:t>
      </w:r>
    </w:p>
    <w:p w14:paraId="7990D5B1" w14:textId="77777777" w:rsidR="00990C05" w:rsidRPr="00B70F61" w:rsidRDefault="00990C05" w:rsidP="00990C05">
      <w:pPr>
        <w:pStyle w:val="EditorsNote"/>
      </w:pPr>
      <w:r w:rsidRPr="00B70F61">
        <w:t>Editor’s note:</w:t>
      </w:r>
      <w:r w:rsidRPr="00B70F61">
        <w:tab/>
        <w:t>CA_n25</w:t>
      </w:r>
      <w:r>
        <w:t>8D</w:t>
      </w:r>
      <w:r w:rsidRPr="00B70F61">
        <w:t xml:space="preserve"> Test frequencies are FFS.</w:t>
      </w:r>
    </w:p>
    <w:p w14:paraId="4462DF43" w14:textId="77777777" w:rsidR="00990C05" w:rsidRPr="00451A59" w:rsidRDefault="00990C05" w:rsidP="00990C05">
      <w:pPr>
        <w:pStyle w:val="Heading7"/>
      </w:pPr>
      <w:r w:rsidRPr="00451A59">
        <w:t>7.2.3.4.</w:t>
      </w:r>
      <w:r>
        <w:t>2</w:t>
      </w:r>
      <w:r w:rsidRPr="00451A59">
        <w:t>.</w:t>
      </w:r>
      <w:r>
        <w:t>4</w:t>
      </w:r>
      <w:r w:rsidRPr="00451A59">
        <w:tab/>
        <w:t>CA_n25</w:t>
      </w:r>
      <w:r>
        <w:t>8E</w:t>
      </w:r>
    </w:p>
    <w:p w14:paraId="201BDFD7" w14:textId="77777777" w:rsidR="00990C05" w:rsidRPr="00B70F61" w:rsidRDefault="00990C05" w:rsidP="00990C05">
      <w:pPr>
        <w:pStyle w:val="EditorsNote"/>
      </w:pPr>
      <w:r w:rsidRPr="00B70F61">
        <w:t>Editor’s note:</w:t>
      </w:r>
      <w:r w:rsidRPr="00B70F61">
        <w:tab/>
        <w:t>CA_n25</w:t>
      </w:r>
      <w:r>
        <w:t>8E</w:t>
      </w:r>
      <w:r w:rsidRPr="00B70F61">
        <w:t xml:space="preserve"> Test frequencies are FFS.</w:t>
      </w:r>
    </w:p>
    <w:p w14:paraId="6866EE0E" w14:textId="77777777" w:rsidR="00990C05" w:rsidRPr="00451A59" w:rsidRDefault="00990C05" w:rsidP="00990C05">
      <w:pPr>
        <w:pStyle w:val="Heading7"/>
      </w:pPr>
      <w:r w:rsidRPr="00451A59">
        <w:t>7.2.3.4.</w:t>
      </w:r>
      <w:r>
        <w:t>2</w:t>
      </w:r>
      <w:r w:rsidRPr="00451A59">
        <w:t>.</w:t>
      </w:r>
      <w:r>
        <w:t>5</w:t>
      </w:r>
      <w:r w:rsidRPr="00451A59">
        <w:tab/>
        <w:t>CA_n25</w:t>
      </w:r>
      <w:r>
        <w:t>8F</w:t>
      </w:r>
    </w:p>
    <w:p w14:paraId="4FC77CB5" w14:textId="77777777" w:rsidR="00990C05" w:rsidRPr="00B70F61" w:rsidRDefault="00990C05" w:rsidP="00990C05">
      <w:pPr>
        <w:pStyle w:val="EditorsNote"/>
      </w:pPr>
      <w:r w:rsidRPr="00B70F61">
        <w:t>Editor’s note:</w:t>
      </w:r>
      <w:r w:rsidRPr="00B70F61">
        <w:tab/>
        <w:t>CA_n25</w:t>
      </w:r>
      <w:r>
        <w:t>8F</w:t>
      </w:r>
      <w:r w:rsidRPr="00B70F61">
        <w:t xml:space="preserve"> Test frequencies are FFS.</w:t>
      </w:r>
    </w:p>
    <w:p w14:paraId="3307FBA1" w14:textId="77777777" w:rsidR="00990C05" w:rsidRPr="00451A59" w:rsidRDefault="00990C05" w:rsidP="00990C05">
      <w:pPr>
        <w:pStyle w:val="Heading7"/>
      </w:pPr>
      <w:r w:rsidRPr="00451A59">
        <w:lastRenderedPageBreak/>
        <w:t>7.2.3.4.</w:t>
      </w:r>
      <w:r>
        <w:t>2</w:t>
      </w:r>
      <w:r w:rsidRPr="00451A59">
        <w:t>.</w:t>
      </w:r>
      <w:r>
        <w:t>6</w:t>
      </w:r>
      <w:r w:rsidRPr="00451A59">
        <w:tab/>
        <w:t>CA_n25</w:t>
      </w:r>
      <w:r>
        <w:t>8</w:t>
      </w:r>
      <w:r w:rsidRPr="00451A59">
        <w:t>G</w:t>
      </w:r>
    </w:p>
    <w:p w14:paraId="544D1B17" w14:textId="77777777" w:rsidR="00990C05" w:rsidRDefault="00990C05" w:rsidP="00990C05">
      <w:pPr>
        <w:pStyle w:val="TH"/>
      </w:pPr>
      <w:r w:rsidRPr="00B70F61">
        <w:t xml:space="preserve">Table </w:t>
      </w:r>
      <w:r>
        <w:t>7.2.3.4.2.6</w:t>
      </w:r>
      <w:r w:rsidRPr="00B70F61">
        <w:t>-</w:t>
      </w:r>
      <w:r>
        <w:t>1</w:t>
      </w:r>
      <w:r w:rsidRPr="00B70F61">
        <w:t>: NR Intra-Band contiguous CA configuration CA_n25</w:t>
      </w:r>
      <w:r>
        <w:t>8</w:t>
      </w:r>
      <w:r w:rsidRPr="00B70F61">
        <w:t>G, SCS=60 kHz, ΔF</w:t>
      </w:r>
      <w:r w:rsidRPr="00B70F61">
        <w:rPr>
          <w:vertAlign w:val="subscript"/>
        </w:rPr>
        <w:t>Raster</w:t>
      </w:r>
      <w:r w:rsidRPr="00B70F61">
        <w:t xml:space="preserve"> 60 kHz, nominal channel spacing</w:t>
      </w:r>
    </w:p>
    <w:p w14:paraId="2D1525C3" w14:textId="77777777" w:rsidR="00990C05" w:rsidRDefault="00990C05" w:rsidP="00990C05">
      <w:pPr>
        <w:pStyle w:val="TH"/>
      </w:pPr>
      <w:r>
        <w:t>FFS</w:t>
      </w:r>
    </w:p>
    <w:p w14:paraId="1F566C9A" w14:textId="77777777" w:rsidR="00990C05" w:rsidRPr="00B70F61" w:rsidRDefault="00990C05" w:rsidP="00990C05">
      <w:pPr>
        <w:pStyle w:val="TH"/>
      </w:pPr>
      <w:r w:rsidRPr="00B70F61">
        <w:t xml:space="preserve">Table </w:t>
      </w:r>
      <w:r>
        <w:t>7.2.3.4.2.6</w:t>
      </w:r>
      <w:r w:rsidRPr="00B70F61">
        <w:t>-</w:t>
      </w:r>
      <w:r>
        <w:t>2</w:t>
      </w:r>
      <w:r w:rsidRPr="00B70F61">
        <w:t>: NR Intra-Band contiguous CA configuration CA_n258G (PCC=CC1 and SCC=CC2), SCS=120 kHz, nominal channel spacing</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705"/>
        <w:gridCol w:w="708"/>
        <w:gridCol w:w="709"/>
        <w:gridCol w:w="852"/>
        <w:gridCol w:w="993"/>
        <w:gridCol w:w="654"/>
        <w:gridCol w:w="990"/>
        <w:gridCol w:w="989"/>
        <w:gridCol w:w="1131"/>
        <w:gridCol w:w="992"/>
        <w:gridCol w:w="711"/>
        <w:gridCol w:w="567"/>
        <w:gridCol w:w="854"/>
        <w:gridCol w:w="992"/>
        <w:gridCol w:w="567"/>
        <w:gridCol w:w="850"/>
        <w:gridCol w:w="709"/>
        <w:gridCol w:w="709"/>
      </w:tblGrid>
      <w:tr w:rsidR="00990C05" w:rsidRPr="00B70F61" w14:paraId="07028B5D" w14:textId="77777777" w:rsidTr="00071EAD">
        <w:tc>
          <w:tcPr>
            <w:tcW w:w="1019" w:type="dxa"/>
            <w:tcBorders>
              <w:top w:val="single" w:sz="4" w:space="0" w:color="auto"/>
              <w:left w:val="single" w:sz="4" w:space="0" w:color="auto"/>
              <w:bottom w:val="single" w:sz="4" w:space="0" w:color="auto"/>
              <w:right w:val="single" w:sz="4" w:space="0" w:color="auto"/>
            </w:tcBorders>
          </w:tcPr>
          <w:p w14:paraId="519123B7" w14:textId="77777777" w:rsidR="00990C05" w:rsidRPr="00B70F61" w:rsidRDefault="00990C05" w:rsidP="00071EAD">
            <w:pPr>
              <w:pStyle w:val="TAH"/>
              <w:rPr>
                <w:rFonts w:eastAsia="SimSun"/>
              </w:rPr>
            </w:pPr>
            <w:r w:rsidRPr="00B70F61">
              <w:rPr>
                <w:rFonts w:eastAsia="SimSun"/>
              </w:rPr>
              <w:t>CBW combination</w:t>
            </w:r>
          </w:p>
        </w:tc>
        <w:tc>
          <w:tcPr>
            <w:tcW w:w="705" w:type="dxa"/>
            <w:tcBorders>
              <w:top w:val="single" w:sz="4" w:space="0" w:color="auto"/>
              <w:left w:val="single" w:sz="4" w:space="0" w:color="auto"/>
              <w:bottom w:val="single" w:sz="4" w:space="0" w:color="auto"/>
              <w:right w:val="single" w:sz="4" w:space="0" w:color="auto"/>
            </w:tcBorders>
          </w:tcPr>
          <w:p w14:paraId="4814002B" w14:textId="77777777" w:rsidR="00990C05" w:rsidRPr="00B70F61" w:rsidRDefault="00990C05" w:rsidP="00071EAD">
            <w:pPr>
              <w:pStyle w:val="TAH"/>
              <w:rPr>
                <w:rFonts w:eastAsia="SimSun"/>
              </w:rPr>
            </w:pPr>
            <w:r w:rsidRPr="00B70F61">
              <w:rPr>
                <w:rFonts w:eastAsia="SimSun"/>
              </w:rPr>
              <w:t>CC</w:t>
            </w:r>
          </w:p>
        </w:tc>
        <w:tc>
          <w:tcPr>
            <w:tcW w:w="708" w:type="dxa"/>
            <w:tcBorders>
              <w:top w:val="single" w:sz="4" w:space="0" w:color="auto"/>
              <w:left w:val="single" w:sz="4" w:space="0" w:color="auto"/>
              <w:bottom w:val="single" w:sz="4" w:space="0" w:color="auto"/>
              <w:right w:val="single" w:sz="4" w:space="0" w:color="auto"/>
            </w:tcBorders>
          </w:tcPr>
          <w:p w14:paraId="42573F8C" w14:textId="77777777" w:rsidR="00990C05" w:rsidRPr="00B70F61" w:rsidRDefault="00990C05" w:rsidP="00071EAD">
            <w:pPr>
              <w:pStyle w:val="TAH"/>
              <w:rPr>
                <w:rFonts w:eastAsia="SimSun"/>
              </w:rPr>
            </w:pPr>
            <w:r w:rsidRPr="00B70F61">
              <w:rPr>
                <w:rFonts w:eastAsia="SimSun"/>
              </w:rPr>
              <w:t>CBW</w:t>
            </w:r>
          </w:p>
          <w:p w14:paraId="282DB41B"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C6325E7" w14:textId="77777777" w:rsidR="00990C05" w:rsidRPr="00B70F61" w:rsidRDefault="00990C05" w:rsidP="00071EAD">
            <w:pPr>
              <w:pStyle w:val="TAH"/>
              <w:rPr>
                <w:rFonts w:eastAsia="SimSun"/>
              </w:rPr>
            </w:pPr>
            <w:r w:rsidRPr="00B70F61">
              <w:rPr>
                <w:rFonts w:eastAsia="SimSun"/>
              </w:rPr>
              <w:t>SCS</w:t>
            </w:r>
          </w:p>
          <w:p w14:paraId="02B214AB" w14:textId="77777777" w:rsidR="00990C05" w:rsidRPr="00B70F61" w:rsidRDefault="00990C05" w:rsidP="00071EAD">
            <w:pPr>
              <w:pStyle w:val="TAH"/>
              <w:rPr>
                <w:rFonts w:eastAsia="SimSun"/>
              </w:rPr>
            </w:pPr>
            <w:r w:rsidRPr="00B70F61">
              <w:rPr>
                <w:rFonts w:eastAsia="SimSun"/>
              </w:rPr>
              <w:t>[kHz]</w:t>
            </w:r>
          </w:p>
        </w:tc>
        <w:tc>
          <w:tcPr>
            <w:tcW w:w="852" w:type="dxa"/>
            <w:tcBorders>
              <w:top w:val="single" w:sz="4" w:space="0" w:color="auto"/>
              <w:left w:val="single" w:sz="4" w:space="0" w:color="auto"/>
              <w:bottom w:val="single" w:sz="4" w:space="0" w:color="auto"/>
              <w:right w:val="single" w:sz="4" w:space="0" w:color="auto"/>
            </w:tcBorders>
          </w:tcPr>
          <w:p w14:paraId="04CFA071" w14:textId="77777777" w:rsidR="00990C05" w:rsidRPr="00B70F61" w:rsidRDefault="00990C05" w:rsidP="00071EAD">
            <w:pPr>
              <w:pStyle w:val="TAH"/>
              <w:rPr>
                <w:rFonts w:eastAsia="SimSun"/>
                <w:i/>
              </w:rPr>
            </w:pPr>
            <w:r w:rsidRPr="00B70F61">
              <w:rPr>
                <w:rFonts w:eastAsia="SimSun"/>
                <w:i/>
              </w:rPr>
              <w:t>carrierBandwidth</w:t>
            </w:r>
          </w:p>
          <w:p w14:paraId="2C4ACAFF" w14:textId="77777777" w:rsidR="00990C05" w:rsidRPr="00B70F61" w:rsidRDefault="00990C05" w:rsidP="00071EAD">
            <w:pPr>
              <w:pStyle w:val="TAH"/>
              <w:rPr>
                <w:rFonts w:eastAsia="SimSun"/>
                <w:i/>
              </w:rPr>
            </w:pPr>
            <w:r w:rsidRPr="00B70F61">
              <w:rPr>
                <w:rFonts w:eastAsia="SimSun"/>
                <w:i/>
              </w:rPr>
              <w:t>[PRBs]</w:t>
            </w:r>
          </w:p>
        </w:tc>
        <w:tc>
          <w:tcPr>
            <w:tcW w:w="1647" w:type="dxa"/>
            <w:gridSpan w:val="2"/>
            <w:tcBorders>
              <w:top w:val="single" w:sz="4" w:space="0" w:color="auto"/>
              <w:left w:val="single" w:sz="4" w:space="0" w:color="auto"/>
              <w:bottom w:val="single" w:sz="4" w:space="0" w:color="auto"/>
              <w:right w:val="single" w:sz="4" w:space="0" w:color="auto"/>
            </w:tcBorders>
          </w:tcPr>
          <w:p w14:paraId="4C5A6F18" w14:textId="77777777" w:rsidR="00990C05" w:rsidRPr="00B70F61" w:rsidRDefault="00990C05" w:rsidP="00071EAD">
            <w:pPr>
              <w:pStyle w:val="TAH"/>
              <w:rPr>
                <w:rFonts w:eastAsia="SimSun"/>
              </w:rPr>
            </w:pPr>
            <w:r w:rsidRPr="00B70F61">
              <w:rPr>
                <w:rFonts w:eastAsia="SimSun"/>
              </w:rPr>
              <w:t>Range</w:t>
            </w:r>
          </w:p>
        </w:tc>
        <w:tc>
          <w:tcPr>
            <w:tcW w:w="990" w:type="dxa"/>
            <w:tcBorders>
              <w:top w:val="single" w:sz="4" w:space="0" w:color="auto"/>
              <w:left w:val="single" w:sz="4" w:space="0" w:color="auto"/>
              <w:bottom w:val="single" w:sz="4" w:space="0" w:color="auto"/>
              <w:right w:val="single" w:sz="4" w:space="0" w:color="auto"/>
            </w:tcBorders>
          </w:tcPr>
          <w:p w14:paraId="4464CDD6" w14:textId="77777777" w:rsidR="00990C05" w:rsidRPr="00B70F61" w:rsidRDefault="00990C05" w:rsidP="00071EAD">
            <w:pPr>
              <w:pStyle w:val="TAH"/>
              <w:rPr>
                <w:rFonts w:eastAsia="SimSun"/>
              </w:rPr>
            </w:pPr>
            <w:r w:rsidRPr="00B70F61">
              <w:rPr>
                <w:rFonts w:eastAsia="SimSun"/>
              </w:rPr>
              <w:t>Carrier centre</w:t>
            </w:r>
          </w:p>
          <w:p w14:paraId="6A39724A" w14:textId="77777777" w:rsidR="00990C05" w:rsidRPr="00B70F61" w:rsidRDefault="00990C05" w:rsidP="00071EAD">
            <w:pPr>
              <w:pStyle w:val="TAH"/>
              <w:rPr>
                <w:rFonts w:eastAsia="SimSun"/>
              </w:rPr>
            </w:pPr>
            <w:r w:rsidRPr="00B70F61">
              <w:rPr>
                <w:rFonts w:eastAsia="SimSun"/>
              </w:rPr>
              <w:t>[MHz]</w:t>
            </w:r>
          </w:p>
          <w:p w14:paraId="38E28223" w14:textId="77777777" w:rsidR="00990C05" w:rsidRPr="00B70F61" w:rsidRDefault="00990C05" w:rsidP="00071EAD">
            <w:pPr>
              <w:pStyle w:val="TAH"/>
              <w:rPr>
                <w:rFonts w:eastAsia="SimSun"/>
              </w:rPr>
            </w:pPr>
            <w:r w:rsidRPr="00B70F61">
              <w:rPr>
                <w:rFonts w:eastAsia="SimSun"/>
              </w:rPr>
              <w:t>Note 2</w:t>
            </w:r>
          </w:p>
        </w:tc>
        <w:tc>
          <w:tcPr>
            <w:tcW w:w="989" w:type="dxa"/>
            <w:tcBorders>
              <w:top w:val="single" w:sz="4" w:space="0" w:color="auto"/>
              <w:left w:val="single" w:sz="4" w:space="0" w:color="auto"/>
              <w:bottom w:val="single" w:sz="4" w:space="0" w:color="auto"/>
              <w:right w:val="single" w:sz="4" w:space="0" w:color="auto"/>
            </w:tcBorders>
          </w:tcPr>
          <w:p w14:paraId="64A738DA" w14:textId="77777777" w:rsidR="00990C05" w:rsidRPr="00B70F61" w:rsidRDefault="00990C05" w:rsidP="00071EAD">
            <w:pPr>
              <w:pStyle w:val="TAH"/>
              <w:rPr>
                <w:rFonts w:eastAsia="SimSun"/>
              </w:rPr>
            </w:pPr>
            <w:r w:rsidRPr="00B70F61">
              <w:rPr>
                <w:rFonts w:eastAsia="SimSun"/>
              </w:rPr>
              <w:t>Carrier centre</w:t>
            </w:r>
          </w:p>
          <w:p w14:paraId="7E3CEF9D" w14:textId="77777777" w:rsidR="00990C05" w:rsidRPr="00B70F61" w:rsidRDefault="00990C05" w:rsidP="00071EAD">
            <w:pPr>
              <w:pStyle w:val="TAH"/>
              <w:rPr>
                <w:rFonts w:eastAsia="SimSun"/>
              </w:rPr>
            </w:pPr>
            <w:r w:rsidRPr="00B70F61">
              <w:rPr>
                <w:rFonts w:eastAsia="SimSun"/>
              </w:rPr>
              <w:t>[ARFCN]</w:t>
            </w:r>
          </w:p>
        </w:tc>
        <w:tc>
          <w:tcPr>
            <w:tcW w:w="1131" w:type="dxa"/>
            <w:tcBorders>
              <w:top w:val="single" w:sz="4" w:space="0" w:color="auto"/>
              <w:left w:val="single" w:sz="4" w:space="0" w:color="auto"/>
              <w:bottom w:val="single" w:sz="4" w:space="0" w:color="auto"/>
              <w:right w:val="single" w:sz="4" w:space="0" w:color="auto"/>
            </w:tcBorders>
          </w:tcPr>
          <w:p w14:paraId="02C153DF"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4DBB52F9"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711" w:type="dxa"/>
            <w:tcBorders>
              <w:top w:val="single" w:sz="4" w:space="0" w:color="auto"/>
              <w:left w:val="single" w:sz="4" w:space="0" w:color="auto"/>
              <w:bottom w:val="single" w:sz="4" w:space="0" w:color="auto"/>
              <w:right w:val="single" w:sz="4" w:space="0" w:color="auto"/>
            </w:tcBorders>
          </w:tcPr>
          <w:p w14:paraId="266B06CF" w14:textId="77777777" w:rsidR="00990C05" w:rsidRPr="00B70F61" w:rsidRDefault="00990C05" w:rsidP="00071EAD">
            <w:pPr>
              <w:pStyle w:val="TAH"/>
              <w:rPr>
                <w:rFonts w:eastAsia="SimSun"/>
                <w:i/>
              </w:rPr>
            </w:pPr>
            <w:r w:rsidRPr="00B70F61">
              <w:rPr>
                <w:rFonts w:eastAsia="SimSun"/>
                <w:i/>
              </w:rPr>
              <w:t>offsetToCarrier [Carrier PRBs]</w:t>
            </w:r>
          </w:p>
        </w:tc>
        <w:tc>
          <w:tcPr>
            <w:tcW w:w="567" w:type="dxa"/>
            <w:tcBorders>
              <w:top w:val="single" w:sz="4" w:space="0" w:color="auto"/>
              <w:left w:val="single" w:sz="4" w:space="0" w:color="auto"/>
              <w:bottom w:val="single" w:sz="4" w:space="0" w:color="auto"/>
              <w:right w:val="single" w:sz="4" w:space="0" w:color="auto"/>
            </w:tcBorders>
          </w:tcPr>
          <w:p w14:paraId="72F0F057" w14:textId="77777777" w:rsidR="00990C05" w:rsidRPr="00B70F61" w:rsidRDefault="00990C05" w:rsidP="00071EAD">
            <w:pPr>
              <w:pStyle w:val="TAH"/>
              <w:rPr>
                <w:rFonts w:eastAsia="SimSun"/>
              </w:rPr>
            </w:pPr>
            <w:r w:rsidRPr="00B70F61">
              <w:rPr>
                <w:rFonts w:eastAsia="SimSun"/>
              </w:rPr>
              <w:t>SS block SCS</w:t>
            </w:r>
          </w:p>
          <w:p w14:paraId="20411BD7" w14:textId="77777777" w:rsidR="00990C05" w:rsidRPr="00B70F61" w:rsidRDefault="00990C05" w:rsidP="00071EAD">
            <w:pPr>
              <w:pStyle w:val="TAH"/>
              <w:rPr>
                <w:rFonts w:eastAsia="SimSun"/>
              </w:rPr>
            </w:pPr>
            <w:r w:rsidRPr="00B70F61">
              <w:rPr>
                <w:rFonts w:eastAsia="SimSun"/>
              </w:rPr>
              <w:t>[kHz]</w:t>
            </w:r>
          </w:p>
        </w:tc>
        <w:tc>
          <w:tcPr>
            <w:tcW w:w="854" w:type="dxa"/>
            <w:tcBorders>
              <w:top w:val="single" w:sz="4" w:space="0" w:color="auto"/>
              <w:left w:val="single" w:sz="4" w:space="0" w:color="auto"/>
              <w:bottom w:val="single" w:sz="4" w:space="0" w:color="auto"/>
              <w:right w:val="single" w:sz="4" w:space="0" w:color="auto"/>
            </w:tcBorders>
          </w:tcPr>
          <w:p w14:paraId="7CD5BFAC" w14:textId="77777777" w:rsidR="00990C05" w:rsidRPr="00B70F61" w:rsidRDefault="00990C05" w:rsidP="00071EAD">
            <w:pPr>
              <w:pStyle w:val="TAH"/>
              <w:rPr>
                <w:rFonts w:eastAsia="SimSun"/>
              </w:rPr>
            </w:pPr>
            <w:r w:rsidRPr="00B70F61">
              <w:rPr>
                <w:rFonts w:eastAsia="SimSun"/>
              </w:rPr>
              <w:t>GSCN</w:t>
            </w:r>
          </w:p>
        </w:tc>
        <w:tc>
          <w:tcPr>
            <w:tcW w:w="992" w:type="dxa"/>
            <w:tcBorders>
              <w:top w:val="single" w:sz="4" w:space="0" w:color="auto"/>
              <w:left w:val="single" w:sz="4" w:space="0" w:color="auto"/>
              <w:bottom w:val="single" w:sz="4" w:space="0" w:color="auto"/>
              <w:right w:val="single" w:sz="4" w:space="0" w:color="auto"/>
            </w:tcBorders>
          </w:tcPr>
          <w:p w14:paraId="2F272F02" w14:textId="77777777" w:rsidR="00990C05" w:rsidRPr="00B70F61" w:rsidRDefault="00990C05" w:rsidP="00071EAD">
            <w:pPr>
              <w:pStyle w:val="TAH"/>
              <w:rPr>
                <w:rFonts w:eastAsia="SimSun"/>
                <w:i/>
              </w:rPr>
            </w:pPr>
            <w:r w:rsidRPr="00B70F61">
              <w:rPr>
                <w:rFonts w:eastAsia="SimSun"/>
                <w:i/>
              </w:rPr>
              <w:t>absoluteFrequencySSB</w:t>
            </w:r>
          </w:p>
          <w:p w14:paraId="0D432D95" w14:textId="77777777" w:rsidR="00990C05" w:rsidRPr="00B70F61" w:rsidRDefault="00990C05" w:rsidP="00071EAD">
            <w:pPr>
              <w:pStyle w:val="TAH"/>
              <w:rPr>
                <w:rFonts w:eastAsia="SimSun"/>
                <w:i/>
              </w:rPr>
            </w:pPr>
            <w:r w:rsidRPr="00B70F61">
              <w:rPr>
                <w:rFonts w:eastAsia="SimSun"/>
                <w:i/>
              </w:rPr>
              <w:t>[ARFCN]</w:t>
            </w:r>
          </w:p>
        </w:tc>
        <w:tc>
          <w:tcPr>
            <w:tcW w:w="567" w:type="dxa"/>
            <w:tcBorders>
              <w:top w:val="single" w:sz="4" w:space="0" w:color="auto"/>
              <w:left w:val="single" w:sz="4" w:space="0" w:color="auto"/>
              <w:bottom w:val="single" w:sz="4" w:space="0" w:color="auto"/>
              <w:right w:val="single" w:sz="4" w:space="0" w:color="auto"/>
            </w:tcBorders>
          </w:tcPr>
          <w:p w14:paraId="6538560A" w14:textId="77777777" w:rsidR="00990C05" w:rsidRPr="00B70F61" w:rsidRDefault="00990C05" w:rsidP="00071EAD">
            <w:pPr>
              <w:pStyle w:val="TAH"/>
              <w:rPr>
                <w:rFonts w:eastAsia="SimSun"/>
              </w:rPr>
            </w:pPr>
            <w:r w:rsidRPr="00B70F61">
              <w:rPr>
                <w:rFonts w:eastAsia="SimSun"/>
              </w:rPr>
              <w:object w:dxaOrig="420" w:dyaOrig="300" w14:anchorId="23582D90">
                <v:shape id="_x0000_i1092" type="#_x0000_t75" style="width:24pt;height:12pt" o:ole="">
                  <v:imagedata r:id="rId15" o:title=""/>
                </v:shape>
                <o:OLEObject Type="Embed" ProgID="Equation.3" ShapeID="_x0000_i1092" DrawAspect="Content" ObjectID="_1821459748" r:id="rId96"/>
              </w:object>
            </w:r>
          </w:p>
        </w:tc>
        <w:tc>
          <w:tcPr>
            <w:tcW w:w="850" w:type="dxa"/>
            <w:tcBorders>
              <w:top w:val="single" w:sz="4" w:space="0" w:color="auto"/>
              <w:left w:val="single" w:sz="4" w:space="0" w:color="auto"/>
              <w:bottom w:val="single" w:sz="4" w:space="0" w:color="auto"/>
              <w:right w:val="single" w:sz="4" w:space="0" w:color="auto"/>
            </w:tcBorders>
          </w:tcPr>
          <w:p w14:paraId="3D499E37" w14:textId="77777777" w:rsidR="00990C05" w:rsidRPr="00B70F61" w:rsidRDefault="00990C05" w:rsidP="00071EAD">
            <w:pPr>
              <w:pStyle w:val="TAH"/>
            </w:pPr>
            <w:r w:rsidRPr="00B70F61">
              <w:t>Offset Carrier CORESET#0</w:t>
            </w:r>
          </w:p>
          <w:p w14:paraId="4C4782FD" w14:textId="77777777" w:rsidR="00990C05" w:rsidRPr="00B70F61" w:rsidRDefault="00990C05" w:rsidP="00071EAD">
            <w:pPr>
              <w:pStyle w:val="TAH"/>
            </w:pPr>
            <w:r w:rsidRPr="00B70F61">
              <w:t>[RBs]</w:t>
            </w:r>
          </w:p>
          <w:p w14:paraId="6E790A09" w14:textId="77777777" w:rsidR="00990C05" w:rsidRPr="00B70F61" w:rsidRDefault="00990C05" w:rsidP="00071EAD">
            <w:pPr>
              <w:pStyle w:val="TAH"/>
              <w:rPr>
                <w:rFonts w:eastAsia="SimSun"/>
              </w:rPr>
            </w:pPr>
            <w:r w:rsidRPr="00B70F61">
              <w:t>Note 3</w:t>
            </w:r>
          </w:p>
        </w:tc>
        <w:tc>
          <w:tcPr>
            <w:tcW w:w="709" w:type="dxa"/>
            <w:tcBorders>
              <w:top w:val="single" w:sz="4" w:space="0" w:color="auto"/>
              <w:left w:val="single" w:sz="4" w:space="0" w:color="auto"/>
              <w:bottom w:val="single" w:sz="4" w:space="0" w:color="auto"/>
              <w:right w:val="single" w:sz="4" w:space="0" w:color="auto"/>
            </w:tcBorders>
          </w:tcPr>
          <w:p w14:paraId="3482EB37" w14:textId="77777777" w:rsidR="00990C05" w:rsidRPr="00B70F61" w:rsidRDefault="00990C05" w:rsidP="00071EAD">
            <w:pPr>
              <w:pStyle w:val="TAH"/>
              <w:rPr>
                <w:rFonts w:eastAsia="SimSun"/>
              </w:rPr>
            </w:pPr>
            <w:r w:rsidRPr="00B70F61">
              <w:rPr>
                <w:rFonts w:eastAsia="SimSun"/>
              </w:rPr>
              <w:t>CORESET#0 Index (Offset</w:t>
            </w:r>
          </w:p>
          <w:p w14:paraId="1D865ED8" w14:textId="77777777" w:rsidR="00990C05" w:rsidRPr="00B70F61" w:rsidRDefault="00990C05" w:rsidP="00071EAD">
            <w:pPr>
              <w:pStyle w:val="TAH"/>
              <w:rPr>
                <w:rFonts w:eastAsia="SimSun"/>
              </w:rPr>
            </w:pPr>
            <w:r w:rsidRPr="00B70F61">
              <w:rPr>
                <w:rFonts w:eastAsia="SimSun"/>
              </w:rPr>
              <w:t>[RBs])</w:t>
            </w:r>
          </w:p>
          <w:p w14:paraId="46F15158" w14:textId="77777777" w:rsidR="00990C05" w:rsidRPr="00B70F61" w:rsidRDefault="00990C05" w:rsidP="00071EAD">
            <w:pPr>
              <w:pStyle w:val="TAH"/>
              <w:rPr>
                <w:rFonts w:eastAsia="SimSun"/>
              </w:rPr>
            </w:pPr>
            <w:r w:rsidRPr="00B70F61">
              <w:rPr>
                <w:rFonts w:eastAsia="SimSun"/>
              </w:rPr>
              <w:t>Note 1</w:t>
            </w:r>
          </w:p>
        </w:tc>
        <w:tc>
          <w:tcPr>
            <w:tcW w:w="709" w:type="dxa"/>
            <w:tcBorders>
              <w:top w:val="single" w:sz="4" w:space="0" w:color="auto"/>
              <w:left w:val="single" w:sz="4" w:space="0" w:color="auto"/>
              <w:bottom w:val="single" w:sz="4" w:space="0" w:color="auto"/>
              <w:right w:val="single" w:sz="4" w:space="0" w:color="auto"/>
            </w:tcBorders>
          </w:tcPr>
          <w:p w14:paraId="32CA84BF"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E535CD2" w14:textId="77777777" w:rsidR="00990C05" w:rsidRPr="00B70F61" w:rsidRDefault="00990C05" w:rsidP="00071EAD">
            <w:pPr>
              <w:pStyle w:val="TAH"/>
              <w:rPr>
                <w:rFonts w:eastAsia="SimSun"/>
              </w:rPr>
            </w:pPr>
            <w:r w:rsidRPr="00B70F61">
              <w:rPr>
                <w:rFonts w:eastAsia="SimSun"/>
              </w:rPr>
              <w:t>[PRBs]</w:t>
            </w:r>
          </w:p>
          <w:p w14:paraId="7F1C9810" w14:textId="77777777" w:rsidR="00990C05" w:rsidRPr="00B70F61" w:rsidRDefault="00990C05" w:rsidP="00071EAD">
            <w:pPr>
              <w:pStyle w:val="TAH"/>
              <w:rPr>
                <w:rFonts w:eastAsia="SimSun"/>
              </w:rPr>
            </w:pPr>
            <w:r w:rsidRPr="00B70F61">
              <w:rPr>
                <w:rFonts w:eastAsia="SimSun"/>
              </w:rPr>
              <w:t>Note 1</w:t>
            </w:r>
          </w:p>
        </w:tc>
      </w:tr>
      <w:tr w:rsidR="00990C05" w:rsidRPr="00B70F61" w14:paraId="130FA07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7A9117B" w14:textId="77777777" w:rsidR="00990C05" w:rsidRPr="00B70F61" w:rsidRDefault="00990C05" w:rsidP="00071EAD">
            <w:pPr>
              <w:pStyle w:val="TAC"/>
            </w:pPr>
            <w:r w:rsidRPr="00B70F61">
              <w:rPr>
                <w:lang w:eastAsia="zh-CN"/>
              </w:rPr>
              <w:t>100+100</w:t>
            </w:r>
          </w:p>
        </w:tc>
        <w:tc>
          <w:tcPr>
            <w:tcW w:w="705" w:type="dxa"/>
            <w:tcBorders>
              <w:top w:val="single" w:sz="4" w:space="0" w:color="auto"/>
              <w:left w:val="single" w:sz="4" w:space="0" w:color="auto"/>
              <w:bottom w:val="nil"/>
              <w:right w:val="single" w:sz="4" w:space="0" w:color="auto"/>
            </w:tcBorders>
          </w:tcPr>
          <w:p w14:paraId="7C1052FA" w14:textId="77777777" w:rsidR="00990C05" w:rsidRPr="00B70F61" w:rsidRDefault="00990C05" w:rsidP="00071EAD">
            <w:pPr>
              <w:pStyle w:val="TAC"/>
              <w:rPr>
                <w:lang w:eastAsia="zh-CN"/>
              </w:rPr>
            </w:pPr>
            <w:r w:rsidRPr="00B70F61">
              <w:t>CC1</w:t>
            </w:r>
          </w:p>
        </w:tc>
        <w:tc>
          <w:tcPr>
            <w:tcW w:w="708" w:type="dxa"/>
            <w:tcBorders>
              <w:top w:val="single" w:sz="4" w:space="0" w:color="auto"/>
              <w:left w:val="single" w:sz="4" w:space="0" w:color="auto"/>
              <w:bottom w:val="nil"/>
              <w:right w:val="single" w:sz="4" w:space="0" w:color="auto"/>
            </w:tcBorders>
          </w:tcPr>
          <w:p w14:paraId="194C42F9"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1DB21191"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5358A99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0B6FBFE2"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5920FE64" w14:textId="77777777" w:rsidR="00990C05" w:rsidRPr="00B70F61" w:rsidRDefault="00990C05" w:rsidP="00071EAD">
            <w:pPr>
              <w:pStyle w:val="TAC"/>
            </w:pPr>
          </w:p>
        </w:tc>
        <w:tc>
          <w:tcPr>
            <w:tcW w:w="990" w:type="dxa"/>
            <w:tcBorders>
              <w:left w:val="single" w:sz="4" w:space="0" w:color="auto"/>
              <w:right w:val="single" w:sz="4" w:space="0" w:color="auto"/>
            </w:tcBorders>
          </w:tcPr>
          <w:p w14:paraId="61CC327E" w14:textId="77777777" w:rsidR="00990C05" w:rsidRPr="00B70F61" w:rsidRDefault="00990C05" w:rsidP="00071EAD">
            <w:pPr>
              <w:pStyle w:val="TAL"/>
            </w:pPr>
          </w:p>
        </w:tc>
        <w:tc>
          <w:tcPr>
            <w:tcW w:w="989" w:type="dxa"/>
            <w:tcBorders>
              <w:left w:val="single" w:sz="4" w:space="0" w:color="auto"/>
              <w:right w:val="single" w:sz="4" w:space="0" w:color="auto"/>
            </w:tcBorders>
          </w:tcPr>
          <w:p w14:paraId="71BA08C0" w14:textId="77777777" w:rsidR="00990C05" w:rsidRPr="00B70F61" w:rsidRDefault="00990C05" w:rsidP="00071EAD">
            <w:pPr>
              <w:pStyle w:val="TAL"/>
            </w:pPr>
          </w:p>
        </w:tc>
        <w:tc>
          <w:tcPr>
            <w:tcW w:w="1131" w:type="dxa"/>
            <w:tcBorders>
              <w:left w:val="single" w:sz="4" w:space="0" w:color="auto"/>
              <w:right w:val="single" w:sz="4" w:space="0" w:color="auto"/>
            </w:tcBorders>
          </w:tcPr>
          <w:p w14:paraId="08EEAD0F" w14:textId="77777777" w:rsidR="00990C05" w:rsidRPr="00B70F61" w:rsidRDefault="00990C05" w:rsidP="00071EAD">
            <w:pPr>
              <w:pStyle w:val="TAL"/>
            </w:pPr>
          </w:p>
        </w:tc>
        <w:tc>
          <w:tcPr>
            <w:tcW w:w="992" w:type="dxa"/>
            <w:tcBorders>
              <w:left w:val="single" w:sz="4" w:space="0" w:color="auto"/>
              <w:right w:val="single" w:sz="4" w:space="0" w:color="auto"/>
            </w:tcBorders>
          </w:tcPr>
          <w:p w14:paraId="4771BCF0" w14:textId="77777777" w:rsidR="00990C05" w:rsidRPr="00B70F61" w:rsidRDefault="00990C05" w:rsidP="00071EAD">
            <w:pPr>
              <w:pStyle w:val="TAL"/>
            </w:pPr>
          </w:p>
        </w:tc>
        <w:tc>
          <w:tcPr>
            <w:tcW w:w="711" w:type="dxa"/>
            <w:tcBorders>
              <w:left w:val="single" w:sz="4" w:space="0" w:color="auto"/>
              <w:right w:val="single" w:sz="4" w:space="0" w:color="auto"/>
            </w:tcBorders>
          </w:tcPr>
          <w:p w14:paraId="716A2EA2"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118BE8D4"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F6FB6C0"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3BC2C442"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39EFF005"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44D7B3B4"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2215C999"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38E3B7D1" w14:textId="77777777" w:rsidR="00990C05" w:rsidRPr="00B70F61" w:rsidRDefault="00990C05" w:rsidP="00071EAD">
            <w:pPr>
              <w:pStyle w:val="TAL"/>
              <w:jc w:val="center"/>
            </w:pPr>
          </w:p>
        </w:tc>
      </w:tr>
      <w:tr w:rsidR="00990C05" w:rsidRPr="00B70F61" w14:paraId="764482A2"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98C09BD"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6C5E71F2"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7E464C64"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69EDA5B7"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CFB5464"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30E16449"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51D103D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5A8CEEE0" w14:textId="77777777" w:rsidR="00990C05" w:rsidRPr="00B70F61" w:rsidRDefault="00990C05" w:rsidP="00071EAD">
            <w:pPr>
              <w:pStyle w:val="TAL"/>
            </w:pPr>
            <w:r w:rsidRPr="007B5731">
              <w:t>25838.40</w:t>
            </w:r>
          </w:p>
        </w:tc>
        <w:tc>
          <w:tcPr>
            <w:tcW w:w="989" w:type="dxa"/>
            <w:tcBorders>
              <w:left w:val="single" w:sz="4" w:space="0" w:color="auto"/>
              <w:right w:val="single" w:sz="4" w:space="0" w:color="auto"/>
            </w:tcBorders>
          </w:tcPr>
          <w:p w14:paraId="6BB4E1D0" w14:textId="77777777" w:rsidR="00990C05" w:rsidRPr="00B70F61" w:rsidRDefault="00990C05" w:rsidP="00071EAD">
            <w:pPr>
              <w:pStyle w:val="TAL"/>
            </w:pPr>
            <w:r w:rsidRPr="00B70F61">
              <w:t>2042915</w:t>
            </w:r>
          </w:p>
        </w:tc>
        <w:tc>
          <w:tcPr>
            <w:tcW w:w="1131" w:type="dxa"/>
            <w:tcBorders>
              <w:left w:val="single" w:sz="4" w:space="0" w:color="auto"/>
              <w:right w:val="single" w:sz="4" w:space="0" w:color="auto"/>
            </w:tcBorders>
          </w:tcPr>
          <w:p w14:paraId="1547CB9F" w14:textId="77777777" w:rsidR="00990C05" w:rsidRPr="00B70F61" w:rsidRDefault="00990C05" w:rsidP="00071EAD">
            <w:pPr>
              <w:pStyle w:val="TAL"/>
            </w:pPr>
            <w:r w:rsidRPr="0054421D">
              <w:t>25790.88</w:t>
            </w:r>
          </w:p>
        </w:tc>
        <w:tc>
          <w:tcPr>
            <w:tcW w:w="992" w:type="dxa"/>
            <w:tcBorders>
              <w:left w:val="single" w:sz="4" w:space="0" w:color="auto"/>
              <w:right w:val="single" w:sz="4" w:space="0" w:color="auto"/>
            </w:tcBorders>
          </w:tcPr>
          <w:p w14:paraId="7E5B4B54" w14:textId="77777777" w:rsidR="00990C05" w:rsidRPr="00B70F61" w:rsidRDefault="00990C05" w:rsidP="00071EAD">
            <w:pPr>
              <w:pStyle w:val="TAL"/>
            </w:pPr>
            <w:r w:rsidRPr="00C323D5">
              <w:t>2042347</w:t>
            </w:r>
          </w:p>
        </w:tc>
        <w:tc>
          <w:tcPr>
            <w:tcW w:w="711" w:type="dxa"/>
            <w:tcBorders>
              <w:left w:val="single" w:sz="4" w:space="0" w:color="auto"/>
              <w:right w:val="single" w:sz="4" w:space="0" w:color="auto"/>
            </w:tcBorders>
          </w:tcPr>
          <w:p w14:paraId="0F65DB0B"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190DC7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D675052" w14:textId="77777777" w:rsidR="00990C05" w:rsidRPr="00B70F61" w:rsidRDefault="00990C05" w:rsidP="00071EAD">
            <w:pPr>
              <w:pStyle w:val="TAL"/>
              <w:jc w:val="center"/>
            </w:pPr>
            <w:r w:rsidRPr="00B70F61">
              <w:t>22346</w:t>
            </w:r>
          </w:p>
        </w:tc>
        <w:tc>
          <w:tcPr>
            <w:tcW w:w="992" w:type="dxa"/>
            <w:tcBorders>
              <w:left w:val="single" w:sz="4" w:space="0" w:color="auto"/>
              <w:right w:val="single" w:sz="4" w:space="0" w:color="auto"/>
            </w:tcBorders>
          </w:tcPr>
          <w:p w14:paraId="3F813A5F" w14:textId="77777777" w:rsidR="00990C05" w:rsidRPr="00B70F61" w:rsidRDefault="00990C05" w:rsidP="00071EAD">
            <w:pPr>
              <w:pStyle w:val="TAL"/>
              <w:jc w:val="center"/>
            </w:pPr>
            <w:r w:rsidRPr="00B70F61">
              <w:t>2042587</w:t>
            </w:r>
          </w:p>
        </w:tc>
        <w:tc>
          <w:tcPr>
            <w:tcW w:w="567" w:type="dxa"/>
            <w:tcBorders>
              <w:left w:val="single" w:sz="4" w:space="0" w:color="auto"/>
              <w:right w:val="single" w:sz="4" w:space="0" w:color="auto"/>
            </w:tcBorders>
          </w:tcPr>
          <w:p w14:paraId="5BA92D85" w14:textId="77777777" w:rsidR="00990C05" w:rsidRPr="00B70F61" w:rsidRDefault="00990C05" w:rsidP="00071EAD">
            <w:pPr>
              <w:pStyle w:val="TAL"/>
              <w:jc w:val="center"/>
            </w:pPr>
            <w:r>
              <w:t>0</w:t>
            </w:r>
          </w:p>
        </w:tc>
        <w:tc>
          <w:tcPr>
            <w:tcW w:w="850" w:type="dxa"/>
            <w:tcBorders>
              <w:left w:val="single" w:sz="4" w:space="0" w:color="auto"/>
              <w:right w:val="single" w:sz="4" w:space="0" w:color="auto"/>
            </w:tcBorders>
          </w:tcPr>
          <w:p w14:paraId="04442D73"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469037FE"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25C0F35A" w14:textId="77777777" w:rsidR="00990C05" w:rsidRPr="00B70F61" w:rsidRDefault="00990C05" w:rsidP="00071EAD">
            <w:pPr>
              <w:pStyle w:val="TAL"/>
              <w:jc w:val="center"/>
            </w:pPr>
            <w:r>
              <w:t>0</w:t>
            </w:r>
          </w:p>
        </w:tc>
      </w:tr>
      <w:tr w:rsidR="00990C05" w:rsidRPr="00B70F61" w14:paraId="31F6309A"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3D5470DF"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6B7AE3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6480BE5A"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3A136F1E"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169AA55F"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45C6EE53"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7BB1C48F"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6DCE9D0E"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2A6C0CB6"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0E3067E1"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720DDA55"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187DE68B"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3102191F"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388A7DB3"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340501C9"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F2259FB"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23E2C37C"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4D72229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EA6040D" w14:textId="77777777" w:rsidR="00990C05" w:rsidRPr="00B70F61" w:rsidRDefault="00990C05" w:rsidP="00071EAD">
            <w:pPr>
              <w:pStyle w:val="TAL"/>
              <w:jc w:val="center"/>
            </w:pPr>
          </w:p>
        </w:tc>
      </w:tr>
      <w:tr w:rsidR="00990C05" w:rsidRPr="00B70F61" w14:paraId="6A9E433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4CB36188" w14:textId="77777777" w:rsidR="00990C05" w:rsidRPr="00B70F61" w:rsidRDefault="00990C05" w:rsidP="00071EAD">
            <w:pPr>
              <w:pStyle w:val="TAC"/>
              <w:rPr>
                <w:lang w:eastAsia="zh-CN"/>
              </w:rPr>
            </w:pPr>
          </w:p>
        </w:tc>
        <w:tc>
          <w:tcPr>
            <w:tcW w:w="14682" w:type="dxa"/>
            <w:gridSpan w:val="18"/>
            <w:tcBorders>
              <w:top w:val="single" w:sz="4" w:space="0" w:color="auto"/>
              <w:left w:val="single" w:sz="4" w:space="0" w:color="auto"/>
              <w:bottom w:val="nil"/>
              <w:right w:val="single" w:sz="4" w:space="0" w:color="auto"/>
            </w:tcBorders>
          </w:tcPr>
          <w:p w14:paraId="18B1733A" w14:textId="77777777" w:rsidR="00990C05" w:rsidRPr="00B70F61" w:rsidRDefault="00990C05" w:rsidP="00071EAD">
            <w:pPr>
              <w:pStyle w:val="TAL"/>
              <w:jc w:val="center"/>
            </w:pPr>
            <w:r w:rsidRPr="00B70F61">
              <w:t>Channel spacing CC1-CC2=99.96 MHz (Note 1)</w:t>
            </w:r>
          </w:p>
        </w:tc>
      </w:tr>
      <w:tr w:rsidR="00990C05" w:rsidRPr="00B70F61" w14:paraId="0716C1D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485C2AA" w14:textId="77777777" w:rsidR="00990C05" w:rsidRPr="00B70F61" w:rsidRDefault="00990C05" w:rsidP="00071EAD">
            <w:pPr>
              <w:pStyle w:val="TAC"/>
            </w:pPr>
          </w:p>
        </w:tc>
        <w:tc>
          <w:tcPr>
            <w:tcW w:w="705" w:type="dxa"/>
            <w:tcBorders>
              <w:top w:val="single" w:sz="4" w:space="0" w:color="auto"/>
              <w:left w:val="single" w:sz="4" w:space="0" w:color="auto"/>
              <w:bottom w:val="nil"/>
              <w:right w:val="single" w:sz="4" w:space="0" w:color="auto"/>
            </w:tcBorders>
          </w:tcPr>
          <w:p w14:paraId="2A89CF3F" w14:textId="77777777" w:rsidR="00990C05" w:rsidRPr="00B70F61" w:rsidRDefault="00990C05" w:rsidP="00071EAD">
            <w:pPr>
              <w:pStyle w:val="TAC"/>
              <w:rPr>
                <w:lang w:eastAsia="zh-CN"/>
              </w:rPr>
            </w:pPr>
            <w:r w:rsidRPr="00B70F61">
              <w:t>CC2</w:t>
            </w:r>
          </w:p>
        </w:tc>
        <w:tc>
          <w:tcPr>
            <w:tcW w:w="708" w:type="dxa"/>
            <w:tcBorders>
              <w:top w:val="single" w:sz="4" w:space="0" w:color="auto"/>
              <w:left w:val="single" w:sz="4" w:space="0" w:color="auto"/>
              <w:bottom w:val="nil"/>
              <w:right w:val="single" w:sz="4" w:space="0" w:color="auto"/>
            </w:tcBorders>
          </w:tcPr>
          <w:p w14:paraId="03E0756A"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55050899"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3D27AC0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360039BA"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41B36797" w14:textId="77777777" w:rsidR="00990C05" w:rsidRPr="00B70F61" w:rsidRDefault="00990C05" w:rsidP="00071EAD">
            <w:pPr>
              <w:pStyle w:val="TAC"/>
            </w:pPr>
          </w:p>
        </w:tc>
        <w:tc>
          <w:tcPr>
            <w:tcW w:w="990" w:type="dxa"/>
            <w:tcBorders>
              <w:left w:val="single" w:sz="4" w:space="0" w:color="auto"/>
              <w:right w:val="single" w:sz="4" w:space="0" w:color="auto"/>
            </w:tcBorders>
          </w:tcPr>
          <w:p w14:paraId="1A99EF96" w14:textId="77777777" w:rsidR="00990C05" w:rsidRPr="00B70F61" w:rsidRDefault="00990C05" w:rsidP="00071EAD">
            <w:pPr>
              <w:pStyle w:val="TAL"/>
            </w:pPr>
          </w:p>
        </w:tc>
        <w:tc>
          <w:tcPr>
            <w:tcW w:w="989" w:type="dxa"/>
            <w:tcBorders>
              <w:left w:val="single" w:sz="4" w:space="0" w:color="auto"/>
              <w:right w:val="single" w:sz="4" w:space="0" w:color="auto"/>
            </w:tcBorders>
          </w:tcPr>
          <w:p w14:paraId="1E891E44" w14:textId="77777777" w:rsidR="00990C05" w:rsidRPr="00B70F61" w:rsidRDefault="00990C05" w:rsidP="00071EAD">
            <w:pPr>
              <w:pStyle w:val="TAL"/>
            </w:pPr>
          </w:p>
        </w:tc>
        <w:tc>
          <w:tcPr>
            <w:tcW w:w="1131" w:type="dxa"/>
            <w:tcBorders>
              <w:left w:val="single" w:sz="4" w:space="0" w:color="auto"/>
              <w:right w:val="single" w:sz="4" w:space="0" w:color="auto"/>
            </w:tcBorders>
          </w:tcPr>
          <w:p w14:paraId="0D5AE934" w14:textId="77777777" w:rsidR="00990C05" w:rsidRPr="00B70F61" w:rsidRDefault="00990C05" w:rsidP="00071EAD">
            <w:pPr>
              <w:pStyle w:val="TAL"/>
            </w:pPr>
          </w:p>
        </w:tc>
        <w:tc>
          <w:tcPr>
            <w:tcW w:w="992" w:type="dxa"/>
            <w:tcBorders>
              <w:left w:val="single" w:sz="4" w:space="0" w:color="auto"/>
              <w:right w:val="single" w:sz="4" w:space="0" w:color="auto"/>
            </w:tcBorders>
          </w:tcPr>
          <w:p w14:paraId="73B122D7" w14:textId="77777777" w:rsidR="00990C05" w:rsidRPr="00B70F61" w:rsidRDefault="00990C05" w:rsidP="00071EAD">
            <w:pPr>
              <w:pStyle w:val="TAL"/>
            </w:pPr>
          </w:p>
        </w:tc>
        <w:tc>
          <w:tcPr>
            <w:tcW w:w="711" w:type="dxa"/>
            <w:tcBorders>
              <w:left w:val="single" w:sz="4" w:space="0" w:color="auto"/>
              <w:right w:val="single" w:sz="4" w:space="0" w:color="auto"/>
            </w:tcBorders>
          </w:tcPr>
          <w:p w14:paraId="6D927FB9"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283AD285"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73AB0AF6"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03D0669F"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6CFDA0ED"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591382A8"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5C8849DC"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73866D29" w14:textId="77777777" w:rsidR="00990C05" w:rsidRPr="00B70F61" w:rsidRDefault="00990C05" w:rsidP="00071EAD">
            <w:pPr>
              <w:pStyle w:val="TAL"/>
              <w:jc w:val="center"/>
            </w:pPr>
          </w:p>
        </w:tc>
      </w:tr>
      <w:tr w:rsidR="00990C05" w:rsidRPr="00B70F61" w14:paraId="1F1F214C"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F17505E"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0C72D1E9"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2BEB8E1E"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06B7F0C4"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99C36D7"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58F0B351"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251C02C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3EA2F8F6" w14:textId="77777777" w:rsidR="00990C05" w:rsidRPr="00B70F61" w:rsidRDefault="00990C05" w:rsidP="00071EAD">
            <w:pPr>
              <w:pStyle w:val="TAL"/>
            </w:pPr>
            <w:r w:rsidRPr="00BE291C">
              <w:t>25938.36</w:t>
            </w:r>
          </w:p>
        </w:tc>
        <w:tc>
          <w:tcPr>
            <w:tcW w:w="989" w:type="dxa"/>
            <w:tcBorders>
              <w:left w:val="single" w:sz="4" w:space="0" w:color="auto"/>
              <w:right w:val="single" w:sz="4" w:space="0" w:color="auto"/>
            </w:tcBorders>
          </w:tcPr>
          <w:p w14:paraId="0D35D474" w14:textId="77777777" w:rsidR="00990C05" w:rsidRPr="00B70F61" w:rsidRDefault="00990C05" w:rsidP="00071EAD">
            <w:pPr>
              <w:pStyle w:val="TAL"/>
            </w:pPr>
            <w:r w:rsidRPr="007F5F27">
              <w:t>2044805</w:t>
            </w:r>
          </w:p>
        </w:tc>
        <w:tc>
          <w:tcPr>
            <w:tcW w:w="1131" w:type="dxa"/>
            <w:tcBorders>
              <w:left w:val="single" w:sz="4" w:space="0" w:color="auto"/>
              <w:right w:val="single" w:sz="4" w:space="0" w:color="auto"/>
            </w:tcBorders>
          </w:tcPr>
          <w:p w14:paraId="65242CDF" w14:textId="77777777" w:rsidR="00990C05" w:rsidRPr="00B70F61" w:rsidRDefault="00990C05" w:rsidP="00071EAD">
            <w:pPr>
              <w:pStyle w:val="TAL"/>
            </w:pPr>
            <w:r w:rsidRPr="007F5F27">
              <w:t>25890.84</w:t>
            </w:r>
          </w:p>
        </w:tc>
        <w:tc>
          <w:tcPr>
            <w:tcW w:w="992" w:type="dxa"/>
            <w:tcBorders>
              <w:left w:val="single" w:sz="4" w:space="0" w:color="auto"/>
              <w:right w:val="single" w:sz="4" w:space="0" w:color="auto"/>
            </w:tcBorders>
          </w:tcPr>
          <w:p w14:paraId="37DA52D6" w14:textId="77777777" w:rsidR="00990C05" w:rsidRPr="00B70F61" w:rsidRDefault="00990C05" w:rsidP="00071EAD">
            <w:pPr>
              <w:pStyle w:val="TAL"/>
            </w:pPr>
            <w:r w:rsidRPr="003507B4">
              <w:t>2044013</w:t>
            </w:r>
          </w:p>
        </w:tc>
        <w:tc>
          <w:tcPr>
            <w:tcW w:w="711" w:type="dxa"/>
            <w:tcBorders>
              <w:left w:val="single" w:sz="4" w:space="0" w:color="auto"/>
              <w:right w:val="single" w:sz="4" w:space="0" w:color="auto"/>
            </w:tcBorders>
          </w:tcPr>
          <w:p w14:paraId="4DA89DD4"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8BBAFC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3540086" w14:textId="77777777" w:rsidR="00990C05" w:rsidRPr="00B70F61" w:rsidRDefault="00990C05" w:rsidP="00071EAD">
            <w:pPr>
              <w:pStyle w:val="TAL"/>
              <w:jc w:val="center"/>
            </w:pPr>
            <w:r w:rsidRPr="00556789">
              <w:t>22352</w:t>
            </w:r>
          </w:p>
        </w:tc>
        <w:tc>
          <w:tcPr>
            <w:tcW w:w="992" w:type="dxa"/>
            <w:tcBorders>
              <w:left w:val="single" w:sz="4" w:space="0" w:color="auto"/>
              <w:right w:val="single" w:sz="4" w:space="0" w:color="auto"/>
            </w:tcBorders>
          </w:tcPr>
          <w:p w14:paraId="38A4DF3C" w14:textId="77777777" w:rsidR="00990C05" w:rsidRPr="00B70F61" w:rsidRDefault="00990C05" w:rsidP="00071EAD">
            <w:pPr>
              <w:pStyle w:val="TAL"/>
              <w:jc w:val="center"/>
            </w:pPr>
            <w:r w:rsidRPr="001666F1">
              <w:t>2044315</w:t>
            </w:r>
          </w:p>
        </w:tc>
        <w:tc>
          <w:tcPr>
            <w:tcW w:w="567" w:type="dxa"/>
            <w:tcBorders>
              <w:left w:val="single" w:sz="4" w:space="0" w:color="auto"/>
              <w:right w:val="single" w:sz="4" w:space="0" w:color="auto"/>
            </w:tcBorders>
          </w:tcPr>
          <w:p w14:paraId="2814D05F" w14:textId="77777777" w:rsidR="00990C05" w:rsidRPr="00B70F61" w:rsidRDefault="00990C05" w:rsidP="00071EAD">
            <w:pPr>
              <w:pStyle w:val="TAL"/>
              <w:jc w:val="center"/>
            </w:pPr>
            <w:r>
              <w:t>7</w:t>
            </w:r>
          </w:p>
        </w:tc>
        <w:tc>
          <w:tcPr>
            <w:tcW w:w="850" w:type="dxa"/>
            <w:tcBorders>
              <w:left w:val="single" w:sz="4" w:space="0" w:color="auto"/>
              <w:right w:val="single" w:sz="4" w:space="0" w:color="auto"/>
            </w:tcBorders>
          </w:tcPr>
          <w:p w14:paraId="418AA29B"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7E8CE2D4"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7DE6ED00" w14:textId="77777777" w:rsidR="00990C05" w:rsidRPr="00B70F61" w:rsidRDefault="00990C05" w:rsidP="00071EAD">
            <w:pPr>
              <w:pStyle w:val="TAL"/>
              <w:jc w:val="center"/>
            </w:pPr>
            <w:r>
              <w:t>0</w:t>
            </w:r>
          </w:p>
        </w:tc>
      </w:tr>
      <w:tr w:rsidR="00990C05" w:rsidRPr="00B70F61" w14:paraId="5EE028CE" w14:textId="77777777" w:rsidTr="00071EAD">
        <w:tblPrEx>
          <w:tblLook w:val="0000" w:firstRow="0" w:lastRow="0" w:firstColumn="0" w:lastColumn="0" w:noHBand="0" w:noVBand="0"/>
        </w:tblPrEx>
        <w:trPr>
          <w:trHeight w:val="204"/>
        </w:trPr>
        <w:tc>
          <w:tcPr>
            <w:tcW w:w="1019" w:type="dxa"/>
            <w:tcBorders>
              <w:top w:val="nil"/>
              <w:left w:val="single" w:sz="4" w:space="0" w:color="auto"/>
              <w:bottom w:val="single" w:sz="4" w:space="0" w:color="auto"/>
              <w:right w:val="single" w:sz="4" w:space="0" w:color="auto"/>
            </w:tcBorders>
          </w:tcPr>
          <w:p w14:paraId="084D23AD"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125E46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45CD9968"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7B82FA34"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6AC58B68"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378211FD"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13F8DE78"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4D7B66FA"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122A664E"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7FA37DDF"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3E20D56A"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0CA811A9"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26BA452E"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52FCC5CF"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463D76B5"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EFFD5CC"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77B9B6FE"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AAE1DD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74BBACC6" w14:textId="77777777" w:rsidR="00990C05" w:rsidRPr="00B70F61" w:rsidRDefault="00990C05" w:rsidP="00071EAD">
            <w:pPr>
              <w:pStyle w:val="TAL"/>
              <w:jc w:val="center"/>
            </w:pPr>
          </w:p>
        </w:tc>
      </w:tr>
      <w:tr w:rsidR="00990C05" w:rsidRPr="00B70F61" w14:paraId="450E6EA4" w14:textId="77777777" w:rsidTr="00071EAD">
        <w:tc>
          <w:tcPr>
            <w:tcW w:w="15701" w:type="dxa"/>
            <w:gridSpan w:val="19"/>
            <w:tcBorders>
              <w:top w:val="single" w:sz="4" w:space="0" w:color="auto"/>
              <w:left w:val="single" w:sz="4" w:space="0" w:color="auto"/>
              <w:bottom w:val="single" w:sz="4" w:space="0" w:color="auto"/>
              <w:right w:val="single" w:sz="4" w:space="0" w:color="auto"/>
            </w:tcBorders>
          </w:tcPr>
          <w:p w14:paraId="588A50DC" w14:textId="77777777" w:rsidR="00990C05" w:rsidRPr="00B70F61" w:rsidRDefault="00990C05" w:rsidP="00071EAD">
            <w:pPr>
              <w:pStyle w:val="TAN"/>
            </w:pPr>
            <w:r w:rsidRPr="00B70F61">
              <w:t>Note 1:</w:t>
            </w:r>
            <w:r w:rsidRPr="00B70F61">
              <w:tab/>
              <w:t>Corresponds to nominal channel spacing in accordance with TS 38.101-2 [8], clause 5.4A.1 for the channel bandwidths of the two respective NR component carriers.</w:t>
            </w:r>
          </w:p>
          <w:p w14:paraId="4D4CE296"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199D6617"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466252C7"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55B754F4" w14:textId="77777777" w:rsidR="00990C05" w:rsidRPr="00B70F61" w:rsidRDefault="00990C05" w:rsidP="00990C05"/>
    <w:p w14:paraId="75430A80" w14:textId="77777777" w:rsidR="00990C05" w:rsidRPr="00451A59" w:rsidRDefault="00990C05" w:rsidP="00990C05">
      <w:pPr>
        <w:pStyle w:val="Heading7"/>
      </w:pPr>
      <w:r w:rsidRPr="00451A59">
        <w:t>7.2.3.4.</w:t>
      </w:r>
      <w:r>
        <w:t>2</w:t>
      </w:r>
      <w:r w:rsidRPr="00451A59">
        <w:t>.</w:t>
      </w:r>
      <w:r>
        <w:t>7</w:t>
      </w:r>
      <w:r w:rsidRPr="00451A59">
        <w:tab/>
        <w:t>CA_n25</w:t>
      </w:r>
      <w:r>
        <w:t>8H</w:t>
      </w:r>
    </w:p>
    <w:p w14:paraId="27F6C5FD" w14:textId="77777777" w:rsidR="00990C05" w:rsidRPr="00B70F61" w:rsidRDefault="00990C05" w:rsidP="00990C05">
      <w:pPr>
        <w:pStyle w:val="EditorsNote"/>
      </w:pPr>
      <w:r w:rsidRPr="00B70F61">
        <w:t>Editor’s note:</w:t>
      </w:r>
      <w:r w:rsidRPr="00B70F61">
        <w:tab/>
        <w:t>CA_n25</w:t>
      </w:r>
      <w:r>
        <w:t>8H</w:t>
      </w:r>
      <w:r w:rsidRPr="00B70F61">
        <w:t xml:space="preserve"> Test frequencies are FFS.</w:t>
      </w:r>
    </w:p>
    <w:p w14:paraId="41164D8E" w14:textId="77777777" w:rsidR="00990C05" w:rsidRPr="00451A59" w:rsidRDefault="00990C05" w:rsidP="00990C05">
      <w:pPr>
        <w:pStyle w:val="Heading7"/>
      </w:pPr>
      <w:r w:rsidRPr="00451A59">
        <w:t>7.2.3.4.</w:t>
      </w:r>
      <w:r>
        <w:t>2</w:t>
      </w:r>
      <w:r w:rsidRPr="00451A59">
        <w:t>.</w:t>
      </w:r>
      <w:r>
        <w:t>8</w:t>
      </w:r>
      <w:r w:rsidRPr="00451A59">
        <w:tab/>
        <w:t>CA_n25</w:t>
      </w:r>
      <w:r>
        <w:t>8I</w:t>
      </w:r>
    </w:p>
    <w:p w14:paraId="0FAA27D7"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0DC72220" w14:textId="77777777" w:rsidR="00990C05" w:rsidRPr="00451A59" w:rsidRDefault="00990C05" w:rsidP="00990C05">
      <w:pPr>
        <w:pStyle w:val="Heading7"/>
      </w:pPr>
      <w:r w:rsidRPr="00451A59">
        <w:t>7.2.3.4.</w:t>
      </w:r>
      <w:r>
        <w:t>2</w:t>
      </w:r>
      <w:r w:rsidRPr="00451A59">
        <w:t>.</w:t>
      </w:r>
      <w:r>
        <w:t>9</w:t>
      </w:r>
      <w:r w:rsidRPr="00451A59">
        <w:tab/>
        <w:t>CA_n25</w:t>
      </w:r>
      <w:r>
        <w:t>8J</w:t>
      </w:r>
    </w:p>
    <w:p w14:paraId="2B74CFE3" w14:textId="77777777" w:rsidR="00990C05" w:rsidRPr="00B70F61" w:rsidRDefault="00990C05" w:rsidP="00990C05">
      <w:pPr>
        <w:pStyle w:val="EditorsNote"/>
      </w:pPr>
      <w:r w:rsidRPr="00B70F61">
        <w:t>Editor’s note:</w:t>
      </w:r>
      <w:r w:rsidRPr="00B70F61">
        <w:tab/>
        <w:t>CA_n25</w:t>
      </w:r>
      <w:r>
        <w:t>8J</w:t>
      </w:r>
      <w:r w:rsidRPr="00B70F61">
        <w:t xml:space="preserve"> Test frequencies are FFS.</w:t>
      </w:r>
    </w:p>
    <w:p w14:paraId="3B57FC06" w14:textId="77777777" w:rsidR="00990C05" w:rsidRPr="00451A59" w:rsidRDefault="00990C05" w:rsidP="00990C05">
      <w:pPr>
        <w:pStyle w:val="Heading7"/>
      </w:pPr>
      <w:r w:rsidRPr="00451A59">
        <w:t>7.2.3.4.</w:t>
      </w:r>
      <w:r>
        <w:t>2</w:t>
      </w:r>
      <w:r w:rsidRPr="00451A59">
        <w:t>.</w:t>
      </w:r>
      <w:r>
        <w:t>10</w:t>
      </w:r>
      <w:r w:rsidRPr="00451A59">
        <w:tab/>
        <w:t>CA_n25</w:t>
      </w:r>
      <w:r>
        <w:t>8K</w:t>
      </w:r>
    </w:p>
    <w:p w14:paraId="396C53BD" w14:textId="77777777" w:rsidR="00990C05" w:rsidRPr="00B70F61" w:rsidRDefault="00990C05" w:rsidP="00990C05">
      <w:pPr>
        <w:pStyle w:val="EditorsNote"/>
      </w:pPr>
      <w:r w:rsidRPr="00B70F61">
        <w:t>Editor’s note:</w:t>
      </w:r>
      <w:r w:rsidRPr="00B70F61">
        <w:tab/>
        <w:t>CA_n25</w:t>
      </w:r>
      <w:r>
        <w:t>8K</w:t>
      </w:r>
      <w:r w:rsidRPr="00B70F61">
        <w:t xml:space="preserve"> Test frequencies are FFS.</w:t>
      </w:r>
    </w:p>
    <w:p w14:paraId="0BD5402C" w14:textId="77777777" w:rsidR="00990C05" w:rsidRPr="00451A59" w:rsidRDefault="00990C05" w:rsidP="00990C05">
      <w:pPr>
        <w:pStyle w:val="Heading7"/>
      </w:pPr>
      <w:r w:rsidRPr="00451A59">
        <w:t>7.2.3.4.</w:t>
      </w:r>
      <w:r>
        <w:t>2</w:t>
      </w:r>
      <w:r w:rsidRPr="00451A59">
        <w:t>.</w:t>
      </w:r>
      <w:r>
        <w:t>11</w:t>
      </w:r>
      <w:r w:rsidRPr="00451A59">
        <w:tab/>
        <w:t>CA_n25</w:t>
      </w:r>
      <w:r>
        <w:t>8L</w:t>
      </w:r>
    </w:p>
    <w:p w14:paraId="0F0B888B" w14:textId="77777777" w:rsidR="00990C05" w:rsidRPr="00B70F61" w:rsidRDefault="00990C05" w:rsidP="00990C05">
      <w:pPr>
        <w:pStyle w:val="EditorsNote"/>
      </w:pPr>
      <w:r w:rsidRPr="00B70F61">
        <w:t>Editor’s note:</w:t>
      </w:r>
      <w:r w:rsidRPr="00B70F61">
        <w:tab/>
        <w:t>CA_n25</w:t>
      </w:r>
      <w:r>
        <w:t>8L</w:t>
      </w:r>
      <w:r w:rsidRPr="00B70F61">
        <w:t xml:space="preserve"> Test frequencies are FFS.</w:t>
      </w:r>
    </w:p>
    <w:p w14:paraId="4881E495" w14:textId="77777777" w:rsidR="00990C05" w:rsidRPr="00451A59" w:rsidRDefault="00990C05" w:rsidP="00990C05">
      <w:pPr>
        <w:pStyle w:val="Heading7"/>
      </w:pPr>
      <w:r w:rsidRPr="00451A59">
        <w:t>7.2.3.4.</w:t>
      </w:r>
      <w:r>
        <w:t>2</w:t>
      </w:r>
      <w:r w:rsidRPr="00451A59">
        <w:t>.</w:t>
      </w:r>
      <w:r>
        <w:t>12</w:t>
      </w:r>
      <w:r w:rsidRPr="00451A59">
        <w:tab/>
        <w:t>CA_n25</w:t>
      </w:r>
      <w:r>
        <w:t>8M</w:t>
      </w:r>
    </w:p>
    <w:p w14:paraId="3A2B08C9" w14:textId="77777777" w:rsidR="00990C05" w:rsidRPr="00B70F61" w:rsidRDefault="00990C05" w:rsidP="00990C05">
      <w:pPr>
        <w:pStyle w:val="EditorsNote"/>
      </w:pPr>
      <w:r w:rsidRPr="00B70F61">
        <w:t>Editor’s note:</w:t>
      </w:r>
      <w:r w:rsidRPr="00B70F61">
        <w:tab/>
        <w:t>CA_n25</w:t>
      </w:r>
      <w:r>
        <w:t>8M</w:t>
      </w:r>
      <w:r w:rsidRPr="00B70F61">
        <w:t xml:space="preserve"> Test frequencies are FFS.</w:t>
      </w:r>
    </w:p>
    <w:p w14:paraId="1FFCED00" w14:textId="77777777" w:rsidR="00990C05" w:rsidRDefault="00990C05" w:rsidP="00990C05">
      <w:pPr>
        <w:pStyle w:val="Heading5"/>
      </w:pPr>
      <w:r w:rsidRPr="00451A59">
        <w:t>7.2.3.4.</w:t>
      </w:r>
      <w:r>
        <w:t>3</w:t>
      </w:r>
      <w:r w:rsidRPr="00451A59">
        <w:tab/>
      </w:r>
      <w:r w:rsidRPr="00B70F61">
        <w:t>NR Intra-band contiguous CA configurations for CA_n25</w:t>
      </w:r>
      <w:r>
        <w:t>9</w:t>
      </w:r>
    </w:p>
    <w:p w14:paraId="451CD4A5" w14:textId="77777777" w:rsidR="00990C05" w:rsidRPr="005E0132" w:rsidRDefault="00990C05" w:rsidP="00FA4D10">
      <w:r>
        <w:t>FFS</w:t>
      </w:r>
    </w:p>
    <w:p w14:paraId="7E1687E4" w14:textId="77777777" w:rsidR="00990C05" w:rsidRPr="00451A59" w:rsidRDefault="00990C05" w:rsidP="00990C05">
      <w:pPr>
        <w:pStyle w:val="Heading5"/>
      </w:pPr>
      <w:r w:rsidRPr="00451A59">
        <w:lastRenderedPageBreak/>
        <w:t>7.2.3.4.</w:t>
      </w:r>
      <w:r>
        <w:t>4</w:t>
      </w:r>
      <w:r w:rsidRPr="00451A59">
        <w:tab/>
      </w:r>
      <w:r w:rsidRPr="00B70F61">
        <w:t>NR Intra-band contiguous CA configurations for CA_n2</w:t>
      </w:r>
      <w:r>
        <w:t>60</w:t>
      </w:r>
    </w:p>
    <w:p w14:paraId="18170D9C" w14:textId="77777777" w:rsidR="00CA0E2E" w:rsidRDefault="00990C05" w:rsidP="00CA0E2E">
      <w:r>
        <w:t>FFS</w:t>
      </w:r>
    </w:p>
    <w:p w14:paraId="5788B03C" w14:textId="43A1250C" w:rsidR="00990C05" w:rsidRPr="00451A59" w:rsidRDefault="00990C05" w:rsidP="00990C05">
      <w:pPr>
        <w:pStyle w:val="Heading5"/>
      </w:pPr>
      <w:r w:rsidRPr="00451A59">
        <w:t>7.2.3.4.</w:t>
      </w:r>
      <w:r>
        <w:t>5</w:t>
      </w:r>
      <w:r w:rsidRPr="00451A59">
        <w:tab/>
      </w:r>
      <w:r w:rsidRPr="00B70F61">
        <w:t>NR Intra-band contiguous CA configurations for CA_n</w:t>
      </w:r>
      <w:r>
        <w:t>261</w:t>
      </w:r>
    </w:p>
    <w:p w14:paraId="31DDC743" w14:textId="77777777" w:rsidR="00990C05" w:rsidRPr="00451A59" w:rsidRDefault="00990C05" w:rsidP="00990C05">
      <w:pPr>
        <w:pStyle w:val="Heading7"/>
      </w:pPr>
      <w:r w:rsidRPr="00451A59">
        <w:t>7.2.3.4.</w:t>
      </w:r>
      <w:r>
        <w:t>5</w:t>
      </w:r>
      <w:r w:rsidRPr="00451A59">
        <w:t>.</w:t>
      </w:r>
      <w:r>
        <w:t>1</w:t>
      </w:r>
      <w:r w:rsidRPr="00451A59">
        <w:tab/>
        <w:t>CA_n</w:t>
      </w:r>
      <w:r>
        <w:t>261</w:t>
      </w:r>
      <w:r w:rsidRPr="00451A59">
        <w:t>B</w:t>
      </w:r>
    </w:p>
    <w:p w14:paraId="24322A89" w14:textId="77777777" w:rsidR="00990C05" w:rsidRPr="00B70F61" w:rsidRDefault="00990C05" w:rsidP="00990C05">
      <w:pPr>
        <w:pStyle w:val="EditorsNote"/>
      </w:pPr>
      <w:r w:rsidRPr="00B70F61">
        <w:t>Editor’s note:</w:t>
      </w:r>
      <w:r w:rsidRPr="00B70F61">
        <w:tab/>
        <w:t>CA_n</w:t>
      </w:r>
      <w:r>
        <w:t>261B</w:t>
      </w:r>
      <w:r w:rsidRPr="00B70F61">
        <w:t xml:space="preserve"> Test frequencies are FFS.</w:t>
      </w:r>
    </w:p>
    <w:p w14:paraId="33969167" w14:textId="77777777" w:rsidR="00990C05" w:rsidRPr="00451A59" w:rsidRDefault="00990C05" w:rsidP="00990C05">
      <w:pPr>
        <w:pStyle w:val="Heading7"/>
      </w:pPr>
      <w:r w:rsidRPr="00451A59">
        <w:t>7.2.3.4.</w:t>
      </w:r>
      <w:r>
        <w:t>5</w:t>
      </w:r>
      <w:r w:rsidRPr="00451A59">
        <w:t>.</w:t>
      </w:r>
      <w:r>
        <w:t>2</w:t>
      </w:r>
      <w:r w:rsidRPr="00451A59">
        <w:tab/>
        <w:t>CA_n</w:t>
      </w:r>
      <w:r>
        <w:t>261C</w:t>
      </w:r>
    </w:p>
    <w:p w14:paraId="3254E8C5" w14:textId="77777777" w:rsidR="00990C05" w:rsidRPr="00B70F61" w:rsidRDefault="00990C05" w:rsidP="00990C05">
      <w:pPr>
        <w:pStyle w:val="EditorsNote"/>
      </w:pPr>
      <w:r w:rsidRPr="00B70F61">
        <w:t>Editor’s note:</w:t>
      </w:r>
      <w:r w:rsidRPr="00B70F61">
        <w:tab/>
        <w:t>CA_n</w:t>
      </w:r>
      <w:r>
        <w:t>261</w:t>
      </w:r>
      <w:r w:rsidRPr="00B70F61">
        <w:t>C Test frequencies are FFS.</w:t>
      </w:r>
    </w:p>
    <w:p w14:paraId="7E72AAEC" w14:textId="77777777" w:rsidR="00990C05" w:rsidRPr="00451A59" w:rsidRDefault="00990C05" w:rsidP="00990C05">
      <w:pPr>
        <w:pStyle w:val="Heading7"/>
      </w:pPr>
      <w:r w:rsidRPr="00451A59">
        <w:t>7.2.3.4.</w:t>
      </w:r>
      <w:r>
        <w:t>5</w:t>
      </w:r>
      <w:r w:rsidRPr="00451A59">
        <w:t>.</w:t>
      </w:r>
      <w:r>
        <w:t>3</w:t>
      </w:r>
      <w:r w:rsidRPr="00451A59">
        <w:tab/>
        <w:t>CA_n2</w:t>
      </w:r>
      <w:r>
        <w:t>61D</w:t>
      </w:r>
    </w:p>
    <w:p w14:paraId="10142C61" w14:textId="77777777" w:rsidR="00990C05" w:rsidRPr="00B70F61" w:rsidRDefault="00990C05" w:rsidP="00990C05">
      <w:pPr>
        <w:pStyle w:val="EditorsNote"/>
      </w:pPr>
      <w:r w:rsidRPr="00B70F61">
        <w:t>Editor’s note:</w:t>
      </w:r>
      <w:r w:rsidRPr="00B70F61">
        <w:tab/>
        <w:t>CA_n2</w:t>
      </w:r>
      <w:r>
        <w:t>61D</w:t>
      </w:r>
      <w:r w:rsidRPr="00B70F61">
        <w:t xml:space="preserve"> Test frequencies are FFS.</w:t>
      </w:r>
    </w:p>
    <w:p w14:paraId="70F73677" w14:textId="77777777" w:rsidR="00990C05" w:rsidRPr="00451A59" w:rsidRDefault="00990C05" w:rsidP="00990C05">
      <w:pPr>
        <w:pStyle w:val="Heading7"/>
      </w:pPr>
      <w:r w:rsidRPr="00451A59">
        <w:t>7.2.3.4.</w:t>
      </w:r>
      <w:r>
        <w:t>5</w:t>
      </w:r>
      <w:r w:rsidRPr="00451A59">
        <w:t>.</w:t>
      </w:r>
      <w:r>
        <w:t>4</w:t>
      </w:r>
      <w:r w:rsidRPr="00451A59">
        <w:tab/>
        <w:t>CA_n2</w:t>
      </w:r>
      <w:r>
        <w:t>61E</w:t>
      </w:r>
    </w:p>
    <w:p w14:paraId="56F15A08" w14:textId="77777777" w:rsidR="00990C05" w:rsidRPr="00B70F61" w:rsidRDefault="00990C05" w:rsidP="00990C05">
      <w:pPr>
        <w:pStyle w:val="EditorsNote"/>
      </w:pPr>
      <w:r w:rsidRPr="00B70F61">
        <w:t>Editor’s note:</w:t>
      </w:r>
      <w:r w:rsidRPr="00B70F61">
        <w:tab/>
        <w:t>CA_n2</w:t>
      </w:r>
      <w:r>
        <w:t>61E</w:t>
      </w:r>
      <w:r w:rsidRPr="00B70F61">
        <w:t xml:space="preserve"> Test frequencies are FFS.</w:t>
      </w:r>
    </w:p>
    <w:p w14:paraId="0417C6D7" w14:textId="77777777" w:rsidR="00990C05" w:rsidRPr="00451A59" w:rsidRDefault="00990C05" w:rsidP="00990C05">
      <w:pPr>
        <w:pStyle w:val="Heading7"/>
      </w:pPr>
      <w:r w:rsidRPr="00451A59">
        <w:t>7.2.3.4.</w:t>
      </w:r>
      <w:r>
        <w:t>5</w:t>
      </w:r>
      <w:r w:rsidRPr="00451A59">
        <w:t>.</w:t>
      </w:r>
      <w:r>
        <w:t>5</w:t>
      </w:r>
      <w:r w:rsidRPr="00451A59">
        <w:tab/>
        <w:t>CA_n2</w:t>
      </w:r>
      <w:r>
        <w:t>61F</w:t>
      </w:r>
    </w:p>
    <w:p w14:paraId="1F33E918" w14:textId="77777777" w:rsidR="00990C05" w:rsidRPr="00B70F61" w:rsidRDefault="00990C05" w:rsidP="00990C05">
      <w:pPr>
        <w:pStyle w:val="EditorsNote"/>
      </w:pPr>
      <w:r w:rsidRPr="00B70F61">
        <w:t>Editor’s note:</w:t>
      </w:r>
      <w:r w:rsidRPr="00B70F61">
        <w:tab/>
        <w:t>CA_n2</w:t>
      </w:r>
      <w:r>
        <w:t>61F</w:t>
      </w:r>
      <w:r w:rsidRPr="00B70F61">
        <w:t xml:space="preserve"> Test frequencies are FFS.</w:t>
      </w:r>
    </w:p>
    <w:p w14:paraId="25820008" w14:textId="77777777" w:rsidR="00990C05" w:rsidRPr="00451A59" w:rsidRDefault="00990C05" w:rsidP="00990C05">
      <w:pPr>
        <w:pStyle w:val="Heading7"/>
      </w:pPr>
      <w:r w:rsidRPr="00451A59">
        <w:t>7.2.3.4.</w:t>
      </w:r>
      <w:r>
        <w:t>5</w:t>
      </w:r>
      <w:r w:rsidRPr="00451A59">
        <w:t>.</w:t>
      </w:r>
      <w:r>
        <w:t>6</w:t>
      </w:r>
      <w:r w:rsidRPr="00451A59">
        <w:tab/>
        <w:t>CA_n2</w:t>
      </w:r>
      <w:r>
        <w:t>61</w:t>
      </w:r>
      <w:r w:rsidRPr="00451A59">
        <w:t>G</w:t>
      </w:r>
    </w:p>
    <w:p w14:paraId="0748033C" w14:textId="77777777" w:rsidR="00990C05" w:rsidRDefault="00990C05" w:rsidP="00990C05">
      <w:pPr>
        <w:pStyle w:val="TH"/>
      </w:pPr>
      <w:r w:rsidRPr="00B70F61">
        <w:t xml:space="preserve">Table </w:t>
      </w:r>
      <w:r>
        <w:t>7.2.3.4.5.6</w:t>
      </w:r>
      <w:r w:rsidRPr="00B70F61">
        <w:t>-</w:t>
      </w:r>
      <w:r>
        <w:t>1</w:t>
      </w:r>
      <w:r w:rsidRPr="00B70F61">
        <w:t>: NR Intra-Band contiguous CA configuration CA_n2</w:t>
      </w:r>
      <w:r>
        <w:t>61</w:t>
      </w:r>
      <w:r w:rsidRPr="00B70F61">
        <w:t>G, SCS=60 kHz, ΔF</w:t>
      </w:r>
      <w:r w:rsidRPr="00B70F61">
        <w:rPr>
          <w:vertAlign w:val="subscript"/>
        </w:rPr>
        <w:t>Raster</w:t>
      </w:r>
      <w:r w:rsidRPr="00B70F61">
        <w:t xml:space="preserve"> 60 kHz, nominal channel spacing</w:t>
      </w:r>
    </w:p>
    <w:p w14:paraId="70B0BD7B" w14:textId="77777777" w:rsidR="00990C05" w:rsidRDefault="00990C05" w:rsidP="00990C05">
      <w:pPr>
        <w:pStyle w:val="TH"/>
      </w:pPr>
      <w:r>
        <w:t>FFS</w:t>
      </w:r>
    </w:p>
    <w:p w14:paraId="476209B9" w14:textId="77777777" w:rsidR="00990C05" w:rsidRPr="00B70F61" w:rsidRDefault="00990C05" w:rsidP="00990C05">
      <w:pPr>
        <w:pStyle w:val="TH"/>
      </w:pPr>
      <w:r w:rsidRPr="00B70F61">
        <w:t xml:space="preserve">Table </w:t>
      </w:r>
      <w:r>
        <w:t>7.2.3.4.5.6</w:t>
      </w:r>
      <w:r w:rsidRPr="00B70F61">
        <w:t>-</w:t>
      </w:r>
      <w:r>
        <w:t>2</w:t>
      </w:r>
      <w:r w:rsidRPr="00B70F61">
        <w:t>: NR Intra-Band contiguous CA configuration CA_n261G (PCC=CC1 and SCC=CC2), SCS=120 kHz, nominal channel spacing</w:t>
      </w:r>
    </w:p>
    <w:tbl>
      <w:tblPr>
        <w:tblW w:w="1573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713"/>
        <w:gridCol w:w="709"/>
        <w:gridCol w:w="817"/>
        <w:gridCol w:w="992"/>
        <w:gridCol w:w="709"/>
        <w:gridCol w:w="1010"/>
        <w:gridCol w:w="992"/>
        <w:gridCol w:w="992"/>
        <w:gridCol w:w="992"/>
        <w:gridCol w:w="815"/>
        <w:gridCol w:w="7"/>
        <w:gridCol w:w="646"/>
        <w:gridCol w:w="765"/>
        <w:gridCol w:w="7"/>
        <w:gridCol w:w="985"/>
        <w:gridCol w:w="7"/>
        <w:gridCol w:w="578"/>
        <w:gridCol w:w="851"/>
        <w:gridCol w:w="708"/>
        <w:gridCol w:w="738"/>
      </w:tblGrid>
      <w:tr w:rsidR="00990C05" w:rsidRPr="00B70F61" w14:paraId="2DD82B88" w14:textId="77777777" w:rsidTr="00071EAD">
        <w:tc>
          <w:tcPr>
            <w:tcW w:w="993" w:type="dxa"/>
            <w:tcBorders>
              <w:top w:val="single" w:sz="4" w:space="0" w:color="auto"/>
              <w:left w:val="single" w:sz="4" w:space="0" w:color="auto"/>
              <w:bottom w:val="single" w:sz="4" w:space="0" w:color="auto"/>
              <w:right w:val="single" w:sz="4" w:space="0" w:color="auto"/>
            </w:tcBorders>
          </w:tcPr>
          <w:p w14:paraId="171BE9BB" w14:textId="77777777" w:rsidR="00990C05" w:rsidRPr="00B70F61" w:rsidRDefault="00990C05" w:rsidP="00071EAD">
            <w:pPr>
              <w:pStyle w:val="TAH"/>
              <w:rPr>
                <w:rFonts w:eastAsia="SimSun"/>
              </w:rPr>
            </w:pPr>
            <w:r w:rsidRPr="00B70F61">
              <w:rPr>
                <w:rFonts w:eastAsia="SimSun"/>
              </w:rPr>
              <w:t>CBW combination</w:t>
            </w:r>
          </w:p>
        </w:tc>
        <w:tc>
          <w:tcPr>
            <w:tcW w:w="709" w:type="dxa"/>
            <w:tcBorders>
              <w:top w:val="single" w:sz="4" w:space="0" w:color="auto"/>
              <w:left w:val="single" w:sz="4" w:space="0" w:color="auto"/>
              <w:bottom w:val="single" w:sz="4" w:space="0" w:color="auto"/>
              <w:right w:val="single" w:sz="4" w:space="0" w:color="auto"/>
            </w:tcBorders>
          </w:tcPr>
          <w:p w14:paraId="24E27783" w14:textId="77777777" w:rsidR="00990C05" w:rsidRPr="00B70F61" w:rsidRDefault="00990C05" w:rsidP="00071EAD">
            <w:pPr>
              <w:pStyle w:val="TAH"/>
              <w:rPr>
                <w:rFonts w:eastAsia="SimSun"/>
              </w:rPr>
            </w:pPr>
            <w:r w:rsidRPr="00B70F61">
              <w:rPr>
                <w:rFonts w:eastAsia="SimSun"/>
              </w:rPr>
              <w:t>CC</w:t>
            </w:r>
          </w:p>
        </w:tc>
        <w:tc>
          <w:tcPr>
            <w:tcW w:w="713" w:type="dxa"/>
            <w:tcBorders>
              <w:top w:val="single" w:sz="4" w:space="0" w:color="auto"/>
              <w:left w:val="single" w:sz="4" w:space="0" w:color="auto"/>
              <w:bottom w:val="single" w:sz="4" w:space="0" w:color="auto"/>
              <w:right w:val="single" w:sz="4" w:space="0" w:color="auto"/>
            </w:tcBorders>
          </w:tcPr>
          <w:p w14:paraId="1F0FA87F" w14:textId="77777777" w:rsidR="00990C05" w:rsidRPr="00B70F61" w:rsidRDefault="00990C05" w:rsidP="00071EAD">
            <w:pPr>
              <w:pStyle w:val="TAH"/>
              <w:rPr>
                <w:rFonts w:eastAsia="SimSun"/>
              </w:rPr>
            </w:pPr>
            <w:r w:rsidRPr="00B70F61">
              <w:rPr>
                <w:rFonts w:eastAsia="SimSun"/>
              </w:rPr>
              <w:t>CBW</w:t>
            </w:r>
          </w:p>
          <w:p w14:paraId="36BFC3B0"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5C30F93" w14:textId="77777777" w:rsidR="00990C05" w:rsidRPr="00B70F61" w:rsidRDefault="00990C05" w:rsidP="00071EAD">
            <w:pPr>
              <w:pStyle w:val="TAH"/>
              <w:rPr>
                <w:rFonts w:eastAsia="SimSun"/>
              </w:rPr>
            </w:pPr>
            <w:r w:rsidRPr="00B70F61">
              <w:rPr>
                <w:rFonts w:eastAsia="SimSun"/>
              </w:rPr>
              <w:t>SCS</w:t>
            </w:r>
          </w:p>
          <w:p w14:paraId="57397608" w14:textId="77777777" w:rsidR="00990C05" w:rsidRPr="00B70F61" w:rsidRDefault="00990C05" w:rsidP="00071EAD">
            <w:pPr>
              <w:pStyle w:val="TAH"/>
              <w:rPr>
                <w:rFonts w:eastAsia="SimSun"/>
              </w:rPr>
            </w:pPr>
            <w:r w:rsidRPr="00B70F61">
              <w:rPr>
                <w:rFonts w:eastAsia="SimSun"/>
              </w:rPr>
              <w:t>[kHz]</w:t>
            </w:r>
          </w:p>
        </w:tc>
        <w:tc>
          <w:tcPr>
            <w:tcW w:w="817" w:type="dxa"/>
            <w:tcBorders>
              <w:top w:val="single" w:sz="4" w:space="0" w:color="auto"/>
              <w:left w:val="single" w:sz="4" w:space="0" w:color="auto"/>
              <w:bottom w:val="single" w:sz="4" w:space="0" w:color="auto"/>
              <w:right w:val="single" w:sz="4" w:space="0" w:color="auto"/>
            </w:tcBorders>
          </w:tcPr>
          <w:p w14:paraId="52720605" w14:textId="77777777" w:rsidR="00990C05" w:rsidRPr="00B70F61" w:rsidRDefault="00990C05" w:rsidP="00071EAD">
            <w:pPr>
              <w:pStyle w:val="TAH"/>
              <w:rPr>
                <w:rFonts w:eastAsia="SimSun"/>
                <w:i/>
              </w:rPr>
            </w:pPr>
            <w:r w:rsidRPr="00B70F61">
              <w:rPr>
                <w:rFonts w:eastAsia="SimSun"/>
                <w:i/>
              </w:rPr>
              <w:t>carrierBandwidth</w:t>
            </w:r>
          </w:p>
          <w:p w14:paraId="7B5DC3FB"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5734700A" w14:textId="77777777" w:rsidR="00990C05" w:rsidRPr="00B70F61" w:rsidRDefault="00990C05" w:rsidP="00071EAD">
            <w:pPr>
              <w:pStyle w:val="TAH"/>
              <w:rPr>
                <w:rFonts w:eastAsia="SimSun"/>
              </w:rPr>
            </w:pPr>
            <w:r w:rsidRPr="00B70F61">
              <w:rPr>
                <w:rFonts w:eastAsia="SimSun"/>
              </w:rPr>
              <w:t>Range</w:t>
            </w:r>
          </w:p>
        </w:tc>
        <w:tc>
          <w:tcPr>
            <w:tcW w:w="1010" w:type="dxa"/>
            <w:tcBorders>
              <w:top w:val="single" w:sz="4" w:space="0" w:color="auto"/>
              <w:left w:val="single" w:sz="4" w:space="0" w:color="auto"/>
              <w:bottom w:val="single" w:sz="4" w:space="0" w:color="auto"/>
              <w:right w:val="single" w:sz="4" w:space="0" w:color="auto"/>
            </w:tcBorders>
          </w:tcPr>
          <w:p w14:paraId="11BB1337" w14:textId="77777777" w:rsidR="00990C05" w:rsidRPr="00B70F61" w:rsidRDefault="00990C05" w:rsidP="00071EAD">
            <w:pPr>
              <w:pStyle w:val="TAH"/>
              <w:rPr>
                <w:rFonts w:eastAsia="SimSun"/>
              </w:rPr>
            </w:pPr>
            <w:r w:rsidRPr="00B70F61">
              <w:rPr>
                <w:rFonts w:eastAsia="SimSun"/>
              </w:rPr>
              <w:t>Carrier centre</w:t>
            </w:r>
          </w:p>
          <w:p w14:paraId="50DCE7D1" w14:textId="77777777" w:rsidR="00990C05" w:rsidRPr="00B70F61" w:rsidRDefault="00990C05" w:rsidP="00071EAD">
            <w:pPr>
              <w:pStyle w:val="TAH"/>
              <w:rPr>
                <w:rFonts w:eastAsia="SimSun"/>
              </w:rPr>
            </w:pPr>
            <w:r w:rsidRPr="00B70F61">
              <w:rPr>
                <w:rFonts w:eastAsia="SimSun"/>
              </w:rPr>
              <w:t>[MHz]</w:t>
            </w:r>
          </w:p>
          <w:p w14:paraId="45B617AA" w14:textId="77777777" w:rsidR="00990C05" w:rsidRPr="00B70F61" w:rsidRDefault="00990C05" w:rsidP="00071EAD">
            <w:pPr>
              <w:pStyle w:val="TAH"/>
              <w:rPr>
                <w:rFonts w:eastAsia="SimSun"/>
              </w:rPr>
            </w:pPr>
            <w:r w:rsidRPr="00B70F61">
              <w:rPr>
                <w:rFonts w:eastAsia="SimSun"/>
              </w:rPr>
              <w:t>Note 2</w:t>
            </w:r>
          </w:p>
        </w:tc>
        <w:tc>
          <w:tcPr>
            <w:tcW w:w="992" w:type="dxa"/>
            <w:tcBorders>
              <w:top w:val="single" w:sz="4" w:space="0" w:color="auto"/>
              <w:left w:val="single" w:sz="4" w:space="0" w:color="auto"/>
              <w:bottom w:val="single" w:sz="4" w:space="0" w:color="auto"/>
              <w:right w:val="single" w:sz="4" w:space="0" w:color="auto"/>
            </w:tcBorders>
          </w:tcPr>
          <w:p w14:paraId="75B6AD52" w14:textId="77777777" w:rsidR="00990C05" w:rsidRPr="00B70F61" w:rsidRDefault="00990C05" w:rsidP="00071EAD">
            <w:pPr>
              <w:pStyle w:val="TAH"/>
              <w:rPr>
                <w:rFonts w:eastAsia="SimSun"/>
              </w:rPr>
            </w:pPr>
            <w:r w:rsidRPr="00B70F61">
              <w:rPr>
                <w:rFonts w:eastAsia="SimSun"/>
              </w:rPr>
              <w:t>Carrier centre</w:t>
            </w:r>
          </w:p>
          <w:p w14:paraId="7C241773"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0FA48FF1"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3732B916"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822" w:type="dxa"/>
            <w:gridSpan w:val="2"/>
            <w:tcBorders>
              <w:top w:val="single" w:sz="4" w:space="0" w:color="auto"/>
              <w:left w:val="single" w:sz="4" w:space="0" w:color="auto"/>
              <w:bottom w:val="single" w:sz="4" w:space="0" w:color="auto"/>
              <w:right w:val="single" w:sz="4" w:space="0" w:color="auto"/>
            </w:tcBorders>
          </w:tcPr>
          <w:p w14:paraId="2FF36519" w14:textId="77777777" w:rsidR="00990C05" w:rsidRPr="00B70F61" w:rsidRDefault="00990C05" w:rsidP="00071EAD">
            <w:pPr>
              <w:pStyle w:val="TAH"/>
              <w:rPr>
                <w:rFonts w:eastAsia="SimSun"/>
                <w:i/>
              </w:rPr>
            </w:pPr>
            <w:r w:rsidRPr="00B70F61">
              <w:rPr>
                <w:rFonts w:eastAsia="SimSun"/>
                <w:i/>
              </w:rPr>
              <w:t>offsetToCarrier [Carrier PRBs]</w:t>
            </w:r>
          </w:p>
        </w:tc>
        <w:tc>
          <w:tcPr>
            <w:tcW w:w="646" w:type="dxa"/>
            <w:tcBorders>
              <w:top w:val="single" w:sz="4" w:space="0" w:color="auto"/>
              <w:left w:val="single" w:sz="4" w:space="0" w:color="auto"/>
              <w:bottom w:val="single" w:sz="4" w:space="0" w:color="auto"/>
              <w:right w:val="single" w:sz="4" w:space="0" w:color="auto"/>
            </w:tcBorders>
          </w:tcPr>
          <w:p w14:paraId="277A3D56" w14:textId="77777777" w:rsidR="00990C05" w:rsidRPr="00B70F61" w:rsidRDefault="00990C05" w:rsidP="00071EAD">
            <w:pPr>
              <w:pStyle w:val="TAH"/>
              <w:rPr>
                <w:rFonts w:eastAsia="SimSun"/>
              </w:rPr>
            </w:pPr>
            <w:r w:rsidRPr="00B70F61">
              <w:rPr>
                <w:rFonts w:eastAsia="SimSun"/>
              </w:rPr>
              <w:t>SS block SCS</w:t>
            </w:r>
          </w:p>
          <w:p w14:paraId="178FCA23" w14:textId="77777777" w:rsidR="00990C05" w:rsidRPr="00B70F61" w:rsidRDefault="00990C05" w:rsidP="00071EAD">
            <w:pPr>
              <w:pStyle w:val="TAH"/>
              <w:rPr>
                <w:rFonts w:eastAsia="SimSun"/>
              </w:rPr>
            </w:pPr>
            <w:r w:rsidRPr="00B70F61">
              <w:rPr>
                <w:rFonts w:eastAsia="SimSun"/>
              </w:rPr>
              <w:t>[kHz]</w:t>
            </w:r>
          </w:p>
        </w:tc>
        <w:tc>
          <w:tcPr>
            <w:tcW w:w="772" w:type="dxa"/>
            <w:gridSpan w:val="2"/>
            <w:tcBorders>
              <w:top w:val="single" w:sz="4" w:space="0" w:color="auto"/>
              <w:left w:val="single" w:sz="4" w:space="0" w:color="auto"/>
              <w:bottom w:val="single" w:sz="4" w:space="0" w:color="auto"/>
              <w:right w:val="single" w:sz="4" w:space="0" w:color="auto"/>
            </w:tcBorders>
          </w:tcPr>
          <w:p w14:paraId="024A558B" w14:textId="77777777" w:rsidR="00990C05" w:rsidRPr="00B70F61" w:rsidRDefault="00990C05" w:rsidP="00071EAD">
            <w:pPr>
              <w:pStyle w:val="TAH"/>
              <w:rPr>
                <w:rFonts w:eastAsia="SimSun"/>
              </w:rPr>
            </w:pPr>
            <w:r w:rsidRPr="00B70F61">
              <w:rPr>
                <w:rFonts w:eastAsia="SimSun"/>
              </w:rPr>
              <w:t>GSCN</w:t>
            </w:r>
          </w:p>
        </w:tc>
        <w:tc>
          <w:tcPr>
            <w:tcW w:w="992" w:type="dxa"/>
            <w:gridSpan w:val="2"/>
            <w:tcBorders>
              <w:top w:val="single" w:sz="4" w:space="0" w:color="auto"/>
              <w:left w:val="single" w:sz="4" w:space="0" w:color="auto"/>
              <w:bottom w:val="single" w:sz="4" w:space="0" w:color="auto"/>
              <w:right w:val="single" w:sz="4" w:space="0" w:color="auto"/>
            </w:tcBorders>
          </w:tcPr>
          <w:p w14:paraId="78C06B24" w14:textId="77777777" w:rsidR="00990C05" w:rsidRPr="00B70F61" w:rsidRDefault="00990C05" w:rsidP="00071EAD">
            <w:pPr>
              <w:pStyle w:val="TAH"/>
              <w:rPr>
                <w:rFonts w:eastAsia="SimSun"/>
                <w:i/>
              </w:rPr>
            </w:pPr>
            <w:r w:rsidRPr="00B70F61">
              <w:rPr>
                <w:rFonts w:eastAsia="SimSun"/>
                <w:i/>
              </w:rPr>
              <w:t>absoluteFrequencySSB</w:t>
            </w:r>
          </w:p>
          <w:p w14:paraId="08DB4662" w14:textId="77777777" w:rsidR="00990C05" w:rsidRPr="00B70F61" w:rsidRDefault="00990C05" w:rsidP="00071EAD">
            <w:pPr>
              <w:pStyle w:val="TAH"/>
              <w:rPr>
                <w:rFonts w:eastAsia="SimSun"/>
                <w:i/>
              </w:rPr>
            </w:pPr>
            <w:r w:rsidRPr="00B70F61">
              <w:rPr>
                <w:rFonts w:eastAsia="SimSun"/>
                <w:i/>
              </w:rPr>
              <w:t>[ARFCN]</w:t>
            </w:r>
          </w:p>
        </w:tc>
        <w:tc>
          <w:tcPr>
            <w:tcW w:w="578" w:type="dxa"/>
            <w:tcBorders>
              <w:top w:val="single" w:sz="4" w:space="0" w:color="auto"/>
              <w:left w:val="single" w:sz="4" w:space="0" w:color="auto"/>
              <w:bottom w:val="single" w:sz="4" w:space="0" w:color="auto"/>
              <w:right w:val="single" w:sz="4" w:space="0" w:color="auto"/>
            </w:tcBorders>
          </w:tcPr>
          <w:p w14:paraId="5F27E335" w14:textId="77777777" w:rsidR="00990C05" w:rsidRPr="00B70F61" w:rsidRDefault="00990C05" w:rsidP="00071EAD">
            <w:pPr>
              <w:pStyle w:val="TAH"/>
              <w:rPr>
                <w:rFonts w:eastAsia="SimSun"/>
              </w:rPr>
            </w:pPr>
            <w:r w:rsidRPr="00B70F61">
              <w:rPr>
                <w:rFonts w:eastAsia="SimSun"/>
              </w:rPr>
              <w:object w:dxaOrig="420" w:dyaOrig="300" w14:anchorId="08D8AB82">
                <v:shape id="_x0000_i1093" type="#_x0000_t75" style="width:26.25pt;height:12pt" o:ole="">
                  <v:imagedata r:id="rId15" o:title=""/>
                </v:shape>
                <o:OLEObject Type="Embed" ProgID="Equation.3" ShapeID="_x0000_i1093" DrawAspect="Content" ObjectID="_1821459749" r:id="rId97"/>
              </w:object>
            </w:r>
          </w:p>
        </w:tc>
        <w:tc>
          <w:tcPr>
            <w:tcW w:w="851" w:type="dxa"/>
            <w:tcBorders>
              <w:top w:val="single" w:sz="4" w:space="0" w:color="auto"/>
              <w:left w:val="single" w:sz="4" w:space="0" w:color="auto"/>
              <w:bottom w:val="single" w:sz="4" w:space="0" w:color="auto"/>
              <w:right w:val="single" w:sz="4" w:space="0" w:color="auto"/>
            </w:tcBorders>
          </w:tcPr>
          <w:p w14:paraId="18445EA5" w14:textId="77777777" w:rsidR="00990C05" w:rsidRPr="00B70F61" w:rsidRDefault="00990C05" w:rsidP="00071EAD">
            <w:pPr>
              <w:pStyle w:val="TAH"/>
            </w:pPr>
            <w:r w:rsidRPr="00B70F61">
              <w:t>Offset Carrier CORESET#0</w:t>
            </w:r>
          </w:p>
          <w:p w14:paraId="11EF931F" w14:textId="77777777" w:rsidR="00990C05" w:rsidRPr="00B70F61" w:rsidRDefault="00990C05" w:rsidP="00071EAD">
            <w:pPr>
              <w:pStyle w:val="TAH"/>
            </w:pPr>
            <w:r w:rsidRPr="00B70F61">
              <w:t>[RBs]</w:t>
            </w:r>
          </w:p>
          <w:p w14:paraId="2EEBC210"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2580A353" w14:textId="77777777" w:rsidR="00990C05" w:rsidRPr="00B70F61" w:rsidRDefault="00990C05" w:rsidP="00071EAD">
            <w:pPr>
              <w:pStyle w:val="TAH"/>
              <w:rPr>
                <w:rFonts w:eastAsia="SimSun"/>
              </w:rPr>
            </w:pPr>
            <w:r w:rsidRPr="00B70F61">
              <w:rPr>
                <w:rFonts w:eastAsia="SimSun"/>
              </w:rPr>
              <w:t>CORESET#0 Index (Offset</w:t>
            </w:r>
          </w:p>
          <w:p w14:paraId="530673E1" w14:textId="77777777" w:rsidR="00990C05" w:rsidRPr="00B70F61" w:rsidRDefault="00990C05" w:rsidP="00071EAD">
            <w:pPr>
              <w:pStyle w:val="TAH"/>
              <w:rPr>
                <w:rFonts w:eastAsia="SimSun"/>
              </w:rPr>
            </w:pPr>
            <w:r w:rsidRPr="00B70F61">
              <w:rPr>
                <w:rFonts w:eastAsia="SimSun"/>
              </w:rPr>
              <w:t>[RBs])</w:t>
            </w:r>
          </w:p>
          <w:p w14:paraId="39985894" w14:textId="77777777" w:rsidR="00990C05" w:rsidRPr="00B70F61" w:rsidRDefault="00990C05" w:rsidP="00071EAD">
            <w:pPr>
              <w:pStyle w:val="TAH"/>
              <w:rPr>
                <w:rFonts w:eastAsia="SimSun"/>
              </w:rPr>
            </w:pPr>
            <w:r w:rsidRPr="00B70F61">
              <w:rPr>
                <w:rFonts w:eastAsia="SimSun"/>
              </w:rPr>
              <w:t>Note 4</w:t>
            </w:r>
          </w:p>
        </w:tc>
        <w:tc>
          <w:tcPr>
            <w:tcW w:w="738" w:type="dxa"/>
            <w:tcBorders>
              <w:top w:val="single" w:sz="4" w:space="0" w:color="auto"/>
              <w:left w:val="single" w:sz="4" w:space="0" w:color="auto"/>
              <w:bottom w:val="single" w:sz="4" w:space="0" w:color="auto"/>
              <w:right w:val="single" w:sz="4" w:space="0" w:color="auto"/>
            </w:tcBorders>
          </w:tcPr>
          <w:p w14:paraId="248AF771"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02435D15" w14:textId="77777777" w:rsidR="00990C05" w:rsidRPr="00B70F61" w:rsidRDefault="00990C05" w:rsidP="00071EAD">
            <w:pPr>
              <w:pStyle w:val="TAH"/>
              <w:rPr>
                <w:rFonts w:eastAsia="SimSun"/>
              </w:rPr>
            </w:pPr>
            <w:r w:rsidRPr="00B70F61">
              <w:rPr>
                <w:rFonts w:eastAsia="SimSun"/>
              </w:rPr>
              <w:t>[PRBs]</w:t>
            </w:r>
          </w:p>
          <w:p w14:paraId="6D56967D" w14:textId="77777777" w:rsidR="00990C05" w:rsidRPr="00B70F61" w:rsidRDefault="00990C05" w:rsidP="00071EAD">
            <w:pPr>
              <w:pStyle w:val="TAH"/>
              <w:rPr>
                <w:rFonts w:eastAsia="SimSun"/>
              </w:rPr>
            </w:pPr>
            <w:r w:rsidRPr="00B70F61">
              <w:rPr>
                <w:rFonts w:eastAsia="SimSun"/>
              </w:rPr>
              <w:t>Note 4</w:t>
            </w:r>
          </w:p>
        </w:tc>
      </w:tr>
      <w:tr w:rsidR="00990C05" w:rsidRPr="00B70F61" w14:paraId="72C0443B" w14:textId="77777777" w:rsidTr="00071EAD">
        <w:tc>
          <w:tcPr>
            <w:tcW w:w="993" w:type="dxa"/>
            <w:tcBorders>
              <w:top w:val="nil"/>
              <w:left w:val="single" w:sz="4" w:space="0" w:color="auto"/>
              <w:bottom w:val="nil"/>
              <w:right w:val="single" w:sz="4" w:space="0" w:color="auto"/>
            </w:tcBorders>
          </w:tcPr>
          <w:p w14:paraId="590ABD06" w14:textId="77777777" w:rsidR="00990C05" w:rsidRPr="00B70F61" w:rsidRDefault="00990C05" w:rsidP="00071EAD">
            <w:pPr>
              <w:pStyle w:val="TAC"/>
            </w:pPr>
            <w:r w:rsidRPr="00B70F61">
              <w:t>100+100</w:t>
            </w:r>
          </w:p>
        </w:tc>
        <w:tc>
          <w:tcPr>
            <w:tcW w:w="709" w:type="dxa"/>
            <w:tcBorders>
              <w:top w:val="single" w:sz="4" w:space="0" w:color="auto"/>
              <w:left w:val="single" w:sz="4" w:space="0" w:color="auto"/>
              <w:bottom w:val="nil"/>
              <w:right w:val="single" w:sz="4" w:space="0" w:color="auto"/>
            </w:tcBorders>
          </w:tcPr>
          <w:p w14:paraId="0C026700" w14:textId="77777777" w:rsidR="00990C05" w:rsidRPr="00B70F61" w:rsidRDefault="00990C05" w:rsidP="00071EAD">
            <w:pPr>
              <w:pStyle w:val="TAC"/>
            </w:pPr>
            <w:r w:rsidRPr="00B70F61">
              <w:t>CC1</w:t>
            </w:r>
          </w:p>
        </w:tc>
        <w:tc>
          <w:tcPr>
            <w:tcW w:w="713" w:type="dxa"/>
            <w:tcBorders>
              <w:top w:val="single" w:sz="4" w:space="0" w:color="auto"/>
              <w:left w:val="single" w:sz="4" w:space="0" w:color="auto"/>
              <w:bottom w:val="nil"/>
              <w:right w:val="single" w:sz="4" w:space="0" w:color="auto"/>
            </w:tcBorders>
          </w:tcPr>
          <w:p w14:paraId="533619FB"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D8F87C0"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6657BB39"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4EB657D1"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4453CC29"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5DCC1590"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96418E4"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01BCC08"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56F034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5EDDB9B8"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7B2ABC81"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318E99F3"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6B4C722"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2048449C"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0F7CE5AC"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4583B886"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94AB9A1" w14:textId="77777777" w:rsidR="00990C05" w:rsidRPr="00B70F61" w:rsidRDefault="00990C05" w:rsidP="00071EAD">
            <w:pPr>
              <w:pStyle w:val="TAC"/>
            </w:pPr>
          </w:p>
        </w:tc>
      </w:tr>
      <w:tr w:rsidR="00990C05" w:rsidRPr="00B70F61" w14:paraId="1EAEA993" w14:textId="77777777" w:rsidTr="00071EAD">
        <w:tc>
          <w:tcPr>
            <w:tcW w:w="993" w:type="dxa"/>
            <w:tcBorders>
              <w:top w:val="nil"/>
              <w:left w:val="single" w:sz="4" w:space="0" w:color="auto"/>
              <w:bottom w:val="nil"/>
              <w:right w:val="single" w:sz="4" w:space="0" w:color="auto"/>
            </w:tcBorders>
          </w:tcPr>
          <w:p w14:paraId="5506771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741421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435210AF"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E56E01E"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25E0B0DF"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37EE29E9"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46CAB3C0"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695E9A00" w14:textId="77777777" w:rsidR="00990C05" w:rsidRPr="00B70F61" w:rsidRDefault="00990C05" w:rsidP="00071EAD">
            <w:pPr>
              <w:pStyle w:val="TAC"/>
            </w:pPr>
            <w:r w:rsidRPr="00225D48">
              <w:t>27877.44</w:t>
            </w:r>
          </w:p>
        </w:tc>
        <w:tc>
          <w:tcPr>
            <w:tcW w:w="992" w:type="dxa"/>
            <w:tcBorders>
              <w:top w:val="single" w:sz="4" w:space="0" w:color="auto"/>
              <w:left w:val="single" w:sz="4" w:space="0" w:color="auto"/>
              <w:bottom w:val="single" w:sz="4" w:space="0" w:color="auto"/>
              <w:right w:val="single" w:sz="4" w:space="0" w:color="auto"/>
            </w:tcBorders>
          </w:tcPr>
          <w:p w14:paraId="6D46D640" w14:textId="77777777" w:rsidR="00990C05" w:rsidRPr="00B70F61" w:rsidRDefault="00990C05" w:rsidP="00071EAD">
            <w:pPr>
              <w:pStyle w:val="TAC"/>
            </w:pPr>
            <w:r w:rsidRPr="00A36531">
              <w:t>2077123</w:t>
            </w:r>
          </w:p>
        </w:tc>
        <w:tc>
          <w:tcPr>
            <w:tcW w:w="992" w:type="dxa"/>
            <w:tcBorders>
              <w:top w:val="single" w:sz="4" w:space="0" w:color="auto"/>
              <w:left w:val="single" w:sz="4" w:space="0" w:color="auto"/>
              <w:bottom w:val="single" w:sz="4" w:space="0" w:color="auto"/>
              <w:right w:val="single" w:sz="4" w:space="0" w:color="auto"/>
            </w:tcBorders>
          </w:tcPr>
          <w:p w14:paraId="519656CD" w14:textId="77777777" w:rsidR="00990C05" w:rsidRPr="00B70F61" w:rsidRDefault="00990C05" w:rsidP="00071EAD">
            <w:pPr>
              <w:pStyle w:val="TAC"/>
            </w:pPr>
            <w:r w:rsidRPr="00A36480">
              <w:t>27829.92</w:t>
            </w:r>
          </w:p>
        </w:tc>
        <w:tc>
          <w:tcPr>
            <w:tcW w:w="992" w:type="dxa"/>
            <w:tcBorders>
              <w:top w:val="single" w:sz="4" w:space="0" w:color="auto"/>
              <w:left w:val="single" w:sz="4" w:space="0" w:color="auto"/>
              <w:bottom w:val="single" w:sz="4" w:space="0" w:color="auto"/>
              <w:right w:val="single" w:sz="4" w:space="0" w:color="auto"/>
            </w:tcBorders>
          </w:tcPr>
          <w:p w14:paraId="0F8CD290" w14:textId="77777777" w:rsidR="00990C05" w:rsidRPr="00B70F61" w:rsidRDefault="00990C05" w:rsidP="00071EAD">
            <w:pPr>
              <w:pStyle w:val="TAC"/>
            </w:pPr>
            <w:r w:rsidRPr="00A36480">
              <w:t>2076331</w:t>
            </w:r>
          </w:p>
        </w:tc>
        <w:tc>
          <w:tcPr>
            <w:tcW w:w="815" w:type="dxa"/>
            <w:tcBorders>
              <w:top w:val="single" w:sz="4" w:space="0" w:color="auto"/>
              <w:left w:val="single" w:sz="4" w:space="0" w:color="auto"/>
              <w:bottom w:val="single" w:sz="4" w:space="0" w:color="auto"/>
              <w:right w:val="single" w:sz="4" w:space="0" w:color="auto"/>
            </w:tcBorders>
          </w:tcPr>
          <w:p w14:paraId="28769ADB"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91F946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B8D333E" w14:textId="77777777" w:rsidR="00990C05" w:rsidRPr="00B70F61" w:rsidRDefault="00990C05" w:rsidP="00071EAD">
            <w:pPr>
              <w:pStyle w:val="TAC"/>
            </w:pPr>
            <w:r w:rsidRPr="00B70F61">
              <w:t>22464</w:t>
            </w:r>
          </w:p>
        </w:tc>
        <w:tc>
          <w:tcPr>
            <w:tcW w:w="992" w:type="dxa"/>
            <w:gridSpan w:val="2"/>
            <w:tcBorders>
              <w:top w:val="single" w:sz="4" w:space="0" w:color="auto"/>
              <w:left w:val="single" w:sz="4" w:space="0" w:color="auto"/>
              <w:bottom w:val="single" w:sz="4" w:space="0" w:color="auto"/>
              <w:right w:val="single" w:sz="4" w:space="0" w:color="auto"/>
            </w:tcBorders>
          </w:tcPr>
          <w:p w14:paraId="72F3CD14" w14:textId="77777777" w:rsidR="00990C05" w:rsidRPr="00B70F61" w:rsidRDefault="00990C05" w:rsidP="00071EAD">
            <w:pPr>
              <w:pStyle w:val="TAC"/>
            </w:pPr>
            <w:r w:rsidRPr="00B70F61">
              <w:t>2076571</w:t>
            </w:r>
          </w:p>
        </w:tc>
        <w:tc>
          <w:tcPr>
            <w:tcW w:w="585" w:type="dxa"/>
            <w:gridSpan w:val="2"/>
            <w:tcBorders>
              <w:top w:val="single" w:sz="4" w:space="0" w:color="auto"/>
              <w:left w:val="single" w:sz="4" w:space="0" w:color="auto"/>
              <w:bottom w:val="single" w:sz="4" w:space="0" w:color="auto"/>
              <w:right w:val="single" w:sz="4" w:space="0" w:color="auto"/>
            </w:tcBorders>
          </w:tcPr>
          <w:p w14:paraId="0E0F6657" w14:textId="77777777" w:rsidR="00990C05" w:rsidRPr="00B70F61" w:rsidRDefault="00990C05" w:rsidP="00071EAD">
            <w:pPr>
              <w:pStyle w:val="TAC"/>
            </w:pPr>
            <w:r>
              <w:t>0</w:t>
            </w:r>
          </w:p>
        </w:tc>
        <w:tc>
          <w:tcPr>
            <w:tcW w:w="851" w:type="dxa"/>
            <w:tcBorders>
              <w:top w:val="single" w:sz="4" w:space="0" w:color="auto"/>
              <w:left w:val="single" w:sz="4" w:space="0" w:color="auto"/>
              <w:bottom w:val="single" w:sz="4" w:space="0" w:color="auto"/>
              <w:right w:val="single" w:sz="4" w:space="0" w:color="auto"/>
            </w:tcBorders>
          </w:tcPr>
          <w:p w14:paraId="7FD5C4A2" w14:textId="77777777" w:rsidR="00990C05" w:rsidRPr="00B70F61" w:rsidRDefault="00990C05" w:rsidP="00071EAD">
            <w:pPr>
              <w:pStyle w:val="TAC"/>
            </w:pPr>
            <w:r>
              <w:t>0</w:t>
            </w:r>
          </w:p>
        </w:tc>
        <w:tc>
          <w:tcPr>
            <w:tcW w:w="708" w:type="dxa"/>
            <w:tcBorders>
              <w:top w:val="single" w:sz="4" w:space="0" w:color="auto"/>
              <w:left w:val="single" w:sz="4" w:space="0" w:color="auto"/>
              <w:bottom w:val="single" w:sz="4" w:space="0" w:color="auto"/>
              <w:right w:val="single" w:sz="4" w:space="0" w:color="auto"/>
            </w:tcBorders>
          </w:tcPr>
          <w:p w14:paraId="46E5816C" w14:textId="77777777" w:rsidR="00990C05" w:rsidRPr="00B70F61" w:rsidRDefault="00990C05" w:rsidP="00071EAD">
            <w:pPr>
              <w:pStyle w:val="TAC"/>
            </w:pPr>
            <w:r w:rsidRPr="00B70F61">
              <w:t>0 (0)</w:t>
            </w:r>
          </w:p>
        </w:tc>
        <w:tc>
          <w:tcPr>
            <w:tcW w:w="738" w:type="dxa"/>
            <w:tcBorders>
              <w:top w:val="single" w:sz="4" w:space="0" w:color="auto"/>
              <w:left w:val="single" w:sz="4" w:space="0" w:color="auto"/>
              <w:bottom w:val="single" w:sz="4" w:space="0" w:color="auto"/>
              <w:right w:val="single" w:sz="4" w:space="0" w:color="auto"/>
            </w:tcBorders>
          </w:tcPr>
          <w:p w14:paraId="6DA2EEC3" w14:textId="77777777" w:rsidR="00990C05" w:rsidRPr="00B70F61" w:rsidRDefault="00990C05" w:rsidP="00071EAD">
            <w:pPr>
              <w:pStyle w:val="TAC"/>
            </w:pPr>
            <w:r>
              <w:t>0</w:t>
            </w:r>
          </w:p>
        </w:tc>
      </w:tr>
      <w:tr w:rsidR="00990C05" w:rsidRPr="00B70F61" w14:paraId="1A650CC9" w14:textId="77777777" w:rsidTr="00071EAD">
        <w:tc>
          <w:tcPr>
            <w:tcW w:w="993" w:type="dxa"/>
            <w:tcBorders>
              <w:top w:val="nil"/>
              <w:left w:val="single" w:sz="4" w:space="0" w:color="auto"/>
              <w:bottom w:val="nil"/>
              <w:right w:val="single" w:sz="4" w:space="0" w:color="auto"/>
            </w:tcBorders>
          </w:tcPr>
          <w:p w14:paraId="2DAC3443"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425DA93C"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1E3233CC"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06F9DA27"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A32B0C2"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45B3CADB"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1D7A1F3C"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10CF4F2"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91DD1F1"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0BBEED"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65A862A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07DDE210"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66362C2B"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47495BD7"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455285C"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31FA48C9"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69C7080E"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138CF467"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2188DBCD" w14:textId="77777777" w:rsidR="00990C05" w:rsidRPr="00B70F61" w:rsidRDefault="00990C05" w:rsidP="00071EAD">
            <w:pPr>
              <w:pStyle w:val="TAC"/>
            </w:pPr>
          </w:p>
        </w:tc>
      </w:tr>
      <w:tr w:rsidR="00990C05" w:rsidRPr="00B70F61" w14:paraId="096F8A9C" w14:textId="77777777" w:rsidTr="00071EAD">
        <w:trPr>
          <w:trHeight w:val="204"/>
        </w:trPr>
        <w:tc>
          <w:tcPr>
            <w:tcW w:w="993" w:type="dxa"/>
            <w:tcBorders>
              <w:top w:val="nil"/>
              <w:left w:val="single" w:sz="4" w:space="0" w:color="auto"/>
              <w:bottom w:val="nil"/>
              <w:right w:val="single" w:sz="4" w:space="0" w:color="auto"/>
            </w:tcBorders>
            <w:vAlign w:val="bottom"/>
          </w:tcPr>
          <w:p w14:paraId="31A82F2C" w14:textId="77777777" w:rsidR="00990C05" w:rsidRPr="00B70F61" w:rsidRDefault="00990C05" w:rsidP="00071EAD">
            <w:pPr>
              <w:pStyle w:val="TAC"/>
            </w:pPr>
          </w:p>
        </w:tc>
        <w:tc>
          <w:tcPr>
            <w:tcW w:w="14742" w:type="dxa"/>
            <w:gridSpan w:val="21"/>
            <w:tcBorders>
              <w:top w:val="single" w:sz="4" w:space="0" w:color="auto"/>
              <w:left w:val="single" w:sz="4" w:space="0" w:color="auto"/>
              <w:bottom w:val="nil"/>
              <w:right w:val="single" w:sz="4" w:space="0" w:color="auto"/>
            </w:tcBorders>
          </w:tcPr>
          <w:p w14:paraId="1C266EA6" w14:textId="77777777" w:rsidR="00990C05" w:rsidRPr="00B70F61" w:rsidRDefault="00990C05" w:rsidP="00071EAD">
            <w:pPr>
              <w:pStyle w:val="TAC"/>
            </w:pPr>
            <w:r w:rsidRPr="00B70F61">
              <w:t>Channel spacing CC1-CC2=99.96 MHz (Note 1)</w:t>
            </w:r>
          </w:p>
        </w:tc>
      </w:tr>
      <w:tr w:rsidR="00990C05" w:rsidRPr="00B70F61" w14:paraId="345C172C" w14:textId="77777777" w:rsidTr="00071EAD">
        <w:tc>
          <w:tcPr>
            <w:tcW w:w="993" w:type="dxa"/>
            <w:tcBorders>
              <w:top w:val="nil"/>
              <w:left w:val="single" w:sz="4" w:space="0" w:color="auto"/>
              <w:bottom w:val="nil"/>
              <w:right w:val="single" w:sz="4" w:space="0" w:color="auto"/>
            </w:tcBorders>
          </w:tcPr>
          <w:p w14:paraId="17252DE9" w14:textId="77777777" w:rsidR="00990C05" w:rsidRPr="00B70F61" w:rsidRDefault="00990C05" w:rsidP="00071EAD">
            <w:pPr>
              <w:pStyle w:val="TAC"/>
            </w:pPr>
          </w:p>
        </w:tc>
        <w:tc>
          <w:tcPr>
            <w:tcW w:w="709" w:type="dxa"/>
            <w:tcBorders>
              <w:top w:val="single" w:sz="4" w:space="0" w:color="auto"/>
              <w:left w:val="single" w:sz="4" w:space="0" w:color="auto"/>
              <w:bottom w:val="nil"/>
              <w:right w:val="single" w:sz="4" w:space="0" w:color="auto"/>
            </w:tcBorders>
          </w:tcPr>
          <w:p w14:paraId="085EEFB5" w14:textId="77777777" w:rsidR="00990C05" w:rsidRPr="00B70F61" w:rsidRDefault="00990C05" w:rsidP="00071EAD">
            <w:pPr>
              <w:pStyle w:val="TAC"/>
            </w:pPr>
            <w:r w:rsidRPr="00B70F61">
              <w:t>CC2</w:t>
            </w:r>
          </w:p>
        </w:tc>
        <w:tc>
          <w:tcPr>
            <w:tcW w:w="713" w:type="dxa"/>
            <w:tcBorders>
              <w:top w:val="single" w:sz="4" w:space="0" w:color="auto"/>
              <w:left w:val="single" w:sz="4" w:space="0" w:color="auto"/>
              <w:bottom w:val="nil"/>
              <w:right w:val="single" w:sz="4" w:space="0" w:color="auto"/>
            </w:tcBorders>
          </w:tcPr>
          <w:p w14:paraId="3D1E9EBD"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ABC8409"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0D224323"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76763E79"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3147A0F8"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23F70B0F"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5770046E"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F66E2D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918A3F4"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31567F50"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5E5EF854"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C69874D"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7789E8A"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696700DA"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2F989A9D"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0C7056B3"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4CBAC673" w14:textId="77777777" w:rsidR="00990C05" w:rsidRPr="00B70F61" w:rsidRDefault="00990C05" w:rsidP="00071EAD">
            <w:pPr>
              <w:pStyle w:val="TAC"/>
            </w:pPr>
          </w:p>
        </w:tc>
      </w:tr>
      <w:tr w:rsidR="00990C05" w:rsidRPr="00B70F61" w14:paraId="5ABE6A2A" w14:textId="77777777" w:rsidTr="00071EAD">
        <w:tc>
          <w:tcPr>
            <w:tcW w:w="993" w:type="dxa"/>
            <w:tcBorders>
              <w:top w:val="nil"/>
              <w:left w:val="single" w:sz="4" w:space="0" w:color="auto"/>
              <w:bottom w:val="nil"/>
              <w:right w:val="single" w:sz="4" w:space="0" w:color="auto"/>
            </w:tcBorders>
          </w:tcPr>
          <w:p w14:paraId="4BF1D451"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176AFF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7ED4829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9A36800"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4CD98CDC"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50FDAAFD"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2E95884C"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399AA407" w14:textId="77777777" w:rsidR="00990C05" w:rsidRPr="00B70F61" w:rsidRDefault="00990C05" w:rsidP="00071EAD">
            <w:pPr>
              <w:pStyle w:val="TAC"/>
            </w:pPr>
            <w:r w:rsidRPr="009E3003">
              <w:t>27977.40</w:t>
            </w:r>
          </w:p>
        </w:tc>
        <w:tc>
          <w:tcPr>
            <w:tcW w:w="992" w:type="dxa"/>
            <w:tcBorders>
              <w:top w:val="single" w:sz="4" w:space="0" w:color="auto"/>
              <w:left w:val="single" w:sz="4" w:space="0" w:color="auto"/>
              <w:bottom w:val="single" w:sz="4" w:space="0" w:color="auto"/>
              <w:right w:val="single" w:sz="4" w:space="0" w:color="auto"/>
            </w:tcBorders>
          </w:tcPr>
          <w:p w14:paraId="7C9360E7" w14:textId="77777777" w:rsidR="00990C05" w:rsidRPr="00B70F61" w:rsidRDefault="00990C05" w:rsidP="00071EAD">
            <w:pPr>
              <w:pStyle w:val="TAC"/>
            </w:pPr>
            <w:r w:rsidRPr="00F134E9">
              <w:t>2078789</w:t>
            </w:r>
          </w:p>
        </w:tc>
        <w:tc>
          <w:tcPr>
            <w:tcW w:w="992" w:type="dxa"/>
            <w:tcBorders>
              <w:top w:val="single" w:sz="4" w:space="0" w:color="auto"/>
              <w:left w:val="single" w:sz="4" w:space="0" w:color="auto"/>
              <w:bottom w:val="single" w:sz="4" w:space="0" w:color="auto"/>
              <w:right w:val="single" w:sz="4" w:space="0" w:color="auto"/>
            </w:tcBorders>
          </w:tcPr>
          <w:p w14:paraId="3CF97F3F" w14:textId="77777777" w:rsidR="00990C05" w:rsidRPr="00B70F61" w:rsidRDefault="00990C05" w:rsidP="00071EAD">
            <w:pPr>
              <w:pStyle w:val="TAC"/>
            </w:pPr>
            <w:r w:rsidRPr="00F134E9">
              <w:t>27929.88</w:t>
            </w:r>
          </w:p>
        </w:tc>
        <w:tc>
          <w:tcPr>
            <w:tcW w:w="992" w:type="dxa"/>
            <w:tcBorders>
              <w:top w:val="single" w:sz="4" w:space="0" w:color="auto"/>
              <w:left w:val="single" w:sz="4" w:space="0" w:color="auto"/>
              <w:bottom w:val="single" w:sz="4" w:space="0" w:color="auto"/>
              <w:right w:val="single" w:sz="4" w:space="0" w:color="auto"/>
            </w:tcBorders>
          </w:tcPr>
          <w:p w14:paraId="4A935B25" w14:textId="77777777" w:rsidR="00990C05" w:rsidRPr="00B70F61" w:rsidRDefault="00990C05" w:rsidP="00071EAD">
            <w:pPr>
              <w:pStyle w:val="TAC"/>
            </w:pPr>
            <w:r w:rsidRPr="00040F66">
              <w:t>2077997</w:t>
            </w:r>
          </w:p>
        </w:tc>
        <w:tc>
          <w:tcPr>
            <w:tcW w:w="815" w:type="dxa"/>
            <w:tcBorders>
              <w:top w:val="single" w:sz="4" w:space="0" w:color="auto"/>
              <w:left w:val="single" w:sz="4" w:space="0" w:color="auto"/>
              <w:bottom w:val="single" w:sz="4" w:space="0" w:color="auto"/>
              <w:right w:val="single" w:sz="4" w:space="0" w:color="auto"/>
            </w:tcBorders>
          </w:tcPr>
          <w:p w14:paraId="121C6A51"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727710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6F27FDF2" w14:textId="77777777" w:rsidR="00990C05" w:rsidRPr="00B70F61" w:rsidRDefault="00990C05" w:rsidP="00071EAD">
            <w:pPr>
              <w:pStyle w:val="TAC"/>
            </w:pPr>
            <w:r w:rsidRPr="00B70F61">
              <w:t>22470</w:t>
            </w:r>
          </w:p>
        </w:tc>
        <w:tc>
          <w:tcPr>
            <w:tcW w:w="992" w:type="dxa"/>
            <w:gridSpan w:val="2"/>
            <w:tcBorders>
              <w:top w:val="single" w:sz="4" w:space="0" w:color="auto"/>
              <w:left w:val="single" w:sz="4" w:space="0" w:color="auto"/>
              <w:bottom w:val="single" w:sz="4" w:space="0" w:color="auto"/>
              <w:right w:val="single" w:sz="4" w:space="0" w:color="auto"/>
            </w:tcBorders>
          </w:tcPr>
          <w:p w14:paraId="6C461609" w14:textId="77777777" w:rsidR="00990C05" w:rsidRPr="00B70F61" w:rsidRDefault="00990C05" w:rsidP="00071EAD">
            <w:pPr>
              <w:pStyle w:val="TAC"/>
            </w:pPr>
            <w:r w:rsidRPr="00B70F61">
              <w:t>2078299</w:t>
            </w:r>
          </w:p>
        </w:tc>
        <w:tc>
          <w:tcPr>
            <w:tcW w:w="585" w:type="dxa"/>
            <w:gridSpan w:val="2"/>
            <w:tcBorders>
              <w:top w:val="single" w:sz="4" w:space="0" w:color="auto"/>
              <w:left w:val="single" w:sz="4" w:space="0" w:color="auto"/>
              <w:bottom w:val="single" w:sz="4" w:space="0" w:color="auto"/>
              <w:right w:val="single" w:sz="4" w:space="0" w:color="auto"/>
            </w:tcBorders>
          </w:tcPr>
          <w:p w14:paraId="57C8517A" w14:textId="77777777" w:rsidR="00990C05" w:rsidRPr="00B70F61" w:rsidRDefault="00990C05" w:rsidP="00071EAD">
            <w:pPr>
              <w:pStyle w:val="TAC"/>
            </w:pPr>
            <w:r>
              <w:t>7</w:t>
            </w:r>
          </w:p>
        </w:tc>
        <w:tc>
          <w:tcPr>
            <w:tcW w:w="851" w:type="dxa"/>
            <w:tcBorders>
              <w:top w:val="single" w:sz="4" w:space="0" w:color="auto"/>
              <w:left w:val="single" w:sz="4" w:space="0" w:color="auto"/>
              <w:bottom w:val="single" w:sz="4" w:space="0" w:color="auto"/>
              <w:right w:val="single" w:sz="4" w:space="0" w:color="auto"/>
            </w:tcBorders>
          </w:tcPr>
          <w:p w14:paraId="3AEA990D" w14:textId="77777777" w:rsidR="00990C05" w:rsidRPr="00B70F61" w:rsidRDefault="00990C05" w:rsidP="00071EAD">
            <w:pPr>
              <w:pStyle w:val="TAC"/>
            </w:pPr>
            <w:r w:rsidRPr="00B70F61">
              <w:t>0</w:t>
            </w:r>
          </w:p>
        </w:tc>
        <w:tc>
          <w:tcPr>
            <w:tcW w:w="708" w:type="dxa"/>
            <w:tcBorders>
              <w:top w:val="single" w:sz="4" w:space="0" w:color="auto"/>
              <w:left w:val="single" w:sz="4" w:space="0" w:color="auto"/>
              <w:bottom w:val="single" w:sz="4" w:space="0" w:color="auto"/>
              <w:right w:val="single" w:sz="4" w:space="0" w:color="auto"/>
            </w:tcBorders>
          </w:tcPr>
          <w:p w14:paraId="54FE587F" w14:textId="77777777" w:rsidR="00990C05" w:rsidRPr="00B70F61" w:rsidRDefault="00990C05" w:rsidP="00071EAD">
            <w:pPr>
              <w:pStyle w:val="TAC"/>
            </w:pPr>
            <w:r>
              <w:t>0</w:t>
            </w:r>
            <w:r w:rsidRPr="00B70F61">
              <w:t xml:space="preserve"> (</w:t>
            </w:r>
            <w:r>
              <w:t>0</w:t>
            </w:r>
            <w:r w:rsidRPr="00B70F61">
              <w:t>)</w:t>
            </w:r>
          </w:p>
        </w:tc>
        <w:tc>
          <w:tcPr>
            <w:tcW w:w="738" w:type="dxa"/>
            <w:tcBorders>
              <w:top w:val="single" w:sz="4" w:space="0" w:color="auto"/>
              <w:left w:val="single" w:sz="4" w:space="0" w:color="auto"/>
              <w:bottom w:val="single" w:sz="4" w:space="0" w:color="auto"/>
              <w:right w:val="single" w:sz="4" w:space="0" w:color="auto"/>
            </w:tcBorders>
          </w:tcPr>
          <w:p w14:paraId="3C95D2A2" w14:textId="77777777" w:rsidR="00990C05" w:rsidRPr="00B70F61" w:rsidRDefault="00990C05" w:rsidP="00071EAD">
            <w:pPr>
              <w:pStyle w:val="TAC"/>
            </w:pPr>
            <w:r>
              <w:t>0</w:t>
            </w:r>
          </w:p>
        </w:tc>
      </w:tr>
      <w:tr w:rsidR="00990C05" w:rsidRPr="00B70F61" w14:paraId="4F00C048" w14:textId="77777777" w:rsidTr="00071EAD">
        <w:tc>
          <w:tcPr>
            <w:tcW w:w="993" w:type="dxa"/>
            <w:tcBorders>
              <w:top w:val="nil"/>
              <w:left w:val="single" w:sz="4" w:space="0" w:color="auto"/>
              <w:bottom w:val="single" w:sz="4" w:space="0" w:color="auto"/>
              <w:right w:val="single" w:sz="4" w:space="0" w:color="auto"/>
            </w:tcBorders>
          </w:tcPr>
          <w:p w14:paraId="55FBBAE0"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353D199D"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040C67A4"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6AF0BC9E"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080E286"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5B7F0286"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3290B256"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416570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8163DF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5478C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4BA99B9E"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44C3E0E1"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2996E178"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1C54883F"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FB8F95"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5AC037E5"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1B2D3445"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303AFA02"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195E861" w14:textId="77777777" w:rsidR="00990C05" w:rsidRPr="00B70F61" w:rsidRDefault="00990C05" w:rsidP="00071EAD">
            <w:pPr>
              <w:pStyle w:val="TAC"/>
            </w:pPr>
          </w:p>
        </w:tc>
      </w:tr>
      <w:tr w:rsidR="00990C05" w:rsidRPr="00B70F61" w14:paraId="6340FD31" w14:textId="77777777" w:rsidTr="00071EAD">
        <w:tc>
          <w:tcPr>
            <w:tcW w:w="15735" w:type="dxa"/>
            <w:gridSpan w:val="22"/>
            <w:tcBorders>
              <w:top w:val="single" w:sz="4" w:space="0" w:color="auto"/>
              <w:left w:val="single" w:sz="4" w:space="0" w:color="auto"/>
              <w:bottom w:val="single" w:sz="4" w:space="0" w:color="auto"/>
              <w:right w:val="single" w:sz="4" w:space="0" w:color="auto"/>
            </w:tcBorders>
          </w:tcPr>
          <w:p w14:paraId="6ADD6B56"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4B6BB2A2"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7DB0DC5F"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5031B75"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EAA5F12" w14:textId="77777777" w:rsidR="00990C05" w:rsidRPr="00990C05" w:rsidRDefault="00990C05" w:rsidP="00990C05">
      <w:pPr>
        <w:rPr>
          <w:rFonts w:eastAsiaTheme="minorEastAsia"/>
        </w:rPr>
      </w:pPr>
    </w:p>
    <w:p w14:paraId="090DE532" w14:textId="77777777" w:rsidR="00990C05" w:rsidRPr="00451A59" w:rsidRDefault="00990C05" w:rsidP="00990C05">
      <w:pPr>
        <w:pStyle w:val="Heading7"/>
      </w:pPr>
      <w:r w:rsidRPr="00451A59">
        <w:lastRenderedPageBreak/>
        <w:t>7.2.3.4.</w:t>
      </w:r>
      <w:r>
        <w:t>5</w:t>
      </w:r>
      <w:r w:rsidRPr="00451A59">
        <w:t>.</w:t>
      </w:r>
      <w:r>
        <w:t>7</w:t>
      </w:r>
      <w:r w:rsidRPr="00451A59">
        <w:tab/>
        <w:t>CA_n2</w:t>
      </w:r>
      <w:r>
        <w:t>61H</w:t>
      </w:r>
    </w:p>
    <w:p w14:paraId="751E76B8" w14:textId="77777777" w:rsidR="00990C05" w:rsidRPr="00B70F61" w:rsidRDefault="00990C05" w:rsidP="00990C05">
      <w:pPr>
        <w:pStyle w:val="EditorsNote"/>
      </w:pPr>
      <w:r w:rsidRPr="00B70F61">
        <w:t>Editor’s note:</w:t>
      </w:r>
      <w:r w:rsidRPr="00B70F61">
        <w:tab/>
        <w:t>CA_n2</w:t>
      </w:r>
      <w:r>
        <w:t>61H</w:t>
      </w:r>
      <w:r w:rsidRPr="00B70F61">
        <w:t xml:space="preserve"> Test frequencies are FFS.</w:t>
      </w:r>
    </w:p>
    <w:p w14:paraId="2CBD5C98" w14:textId="77777777" w:rsidR="00990C05" w:rsidRPr="00451A59" w:rsidRDefault="00990C05" w:rsidP="00990C05">
      <w:pPr>
        <w:pStyle w:val="Heading7"/>
      </w:pPr>
      <w:r w:rsidRPr="00451A59">
        <w:t>7.2.3.4.</w:t>
      </w:r>
      <w:r>
        <w:t>5</w:t>
      </w:r>
      <w:r w:rsidRPr="00451A59">
        <w:t>.</w:t>
      </w:r>
      <w:r>
        <w:t>8</w:t>
      </w:r>
      <w:r w:rsidRPr="00451A59">
        <w:tab/>
        <w:t>CA_n2</w:t>
      </w:r>
      <w:r>
        <w:t>61I</w:t>
      </w:r>
    </w:p>
    <w:p w14:paraId="7795EE7C"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4DEAFEE3" w14:textId="77777777" w:rsidR="00990C05" w:rsidRPr="00451A59" w:rsidRDefault="00990C05" w:rsidP="00990C05">
      <w:pPr>
        <w:pStyle w:val="Heading7"/>
      </w:pPr>
      <w:r w:rsidRPr="00451A59">
        <w:t>7.2.3.4.</w:t>
      </w:r>
      <w:r>
        <w:t>5</w:t>
      </w:r>
      <w:r w:rsidRPr="00451A59">
        <w:t>.</w:t>
      </w:r>
      <w:r>
        <w:t>9</w:t>
      </w:r>
      <w:r w:rsidRPr="00451A59">
        <w:tab/>
        <w:t>CA_n2</w:t>
      </w:r>
      <w:r>
        <w:t>61J</w:t>
      </w:r>
    </w:p>
    <w:p w14:paraId="4B411D69" w14:textId="77777777" w:rsidR="00990C05" w:rsidRPr="00B70F61" w:rsidRDefault="00990C05" w:rsidP="00990C05">
      <w:pPr>
        <w:pStyle w:val="EditorsNote"/>
      </w:pPr>
      <w:r w:rsidRPr="00B70F61">
        <w:t>Editor’s note:</w:t>
      </w:r>
      <w:r w:rsidRPr="00B70F61">
        <w:tab/>
        <w:t>CA_n2</w:t>
      </w:r>
      <w:r>
        <w:t>61J</w:t>
      </w:r>
      <w:r w:rsidRPr="00B70F61">
        <w:t xml:space="preserve"> Test frequencies are FFS.</w:t>
      </w:r>
    </w:p>
    <w:p w14:paraId="1C1221E9" w14:textId="77777777" w:rsidR="00990C05" w:rsidRPr="00451A59" w:rsidRDefault="00990C05" w:rsidP="00990C05">
      <w:pPr>
        <w:pStyle w:val="Heading7"/>
      </w:pPr>
      <w:r w:rsidRPr="00451A59">
        <w:t>7.2.3.4.</w:t>
      </w:r>
      <w:r>
        <w:t>5</w:t>
      </w:r>
      <w:r w:rsidRPr="00451A59">
        <w:t>.</w:t>
      </w:r>
      <w:r>
        <w:t>10</w:t>
      </w:r>
      <w:r w:rsidRPr="00451A59">
        <w:tab/>
        <w:t>CA_n2</w:t>
      </w:r>
      <w:r>
        <w:t>61K</w:t>
      </w:r>
    </w:p>
    <w:p w14:paraId="7EAB962C" w14:textId="77777777" w:rsidR="00990C05" w:rsidRPr="00B70F61" w:rsidRDefault="00990C05" w:rsidP="00990C05">
      <w:pPr>
        <w:pStyle w:val="EditorsNote"/>
      </w:pPr>
      <w:r w:rsidRPr="00B70F61">
        <w:t>Editor’s note:</w:t>
      </w:r>
      <w:r w:rsidRPr="00B70F61">
        <w:tab/>
        <w:t>CA_n2</w:t>
      </w:r>
      <w:r>
        <w:t>61K</w:t>
      </w:r>
      <w:r w:rsidRPr="00B70F61">
        <w:t xml:space="preserve"> Test frequencies are FFS.</w:t>
      </w:r>
    </w:p>
    <w:p w14:paraId="17AD0E79" w14:textId="77777777" w:rsidR="00990C05" w:rsidRPr="00451A59" w:rsidRDefault="00990C05" w:rsidP="00990C05">
      <w:pPr>
        <w:pStyle w:val="Heading7"/>
      </w:pPr>
      <w:r w:rsidRPr="00451A59">
        <w:t>7.2.3.4.</w:t>
      </w:r>
      <w:r>
        <w:t>5</w:t>
      </w:r>
      <w:r w:rsidRPr="00451A59">
        <w:t>.</w:t>
      </w:r>
      <w:r>
        <w:t>11</w:t>
      </w:r>
      <w:r w:rsidRPr="00451A59">
        <w:tab/>
        <w:t>CA_n2</w:t>
      </w:r>
      <w:r>
        <w:t>61L</w:t>
      </w:r>
    </w:p>
    <w:p w14:paraId="6510EE6E" w14:textId="77777777" w:rsidR="00990C05" w:rsidRPr="00B70F61" w:rsidRDefault="00990C05" w:rsidP="00990C05">
      <w:pPr>
        <w:pStyle w:val="EditorsNote"/>
      </w:pPr>
      <w:r w:rsidRPr="00B70F61">
        <w:t>Editor’s note:</w:t>
      </w:r>
      <w:r w:rsidRPr="00B70F61">
        <w:tab/>
        <w:t>CA_n2</w:t>
      </w:r>
      <w:r>
        <w:t>61L</w:t>
      </w:r>
      <w:r w:rsidRPr="00B70F61">
        <w:t xml:space="preserve"> Test frequencies are FFS.</w:t>
      </w:r>
    </w:p>
    <w:p w14:paraId="5597CDD2" w14:textId="77777777" w:rsidR="00990C05" w:rsidRPr="00451A59" w:rsidRDefault="00990C05" w:rsidP="00990C05">
      <w:pPr>
        <w:pStyle w:val="Heading7"/>
      </w:pPr>
      <w:r w:rsidRPr="00451A59">
        <w:t>7.2.3.4.</w:t>
      </w:r>
      <w:r>
        <w:t>5</w:t>
      </w:r>
      <w:r w:rsidRPr="00451A59">
        <w:t>.</w:t>
      </w:r>
      <w:r>
        <w:t>12</w:t>
      </w:r>
      <w:r w:rsidRPr="00451A59">
        <w:tab/>
        <w:t>CA_n2</w:t>
      </w:r>
      <w:r>
        <w:t>61M</w:t>
      </w:r>
    </w:p>
    <w:p w14:paraId="3BBFE5A7" w14:textId="77777777" w:rsidR="00990C05" w:rsidRDefault="00990C05" w:rsidP="00990C05">
      <w:pPr>
        <w:ind w:firstLine="284"/>
      </w:pPr>
      <w:r w:rsidRPr="00B70F61">
        <w:t>Editor’s note:</w:t>
      </w:r>
      <w:r w:rsidRPr="00B70F61">
        <w:tab/>
        <w:t>CA_n2</w:t>
      </w:r>
      <w:r>
        <w:t>61M</w:t>
      </w:r>
      <w:r w:rsidRPr="00B70F61">
        <w:t xml:space="preserve"> Test frequencies are FFS.</w:t>
      </w:r>
    </w:p>
    <w:p w14:paraId="4BDA14E1" w14:textId="77777777" w:rsidR="00990C05" w:rsidRPr="00451A59" w:rsidRDefault="00990C05" w:rsidP="00990C05">
      <w:pPr>
        <w:pStyle w:val="Heading7"/>
      </w:pPr>
      <w:r w:rsidRPr="00451A59">
        <w:t>7.2.3.4.</w:t>
      </w:r>
      <w:r>
        <w:t>5</w:t>
      </w:r>
      <w:r w:rsidRPr="00451A59">
        <w:t>.</w:t>
      </w:r>
      <w:r>
        <w:t>12</w:t>
      </w:r>
      <w:r w:rsidRPr="00451A59">
        <w:tab/>
        <w:t>CA_n2</w:t>
      </w:r>
      <w:r>
        <w:t>61O</w:t>
      </w:r>
    </w:p>
    <w:p w14:paraId="085FD415" w14:textId="77777777" w:rsidR="00990C05" w:rsidRDefault="00990C05" w:rsidP="00990C05">
      <w:pPr>
        <w:ind w:firstLine="284"/>
      </w:pPr>
      <w:r w:rsidRPr="00B70F61">
        <w:t>Editor’s note:</w:t>
      </w:r>
      <w:r w:rsidRPr="00B70F61">
        <w:tab/>
        <w:t>CA_n2</w:t>
      </w:r>
      <w:r>
        <w:t>61O</w:t>
      </w:r>
      <w:r w:rsidRPr="00B70F61">
        <w:t xml:space="preserve"> Test frequencies are FFS.</w:t>
      </w:r>
    </w:p>
    <w:p w14:paraId="5F57E306" w14:textId="77777777" w:rsidR="00990C05" w:rsidRPr="00451A59" w:rsidRDefault="00990C05" w:rsidP="00990C05">
      <w:pPr>
        <w:pStyle w:val="Heading7"/>
      </w:pPr>
      <w:r w:rsidRPr="00451A59">
        <w:t>7.2.3.4.</w:t>
      </w:r>
      <w:r>
        <w:t>5</w:t>
      </w:r>
      <w:r w:rsidRPr="00451A59">
        <w:t>.</w:t>
      </w:r>
      <w:r>
        <w:t>12</w:t>
      </w:r>
      <w:r w:rsidRPr="00451A59">
        <w:tab/>
        <w:t>CA_n2</w:t>
      </w:r>
      <w:r>
        <w:t>61P</w:t>
      </w:r>
    </w:p>
    <w:p w14:paraId="49AD3C43" w14:textId="77777777" w:rsidR="00990C05" w:rsidRPr="00854822" w:rsidRDefault="00990C05" w:rsidP="00990C05">
      <w:pPr>
        <w:ind w:firstLine="284"/>
      </w:pPr>
      <w:r w:rsidRPr="00B70F61">
        <w:t>Editor’s note:</w:t>
      </w:r>
      <w:r w:rsidRPr="00B70F61">
        <w:tab/>
        <w:t>CA_n2</w:t>
      </w:r>
      <w:r>
        <w:t>61P</w:t>
      </w:r>
      <w:r w:rsidRPr="00B70F61">
        <w:t xml:space="preserve"> Test frequencies are FFS.</w:t>
      </w:r>
    </w:p>
    <w:p w14:paraId="15EDC370" w14:textId="77777777" w:rsidR="00990C05" w:rsidRPr="00451A59" w:rsidRDefault="00990C05" w:rsidP="00990C05">
      <w:pPr>
        <w:pStyle w:val="Heading7"/>
      </w:pPr>
      <w:r w:rsidRPr="00451A59">
        <w:t>7.2.3.4.</w:t>
      </w:r>
      <w:r>
        <w:t>5</w:t>
      </w:r>
      <w:r w:rsidRPr="00451A59">
        <w:t>.</w:t>
      </w:r>
      <w:r>
        <w:t>12</w:t>
      </w:r>
      <w:r w:rsidRPr="00451A59">
        <w:tab/>
        <w:t>CA_n2</w:t>
      </w:r>
      <w:r>
        <w:t>61Q</w:t>
      </w:r>
    </w:p>
    <w:p w14:paraId="5C55E739" w14:textId="5D6F6525" w:rsidR="00785722" w:rsidRPr="00630F7A" w:rsidRDefault="00990C05" w:rsidP="00990C05">
      <w:pPr>
        <w:rPr>
          <w:lang w:eastAsia="en-US"/>
        </w:rPr>
      </w:pPr>
      <w:r w:rsidRPr="00B70F61">
        <w:t>Editor’s note:</w:t>
      </w:r>
      <w:r w:rsidRPr="00B70F61">
        <w:tab/>
        <w:t>CA_n2</w:t>
      </w:r>
      <w:r>
        <w:t>61</w:t>
      </w:r>
      <w:r w:rsidRPr="00B70F61">
        <w:t xml:space="preserve"> Test frequencies are FFS.</w:t>
      </w:r>
    </w:p>
    <w:p w14:paraId="4162B0BD" w14:textId="601337F0" w:rsidR="00993D3E" w:rsidRPr="00630F7A" w:rsidRDefault="00993D3E" w:rsidP="00993D3E">
      <w:pPr>
        <w:pStyle w:val="Heading4"/>
        <w:rPr>
          <w:lang w:eastAsia="en-US"/>
        </w:rPr>
      </w:pPr>
      <w:r w:rsidRPr="00630F7A">
        <w:rPr>
          <w:lang w:eastAsia="en-US"/>
        </w:rPr>
        <w:t>7.2.3.5</w:t>
      </w:r>
      <w:r w:rsidRPr="00630F7A">
        <w:rPr>
          <w:lang w:eastAsia="en-US"/>
        </w:rPr>
        <w:tab/>
        <w:t>NR intra-band non-contiguous CA configurations in FR2</w:t>
      </w:r>
      <w:bookmarkEnd w:id="580"/>
      <w:bookmarkEnd w:id="581"/>
      <w:bookmarkEnd w:id="582"/>
      <w:bookmarkEnd w:id="583"/>
      <w:bookmarkEnd w:id="584"/>
      <w:bookmarkEnd w:id="585"/>
      <w:bookmarkEnd w:id="586"/>
      <w:bookmarkEnd w:id="587"/>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4"/>
      <w:bookmarkEnd w:id="555"/>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lastRenderedPageBreak/>
        <w:t>-</w:t>
      </w:r>
      <w:r w:rsidRPr="00630F7A">
        <w:tab/>
        <w:t>CSI-RS for Tracking, CSI reporting and beam management</w:t>
      </w:r>
    </w:p>
    <w:p w14:paraId="2ACC0DE5" w14:textId="77777777" w:rsidR="0094601D" w:rsidRPr="00630F7A" w:rsidRDefault="0094601D" w:rsidP="0094601D">
      <w:pPr>
        <w:pStyle w:val="TH"/>
      </w:pPr>
      <w:bookmarkStart w:id="590" w:name="_CRTable7_3_01"/>
      <w:r w:rsidRPr="00630F7A">
        <w:t xml:space="preserve">Table </w:t>
      </w:r>
      <w:bookmarkEnd w:id="590"/>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91" w:name="_Toc21354273"/>
      <w:bookmarkStart w:id="592" w:name="_Toc27749923"/>
      <w:r w:rsidRPr="00630F7A">
        <w:t>7.3.1</w:t>
      </w:r>
      <w:r w:rsidRPr="00630F7A">
        <w:tab/>
        <w:t>Radio resource control information elements for RRM</w:t>
      </w:r>
      <w:bookmarkEnd w:id="591"/>
      <w:bookmarkEnd w:id="592"/>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3" w:name="_Toc21354274"/>
      <w:bookmarkStart w:id="594" w:name="_Toc27749924"/>
      <w:r w:rsidRPr="00630F7A">
        <w:lastRenderedPageBreak/>
        <w:t>–</w:t>
      </w:r>
      <w:r w:rsidRPr="00630F7A">
        <w:tab/>
      </w:r>
      <w:r w:rsidRPr="00630F7A">
        <w:rPr>
          <w:i/>
        </w:rPr>
        <w:t>TDD-UL-DL-Config</w:t>
      </w:r>
      <w:bookmarkEnd w:id="593"/>
      <w:bookmarkEnd w:id="594"/>
      <w:r w:rsidR="00265E20" w:rsidRPr="00630F7A">
        <w:rPr>
          <w:i/>
        </w:rPr>
        <w:t>Common</w:t>
      </w:r>
    </w:p>
    <w:p w14:paraId="644C9E97" w14:textId="5940E4E1" w:rsidR="00F51121" w:rsidRPr="00630F7A" w:rsidRDefault="00F51121" w:rsidP="00F51121">
      <w:pPr>
        <w:pStyle w:val="TH"/>
      </w:pPr>
      <w:bookmarkStart w:id="595" w:name="_CRTable7_3_11"/>
      <w:r w:rsidRPr="00630F7A">
        <w:t xml:space="preserve">Table </w:t>
      </w:r>
      <w:bookmarkEnd w:id="595"/>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6" w:name="_Toc27749925"/>
      <w:r w:rsidRPr="00630F7A">
        <w:t>–</w:t>
      </w:r>
      <w:r w:rsidRPr="00630F7A">
        <w:tab/>
      </w:r>
      <w:r w:rsidRPr="00630F7A">
        <w:rPr>
          <w:i/>
        </w:rPr>
        <w:t>FilterCoefficient</w:t>
      </w:r>
      <w:bookmarkEnd w:id="596"/>
    </w:p>
    <w:p w14:paraId="305ED4EA" w14:textId="77777777" w:rsidR="00F86808" w:rsidRPr="00630F7A" w:rsidRDefault="00F86808" w:rsidP="00F86808">
      <w:pPr>
        <w:pStyle w:val="TH"/>
      </w:pPr>
      <w:bookmarkStart w:id="597" w:name="_CRTable7_3_12"/>
      <w:r w:rsidRPr="00630F7A">
        <w:t xml:space="preserve">Table </w:t>
      </w:r>
      <w:bookmarkEnd w:id="597"/>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8" w:name="_Toc27749926"/>
      <w:r w:rsidRPr="00630F7A">
        <w:lastRenderedPageBreak/>
        <w:t>–</w:t>
      </w:r>
      <w:r w:rsidRPr="00630F7A">
        <w:tab/>
      </w:r>
      <w:r w:rsidRPr="00630F7A">
        <w:rPr>
          <w:i/>
        </w:rPr>
        <w:t>SSB-MTC</w:t>
      </w:r>
      <w:bookmarkEnd w:id="598"/>
    </w:p>
    <w:p w14:paraId="05B86C91" w14:textId="77777777" w:rsidR="00F86808" w:rsidRPr="00630F7A" w:rsidRDefault="00F86808" w:rsidP="00F86808">
      <w:pPr>
        <w:pStyle w:val="TH"/>
      </w:pPr>
      <w:bookmarkStart w:id="599" w:name="_CRTable7_3_13"/>
      <w:r w:rsidRPr="00630F7A">
        <w:t xml:space="preserve">Table </w:t>
      </w:r>
      <w:bookmarkEnd w:id="599"/>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600"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601" w:name="_CRTable7_3_13a"/>
      <w:r w:rsidRPr="00630F7A">
        <w:t xml:space="preserve">Table </w:t>
      </w:r>
      <w:bookmarkEnd w:id="601"/>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600"/>
    </w:p>
    <w:p w14:paraId="2D0ABF23" w14:textId="5BCFBF6B" w:rsidR="00F86808" w:rsidRPr="00630F7A" w:rsidRDefault="00F86808" w:rsidP="00F86808">
      <w:pPr>
        <w:pStyle w:val="TH"/>
        <w:rPr>
          <w:i/>
        </w:rPr>
      </w:pPr>
      <w:bookmarkStart w:id="602" w:name="_CRTable7_3_14"/>
      <w:r w:rsidRPr="00630F7A">
        <w:t xml:space="preserve">Table </w:t>
      </w:r>
      <w:bookmarkEnd w:id="602"/>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3" w:name="_Toc27749928"/>
      <w:r w:rsidRPr="00630F7A">
        <w:lastRenderedPageBreak/>
        <w:t>–</w:t>
      </w:r>
      <w:r w:rsidRPr="00630F7A">
        <w:tab/>
      </w:r>
      <w:bookmarkStart w:id="604" w:name="_Hlk24448870"/>
      <w:r w:rsidRPr="00630F7A">
        <w:rPr>
          <w:i/>
        </w:rPr>
        <w:t>ServingCellConfigCommonSIB</w:t>
      </w:r>
      <w:bookmarkEnd w:id="603"/>
      <w:bookmarkEnd w:id="604"/>
    </w:p>
    <w:p w14:paraId="3F9B26C6" w14:textId="77777777" w:rsidR="002D388B" w:rsidRDefault="00F86808" w:rsidP="002D388B">
      <w:pPr>
        <w:pStyle w:val="TH"/>
        <w:rPr>
          <w:i/>
          <w:iCs/>
        </w:rPr>
      </w:pPr>
      <w:bookmarkStart w:id="605" w:name="_CRTable7_3_15"/>
      <w:r w:rsidRPr="00630F7A">
        <w:t xml:space="preserve">Table </w:t>
      </w:r>
      <w:bookmarkEnd w:id="605"/>
      <w:r w:rsidRPr="00630F7A">
        <w:t xml:space="preserve">7.3.1-5: </w:t>
      </w:r>
      <w:r w:rsidRPr="00630F7A">
        <w:rPr>
          <w:i/>
          <w:iCs/>
        </w:rPr>
        <w:t>ServingCellConfigCommonSIB-RRM</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D388B" w14:paraId="1FCC17A5"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3E2B5797" w14:textId="77777777" w:rsidR="002D388B" w:rsidRDefault="002D388B" w:rsidP="00071EAD">
            <w:pPr>
              <w:pStyle w:val="TAH"/>
              <w:jc w:val="left"/>
              <w:rPr>
                <w:b w:val="0"/>
              </w:rPr>
            </w:pPr>
            <w:r>
              <w:rPr>
                <w:b w:val="0"/>
              </w:rPr>
              <w:t>Derivation Path: Table 4.6.3-169</w:t>
            </w:r>
          </w:p>
        </w:tc>
      </w:tr>
      <w:tr w:rsidR="002D388B" w14:paraId="66DFF866"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3B3DBF8" w14:textId="77777777" w:rsidR="002D388B" w:rsidRDefault="002D388B" w:rsidP="00071EAD">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0AC0CA" w14:textId="77777777" w:rsidR="002D388B" w:rsidRDefault="002D388B" w:rsidP="00071EAD">
            <w:pPr>
              <w:pStyle w:val="TAH"/>
            </w:pPr>
            <w:r>
              <w:t>Value/remark</w:t>
            </w:r>
          </w:p>
        </w:tc>
        <w:tc>
          <w:tcPr>
            <w:tcW w:w="1701" w:type="dxa"/>
            <w:tcBorders>
              <w:top w:val="single" w:sz="4" w:space="0" w:color="auto"/>
              <w:left w:val="single" w:sz="4" w:space="0" w:color="auto"/>
              <w:bottom w:val="single" w:sz="4" w:space="0" w:color="auto"/>
              <w:right w:val="single" w:sz="4" w:space="0" w:color="auto"/>
            </w:tcBorders>
            <w:hideMark/>
          </w:tcPr>
          <w:p w14:paraId="7592DD6C" w14:textId="77777777" w:rsidR="002D388B" w:rsidRDefault="002D388B" w:rsidP="00071EAD">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E45627C" w14:textId="77777777" w:rsidR="002D388B" w:rsidRDefault="002D388B" w:rsidP="00071EAD">
            <w:pPr>
              <w:pStyle w:val="TAH"/>
            </w:pPr>
            <w:r>
              <w:t>Condition</w:t>
            </w:r>
          </w:p>
        </w:tc>
      </w:tr>
      <w:tr w:rsidR="002D388B" w14:paraId="16B363BE"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39495A97" w14:textId="77777777" w:rsidR="002D388B" w:rsidRDefault="002D388B" w:rsidP="00071EAD">
            <w:pPr>
              <w:pStyle w:val="TAL"/>
            </w:pPr>
            <w:r>
              <w:t>ServingCellConfigCommonSIB ::= SEQUENCE {</w:t>
            </w:r>
          </w:p>
        </w:tc>
        <w:tc>
          <w:tcPr>
            <w:tcW w:w="2268" w:type="dxa"/>
            <w:tcBorders>
              <w:top w:val="single" w:sz="4" w:space="0" w:color="auto"/>
              <w:left w:val="single" w:sz="4" w:space="0" w:color="auto"/>
              <w:bottom w:val="single" w:sz="4" w:space="0" w:color="auto"/>
              <w:right w:val="single" w:sz="4" w:space="0" w:color="auto"/>
            </w:tcBorders>
          </w:tcPr>
          <w:p w14:paraId="4E251E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102D36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475CFD7" w14:textId="77777777" w:rsidR="002D388B" w:rsidRDefault="002D388B" w:rsidP="00071EAD">
            <w:pPr>
              <w:pStyle w:val="TAL"/>
            </w:pPr>
          </w:p>
        </w:tc>
      </w:tr>
      <w:tr w:rsidR="002D388B" w14:paraId="77050CEF"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B063FE5" w14:textId="77777777" w:rsidR="002D388B" w:rsidRDefault="002D388B" w:rsidP="00071EAD">
            <w:pPr>
              <w:pStyle w:val="TAL"/>
            </w:pPr>
            <w:r>
              <w:t xml:space="preserve">  ssb-PositionsInBurst SEQUENCE {</w:t>
            </w:r>
          </w:p>
        </w:tc>
        <w:tc>
          <w:tcPr>
            <w:tcW w:w="2268" w:type="dxa"/>
            <w:tcBorders>
              <w:top w:val="single" w:sz="4" w:space="0" w:color="auto"/>
              <w:left w:val="single" w:sz="4" w:space="0" w:color="auto"/>
              <w:bottom w:val="single" w:sz="4" w:space="0" w:color="auto"/>
              <w:right w:val="single" w:sz="4" w:space="0" w:color="auto"/>
            </w:tcBorders>
          </w:tcPr>
          <w:p w14:paraId="39CE26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349AB103"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2D8589D2" w14:textId="77777777" w:rsidR="002D388B" w:rsidRDefault="002D388B" w:rsidP="00071EAD">
            <w:pPr>
              <w:pStyle w:val="TAL"/>
            </w:pPr>
          </w:p>
        </w:tc>
      </w:tr>
      <w:tr w:rsidR="002D388B" w14:paraId="73C1AFC2" w14:textId="77777777" w:rsidTr="00071EAD">
        <w:trPr>
          <w:trHeight w:val="1449"/>
        </w:trPr>
        <w:tc>
          <w:tcPr>
            <w:tcW w:w="4536" w:type="dxa"/>
            <w:tcBorders>
              <w:top w:val="single" w:sz="4" w:space="0" w:color="auto"/>
              <w:left w:val="single" w:sz="4" w:space="0" w:color="auto"/>
              <w:bottom w:val="nil"/>
              <w:right w:val="single" w:sz="4" w:space="0" w:color="auto"/>
            </w:tcBorders>
            <w:hideMark/>
          </w:tcPr>
          <w:p w14:paraId="17CE3040" w14:textId="77777777" w:rsidR="002D388B" w:rsidRDefault="002D388B" w:rsidP="00071EAD">
            <w:pPr>
              <w:pStyle w:val="TAL"/>
            </w:pPr>
            <w:r>
              <w:t xml:space="preserve">    inOneGroup</w:t>
            </w:r>
          </w:p>
        </w:tc>
        <w:tc>
          <w:tcPr>
            <w:tcW w:w="2268" w:type="dxa"/>
            <w:tcBorders>
              <w:top w:val="single" w:sz="4" w:space="0" w:color="auto"/>
              <w:left w:val="single" w:sz="4" w:space="0" w:color="auto"/>
              <w:bottom w:val="single" w:sz="4" w:space="0" w:color="auto"/>
              <w:right w:val="single" w:sz="4" w:space="0" w:color="auto"/>
            </w:tcBorders>
            <w:hideMark/>
          </w:tcPr>
          <w:p w14:paraId="5C1DD1CD" w14:textId="77777777" w:rsidR="002D388B" w:rsidRDefault="002D388B" w:rsidP="00071EAD">
            <w:pPr>
              <w:pStyle w:val="TAL"/>
            </w:pPr>
            <w:r>
              <w:t>’1100 0000’B</w:t>
            </w:r>
          </w:p>
        </w:tc>
        <w:tc>
          <w:tcPr>
            <w:tcW w:w="1701" w:type="dxa"/>
            <w:tcBorders>
              <w:top w:val="single" w:sz="4" w:space="0" w:color="auto"/>
              <w:left w:val="single" w:sz="4" w:space="0" w:color="auto"/>
              <w:bottom w:val="nil"/>
              <w:right w:val="single" w:sz="4" w:space="0" w:color="auto"/>
            </w:tcBorders>
            <w:hideMark/>
          </w:tcPr>
          <w:p w14:paraId="7F069B68" w14:textId="77777777" w:rsidR="002D388B" w:rsidRDefault="002D388B" w:rsidP="00071EAD">
            <w:pPr>
              <w:pStyle w:val="TAL"/>
            </w:pPr>
            <w:r>
              <w:t>When carrier frequency &lt;= 3 GHz for FDD or &lt;= 1.88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hideMark/>
          </w:tcPr>
          <w:p w14:paraId="3B84E13D" w14:textId="77777777" w:rsidR="002D388B" w:rsidRDefault="002D388B" w:rsidP="00071EAD">
            <w:pPr>
              <w:pStyle w:val="TAL"/>
            </w:pPr>
            <w:r>
              <w:t>2SSB</w:t>
            </w:r>
          </w:p>
        </w:tc>
      </w:tr>
      <w:tr w:rsidR="002D388B" w14:paraId="7B1EE009" w14:textId="77777777" w:rsidTr="00071EAD">
        <w:trPr>
          <w:trHeight w:val="1449"/>
        </w:trPr>
        <w:tc>
          <w:tcPr>
            <w:tcW w:w="4536" w:type="dxa"/>
            <w:tcBorders>
              <w:top w:val="nil"/>
              <w:left w:val="single" w:sz="4" w:space="0" w:color="auto"/>
              <w:bottom w:val="nil"/>
              <w:right w:val="single" w:sz="4" w:space="0" w:color="auto"/>
            </w:tcBorders>
          </w:tcPr>
          <w:p w14:paraId="68809412"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7BD5447" w14:textId="77777777" w:rsidR="002D388B" w:rsidRDefault="002D388B" w:rsidP="00071EAD">
            <w:pPr>
              <w:pStyle w:val="TAL"/>
            </w:pPr>
            <w:r>
              <w:t>’1011 0000’B</w:t>
            </w:r>
          </w:p>
        </w:tc>
        <w:tc>
          <w:tcPr>
            <w:tcW w:w="1701" w:type="dxa"/>
            <w:tcBorders>
              <w:top w:val="nil"/>
              <w:left w:val="single" w:sz="4" w:space="0" w:color="auto"/>
              <w:bottom w:val="nil"/>
              <w:right w:val="single" w:sz="4" w:space="0" w:color="auto"/>
            </w:tcBorders>
          </w:tcPr>
          <w:p w14:paraId="2556E430"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117CC85A" w14:textId="77777777" w:rsidR="002D388B" w:rsidRDefault="002D388B" w:rsidP="00071EAD">
            <w:pPr>
              <w:pStyle w:val="TAL"/>
            </w:pPr>
            <w:r>
              <w:t>3SSB</w:t>
            </w:r>
          </w:p>
        </w:tc>
      </w:tr>
      <w:tr w:rsidR="002D388B" w14:paraId="4ED02731" w14:textId="77777777" w:rsidTr="00071EAD">
        <w:tc>
          <w:tcPr>
            <w:tcW w:w="4536" w:type="dxa"/>
            <w:tcBorders>
              <w:top w:val="nil"/>
              <w:left w:val="single" w:sz="4" w:space="0" w:color="auto"/>
              <w:bottom w:val="single" w:sz="4" w:space="0" w:color="auto"/>
              <w:right w:val="single" w:sz="4" w:space="0" w:color="auto"/>
            </w:tcBorders>
          </w:tcPr>
          <w:p w14:paraId="6A85B413"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65A3204" w14:textId="77777777" w:rsidR="002D388B" w:rsidRDefault="002D388B" w:rsidP="00071EAD">
            <w:pPr>
              <w:pStyle w:val="TAL"/>
            </w:pPr>
            <w:r>
              <w:t>’1111 0000’B</w:t>
            </w:r>
          </w:p>
        </w:tc>
        <w:tc>
          <w:tcPr>
            <w:tcW w:w="1701" w:type="dxa"/>
            <w:tcBorders>
              <w:top w:val="nil"/>
              <w:left w:val="single" w:sz="4" w:space="0" w:color="auto"/>
              <w:bottom w:val="single" w:sz="4" w:space="0" w:color="auto"/>
              <w:right w:val="single" w:sz="4" w:space="0" w:color="auto"/>
            </w:tcBorders>
          </w:tcPr>
          <w:p w14:paraId="6D3D999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F3B3E41" w14:textId="77777777" w:rsidR="002D388B" w:rsidRDefault="002D388B" w:rsidP="00071EAD">
            <w:pPr>
              <w:pStyle w:val="TAL"/>
            </w:pPr>
            <w:r>
              <w:t>4SSB</w:t>
            </w:r>
          </w:p>
        </w:tc>
      </w:tr>
      <w:tr w:rsidR="002D388B" w14:paraId="6D0F3A99"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227C6C14" w14:textId="77777777" w:rsidR="002D388B" w:rsidRDefault="002D388B" w:rsidP="00071EAD">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A4AF69D"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48E3931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5D8FB492" w14:textId="77777777" w:rsidR="002D388B" w:rsidRDefault="002D388B" w:rsidP="00071EAD">
            <w:pPr>
              <w:pStyle w:val="TAL"/>
            </w:pPr>
          </w:p>
        </w:tc>
      </w:tr>
      <w:tr w:rsidR="002D388B" w14:paraId="1F0CC474"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C47FF8E" w14:textId="77777777" w:rsidR="002D388B" w:rsidRDefault="002D388B" w:rsidP="00071EAD">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123F414"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B578919"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383331DD" w14:textId="77777777" w:rsidR="002D388B" w:rsidRDefault="002D388B" w:rsidP="00071EAD">
            <w:pPr>
              <w:pStyle w:val="TAL"/>
            </w:pPr>
          </w:p>
        </w:tc>
      </w:tr>
    </w:tbl>
    <w:p w14:paraId="47D94F76" w14:textId="77777777" w:rsidR="002D388B" w:rsidRDefault="002D388B" w:rsidP="002D388B">
      <w:pPr>
        <w:rPr>
          <w:lang w:eastAsia="zh-CN"/>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2D388B" w14:paraId="15698B94"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76CA39FB" w14:textId="77777777" w:rsidR="002D388B" w:rsidRDefault="002D388B" w:rsidP="00071EAD">
            <w:pPr>
              <w:keepNext/>
              <w:keepLines/>
              <w:spacing w:after="0"/>
              <w:jc w:val="center"/>
              <w:rPr>
                <w:rFonts w:ascii="Arial" w:hAnsi="Arial"/>
                <w:b/>
                <w:sz w:val="18"/>
              </w:rPr>
            </w:pPr>
            <w:r>
              <w:rPr>
                <w:rFonts w:ascii="Arial" w:hAnsi="Arial"/>
                <w:b/>
                <w:sz w:val="18"/>
              </w:rPr>
              <w:t>Condition</w:t>
            </w:r>
          </w:p>
        </w:tc>
        <w:tc>
          <w:tcPr>
            <w:tcW w:w="5813" w:type="dxa"/>
            <w:tcBorders>
              <w:top w:val="single" w:sz="4" w:space="0" w:color="auto"/>
              <w:left w:val="single" w:sz="4" w:space="0" w:color="auto"/>
              <w:bottom w:val="single" w:sz="4" w:space="0" w:color="auto"/>
              <w:right w:val="single" w:sz="4" w:space="0" w:color="auto"/>
            </w:tcBorders>
            <w:hideMark/>
          </w:tcPr>
          <w:p w14:paraId="471F4366" w14:textId="77777777" w:rsidR="002D388B" w:rsidRDefault="002D388B" w:rsidP="00071EAD">
            <w:pPr>
              <w:keepNext/>
              <w:keepLines/>
              <w:spacing w:after="0"/>
              <w:jc w:val="center"/>
              <w:rPr>
                <w:rFonts w:ascii="Arial" w:hAnsi="Arial"/>
                <w:b/>
                <w:sz w:val="18"/>
              </w:rPr>
            </w:pPr>
            <w:r>
              <w:rPr>
                <w:rFonts w:ascii="Arial" w:hAnsi="Arial"/>
                <w:b/>
                <w:sz w:val="18"/>
              </w:rPr>
              <w:t>Explanation</w:t>
            </w:r>
          </w:p>
        </w:tc>
      </w:tr>
      <w:tr w:rsidR="002D388B" w14:paraId="669074EC"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0D1C7959" w14:textId="77777777" w:rsidR="002D388B" w:rsidRDefault="002D388B" w:rsidP="00071EAD">
            <w:pPr>
              <w:keepNext/>
              <w:keepLines/>
              <w:spacing w:after="0"/>
              <w:rPr>
                <w:rFonts w:ascii="Arial" w:hAnsi="Arial"/>
                <w:sz w:val="18"/>
              </w:rPr>
            </w:pPr>
            <w:r>
              <w:rPr>
                <w:rFonts w:ascii="Arial" w:hAnsi="Arial"/>
                <w:sz w:val="18"/>
              </w:rPr>
              <w:t>2SSB</w:t>
            </w:r>
          </w:p>
        </w:tc>
        <w:tc>
          <w:tcPr>
            <w:tcW w:w="5813" w:type="dxa"/>
            <w:tcBorders>
              <w:top w:val="single" w:sz="4" w:space="0" w:color="auto"/>
              <w:left w:val="single" w:sz="4" w:space="0" w:color="auto"/>
              <w:bottom w:val="single" w:sz="4" w:space="0" w:color="auto"/>
              <w:right w:val="single" w:sz="4" w:space="0" w:color="auto"/>
            </w:tcBorders>
            <w:hideMark/>
          </w:tcPr>
          <w:p w14:paraId="1867F0E0" w14:textId="77777777" w:rsidR="002D388B" w:rsidRDefault="002D388B" w:rsidP="00071EAD">
            <w:pPr>
              <w:keepNext/>
              <w:keepLines/>
              <w:spacing w:after="0"/>
              <w:rPr>
                <w:rFonts w:ascii="Arial" w:hAnsi="Arial"/>
                <w:sz w:val="18"/>
              </w:rPr>
            </w:pPr>
            <w:r>
              <w:rPr>
                <w:rFonts w:ascii="Arial" w:hAnsi="Arial"/>
                <w:sz w:val="18"/>
              </w:rPr>
              <w:t>For configuration with 2 SS Blocks</w:t>
            </w:r>
          </w:p>
        </w:tc>
      </w:tr>
      <w:tr w:rsidR="002D388B" w14:paraId="3D442410" w14:textId="77777777" w:rsidTr="00071EAD">
        <w:tc>
          <w:tcPr>
            <w:tcW w:w="3937" w:type="dxa"/>
            <w:tcBorders>
              <w:top w:val="single" w:sz="4" w:space="0" w:color="auto"/>
              <w:left w:val="single" w:sz="4" w:space="0" w:color="auto"/>
              <w:bottom w:val="single" w:sz="4" w:space="0" w:color="auto"/>
              <w:right w:val="single" w:sz="4" w:space="0" w:color="auto"/>
            </w:tcBorders>
          </w:tcPr>
          <w:p w14:paraId="4EE280BD" w14:textId="77777777" w:rsidR="002D388B" w:rsidRDefault="002D388B" w:rsidP="00071EAD">
            <w:pPr>
              <w:keepNext/>
              <w:keepLines/>
              <w:spacing w:after="0"/>
              <w:rPr>
                <w:rFonts w:ascii="Arial" w:hAnsi="Arial"/>
                <w:sz w:val="18"/>
              </w:rPr>
            </w:pPr>
            <w:r>
              <w:rPr>
                <w:rFonts w:ascii="Arial" w:hAnsi="Arial"/>
                <w:sz w:val="18"/>
              </w:rPr>
              <w:t>3SSB</w:t>
            </w:r>
          </w:p>
        </w:tc>
        <w:tc>
          <w:tcPr>
            <w:tcW w:w="5813" w:type="dxa"/>
            <w:tcBorders>
              <w:top w:val="single" w:sz="4" w:space="0" w:color="auto"/>
              <w:left w:val="single" w:sz="4" w:space="0" w:color="auto"/>
              <w:bottom w:val="single" w:sz="4" w:space="0" w:color="auto"/>
              <w:right w:val="single" w:sz="4" w:space="0" w:color="auto"/>
            </w:tcBorders>
          </w:tcPr>
          <w:p w14:paraId="6271A7ED" w14:textId="77777777" w:rsidR="002D388B" w:rsidRDefault="002D388B" w:rsidP="00071EAD">
            <w:pPr>
              <w:keepNext/>
              <w:keepLines/>
              <w:spacing w:after="0"/>
              <w:rPr>
                <w:rFonts w:ascii="Arial" w:hAnsi="Arial"/>
                <w:sz w:val="18"/>
              </w:rPr>
            </w:pPr>
            <w:r>
              <w:rPr>
                <w:rFonts w:ascii="Arial" w:hAnsi="Arial"/>
                <w:sz w:val="18"/>
              </w:rPr>
              <w:t>For configuration with 3 SS Blocks</w:t>
            </w:r>
          </w:p>
        </w:tc>
      </w:tr>
      <w:tr w:rsidR="002D388B" w14:paraId="773651C3" w14:textId="77777777" w:rsidTr="00071EAD">
        <w:tc>
          <w:tcPr>
            <w:tcW w:w="3937" w:type="dxa"/>
            <w:tcBorders>
              <w:top w:val="single" w:sz="4" w:space="0" w:color="auto"/>
              <w:left w:val="single" w:sz="4" w:space="0" w:color="auto"/>
              <w:bottom w:val="single" w:sz="4" w:space="0" w:color="auto"/>
              <w:right w:val="single" w:sz="4" w:space="0" w:color="auto"/>
            </w:tcBorders>
          </w:tcPr>
          <w:p w14:paraId="7A28420A" w14:textId="77777777" w:rsidR="002D388B" w:rsidRDefault="002D388B" w:rsidP="00071EAD">
            <w:pPr>
              <w:keepNext/>
              <w:keepLines/>
              <w:spacing w:after="0"/>
              <w:rPr>
                <w:rFonts w:ascii="Arial" w:hAnsi="Arial"/>
                <w:sz w:val="18"/>
              </w:rPr>
            </w:pPr>
            <w:r>
              <w:rPr>
                <w:rFonts w:ascii="Arial" w:hAnsi="Arial"/>
                <w:sz w:val="18"/>
              </w:rPr>
              <w:t>4SSB</w:t>
            </w:r>
          </w:p>
        </w:tc>
        <w:tc>
          <w:tcPr>
            <w:tcW w:w="5813" w:type="dxa"/>
            <w:tcBorders>
              <w:top w:val="single" w:sz="4" w:space="0" w:color="auto"/>
              <w:left w:val="single" w:sz="4" w:space="0" w:color="auto"/>
              <w:bottom w:val="single" w:sz="4" w:space="0" w:color="auto"/>
              <w:right w:val="single" w:sz="4" w:space="0" w:color="auto"/>
            </w:tcBorders>
          </w:tcPr>
          <w:p w14:paraId="757A7DBA" w14:textId="77777777" w:rsidR="002D388B" w:rsidRDefault="002D388B" w:rsidP="00071EAD">
            <w:pPr>
              <w:keepNext/>
              <w:keepLines/>
              <w:spacing w:after="0"/>
              <w:rPr>
                <w:rFonts w:ascii="Arial" w:hAnsi="Arial"/>
                <w:sz w:val="18"/>
              </w:rPr>
            </w:pPr>
            <w:r>
              <w:rPr>
                <w:rFonts w:ascii="Arial" w:hAnsi="Arial"/>
                <w:sz w:val="18"/>
              </w:rPr>
              <w:t>For configuration with 4 SS Blocks</w:t>
            </w:r>
          </w:p>
        </w:tc>
      </w:tr>
    </w:tbl>
    <w:p w14:paraId="11354D17" w14:textId="79EB9627" w:rsidR="00F86808" w:rsidRPr="00630F7A" w:rsidRDefault="00F86808" w:rsidP="002D388B">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6" w:name="_CRTable7_3_16"/>
      <w:r w:rsidRPr="00630F7A">
        <w:t xml:space="preserve">Table </w:t>
      </w:r>
      <w:bookmarkEnd w:id="606"/>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7" w:name="_CRTable7_3_16A"/>
      <w:r w:rsidRPr="00630F7A">
        <w:t xml:space="preserve">Table </w:t>
      </w:r>
      <w:bookmarkEnd w:id="607"/>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8" w:name="_CRTable7_3_16B"/>
      <w:r w:rsidRPr="00630F7A">
        <w:t xml:space="preserve">Table </w:t>
      </w:r>
      <w:bookmarkEnd w:id="608"/>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9" w:name="_CRTable7_3_17"/>
      <w:r w:rsidRPr="00630F7A">
        <w:t xml:space="preserve">Table </w:t>
      </w:r>
      <w:bookmarkEnd w:id="609"/>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10" w:name="_CRTable7_3_17AA"/>
      <w:r w:rsidRPr="00630F7A">
        <w:t xml:space="preserve">Table </w:t>
      </w:r>
      <w:bookmarkEnd w:id="610"/>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11" w:name="_CRTable7_3_17A"/>
      <w:r w:rsidRPr="00630F7A">
        <w:t xml:space="preserve">Table </w:t>
      </w:r>
      <w:bookmarkEnd w:id="611"/>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2" w:name="_CRTable7_3_17B"/>
      <w:r w:rsidRPr="00630F7A">
        <w:t xml:space="preserve">Table </w:t>
      </w:r>
      <w:bookmarkEnd w:id="612"/>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3" w:name="_CRTable7_3_17C"/>
      <w:r w:rsidRPr="00630F7A">
        <w:t xml:space="preserve">Table </w:t>
      </w:r>
      <w:bookmarkEnd w:id="613"/>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4" w:name="_CRTable7_3_17CA"/>
      <w:r w:rsidRPr="00630F7A">
        <w:t xml:space="preserve">Table </w:t>
      </w:r>
      <w:bookmarkEnd w:id="614"/>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5" w:name="_CRTable7_3_17D"/>
      <w:r w:rsidRPr="00630F7A">
        <w:t xml:space="preserve">Table </w:t>
      </w:r>
      <w:bookmarkEnd w:id="615"/>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6" w:name="_CRTable7_3_17E"/>
      <w:r w:rsidRPr="00630F7A">
        <w:t xml:space="preserve">Table </w:t>
      </w:r>
      <w:bookmarkEnd w:id="616"/>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7" w:name="_CRTable7_3_18"/>
      <w:r w:rsidRPr="00630F7A">
        <w:t xml:space="preserve">Table </w:t>
      </w:r>
      <w:bookmarkEnd w:id="617"/>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8" w:name="_CRTable7_3_18A"/>
      <w:r w:rsidRPr="00630F7A">
        <w:t xml:space="preserve">Table </w:t>
      </w:r>
      <w:bookmarkEnd w:id="618"/>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9" w:name="_CRTable7_3_18B"/>
      <w:r w:rsidRPr="00630F7A">
        <w:t xml:space="preserve">Table </w:t>
      </w:r>
      <w:bookmarkEnd w:id="619"/>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20" w:name="_CRTable7_3_18C"/>
      <w:r w:rsidRPr="00630F7A">
        <w:t xml:space="preserve">Table </w:t>
      </w:r>
      <w:bookmarkEnd w:id="620"/>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21" w:name="_CRTable7_3_19"/>
      <w:r w:rsidRPr="00630F7A">
        <w:t xml:space="preserve">Table </w:t>
      </w:r>
      <w:bookmarkEnd w:id="621"/>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2" w:name="_CRTable7_3_19A"/>
      <w:r w:rsidRPr="00630F7A">
        <w:t xml:space="preserve">Table </w:t>
      </w:r>
      <w:bookmarkEnd w:id="622"/>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3" w:name="_CRTable7_3_19B"/>
      <w:r w:rsidRPr="00630F7A">
        <w:t xml:space="preserve">Table </w:t>
      </w:r>
      <w:bookmarkEnd w:id="623"/>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4" w:name="_CRTable7_3_110"/>
      <w:r w:rsidRPr="00630F7A">
        <w:t xml:space="preserve">Table </w:t>
      </w:r>
      <w:bookmarkEnd w:id="624"/>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5" w:name="_CRTable7_3_111"/>
      <w:r w:rsidRPr="00630F7A">
        <w:t xml:space="preserve">Table </w:t>
      </w:r>
      <w:bookmarkEnd w:id="625"/>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6" w:name="_CRTable7_3_111AA"/>
      <w:r w:rsidRPr="00630F7A">
        <w:t xml:space="preserve">Table </w:t>
      </w:r>
      <w:bookmarkEnd w:id="626"/>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7" w:name="_CRTable7_3_111A"/>
      <w:r w:rsidRPr="00630F7A">
        <w:t xml:space="preserve">Table </w:t>
      </w:r>
      <w:bookmarkEnd w:id="627"/>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8" w:name="_CRTable7_3_111B"/>
      <w:r w:rsidRPr="00630F7A">
        <w:t xml:space="preserve">Table </w:t>
      </w:r>
      <w:bookmarkEnd w:id="628"/>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9" w:name="_CRTable7_3_111C"/>
      <w:r w:rsidRPr="00630F7A">
        <w:t xml:space="preserve">Table </w:t>
      </w:r>
      <w:bookmarkEnd w:id="629"/>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30" w:name="_CRTable7_3_111CA"/>
      <w:r w:rsidRPr="00630F7A">
        <w:t xml:space="preserve">Table </w:t>
      </w:r>
      <w:bookmarkEnd w:id="630"/>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31" w:name="_CRTable7_3_111D"/>
      <w:r w:rsidRPr="00630F7A">
        <w:t xml:space="preserve">Table </w:t>
      </w:r>
      <w:bookmarkEnd w:id="631"/>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2" w:name="_CRTable7_3_111E"/>
      <w:r w:rsidRPr="00630F7A">
        <w:t xml:space="preserve">Table </w:t>
      </w:r>
      <w:bookmarkEnd w:id="632"/>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3" w:name="_CRTable7_3_112"/>
      <w:r w:rsidRPr="00630F7A">
        <w:t xml:space="preserve">Table </w:t>
      </w:r>
      <w:bookmarkEnd w:id="633"/>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4" w:name="_CRTable7_3_112A"/>
      <w:r w:rsidRPr="00630F7A">
        <w:t xml:space="preserve">Table </w:t>
      </w:r>
      <w:bookmarkEnd w:id="634"/>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5" w:name="_CRTable7_3_112B"/>
      <w:r w:rsidRPr="00630F7A">
        <w:t xml:space="preserve">Table </w:t>
      </w:r>
      <w:bookmarkEnd w:id="635"/>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6" w:name="_CRTable7_3_112BA"/>
      <w:r w:rsidRPr="00630F7A">
        <w:t xml:space="preserve">Table </w:t>
      </w:r>
      <w:bookmarkEnd w:id="636"/>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7" w:name="_CRTable7_3_112C"/>
      <w:r w:rsidRPr="00630F7A">
        <w:t xml:space="preserve">Table </w:t>
      </w:r>
      <w:bookmarkEnd w:id="637"/>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8" w:name="_CRTable7_3_112D"/>
      <w:r w:rsidRPr="00630F7A">
        <w:t xml:space="preserve">Table </w:t>
      </w:r>
      <w:bookmarkEnd w:id="638"/>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9" w:name="_CRTable7_3_112E"/>
      <w:r w:rsidRPr="00630F7A">
        <w:t xml:space="preserve">Table </w:t>
      </w:r>
      <w:bookmarkEnd w:id="639"/>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40" w:name="_CRTable7_3_112EA"/>
      <w:r w:rsidRPr="00630F7A">
        <w:t xml:space="preserve">Table </w:t>
      </w:r>
      <w:bookmarkEnd w:id="640"/>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41" w:name="_CRTable7_3_112F"/>
      <w:r w:rsidRPr="00630F7A">
        <w:t xml:space="preserve">Table </w:t>
      </w:r>
      <w:bookmarkEnd w:id="641"/>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2" w:name="_CRTable7_3_112G"/>
      <w:r w:rsidRPr="00630F7A">
        <w:t xml:space="preserve">Table </w:t>
      </w:r>
      <w:bookmarkEnd w:id="642"/>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3" w:name="_CRTable7_3_112H"/>
      <w:r w:rsidRPr="00630F7A">
        <w:t xml:space="preserve">Table </w:t>
      </w:r>
      <w:bookmarkEnd w:id="643"/>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4" w:name="_CRTable7_3_112I"/>
      <w:r w:rsidRPr="00630F7A">
        <w:t xml:space="preserve">Table </w:t>
      </w:r>
      <w:bookmarkEnd w:id="644"/>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5" w:name="_CRTable7_3_112J"/>
      <w:r w:rsidRPr="00630F7A">
        <w:t xml:space="preserve">Table </w:t>
      </w:r>
      <w:bookmarkEnd w:id="645"/>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6" w:name="_Toc21354275"/>
      <w:bookmarkStart w:id="647"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8" w:name="_CRTable7_3_113"/>
      <w:r w:rsidRPr="00630F7A">
        <w:t xml:space="preserve">Table </w:t>
      </w:r>
      <w:bookmarkEnd w:id="648"/>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49" w:name="_CRTable4_6_3128A"/>
      <w:r w:rsidRPr="00D94B73">
        <w:rPr>
          <w:rFonts w:eastAsia="SimSun"/>
          <w:lang w:eastAsia="en-US"/>
        </w:rPr>
        <w:t>Table 7.3.1-13A</w:t>
      </w:r>
      <w:bookmarkEnd w:id="649"/>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50" w:name="_CRTable7_3_114"/>
      <w:r w:rsidRPr="00630F7A">
        <w:t xml:space="preserve">Table </w:t>
      </w:r>
      <w:bookmarkEnd w:id="650"/>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51" w:name="_CRTable4_6_381B"/>
      <w:r w:rsidRPr="00D94B73">
        <w:rPr>
          <w:rFonts w:eastAsia="SimSun"/>
          <w:lang w:eastAsia="en-US"/>
        </w:rPr>
        <w:t>Table 7.3.1-14</w:t>
      </w:r>
      <w:bookmarkEnd w:id="651"/>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2D388B" w:rsidRPr="00D94B73" w14:paraId="4114CA86" w14:textId="77777777" w:rsidTr="00F957FC">
        <w:tc>
          <w:tcPr>
            <w:tcW w:w="4535" w:type="dxa"/>
          </w:tcPr>
          <w:p w14:paraId="6D714B43"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0E63C3CA"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61473998"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6B59CB29" w14:textId="77777777" w:rsidTr="00F957FC">
        <w:tc>
          <w:tcPr>
            <w:tcW w:w="4535" w:type="dxa"/>
          </w:tcPr>
          <w:p w14:paraId="55AA40B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245AD94D"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1E31AF5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61FE71" w14:textId="77777777" w:rsidTr="00F957FC">
        <w:tc>
          <w:tcPr>
            <w:tcW w:w="4535" w:type="dxa"/>
          </w:tcPr>
          <w:p w14:paraId="6ED3DACE"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127E8A" w14:textId="77777777" w:rsidTr="00F957FC">
        <w:tc>
          <w:tcPr>
            <w:tcW w:w="4535" w:type="dxa"/>
          </w:tcPr>
          <w:p w14:paraId="6D6B3B5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1A3C4CEC" w14:textId="77777777" w:rsidTr="00F957FC">
        <w:tc>
          <w:tcPr>
            <w:tcW w:w="4535" w:type="dxa"/>
          </w:tcPr>
          <w:p w14:paraId="038D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4F8E8405" w14:textId="77777777" w:rsidTr="00F957FC">
        <w:tc>
          <w:tcPr>
            <w:tcW w:w="4535" w:type="dxa"/>
          </w:tcPr>
          <w:p w14:paraId="165FC4A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2" w:name="_CRTable7_3_115"/>
      <w:r w:rsidRPr="00630F7A">
        <w:t xml:space="preserve">Table </w:t>
      </w:r>
      <w:bookmarkEnd w:id="652"/>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3" w:name="_CRTable7_3_116"/>
      <w:r w:rsidRPr="00630F7A">
        <w:t xml:space="preserve">Table </w:t>
      </w:r>
      <w:bookmarkEnd w:id="653"/>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4" w:name="_CRTable7_3_117"/>
      <w:r w:rsidRPr="00630F7A">
        <w:t xml:space="preserve">Table </w:t>
      </w:r>
      <w:bookmarkEnd w:id="654"/>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5" w:name="_CRTable7_3_118"/>
      <w:r w:rsidRPr="00630F7A">
        <w:t>Table</w:t>
      </w:r>
      <w:r w:rsidR="00F9479A" w:rsidRPr="00630F7A">
        <w:t xml:space="preserve"> </w:t>
      </w:r>
      <w:bookmarkEnd w:id="655"/>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6" w:name="_CRTable7_3_119"/>
      <w:r w:rsidRPr="00630F7A">
        <w:t xml:space="preserve">Table </w:t>
      </w:r>
      <w:bookmarkEnd w:id="656"/>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7" w:name="_CRTable7_3_120"/>
      <w:r w:rsidRPr="00630F7A">
        <w:t xml:space="preserve">Table </w:t>
      </w:r>
      <w:bookmarkEnd w:id="657"/>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8" w:name="_CRTable7_3_121"/>
      <w:r w:rsidRPr="00630F7A">
        <w:t xml:space="preserve">Table </w:t>
      </w:r>
      <w:bookmarkEnd w:id="658"/>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9" w:name="_CRTable7_3_122"/>
      <w:r w:rsidRPr="00630F7A">
        <w:t xml:space="preserve">Table </w:t>
      </w:r>
      <w:bookmarkEnd w:id="659"/>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60" w:name="_CRTable7_3_123"/>
      <w:r w:rsidRPr="00630F7A">
        <w:t xml:space="preserve">Table </w:t>
      </w:r>
      <w:bookmarkEnd w:id="660"/>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61" w:name="_CRTable7_3_124"/>
      <w:r w:rsidRPr="00630F7A">
        <w:t xml:space="preserve">Table </w:t>
      </w:r>
      <w:bookmarkEnd w:id="661"/>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2" w:name="_CRTable7_3_125"/>
      <w:r w:rsidRPr="00630F7A">
        <w:t xml:space="preserve">Table </w:t>
      </w:r>
      <w:bookmarkEnd w:id="662"/>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3" w:name="_CRTable7_3_126"/>
      <w:r w:rsidRPr="00630F7A">
        <w:t xml:space="preserve">Table </w:t>
      </w:r>
      <w:bookmarkEnd w:id="663"/>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4" w:name="_CRTable7_3_127"/>
      <w:r w:rsidRPr="00630F7A">
        <w:t xml:space="preserve">Table </w:t>
      </w:r>
      <w:bookmarkEnd w:id="664"/>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5" w:name="_CRTable7_3_128"/>
      <w:r w:rsidRPr="00630F7A">
        <w:t xml:space="preserve">Table </w:t>
      </w:r>
      <w:bookmarkEnd w:id="665"/>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lastRenderedPageBreak/>
        <w:t>–</w:t>
      </w:r>
      <w:r w:rsidRPr="00630F7A">
        <w:tab/>
      </w:r>
      <w:r w:rsidRPr="00630F7A">
        <w:rPr>
          <w:i/>
        </w:rPr>
        <w:t>CSI-SSB-ResourceSet</w:t>
      </w:r>
    </w:p>
    <w:p w14:paraId="5F46236E" w14:textId="77777777" w:rsidR="002D388B" w:rsidRPr="00630F7A" w:rsidRDefault="00265E20" w:rsidP="002D388B">
      <w:pPr>
        <w:pStyle w:val="TH"/>
        <w:rPr>
          <w:i/>
        </w:rPr>
      </w:pPr>
      <w:bookmarkStart w:id="666" w:name="_CRTable7_3_129"/>
      <w:r w:rsidRPr="00630F7A">
        <w:t xml:space="preserve">Table </w:t>
      </w:r>
      <w:bookmarkEnd w:id="666"/>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D388B" w:rsidRPr="00630F7A" w14:paraId="038A9871" w14:textId="77777777" w:rsidTr="00071EAD">
        <w:tc>
          <w:tcPr>
            <w:tcW w:w="9747" w:type="dxa"/>
            <w:gridSpan w:val="4"/>
          </w:tcPr>
          <w:p w14:paraId="20CA14BF" w14:textId="77777777" w:rsidR="002D388B" w:rsidRPr="00630F7A" w:rsidRDefault="002D388B" w:rsidP="00071EAD">
            <w:pPr>
              <w:pStyle w:val="TAH"/>
              <w:jc w:val="left"/>
              <w:rPr>
                <w:b w:val="0"/>
              </w:rPr>
            </w:pPr>
            <w:r w:rsidRPr="00630F7A">
              <w:rPr>
                <w:b w:val="0"/>
              </w:rPr>
              <w:t>Derivation Path: Table 4.6.3-47</w:t>
            </w:r>
          </w:p>
        </w:tc>
      </w:tr>
      <w:tr w:rsidR="002D388B" w:rsidRPr="00630F7A" w14:paraId="5F9A3C6B" w14:textId="77777777" w:rsidTr="00071EAD">
        <w:tc>
          <w:tcPr>
            <w:tcW w:w="4535" w:type="dxa"/>
          </w:tcPr>
          <w:p w14:paraId="7706CB3D" w14:textId="77777777" w:rsidR="002D388B" w:rsidRPr="00630F7A" w:rsidRDefault="002D388B" w:rsidP="00071EAD">
            <w:pPr>
              <w:pStyle w:val="TAH"/>
            </w:pPr>
            <w:r w:rsidRPr="00630F7A">
              <w:t>Information Element</w:t>
            </w:r>
          </w:p>
        </w:tc>
        <w:tc>
          <w:tcPr>
            <w:tcW w:w="2267" w:type="dxa"/>
          </w:tcPr>
          <w:p w14:paraId="5AAFD919" w14:textId="77777777" w:rsidR="002D388B" w:rsidRPr="00630F7A" w:rsidRDefault="002D388B" w:rsidP="00071EAD">
            <w:pPr>
              <w:pStyle w:val="TAH"/>
            </w:pPr>
            <w:r w:rsidRPr="00630F7A">
              <w:t>Value/remark</w:t>
            </w:r>
          </w:p>
        </w:tc>
        <w:tc>
          <w:tcPr>
            <w:tcW w:w="1700" w:type="dxa"/>
          </w:tcPr>
          <w:p w14:paraId="27286A54" w14:textId="77777777" w:rsidR="002D388B" w:rsidRPr="00630F7A" w:rsidRDefault="002D388B" w:rsidP="00071EAD">
            <w:pPr>
              <w:pStyle w:val="TAH"/>
            </w:pPr>
            <w:r w:rsidRPr="00630F7A">
              <w:t>Comment</w:t>
            </w:r>
          </w:p>
        </w:tc>
        <w:tc>
          <w:tcPr>
            <w:tcW w:w="1245" w:type="dxa"/>
          </w:tcPr>
          <w:p w14:paraId="5483CE9D" w14:textId="77777777" w:rsidR="002D388B" w:rsidRPr="00630F7A" w:rsidRDefault="002D388B" w:rsidP="00071EAD">
            <w:pPr>
              <w:pStyle w:val="TAH"/>
            </w:pPr>
            <w:r w:rsidRPr="00630F7A">
              <w:t>Condition</w:t>
            </w:r>
          </w:p>
        </w:tc>
      </w:tr>
      <w:tr w:rsidR="002D388B" w:rsidRPr="00630F7A" w14:paraId="39425933" w14:textId="77777777" w:rsidTr="00071EAD">
        <w:tc>
          <w:tcPr>
            <w:tcW w:w="4535" w:type="dxa"/>
          </w:tcPr>
          <w:p w14:paraId="3B0CB77A" w14:textId="77777777" w:rsidR="002D388B" w:rsidRPr="00630F7A" w:rsidRDefault="002D388B" w:rsidP="00071EAD">
            <w:pPr>
              <w:pStyle w:val="TAL"/>
            </w:pPr>
            <w:r w:rsidRPr="00630F7A">
              <w:t xml:space="preserve">CSI-SSB-ResourceSet ::= </w:t>
            </w:r>
            <w:r w:rsidRPr="00630F7A">
              <w:rPr>
                <w:snapToGrid w:val="0"/>
              </w:rPr>
              <w:t xml:space="preserve">SEQUENCE </w:t>
            </w:r>
            <w:r w:rsidRPr="00630F7A">
              <w:t>{</w:t>
            </w:r>
          </w:p>
        </w:tc>
        <w:tc>
          <w:tcPr>
            <w:tcW w:w="2267" w:type="dxa"/>
          </w:tcPr>
          <w:p w14:paraId="71E79EA8" w14:textId="77777777" w:rsidR="002D388B" w:rsidRPr="00630F7A" w:rsidRDefault="002D388B" w:rsidP="00071EAD">
            <w:pPr>
              <w:pStyle w:val="TAL"/>
            </w:pPr>
          </w:p>
        </w:tc>
        <w:tc>
          <w:tcPr>
            <w:tcW w:w="1700" w:type="dxa"/>
          </w:tcPr>
          <w:p w14:paraId="5DBE7CFA" w14:textId="77777777" w:rsidR="002D388B" w:rsidRPr="00630F7A" w:rsidRDefault="002D388B" w:rsidP="00071EAD">
            <w:pPr>
              <w:pStyle w:val="TAL"/>
            </w:pPr>
          </w:p>
        </w:tc>
        <w:tc>
          <w:tcPr>
            <w:tcW w:w="1245" w:type="dxa"/>
          </w:tcPr>
          <w:p w14:paraId="6FCD7D07" w14:textId="77777777" w:rsidR="002D388B" w:rsidRPr="00630F7A" w:rsidRDefault="002D388B" w:rsidP="00071EAD">
            <w:pPr>
              <w:pStyle w:val="TAL"/>
            </w:pPr>
          </w:p>
        </w:tc>
      </w:tr>
      <w:tr w:rsidR="002D388B" w:rsidRPr="00630F7A" w14:paraId="023D5638" w14:textId="77777777" w:rsidTr="00071EAD">
        <w:tc>
          <w:tcPr>
            <w:tcW w:w="4535" w:type="dxa"/>
          </w:tcPr>
          <w:p w14:paraId="4164C37B" w14:textId="77777777" w:rsidR="002D388B" w:rsidRPr="00630F7A" w:rsidRDefault="002D388B" w:rsidP="00071EAD">
            <w:pPr>
              <w:pStyle w:val="TAL"/>
            </w:pPr>
            <w:r w:rsidRPr="00630F7A">
              <w:t xml:space="preserve">  csi-SSB-ResourceSetId</w:t>
            </w:r>
          </w:p>
        </w:tc>
        <w:tc>
          <w:tcPr>
            <w:tcW w:w="2267" w:type="dxa"/>
          </w:tcPr>
          <w:p w14:paraId="51AC2A3D" w14:textId="77777777" w:rsidR="002D388B" w:rsidRPr="00630F7A" w:rsidRDefault="002D388B" w:rsidP="00071EAD">
            <w:pPr>
              <w:pStyle w:val="TAL"/>
            </w:pPr>
            <w:r w:rsidRPr="00630F7A">
              <w:t>CSI-SSB-ResourceSetId</w:t>
            </w:r>
          </w:p>
        </w:tc>
        <w:tc>
          <w:tcPr>
            <w:tcW w:w="1700" w:type="dxa"/>
          </w:tcPr>
          <w:p w14:paraId="54DD36DB" w14:textId="77777777" w:rsidR="002D388B" w:rsidRPr="00630F7A" w:rsidRDefault="002D388B" w:rsidP="00071EAD">
            <w:pPr>
              <w:pStyle w:val="TAL"/>
            </w:pPr>
          </w:p>
        </w:tc>
        <w:tc>
          <w:tcPr>
            <w:tcW w:w="1245" w:type="dxa"/>
          </w:tcPr>
          <w:p w14:paraId="458E6173" w14:textId="77777777" w:rsidR="002D388B" w:rsidRPr="00630F7A" w:rsidRDefault="002D388B" w:rsidP="00071EAD">
            <w:pPr>
              <w:pStyle w:val="TAL"/>
            </w:pPr>
          </w:p>
        </w:tc>
      </w:tr>
      <w:tr w:rsidR="002D388B" w:rsidRPr="00630F7A" w14:paraId="02052009" w14:textId="77777777" w:rsidTr="00071EAD">
        <w:tc>
          <w:tcPr>
            <w:tcW w:w="4535" w:type="dxa"/>
          </w:tcPr>
          <w:p w14:paraId="062142DE"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450EEBAF" w14:textId="77777777" w:rsidR="002D388B" w:rsidRPr="00630F7A" w:rsidRDefault="002D388B" w:rsidP="00071EAD">
            <w:pPr>
              <w:pStyle w:val="TAL"/>
            </w:pPr>
            <w:r w:rsidRPr="00630F7A">
              <w:t>1 entry</w:t>
            </w:r>
          </w:p>
        </w:tc>
        <w:tc>
          <w:tcPr>
            <w:tcW w:w="1700" w:type="dxa"/>
          </w:tcPr>
          <w:p w14:paraId="68746969" w14:textId="77777777" w:rsidR="002D388B" w:rsidRPr="00630F7A" w:rsidRDefault="002D388B" w:rsidP="00071EAD">
            <w:pPr>
              <w:pStyle w:val="TAL"/>
            </w:pPr>
          </w:p>
        </w:tc>
        <w:tc>
          <w:tcPr>
            <w:tcW w:w="1245" w:type="dxa"/>
          </w:tcPr>
          <w:p w14:paraId="54FCD1B0" w14:textId="77777777" w:rsidR="002D388B" w:rsidRPr="00630F7A" w:rsidRDefault="002D388B" w:rsidP="00071EAD">
            <w:pPr>
              <w:pStyle w:val="TAL"/>
            </w:pPr>
          </w:p>
        </w:tc>
      </w:tr>
      <w:tr w:rsidR="002D388B" w:rsidRPr="00630F7A" w14:paraId="315A7617" w14:textId="77777777" w:rsidTr="00071EAD">
        <w:tc>
          <w:tcPr>
            <w:tcW w:w="4535" w:type="dxa"/>
          </w:tcPr>
          <w:p w14:paraId="19AABD9B" w14:textId="77777777" w:rsidR="002D388B" w:rsidRPr="00630F7A" w:rsidRDefault="002D388B" w:rsidP="00071EAD">
            <w:pPr>
              <w:pStyle w:val="TAL"/>
            </w:pPr>
            <w:r w:rsidRPr="00630F7A">
              <w:t xml:space="preserve">    SSB-Index[1]</w:t>
            </w:r>
          </w:p>
        </w:tc>
        <w:tc>
          <w:tcPr>
            <w:tcW w:w="2267" w:type="dxa"/>
          </w:tcPr>
          <w:p w14:paraId="4638AFF6" w14:textId="77777777" w:rsidR="002D388B" w:rsidRPr="00630F7A" w:rsidRDefault="002D388B" w:rsidP="00071EAD">
            <w:pPr>
              <w:pStyle w:val="TAL"/>
            </w:pPr>
            <w:r w:rsidRPr="00630F7A">
              <w:t>SSB-Index</w:t>
            </w:r>
          </w:p>
        </w:tc>
        <w:tc>
          <w:tcPr>
            <w:tcW w:w="1700" w:type="dxa"/>
          </w:tcPr>
          <w:p w14:paraId="07C35A3F" w14:textId="77777777" w:rsidR="002D388B" w:rsidRPr="00630F7A" w:rsidRDefault="002D388B" w:rsidP="00071EAD">
            <w:pPr>
              <w:pStyle w:val="TAL"/>
            </w:pPr>
            <w:r w:rsidRPr="00630F7A">
              <w:t>entry 1</w:t>
            </w:r>
          </w:p>
        </w:tc>
        <w:tc>
          <w:tcPr>
            <w:tcW w:w="1245" w:type="dxa"/>
          </w:tcPr>
          <w:p w14:paraId="6C69C93F" w14:textId="77777777" w:rsidR="002D388B" w:rsidRPr="00630F7A" w:rsidRDefault="002D388B" w:rsidP="00071EAD">
            <w:pPr>
              <w:pStyle w:val="TAL"/>
            </w:pPr>
          </w:p>
        </w:tc>
      </w:tr>
      <w:tr w:rsidR="002D388B" w:rsidRPr="00630F7A" w14:paraId="7AA6B751" w14:textId="77777777" w:rsidTr="00071EAD">
        <w:tc>
          <w:tcPr>
            <w:tcW w:w="4535" w:type="dxa"/>
          </w:tcPr>
          <w:p w14:paraId="76712219" w14:textId="77777777" w:rsidR="002D388B" w:rsidRPr="00630F7A" w:rsidRDefault="002D388B" w:rsidP="00071EAD">
            <w:pPr>
              <w:pStyle w:val="TAL"/>
            </w:pPr>
            <w:r w:rsidRPr="00630F7A">
              <w:t xml:space="preserve">  }</w:t>
            </w:r>
          </w:p>
        </w:tc>
        <w:tc>
          <w:tcPr>
            <w:tcW w:w="2267" w:type="dxa"/>
          </w:tcPr>
          <w:p w14:paraId="6D361FCD" w14:textId="77777777" w:rsidR="002D388B" w:rsidRPr="00630F7A" w:rsidRDefault="002D388B" w:rsidP="00071EAD">
            <w:pPr>
              <w:pStyle w:val="TAL"/>
            </w:pPr>
          </w:p>
        </w:tc>
        <w:tc>
          <w:tcPr>
            <w:tcW w:w="1700" w:type="dxa"/>
          </w:tcPr>
          <w:p w14:paraId="506EEC17" w14:textId="77777777" w:rsidR="002D388B" w:rsidRPr="00630F7A" w:rsidRDefault="002D388B" w:rsidP="00071EAD">
            <w:pPr>
              <w:pStyle w:val="TAL"/>
            </w:pPr>
          </w:p>
        </w:tc>
        <w:tc>
          <w:tcPr>
            <w:tcW w:w="1245" w:type="dxa"/>
          </w:tcPr>
          <w:p w14:paraId="4A64087E" w14:textId="77777777" w:rsidR="002D388B" w:rsidRPr="00630F7A" w:rsidRDefault="002D388B" w:rsidP="00071EAD">
            <w:pPr>
              <w:pStyle w:val="TAL"/>
            </w:pPr>
          </w:p>
        </w:tc>
      </w:tr>
      <w:tr w:rsidR="002D388B" w:rsidRPr="00630F7A" w14:paraId="3FD9C5F3" w14:textId="77777777" w:rsidTr="00071EAD">
        <w:tc>
          <w:tcPr>
            <w:tcW w:w="4535" w:type="dxa"/>
          </w:tcPr>
          <w:p w14:paraId="68D38DB1"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16EFB577" w14:textId="77777777" w:rsidR="002D388B" w:rsidRPr="00630F7A" w:rsidRDefault="002D388B" w:rsidP="00071EAD">
            <w:pPr>
              <w:pStyle w:val="TAL"/>
            </w:pPr>
            <w:r w:rsidRPr="00630F7A">
              <w:t>2 entries</w:t>
            </w:r>
          </w:p>
        </w:tc>
        <w:tc>
          <w:tcPr>
            <w:tcW w:w="1700" w:type="dxa"/>
          </w:tcPr>
          <w:p w14:paraId="05115ADE" w14:textId="77777777" w:rsidR="002D388B" w:rsidRPr="00630F7A" w:rsidRDefault="002D388B" w:rsidP="00071EAD">
            <w:pPr>
              <w:pStyle w:val="TAL"/>
            </w:pPr>
          </w:p>
        </w:tc>
        <w:tc>
          <w:tcPr>
            <w:tcW w:w="1245" w:type="dxa"/>
          </w:tcPr>
          <w:p w14:paraId="05D7B8D0" w14:textId="77777777" w:rsidR="002D388B" w:rsidRPr="00630F7A" w:rsidRDefault="002D388B" w:rsidP="00071EAD">
            <w:pPr>
              <w:pStyle w:val="TAL"/>
            </w:pPr>
            <w:r w:rsidRPr="00630F7A">
              <w:t>SECOND_SSB</w:t>
            </w:r>
          </w:p>
        </w:tc>
      </w:tr>
      <w:tr w:rsidR="002D388B" w:rsidRPr="00630F7A" w14:paraId="169FC3A6" w14:textId="77777777" w:rsidTr="00071EAD">
        <w:tc>
          <w:tcPr>
            <w:tcW w:w="4535" w:type="dxa"/>
          </w:tcPr>
          <w:p w14:paraId="208BD292" w14:textId="77777777" w:rsidR="002D388B" w:rsidRPr="00630F7A" w:rsidRDefault="002D388B" w:rsidP="00071EAD">
            <w:pPr>
              <w:pStyle w:val="TAL"/>
            </w:pPr>
            <w:r w:rsidRPr="00630F7A">
              <w:t xml:space="preserve">    SSB-Index[1]</w:t>
            </w:r>
          </w:p>
        </w:tc>
        <w:tc>
          <w:tcPr>
            <w:tcW w:w="2267" w:type="dxa"/>
          </w:tcPr>
          <w:p w14:paraId="2F19F5F8" w14:textId="77777777" w:rsidR="002D388B" w:rsidRPr="00630F7A" w:rsidRDefault="002D388B" w:rsidP="00071EAD">
            <w:pPr>
              <w:pStyle w:val="TAL"/>
            </w:pPr>
            <w:r w:rsidRPr="00630F7A">
              <w:t>SSB-Index</w:t>
            </w:r>
          </w:p>
        </w:tc>
        <w:tc>
          <w:tcPr>
            <w:tcW w:w="1700" w:type="dxa"/>
          </w:tcPr>
          <w:p w14:paraId="11FDF726" w14:textId="77777777" w:rsidR="002D388B" w:rsidRPr="00630F7A" w:rsidRDefault="002D388B" w:rsidP="00071EAD">
            <w:pPr>
              <w:pStyle w:val="TAL"/>
            </w:pPr>
            <w:r w:rsidRPr="00630F7A">
              <w:t>entry 1</w:t>
            </w:r>
          </w:p>
        </w:tc>
        <w:tc>
          <w:tcPr>
            <w:tcW w:w="1245" w:type="dxa"/>
          </w:tcPr>
          <w:p w14:paraId="56FF2E4A" w14:textId="77777777" w:rsidR="002D388B" w:rsidRPr="00630F7A" w:rsidRDefault="002D388B" w:rsidP="00071EAD">
            <w:pPr>
              <w:pStyle w:val="TAL"/>
            </w:pPr>
          </w:p>
        </w:tc>
      </w:tr>
      <w:tr w:rsidR="002D388B" w:rsidRPr="00630F7A" w14:paraId="02880C2A" w14:textId="77777777" w:rsidTr="00071EAD">
        <w:tc>
          <w:tcPr>
            <w:tcW w:w="4535" w:type="dxa"/>
          </w:tcPr>
          <w:p w14:paraId="0A2166F6" w14:textId="77777777" w:rsidR="002D388B" w:rsidRPr="00630F7A" w:rsidRDefault="002D388B" w:rsidP="00071EAD">
            <w:pPr>
              <w:pStyle w:val="TAL"/>
            </w:pPr>
            <w:r w:rsidRPr="00630F7A">
              <w:t xml:space="preserve">    SSB-Index[2]</w:t>
            </w:r>
          </w:p>
        </w:tc>
        <w:tc>
          <w:tcPr>
            <w:tcW w:w="2267" w:type="dxa"/>
          </w:tcPr>
          <w:p w14:paraId="3E77B2ED" w14:textId="77777777" w:rsidR="002D388B" w:rsidRPr="00630F7A" w:rsidRDefault="002D388B" w:rsidP="00071EAD">
            <w:pPr>
              <w:pStyle w:val="TAL"/>
            </w:pPr>
            <w:r w:rsidRPr="00630F7A">
              <w:t>SSB-Index with condition SECOND_SSB</w:t>
            </w:r>
          </w:p>
        </w:tc>
        <w:tc>
          <w:tcPr>
            <w:tcW w:w="1700" w:type="dxa"/>
          </w:tcPr>
          <w:p w14:paraId="1117F37C" w14:textId="77777777" w:rsidR="002D388B" w:rsidRPr="00630F7A" w:rsidRDefault="002D388B" w:rsidP="00071EAD">
            <w:pPr>
              <w:pStyle w:val="TAL"/>
            </w:pPr>
            <w:r w:rsidRPr="00630F7A">
              <w:t>entry 2</w:t>
            </w:r>
          </w:p>
        </w:tc>
        <w:tc>
          <w:tcPr>
            <w:tcW w:w="1245" w:type="dxa"/>
          </w:tcPr>
          <w:p w14:paraId="5EE4972A" w14:textId="77777777" w:rsidR="002D388B" w:rsidRPr="00630F7A" w:rsidRDefault="002D388B" w:rsidP="00071EAD">
            <w:pPr>
              <w:pStyle w:val="TAL"/>
            </w:pPr>
          </w:p>
        </w:tc>
      </w:tr>
      <w:tr w:rsidR="002D388B" w:rsidRPr="00630F7A" w14:paraId="46157898" w14:textId="77777777" w:rsidTr="00071EAD">
        <w:tc>
          <w:tcPr>
            <w:tcW w:w="4535" w:type="dxa"/>
          </w:tcPr>
          <w:p w14:paraId="38475BEF" w14:textId="77777777" w:rsidR="002D388B" w:rsidRPr="00630F7A" w:rsidRDefault="002D388B" w:rsidP="00071EAD">
            <w:pPr>
              <w:pStyle w:val="TAL"/>
            </w:pPr>
            <w:r w:rsidRPr="00630F7A">
              <w:t xml:space="preserve">  }</w:t>
            </w:r>
          </w:p>
        </w:tc>
        <w:tc>
          <w:tcPr>
            <w:tcW w:w="2267" w:type="dxa"/>
          </w:tcPr>
          <w:p w14:paraId="249EADE7" w14:textId="77777777" w:rsidR="002D388B" w:rsidRPr="00630F7A" w:rsidRDefault="002D388B" w:rsidP="00071EAD">
            <w:pPr>
              <w:pStyle w:val="TAL"/>
            </w:pPr>
          </w:p>
        </w:tc>
        <w:tc>
          <w:tcPr>
            <w:tcW w:w="1700" w:type="dxa"/>
          </w:tcPr>
          <w:p w14:paraId="76824BBC" w14:textId="77777777" w:rsidR="002D388B" w:rsidRPr="00630F7A" w:rsidRDefault="002D388B" w:rsidP="00071EAD">
            <w:pPr>
              <w:pStyle w:val="TAL"/>
            </w:pPr>
          </w:p>
        </w:tc>
        <w:tc>
          <w:tcPr>
            <w:tcW w:w="1245" w:type="dxa"/>
          </w:tcPr>
          <w:p w14:paraId="7FA05CCF" w14:textId="77777777" w:rsidR="002D388B" w:rsidRPr="00630F7A" w:rsidRDefault="002D388B" w:rsidP="00071EAD">
            <w:pPr>
              <w:pStyle w:val="TAL"/>
            </w:pPr>
          </w:p>
        </w:tc>
      </w:tr>
      <w:tr w:rsidR="002D388B" w:rsidRPr="00630F7A" w14:paraId="667983BF" w14:textId="77777777" w:rsidTr="00071EAD">
        <w:tc>
          <w:tcPr>
            <w:tcW w:w="4535" w:type="dxa"/>
          </w:tcPr>
          <w:p w14:paraId="40C041C0"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2AA7371F" w14:textId="77777777" w:rsidR="002D388B" w:rsidRPr="00630F7A" w:rsidRDefault="002D388B" w:rsidP="00071EAD">
            <w:pPr>
              <w:pStyle w:val="TAL"/>
            </w:pPr>
            <w:r>
              <w:t>3</w:t>
            </w:r>
            <w:r w:rsidRPr="00630F7A">
              <w:t xml:space="preserve"> entries</w:t>
            </w:r>
          </w:p>
        </w:tc>
        <w:tc>
          <w:tcPr>
            <w:tcW w:w="1700" w:type="dxa"/>
          </w:tcPr>
          <w:p w14:paraId="6BFA67F7" w14:textId="77777777" w:rsidR="002D388B" w:rsidRPr="00630F7A" w:rsidRDefault="002D388B" w:rsidP="00071EAD">
            <w:pPr>
              <w:pStyle w:val="TAL"/>
            </w:pPr>
          </w:p>
        </w:tc>
        <w:tc>
          <w:tcPr>
            <w:tcW w:w="1245" w:type="dxa"/>
          </w:tcPr>
          <w:p w14:paraId="0073686B" w14:textId="77777777" w:rsidR="002D388B" w:rsidRPr="00630F7A" w:rsidRDefault="002D388B" w:rsidP="00071EAD">
            <w:pPr>
              <w:pStyle w:val="TAL"/>
            </w:pPr>
            <w:r>
              <w:t>3SSB</w:t>
            </w:r>
          </w:p>
        </w:tc>
      </w:tr>
      <w:tr w:rsidR="002D388B" w:rsidRPr="00630F7A" w14:paraId="3BF4AF2C" w14:textId="77777777" w:rsidTr="00071EAD">
        <w:tc>
          <w:tcPr>
            <w:tcW w:w="4535" w:type="dxa"/>
          </w:tcPr>
          <w:p w14:paraId="5EC01D0A" w14:textId="77777777" w:rsidR="002D388B" w:rsidRPr="00630F7A" w:rsidRDefault="002D388B" w:rsidP="00071EAD">
            <w:pPr>
              <w:pStyle w:val="TAL"/>
            </w:pPr>
            <w:r w:rsidRPr="00630F7A">
              <w:t xml:space="preserve">    SSB-Index[1]</w:t>
            </w:r>
          </w:p>
        </w:tc>
        <w:tc>
          <w:tcPr>
            <w:tcW w:w="2267" w:type="dxa"/>
          </w:tcPr>
          <w:p w14:paraId="0B26E818" w14:textId="77777777" w:rsidR="002D388B" w:rsidRPr="00630F7A" w:rsidRDefault="002D388B" w:rsidP="00071EAD">
            <w:pPr>
              <w:pStyle w:val="TAL"/>
            </w:pPr>
            <w:r>
              <w:t>0</w:t>
            </w:r>
          </w:p>
        </w:tc>
        <w:tc>
          <w:tcPr>
            <w:tcW w:w="1700" w:type="dxa"/>
          </w:tcPr>
          <w:p w14:paraId="6EA2A3ED" w14:textId="77777777" w:rsidR="002D388B" w:rsidRPr="00630F7A" w:rsidRDefault="002D388B" w:rsidP="00071EAD">
            <w:pPr>
              <w:pStyle w:val="TAL"/>
            </w:pPr>
          </w:p>
        </w:tc>
        <w:tc>
          <w:tcPr>
            <w:tcW w:w="1245" w:type="dxa"/>
          </w:tcPr>
          <w:p w14:paraId="7077B8AD" w14:textId="77777777" w:rsidR="002D388B" w:rsidRPr="00630F7A" w:rsidRDefault="002D388B" w:rsidP="00071EAD">
            <w:pPr>
              <w:pStyle w:val="TAL"/>
            </w:pPr>
          </w:p>
        </w:tc>
      </w:tr>
      <w:tr w:rsidR="002D388B" w:rsidRPr="00630F7A" w14:paraId="4D7E74BA" w14:textId="77777777" w:rsidTr="00071EAD">
        <w:tc>
          <w:tcPr>
            <w:tcW w:w="4535" w:type="dxa"/>
          </w:tcPr>
          <w:p w14:paraId="34F0FB3C" w14:textId="77777777" w:rsidR="002D388B" w:rsidRPr="00630F7A" w:rsidRDefault="002D388B" w:rsidP="00071EAD">
            <w:pPr>
              <w:pStyle w:val="TAL"/>
            </w:pPr>
            <w:r w:rsidRPr="00630F7A">
              <w:t xml:space="preserve">    SSB-Index[2]</w:t>
            </w:r>
          </w:p>
        </w:tc>
        <w:tc>
          <w:tcPr>
            <w:tcW w:w="2267" w:type="dxa"/>
          </w:tcPr>
          <w:p w14:paraId="1BE2F4E1" w14:textId="77777777" w:rsidR="002D388B" w:rsidRPr="00630F7A" w:rsidRDefault="002D388B" w:rsidP="00071EAD">
            <w:pPr>
              <w:pStyle w:val="TAL"/>
            </w:pPr>
            <w:r>
              <w:t>2</w:t>
            </w:r>
          </w:p>
        </w:tc>
        <w:tc>
          <w:tcPr>
            <w:tcW w:w="1700" w:type="dxa"/>
          </w:tcPr>
          <w:p w14:paraId="6CD92B89" w14:textId="77777777" w:rsidR="002D388B" w:rsidRPr="00630F7A" w:rsidRDefault="002D388B" w:rsidP="00071EAD">
            <w:pPr>
              <w:pStyle w:val="TAL"/>
            </w:pPr>
          </w:p>
        </w:tc>
        <w:tc>
          <w:tcPr>
            <w:tcW w:w="1245" w:type="dxa"/>
          </w:tcPr>
          <w:p w14:paraId="626811C4" w14:textId="77777777" w:rsidR="002D388B" w:rsidRPr="00630F7A" w:rsidRDefault="002D388B" w:rsidP="00071EAD">
            <w:pPr>
              <w:pStyle w:val="TAL"/>
            </w:pPr>
          </w:p>
        </w:tc>
      </w:tr>
      <w:tr w:rsidR="002D388B" w:rsidRPr="00630F7A" w14:paraId="0315BADB" w14:textId="77777777" w:rsidTr="00071EAD">
        <w:tc>
          <w:tcPr>
            <w:tcW w:w="4535" w:type="dxa"/>
          </w:tcPr>
          <w:p w14:paraId="0750EC53" w14:textId="77777777" w:rsidR="002D388B" w:rsidRPr="00630F7A" w:rsidRDefault="002D388B" w:rsidP="00071EAD">
            <w:pPr>
              <w:pStyle w:val="TAL"/>
            </w:pPr>
            <w:r w:rsidRPr="00630F7A">
              <w:t xml:space="preserve">    SSB-Index[</w:t>
            </w:r>
            <w:r>
              <w:t>3</w:t>
            </w:r>
            <w:r w:rsidRPr="00630F7A">
              <w:t>]</w:t>
            </w:r>
          </w:p>
        </w:tc>
        <w:tc>
          <w:tcPr>
            <w:tcW w:w="2267" w:type="dxa"/>
          </w:tcPr>
          <w:p w14:paraId="4686DD15" w14:textId="77777777" w:rsidR="002D388B" w:rsidRPr="00630F7A" w:rsidRDefault="002D388B" w:rsidP="00071EAD">
            <w:pPr>
              <w:pStyle w:val="TAL"/>
              <w:rPr>
                <w:lang w:eastAsia="zh-CN"/>
              </w:rPr>
            </w:pPr>
            <w:r>
              <w:rPr>
                <w:rFonts w:hint="eastAsia"/>
                <w:lang w:eastAsia="zh-CN"/>
              </w:rPr>
              <w:t>3</w:t>
            </w:r>
          </w:p>
        </w:tc>
        <w:tc>
          <w:tcPr>
            <w:tcW w:w="1700" w:type="dxa"/>
          </w:tcPr>
          <w:p w14:paraId="3EDC398F" w14:textId="77777777" w:rsidR="002D388B" w:rsidRPr="00630F7A" w:rsidRDefault="002D388B" w:rsidP="00071EAD">
            <w:pPr>
              <w:pStyle w:val="TAL"/>
            </w:pPr>
          </w:p>
        </w:tc>
        <w:tc>
          <w:tcPr>
            <w:tcW w:w="1245" w:type="dxa"/>
          </w:tcPr>
          <w:p w14:paraId="2198EF01" w14:textId="77777777" w:rsidR="002D388B" w:rsidRPr="00630F7A" w:rsidRDefault="002D388B" w:rsidP="00071EAD">
            <w:pPr>
              <w:pStyle w:val="TAL"/>
            </w:pPr>
          </w:p>
        </w:tc>
      </w:tr>
      <w:tr w:rsidR="002D388B" w:rsidRPr="00630F7A" w14:paraId="43EA01BF" w14:textId="77777777" w:rsidTr="00071EAD">
        <w:tc>
          <w:tcPr>
            <w:tcW w:w="4535" w:type="dxa"/>
          </w:tcPr>
          <w:p w14:paraId="73AE0D97" w14:textId="77777777" w:rsidR="002D388B" w:rsidRPr="00630F7A" w:rsidRDefault="002D388B" w:rsidP="00071EAD">
            <w:pPr>
              <w:pStyle w:val="TAL"/>
            </w:pPr>
            <w:r w:rsidRPr="00630F7A">
              <w:t xml:space="preserve">  }</w:t>
            </w:r>
          </w:p>
        </w:tc>
        <w:tc>
          <w:tcPr>
            <w:tcW w:w="2267" w:type="dxa"/>
          </w:tcPr>
          <w:p w14:paraId="774C563C" w14:textId="77777777" w:rsidR="002D388B" w:rsidRPr="00630F7A" w:rsidRDefault="002D388B" w:rsidP="00071EAD">
            <w:pPr>
              <w:pStyle w:val="TAL"/>
            </w:pPr>
          </w:p>
        </w:tc>
        <w:tc>
          <w:tcPr>
            <w:tcW w:w="1700" w:type="dxa"/>
          </w:tcPr>
          <w:p w14:paraId="469540CB" w14:textId="77777777" w:rsidR="002D388B" w:rsidRPr="00630F7A" w:rsidRDefault="002D388B" w:rsidP="00071EAD">
            <w:pPr>
              <w:pStyle w:val="TAL"/>
            </w:pPr>
          </w:p>
        </w:tc>
        <w:tc>
          <w:tcPr>
            <w:tcW w:w="1245" w:type="dxa"/>
          </w:tcPr>
          <w:p w14:paraId="66E39578" w14:textId="77777777" w:rsidR="002D388B" w:rsidRPr="00630F7A" w:rsidRDefault="002D388B" w:rsidP="00071EAD">
            <w:pPr>
              <w:pStyle w:val="TAL"/>
            </w:pPr>
          </w:p>
        </w:tc>
      </w:tr>
      <w:tr w:rsidR="002D388B" w:rsidRPr="00630F7A" w14:paraId="74248CEF" w14:textId="77777777" w:rsidTr="00071EAD">
        <w:tc>
          <w:tcPr>
            <w:tcW w:w="4535" w:type="dxa"/>
          </w:tcPr>
          <w:p w14:paraId="0351DE79"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76D07283" w14:textId="77777777" w:rsidR="002D388B" w:rsidRPr="00630F7A" w:rsidRDefault="002D388B" w:rsidP="00071EAD">
            <w:pPr>
              <w:pStyle w:val="TAL"/>
            </w:pPr>
            <w:r>
              <w:t>4</w:t>
            </w:r>
            <w:r w:rsidRPr="00630F7A">
              <w:t xml:space="preserve"> entries</w:t>
            </w:r>
          </w:p>
        </w:tc>
        <w:tc>
          <w:tcPr>
            <w:tcW w:w="1700" w:type="dxa"/>
          </w:tcPr>
          <w:p w14:paraId="35C61264" w14:textId="77777777" w:rsidR="002D388B" w:rsidRPr="00630F7A" w:rsidRDefault="002D388B" w:rsidP="00071EAD">
            <w:pPr>
              <w:pStyle w:val="TAL"/>
            </w:pPr>
          </w:p>
        </w:tc>
        <w:tc>
          <w:tcPr>
            <w:tcW w:w="1245" w:type="dxa"/>
          </w:tcPr>
          <w:p w14:paraId="0ABC480B" w14:textId="77777777" w:rsidR="002D388B" w:rsidRPr="00630F7A" w:rsidRDefault="002D388B" w:rsidP="00071EAD">
            <w:pPr>
              <w:pStyle w:val="TAL"/>
            </w:pPr>
            <w:r>
              <w:t>4SSB</w:t>
            </w:r>
          </w:p>
        </w:tc>
      </w:tr>
      <w:tr w:rsidR="002D388B" w:rsidRPr="00630F7A" w14:paraId="33E4FAFD" w14:textId="77777777" w:rsidTr="00071EAD">
        <w:tc>
          <w:tcPr>
            <w:tcW w:w="4535" w:type="dxa"/>
          </w:tcPr>
          <w:p w14:paraId="393F9CD8" w14:textId="77777777" w:rsidR="002D388B" w:rsidRPr="00630F7A" w:rsidRDefault="002D388B" w:rsidP="00071EAD">
            <w:pPr>
              <w:pStyle w:val="TAL"/>
            </w:pPr>
            <w:r w:rsidRPr="00630F7A">
              <w:t xml:space="preserve">    SSB-Index[1]</w:t>
            </w:r>
          </w:p>
        </w:tc>
        <w:tc>
          <w:tcPr>
            <w:tcW w:w="2267" w:type="dxa"/>
          </w:tcPr>
          <w:p w14:paraId="5870D339" w14:textId="77777777" w:rsidR="002D388B" w:rsidRPr="00630F7A" w:rsidRDefault="002D388B" w:rsidP="00071EAD">
            <w:pPr>
              <w:pStyle w:val="TAL"/>
            </w:pPr>
            <w:r>
              <w:t>0</w:t>
            </w:r>
          </w:p>
        </w:tc>
        <w:tc>
          <w:tcPr>
            <w:tcW w:w="1700" w:type="dxa"/>
          </w:tcPr>
          <w:p w14:paraId="7B6419DB" w14:textId="77777777" w:rsidR="002D388B" w:rsidRPr="00630F7A" w:rsidRDefault="002D388B" w:rsidP="00071EAD">
            <w:pPr>
              <w:pStyle w:val="TAL"/>
            </w:pPr>
          </w:p>
        </w:tc>
        <w:tc>
          <w:tcPr>
            <w:tcW w:w="1245" w:type="dxa"/>
          </w:tcPr>
          <w:p w14:paraId="4A40D2D4" w14:textId="77777777" w:rsidR="002D388B" w:rsidRPr="00630F7A" w:rsidRDefault="002D388B" w:rsidP="00071EAD">
            <w:pPr>
              <w:pStyle w:val="TAL"/>
            </w:pPr>
          </w:p>
        </w:tc>
      </w:tr>
      <w:tr w:rsidR="002D388B" w:rsidRPr="00630F7A" w14:paraId="42140526" w14:textId="77777777" w:rsidTr="00071EAD">
        <w:tc>
          <w:tcPr>
            <w:tcW w:w="4535" w:type="dxa"/>
          </w:tcPr>
          <w:p w14:paraId="727D8BEE" w14:textId="77777777" w:rsidR="002D388B" w:rsidRPr="00630F7A" w:rsidRDefault="002D388B" w:rsidP="00071EAD">
            <w:pPr>
              <w:pStyle w:val="TAL"/>
            </w:pPr>
            <w:r w:rsidRPr="00630F7A">
              <w:t xml:space="preserve">    SSB-Index[2]</w:t>
            </w:r>
          </w:p>
        </w:tc>
        <w:tc>
          <w:tcPr>
            <w:tcW w:w="2267" w:type="dxa"/>
          </w:tcPr>
          <w:p w14:paraId="556E295D" w14:textId="77777777" w:rsidR="002D388B" w:rsidRPr="00630F7A" w:rsidRDefault="002D388B" w:rsidP="00071EAD">
            <w:pPr>
              <w:pStyle w:val="TAL"/>
            </w:pPr>
            <w:r>
              <w:t>1</w:t>
            </w:r>
          </w:p>
        </w:tc>
        <w:tc>
          <w:tcPr>
            <w:tcW w:w="1700" w:type="dxa"/>
          </w:tcPr>
          <w:p w14:paraId="7E35B105" w14:textId="77777777" w:rsidR="002D388B" w:rsidRPr="00630F7A" w:rsidRDefault="002D388B" w:rsidP="00071EAD">
            <w:pPr>
              <w:pStyle w:val="TAL"/>
            </w:pPr>
          </w:p>
        </w:tc>
        <w:tc>
          <w:tcPr>
            <w:tcW w:w="1245" w:type="dxa"/>
          </w:tcPr>
          <w:p w14:paraId="6CD4FDA8" w14:textId="77777777" w:rsidR="002D388B" w:rsidRPr="00630F7A" w:rsidRDefault="002D388B" w:rsidP="00071EAD">
            <w:pPr>
              <w:pStyle w:val="TAL"/>
            </w:pPr>
          </w:p>
        </w:tc>
      </w:tr>
      <w:tr w:rsidR="002D388B" w:rsidRPr="00630F7A" w14:paraId="2E9DDB41" w14:textId="77777777" w:rsidTr="00071EAD">
        <w:tc>
          <w:tcPr>
            <w:tcW w:w="4535" w:type="dxa"/>
          </w:tcPr>
          <w:p w14:paraId="15166B08" w14:textId="77777777" w:rsidR="002D388B" w:rsidRPr="00630F7A" w:rsidRDefault="002D388B" w:rsidP="00071EAD">
            <w:pPr>
              <w:pStyle w:val="TAL"/>
            </w:pPr>
            <w:r w:rsidRPr="00630F7A">
              <w:t xml:space="preserve">    SSB-Index[</w:t>
            </w:r>
            <w:r>
              <w:t>3</w:t>
            </w:r>
            <w:r w:rsidRPr="00630F7A">
              <w:t>]</w:t>
            </w:r>
          </w:p>
        </w:tc>
        <w:tc>
          <w:tcPr>
            <w:tcW w:w="2267" w:type="dxa"/>
          </w:tcPr>
          <w:p w14:paraId="1814DEC9" w14:textId="77777777" w:rsidR="002D388B" w:rsidRPr="00630F7A" w:rsidRDefault="002D388B" w:rsidP="00071EAD">
            <w:pPr>
              <w:pStyle w:val="TAL"/>
            </w:pPr>
            <w:r>
              <w:rPr>
                <w:lang w:eastAsia="zh-CN"/>
              </w:rPr>
              <w:t>2</w:t>
            </w:r>
          </w:p>
        </w:tc>
        <w:tc>
          <w:tcPr>
            <w:tcW w:w="1700" w:type="dxa"/>
          </w:tcPr>
          <w:p w14:paraId="73B3866E" w14:textId="77777777" w:rsidR="002D388B" w:rsidRPr="00630F7A" w:rsidRDefault="002D388B" w:rsidP="00071EAD">
            <w:pPr>
              <w:pStyle w:val="TAL"/>
            </w:pPr>
          </w:p>
        </w:tc>
        <w:tc>
          <w:tcPr>
            <w:tcW w:w="1245" w:type="dxa"/>
          </w:tcPr>
          <w:p w14:paraId="493919C1" w14:textId="77777777" w:rsidR="002D388B" w:rsidRPr="00630F7A" w:rsidRDefault="002D388B" w:rsidP="00071EAD">
            <w:pPr>
              <w:pStyle w:val="TAL"/>
            </w:pPr>
          </w:p>
        </w:tc>
      </w:tr>
      <w:tr w:rsidR="002D388B" w:rsidRPr="00630F7A" w14:paraId="48024E69" w14:textId="77777777" w:rsidTr="00071EAD">
        <w:tc>
          <w:tcPr>
            <w:tcW w:w="4535" w:type="dxa"/>
          </w:tcPr>
          <w:p w14:paraId="78F113CB" w14:textId="77777777" w:rsidR="002D388B" w:rsidRPr="00630F7A" w:rsidRDefault="002D388B" w:rsidP="00071EAD">
            <w:pPr>
              <w:pStyle w:val="TAL"/>
            </w:pPr>
            <w:r w:rsidRPr="00630F7A">
              <w:t xml:space="preserve">    SSB-Index[</w:t>
            </w:r>
            <w:r>
              <w:t>4</w:t>
            </w:r>
            <w:r w:rsidRPr="00630F7A">
              <w:t>]</w:t>
            </w:r>
          </w:p>
        </w:tc>
        <w:tc>
          <w:tcPr>
            <w:tcW w:w="2267" w:type="dxa"/>
          </w:tcPr>
          <w:p w14:paraId="53914204" w14:textId="77777777" w:rsidR="002D388B" w:rsidRDefault="002D388B" w:rsidP="00071EAD">
            <w:pPr>
              <w:pStyle w:val="TAL"/>
              <w:rPr>
                <w:lang w:eastAsia="zh-CN"/>
              </w:rPr>
            </w:pPr>
            <w:r>
              <w:rPr>
                <w:rFonts w:hint="eastAsia"/>
                <w:lang w:eastAsia="zh-CN"/>
              </w:rPr>
              <w:t>3</w:t>
            </w:r>
          </w:p>
        </w:tc>
        <w:tc>
          <w:tcPr>
            <w:tcW w:w="1700" w:type="dxa"/>
          </w:tcPr>
          <w:p w14:paraId="069E6341" w14:textId="77777777" w:rsidR="002D388B" w:rsidRPr="00630F7A" w:rsidRDefault="002D388B" w:rsidP="00071EAD">
            <w:pPr>
              <w:pStyle w:val="TAL"/>
            </w:pPr>
          </w:p>
        </w:tc>
        <w:tc>
          <w:tcPr>
            <w:tcW w:w="1245" w:type="dxa"/>
          </w:tcPr>
          <w:p w14:paraId="05527940" w14:textId="77777777" w:rsidR="002D388B" w:rsidRPr="00630F7A" w:rsidRDefault="002D388B" w:rsidP="00071EAD">
            <w:pPr>
              <w:pStyle w:val="TAL"/>
            </w:pPr>
          </w:p>
        </w:tc>
      </w:tr>
      <w:tr w:rsidR="002D388B" w:rsidRPr="00630F7A" w14:paraId="26F4C5DD" w14:textId="77777777" w:rsidTr="00071EAD">
        <w:tc>
          <w:tcPr>
            <w:tcW w:w="4535" w:type="dxa"/>
          </w:tcPr>
          <w:p w14:paraId="1B86FAE6" w14:textId="77777777" w:rsidR="002D388B" w:rsidRPr="00630F7A" w:rsidRDefault="002D388B" w:rsidP="00071EAD">
            <w:pPr>
              <w:pStyle w:val="TAL"/>
            </w:pPr>
            <w:r w:rsidRPr="00630F7A">
              <w:t xml:space="preserve">  }</w:t>
            </w:r>
          </w:p>
        </w:tc>
        <w:tc>
          <w:tcPr>
            <w:tcW w:w="2267" w:type="dxa"/>
          </w:tcPr>
          <w:p w14:paraId="2453FA7C" w14:textId="77777777" w:rsidR="002D388B" w:rsidRPr="00630F7A" w:rsidRDefault="002D388B" w:rsidP="00071EAD">
            <w:pPr>
              <w:pStyle w:val="TAL"/>
            </w:pPr>
          </w:p>
        </w:tc>
        <w:tc>
          <w:tcPr>
            <w:tcW w:w="1700" w:type="dxa"/>
          </w:tcPr>
          <w:p w14:paraId="44BD31FA" w14:textId="77777777" w:rsidR="002D388B" w:rsidRPr="00630F7A" w:rsidRDefault="002D388B" w:rsidP="00071EAD">
            <w:pPr>
              <w:pStyle w:val="TAL"/>
            </w:pPr>
          </w:p>
        </w:tc>
        <w:tc>
          <w:tcPr>
            <w:tcW w:w="1245" w:type="dxa"/>
          </w:tcPr>
          <w:p w14:paraId="29330FE0" w14:textId="77777777" w:rsidR="002D388B" w:rsidRPr="00630F7A" w:rsidRDefault="002D388B" w:rsidP="00071EAD">
            <w:pPr>
              <w:pStyle w:val="TAL"/>
            </w:pPr>
          </w:p>
        </w:tc>
      </w:tr>
      <w:tr w:rsidR="002D388B" w:rsidRPr="00630F7A" w14:paraId="57CD217A" w14:textId="77777777" w:rsidTr="00071EAD">
        <w:tc>
          <w:tcPr>
            <w:tcW w:w="4535" w:type="dxa"/>
          </w:tcPr>
          <w:p w14:paraId="17577FB0" w14:textId="77777777" w:rsidR="002D388B" w:rsidRPr="00630F7A" w:rsidRDefault="002D388B" w:rsidP="00071EAD">
            <w:pPr>
              <w:pStyle w:val="TAL"/>
            </w:pPr>
            <w:r w:rsidRPr="00630F7A">
              <w:t>}</w:t>
            </w:r>
          </w:p>
        </w:tc>
        <w:tc>
          <w:tcPr>
            <w:tcW w:w="2267" w:type="dxa"/>
          </w:tcPr>
          <w:p w14:paraId="12CA3298" w14:textId="77777777" w:rsidR="002D388B" w:rsidRPr="00630F7A" w:rsidRDefault="002D388B" w:rsidP="00071EAD">
            <w:pPr>
              <w:pStyle w:val="TAL"/>
            </w:pPr>
          </w:p>
        </w:tc>
        <w:tc>
          <w:tcPr>
            <w:tcW w:w="1700" w:type="dxa"/>
          </w:tcPr>
          <w:p w14:paraId="7203B8C6" w14:textId="77777777" w:rsidR="002D388B" w:rsidRPr="00630F7A" w:rsidRDefault="002D388B" w:rsidP="00071EAD">
            <w:pPr>
              <w:pStyle w:val="TAL"/>
            </w:pPr>
          </w:p>
        </w:tc>
        <w:tc>
          <w:tcPr>
            <w:tcW w:w="1245" w:type="dxa"/>
          </w:tcPr>
          <w:p w14:paraId="13D46FAE" w14:textId="77777777" w:rsidR="002D388B" w:rsidRPr="00630F7A" w:rsidRDefault="002D388B" w:rsidP="00071EAD">
            <w:pPr>
              <w:pStyle w:val="TAL"/>
            </w:pPr>
          </w:p>
        </w:tc>
      </w:tr>
    </w:tbl>
    <w:p w14:paraId="738A3928" w14:textId="77777777" w:rsidR="002D388B" w:rsidRPr="00630F7A" w:rsidRDefault="002D388B" w:rsidP="002D388B"/>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D388B" w:rsidRPr="00630F7A" w14:paraId="137675A2"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18BFACB1" w14:textId="77777777" w:rsidR="002D388B" w:rsidRPr="00630F7A" w:rsidRDefault="002D388B" w:rsidP="00071EAD">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C50D134" w14:textId="77777777" w:rsidR="002D388B" w:rsidRPr="00630F7A" w:rsidRDefault="002D388B" w:rsidP="00071EAD">
            <w:pPr>
              <w:pStyle w:val="TAH"/>
            </w:pPr>
            <w:r w:rsidRPr="00630F7A">
              <w:t>Explanation</w:t>
            </w:r>
          </w:p>
        </w:tc>
      </w:tr>
      <w:tr w:rsidR="002D388B" w:rsidRPr="00630F7A" w14:paraId="65AFB037"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428B951A" w14:textId="77777777" w:rsidR="002D388B" w:rsidRPr="00630F7A" w:rsidRDefault="002D388B" w:rsidP="00071EAD">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FE3EAB2" w14:textId="77777777" w:rsidR="002D388B" w:rsidRPr="00630F7A" w:rsidRDefault="002D388B" w:rsidP="00071EAD">
            <w:pPr>
              <w:pStyle w:val="TAL"/>
            </w:pPr>
            <w:r w:rsidRPr="00630F7A">
              <w:t>SSB configuration used in test case contain two SSBs in a burst</w:t>
            </w:r>
          </w:p>
        </w:tc>
      </w:tr>
      <w:tr w:rsidR="002D388B" w:rsidRPr="00630F7A" w14:paraId="45D7237A" w14:textId="77777777" w:rsidTr="00071EAD">
        <w:tc>
          <w:tcPr>
            <w:tcW w:w="2235" w:type="dxa"/>
            <w:tcBorders>
              <w:top w:val="single" w:sz="4" w:space="0" w:color="auto"/>
              <w:left w:val="single" w:sz="4" w:space="0" w:color="auto"/>
              <w:bottom w:val="single" w:sz="4" w:space="0" w:color="auto"/>
              <w:right w:val="single" w:sz="4" w:space="0" w:color="auto"/>
            </w:tcBorders>
          </w:tcPr>
          <w:p w14:paraId="20080A12" w14:textId="77777777" w:rsidR="002D388B" w:rsidRPr="00630F7A" w:rsidRDefault="002D388B" w:rsidP="00071EAD">
            <w:pPr>
              <w:pStyle w:val="TAL"/>
              <w:rPr>
                <w:szCs w:val="18"/>
              </w:rPr>
            </w:pPr>
            <w:r>
              <w:t>3SSB</w:t>
            </w:r>
          </w:p>
        </w:tc>
        <w:tc>
          <w:tcPr>
            <w:tcW w:w="7512" w:type="dxa"/>
            <w:tcBorders>
              <w:top w:val="single" w:sz="4" w:space="0" w:color="auto"/>
              <w:left w:val="single" w:sz="4" w:space="0" w:color="auto"/>
              <w:bottom w:val="single" w:sz="4" w:space="0" w:color="auto"/>
              <w:right w:val="single" w:sz="4" w:space="0" w:color="auto"/>
            </w:tcBorders>
          </w:tcPr>
          <w:p w14:paraId="6F771114" w14:textId="77777777" w:rsidR="002D388B" w:rsidRPr="00630F7A" w:rsidRDefault="002D388B" w:rsidP="00071EAD">
            <w:pPr>
              <w:pStyle w:val="TAL"/>
            </w:pPr>
            <w:r>
              <w:t>For configuration with 3 SS Blocks</w:t>
            </w:r>
          </w:p>
        </w:tc>
      </w:tr>
      <w:tr w:rsidR="002D388B" w:rsidRPr="00630F7A" w14:paraId="7787AB80" w14:textId="77777777" w:rsidTr="00071EAD">
        <w:tc>
          <w:tcPr>
            <w:tcW w:w="2235" w:type="dxa"/>
            <w:tcBorders>
              <w:top w:val="single" w:sz="4" w:space="0" w:color="auto"/>
              <w:left w:val="single" w:sz="4" w:space="0" w:color="auto"/>
              <w:bottom w:val="single" w:sz="4" w:space="0" w:color="auto"/>
              <w:right w:val="single" w:sz="4" w:space="0" w:color="auto"/>
            </w:tcBorders>
          </w:tcPr>
          <w:p w14:paraId="6978D8DB" w14:textId="77777777" w:rsidR="002D388B" w:rsidRPr="00630F7A" w:rsidRDefault="002D388B" w:rsidP="00071EAD">
            <w:pPr>
              <w:pStyle w:val="TAL"/>
              <w:rPr>
                <w:szCs w:val="18"/>
              </w:rPr>
            </w:pPr>
            <w:r>
              <w:t>4SSB</w:t>
            </w:r>
          </w:p>
        </w:tc>
        <w:tc>
          <w:tcPr>
            <w:tcW w:w="7512" w:type="dxa"/>
            <w:tcBorders>
              <w:top w:val="single" w:sz="4" w:space="0" w:color="auto"/>
              <w:left w:val="single" w:sz="4" w:space="0" w:color="auto"/>
              <w:bottom w:val="single" w:sz="4" w:space="0" w:color="auto"/>
              <w:right w:val="single" w:sz="4" w:space="0" w:color="auto"/>
            </w:tcBorders>
          </w:tcPr>
          <w:p w14:paraId="5C244C15" w14:textId="77777777" w:rsidR="002D388B" w:rsidRPr="00630F7A" w:rsidRDefault="002D388B" w:rsidP="00071EAD">
            <w:pPr>
              <w:pStyle w:val="TAL"/>
            </w:pPr>
            <w:r>
              <w:t>For configuration with 4 SS Blocks</w:t>
            </w:r>
          </w:p>
        </w:tc>
      </w:tr>
    </w:tbl>
    <w:p w14:paraId="09198419" w14:textId="2ACB4097" w:rsidR="00265E20" w:rsidRPr="00630F7A" w:rsidRDefault="00265E20" w:rsidP="002D388B"/>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7" w:name="_CRTable7_3_130"/>
      <w:r w:rsidRPr="00630F7A">
        <w:t xml:space="preserve">Table </w:t>
      </w:r>
      <w:bookmarkEnd w:id="667"/>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8" w:name="_CRTable7_3_131"/>
      <w:r w:rsidRPr="00630F7A">
        <w:t xml:space="preserve">Table </w:t>
      </w:r>
      <w:bookmarkEnd w:id="668"/>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9"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70" w:name="_CRTable7_3_132"/>
      <w:bookmarkEnd w:id="669"/>
      <w:r w:rsidRPr="00630F7A">
        <w:t xml:space="preserve">Table </w:t>
      </w:r>
      <w:bookmarkEnd w:id="670"/>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71" w:name="_Toc21353986"/>
      <w:bookmarkStart w:id="672" w:name="_Toc27749605"/>
    </w:p>
    <w:p w14:paraId="79B17745" w14:textId="77777777" w:rsidR="00D22B5F" w:rsidRPr="00630F7A" w:rsidRDefault="00D22B5F" w:rsidP="00D22B5F">
      <w:pPr>
        <w:pStyle w:val="Heading4"/>
      </w:pPr>
      <w:bookmarkStart w:id="673" w:name="_Toc21353891"/>
      <w:bookmarkStart w:id="674" w:name="_Toc27749510"/>
      <w:r w:rsidRPr="00630F7A">
        <w:lastRenderedPageBreak/>
        <w:t>–</w:t>
      </w:r>
      <w:r w:rsidRPr="00630F7A">
        <w:tab/>
      </w:r>
      <w:r w:rsidRPr="00630F7A">
        <w:rPr>
          <w:i/>
        </w:rPr>
        <w:t>PRB-Id</w:t>
      </w:r>
      <w:bookmarkEnd w:id="673"/>
      <w:bookmarkEnd w:id="674"/>
    </w:p>
    <w:p w14:paraId="28397ECA" w14:textId="7AC5B462" w:rsidR="00D22B5F" w:rsidRPr="00630F7A" w:rsidRDefault="00D22B5F" w:rsidP="00D22B5F">
      <w:pPr>
        <w:pStyle w:val="TH"/>
        <w:rPr>
          <w:i/>
          <w:iCs/>
        </w:rPr>
      </w:pPr>
      <w:bookmarkStart w:id="675" w:name="_CRTable7_3_133"/>
      <w:r w:rsidRPr="00630F7A">
        <w:t xml:space="preserve">Table </w:t>
      </w:r>
      <w:bookmarkEnd w:id="675"/>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71"/>
      <w:bookmarkEnd w:id="672"/>
      <w:r w:rsidRPr="00630F7A">
        <w:rPr>
          <w:i/>
        </w:rPr>
        <w:t>-RRM</w:t>
      </w:r>
    </w:p>
    <w:p w14:paraId="246FF7CF" w14:textId="77777777" w:rsidR="001D000F" w:rsidRPr="00630F7A" w:rsidRDefault="001D000F" w:rsidP="001D000F">
      <w:pPr>
        <w:pStyle w:val="TH"/>
        <w:rPr>
          <w:i/>
        </w:rPr>
      </w:pPr>
      <w:bookmarkStart w:id="676" w:name="_CRTable7_3_134"/>
      <w:r w:rsidRPr="00630F7A">
        <w:t xml:space="preserve">Table </w:t>
      </w:r>
      <w:bookmarkEnd w:id="676"/>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7" w:name="_CRTable7_3_135"/>
      <w:r w:rsidRPr="00630F7A">
        <w:t xml:space="preserve">Table </w:t>
      </w:r>
      <w:bookmarkEnd w:id="677"/>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8" w:name="_Toc21353987"/>
      <w:bookmarkStart w:id="679" w:name="_Toc27749606"/>
      <w:r w:rsidRPr="00630F7A">
        <w:t>–</w:t>
      </w:r>
      <w:r w:rsidRPr="00630F7A">
        <w:tab/>
      </w:r>
      <w:r w:rsidRPr="00630F7A">
        <w:rPr>
          <w:i/>
        </w:rPr>
        <w:t>ZP-CSI-RS-ResourceSet</w:t>
      </w:r>
      <w:bookmarkEnd w:id="678"/>
      <w:bookmarkEnd w:id="679"/>
      <w:r w:rsidRPr="00630F7A">
        <w:rPr>
          <w:i/>
        </w:rPr>
        <w:t>-RRM</w:t>
      </w:r>
    </w:p>
    <w:p w14:paraId="6AEC6A87" w14:textId="77777777" w:rsidR="001D000F" w:rsidRPr="00630F7A" w:rsidRDefault="001D000F" w:rsidP="001D000F">
      <w:pPr>
        <w:pStyle w:val="TH"/>
      </w:pPr>
      <w:bookmarkStart w:id="680" w:name="_CRTable7_3_136"/>
      <w:r w:rsidRPr="00630F7A">
        <w:t xml:space="preserve">Table </w:t>
      </w:r>
      <w:bookmarkEnd w:id="680"/>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81" w:name="_Toc21353988"/>
      <w:bookmarkStart w:id="682" w:name="_Toc27749607"/>
      <w:r w:rsidRPr="00630F7A">
        <w:lastRenderedPageBreak/>
        <w:t>–</w:t>
      </w:r>
      <w:r w:rsidRPr="00630F7A">
        <w:tab/>
      </w:r>
      <w:r w:rsidRPr="00630F7A">
        <w:rPr>
          <w:i/>
        </w:rPr>
        <w:t>ZP-CSI-RS-ResourceSetId</w:t>
      </w:r>
      <w:bookmarkEnd w:id="681"/>
      <w:bookmarkEnd w:id="682"/>
      <w:r w:rsidRPr="00630F7A">
        <w:rPr>
          <w:i/>
        </w:rPr>
        <w:t>-RRM</w:t>
      </w:r>
    </w:p>
    <w:p w14:paraId="0A5EA448" w14:textId="77777777" w:rsidR="001D000F" w:rsidRPr="00630F7A" w:rsidRDefault="001D000F" w:rsidP="001D000F">
      <w:pPr>
        <w:pStyle w:val="TH"/>
      </w:pPr>
      <w:bookmarkStart w:id="683" w:name="_CRTable7_3_137"/>
      <w:r w:rsidRPr="00630F7A">
        <w:t xml:space="preserve">Table </w:t>
      </w:r>
      <w:bookmarkEnd w:id="683"/>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4" w:name="_CRTable7_3_21"/>
      <w:r w:rsidRPr="00630F7A">
        <w:t xml:space="preserve">Table </w:t>
      </w:r>
      <w:bookmarkEnd w:id="684"/>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5" w:name="_CRTable7_3_22"/>
      <w:r w:rsidRPr="00630F7A">
        <w:t xml:space="preserve">Table </w:t>
      </w:r>
      <w:bookmarkEnd w:id="685"/>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6" w:name="_CRTable7_3_23"/>
      <w:r w:rsidRPr="00630F7A">
        <w:t xml:space="preserve">Table </w:t>
      </w:r>
      <w:bookmarkEnd w:id="686"/>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7" w:name="_CRTable7_3_24"/>
      <w:r w:rsidRPr="00630F7A">
        <w:t xml:space="preserve">Table </w:t>
      </w:r>
      <w:bookmarkEnd w:id="687"/>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8" w:name="_CRTable7_3_25"/>
      <w:r w:rsidRPr="00630F7A">
        <w:t xml:space="preserve">Table </w:t>
      </w:r>
      <w:bookmarkEnd w:id="688"/>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6"/>
      <w:bookmarkEnd w:id="647"/>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9" w:name="_Toc21354278"/>
      <w:bookmarkStart w:id="690" w:name="_Toc27749931"/>
      <w:r w:rsidRPr="00630F7A">
        <w:t>7.5</w:t>
      </w:r>
      <w:r w:rsidRPr="00630F7A">
        <w:tab/>
        <w:t>Common procedures for RRM testing</w:t>
      </w:r>
      <w:bookmarkEnd w:id="689"/>
      <w:bookmarkEnd w:id="690"/>
    </w:p>
    <w:p w14:paraId="3B0753EC" w14:textId="77777777" w:rsidR="008E2F28" w:rsidRPr="00630F7A" w:rsidRDefault="008E2F28" w:rsidP="008E2F28">
      <w:pPr>
        <w:pStyle w:val="Heading3"/>
      </w:pPr>
      <w:bookmarkStart w:id="691" w:name="_Toc21354279"/>
      <w:bookmarkStart w:id="692" w:name="_Toc27749932"/>
      <w:r w:rsidRPr="00630F7A">
        <w:t>7.5.1</w:t>
      </w:r>
      <w:r w:rsidRPr="00630F7A">
        <w:tab/>
        <w:t>Procedure to configure SCC(s) for NR RRM CA testing</w:t>
      </w:r>
      <w:bookmarkEnd w:id="691"/>
      <w:bookmarkEnd w:id="692"/>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3" w:name="_Toc21354280"/>
      <w:bookmarkStart w:id="694" w:name="_Toc27749933"/>
      <w:r w:rsidRPr="00630F7A">
        <w:t>7.5.2</w:t>
      </w:r>
      <w:r w:rsidRPr="00630F7A">
        <w:tab/>
        <w:t>Procedure to configure SCC(s) for EN-DC RRM CA testing</w:t>
      </w:r>
      <w:bookmarkEnd w:id="693"/>
      <w:bookmarkEnd w:id="694"/>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773F3AD6" w:rsidR="0035280F" w:rsidRPr="00630F7A" w:rsidRDefault="0035280F" w:rsidP="00E0392F">
            <w:pPr>
              <w:pStyle w:val="TAH"/>
              <w:jc w:val="left"/>
              <w:rPr>
                <w:b w:val="0"/>
              </w:rPr>
            </w:pPr>
            <w:r w:rsidRPr="00630F7A">
              <w:rPr>
                <w:b w:val="0"/>
              </w:rPr>
              <w:t xml:space="preserve">Derivation Path: Table </w:t>
            </w:r>
            <w:r w:rsidR="005F6F25" w:rsidRPr="005F6F25">
              <w:rPr>
                <w:b w:val="0"/>
              </w:rPr>
              <w:t>7.6.3.1-2</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4FC1182E"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966E30"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966E30" w:rsidRPr="00630F7A" w:rsidRDefault="00966E30" w:rsidP="00966E30">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0BB1B289" w:rsidR="00966E30" w:rsidRPr="00630F7A" w:rsidRDefault="00966E30" w:rsidP="00966E30">
            <w:pPr>
              <w:pStyle w:val="TAL"/>
              <w:rPr>
                <w:lang w:eastAsia="zh-CN"/>
              </w:rPr>
            </w:pPr>
            <w:r>
              <w:rPr>
                <w:rFonts w:eastAsia="Calibri"/>
                <w:kern w:val="2"/>
                <w:szCs w:val="24"/>
                <w14:ligatures w14:val="standardContextual"/>
              </w:rPr>
              <w:t>2125399</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966E30" w:rsidRPr="00630F7A" w:rsidRDefault="00966E30" w:rsidP="00966E30">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966E30" w:rsidRPr="00630F7A" w:rsidRDefault="00966E30" w:rsidP="00966E30">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00BF3795"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1654368" w14:textId="6AF74254"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w:t>
            </w:r>
          </w:p>
        </w:tc>
        <w:tc>
          <w:tcPr>
            <w:tcW w:w="1710" w:type="dxa"/>
            <w:tcBorders>
              <w:top w:val="single" w:sz="4" w:space="0" w:color="auto"/>
              <w:left w:val="single" w:sz="4" w:space="0" w:color="auto"/>
              <w:bottom w:val="single" w:sz="4" w:space="0" w:color="auto"/>
              <w:right w:val="single" w:sz="4" w:space="0" w:color="auto"/>
            </w:tcBorders>
          </w:tcPr>
          <w:p w14:paraId="0CA9B1F3"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8D1068E" w14:textId="651C71F2"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95B90E9"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EAAF10E" w14:textId="6041BBDB"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 {</w:t>
            </w:r>
          </w:p>
        </w:tc>
        <w:tc>
          <w:tcPr>
            <w:tcW w:w="1710" w:type="dxa"/>
            <w:tcBorders>
              <w:top w:val="single" w:sz="4" w:space="0" w:color="auto"/>
              <w:left w:val="single" w:sz="4" w:space="0" w:color="auto"/>
              <w:bottom w:val="single" w:sz="4" w:space="0" w:color="auto"/>
              <w:right w:val="single" w:sz="4" w:space="0" w:color="auto"/>
            </w:tcBorders>
          </w:tcPr>
          <w:p w14:paraId="03C2B3D7"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F71EFF9" w14:textId="5F7A035D"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6F25"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4D0A9AF"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640A7258"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A33DB8" w:rsidRPr="005F6F25">
              <w:rPr>
                <w:b w:val="0"/>
                <w:bCs/>
              </w:rPr>
              <w:t>-</w:t>
            </w:r>
            <w:r w:rsidR="005F6F25" w:rsidRPr="005F6F25">
              <w:rPr>
                <w:b w:val="0"/>
                <w:bCs/>
              </w:rPr>
              <w:t>2</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FD176A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F49DB54" w14:textId="2BAF397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w:t>
            </w:r>
            <w:r w:rsidRPr="00130C2F">
              <w:rPr>
                <w:rFonts w:ascii="Arial" w:hAnsi="Arial"/>
                <w:sz w:val="18"/>
              </w:rPr>
              <w:t>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48DFD96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0AE586DF" w14:textId="4EA343D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C3C5DEC"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E4653BD" w14:textId="0DC08D31" w:rsidR="005F6F25" w:rsidRPr="00630F7A" w:rsidRDefault="005F6F25" w:rsidP="005F6F25">
            <w:pPr>
              <w:keepNext/>
              <w:keepLines/>
              <w:overflowPunct/>
              <w:autoSpaceDE/>
              <w:autoSpaceDN/>
              <w:adjustRightInd/>
              <w:spacing w:after="0"/>
              <w:textAlignment w:val="auto"/>
              <w:rPr>
                <w:rFonts w:ascii="Arial" w:hAnsi="Arial"/>
                <w:sz w:val="18"/>
              </w:rPr>
            </w:pPr>
            <w:r w:rsidRPr="00130C2F">
              <w:rPr>
                <w:rFonts w:ascii="Arial" w:hAnsi="Arial"/>
                <w:sz w:val="18"/>
              </w:rPr>
              <w:t xml:space="preserve">  ntn-NeighCellConfig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2679469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0D0C18E" w14:textId="1594EED0"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5F6F25"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2EF5485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w:t>
            </w:r>
            <w:r w:rsidR="005F6F25" w:rsidRPr="005F6F25">
              <w:rPr>
                <w:b w:val="0"/>
              </w:rPr>
              <w:t>2</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12E4627C" w:rsidR="0035280F" w:rsidRPr="00630F7A" w:rsidRDefault="0035280F" w:rsidP="00E0392F">
            <w:pPr>
              <w:pStyle w:val="TAH"/>
              <w:jc w:val="left"/>
              <w:rPr>
                <w:b w:val="0"/>
              </w:rPr>
            </w:pPr>
            <w:r w:rsidRPr="00630F7A">
              <w:rPr>
                <w:b w:val="0"/>
              </w:rPr>
              <w:t xml:space="preserve">Derivation Path: Table </w:t>
            </w:r>
            <w:r w:rsidR="00B351ED" w:rsidRPr="00630F7A">
              <w:rPr>
                <w:b w:val="0"/>
                <w:bCs/>
              </w:rPr>
              <w:t>7.6.3.1-</w:t>
            </w:r>
            <w:r w:rsidR="005F6F25" w:rsidRPr="005F6F25">
              <w:rPr>
                <w:b w:val="0"/>
              </w:rPr>
              <w:t>2</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5EA2E9B7"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w:t>
            </w:r>
            <w:r w:rsidR="005F6F25" w:rsidRPr="005F6F25">
              <w:rPr>
                <w:b w:val="0"/>
              </w:rPr>
              <w:t>2</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AECF3F0"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5F570B96"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w:t>
            </w:r>
            <w:r w:rsidR="005F6F25" w:rsidRPr="005F6F25">
              <w:rPr>
                <w:b w:val="0"/>
              </w:rPr>
              <w:t>2</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29646BAF"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2D1B7920"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037E6CF4" w14:textId="77777777" w:rsidR="005F6F25" w:rsidRPr="009C76F7" w:rsidRDefault="00AB5172" w:rsidP="005F6F25">
      <w:pPr>
        <w:pStyle w:val="TH"/>
      </w:pPr>
      <w:r w:rsidRPr="00630F7A">
        <w:rPr>
          <w:lang w:eastAsia="en-US"/>
        </w:rPr>
        <w:lastRenderedPageBreak/>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2070"/>
        <w:gridCol w:w="1980"/>
        <w:gridCol w:w="1835"/>
      </w:tblGrid>
      <w:tr w:rsidR="005F6F25" w:rsidRPr="009C76F7" w14:paraId="73169BB1"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242679AD"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4.6.2-18C</w:t>
            </w:r>
          </w:p>
        </w:tc>
      </w:tr>
      <w:tr w:rsidR="005F6F25" w:rsidRPr="009C76F7" w14:paraId="1D97AE19" w14:textId="77777777" w:rsidTr="00FA4D10">
        <w:tc>
          <w:tcPr>
            <w:tcW w:w="3865" w:type="dxa"/>
            <w:tcBorders>
              <w:top w:val="single" w:sz="4" w:space="0" w:color="auto"/>
              <w:left w:val="single" w:sz="4" w:space="0" w:color="auto"/>
              <w:bottom w:val="single" w:sz="4" w:space="0" w:color="auto"/>
              <w:right w:val="single" w:sz="4" w:space="0" w:color="auto"/>
            </w:tcBorders>
            <w:hideMark/>
          </w:tcPr>
          <w:p w14:paraId="455FB7D5" w14:textId="77777777" w:rsidR="005F6F25" w:rsidRPr="009C76F7" w:rsidRDefault="005F6F25" w:rsidP="005F6F25">
            <w:pPr>
              <w:pStyle w:val="TAH"/>
            </w:pPr>
            <w:r w:rsidRPr="009C76F7">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041C3AD4" w14:textId="77777777" w:rsidR="005F6F25" w:rsidRPr="009C76F7" w:rsidRDefault="005F6F25" w:rsidP="005F6F25">
            <w:pPr>
              <w:pStyle w:val="TAH"/>
            </w:pPr>
            <w:r w:rsidRPr="009C76F7">
              <w:t>Value/remark</w:t>
            </w:r>
          </w:p>
        </w:tc>
        <w:tc>
          <w:tcPr>
            <w:tcW w:w="1980" w:type="dxa"/>
            <w:tcBorders>
              <w:top w:val="single" w:sz="4" w:space="0" w:color="auto"/>
              <w:left w:val="single" w:sz="4" w:space="0" w:color="auto"/>
              <w:bottom w:val="single" w:sz="4" w:space="0" w:color="auto"/>
              <w:right w:val="single" w:sz="4" w:space="0" w:color="auto"/>
            </w:tcBorders>
            <w:hideMark/>
          </w:tcPr>
          <w:p w14:paraId="4A097F54" w14:textId="77777777" w:rsidR="005F6F25" w:rsidRPr="009C76F7" w:rsidRDefault="005F6F25" w:rsidP="005F6F25">
            <w:pPr>
              <w:pStyle w:val="TAH"/>
            </w:pPr>
            <w:r w:rsidRPr="009C76F7">
              <w:t>Comment</w:t>
            </w:r>
          </w:p>
        </w:tc>
        <w:tc>
          <w:tcPr>
            <w:tcW w:w="1835" w:type="dxa"/>
            <w:tcBorders>
              <w:top w:val="single" w:sz="4" w:space="0" w:color="auto"/>
              <w:left w:val="single" w:sz="4" w:space="0" w:color="auto"/>
              <w:bottom w:val="single" w:sz="4" w:space="0" w:color="auto"/>
              <w:right w:val="single" w:sz="4" w:space="0" w:color="auto"/>
            </w:tcBorders>
            <w:hideMark/>
          </w:tcPr>
          <w:p w14:paraId="696688B6" w14:textId="77777777" w:rsidR="005F6F25" w:rsidRPr="009C76F7" w:rsidRDefault="005F6F25" w:rsidP="005F6F25">
            <w:pPr>
              <w:pStyle w:val="TAH"/>
            </w:pPr>
            <w:r w:rsidRPr="009C76F7">
              <w:t>Condition</w:t>
            </w:r>
          </w:p>
        </w:tc>
      </w:tr>
      <w:tr w:rsidR="005F6F25" w:rsidRPr="009C76F7" w14:paraId="1B58A613" w14:textId="77777777" w:rsidTr="00FA4D10">
        <w:tc>
          <w:tcPr>
            <w:tcW w:w="3865" w:type="dxa"/>
            <w:tcBorders>
              <w:top w:val="single" w:sz="4" w:space="0" w:color="auto"/>
              <w:left w:val="single" w:sz="4" w:space="0" w:color="auto"/>
              <w:bottom w:val="single" w:sz="4" w:space="0" w:color="auto"/>
              <w:right w:val="single" w:sz="4" w:space="0" w:color="auto"/>
            </w:tcBorders>
          </w:tcPr>
          <w:p w14:paraId="5EFEB1D9" w14:textId="77777777" w:rsidR="005F6F25" w:rsidRPr="009C76F7" w:rsidRDefault="005F6F25" w:rsidP="005F6F25">
            <w:pPr>
              <w:pStyle w:val="TAL"/>
            </w:pPr>
            <w:r w:rsidRPr="009C76F7">
              <w:t>SIB19-r17 ::= SEQUENCE {</w:t>
            </w:r>
          </w:p>
        </w:tc>
        <w:tc>
          <w:tcPr>
            <w:tcW w:w="2070" w:type="dxa"/>
            <w:tcBorders>
              <w:top w:val="single" w:sz="4" w:space="0" w:color="auto"/>
              <w:left w:val="single" w:sz="4" w:space="0" w:color="auto"/>
              <w:bottom w:val="single" w:sz="4" w:space="0" w:color="auto"/>
              <w:right w:val="single" w:sz="4" w:space="0" w:color="auto"/>
            </w:tcBorders>
          </w:tcPr>
          <w:p w14:paraId="6BF9B795" w14:textId="77777777" w:rsidR="005F6F25" w:rsidRPr="009C76F7" w:rsidRDefault="005F6F25" w:rsidP="005F6F25">
            <w:pPr>
              <w:pStyle w:val="TAL"/>
            </w:pPr>
          </w:p>
        </w:tc>
        <w:tc>
          <w:tcPr>
            <w:tcW w:w="1980" w:type="dxa"/>
            <w:tcBorders>
              <w:top w:val="single" w:sz="4" w:space="0" w:color="auto"/>
              <w:left w:val="single" w:sz="4" w:space="0" w:color="auto"/>
              <w:bottom w:val="single" w:sz="4" w:space="0" w:color="auto"/>
              <w:right w:val="single" w:sz="4" w:space="0" w:color="auto"/>
            </w:tcBorders>
          </w:tcPr>
          <w:p w14:paraId="6604C29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AA179C" w14:textId="77777777" w:rsidR="005F6F25" w:rsidRPr="009C76F7" w:rsidRDefault="005F6F25" w:rsidP="005F6F25">
            <w:pPr>
              <w:pStyle w:val="TAL"/>
            </w:pPr>
          </w:p>
        </w:tc>
      </w:tr>
      <w:tr w:rsidR="005F6F25" w:rsidRPr="009C76F7" w14:paraId="265F6C79" w14:textId="77777777" w:rsidTr="00FA4D10">
        <w:tc>
          <w:tcPr>
            <w:tcW w:w="3865" w:type="dxa"/>
            <w:tcBorders>
              <w:top w:val="single" w:sz="4" w:space="0" w:color="auto"/>
              <w:left w:val="single" w:sz="4" w:space="0" w:color="auto"/>
              <w:bottom w:val="single" w:sz="4" w:space="0" w:color="auto"/>
              <w:right w:val="single" w:sz="4" w:space="0" w:color="auto"/>
            </w:tcBorders>
          </w:tcPr>
          <w:p w14:paraId="32E7D7AF" w14:textId="77777777" w:rsidR="005F6F25" w:rsidRPr="009C76F7" w:rsidRDefault="005F6F25" w:rsidP="005F6F25">
            <w:pPr>
              <w:pStyle w:val="TAL"/>
            </w:pPr>
            <w:r>
              <w:t xml:space="preserve">  </w:t>
            </w:r>
            <w:r w:rsidRPr="009C76F7">
              <w:t>ntn-Config-r17</w:t>
            </w:r>
          </w:p>
        </w:tc>
        <w:tc>
          <w:tcPr>
            <w:tcW w:w="2070" w:type="dxa"/>
            <w:tcBorders>
              <w:top w:val="single" w:sz="4" w:space="0" w:color="auto"/>
              <w:left w:val="single" w:sz="4" w:space="0" w:color="auto"/>
              <w:bottom w:val="single" w:sz="4" w:space="0" w:color="auto"/>
              <w:right w:val="single" w:sz="4" w:space="0" w:color="auto"/>
            </w:tcBorders>
          </w:tcPr>
          <w:p w14:paraId="034A1192" w14:textId="77777777" w:rsidR="005F6F25" w:rsidRPr="009C76F7" w:rsidRDefault="005F6F25" w:rsidP="005F6F25">
            <w:pPr>
              <w:pStyle w:val="TAL"/>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4B90BBF8" w14:textId="77777777" w:rsidR="005F6F25" w:rsidRDefault="005F6F25" w:rsidP="005F6F25">
            <w:pPr>
              <w:pStyle w:val="TAL"/>
            </w:pPr>
            <w:r>
              <w:t>Serving NTN-Config,</w:t>
            </w:r>
          </w:p>
          <w:p w14:paraId="0A880033" w14:textId="77777777" w:rsidR="005F6F25" w:rsidRPr="009C76F7" w:rsidRDefault="005F6F25" w:rsidP="005F6F25">
            <w:pPr>
              <w:pStyle w:val="TAL"/>
            </w:pP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1E7C6C9C" w14:textId="77777777" w:rsidR="005F6F25" w:rsidRPr="009C76F7" w:rsidRDefault="005F6F25" w:rsidP="005F6F25">
            <w:pPr>
              <w:pStyle w:val="TAL"/>
            </w:pPr>
            <w:r>
              <w:t>1CELL or 2CELLS or 3CELLS</w:t>
            </w:r>
          </w:p>
        </w:tc>
      </w:tr>
      <w:tr w:rsidR="005F6F25" w:rsidRPr="009C76F7" w14:paraId="3C32AFC3" w14:textId="77777777" w:rsidTr="00FA4D10">
        <w:tc>
          <w:tcPr>
            <w:tcW w:w="3865" w:type="dxa"/>
            <w:tcBorders>
              <w:top w:val="single" w:sz="4" w:space="0" w:color="auto"/>
              <w:left w:val="single" w:sz="4" w:space="0" w:color="auto"/>
              <w:bottom w:val="single" w:sz="4" w:space="0" w:color="auto"/>
              <w:right w:val="single" w:sz="4" w:space="0" w:color="auto"/>
            </w:tcBorders>
          </w:tcPr>
          <w:p w14:paraId="19168C8E" w14:textId="77777777" w:rsidR="005F6F25" w:rsidRPr="009C76F7" w:rsidRDefault="005F6F25" w:rsidP="005F6F25">
            <w:pPr>
              <w:pStyle w:val="TAL"/>
            </w:pPr>
            <w:r>
              <w:t xml:space="preserve">  t-Service-r17</w:t>
            </w:r>
          </w:p>
        </w:tc>
        <w:tc>
          <w:tcPr>
            <w:tcW w:w="2070" w:type="dxa"/>
            <w:tcBorders>
              <w:top w:val="single" w:sz="4" w:space="0" w:color="auto"/>
              <w:left w:val="single" w:sz="4" w:space="0" w:color="auto"/>
              <w:bottom w:val="single" w:sz="4" w:space="0" w:color="auto"/>
              <w:right w:val="single" w:sz="4" w:space="0" w:color="auto"/>
            </w:tcBorders>
          </w:tcPr>
          <w:p w14:paraId="111AE334" w14:textId="77777777" w:rsidR="005F6F25" w:rsidRPr="009C76F7"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4F8AFD88"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22D3ABA" w14:textId="77777777" w:rsidR="005F6F25" w:rsidRPr="009C76F7" w:rsidRDefault="005F6F25" w:rsidP="005F6F25">
            <w:pPr>
              <w:pStyle w:val="TAL"/>
            </w:pPr>
          </w:p>
        </w:tc>
      </w:tr>
      <w:tr w:rsidR="005F6F25" w:rsidRPr="009C76F7" w14:paraId="74BDD09A" w14:textId="77777777" w:rsidTr="00FA4D10">
        <w:tc>
          <w:tcPr>
            <w:tcW w:w="3865" w:type="dxa"/>
            <w:tcBorders>
              <w:top w:val="single" w:sz="4" w:space="0" w:color="auto"/>
              <w:left w:val="single" w:sz="4" w:space="0" w:color="auto"/>
              <w:bottom w:val="single" w:sz="4" w:space="0" w:color="auto"/>
              <w:right w:val="single" w:sz="4" w:space="0" w:color="auto"/>
            </w:tcBorders>
          </w:tcPr>
          <w:p w14:paraId="7F8D9C89" w14:textId="77777777" w:rsidR="005F6F25" w:rsidRDefault="005F6F25" w:rsidP="005F6F25">
            <w:pPr>
              <w:pStyle w:val="TAL"/>
            </w:pPr>
            <w:r>
              <w:t xml:space="preserve">  referenceLocation-r17</w:t>
            </w:r>
          </w:p>
        </w:tc>
        <w:tc>
          <w:tcPr>
            <w:tcW w:w="2070" w:type="dxa"/>
            <w:tcBorders>
              <w:top w:val="single" w:sz="4" w:space="0" w:color="auto"/>
              <w:left w:val="single" w:sz="4" w:space="0" w:color="auto"/>
              <w:bottom w:val="single" w:sz="4" w:space="0" w:color="auto"/>
              <w:right w:val="single" w:sz="4" w:space="0" w:color="auto"/>
            </w:tcBorders>
          </w:tcPr>
          <w:p w14:paraId="76BB25A8"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04A0A1D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6D2F57" w14:textId="77777777" w:rsidR="005F6F25" w:rsidRPr="009C76F7" w:rsidRDefault="005F6F25" w:rsidP="005F6F25">
            <w:pPr>
              <w:pStyle w:val="TAL"/>
            </w:pPr>
          </w:p>
        </w:tc>
      </w:tr>
      <w:tr w:rsidR="005F6F25" w:rsidRPr="009C76F7" w14:paraId="17432912" w14:textId="77777777" w:rsidTr="00FA4D10">
        <w:tc>
          <w:tcPr>
            <w:tcW w:w="3865" w:type="dxa"/>
            <w:tcBorders>
              <w:top w:val="single" w:sz="4" w:space="0" w:color="auto"/>
              <w:left w:val="single" w:sz="4" w:space="0" w:color="auto"/>
              <w:bottom w:val="single" w:sz="4" w:space="0" w:color="auto"/>
              <w:right w:val="single" w:sz="4" w:space="0" w:color="auto"/>
            </w:tcBorders>
          </w:tcPr>
          <w:p w14:paraId="30F8A666" w14:textId="77777777" w:rsidR="005F6F25" w:rsidRDefault="005F6F25" w:rsidP="005F6F25">
            <w:pPr>
              <w:pStyle w:val="TAL"/>
            </w:pPr>
            <w:r>
              <w:t xml:space="preserve">  distanceThresh-r17</w:t>
            </w:r>
          </w:p>
        </w:tc>
        <w:tc>
          <w:tcPr>
            <w:tcW w:w="2070" w:type="dxa"/>
            <w:tcBorders>
              <w:top w:val="single" w:sz="4" w:space="0" w:color="auto"/>
              <w:left w:val="single" w:sz="4" w:space="0" w:color="auto"/>
              <w:bottom w:val="single" w:sz="4" w:space="0" w:color="auto"/>
              <w:right w:val="single" w:sz="4" w:space="0" w:color="auto"/>
            </w:tcBorders>
          </w:tcPr>
          <w:p w14:paraId="4E1453AC"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CDAC54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FCFF050" w14:textId="77777777" w:rsidR="005F6F25" w:rsidRPr="009C76F7" w:rsidRDefault="005F6F25" w:rsidP="005F6F25">
            <w:pPr>
              <w:pStyle w:val="TAL"/>
            </w:pPr>
          </w:p>
        </w:tc>
      </w:tr>
      <w:tr w:rsidR="005F6F25" w:rsidRPr="009C76F7" w14:paraId="74450190" w14:textId="77777777" w:rsidTr="00FA4D10">
        <w:tc>
          <w:tcPr>
            <w:tcW w:w="3865" w:type="dxa"/>
            <w:tcBorders>
              <w:top w:val="single" w:sz="4" w:space="0" w:color="auto"/>
              <w:left w:val="single" w:sz="4" w:space="0" w:color="auto"/>
              <w:bottom w:val="single" w:sz="4" w:space="0" w:color="auto"/>
              <w:right w:val="single" w:sz="4" w:space="0" w:color="auto"/>
            </w:tcBorders>
          </w:tcPr>
          <w:p w14:paraId="068B62B2" w14:textId="77777777" w:rsidR="005F6F25" w:rsidRDefault="005F6F25" w:rsidP="005F6F25">
            <w:pPr>
              <w:pStyle w:val="TAL"/>
            </w:pPr>
            <w:r>
              <w:t xml:space="preserve">  ntn-NeighCellConfigList-r17</w:t>
            </w:r>
          </w:p>
        </w:tc>
        <w:tc>
          <w:tcPr>
            <w:tcW w:w="2070" w:type="dxa"/>
            <w:tcBorders>
              <w:top w:val="single" w:sz="4" w:space="0" w:color="auto"/>
              <w:left w:val="single" w:sz="4" w:space="0" w:color="auto"/>
              <w:bottom w:val="single" w:sz="4" w:space="0" w:color="auto"/>
              <w:right w:val="single" w:sz="4" w:space="0" w:color="auto"/>
            </w:tcBorders>
          </w:tcPr>
          <w:p w14:paraId="2C560142"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A7B1C7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FFD2C0" w14:textId="77777777" w:rsidR="005F6F25" w:rsidRPr="009C76F7" w:rsidRDefault="005F6F25" w:rsidP="005F6F25">
            <w:pPr>
              <w:pStyle w:val="TAL"/>
            </w:pPr>
            <w:r>
              <w:t>1CELL</w:t>
            </w:r>
          </w:p>
        </w:tc>
      </w:tr>
      <w:tr w:rsidR="005F6F25" w:rsidRPr="009C76F7" w14:paraId="3EC15C44" w14:textId="77777777" w:rsidTr="00FA4D10">
        <w:tc>
          <w:tcPr>
            <w:tcW w:w="3865" w:type="dxa"/>
            <w:tcBorders>
              <w:top w:val="single" w:sz="4" w:space="0" w:color="auto"/>
              <w:left w:val="single" w:sz="4" w:space="0" w:color="auto"/>
              <w:bottom w:val="single" w:sz="4" w:space="0" w:color="auto"/>
              <w:right w:val="single" w:sz="4" w:space="0" w:color="auto"/>
            </w:tcBorders>
          </w:tcPr>
          <w:p w14:paraId="1659EE25" w14:textId="77777777" w:rsidR="005F6F25" w:rsidRDefault="005F6F25" w:rsidP="005F6F25">
            <w:pPr>
              <w:pStyle w:val="TAL"/>
            </w:pPr>
            <w:r>
              <w:t xml:space="preserve">  ntn-NeighCellConfigList-r17 SEQUENCE {</w:t>
            </w:r>
          </w:p>
        </w:tc>
        <w:tc>
          <w:tcPr>
            <w:tcW w:w="2070" w:type="dxa"/>
            <w:tcBorders>
              <w:top w:val="single" w:sz="4" w:space="0" w:color="auto"/>
              <w:left w:val="single" w:sz="4" w:space="0" w:color="auto"/>
              <w:bottom w:val="single" w:sz="4" w:space="0" w:color="auto"/>
              <w:right w:val="single" w:sz="4" w:space="0" w:color="auto"/>
            </w:tcBorders>
          </w:tcPr>
          <w:p w14:paraId="1311CC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2CE2C42D"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128CCDD7" w14:textId="77777777" w:rsidR="005F6F25" w:rsidRPr="009C76F7" w:rsidRDefault="005F6F25" w:rsidP="005F6F25">
            <w:pPr>
              <w:pStyle w:val="TAL"/>
            </w:pPr>
          </w:p>
        </w:tc>
      </w:tr>
      <w:tr w:rsidR="005F6F25" w:rsidRPr="009C76F7" w14:paraId="4A327C55" w14:textId="77777777" w:rsidTr="00FA4D10">
        <w:tc>
          <w:tcPr>
            <w:tcW w:w="3865" w:type="dxa"/>
            <w:tcBorders>
              <w:top w:val="single" w:sz="4" w:space="0" w:color="auto"/>
              <w:left w:val="single" w:sz="4" w:space="0" w:color="auto"/>
              <w:bottom w:val="single" w:sz="4" w:space="0" w:color="auto"/>
              <w:right w:val="single" w:sz="4" w:space="0" w:color="auto"/>
            </w:tcBorders>
          </w:tcPr>
          <w:p w14:paraId="1AFD6829" w14:textId="77777777" w:rsidR="005F6F25" w:rsidRDefault="005F6F25" w:rsidP="005F6F25">
            <w:pPr>
              <w:pStyle w:val="TAL"/>
            </w:pPr>
            <w:r>
              <w:t xml:space="preserve">    </w:t>
            </w:r>
            <w:r w:rsidRPr="009C76F7">
              <w:t>ntn-NeighCellConfig-r17</w:t>
            </w:r>
            <w:r>
              <w:t>[1] SEQUENCE {</w:t>
            </w:r>
          </w:p>
        </w:tc>
        <w:tc>
          <w:tcPr>
            <w:tcW w:w="2070" w:type="dxa"/>
            <w:tcBorders>
              <w:top w:val="single" w:sz="4" w:space="0" w:color="auto"/>
              <w:left w:val="single" w:sz="4" w:space="0" w:color="auto"/>
              <w:bottom w:val="single" w:sz="4" w:space="0" w:color="auto"/>
              <w:right w:val="single" w:sz="4" w:space="0" w:color="auto"/>
            </w:tcBorders>
          </w:tcPr>
          <w:p w14:paraId="06919D0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B40D401"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11FD63" w14:textId="77777777" w:rsidR="005F6F25" w:rsidRPr="009C76F7" w:rsidRDefault="005F6F25" w:rsidP="005F6F25">
            <w:pPr>
              <w:pStyle w:val="TAL"/>
            </w:pPr>
            <w:r>
              <w:t>2CELLS</w:t>
            </w:r>
          </w:p>
        </w:tc>
      </w:tr>
      <w:tr w:rsidR="005F6F25" w:rsidRPr="009C76F7" w14:paraId="68A36344" w14:textId="77777777" w:rsidTr="00FA4D10">
        <w:tc>
          <w:tcPr>
            <w:tcW w:w="3865" w:type="dxa"/>
            <w:tcBorders>
              <w:top w:val="single" w:sz="4" w:space="0" w:color="auto"/>
              <w:left w:val="single" w:sz="4" w:space="0" w:color="auto"/>
              <w:bottom w:val="single" w:sz="4" w:space="0" w:color="auto"/>
              <w:right w:val="single" w:sz="4" w:space="0" w:color="auto"/>
            </w:tcBorders>
          </w:tcPr>
          <w:p w14:paraId="0DD899A8"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498B6E2A"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050E1A94" w14:textId="77777777" w:rsidR="005F6F25" w:rsidRPr="009C76F7" w:rsidRDefault="005F6F25" w:rsidP="005F6F25">
            <w:pPr>
              <w:pStyle w:val="TAL"/>
            </w:pPr>
            <w:r>
              <w:t xml:space="preserve">Cell2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091E40AA" w14:textId="77777777" w:rsidR="005F6F25" w:rsidRDefault="005F6F25" w:rsidP="005F6F25">
            <w:pPr>
              <w:pStyle w:val="TAL"/>
            </w:pPr>
          </w:p>
        </w:tc>
      </w:tr>
      <w:tr w:rsidR="005F6F25" w:rsidRPr="009C76F7" w14:paraId="1E8762FF" w14:textId="77777777" w:rsidTr="00FA4D10">
        <w:tc>
          <w:tcPr>
            <w:tcW w:w="3865" w:type="dxa"/>
            <w:tcBorders>
              <w:top w:val="single" w:sz="4" w:space="0" w:color="auto"/>
              <w:left w:val="single" w:sz="4" w:space="0" w:color="auto"/>
              <w:bottom w:val="single" w:sz="4" w:space="0" w:color="auto"/>
              <w:right w:val="single" w:sz="4" w:space="0" w:color="auto"/>
            </w:tcBorders>
          </w:tcPr>
          <w:p w14:paraId="5F2419AB"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06F99987"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08392CE" w14:textId="77777777" w:rsidR="005F6F25" w:rsidRPr="009C76F7" w:rsidRDefault="005F6F25" w:rsidP="005F6F25">
            <w:pPr>
              <w:pStyle w:val="TAL"/>
            </w:pPr>
            <w:r>
              <w:t>Freq of Cell2</w:t>
            </w:r>
          </w:p>
        </w:tc>
        <w:tc>
          <w:tcPr>
            <w:tcW w:w="1835" w:type="dxa"/>
            <w:tcBorders>
              <w:top w:val="single" w:sz="4" w:space="0" w:color="auto"/>
              <w:left w:val="single" w:sz="4" w:space="0" w:color="auto"/>
              <w:bottom w:val="single" w:sz="4" w:space="0" w:color="auto"/>
              <w:right w:val="single" w:sz="4" w:space="0" w:color="auto"/>
            </w:tcBorders>
          </w:tcPr>
          <w:p w14:paraId="42A3BC9B" w14:textId="77777777" w:rsidR="005F6F25" w:rsidRDefault="005F6F25" w:rsidP="005F6F25">
            <w:pPr>
              <w:pStyle w:val="TAL"/>
            </w:pPr>
          </w:p>
        </w:tc>
      </w:tr>
      <w:tr w:rsidR="005F6F25" w:rsidRPr="009C76F7" w14:paraId="4A4DCEA1" w14:textId="77777777" w:rsidTr="00FA4D10">
        <w:tc>
          <w:tcPr>
            <w:tcW w:w="3865" w:type="dxa"/>
            <w:tcBorders>
              <w:top w:val="single" w:sz="4" w:space="0" w:color="auto"/>
              <w:left w:val="single" w:sz="4" w:space="0" w:color="auto"/>
              <w:bottom w:val="single" w:sz="4" w:space="0" w:color="auto"/>
              <w:right w:val="single" w:sz="4" w:space="0" w:color="auto"/>
            </w:tcBorders>
          </w:tcPr>
          <w:p w14:paraId="4AED9E90"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18E8D08F"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3695B40C" w14:textId="77777777" w:rsidR="005F6F25" w:rsidRPr="009C76F7" w:rsidRDefault="005F6F25" w:rsidP="005F6F25">
            <w:pPr>
              <w:pStyle w:val="TAL"/>
            </w:pPr>
            <w:r>
              <w:t>PCI of Cell2</w:t>
            </w:r>
          </w:p>
        </w:tc>
        <w:tc>
          <w:tcPr>
            <w:tcW w:w="1835" w:type="dxa"/>
            <w:tcBorders>
              <w:top w:val="single" w:sz="4" w:space="0" w:color="auto"/>
              <w:left w:val="single" w:sz="4" w:space="0" w:color="auto"/>
              <w:bottom w:val="single" w:sz="4" w:space="0" w:color="auto"/>
              <w:right w:val="single" w:sz="4" w:space="0" w:color="auto"/>
            </w:tcBorders>
          </w:tcPr>
          <w:p w14:paraId="28290FBF" w14:textId="77777777" w:rsidR="005F6F25" w:rsidRDefault="005F6F25" w:rsidP="005F6F25">
            <w:pPr>
              <w:pStyle w:val="TAL"/>
            </w:pPr>
          </w:p>
        </w:tc>
      </w:tr>
      <w:tr w:rsidR="005F6F25" w:rsidRPr="009C76F7" w14:paraId="749FE299" w14:textId="77777777" w:rsidTr="00FA4D10">
        <w:tc>
          <w:tcPr>
            <w:tcW w:w="3865" w:type="dxa"/>
            <w:tcBorders>
              <w:top w:val="single" w:sz="4" w:space="0" w:color="auto"/>
              <w:left w:val="single" w:sz="4" w:space="0" w:color="auto"/>
              <w:bottom w:val="single" w:sz="4" w:space="0" w:color="auto"/>
              <w:right w:val="single" w:sz="4" w:space="0" w:color="auto"/>
            </w:tcBorders>
          </w:tcPr>
          <w:p w14:paraId="25FCD1D4"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6F0A75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7F4E68A3"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7E11315E" w14:textId="77777777" w:rsidR="005F6F25" w:rsidRDefault="005F6F25" w:rsidP="005F6F25">
            <w:pPr>
              <w:pStyle w:val="TAL"/>
            </w:pPr>
          </w:p>
        </w:tc>
      </w:tr>
      <w:tr w:rsidR="005F6F25" w:rsidRPr="009C76F7" w14:paraId="577211E8" w14:textId="77777777" w:rsidTr="00FA4D10">
        <w:tc>
          <w:tcPr>
            <w:tcW w:w="3865" w:type="dxa"/>
            <w:tcBorders>
              <w:top w:val="single" w:sz="4" w:space="0" w:color="auto"/>
              <w:left w:val="single" w:sz="4" w:space="0" w:color="auto"/>
              <w:bottom w:val="single" w:sz="4" w:space="0" w:color="auto"/>
              <w:right w:val="single" w:sz="4" w:space="0" w:color="auto"/>
            </w:tcBorders>
          </w:tcPr>
          <w:p w14:paraId="34C506BD" w14:textId="77777777" w:rsidR="005F6F25" w:rsidRDefault="005F6F25" w:rsidP="005F6F25">
            <w:pPr>
              <w:pStyle w:val="TAL"/>
            </w:pPr>
            <w:r>
              <w:t xml:space="preserve">    </w:t>
            </w:r>
            <w:r w:rsidRPr="009C76F7">
              <w:t>ntn-NeighCellConfig-r17</w:t>
            </w:r>
            <w:r>
              <w:t xml:space="preserve"> [2] SEQUENCE {</w:t>
            </w:r>
          </w:p>
        </w:tc>
        <w:tc>
          <w:tcPr>
            <w:tcW w:w="2070" w:type="dxa"/>
            <w:tcBorders>
              <w:top w:val="single" w:sz="4" w:space="0" w:color="auto"/>
              <w:left w:val="single" w:sz="4" w:space="0" w:color="auto"/>
              <w:bottom w:val="single" w:sz="4" w:space="0" w:color="auto"/>
              <w:right w:val="single" w:sz="4" w:space="0" w:color="auto"/>
            </w:tcBorders>
          </w:tcPr>
          <w:p w14:paraId="05A03D95" w14:textId="77777777" w:rsidR="005F6F25" w:rsidRDefault="005F6F25" w:rsidP="005F6F25">
            <w:pPr>
              <w:pStyle w:val="TAL"/>
              <w:rPr>
                <w:lang w:eastAsia="zh-CN"/>
              </w:rPr>
            </w:pPr>
            <w:r>
              <w:rPr>
                <w:lang w:eastAsia="zh-CN"/>
              </w:rPr>
              <w:t>See cl. 7.6.2</w:t>
            </w:r>
          </w:p>
        </w:tc>
        <w:tc>
          <w:tcPr>
            <w:tcW w:w="1980" w:type="dxa"/>
            <w:tcBorders>
              <w:top w:val="single" w:sz="4" w:space="0" w:color="auto"/>
              <w:left w:val="single" w:sz="4" w:space="0" w:color="auto"/>
              <w:bottom w:val="single" w:sz="4" w:space="0" w:color="auto"/>
              <w:right w:val="single" w:sz="4" w:space="0" w:color="auto"/>
            </w:tcBorders>
          </w:tcPr>
          <w:p w14:paraId="6F67241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2E07193" w14:textId="77777777" w:rsidR="005F6F25" w:rsidRPr="009C76F7" w:rsidRDefault="005F6F25" w:rsidP="005F6F25">
            <w:pPr>
              <w:pStyle w:val="TAL"/>
            </w:pPr>
            <w:r>
              <w:t>3CELLS</w:t>
            </w:r>
          </w:p>
        </w:tc>
      </w:tr>
      <w:tr w:rsidR="005F6F25" w:rsidRPr="009C76F7" w14:paraId="471373F2" w14:textId="77777777" w:rsidTr="00FA4D10">
        <w:tc>
          <w:tcPr>
            <w:tcW w:w="3865" w:type="dxa"/>
            <w:tcBorders>
              <w:top w:val="single" w:sz="4" w:space="0" w:color="auto"/>
              <w:left w:val="single" w:sz="4" w:space="0" w:color="auto"/>
              <w:bottom w:val="single" w:sz="4" w:space="0" w:color="auto"/>
              <w:right w:val="single" w:sz="4" w:space="0" w:color="auto"/>
            </w:tcBorders>
          </w:tcPr>
          <w:p w14:paraId="4E25D4A3"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1C5B4583"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74867353" w14:textId="77777777" w:rsidR="005F6F25" w:rsidRPr="009C76F7" w:rsidRDefault="005F6F25" w:rsidP="005F6F25">
            <w:pPr>
              <w:pStyle w:val="TAL"/>
            </w:pPr>
            <w:r>
              <w:t xml:space="preserve">Cell3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650334F4" w14:textId="77777777" w:rsidR="005F6F25" w:rsidRDefault="005F6F25" w:rsidP="005F6F25">
            <w:pPr>
              <w:pStyle w:val="TAL"/>
            </w:pPr>
          </w:p>
        </w:tc>
      </w:tr>
      <w:tr w:rsidR="005F6F25" w:rsidRPr="009C76F7" w14:paraId="52329E18" w14:textId="77777777" w:rsidTr="00FA4D10">
        <w:tc>
          <w:tcPr>
            <w:tcW w:w="3865" w:type="dxa"/>
            <w:tcBorders>
              <w:top w:val="single" w:sz="4" w:space="0" w:color="auto"/>
              <w:left w:val="single" w:sz="4" w:space="0" w:color="auto"/>
              <w:bottom w:val="single" w:sz="4" w:space="0" w:color="auto"/>
              <w:right w:val="single" w:sz="4" w:space="0" w:color="auto"/>
            </w:tcBorders>
          </w:tcPr>
          <w:p w14:paraId="5053D5B1"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3B39CBC8"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34B8163" w14:textId="77777777" w:rsidR="005F6F25" w:rsidRPr="009C76F7" w:rsidRDefault="005F6F25" w:rsidP="005F6F25">
            <w:pPr>
              <w:pStyle w:val="TAL"/>
            </w:pPr>
            <w:r>
              <w:t>Freq of Cell3</w:t>
            </w:r>
          </w:p>
        </w:tc>
        <w:tc>
          <w:tcPr>
            <w:tcW w:w="1835" w:type="dxa"/>
            <w:tcBorders>
              <w:top w:val="single" w:sz="4" w:space="0" w:color="auto"/>
              <w:left w:val="single" w:sz="4" w:space="0" w:color="auto"/>
              <w:bottom w:val="single" w:sz="4" w:space="0" w:color="auto"/>
              <w:right w:val="single" w:sz="4" w:space="0" w:color="auto"/>
            </w:tcBorders>
          </w:tcPr>
          <w:p w14:paraId="72AF829C" w14:textId="77777777" w:rsidR="005F6F25" w:rsidRDefault="005F6F25" w:rsidP="005F6F25">
            <w:pPr>
              <w:pStyle w:val="TAL"/>
            </w:pPr>
          </w:p>
        </w:tc>
      </w:tr>
      <w:tr w:rsidR="005F6F25" w:rsidRPr="009C76F7" w14:paraId="572D95E0" w14:textId="77777777" w:rsidTr="00FA4D10">
        <w:tc>
          <w:tcPr>
            <w:tcW w:w="3865" w:type="dxa"/>
            <w:tcBorders>
              <w:top w:val="single" w:sz="4" w:space="0" w:color="auto"/>
              <w:left w:val="single" w:sz="4" w:space="0" w:color="auto"/>
              <w:bottom w:val="single" w:sz="4" w:space="0" w:color="auto"/>
              <w:right w:val="single" w:sz="4" w:space="0" w:color="auto"/>
            </w:tcBorders>
          </w:tcPr>
          <w:p w14:paraId="7AE7EFA2"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2EE10FCA"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0B278EA1" w14:textId="77777777" w:rsidR="005F6F25" w:rsidRPr="009C76F7" w:rsidRDefault="005F6F25" w:rsidP="005F6F25">
            <w:pPr>
              <w:pStyle w:val="TAL"/>
            </w:pPr>
            <w:r>
              <w:t>PCI of Cell3</w:t>
            </w:r>
          </w:p>
        </w:tc>
        <w:tc>
          <w:tcPr>
            <w:tcW w:w="1835" w:type="dxa"/>
            <w:tcBorders>
              <w:top w:val="single" w:sz="4" w:space="0" w:color="auto"/>
              <w:left w:val="single" w:sz="4" w:space="0" w:color="auto"/>
              <w:bottom w:val="single" w:sz="4" w:space="0" w:color="auto"/>
              <w:right w:val="single" w:sz="4" w:space="0" w:color="auto"/>
            </w:tcBorders>
          </w:tcPr>
          <w:p w14:paraId="07976C97" w14:textId="77777777" w:rsidR="005F6F25" w:rsidRDefault="005F6F25" w:rsidP="005F6F25">
            <w:pPr>
              <w:pStyle w:val="TAL"/>
            </w:pPr>
          </w:p>
        </w:tc>
      </w:tr>
      <w:tr w:rsidR="005F6F25" w:rsidRPr="009C76F7" w14:paraId="24DE56C6" w14:textId="77777777" w:rsidTr="00FA4D10">
        <w:tc>
          <w:tcPr>
            <w:tcW w:w="3865" w:type="dxa"/>
            <w:tcBorders>
              <w:top w:val="single" w:sz="4" w:space="0" w:color="auto"/>
              <w:left w:val="single" w:sz="4" w:space="0" w:color="auto"/>
              <w:bottom w:val="single" w:sz="4" w:space="0" w:color="auto"/>
              <w:right w:val="single" w:sz="4" w:space="0" w:color="auto"/>
            </w:tcBorders>
          </w:tcPr>
          <w:p w14:paraId="0ADB94FC"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24EF3C86"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08F1A445" w14:textId="77777777" w:rsidR="005F6F25"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39379866" w14:textId="77777777" w:rsidR="005F6F25" w:rsidRDefault="005F6F25" w:rsidP="005F6F25">
            <w:pPr>
              <w:pStyle w:val="TAL"/>
            </w:pPr>
          </w:p>
        </w:tc>
      </w:tr>
      <w:tr w:rsidR="005F6F25" w:rsidRPr="009C76F7" w14:paraId="2A5D2344" w14:textId="77777777" w:rsidTr="00FA4D10">
        <w:tc>
          <w:tcPr>
            <w:tcW w:w="3865" w:type="dxa"/>
            <w:tcBorders>
              <w:top w:val="single" w:sz="4" w:space="0" w:color="auto"/>
              <w:left w:val="single" w:sz="4" w:space="0" w:color="auto"/>
              <w:bottom w:val="single" w:sz="4" w:space="0" w:color="auto"/>
              <w:right w:val="single" w:sz="4" w:space="0" w:color="auto"/>
            </w:tcBorders>
          </w:tcPr>
          <w:p w14:paraId="00B3BBFB"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0A3F3BB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36E1AEE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B006CDD" w14:textId="77777777" w:rsidR="005F6F25" w:rsidRDefault="005F6F25" w:rsidP="005F6F25">
            <w:pPr>
              <w:pStyle w:val="TAL"/>
            </w:pPr>
          </w:p>
        </w:tc>
      </w:tr>
      <w:tr w:rsidR="005F6F25" w:rsidRPr="009C76F7" w14:paraId="2CBCAF8E" w14:textId="77777777" w:rsidTr="00FA4D10">
        <w:tc>
          <w:tcPr>
            <w:tcW w:w="3865" w:type="dxa"/>
            <w:tcBorders>
              <w:top w:val="single" w:sz="4" w:space="0" w:color="auto"/>
              <w:left w:val="single" w:sz="4" w:space="0" w:color="auto"/>
              <w:bottom w:val="single" w:sz="4" w:space="0" w:color="auto"/>
              <w:right w:val="single" w:sz="4" w:space="0" w:color="auto"/>
            </w:tcBorders>
          </w:tcPr>
          <w:p w14:paraId="1C5C3FF0" w14:textId="77777777" w:rsidR="005F6F25" w:rsidRPr="009C76F7" w:rsidRDefault="005F6F25" w:rsidP="005F6F25">
            <w:pPr>
              <w:pStyle w:val="TAL"/>
            </w:pPr>
            <w:r w:rsidRPr="009C76F7">
              <w:t>}</w:t>
            </w:r>
          </w:p>
        </w:tc>
        <w:tc>
          <w:tcPr>
            <w:tcW w:w="2070" w:type="dxa"/>
            <w:tcBorders>
              <w:top w:val="single" w:sz="4" w:space="0" w:color="auto"/>
              <w:left w:val="single" w:sz="4" w:space="0" w:color="auto"/>
              <w:bottom w:val="single" w:sz="4" w:space="0" w:color="auto"/>
              <w:right w:val="single" w:sz="4" w:space="0" w:color="auto"/>
            </w:tcBorders>
          </w:tcPr>
          <w:p w14:paraId="1A0D995B" w14:textId="77777777" w:rsidR="005F6F25" w:rsidRPr="009C76F7"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6C0F042"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2CDD04C" w14:textId="77777777" w:rsidR="005F6F25" w:rsidRPr="009C76F7" w:rsidRDefault="005F6F25" w:rsidP="005F6F25">
            <w:pPr>
              <w:pStyle w:val="TAL"/>
            </w:pPr>
          </w:p>
        </w:tc>
      </w:tr>
    </w:tbl>
    <w:p w14:paraId="5DA79A0D" w14:textId="77777777" w:rsidR="005F6F25" w:rsidRPr="009C76F7" w:rsidRDefault="005F6F25" w:rsidP="005F6F25">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36C29ECB"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1CDCFCD"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4FA98E3D" w14:textId="77777777" w:rsidR="005F6F25" w:rsidRPr="009C76F7" w:rsidRDefault="005F6F25" w:rsidP="005F6F25">
            <w:pPr>
              <w:pStyle w:val="TAH"/>
            </w:pPr>
            <w:r w:rsidRPr="009C76F7">
              <w:t>Explanation</w:t>
            </w:r>
          </w:p>
        </w:tc>
      </w:tr>
      <w:tr w:rsidR="005F6F25" w:rsidRPr="009C76F7" w14:paraId="6917518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2742FD4"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0E5B8C05"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only one cell (serving cell) is required</w:t>
            </w:r>
          </w:p>
        </w:tc>
      </w:tr>
      <w:tr w:rsidR="005F6F25" w:rsidRPr="009C76F7" w14:paraId="5B56C626"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E9FFE0A"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AE1967C"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one neighbour cell are required</w:t>
            </w:r>
          </w:p>
        </w:tc>
      </w:tr>
      <w:tr w:rsidR="005F6F25" w:rsidRPr="009C76F7" w14:paraId="41EC3B3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2AFC7500"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322148A2"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two neighbour cells are required</w:t>
            </w:r>
          </w:p>
        </w:tc>
      </w:tr>
    </w:tbl>
    <w:p w14:paraId="3B4FD917" w14:textId="77777777" w:rsidR="005F6F25" w:rsidRDefault="005F6F25" w:rsidP="005F6F25"/>
    <w:p w14:paraId="01482C96" w14:textId="77777777" w:rsidR="005F6F25" w:rsidRPr="009C76F7" w:rsidRDefault="005F6F25" w:rsidP="005F6F25">
      <w:pPr>
        <w:pStyle w:val="TH"/>
      </w:pPr>
      <w:r w:rsidRPr="009C76F7">
        <w:lastRenderedPageBreak/>
        <w:t>Table 7.6.3.1-</w:t>
      </w:r>
      <w:r>
        <w:t>2</w:t>
      </w:r>
      <w:r w:rsidRPr="009C76F7">
        <w:t xml:space="preserve">: </w:t>
      </w:r>
      <w:r>
        <w:t>NTN-Config</w:t>
      </w:r>
      <w:r w:rsidRPr="009C76F7">
        <w:t xml:space="preserve">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890"/>
        <w:gridCol w:w="1260"/>
        <w:gridCol w:w="2645"/>
      </w:tblGrid>
      <w:tr w:rsidR="005F6F25" w:rsidRPr="009C76F7" w14:paraId="50156683"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48E3392E"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w:t>
            </w:r>
            <w:r>
              <w:rPr>
                <w:rFonts w:ascii="Arial" w:hAnsi="Arial"/>
                <w:sz w:val="18"/>
              </w:rPr>
              <w:t>3</w:t>
            </w:r>
            <w:r w:rsidRPr="009C76F7">
              <w:rPr>
                <w:rFonts w:ascii="Arial" w:hAnsi="Arial"/>
                <w:sz w:val="18"/>
              </w:rPr>
              <w:t>-</w:t>
            </w:r>
            <w:r>
              <w:rPr>
                <w:rFonts w:ascii="Arial" w:hAnsi="Arial"/>
                <w:sz w:val="18"/>
              </w:rPr>
              <w:t>84C</w:t>
            </w:r>
          </w:p>
        </w:tc>
      </w:tr>
      <w:tr w:rsidR="005F6F25" w:rsidRPr="009C76F7" w14:paraId="5988B846"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600A9BDC" w14:textId="77777777" w:rsidR="005F6F25" w:rsidRPr="009C76F7" w:rsidRDefault="005F6F25" w:rsidP="005F6F25">
            <w:pPr>
              <w:pStyle w:val="TAH"/>
            </w:pPr>
            <w:r w:rsidRPr="009C76F7">
              <w:t>Information Element</w:t>
            </w:r>
          </w:p>
        </w:tc>
        <w:tc>
          <w:tcPr>
            <w:tcW w:w="1890" w:type="dxa"/>
            <w:tcBorders>
              <w:top w:val="single" w:sz="4" w:space="0" w:color="auto"/>
              <w:left w:val="single" w:sz="4" w:space="0" w:color="auto"/>
              <w:bottom w:val="single" w:sz="4" w:space="0" w:color="auto"/>
              <w:right w:val="single" w:sz="4" w:space="0" w:color="auto"/>
            </w:tcBorders>
            <w:hideMark/>
          </w:tcPr>
          <w:p w14:paraId="120A32D2" w14:textId="77777777" w:rsidR="005F6F25" w:rsidRPr="009C76F7" w:rsidRDefault="005F6F25" w:rsidP="005F6F25">
            <w:pPr>
              <w:pStyle w:val="TAH"/>
            </w:pPr>
            <w:r w:rsidRPr="009C76F7">
              <w:t>Value/remark</w:t>
            </w:r>
          </w:p>
        </w:tc>
        <w:tc>
          <w:tcPr>
            <w:tcW w:w="1260" w:type="dxa"/>
            <w:tcBorders>
              <w:top w:val="single" w:sz="4" w:space="0" w:color="auto"/>
              <w:left w:val="single" w:sz="4" w:space="0" w:color="auto"/>
              <w:bottom w:val="single" w:sz="4" w:space="0" w:color="auto"/>
              <w:right w:val="single" w:sz="4" w:space="0" w:color="auto"/>
            </w:tcBorders>
            <w:hideMark/>
          </w:tcPr>
          <w:p w14:paraId="2C4C6B58" w14:textId="77777777" w:rsidR="005F6F25" w:rsidRPr="009C76F7" w:rsidRDefault="005F6F25" w:rsidP="005F6F25">
            <w:pPr>
              <w:pStyle w:val="TAH"/>
            </w:pPr>
            <w:r w:rsidRPr="009C76F7">
              <w:t>Comment</w:t>
            </w:r>
          </w:p>
        </w:tc>
        <w:tc>
          <w:tcPr>
            <w:tcW w:w="2645" w:type="dxa"/>
            <w:tcBorders>
              <w:top w:val="single" w:sz="4" w:space="0" w:color="auto"/>
              <w:left w:val="single" w:sz="4" w:space="0" w:color="auto"/>
              <w:bottom w:val="single" w:sz="4" w:space="0" w:color="auto"/>
              <w:right w:val="single" w:sz="4" w:space="0" w:color="auto"/>
            </w:tcBorders>
            <w:hideMark/>
          </w:tcPr>
          <w:p w14:paraId="0ABEECA2" w14:textId="77777777" w:rsidR="005F6F25" w:rsidRPr="009C76F7" w:rsidRDefault="005F6F25" w:rsidP="005F6F25">
            <w:pPr>
              <w:pStyle w:val="TAH"/>
            </w:pPr>
            <w:r w:rsidRPr="009C76F7">
              <w:t>Condition</w:t>
            </w:r>
          </w:p>
        </w:tc>
      </w:tr>
      <w:tr w:rsidR="005F6F25" w:rsidRPr="009C76F7" w14:paraId="3096862D" w14:textId="77777777" w:rsidTr="00FA4D10">
        <w:tc>
          <w:tcPr>
            <w:tcW w:w="3955" w:type="dxa"/>
            <w:tcBorders>
              <w:top w:val="single" w:sz="4" w:space="0" w:color="auto"/>
              <w:left w:val="single" w:sz="4" w:space="0" w:color="auto"/>
              <w:bottom w:val="single" w:sz="4" w:space="0" w:color="auto"/>
              <w:right w:val="single" w:sz="4" w:space="0" w:color="auto"/>
            </w:tcBorders>
          </w:tcPr>
          <w:p w14:paraId="6D1242D3" w14:textId="77777777" w:rsidR="005F6F25" w:rsidRPr="009C76F7" w:rsidRDefault="005F6F25" w:rsidP="005F6F25">
            <w:pPr>
              <w:pStyle w:val="TAL"/>
            </w:pPr>
            <w:r>
              <w:t>NTN-Config</w:t>
            </w:r>
            <w:r w:rsidRPr="009C76F7">
              <w:t>-r17 ::= SEQUENCE {</w:t>
            </w:r>
          </w:p>
        </w:tc>
        <w:tc>
          <w:tcPr>
            <w:tcW w:w="1890" w:type="dxa"/>
            <w:tcBorders>
              <w:top w:val="single" w:sz="4" w:space="0" w:color="auto"/>
              <w:left w:val="single" w:sz="4" w:space="0" w:color="auto"/>
              <w:bottom w:val="single" w:sz="4" w:space="0" w:color="auto"/>
              <w:right w:val="single" w:sz="4" w:space="0" w:color="auto"/>
            </w:tcBorders>
          </w:tcPr>
          <w:p w14:paraId="709A79FB"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714690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25B4D1" w14:textId="77777777" w:rsidR="005F6F25" w:rsidRPr="009C76F7" w:rsidRDefault="005F6F25" w:rsidP="005F6F25">
            <w:pPr>
              <w:pStyle w:val="TAL"/>
            </w:pPr>
          </w:p>
        </w:tc>
      </w:tr>
      <w:tr w:rsidR="005F6F25" w:rsidRPr="009C76F7" w14:paraId="32698982"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19A6346E" w14:textId="77777777" w:rsidR="005F6F25" w:rsidRPr="009C76F7" w:rsidRDefault="005F6F25" w:rsidP="005F6F25">
            <w:pPr>
              <w:pStyle w:val="TAL"/>
            </w:pPr>
            <w:r w:rsidRPr="009C76F7">
              <w:t xml:space="preserve">  epochTime-r17</w:t>
            </w:r>
          </w:p>
        </w:tc>
        <w:tc>
          <w:tcPr>
            <w:tcW w:w="1890" w:type="dxa"/>
            <w:tcBorders>
              <w:top w:val="single" w:sz="4" w:space="0" w:color="auto"/>
              <w:left w:val="single" w:sz="4" w:space="0" w:color="auto"/>
              <w:bottom w:val="single" w:sz="4" w:space="0" w:color="auto"/>
              <w:right w:val="single" w:sz="4" w:space="0" w:color="auto"/>
            </w:tcBorders>
            <w:hideMark/>
          </w:tcPr>
          <w:p w14:paraId="18362FC3" w14:textId="77777777" w:rsidR="005F6F25" w:rsidRPr="009C76F7" w:rsidRDefault="005F6F25" w:rsidP="005F6F25">
            <w:pPr>
              <w:pStyle w:val="TAL"/>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1D3107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92BDA7B" w14:textId="77777777" w:rsidR="005F6F25" w:rsidRPr="009C76F7" w:rsidRDefault="005F6F25" w:rsidP="005F6F25">
            <w:pPr>
              <w:pStyle w:val="TAL"/>
            </w:pPr>
          </w:p>
        </w:tc>
      </w:tr>
      <w:tr w:rsidR="005F6F25" w:rsidRPr="009C76F7" w14:paraId="5BF51059" w14:textId="77777777" w:rsidTr="00FA4D10">
        <w:tc>
          <w:tcPr>
            <w:tcW w:w="3955" w:type="dxa"/>
            <w:tcBorders>
              <w:top w:val="single" w:sz="4" w:space="0" w:color="auto"/>
              <w:left w:val="single" w:sz="4" w:space="0" w:color="auto"/>
              <w:bottom w:val="nil"/>
              <w:right w:val="single" w:sz="4" w:space="0" w:color="auto"/>
            </w:tcBorders>
          </w:tcPr>
          <w:p w14:paraId="15CD1E7D" w14:textId="77777777" w:rsidR="005F6F25" w:rsidRPr="009C76F7" w:rsidRDefault="005F6F25" w:rsidP="005F6F25">
            <w:pPr>
              <w:pStyle w:val="TAL"/>
            </w:pPr>
            <w:r w:rsidRPr="009C76F7">
              <w:t xml:space="preserve">  ntn-UlSyncValidityDuration-r17</w:t>
            </w:r>
          </w:p>
        </w:tc>
        <w:tc>
          <w:tcPr>
            <w:tcW w:w="1890" w:type="dxa"/>
            <w:tcBorders>
              <w:top w:val="single" w:sz="4" w:space="0" w:color="auto"/>
              <w:left w:val="single" w:sz="4" w:space="0" w:color="auto"/>
              <w:bottom w:val="single" w:sz="4" w:space="0" w:color="auto"/>
              <w:right w:val="single" w:sz="4" w:space="0" w:color="auto"/>
            </w:tcBorders>
          </w:tcPr>
          <w:p w14:paraId="79176837" w14:textId="77777777" w:rsidR="005F6F25" w:rsidRPr="009C76F7" w:rsidRDefault="005F6F25" w:rsidP="005F6F25">
            <w:pPr>
              <w:pStyle w:val="TAL"/>
              <w:rPr>
                <w:lang w:eastAsia="zh-CN"/>
              </w:rPr>
            </w:pPr>
            <w:r w:rsidRPr="009C76F7">
              <w:rPr>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1205F8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A2581E6" w14:textId="77777777" w:rsidR="005F6F25" w:rsidRPr="009C76F7" w:rsidRDefault="005F6F25" w:rsidP="005F6F25">
            <w:pPr>
              <w:pStyle w:val="TAL"/>
            </w:pPr>
            <w:r w:rsidRPr="009C76F7">
              <w:t>GSO</w:t>
            </w:r>
          </w:p>
        </w:tc>
      </w:tr>
      <w:tr w:rsidR="005F6F25" w:rsidRPr="009C76F7" w14:paraId="52E1472D" w14:textId="77777777" w:rsidTr="00FA4D10">
        <w:tc>
          <w:tcPr>
            <w:tcW w:w="3955" w:type="dxa"/>
            <w:tcBorders>
              <w:top w:val="nil"/>
              <w:left w:val="single" w:sz="4" w:space="0" w:color="auto"/>
              <w:bottom w:val="single" w:sz="4" w:space="0" w:color="auto"/>
              <w:right w:val="single" w:sz="4" w:space="0" w:color="auto"/>
            </w:tcBorders>
          </w:tcPr>
          <w:p w14:paraId="6380FE39"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66A5AD04" w14:textId="77777777" w:rsidR="005F6F25" w:rsidRPr="009C76F7" w:rsidRDefault="005F6F25" w:rsidP="005F6F25">
            <w:pPr>
              <w:pStyle w:val="TAL"/>
              <w:rPr>
                <w:lang w:eastAsia="zh-CN"/>
              </w:rPr>
            </w:pPr>
            <w:r w:rsidRPr="009C76F7">
              <w:rPr>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7CEB6A4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E58772F" w14:textId="77777777" w:rsidR="005F6F25" w:rsidRPr="009C76F7" w:rsidRDefault="005F6F25" w:rsidP="005F6F25">
            <w:pPr>
              <w:pStyle w:val="TAL"/>
            </w:pPr>
            <w:r w:rsidRPr="009C76F7">
              <w:t>NGSO</w:t>
            </w:r>
          </w:p>
        </w:tc>
      </w:tr>
      <w:tr w:rsidR="005F6F25" w:rsidRPr="009C76F7" w14:paraId="3E3422FB" w14:textId="77777777" w:rsidTr="00FA4D10">
        <w:tc>
          <w:tcPr>
            <w:tcW w:w="3955" w:type="dxa"/>
            <w:tcBorders>
              <w:top w:val="single" w:sz="4" w:space="0" w:color="auto"/>
              <w:left w:val="single" w:sz="4" w:space="0" w:color="auto"/>
              <w:bottom w:val="nil"/>
              <w:right w:val="single" w:sz="4" w:space="0" w:color="auto"/>
            </w:tcBorders>
          </w:tcPr>
          <w:p w14:paraId="277461FD" w14:textId="77777777" w:rsidR="005F6F25" w:rsidRPr="009C76F7" w:rsidRDefault="005F6F25" w:rsidP="005F6F25">
            <w:pPr>
              <w:pStyle w:val="TAL"/>
            </w:pPr>
            <w:r w:rsidRPr="009C76F7">
              <w:t xml:space="preserve">  cellSpecificKoffset-r17</w:t>
            </w:r>
          </w:p>
        </w:tc>
        <w:tc>
          <w:tcPr>
            <w:tcW w:w="1890" w:type="dxa"/>
            <w:tcBorders>
              <w:top w:val="single" w:sz="4" w:space="0" w:color="auto"/>
              <w:left w:val="single" w:sz="4" w:space="0" w:color="auto"/>
              <w:bottom w:val="single" w:sz="4" w:space="0" w:color="auto"/>
              <w:right w:val="single" w:sz="4" w:space="0" w:color="auto"/>
            </w:tcBorders>
          </w:tcPr>
          <w:p w14:paraId="36DFFC2E" w14:textId="77777777" w:rsidR="005F6F25" w:rsidRPr="009C76F7" w:rsidRDefault="005F6F25" w:rsidP="005F6F25">
            <w:pPr>
              <w:pStyle w:val="TAL"/>
              <w:rPr>
                <w:lang w:eastAsia="zh-CN"/>
              </w:rPr>
            </w:pPr>
            <w:r w:rsidRPr="009C76F7">
              <w:rPr>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49DA3F4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4BBA84B" w14:textId="77777777" w:rsidR="005F6F25" w:rsidRPr="009C76F7" w:rsidRDefault="005F6F25" w:rsidP="005F6F25">
            <w:pPr>
              <w:pStyle w:val="TAL"/>
            </w:pPr>
            <w:r w:rsidRPr="009C76F7">
              <w:t>GSO</w:t>
            </w:r>
          </w:p>
        </w:tc>
      </w:tr>
      <w:tr w:rsidR="005F6F25" w:rsidRPr="009C76F7" w14:paraId="1470E566" w14:textId="77777777" w:rsidTr="00FA4D10">
        <w:tc>
          <w:tcPr>
            <w:tcW w:w="3955" w:type="dxa"/>
            <w:tcBorders>
              <w:top w:val="nil"/>
              <w:left w:val="single" w:sz="4" w:space="0" w:color="auto"/>
              <w:bottom w:val="single" w:sz="4" w:space="0" w:color="auto"/>
              <w:right w:val="single" w:sz="4" w:space="0" w:color="auto"/>
            </w:tcBorders>
          </w:tcPr>
          <w:p w14:paraId="712ED9F0"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2D6BB577" w14:textId="77777777" w:rsidR="005F6F25" w:rsidRPr="009C76F7" w:rsidRDefault="005F6F25" w:rsidP="005F6F25">
            <w:pPr>
              <w:pStyle w:val="TAL"/>
              <w:rPr>
                <w:lang w:eastAsia="zh-CN"/>
              </w:rPr>
            </w:pPr>
            <w:r w:rsidRPr="009C76F7">
              <w:rPr>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181D51A7" w14:textId="77777777" w:rsidR="005F6F25" w:rsidRPr="009C76F7" w:rsidRDefault="005F6F25" w:rsidP="005F6F25">
            <w:pPr>
              <w:pStyle w:val="TAL"/>
              <w:rPr>
                <w:color w:val="993366"/>
              </w:rPr>
            </w:pPr>
          </w:p>
        </w:tc>
        <w:tc>
          <w:tcPr>
            <w:tcW w:w="2645" w:type="dxa"/>
            <w:tcBorders>
              <w:top w:val="single" w:sz="4" w:space="0" w:color="auto"/>
              <w:left w:val="single" w:sz="4" w:space="0" w:color="auto"/>
              <w:bottom w:val="single" w:sz="4" w:space="0" w:color="auto"/>
              <w:right w:val="single" w:sz="4" w:space="0" w:color="auto"/>
            </w:tcBorders>
          </w:tcPr>
          <w:p w14:paraId="37D228B8" w14:textId="77777777" w:rsidR="005F6F25" w:rsidRPr="009C76F7" w:rsidRDefault="005F6F25" w:rsidP="005F6F25">
            <w:pPr>
              <w:pStyle w:val="TAL"/>
            </w:pPr>
            <w:r w:rsidRPr="009C76F7">
              <w:t>NGSO</w:t>
            </w:r>
          </w:p>
        </w:tc>
      </w:tr>
      <w:tr w:rsidR="005F6F25" w:rsidRPr="009C76F7" w14:paraId="4A13AE1A" w14:textId="77777777" w:rsidTr="00FA4D10">
        <w:tc>
          <w:tcPr>
            <w:tcW w:w="3955" w:type="dxa"/>
            <w:tcBorders>
              <w:top w:val="single" w:sz="4" w:space="0" w:color="auto"/>
              <w:left w:val="single" w:sz="4" w:space="0" w:color="auto"/>
              <w:bottom w:val="single" w:sz="4" w:space="0" w:color="auto"/>
              <w:right w:val="single" w:sz="4" w:space="0" w:color="auto"/>
            </w:tcBorders>
          </w:tcPr>
          <w:p w14:paraId="4A1D49A1" w14:textId="77777777" w:rsidR="005F6F25" w:rsidRPr="009C76F7" w:rsidRDefault="005F6F25" w:rsidP="005F6F25">
            <w:pPr>
              <w:pStyle w:val="TAL"/>
            </w:pPr>
            <w:r w:rsidRPr="009C76F7">
              <w:t xml:space="preserve">  kmac-r17</w:t>
            </w:r>
          </w:p>
        </w:tc>
        <w:tc>
          <w:tcPr>
            <w:tcW w:w="1890" w:type="dxa"/>
            <w:tcBorders>
              <w:top w:val="single" w:sz="4" w:space="0" w:color="auto"/>
              <w:left w:val="single" w:sz="4" w:space="0" w:color="auto"/>
              <w:bottom w:val="single" w:sz="4" w:space="0" w:color="auto"/>
              <w:right w:val="single" w:sz="4" w:space="0" w:color="auto"/>
            </w:tcBorders>
          </w:tcPr>
          <w:p w14:paraId="609E7B94"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AF7D1A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032DB4B" w14:textId="77777777" w:rsidR="005F6F25" w:rsidRPr="009C76F7" w:rsidRDefault="005F6F25" w:rsidP="005F6F25">
            <w:pPr>
              <w:pStyle w:val="TAL"/>
            </w:pPr>
          </w:p>
        </w:tc>
      </w:tr>
      <w:tr w:rsidR="005F6F25" w:rsidRPr="009C76F7" w14:paraId="1B39B64F" w14:textId="77777777" w:rsidTr="00FA4D10">
        <w:tc>
          <w:tcPr>
            <w:tcW w:w="3955" w:type="dxa"/>
            <w:tcBorders>
              <w:top w:val="single" w:sz="4" w:space="0" w:color="auto"/>
              <w:left w:val="single" w:sz="4" w:space="0" w:color="auto"/>
              <w:bottom w:val="single" w:sz="4" w:space="0" w:color="auto"/>
              <w:right w:val="single" w:sz="4" w:space="0" w:color="auto"/>
            </w:tcBorders>
          </w:tcPr>
          <w:p w14:paraId="700AFDD3" w14:textId="77777777" w:rsidR="005F6F25" w:rsidRPr="009C76F7" w:rsidRDefault="005F6F25" w:rsidP="005F6F25">
            <w:pPr>
              <w:pStyle w:val="TAL"/>
            </w:pPr>
            <w:r w:rsidRPr="009C76F7">
              <w:t xml:space="preserve">  ta-Info-r17 SEQUENCE {</w:t>
            </w:r>
          </w:p>
        </w:tc>
        <w:tc>
          <w:tcPr>
            <w:tcW w:w="1890" w:type="dxa"/>
            <w:tcBorders>
              <w:top w:val="single" w:sz="4" w:space="0" w:color="auto"/>
              <w:left w:val="single" w:sz="4" w:space="0" w:color="auto"/>
              <w:bottom w:val="single" w:sz="4" w:space="0" w:color="auto"/>
              <w:right w:val="single" w:sz="4" w:space="0" w:color="auto"/>
            </w:tcBorders>
          </w:tcPr>
          <w:p w14:paraId="70B87472"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6F582FB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52BC538" w14:textId="77777777" w:rsidR="005F6F25" w:rsidRPr="009C76F7" w:rsidRDefault="005F6F25" w:rsidP="005F6F25">
            <w:pPr>
              <w:pStyle w:val="TAL"/>
            </w:pPr>
          </w:p>
        </w:tc>
      </w:tr>
      <w:tr w:rsidR="005F6F25" w:rsidRPr="009C76F7" w14:paraId="625A8294" w14:textId="77777777" w:rsidTr="00FA4D10">
        <w:tc>
          <w:tcPr>
            <w:tcW w:w="3955" w:type="dxa"/>
            <w:tcBorders>
              <w:top w:val="single" w:sz="4" w:space="0" w:color="auto"/>
              <w:left w:val="single" w:sz="4" w:space="0" w:color="auto"/>
              <w:bottom w:val="single" w:sz="4" w:space="0" w:color="auto"/>
              <w:right w:val="single" w:sz="4" w:space="0" w:color="auto"/>
            </w:tcBorders>
          </w:tcPr>
          <w:p w14:paraId="1013BAAF" w14:textId="77777777" w:rsidR="005F6F25" w:rsidRPr="009C76F7" w:rsidRDefault="005F6F25" w:rsidP="005F6F25">
            <w:pPr>
              <w:pStyle w:val="TAL"/>
            </w:pPr>
            <w:r w:rsidRPr="009C76F7">
              <w:t xml:space="preserve">  </w:t>
            </w:r>
            <w:r>
              <w:t xml:space="preserve">  </w:t>
            </w:r>
            <w:r w:rsidRPr="009C76F7">
              <w:t>ta-Common-r17</w:t>
            </w:r>
          </w:p>
        </w:tc>
        <w:tc>
          <w:tcPr>
            <w:tcW w:w="1890" w:type="dxa"/>
            <w:tcBorders>
              <w:top w:val="single" w:sz="4" w:space="0" w:color="auto"/>
              <w:left w:val="single" w:sz="4" w:space="0" w:color="auto"/>
              <w:bottom w:val="single" w:sz="4" w:space="0" w:color="auto"/>
              <w:right w:val="single" w:sz="4" w:space="0" w:color="auto"/>
            </w:tcBorders>
          </w:tcPr>
          <w:p w14:paraId="5FED9813"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38EFFC3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9AB0E8F" w14:textId="77777777" w:rsidR="005F6F25" w:rsidRPr="009C76F7" w:rsidRDefault="005F6F25" w:rsidP="005F6F25">
            <w:pPr>
              <w:pStyle w:val="TAL"/>
            </w:pPr>
          </w:p>
        </w:tc>
      </w:tr>
      <w:tr w:rsidR="005F6F25" w:rsidRPr="009C76F7" w14:paraId="2D53743A" w14:textId="77777777" w:rsidTr="00FA4D10">
        <w:tc>
          <w:tcPr>
            <w:tcW w:w="3955" w:type="dxa"/>
            <w:tcBorders>
              <w:top w:val="single" w:sz="4" w:space="0" w:color="auto"/>
              <w:left w:val="single" w:sz="4" w:space="0" w:color="auto"/>
              <w:bottom w:val="single" w:sz="4" w:space="0" w:color="auto"/>
              <w:right w:val="single" w:sz="4" w:space="0" w:color="auto"/>
            </w:tcBorders>
          </w:tcPr>
          <w:p w14:paraId="4550408E" w14:textId="77777777" w:rsidR="005F6F25" w:rsidRPr="009C76F7" w:rsidRDefault="005F6F25" w:rsidP="005F6F25">
            <w:pPr>
              <w:pStyle w:val="TAL"/>
            </w:pPr>
            <w:r w:rsidRPr="009C76F7">
              <w:t xml:space="preserve">    ta-CommonDrift-r17</w:t>
            </w:r>
          </w:p>
        </w:tc>
        <w:tc>
          <w:tcPr>
            <w:tcW w:w="1890" w:type="dxa"/>
            <w:tcBorders>
              <w:top w:val="single" w:sz="4" w:space="0" w:color="auto"/>
              <w:left w:val="single" w:sz="4" w:space="0" w:color="auto"/>
              <w:bottom w:val="single" w:sz="4" w:space="0" w:color="auto"/>
              <w:right w:val="single" w:sz="4" w:space="0" w:color="auto"/>
            </w:tcBorders>
          </w:tcPr>
          <w:p w14:paraId="32C96ACB"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412B41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C9438CB" w14:textId="77777777" w:rsidR="005F6F25" w:rsidRPr="009C76F7" w:rsidRDefault="005F6F25" w:rsidP="005F6F25">
            <w:pPr>
              <w:pStyle w:val="TAL"/>
            </w:pPr>
          </w:p>
        </w:tc>
      </w:tr>
      <w:tr w:rsidR="005F6F25" w:rsidRPr="009C76F7" w14:paraId="3F392668" w14:textId="77777777" w:rsidTr="00FA4D10">
        <w:tc>
          <w:tcPr>
            <w:tcW w:w="3955" w:type="dxa"/>
            <w:tcBorders>
              <w:top w:val="single" w:sz="4" w:space="0" w:color="auto"/>
              <w:left w:val="single" w:sz="4" w:space="0" w:color="auto"/>
              <w:bottom w:val="single" w:sz="4" w:space="0" w:color="auto"/>
              <w:right w:val="single" w:sz="4" w:space="0" w:color="auto"/>
            </w:tcBorders>
          </w:tcPr>
          <w:p w14:paraId="759E9C8D" w14:textId="77777777" w:rsidR="005F6F25" w:rsidRPr="009C76F7" w:rsidRDefault="005F6F25" w:rsidP="005F6F25">
            <w:pPr>
              <w:pStyle w:val="TAL"/>
            </w:pPr>
            <w:r w:rsidRPr="009C76F7">
              <w:t xml:space="preserve">    ta-CommonDriftVariant-r17</w:t>
            </w:r>
          </w:p>
        </w:tc>
        <w:tc>
          <w:tcPr>
            <w:tcW w:w="1890" w:type="dxa"/>
            <w:tcBorders>
              <w:top w:val="single" w:sz="4" w:space="0" w:color="auto"/>
              <w:left w:val="single" w:sz="4" w:space="0" w:color="auto"/>
              <w:bottom w:val="single" w:sz="4" w:space="0" w:color="auto"/>
              <w:right w:val="single" w:sz="4" w:space="0" w:color="auto"/>
            </w:tcBorders>
          </w:tcPr>
          <w:p w14:paraId="60E8B200"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5A018FA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8F1CC59" w14:textId="77777777" w:rsidR="005F6F25" w:rsidRPr="009C76F7" w:rsidRDefault="005F6F25" w:rsidP="005F6F25">
            <w:pPr>
              <w:pStyle w:val="TAL"/>
            </w:pPr>
          </w:p>
        </w:tc>
      </w:tr>
      <w:tr w:rsidR="005F6F25" w:rsidRPr="009C76F7" w14:paraId="61EC10E4" w14:textId="77777777" w:rsidTr="00FA4D10">
        <w:tc>
          <w:tcPr>
            <w:tcW w:w="3955" w:type="dxa"/>
            <w:tcBorders>
              <w:top w:val="single" w:sz="4" w:space="0" w:color="auto"/>
              <w:left w:val="single" w:sz="4" w:space="0" w:color="auto"/>
              <w:bottom w:val="single" w:sz="4" w:space="0" w:color="auto"/>
              <w:right w:val="single" w:sz="4" w:space="0" w:color="auto"/>
            </w:tcBorders>
          </w:tcPr>
          <w:p w14:paraId="0E8346D7"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D415E86"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FD43244"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9930A5" w14:textId="77777777" w:rsidR="005F6F25" w:rsidRPr="009C76F7" w:rsidRDefault="005F6F25" w:rsidP="005F6F25">
            <w:pPr>
              <w:pStyle w:val="TAL"/>
            </w:pPr>
          </w:p>
        </w:tc>
      </w:tr>
      <w:tr w:rsidR="005F6F25" w:rsidRPr="009C76F7" w14:paraId="3CBBC087" w14:textId="77777777" w:rsidTr="00FA4D10">
        <w:tc>
          <w:tcPr>
            <w:tcW w:w="3955" w:type="dxa"/>
            <w:tcBorders>
              <w:top w:val="single" w:sz="4" w:space="0" w:color="auto"/>
              <w:left w:val="single" w:sz="4" w:space="0" w:color="auto"/>
              <w:bottom w:val="single" w:sz="4" w:space="0" w:color="auto"/>
              <w:right w:val="single" w:sz="4" w:space="0" w:color="auto"/>
            </w:tcBorders>
          </w:tcPr>
          <w:p w14:paraId="3850EAD9" w14:textId="77777777" w:rsidR="005F6F25" w:rsidRPr="009C76F7" w:rsidRDefault="005F6F25" w:rsidP="005F6F25">
            <w:pPr>
              <w:pStyle w:val="TAL"/>
            </w:pPr>
            <w:r w:rsidRPr="009C76F7">
              <w:t xml:space="preserve">  ntn-PolarizationDL-r17</w:t>
            </w:r>
          </w:p>
        </w:tc>
        <w:tc>
          <w:tcPr>
            <w:tcW w:w="1890" w:type="dxa"/>
            <w:tcBorders>
              <w:top w:val="single" w:sz="4" w:space="0" w:color="auto"/>
              <w:left w:val="single" w:sz="4" w:space="0" w:color="auto"/>
              <w:bottom w:val="single" w:sz="4" w:space="0" w:color="auto"/>
              <w:right w:val="single" w:sz="4" w:space="0" w:color="auto"/>
            </w:tcBorders>
          </w:tcPr>
          <w:p w14:paraId="134E4F84"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3E4D35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314B6F6" w14:textId="77777777" w:rsidR="005F6F25" w:rsidRPr="009C76F7" w:rsidRDefault="005F6F25" w:rsidP="005F6F25">
            <w:pPr>
              <w:pStyle w:val="TAL"/>
            </w:pPr>
          </w:p>
        </w:tc>
      </w:tr>
      <w:tr w:rsidR="005F6F25" w:rsidRPr="009C76F7" w14:paraId="589920F8" w14:textId="77777777" w:rsidTr="00FA4D10">
        <w:tc>
          <w:tcPr>
            <w:tcW w:w="3955" w:type="dxa"/>
            <w:tcBorders>
              <w:top w:val="single" w:sz="4" w:space="0" w:color="auto"/>
              <w:left w:val="single" w:sz="4" w:space="0" w:color="auto"/>
              <w:bottom w:val="single" w:sz="4" w:space="0" w:color="auto"/>
              <w:right w:val="single" w:sz="4" w:space="0" w:color="auto"/>
            </w:tcBorders>
          </w:tcPr>
          <w:p w14:paraId="09D5C7A0" w14:textId="77777777" w:rsidR="005F6F25" w:rsidRPr="009C76F7" w:rsidRDefault="005F6F25" w:rsidP="005F6F25">
            <w:pPr>
              <w:pStyle w:val="TAL"/>
            </w:pPr>
            <w:r w:rsidRPr="009C76F7">
              <w:t xml:space="preserve">  ntn-PolarizationUL-r17</w:t>
            </w:r>
          </w:p>
        </w:tc>
        <w:tc>
          <w:tcPr>
            <w:tcW w:w="1890" w:type="dxa"/>
            <w:tcBorders>
              <w:top w:val="single" w:sz="4" w:space="0" w:color="auto"/>
              <w:left w:val="single" w:sz="4" w:space="0" w:color="auto"/>
              <w:bottom w:val="single" w:sz="4" w:space="0" w:color="auto"/>
              <w:right w:val="single" w:sz="4" w:space="0" w:color="auto"/>
            </w:tcBorders>
          </w:tcPr>
          <w:p w14:paraId="6957EAA9"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6CD255AB"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C2D8020" w14:textId="77777777" w:rsidR="005F6F25" w:rsidRPr="009C76F7" w:rsidRDefault="005F6F25" w:rsidP="005F6F25">
            <w:pPr>
              <w:pStyle w:val="TAL"/>
            </w:pPr>
          </w:p>
        </w:tc>
      </w:tr>
      <w:tr w:rsidR="005F6F25" w:rsidRPr="009C76F7" w14:paraId="109159CA"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05929FAA" w14:textId="77777777" w:rsidR="005F6F25" w:rsidRPr="009C76F7" w:rsidRDefault="005F6F25" w:rsidP="005F6F25">
            <w:pPr>
              <w:pStyle w:val="TAL"/>
            </w:pPr>
            <w:r w:rsidRPr="009C76F7">
              <w:t xml:space="preserve">  ephemerisInfo-r17 CHOICE {</w:t>
            </w:r>
          </w:p>
        </w:tc>
        <w:tc>
          <w:tcPr>
            <w:tcW w:w="1890" w:type="dxa"/>
            <w:tcBorders>
              <w:top w:val="single" w:sz="4" w:space="0" w:color="auto"/>
              <w:left w:val="single" w:sz="4" w:space="0" w:color="auto"/>
              <w:bottom w:val="single" w:sz="4" w:space="0" w:color="auto"/>
              <w:right w:val="single" w:sz="4" w:space="0" w:color="auto"/>
            </w:tcBorders>
          </w:tcPr>
          <w:p w14:paraId="650400DE"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65A222C2"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81C4BB7" w14:textId="77777777" w:rsidR="005F6F25" w:rsidRPr="009C76F7" w:rsidRDefault="005F6F25" w:rsidP="005F6F25">
            <w:pPr>
              <w:pStyle w:val="TAL"/>
            </w:pPr>
          </w:p>
        </w:tc>
      </w:tr>
      <w:tr w:rsidR="005F6F25" w:rsidRPr="009C76F7" w14:paraId="31A2C147" w14:textId="77777777" w:rsidTr="00FA4D10">
        <w:tc>
          <w:tcPr>
            <w:tcW w:w="3955" w:type="dxa"/>
            <w:tcBorders>
              <w:top w:val="single" w:sz="4" w:space="0" w:color="auto"/>
              <w:left w:val="single" w:sz="4" w:space="0" w:color="auto"/>
              <w:bottom w:val="single" w:sz="4" w:space="0" w:color="auto"/>
              <w:right w:val="single" w:sz="4" w:space="0" w:color="auto"/>
            </w:tcBorders>
          </w:tcPr>
          <w:p w14:paraId="332E579A" w14:textId="77777777" w:rsidR="005F6F25" w:rsidRPr="009C76F7" w:rsidRDefault="005F6F25" w:rsidP="005F6F25">
            <w:pPr>
              <w:pStyle w:val="TAL"/>
            </w:pPr>
            <w:r w:rsidRPr="009C76F7">
              <w:t xml:space="preserve">    positionVelocity-r17 SEQUENCE {</w:t>
            </w:r>
          </w:p>
        </w:tc>
        <w:tc>
          <w:tcPr>
            <w:tcW w:w="1890" w:type="dxa"/>
            <w:tcBorders>
              <w:top w:val="single" w:sz="4" w:space="0" w:color="auto"/>
              <w:left w:val="single" w:sz="4" w:space="0" w:color="auto"/>
              <w:bottom w:val="single" w:sz="4" w:space="0" w:color="auto"/>
              <w:right w:val="single" w:sz="4" w:space="0" w:color="auto"/>
            </w:tcBorders>
          </w:tcPr>
          <w:p w14:paraId="13E371C9"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790E06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BFD5B42" w14:textId="77777777" w:rsidR="005F6F25" w:rsidRPr="009C76F7" w:rsidRDefault="005F6F25" w:rsidP="005F6F25">
            <w:pPr>
              <w:pStyle w:val="TAL"/>
            </w:pPr>
            <w:r w:rsidRPr="009C76F7">
              <w:t>TC_EF_SV</w:t>
            </w:r>
          </w:p>
        </w:tc>
      </w:tr>
      <w:tr w:rsidR="005F6F25" w:rsidRPr="009C76F7" w14:paraId="1906CEE7" w14:textId="77777777" w:rsidTr="00FA4D10">
        <w:tc>
          <w:tcPr>
            <w:tcW w:w="3955" w:type="dxa"/>
            <w:tcBorders>
              <w:top w:val="single" w:sz="4" w:space="0" w:color="auto"/>
              <w:left w:val="single" w:sz="4" w:space="0" w:color="auto"/>
              <w:bottom w:val="single" w:sz="4" w:space="0" w:color="auto"/>
              <w:right w:val="single" w:sz="4" w:space="0" w:color="auto"/>
            </w:tcBorders>
          </w:tcPr>
          <w:p w14:paraId="4BDD9383" w14:textId="77777777" w:rsidR="005F6F25" w:rsidRPr="009C76F7" w:rsidRDefault="005F6F25" w:rsidP="005F6F25">
            <w:pPr>
              <w:pStyle w:val="TAL"/>
            </w:pPr>
            <w:r w:rsidRPr="009C76F7">
              <w:t xml:space="preserve">      positionX-r17</w:t>
            </w:r>
          </w:p>
        </w:tc>
        <w:tc>
          <w:tcPr>
            <w:tcW w:w="1890" w:type="dxa"/>
            <w:tcBorders>
              <w:top w:val="single" w:sz="4" w:space="0" w:color="auto"/>
              <w:left w:val="single" w:sz="4" w:space="0" w:color="auto"/>
              <w:bottom w:val="single" w:sz="4" w:space="0" w:color="auto"/>
              <w:right w:val="single" w:sz="4" w:space="0" w:color="auto"/>
            </w:tcBorders>
            <w:vAlign w:val="bottom"/>
          </w:tcPr>
          <w:p w14:paraId="0E70F6D0"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EB944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4840D80" w14:textId="77777777" w:rsidR="005F6F25" w:rsidRPr="009C76F7" w:rsidRDefault="005F6F25" w:rsidP="005F6F25">
            <w:pPr>
              <w:pStyle w:val="TAL"/>
            </w:pPr>
            <w:r>
              <w:t>1CELL or 2CELLS or 3CELLS</w:t>
            </w:r>
          </w:p>
        </w:tc>
      </w:tr>
      <w:tr w:rsidR="005F6F25" w:rsidRPr="009C76F7" w14:paraId="2F08249D" w14:textId="77777777" w:rsidTr="00FA4D10">
        <w:tc>
          <w:tcPr>
            <w:tcW w:w="3955" w:type="dxa"/>
            <w:tcBorders>
              <w:top w:val="single" w:sz="4" w:space="0" w:color="auto"/>
              <w:left w:val="single" w:sz="4" w:space="0" w:color="auto"/>
              <w:bottom w:val="single" w:sz="4" w:space="0" w:color="auto"/>
              <w:right w:val="single" w:sz="4" w:space="0" w:color="auto"/>
            </w:tcBorders>
          </w:tcPr>
          <w:p w14:paraId="353C40DF" w14:textId="77777777" w:rsidR="005F6F25" w:rsidRPr="009C76F7" w:rsidRDefault="005F6F25" w:rsidP="005F6F25">
            <w:pPr>
              <w:pStyle w:val="TAL"/>
            </w:pPr>
            <w:r w:rsidRPr="009C76F7">
              <w:t xml:space="preserve">      positionY-r17</w:t>
            </w:r>
          </w:p>
        </w:tc>
        <w:tc>
          <w:tcPr>
            <w:tcW w:w="1890" w:type="dxa"/>
            <w:tcBorders>
              <w:top w:val="single" w:sz="4" w:space="0" w:color="auto"/>
              <w:left w:val="single" w:sz="4" w:space="0" w:color="auto"/>
              <w:bottom w:val="single" w:sz="4" w:space="0" w:color="auto"/>
              <w:right w:val="single" w:sz="4" w:space="0" w:color="auto"/>
            </w:tcBorders>
          </w:tcPr>
          <w:p w14:paraId="63917364"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5E04AF0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4BA6D83" w14:textId="77777777" w:rsidR="005F6F25" w:rsidRPr="009C76F7" w:rsidRDefault="005F6F25" w:rsidP="005F6F25">
            <w:pPr>
              <w:pStyle w:val="TAL"/>
            </w:pPr>
            <w:r>
              <w:t>1CELL or 2CELLS or 3CELLS</w:t>
            </w:r>
          </w:p>
        </w:tc>
      </w:tr>
      <w:tr w:rsidR="005F6F25" w:rsidRPr="009C76F7" w14:paraId="4484F200" w14:textId="77777777" w:rsidTr="00FA4D10">
        <w:tc>
          <w:tcPr>
            <w:tcW w:w="3955" w:type="dxa"/>
            <w:tcBorders>
              <w:top w:val="single" w:sz="4" w:space="0" w:color="auto"/>
              <w:left w:val="single" w:sz="4" w:space="0" w:color="auto"/>
              <w:bottom w:val="single" w:sz="4" w:space="0" w:color="auto"/>
              <w:right w:val="single" w:sz="4" w:space="0" w:color="auto"/>
            </w:tcBorders>
          </w:tcPr>
          <w:p w14:paraId="667175C5" w14:textId="77777777" w:rsidR="005F6F25" w:rsidRPr="009C76F7" w:rsidRDefault="005F6F25" w:rsidP="005F6F25">
            <w:pPr>
              <w:pStyle w:val="TAL"/>
            </w:pPr>
            <w:r w:rsidRPr="009C76F7">
              <w:t xml:space="preserve">      positionZ-r17</w:t>
            </w:r>
          </w:p>
        </w:tc>
        <w:tc>
          <w:tcPr>
            <w:tcW w:w="1890" w:type="dxa"/>
            <w:tcBorders>
              <w:top w:val="single" w:sz="4" w:space="0" w:color="auto"/>
              <w:left w:val="single" w:sz="4" w:space="0" w:color="auto"/>
              <w:bottom w:val="single" w:sz="4" w:space="0" w:color="auto"/>
              <w:right w:val="single" w:sz="4" w:space="0" w:color="auto"/>
            </w:tcBorders>
          </w:tcPr>
          <w:p w14:paraId="29C0057F"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69FA77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5E74668" w14:textId="77777777" w:rsidR="005F6F25" w:rsidRPr="009C76F7" w:rsidRDefault="005F6F25" w:rsidP="005F6F25">
            <w:pPr>
              <w:pStyle w:val="TAL"/>
            </w:pPr>
            <w:r>
              <w:t>1CELL or 2CELLS or 3CELLS</w:t>
            </w:r>
          </w:p>
        </w:tc>
      </w:tr>
      <w:tr w:rsidR="005F6F25" w:rsidRPr="009C76F7" w14:paraId="5377D320" w14:textId="77777777" w:rsidTr="00FA4D10">
        <w:tc>
          <w:tcPr>
            <w:tcW w:w="3955" w:type="dxa"/>
            <w:tcBorders>
              <w:top w:val="single" w:sz="4" w:space="0" w:color="auto"/>
              <w:left w:val="single" w:sz="4" w:space="0" w:color="auto"/>
              <w:bottom w:val="single" w:sz="4" w:space="0" w:color="auto"/>
              <w:right w:val="single" w:sz="4" w:space="0" w:color="auto"/>
            </w:tcBorders>
          </w:tcPr>
          <w:p w14:paraId="3B44CB55" w14:textId="77777777" w:rsidR="005F6F25" w:rsidRPr="009C76F7" w:rsidRDefault="005F6F25" w:rsidP="005F6F25">
            <w:pPr>
              <w:pStyle w:val="TAL"/>
            </w:pPr>
            <w:r w:rsidRPr="009C76F7">
              <w:t xml:space="preserve">      velocityVX-r17</w:t>
            </w:r>
          </w:p>
        </w:tc>
        <w:tc>
          <w:tcPr>
            <w:tcW w:w="1890" w:type="dxa"/>
            <w:tcBorders>
              <w:top w:val="single" w:sz="4" w:space="0" w:color="auto"/>
              <w:left w:val="single" w:sz="4" w:space="0" w:color="auto"/>
              <w:bottom w:val="single" w:sz="4" w:space="0" w:color="auto"/>
              <w:right w:val="single" w:sz="4" w:space="0" w:color="auto"/>
            </w:tcBorders>
          </w:tcPr>
          <w:p w14:paraId="593953D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75268C1"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F895B13" w14:textId="77777777" w:rsidR="005F6F25" w:rsidRPr="009C76F7" w:rsidRDefault="005F6F25" w:rsidP="005F6F25">
            <w:pPr>
              <w:pStyle w:val="TAL"/>
            </w:pPr>
            <w:r>
              <w:t>1CELL or 2CELLS or 3CELLS</w:t>
            </w:r>
          </w:p>
        </w:tc>
      </w:tr>
      <w:tr w:rsidR="005F6F25" w:rsidRPr="009C76F7" w14:paraId="25F63370" w14:textId="77777777" w:rsidTr="00FA4D10">
        <w:tc>
          <w:tcPr>
            <w:tcW w:w="3955" w:type="dxa"/>
            <w:tcBorders>
              <w:top w:val="single" w:sz="4" w:space="0" w:color="auto"/>
              <w:left w:val="single" w:sz="4" w:space="0" w:color="auto"/>
              <w:bottom w:val="single" w:sz="4" w:space="0" w:color="auto"/>
              <w:right w:val="single" w:sz="4" w:space="0" w:color="auto"/>
            </w:tcBorders>
          </w:tcPr>
          <w:p w14:paraId="36EB49C4" w14:textId="77777777" w:rsidR="005F6F25" w:rsidRPr="009C76F7" w:rsidRDefault="005F6F25" w:rsidP="005F6F25">
            <w:pPr>
              <w:pStyle w:val="TAL"/>
            </w:pPr>
            <w:r w:rsidRPr="009C76F7">
              <w:t xml:space="preserve">      velocityVY-r17</w:t>
            </w:r>
          </w:p>
        </w:tc>
        <w:tc>
          <w:tcPr>
            <w:tcW w:w="1890" w:type="dxa"/>
            <w:tcBorders>
              <w:top w:val="single" w:sz="4" w:space="0" w:color="auto"/>
              <w:left w:val="single" w:sz="4" w:space="0" w:color="auto"/>
              <w:bottom w:val="single" w:sz="4" w:space="0" w:color="auto"/>
              <w:right w:val="single" w:sz="4" w:space="0" w:color="auto"/>
            </w:tcBorders>
          </w:tcPr>
          <w:p w14:paraId="7B79C78E"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E98D3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FDC6AB3" w14:textId="77777777" w:rsidR="005F6F25" w:rsidRPr="009C76F7" w:rsidRDefault="005F6F25" w:rsidP="005F6F25">
            <w:pPr>
              <w:pStyle w:val="TAL"/>
            </w:pPr>
            <w:r>
              <w:t>1CELL or 2CELLS or 3CELLS</w:t>
            </w:r>
          </w:p>
        </w:tc>
      </w:tr>
      <w:tr w:rsidR="005F6F25" w:rsidRPr="009C76F7" w14:paraId="2282057A" w14:textId="77777777" w:rsidTr="00FA4D10">
        <w:tc>
          <w:tcPr>
            <w:tcW w:w="3955" w:type="dxa"/>
            <w:tcBorders>
              <w:top w:val="single" w:sz="4" w:space="0" w:color="auto"/>
              <w:left w:val="single" w:sz="4" w:space="0" w:color="auto"/>
              <w:bottom w:val="single" w:sz="4" w:space="0" w:color="auto"/>
              <w:right w:val="single" w:sz="4" w:space="0" w:color="auto"/>
            </w:tcBorders>
          </w:tcPr>
          <w:p w14:paraId="7120246E" w14:textId="77777777" w:rsidR="005F6F25" w:rsidRPr="009C76F7" w:rsidRDefault="005F6F25" w:rsidP="005F6F25">
            <w:pPr>
              <w:pStyle w:val="TAL"/>
            </w:pPr>
            <w:r w:rsidRPr="009C76F7">
              <w:t xml:space="preserve">      velocityVZ-r17</w:t>
            </w:r>
          </w:p>
        </w:tc>
        <w:tc>
          <w:tcPr>
            <w:tcW w:w="1890" w:type="dxa"/>
            <w:tcBorders>
              <w:top w:val="single" w:sz="4" w:space="0" w:color="auto"/>
              <w:left w:val="single" w:sz="4" w:space="0" w:color="auto"/>
              <w:bottom w:val="single" w:sz="4" w:space="0" w:color="auto"/>
              <w:right w:val="single" w:sz="4" w:space="0" w:color="auto"/>
            </w:tcBorders>
          </w:tcPr>
          <w:p w14:paraId="79227A8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AC2B2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44F544" w14:textId="77777777" w:rsidR="005F6F25" w:rsidRPr="009C76F7" w:rsidRDefault="005F6F25" w:rsidP="005F6F25">
            <w:pPr>
              <w:pStyle w:val="TAL"/>
            </w:pPr>
            <w:r>
              <w:t>1CELL or 2CELLS or 3CELLS</w:t>
            </w:r>
          </w:p>
        </w:tc>
      </w:tr>
      <w:tr w:rsidR="005F6F25" w:rsidRPr="009C76F7" w14:paraId="0B598D45" w14:textId="77777777" w:rsidTr="00FA4D10">
        <w:tc>
          <w:tcPr>
            <w:tcW w:w="3955" w:type="dxa"/>
            <w:tcBorders>
              <w:top w:val="single" w:sz="4" w:space="0" w:color="auto"/>
              <w:left w:val="single" w:sz="4" w:space="0" w:color="auto"/>
              <w:bottom w:val="single" w:sz="4" w:space="0" w:color="auto"/>
              <w:right w:val="single" w:sz="4" w:space="0" w:color="auto"/>
            </w:tcBorders>
          </w:tcPr>
          <w:p w14:paraId="7118CFA4"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FE2BADD"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827ACE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520834A" w14:textId="77777777" w:rsidR="005F6F25" w:rsidRPr="009C76F7" w:rsidRDefault="005F6F25" w:rsidP="005F6F25">
            <w:pPr>
              <w:pStyle w:val="TAL"/>
            </w:pPr>
          </w:p>
        </w:tc>
      </w:tr>
      <w:tr w:rsidR="005F6F25" w:rsidRPr="009C76F7" w14:paraId="4537CE6D" w14:textId="77777777" w:rsidTr="00FA4D10">
        <w:tc>
          <w:tcPr>
            <w:tcW w:w="3955" w:type="dxa"/>
            <w:tcBorders>
              <w:top w:val="single" w:sz="4" w:space="0" w:color="auto"/>
              <w:left w:val="single" w:sz="4" w:space="0" w:color="auto"/>
              <w:bottom w:val="single" w:sz="4" w:space="0" w:color="auto"/>
              <w:right w:val="single" w:sz="4" w:space="0" w:color="auto"/>
            </w:tcBorders>
          </w:tcPr>
          <w:p w14:paraId="058D4C50" w14:textId="77777777" w:rsidR="005F6F25" w:rsidRPr="009C76F7" w:rsidRDefault="005F6F25" w:rsidP="005F6F25">
            <w:pPr>
              <w:pStyle w:val="TAL"/>
            </w:pPr>
            <w:r w:rsidRPr="009C76F7">
              <w:t xml:space="preserve">    orbital-r17 SEQUENCE {</w:t>
            </w:r>
          </w:p>
        </w:tc>
        <w:tc>
          <w:tcPr>
            <w:tcW w:w="1890" w:type="dxa"/>
            <w:tcBorders>
              <w:top w:val="single" w:sz="4" w:space="0" w:color="auto"/>
              <w:left w:val="single" w:sz="4" w:space="0" w:color="auto"/>
              <w:bottom w:val="single" w:sz="4" w:space="0" w:color="auto"/>
              <w:right w:val="single" w:sz="4" w:space="0" w:color="auto"/>
            </w:tcBorders>
          </w:tcPr>
          <w:p w14:paraId="18B54E0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E7F993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025CD0B" w14:textId="77777777" w:rsidR="005F6F25" w:rsidRPr="009C76F7" w:rsidRDefault="005F6F25" w:rsidP="005F6F25">
            <w:pPr>
              <w:pStyle w:val="TAL"/>
            </w:pPr>
            <w:r w:rsidRPr="009C76F7">
              <w:t>TC_EF_OP</w:t>
            </w:r>
          </w:p>
        </w:tc>
      </w:tr>
      <w:tr w:rsidR="005F6F25" w:rsidRPr="009C76F7" w14:paraId="6B82B501" w14:textId="77777777" w:rsidTr="00FA4D10">
        <w:tc>
          <w:tcPr>
            <w:tcW w:w="3955" w:type="dxa"/>
            <w:tcBorders>
              <w:top w:val="single" w:sz="4" w:space="0" w:color="auto"/>
              <w:left w:val="single" w:sz="4" w:space="0" w:color="auto"/>
              <w:bottom w:val="single" w:sz="4" w:space="0" w:color="auto"/>
              <w:right w:val="single" w:sz="4" w:space="0" w:color="auto"/>
            </w:tcBorders>
          </w:tcPr>
          <w:p w14:paraId="08F7049E" w14:textId="77777777" w:rsidR="005F6F25" w:rsidRPr="009C76F7" w:rsidRDefault="005F6F25" w:rsidP="005F6F25">
            <w:pPr>
              <w:pStyle w:val="TAL"/>
            </w:pPr>
            <w:r w:rsidRPr="009C76F7">
              <w:t xml:space="preserve">      semiMajorAxis-r17</w:t>
            </w:r>
          </w:p>
        </w:tc>
        <w:tc>
          <w:tcPr>
            <w:tcW w:w="1890" w:type="dxa"/>
            <w:tcBorders>
              <w:top w:val="single" w:sz="4" w:space="0" w:color="auto"/>
              <w:left w:val="single" w:sz="4" w:space="0" w:color="auto"/>
              <w:bottom w:val="single" w:sz="4" w:space="0" w:color="auto"/>
              <w:right w:val="single" w:sz="4" w:space="0" w:color="auto"/>
            </w:tcBorders>
          </w:tcPr>
          <w:p w14:paraId="0778DB2C"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27CDC2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B17CF90" w14:textId="77777777" w:rsidR="005F6F25" w:rsidRPr="009C76F7" w:rsidRDefault="005F6F25" w:rsidP="005F6F25">
            <w:pPr>
              <w:pStyle w:val="TAL"/>
            </w:pPr>
            <w:r>
              <w:t>1CELL or 2CELLS or 3CELLS</w:t>
            </w:r>
          </w:p>
        </w:tc>
      </w:tr>
      <w:tr w:rsidR="005F6F25" w:rsidRPr="009C76F7" w14:paraId="384D5C85" w14:textId="77777777" w:rsidTr="00FA4D10">
        <w:tc>
          <w:tcPr>
            <w:tcW w:w="3955" w:type="dxa"/>
            <w:tcBorders>
              <w:top w:val="single" w:sz="4" w:space="0" w:color="auto"/>
              <w:left w:val="single" w:sz="4" w:space="0" w:color="auto"/>
              <w:bottom w:val="single" w:sz="4" w:space="0" w:color="auto"/>
              <w:right w:val="single" w:sz="4" w:space="0" w:color="auto"/>
            </w:tcBorders>
          </w:tcPr>
          <w:p w14:paraId="1066E492" w14:textId="77777777" w:rsidR="005F6F25" w:rsidRPr="009C76F7" w:rsidRDefault="005F6F25" w:rsidP="005F6F25">
            <w:pPr>
              <w:pStyle w:val="TAL"/>
            </w:pPr>
            <w:r w:rsidRPr="009C76F7">
              <w:t xml:space="preserve">      eccentricity-r17</w:t>
            </w:r>
          </w:p>
        </w:tc>
        <w:tc>
          <w:tcPr>
            <w:tcW w:w="1890" w:type="dxa"/>
            <w:tcBorders>
              <w:top w:val="single" w:sz="4" w:space="0" w:color="auto"/>
              <w:left w:val="single" w:sz="4" w:space="0" w:color="auto"/>
              <w:bottom w:val="single" w:sz="4" w:space="0" w:color="auto"/>
              <w:right w:val="single" w:sz="4" w:space="0" w:color="auto"/>
            </w:tcBorders>
          </w:tcPr>
          <w:p w14:paraId="565B7C9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EC7BEF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F5EB37" w14:textId="77777777" w:rsidR="005F6F25" w:rsidRPr="009C76F7" w:rsidRDefault="005F6F25" w:rsidP="005F6F25">
            <w:pPr>
              <w:pStyle w:val="TAL"/>
            </w:pPr>
            <w:r>
              <w:t>1CELL or 2CELLS or 3CELLS</w:t>
            </w:r>
          </w:p>
        </w:tc>
      </w:tr>
      <w:tr w:rsidR="005F6F25" w:rsidRPr="009C76F7" w14:paraId="30DB7142" w14:textId="77777777" w:rsidTr="00FA4D10">
        <w:tc>
          <w:tcPr>
            <w:tcW w:w="3955" w:type="dxa"/>
            <w:tcBorders>
              <w:top w:val="single" w:sz="4" w:space="0" w:color="auto"/>
              <w:left w:val="single" w:sz="4" w:space="0" w:color="auto"/>
              <w:bottom w:val="single" w:sz="4" w:space="0" w:color="auto"/>
              <w:right w:val="single" w:sz="4" w:space="0" w:color="auto"/>
            </w:tcBorders>
          </w:tcPr>
          <w:p w14:paraId="0AE3355C" w14:textId="77777777" w:rsidR="005F6F25" w:rsidRPr="009C76F7" w:rsidRDefault="005F6F25" w:rsidP="005F6F25">
            <w:pPr>
              <w:pStyle w:val="TAL"/>
            </w:pPr>
            <w:r w:rsidRPr="009C76F7">
              <w:t xml:space="preserve">      periapsis-r17</w:t>
            </w:r>
          </w:p>
        </w:tc>
        <w:tc>
          <w:tcPr>
            <w:tcW w:w="1890" w:type="dxa"/>
            <w:tcBorders>
              <w:top w:val="single" w:sz="4" w:space="0" w:color="auto"/>
              <w:left w:val="single" w:sz="4" w:space="0" w:color="auto"/>
              <w:bottom w:val="single" w:sz="4" w:space="0" w:color="auto"/>
              <w:right w:val="single" w:sz="4" w:space="0" w:color="auto"/>
            </w:tcBorders>
          </w:tcPr>
          <w:p w14:paraId="4982B22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5F8A68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1983A1" w14:textId="77777777" w:rsidR="005F6F25" w:rsidRPr="009C76F7" w:rsidRDefault="005F6F25" w:rsidP="005F6F25">
            <w:pPr>
              <w:pStyle w:val="TAL"/>
            </w:pPr>
            <w:r>
              <w:t>1CELL or 2CELLS or 3CELLS</w:t>
            </w:r>
          </w:p>
        </w:tc>
      </w:tr>
      <w:tr w:rsidR="005F6F25" w:rsidRPr="009C76F7" w14:paraId="55C1C934" w14:textId="77777777" w:rsidTr="00FA4D10">
        <w:tc>
          <w:tcPr>
            <w:tcW w:w="3955" w:type="dxa"/>
            <w:tcBorders>
              <w:top w:val="single" w:sz="4" w:space="0" w:color="auto"/>
              <w:left w:val="single" w:sz="4" w:space="0" w:color="auto"/>
              <w:bottom w:val="single" w:sz="4" w:space="0" w:color="auto"/>
              <w:right w:val="single" w:sz="4" w:space="0" w:color="auto"/>
            </w:tcBorders>
          </w:tcPr>
          <w:p w14:paraId="6D94CC89" w14:textId="77777777" w:rsidR="005F6F25" w:rsidRPr="009C76F7" w:rsidRDefault="005F6F25" w:rsidP="005F6F25">
            <w:pPr>
              <w:pStyle w:val="TAL"/>
            </w:pPr>
            <w:r w:rsidRPr="009C76F7">
              <w:t xml:space="preserve">      longitude-r17</w:t>
            </w:r>
          </w:p>
        </w:tc>
        <w:tc>
          <w:tcPr>
            <w:tcW w:w="1890" w:type="dxa"/>
            <w:tcBorders>
              <w:top w:val="single" w:sz="4" w:space="0" w:color="auto"/>
              <w:left w:val="single" w:sz="4" w:space="0" w:color="auto"/>
              <w:bottom w:val="single" w:sz="4" w:space="0" w:color="auto"/>
              <w:right w:val="single" w:sz="4" w:space="0" w:color="auto"/>
            </w:tcBorders>
          </w:tcPr>
          <w:p w14:paraId="0077A2A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8A69B8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A98E37" w14:textId="77777777" w:rsidR="005F6F25" w:rsidRPr="009C76F7" w:rsidRDefault="005F6F25" w:rsidP="005F6F25">
            <w:pPr>
              <w:pStyle w:val="TAL"/>
            </w:pPr>
            <w:r>
              <w:t>1CELL or 2CELLS or 3CELLS</w:t>
            </w:r>
          </w:p>
        </w:tc>
      </w:tr>
      <w:tr w:rsidR="005F6F25" w:rsidRPr="009C76F7" w14:paraId="5BFDE1C6"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0650C3CF" w14:textId="77777777" w:rsidR="005F6F25" w:rsidRPr="009C76F7" w:rsidRDefault="005F6F25" w:rsidP="005F6F25">
            <w:pPr>
              <w:pStyle w:val="TAL"/>
            </w:pPr>
            <w:r w:rsidRPr="009C76F7">
              <w:t xml:space="preserve">      inclination-r17</w:t>
            </w:r>
          </w:p>
        </w:tc>
        <w:tc>
          <w:tcPr>
            <w:tcW w:w="1890" w:type="dxa"/>
            <w:tcBorders>
              <w:top w:val="single" w:sz="4" w:space="0" w:color="auto"/>
              <w:left w:val="single" w:sz="4" w:space="0" w:color="auto"/>
              <w:bottom w:val="single" w:sz="4" w:space="0" w:color="auto"/>
              <w:right w:val="single" w:sz="4" w:space="0" w:color="auto"/>
            </w:tcBorders>
          </w:tcPr>
          <w:p w14:paraId="63748F99"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B5D1A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38AAD1" w14:textId="77777777" w:rsidR="005F6F25" w:rsidRPr="009C76F7" w:rsidRDefault="005F6F25" w:rsidP="005F6F25">
            <w:pPr>
              <w:pStyle w:val="TAL"/>
            </w:pPr>
            <w:r>
              <w:t>1CELL or 2CELLS or 3CELLS</w:t>
            </w:r>
          </w:p>
        </w:tc>
      </w:tr>
      <w:tr w:rsidR="005F6F25" w:rsidRPr="009C76F7" w14:paraId="215B326E"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35CB5E91" w14:textId="77777777" w:rsidR="005F6F25" w:rsidRPr="009C76F7" w:rsidRDefault="005F6F25" w:rsidP="005F6F25">
            <w:pPr>
              <w:pStyle w:val="TAL"/>
            </w:pPr>
            <w:r w:rsidRPr="009C76F7">
              <w:t xml:space="preserve">      meanAnomaly-r17</w:t>
            </w:r>
          </w:p>
        </w:tc>
        <w:tc>
          <w:tcPr>
            <w:tcW w:w="1890" w:type="dxa"/>
            <w:tcBorders>
              <w:top w:val="single" w:sz="4" w:space="0" w:color="auto"/>
              <w:left w:val="single" w:sz="4" w:space="0" w:color="auto"/>
              <w:bottom w:val="single" w:sz="4" w:space="0" w:color="auto"/>
              <w:right w:val="single" w:sz="4" w:space="0" w:color="auto"/>
            </w:tcBorders>
          </w:tcPr>
          <w:p w14:paraId="55F7C14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CBDDFF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46ACAD" w14:textId="77777777" w:rsidR="005F6F25" w:rsidRPr="009C76F7" w:rsidRDefault="005F6F25" w:rsidP="005F6F25">
            <w:pPr>
              <w:pStyle w:val="TAL"/>
            </w:pPr>
            <w:r>
              <w:t>1CELL or 2CELLS or 3CELLS</w:t>
            </w:r>
          </w:p>
        </w:tc>
      </w:tr>
      <w:tr w:rsidR="005F6F25" w:rsidRPr="009C76F7" w14:paraId="68C33B3E" w14:textId="77777777" w:rsidTr="00FA4D10">
        <w:tc>
          <w:tcPr>
            <w:tcW w:w="3955" w:type="dxa"/>
            <w:tcBorders>
              <w:top w:val="single" w:sz="4" w:space="0" w:color="auto"/>
              <w:left w:val="single" w:sz="4" w:space="0" w:color="auto"/>
              <w:bottom w:val="single" w:sz="4" w:space="0" w:color="auto"/>
              <w:right w:val="single" w:sz="4" w:space="0" w:color="auto"/>
            </w:tcBorders>
          </w:tcPr>
          <w:p w14:paraId="42AA67AC"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1E5816C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346F0D0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3540151" w14:textId="77777777" w:rsidR="005F6F25" w:rsidRPr="009C76F7" w:rsidRDefault="005F6F25" w:rsidP="005F6F25">
            <w:pPr>
              <w:pStyle w:val="TAL"/>
            </w:pPr>
          </w:p>
        </w:tc>
      </w:tr>
      <w:tr w:rsidR="005F6F25" w:rsidRPr="009C76F7" w14:paraId="595842B1" w14:textId="77777777" w:rsidTr="00FA4D10">
        <w:tc>
          <w:tcPr>
            <w:tcW w:w="3955" w:type="dxa"/>
            <w:tcBorders>
              <w:top w:val="single" w:sz="4" w:space="0" w:color="auto"/>
              <w:left w:val="single" w:sz="4" w:space="0" w:color="auto"/>
              <w:bottom w:val="single" w:sz="4" w:space="0" w:color="auto"/>
              <w:right w:val="single" w:sz="4" w:space="0" w:color="auto"/>
            </w:tcBorders>
          </w:tcPr>
          <w:p w14:paraId="24C4A9EB"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27B76188"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41256AFC"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3861173" w14:textId="77777777" w:rsidR="005F6F25" w:rsidRPr="009C76F7" w:rsidRDefault="005F6F25" w:rsidP="005F6F25">
            <w:pPr>
              <w:pStyle w:val="TAL"/>
            </w:pPr>
          </w:p>
        </w:tc>
      </w:tr>
      <w:tr w:rsidR="005F6F25" w:rsidRPr="009C76F7" w14:paraId="12C7EC30" w14:textId="77777777" w:rsidTr="00FA4D10">
        <w:tc>
          <w:tcPr>
            <w:tcW w:w="3955" w:type="dxa"/>
            <w:tcBorders>
              <w:top w:val="single" w:sz="4" w:space="0" w:color="auto"/>
              <w:left w:val="single" w:sz="4" w:space="0" w:color="auto"/>
              <w:bottom w:val="single" w:sz="4" w:space="0" w:color="auto"/>
              <w:right w:val="single" w:sz="4" w:space="0" w:color="auto"/>
            </w:tcBorders>
          </w:tcPr>
          <w:p w14:paraId="2A0358F1" w14:textId="77777777" w:rsidR="005F6F25" w:rsidRPr="009C76F7" w:rsidRDefault="005F6F25" w:rsidP="005F6F25">
            <w:pPr>
              <w:pStyle w:val="TAL"/>
            </w:pPr>
            <w:r w:rsidRPr="009C76F7">
              <w:t xml:space="preserve">  ta-Report-r17</w:t>
            </w:r>
          </w:p>
        </w:tc>
        <w:tc>
          <w:tcPr>
            <w:tcW w:w="1890" w:type="dxa"/>
            <w:tcBorders>
              <w:top w:val="single" w:sz="4" w:space="0" w:color="auto"/>
              <w:left w:val="single" w:sz="4" w:space="0" w:color="auto"/>
              <w:bottom w:val="single" w:sz="4" w:space="0" w:color="auto"/>
              <w:right w:val="single" w:sz="4" w:space="0" w:color="auto"/>
            </w:tcBorders>
          </w:tcPr>
          <w:p w14:paraId="5D77EAD1"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5C7848E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D911B10" w14:textId="77777777" w:rsidR="005F6F25" w:rsidRPr="009C76F7" w:rsidRDefault="005F6F25" w:rsidP="005F6F25">
            <w:pPr>
              <w:pStyle w:val="TAL"/>
            </w:pPr>
          </w:p>
        </w:tc>
      </w:tr>
      <w:tr w:rsidR="005F6F25" w:rsidRPr="009C76F7" w14:paraId="7015F0B8" w14:textId="77777777" w:rsidTr="00FA4D10">
        <w:tc>
          <w:tcPr>
            <w:tcW w:w="3955" w:type="dxa"/>
            <w:tcBorders>
              <w:top w:val="single" w:sz="4" w:space="0" w:color="auto"/>
              <w:left w:val="single" w:sz="4" w:space="0" w:color="auto"/>
              <w:bottom w:val="single" w:sz="4" w:space="0" w:color="auto"/>
              <w:right w:val="single" w:sz="4" w:space="0" w:color="auto"/>
            </w:tcBorders>
          </w:tcPr>
          <w:p w14:paraId="1ABCA9D5" w14:textId="77777777" w:rsidR="005F6F25" w:rsidRPr="009C76F7" w:rsidRDefault="005F6F25" w:rsidP="005F6F25">
            <w:pPr>
              <w:pStyle w:val="TAL"/>
            </w:pPr>
            <w:r w:rsidRPr="009C76F7">
              <w:t>}</w:t>
            </w:r>
          </w:p>
        </w:tc>
        <w:tc>
          <w:tcPr>
            <w:tcW w:w="1890" w:type="dxa"/>
            <w:tcBorders>
              <w:top w:val="single" w:sz="4" w:space="0" w:color="auto"/>
              <w:left w:val="single" w:sz="4" w:space="0" w:color="auto"/>
              <w:bottom w:val="single" w:sz="4" w:space="0" w:color="auto"/>
              <w:right w:val="single" w:sz="4" w:space="0" w:color="auto"/>
            </w:tcBorders>
          </w:tcPr>
          <w:p w14:paraId="52CC134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A0CDF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EA784C" w14:textId="77777777" w:rsidR="005F6F25" w:rsidRPr="009C76F7" w:rsidRDefault="005F6F25" w:rsidP="005F6F25">
            <w:pPr>
              <w:pStyle w:val="TAL"/>
            </w:pPr>
          </w:p>
        </w:tc>
      </w:tr>
    </w:tbl>
    <w:p w14:paraId="14C0BF61" w14:textId="77777777" w:rsidR="005F6F25" w:rsidRDefault="005F6F25" w:rsidP="005F6F2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6427E4A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417A9B85"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17AD0866" w14:textId="77777777" w:rsidR="005F6F25" w:rsidRPr="009C76F7" w:rsidRDefault="005F6F25" w:rsidP="005F6F25">
            <w:pPr>
              <w:pStyle w:val="TAH"/>
            </w:pPr>
            <w:r w:rsidRPr="009C76F7">
              <w:t>Explanation</w:t>
            </w:r>
          </w:p>
        </w:tc>
      </w:tr>
      <w:tr w:rsidR="005F6F25" w:rsidRPr="009C76F7" w14:paraId="382F92A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697CC6D1" w14:textId="77777777" w:rsidR="005F6F25" w:rsidRPr="009C76F7" w:rsidRDefault="005F6F25" w:rsidP="005F6F25">
            <w:pPr>
              <w:pStyle w:val="TAL"/>
            </w:pPr>
            <w:r w:rsidRPr="009C76F7">
              <w:t>TC_EF_SV</w:t>
            </w:r>
          </w:p>
        </w:tc>
        <w:tc>
          <w:tcPr>
            <w:tcW w:w="7229" w:type="dxa"/>
            <w:tcBorders>
              <w:top w:val="single" w:sz="4" w:space="0" w:color="auto"/>
              <w:left w:val="single" w:sz="4" w:space="0" w:color="auto"/>
              <w:bottom w:val="single" w:sz="4" w:space="0" w:color="auto"/>
              <w:right w:val="single" w:sz="4" w:space="0" w:color="auto"/>
            </w:tcBorders>
          </w:tcPr>
          <w:p w14:paraId="72E4376F" w14:textId="77777777" w:rsidR="005F6F25" w:rsidRPr="009C76F7" w:rsidRDefault="005F6F25" w:rsidP="005F6F25">
            <w:pPr>
              <w:pStyle w:val="TAL"/>
            </w:pPr>
            <w:r w:rsidRPr="009C76F7">
              <w:t>Test cases using ephemeris with Position Velocity format according to section 7.6.2</w:t>
            </w:r>
          </w:p>
        </w:tc>
      </w:tr>
      <w:tr w:rsidR="005F6F25" w:rsidRPr="009C76F7" w14:paraId="4AC52D9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41A489F" w14:textId="77777777" w:rsidR="005F6F25" w:rsidRPr="009C76F7" w:rsidRDefault="005F6F25" w:rsidP="005F6F25">
            <w:pPr>
              <w:pStyle w:val="TAL"/>
            </w:pPr>
            <w:r w:rsidRPr="009C76F7">
              <w:t>TC_EF_OP</w:t>
            </w:r>
          </w:p>
        </w:tc>
        <w:tc>
          <w:tcPr>
            <w:tcW w:w="7229" w:type="dxa"/>
            <w:tcBorders>
              <w:top w:val="single" w:sz="4" w:space="0" w:color="auto"/>
              <w:left w:val="single" w:sz="4" w:space="0" w:color="auto"/>
              <w:bottom w:val="single" w:sz="4" w:space="0" w:color="auto"/>
              <w:right w:val="single" w:sz="4" w:space="0" w:color="auto"/>
            </w:tcBorders>
          </w:tcPr>
          <w:p w14:paraId="4F60AC77" w14:textId="77777777" w:rsidR="005F6F25" w:rsidRPr="009C76F7" w:rsidRDefault="005F6F25" w:rsidP="005F6F25">
            <w:pPr>
              <w:pStyle w:val="TAL"/>
            </w:pPr>
            <w:r w:rsidRPr="009C76F7">
              <w:t>Test cases using ephemeris with Orbital format according to section 7.6.2</w:t>
            </w:r>
          </w:p>
        </w:tc>
      </w:tr>
      <w:tr w:rsidR="005F6F25" w:rsidRPr="009C76F7" w14:paraId="1DA5C9D9"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973DED1" w14:textId="77777777" w:rsidR="005F6F25" w:rsidRPr="009C76F7" w:rsidRDefault="005F6F25" w:rsidP="005F6F25">
            <w:pPr>
              <w:pStyle w:val="TAL"/>
              <w:rPr>
                <w:lang w:eastAsia="zh-CN"/>
              </w:rPr>
            </w:pPr>
            <w:r w:rsidRPr="009C76F7">
              <w:rPr>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D37B84A" w14:textId="77777777" w:rsidR="005F6F25" w:rsidRPr="009C76F7" w:rsidRDefault="005F6F25" w:rsidP="005F6F25">
            <w:pPr>
              <w:pStyle w:val="TAL"/>
            </w:pPr>
            <w:r w:rsidRPr="009C76F7">
              <w:t>Geosynchronous Orbit scenario</w:t>
            </w:r>
          </w:p>
        </w:tc>
      </w:tr>
      <w:tr w:rsidR="005F6F25" w:rsidRPr="009C76F7" w14:paraId="3D2E624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7C3D50F0" w14:textId="77777777" w:rsidR="005F6F25" w:rsidRPr="009C76F7" w:rsidRDefault="005F6F25" w:rsidP="005F6F25">
            <w:pPr>
              <w:pStyle w:val="TAL"/>
              <w:rPr>
                <w:lang w:eastAsia="zh-CN"/>
              </w:rPr>
            </w:pPr>
            <w:r w:rsidRPr="009C76F7">
              <w:rPr>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5756EF7D" w14:textId="77777777" w:rsidR="005F6F25" w:rsidRPr="009C76F7" w:rsidRDefault="005F6F25" w:rsidP="005F6F25">
            <w:pPr>
              <w:pStyle w:val="TAL"/>
            </w:pPr>
            <w:r w:rsidRPr="009C76F7">
              <w:t>Non-geosynchronous Orbit scenario</w:t>
            </w:r>
          </w:p>
        </w:tc>
      </w:tr>
      <w:tr w:rsidR="005F6F25" w:rsidRPr="009C76F7" w14:paraId="2E6E34A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77C3B45" w14:textId="77777777" w:rsidR="005F6F25" w:rsidRPr="009C76F7" w:rsidRDefault="005F6F25" w:rsidP="005F6F25">
            <w:pPr>
              <w:pStyle w:val="TAL"/>
              <w:rPr>
                <w:lang w:eastAsia="zh-CN"/>
              </w:rPr>
            </w:pPr>
            <w:r w:rsidRPr="009C76F7">
              <w:rPr>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3FA8FDF" w14:textId="77777777" w:rsidR="005F6F25" w:rsidRPr="009C76F7" w:rsidRDefault="005F6F25" w:rsidP="005F6F25">
            <w:pPr>
              <w:pStyle w:val="TAL"/>
            </w:pPr>
            <w:r w:rsidRPr="009C76F7">
              <w:t>Test cases where only one cell (serving cell) is required</w:t>
            </w:r>
          </w:p>
        </w:tc>
      </w:tr>
      <w:tr w:rsidR="005F6F25" w:rsidRPr="009C76F7" w14:paraId="0CD32A2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54E5DD6D" w14:textId="77777777" w:rsidR="005F6F25" w:rsidRPr="009C76F7" w:rsidRDefault="005F6F25" w:rsidP="005F6F25">
            <w:pPr>
              <w:pStyle w:val="TAL"/>
              <w:rPr>
                <w:lang w:eastAsia="zh-CN"/>
              </w:rPr>
            </w:pPr>
            <w:r w:rsidRPr="009C76F7">
              <w:rPr>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16C8FBE" w14:textId="77777777" w:rsidR="005F6F25" w:rsidRPr="009C76F7" w:rsidRDefault="005F6F25" w:rsidP="005F6F25">
            <w:pPr>
              <w:pStyle w:val="TAL"/>
            </w:pPr>
            <w:r w:rsidRPr="009C76F7">
              <w:t>Test cases where one serving cell and one neighbour cell are required</w:t>
            </w:r>
          </w:p>
        </w:tc>
      </w:tr>
      <w:tr w:rsidR="005F6F25" w:rsidRPr="009C76F7" w14:paraId="51BD55E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C0470CF" w14:textId="77777777" w:rsidR="005F6F25" w:rsidRPr="009C76F7" w:rsidRDefault="005F6F25" w:rsidP="005F6F25">
            <w:pPr>
              <w:pStyle w:val="TAL"/>
              <w:rPr>
                <w:lang w:eastAsia="zh-CN"/>
              </w:rPr>
            </w:pPr>
            <w:r w:rsidRPr="009C76F7">
              <w:rPr>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716884D8" w14:textId="77777777" w:rsidR="005F6F25" w:rsidRPr="009C76F7" w:rsidRDefault="005F6F25" w:rsidP="005F6F25">
            <w:pPr>
              <w:pStyle w:val="TAL"/>
            </w:pPr>
            <w:r w:rsidRPr="009C76F7">
              <w:t>Test cases where one serving cell and two neighbour cells are required</w:t>
            </w:r>
          </w:p>
        </w:tc>
      </w:tr>
    </w:tbl>
    <w:p w14:paraId="6D9AE73C" w14:textId="1EA81741" w:rsidR="00AB5172" w:rsidRPr="00630F7A" w:rsidRDefault="00AB5172" w:rsidP="005F6F25"/>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52E2CEC7" w14:textId="2F7C8698" w:rsidR="0035280F" w:rsidRPr="00630F7A" w:rsidRDefault="00993D3E" w:rsidP="00CA74E1">
      <w:pPr>
        <w:overflowPunct/>
        <w:autoSpaceDE/>
        <w:autoSpaceDN/>
        <w:adjustRightInd/>
        <w:textAlignment w:val="auto"/>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B04E6" w14:textId="77777777" w:rsidR="00446AEA" w:rsidRPr="002C0185" w:rsidRDefault="00446AEA">
      <w:r w:rsidRPr="002C0185">
        <w:separator/>
      </w:r>
    </w:p>
  </w:endnote>
  <w:endnote w:type="continuationSeparator" w:id="0">
    <w:p w14:paraId="3CFDB5EF" w14:textId="77777777" w:rsidR="00446AEA" w:rsidRPr="002C0185" w:rsidRDefault="00446AEA">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71988" w14:textId="77777777" w:rsidR="00A67599" w:rsidRDefault="00A675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25C33" w14:textId="77777777" w:rsidR="00A67599" w:rsidRDefault="00A675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03B5E" w14:textId="77777777" w:rsidR="00446AEA" w:rsidRPr="002C0185" w:rsidRDefault="00446AEA">
      <w:r w:rsidRPr="002C0185">
        <w:separator/>
      </w:r>
    </w:p>
  </w:footnote>
  <w:footnote w:type="continuationSeparator" w:id="0">
    <w:p w14:paraId="5E11A6AF" w14:textId="77777777" w:rsidR="00446AEA" w:rsidRPr="002C0185" w:rsidRDefault="00446AEA">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F6147" w14:textId="77777777" w:rsidR="00A67599" w:rsidRDefault="00A675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522C6E3B" w:rsidR="0070510D" w:rsidRPr="002C0185" w:rsidRDefault="00F17BDD" w:rsidP="00F10FC1">
    <w:pPr>
      <w:framePr w:h="284" w:hRule="exact" w:wrap="around" w:vAnchor="text" w:hAnchor="margin" w:xAlign="right" w:y="1"/>
      <w:rPr>
        <w:rFonts w:ascii="Arial" w:hAnsi="Arial" w:cs="Arial"/>
        <w:b/>
        <w:sz w:val="18"/>
        <w:szCs w:val="18"/>
      </w:rPr>
    </w:pPr>
    <w:bookmarkStart w:id="421" w:name="_Hlk95400824"/>
    <w:r w:rsidRPr="002C0185">
      <w:rPr>
        <w:rFonts w:ascii="Arial" w:hAnsi="Arial" w:cs="Arial"/>
        <w:b/>
        <w:sz w:val="18"/>
        <w:szCs w:val="18"/>
      </w:rPr>
      <w:t>3GPP TS 38.508-1 V1</w:t>
    </w:r>
    <w:r w:rsidR="00797684">
      <w:rPr>
        <w:rFonts w:ascii="Arial" w:hAnsi="Arial" w:cs="Arial"/>
        <w:b/>
        <w:sz w:val="18"/>
        <w:szCs w:val="18"/>
      </w:rPr>
      <w:t>9</w:t>
    </w:r>
    <w:r w:rsidRPr="002C0185">
      <w:rPr>
        <w:rFonts w:ascii="Arial" w:hAnsi="Arial" w:cs="Arial"/>
        <w:b/>
        <w:sz w:val="18"/>
        <w:szCs w:val="18"/>
      </w:rPr>
      <w:t>.</w:t>
    </w:r>
    <w:r w:rsidR="00EB6778">
      <w:rPr>
        <w:rFonts w:ascii="Arial" w:hAnsi="Arial" w:cs="Arial"/>
        <w:b/>
        <w:sz w:val="18"/>
        <w:szCs w:val="18"/>
      </w:rPr>
      <w:t>1</w:t>
    </w:r>
    <w:r w:rsidRPr="002C0185">
      <w:rPr>
        <w:rFonts w:ascii="Arial" w:hAnsi="Arial" w:cs="Arial"/>
        <w:b/>
        <w:sz w:val="18"/>
        <w:szCs w:val="18"/>
      </w:rPr>
      <w:t>.0 (202</w:t>
    </w:r>
    <w:r w:rsidR="00AC72B0">
      <w:rPr>
        <w:rFonts w:ascii="Arial" w:hAnsi="Arial" w:cs="Arial"/>
        <w:b/>
        <w:sz w:val="18"/>
        <w:szCs w:val="18"/>
      </w:rPr>
      <w:t>5</w:t>
    </w:r>
    <w:r w:rsidRPr="002C0185">
      <w:rPr>
        <w:rFonts w:ascii="Arial" w:hAnsi="Arial" w:cs="Arial"/>
        <w:b/>
        <w:sz w:val="18"/>
        <w:szCs w:val="18"/>
      </w:rPr>
      <w:t>-</w:t>
    </w:r>
    <w:r w:rsidR="00AC72B0">
      <w:rPr>
        <w:rFonts w:ascii="Arial" w:hAnsi="Arial" w:cs="Arial"/>
        <w:b/>
        <w:sz w:val="18"/>
        <w:szCs w:val="18"/>
      </w:rPr>
      <w:t>0</w:t>
    </w:r>
    <w:r w:rsidR="00EB6778">
      <w:rPr>
        <w:rFonts w:ascii="Arial" w:hAnsi="Arial" w:cs="Arial"/>
        <w:b/>
        <w:sz w:val="18"/>
        <w:szCs w:val="18"/>
      </w:rPr>
      <w:t>9</w:t>
    </w:r>
    <w:r w:rsidRPr="002C0185">
      <w:rPr>
        <w:rFonts w:ascii="Arial" w:hAnsi="Arial" w:cs="Arial"/>
        <w:b/>
        <w:sz w:val="18"/>
        <w:szCs w:val="18"/>
      </w:rPr>
      <w:t>)</w:t>
    </w:r>
  </w:p>
  <w:bookmarkStart w:id="422" w:name="_Hlk95400834"/>
  <w:bookmarkEnd w:id="421"/>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51643E30" w:rsidR="0070510D" w:rsidRPr="002C0185" w:rsidRDefault="00F17BDD">
    <w:pPr>
      <w:framePr w:h="284" w:hRule="exact" w:wrap="around" w:vAnchor="text" w:hAnchor="margin" w:y="7"/>
      <w:rPr>
        <w:rFonts w:ascii="Arial" w:hAnsi="Arial" w:cs="Arial"/>
        <w:b/>
        <w:sz w:val="18"/>
        <w:szCs w:val="18"/>
      </w:rPr>
    </w:pPr>
    <w:bookmarkStart w:id="423" w:name="_Hlk95400814"/>
    <w:bookmarkEnd w:id="422"/>
    <w:r w:rsidRPr="002C0185">
      <w:rPr>
        <w:rFonts w:ascii="Arial" w:hAnsi="Arial" w:cs="Arial"/>
        <w:b/>
        <w:sz w:val="18"/>
        <w:szCs w:val="18"/>
      </w:rPr>
      <w:t>Release 1</w:t>
    </w:r>
    <w:r w:rsidR="00797684">
      <w:rPr>
        <w:rFonts w:ascii="Arial" w:hAnsi="Arial" w:cs="Arial"/>
        <w:b/>
        <w:sz w:val="18"/>
        <w:szCs w:val="18"/>
      </w:rPr>
      <w:t>9</w:t>
    </w:r>
  </w:p>
  <w:bookmarkEnd w:id="423"/>
  <w:p w14:paraId="16F15D0C" w14:textId="0E171C3F" w:rsidR="0070510D" w:rsidRPr="002C0185" w:rsidRDefault="007051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7154B" w14:textId="77777777" w:rsidR="00A67599" w:rsidRDefault="00A6759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170EB"/>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1ACA"/>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1EA4"/>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4BA"/>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33C9"/>
    <w:rsid w:val="0012434F"/>
    <w:rsid w:val="00125533"/>
    <w:rsid w:val="0012664D"/>
    <w:rsid w:val="00132D0C"/>
    <w:rsid w:val="00132FFE"/>
    <w:rsid w:val="00134D4D"/>
    <w:rsid w:val="00134FCB"/>
    <w:rsid w:val="00137AFA"/>
    <w:rsid w:val="00142194"/>
    <w:rsid w:val="00143ED7"/>
    <w:rsid w:val="00144EAB"/>
    <w:rsid w:val="001474C3"/>
    <w:rsid w:val="00147D5C"/>
    <w:rsid w:val="00150A67"/>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388B"/>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226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FF3"/>
    <w:rsid w:val="003F7866"/>
    <w:rsid w:val="004013F2"/>
    <w:rsid w:val="00401555"/>
    <w:rsid w:val="0040289E"/>
    <w:rsid w:val="004032FA"/>
    <w:rsid w:val="00403E06"/>
    <w:rsid w:val="00403E2D"/>
    <w:rsid w:val="004043E7"/>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1BB3"/>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6AEA"/>
    <w:rsid w:val="00447F31"/>
    <w:rsid w:val="00452506"/>
    <w:rsid w:val="00453501"/>
    <w:rsid w:val="0045445D"/>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2362"/>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05E"/>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0D67"/>
    <w:rsid w:val="005D19E1"/>
    <w:rsid w:val="005D1FE2"/>
    <w:rsid w:val="005D2E01"/>
    <w:rsid w:val="005D32C8"/>
    <w:rsid w:val="005D705B"/>
    <w:rsid w:val="005E00F2"/>
    <w:rsid w:val="005E015E"/>
    <w:rsid w:val="005E090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5F6F25"/>
    <w:rsid w:val="0060145B"/>
    <w:rsid w:val="006015D4"/>
    <w:rsid w:val="00603092"/>
    <w:rsid w:val="00604D38"/>
    <w:rsid w:val="006056FA"/>
    <w:rsid w:val="0060730A"/>
    <w:rsid w:val="006074F1"/>
    <w:rsid w:val="006079A4"/>
    <w:rsid w:val="00610AEB"/>
    <w:rsid w:val="00610CC4"/>
    <w:rsid w:val="0061137D"/>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067"/>
    <w:rsid w:val="006409F5"/>
    <w:rsid w:val="00641906"/>
    <w:rsid w:val="006422B3"/>
    <w:rsid w:val="00643FE7"/>
    <w:rsid w:val="00644160"/>
    <w:rsid w:val="0064638B"/>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0EC3"/>
    <w:rsid w:val="006D18C7"/>
    <w:rsid w:val="006D1A79"/>
    <w:rsid w:val="006D1E89"/>
    <w:rsid w:val="006D2229"/>
    <w:rsid w:val="006D69DB"/>
    <w:rsid w:val="006D6A68"/>
    <w:rsid w:val="006D700B"/>
    <w:rsid w:val="006D7A32"/>
    <w:rsid w:val="006E0EFF"/>
    <w:rsid w:val="006E1555"/>
    <w:rsid w:val="006E23CE"/>
    <w:rsid w:val="006E249B"/>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E7B"/>
    <w:rsid w:val="00710955"/>
    <w:rsid w:val="00710C79"/>
    <w:rsid w:val="00710DC5"/>
    <w:rsid w:val="0071190C"/>
    <w:rsid w:val="007122C6"/>
    <w:rsid w:val="00714507"/>
    <w:rsid w:val="00714AC8"/>
    <w:rsid w:val="00714AF7"/>
    <w:rsid w:val="00714D54"/>
    <w:rsid w:val="007173A0"/>
    <w:rsid w:val="00717A2E"/>
    <w:rsid w:val="007212C9"/>
    <w:rsid w:val="007233BE"/>
    <w:rsid w:val="0072454C"/>
    <w:rsid w:val="007248CB"/>
    <w:rsid w:val="00724D4A"/>
    <w:rsid w:val="00725C58"/>
    <w:rsid w:val="00726FFA"/>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97684"/>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211"/>
    <w:rsid w:val="007F760C"/>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2F6A"/>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A7CC1"/>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0C05"/>
    <w:rsid w:val="009937BB"/>
    <w:rsid w:val="00993D3E"/>
    <w:rsid w:val="00995F52"/>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501"/>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A20"/>
    <w:rsid w:val="00A53D15"/>
    <w:rsid w:val="00A5599E"/>
    <w:rsid w:val="00A55EF3"/>
    <w:rsid w:val="00A56355"/>
    <w:rsid w:val="00A570DF"/>
    <w:rsid w:val="00A57994"/>
    <w:rsid w:val="00A60CE8"/>
    <w:rsid w:val="00A6388D"/>
    <w:rsid w:val="00A64493"/>
    <w:rsid w:val="00A65056"/>
    <w:rsid w:val="00A65158"/>
    <w:rsid w:val="00A65F53"/>
    <w:rsid w:val="00A6702D"/>
    <w:rsid w:val="00A67599"/>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3E8E"/>
    <w:rsid w:val="00B03FB9"/>
    <w:rsid w:val="00B04132"/>
    <w:rsid w:val="00B05A0D"/>
    <w:rsid w:val="00B05B39"/>
    <w:rsid w:val="00B07365"/>
    <w:rsid w:val="00B0757A"/>
    <w:rsid w:val="00B076FE"/>
    <w:rsid w:val="00B11A44"/>
    <w:rsid w:val="00B127D0"/>
    <w:rsid w:val="00B12E95"/>
    <w:rsid w:val="00B13D0D"/>
    <w:rsid w:val="00B140F5"/>
    <w:rsid w:val="00B14A4A"/>
    <w:rsid w:val="00B15449"/>
    <w:rsid w:val="00B16C93"/>
    <w:rsid w:val="00B16EB3"/>
    <w:rsid w:val="00B17075"/>
    <w:rsid w:val="00B170E7"/>
    <w:rsid w:val="00B17CEE"/>
    <w:rsid w:val="00B2034B"/>
    <w:rsid w:val="00B233D9"/>
    <w:rsid w:val="00B2361B"/>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0A8"/>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0E2E"/>
    <w:rsid w:val="00CA3D0C"/>
    <w:rsid w:val="00CA4215"/>
    <w:rsid w:val="00CA5EBE"/>
    <w:rsid w:val="00CA74E1"/>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1DB4"/>
    <w:rsid w:val="00D92BBD"/>
    <w:rsid w:val="00D92DFE"/>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5F76"/>
    <w:rsid w:val="00E3673A"/>
    <w:rsid w:val="00E37F57"/>
    <w:rsid w:val="00E4012A"/>
    <w:rsid w:val="00E405C0"/>
    <w:rsid w:val="00E40D54"/>
    <w:rsid w:val="00E40FAA"/>
    <w:rsid w:val="00E41F58"/>
    <w:rsid w:val="00E450BB"/>
    <w:rsid w:val="00E459FA"/>
    <w:rsid w:val="00E46814"/>
    <w:rsid w:val="00E4684D"/>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B6778"/>
    <w:rsid w:val="00EC0618"/>
    <w:rsid w:val="00EC06AB"/>
    <w:rsid w:val="00EC2589"/>
    <w:rsid w:val="00EC2708"/>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4EE"/>
    <w:rsid w:val="00F45DB6"/>
    <w:rsid w:val="00F46A03"/>
    <w:rsid w:val="00F46B28"/>
    <w:rsid w:val="00F51121"/>
    <w:rsid w:val="00F51882"/>
    <w:rsid w:val="00F51974"/>
    <w:rsid w:val="00F521C7"/>
    <w:rsid w:val="00F53700"/>
    <w:rsid w:val="00F55419"/>
    <w:rsid w:val="00F56564"/>
    <w:rsid w:val="00F565CE"/>
    <w:rsid w:val="00F5696B"/>
    <w:rsid w:val="00F56DBE"/>
    <w:rsid w:val="00F57058"/>
    <w:rsid w:val="00F57877"/>
    <w:rsid w:val="00F60900"/>
    <w:rsid w:val="00F60E66"/>
    <w:rsid w:val="00F60ECD"/>
    <w:rsid w:val="00F626F3"/>
    <w:rsid w:val="00F629E4"/>
    <w:rsid w:val="00F65202"/>
    <w:rsid w:val="00F653B8"/>
    <w:rsid w:val="00F65469"/>
    <w:rsid w:val="00F6667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4D10"/>
    <w:rsid w:val="00FA54CB"/>
    <w:rsid w:val="00FA5726"/>
    <w:rsid w:val="00FA60DF"/>
    <w:rsid w:val="00FB0B6C"/>
    <w:rsid w:val="00FB12BC"/>
    <w:rsid w:val="00FB2023"/>
    <w:rsid w:val="00FB29B6"/>
    <w:rsid w:val="00FB3082"/>
    <w:rsid w:val="00FB34EA"/>
    <w:rsid w:val="00FB3D91"/>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E2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CA0E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CA0E2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A0E2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CA0E2E"/>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标题 8111"/>
    <w:basedOn w:val="Heading4"/>
    <w:next w:val="Normal"/>
    <w:link w:val="Heading5Char"/>
    <w:qFormat/>
    <w:rsid w:val="00CA0E2E"/>
    <w:pPr>
      <w:ind w:left="1701" w:hanging="1701"/>
      <w:outlineLvl w:val="4"/>
    </w:pPr>
    <w:rPr>
      <w:sz w:val="22"/>
    </w:rPr>
  </w:style>
  <w:style w:type="paragraph" w:styleId="Heading6">
    <w:name w:val="heading 6"/>
    <w:basedOn w:val="H6"/>
    <w:next w:val="Normal"/>
    <w:link w:val="Heading6Char"/>
    <w:qFormat/>
    <w:rsid w:val="00CA0E2E"/>
    <w:pPr>
      <w:outlineLvl w:val="5"/>
    </w:pPr>
  </w:style>
  <w:style w:type="paragraph" w:styleId="Heading7">
    <w:name w:val="heading 7"/>
    <w:aliases w:val="L7,Header 7"/>
    <w:basedOn w:val="H6"/>
    <w:next w:val="Normal"/>
    <w:link w:val="Heading7Char"/>
    <w:qFormat/>
    <w:rsid w:val="00CA0E2E"/>
    <w:pPr>
      <w:outlineLvl w:val="6"/>
    </w:pPr>
  </w:style>
  <w:style w:type="paragraph" w:styleId="Heading8">
    <w:name w:val="heading 8"/>
    <w:basedOn w:val="Heading1"/>
    <w:next w:val="Normal"/>
    <w:link w:val="Heading8Char"/>
    <w:qFormat/>
    <w:rsid w:val="00CA0E2E"/>
    <w:pPr>
      <w:ind w:left="0" w:firstLine="0"/>
      <w:outlineLvl w:val="7"/>
    </w:pPr>
  </w:style>
  <w:style w:type="paragraph" w:styleId="Heading9">
    <w:name w:val="heading 9"/>
    <w:basedOn w:val="Heading8"/>
    <w:next w:val="Normal"/>
    <w:link w:val="Heading9Char"/>
    <w:qFormat/>
    <w:rsid w:val="00CA0E2E"/>
    <w:pPr>
      <w:outlineLvl w:val="8"/>
    </w:pPr>
  </w:style>
  <w:style w:type="character" w:default="1" w:styleId="DefaultParagraphFont">
    <w:name w:val="Default Paragraph Font"/>
    <w:semiHidden/>
    <w:rsid w:val="00CA0E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A0E2E"/>
  </w:style>
  <w:style w:type="paragraph" w:customStyle="1" w:styleId="B1">
    <w:name w:val="B1"/>
    <w:basedOn w:val="List"/>
    <w:link w:val="B1Char"/>
    <w:rsid w:val="00CA0E2E"/>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qFormat/>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CA0E2E"/>
    <w:pPr>
      <w:spacing w:before="180"/>
      <w:ind w:left="2693" w:hanging="2693"/>
    </w:pPr>
    <w:rPr>
      <w:b/>
    </w:rPr>
  </w:style>
  <w:style w:type="paragraph" w:styleId="TOC1">
    <w:name w:val="toc 1"/>
    <w:rsid w:val="00CA0E2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CA0E2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CA0E2E"/>
    <w:pPr>
      <w:ind w:left="1701" w:hanging="1701"/>
    </w:pPr>
  </w:style>
  <w:style w:type="paragraph" w:styleId="TOC4">
    <w:name w:val="toc 4"/>
    <w:basedOn w:val="TOC3"/>
    <w:semiHidden/>
    <w:rsid w:val="00CA0E2E"/>
    <w:pPr>
      <w:ind w:left="1418" w:hanging="1418"/>
    </w:pPr>
  </w:style>
  <w:style w:type="paragraph" w:styleId="TOC3">
    <w:name w:val="toc 3"/>
    <w:basedOn w:val="TOC2"/>
    <w:rsid w:val="00CA0E2E"/>
    <w:pPr>
      <w:ind w:left="1134" w:hanging="1134"/>
    </w:pPr>
  </w:style>
  <w:style w:type="paragraph" w:styleId="TOC2">
    <w:name w:val="toc 2"/>
    <w:basedOn w:val="TOC1"/>
    <w:rsid w:val="00CA0E2E"/>
    <w:pPr>
      <w:keepNext w:val="0"/>
      <w:spacing w:before="0"/>
      <w:ind w:left="851" w:hanging="851"/>
    </w:pPr>
    <w:rPr>
      <w:sz w:val="20"/>
    </w:rPr>
  </w:style>
  <w:style w:type="paragraph" w:styleId="Index2">
    <w:name w:val="index 2"/>
    <w:basedOn w:val="Index1"/>
    <w:semiHidden/>
    <w:rsid w:val="00CA0E2E"/>
    <w:pPr>
      <w:ind w:left="284"/>
    </w:pPr>
  </w:style>
  <w:style w:type="paragraph" w:styleId="Index1">
    <w:name w:val="index 1"/>
    <w:basedOn w:val="Normal"/>
    <w:semiHidden/>
    <w:rsid w:val="00CA0E2E"/>
    <w:pPr>
      <w:keepLines/>
      <w:spacing w:after="0"/>
    </w:pPr>
  </w:style>
  <w:style w:type="paragraph" w:customStyle="1" w:styleId="ZH">
    <w:name w:val="ZH"/>
    <w:rsid w:val="00CA0E2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CA0E2E"/>
    <w:pPr>
      <w:outlineLvl w:val="9"/>
    </w:pPr>
  </w:style>
  <w:style w:type="paragraph" w:styleId="ListNumber2">
    <w:name w:val="List Number 2"/>
    <w:basedOn w:val="ListNumber"/>
    <w:rsid w:val="00CA0E2E"/>
    <w:pPr>
      <w:ind w:left="851"/>
    </w:pPr>
  </w:style>
  <w:style w:type="paragraph" w:styleId="Header">
    <w:name w:val="header"/>
    <w:link w:val="HeaderChar"/>
    <w:rsid w:val="00CA0E2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CA0E2E"/>
    <w:rPr>
      <w:b/>
      <w:position w:val="6"/>
      <w:sz w:val="16"/>
    </w:rPr>
  </w:style>
  <w:style w:type="paragraph" w:styleId="FootnoteText">
    <w:name w:val="footnote text"/>
    <w:basedOn w:val="Normal"/>
    <w:link w:val="FootnoteTextChar"/>
    <w:semiHidden/>
    <w:rsid w:val="00CA0E2E"/>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CA0E2E"/>
    <w:rPr>
      <w:b/>
    </w:rPr>
  </w:style>
  <w:style w:type="paragraph" w:customStyle="1" w:styleId="TAC">
    <w:name w:val="TAC"/>
    <w:basedOn w:val="TAL"/>
    <w:link w:val="TACCar"/>
    <w:rsid w:val="00CA0E2E"/>
    <w:pPr>
      <w:jc w:val="center"/>
    </w:pPr>
  </w:style>
  <w:style w:type="paragraph" w:customStyle="1" w:styleId="TF">
    <w:name w:val="TF"/>
    <w:basedOn w:val="TH"/>
    <w:rsid w:val="00CA0E2E"/>
    <w:pPr>
      <w:keepNext w:val="0"/>
      <w:spacing w:before="0" w:after="240"/>
    </w:pPr>
  </w:style>
  <w:style w:type="paragraph" w:customStyle="1" w:styleId="NO">
    <w:name w:val="NO"/>
    <w:basedOn w:val="Normal"/>
    <w:link w:val="NOChar"/>
    <w:rsid w:val="00CA0E2E"/>
    <w:pPr>
      <w:keepLines/>
      <w:ind w:left="1135" w:hanging="851"/>
    </w:pPr>
  </w:style>
  <w:style w:type="paragraph" w:styleId="TOC9">
    <w:name w:val="toc 9"/>
    <w:basedOn w:val="TOC8"/>
    <w:semiHidden/>
    <w:rsid w:val="00CA0E2E"/>
    <w:pPr>
      <w:ind w:left="1418" w:hanging="1418"/>
    </w:pPr>
  </w:style>
  <w:style w:type="paragraph" w:customStyle="1" w:styleId="EX">
    <w:name w:val="EX"/>
    <w:basedOn w:val="Normal"/>
    <w:rsid w:val="00CA0E2E"/>
    <w:pPr>
      <w:keepLines/>
      <w:ind w:left="1702" w:hanging="1418"/>
    </w:pPr>
  </w:style>
  <w:style w:type="paragraph" w:customStyle="1" w:styleId="FP">
    <w:name w:val="FP"/>
    <w:basedOn w:val="Normal"/>
    <w:rsid w:val="00CA0E2E"/>
    <w:pPr>
      <w:spacing w:after="0"/>
    </w:pPr>
  </w:style>
  <w:style w:type="paragraph" w:customStyle="1" w:styleId="LD">
    <w:name w:val="LD"/>
    <w:rsid w:val="00CA0E2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CA0E2E"/>
    <w:pPr>
      <w:spacing w:after="0"/>
    </w:pPr>
  </w:style>
  <w:style w:type="paragraph" w:customStyle="1" w:styleId="EW">
    <w:name w:val="EW"/>
    <w:basedOn w:val="EX"/>
    <w:rsid w:val="00CA0E2E"/>
    <w:pPr>
      <w:spacing w:after="0"/>
    </w:pPr>
  </w:style>
  <w:style w:type="paragraph" w:styleId="TOC6">
    <w:name w:val="toc 6"/>
    <w:basedOn w:val="TOC5"/>
    <w:next w:val="Normal"/>
    <w:semiHidden/>
    <w:rsid w:val="00CA0E2E"/>
    <w:pPr>
      <w:ind w:left="1985" w:hanging="1985"/>
    </w:pPr>
  </w:style>
  <w:style w:type="paragraph" w:styleId="TOC7">
    <w:name w:val="toc 7"/>
    <w:basedOn w:val="TOC6"/>
    <w:next w:val="Normal"/>
    <w:semiHidden/>
    <w:rsid w:val="00CA0E2E"/>
    <w:pPr>
      <w:ind w:left="2268" w:hanging="2268"/>
    </w:pPr>
  </w:style>
  <w:style w:type="paragraph" w:styleId="ListBullet2">
    <w:name w:val="List Bullet 2"/>
    <w:basedOn w:val="ListBullet"/>
    <w:rsid w:val="00CA0E2E"/>
    <w:pPr>
      <w:ind w:left="851"/>
    </w:pPr>
  </w:style>
  <w:style w:type="paragraph" w:styleId="ListBullet3">
    <w:name w:val="List Bullet 3"/>
    <w:basedOn w:val="ListBullet2"/>
    <w:link w:val="ListBullet3Char"/>
    <w:rsid w:val="00CA0E2E"/>
    <w:pPr>
      <w:ind w:left="1135"/>
    </w:pPr>
  </w:style>
  <w:style w:type="paragraph" w:styleId="ListNumber">
    <w:name w:val="List Number"/>
    <w:basedOn w:val="List"/>
    <w:rsid w:val="00CA0E2E"/>
  </w:style>
  <w:style w:type="paragraph" w:customStyle="1" w:styleId="EQ">
    <w:name w:val="EQ"/>
    <w:basedOn w:val="Normal"/>
    <w:next w:val="Normal"/>
    <w:rsid w:val="00CA0E2E"/>
    <w:pPr>
      <w:keepLines/>
      <w:tabs>
        <w:tab w:val="center" w:pos="4536"/>
        <w:tab w:val="right" w:pos="9072"/>
      </w:tabs>
    </w:pPr>
    <w:rPr>
      <w:noProof/>
    </w:rPr>
  </w:style>
  <w:style w:type="paragraph" w:customStyle="1" w:styleId="TH">
    <w:name w:val="TH"/>
    <w:basedOn w:val="Normal"/>
    <w:link w:val="THChar"/>
    <w:rsid w:val="00CA0E2E"/>
    <w:pPr>
      <w:keepNext/>
      <w:keepLines/>
      <w:spacing w:before="60"/>
      <w:jc w:val="center"/>
    </w:pPr>
    <w:rPr>
      <w:rFonts w:ascii="Arial" w:hAnsi="Arial"/>
      <w:b/>
    </w:rPr>
  </w:style>
  <w:style w:type="paragraph" w:customStyle="1" w:styleId="NF">
    <w:name w:val="NF"/>
    <w:basedOn w:val="NO"/>
    <w:rsid w:val="00CA0E2E"/>
    <w:pPr>
      <w:keepNext/>
      <w:spacing w:after="0"/>
    </w:pPr>
    <w:rPr>
      <w:rFonts w:ascii="Arial" w:hAnsi="Arial"/>
      <w:sz w:val="18"/>
    </w:rPr>
  </w:style>
  <w:style w:type="paragraph" w:customStyle="1" w:styleId="PL">
    <w:name w:val="PL"/>
    <w:link w:val="PLChar"/>
    <w:rsid w:val="00CA0E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A0E2E"/>
    <w:pPr>
      <w:jc w:val="right"/>
    </w:pPr>
  </w:style>
  <w:style w:type="paragraph" w:customStyle="1" w:styleId="H6">
    <w:name w:val="H6"/>
    <w:basedOn w:val="Heading5"/>
    <w:next w:val="Normal"/>
    <w:link w:val="H6Char"/>
    <w:rsid w:val="00CA0E2E"/>
    <w:pPr>
      <w:ind w:left="1985" w:hanging="1985"/>
      <w:outlineLvl w:val="9"/>
    </w:pPr>
    <w:rPr>
      <w:sz w:val="20"/>
    </w:rPr>
  </w:style>
  <w:style w:type="paragraph" w:customStyle="1" w:styleId="TAN">
    <w:name w:val="TAN"/>
    <w:basedOn w:val="TAL"/>
    <w:link w:val="TANChar"/>
    <w:rsid w:val="00CA0E2E"/>
    <w:pPr>
      <w:ind w:left="851" w:hanging="851"/>
    </w:pPr>
  </w:style>
  <w:style w:type="paragraph" w:customStyle="1" w:styleId="TAL">
    <w:name w:val="TAL"/>
    <w:basedOn w:val="Normal"/>
    <w:link w:val="TALCar"/>
    <w:rsid w:val="00CA0E2E"/>
    <w:pPr>
      <w:keepNext/>
      <w:keepLines/>
      <w:spacing w:after="0"/>
    </w:pPr>
    <w:rPr>
      <w:rFonts w:ascii="Arial" w:hAnsi="Arial"/>
      <w:sz w:val="18"/>
    </w:rPr>
  </w:style>
  <w:style w:type="paragraph" w:customStyle="1" w:styleId="ZA">
    <w:name w:val="ZA"/>
    <w:rsid w:val="00CA0E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A0E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CA0E2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CA0E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CA0E2E"/>
    <w:pPr>
      <w:framePr w:wrap="notBeside" w:y="16161"/>
    </w:pPr>
  </w:style>
  <w:style w:type="character" w:customStyle="1" w:styleId="ZGSM">
    <w:name w:val="ZGSM"/>
    <w:rsid w:val="00CA0E2E"/>
  </w:style>
  <w:style w:type="paragraph" w:styleId="List2">
    <w:name w:val="List 2"/>
    <w:basedOn w:val="List"/>
    <w:link w:val="List2Char"/>
    <w:rsid w:val="00CA0E2E"/>
    <w:pPr>
      <w:ind w:left="851"/>
    </w:pPr>
  </w:style>
  <w:style w:type="paragraph" w:customStyle="1" w:styleId="ZG">
    <w:name w:val="ZG"/>
    <w:rsid w:val="00CA0E2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CA0E2E"/>
    <w:pPr>
      <w:ind w:left="1135"/>
    </w:pPr>
  </w:style>
  <w:style w:type="paragraph" w:styleId="List4">
    <w:name w:val="List 4"/>
    <w:basedOn w:val="List3"/>
    <w:rsid w:val="00CA0E2E"/>
    <w:pPr>
      <w:ind w:left="1418"/>
    </w:pPr>
  </w:style>
  <w:style w:type="paragraph" w:styleId="List5">
    <w:name w:val="List 5"/>
    <w:basedOn w:val="List4"/>
    <w:rsid w:val="00CA0E2E"/>
    <w:pPr>
      <w:ind w:left="1702"/>
    </w:pPr>
  </w:style>
  <w:style w:type="paragraph" w:customStyle="1" w:styleId="EditorsNote">
    <w:name w:val="Editor's Note"/>
    <w:aliases w:val="EN,Editor's Noteormal"/>
    <w:basedOn w:val="NO"/>
    <w:link w:val="EditorsNoteChar"/>
    <w:rsid w:val="00CA0E2E"/>
    <w:rPr>
      <w:color w:val="FF0000"/>
    </w:rPr>
  </w:style>
  <w:style w:type="paragraph" w:styleId="List">
    <w:name w:val="List"/>
    <w:basedOn w:val="Normal"/>
    <w:link w:val="ListChar"/>
    <w:rsid w:val="00CA0E2E"/>
    <w:pPr>
      <w:ind w:left="568" w:hanging="284"/>
    </w:pPr>
  </w:style>
  <w:style w:type="paragraph" w:styleId="ListBullet">
    <w:name w:val="List Bullet"/>
    <w:basedOn w:val="List"/>
    <w:rsid w:val="00CA0E2E"/>
  </w:style>
  <w:style w:type="paragraph" w:styleId="ListBullet4">
    <w:name w:val="List Bullet 4"/>
    <w:basedOn w:val="ListBullet3"/>
    <w:rsid w:val="00CA0E2E"/>
    <w:pPr>
      <w:ind w:left="1418"/>
    </w:pPr>
  </w:style>
  <w:style w:type="paragraph" w:styleId="ListBullet5">
    <w:name w:val="List Bullet 5"/>
    <w:basedOn w:val="ListBullet4"/>
    <w:rsid w:val="00CA0E2E"/>
    <w:pPr>
      <w:ind w:left="1702"/>
    </w:pPr>
  </w:style>
  <w:style w:type="paragraph" w:customStyle="1" w:styleId="B2">
    <w:name w:val="B2"/>
    <w:basedOn w:val="List2"/>
    <w:link w:val="B2Char"/>
    <w:rsid w:val="00CA0E2E"/>
  </w:style>
  <w:style w:type="paragraph" w:customStyle="1" w:styleId="B3">
    <w:name w:val="B3"/>
    <w:basedOn w:val="List3"/>
    <w:link w:val="B3Char"/>
    <w:rsid w:val="00CA0E2E"/>
  </w:style>
  <w:style w:type="paragraph" w:customStyle="1" w:styleId="B4">
    <w:name w:val="B4"/>
    <w:basedOn w:val="List4"/>
    <w:link w:val="B4Char"/>
    <w:rsid w:val="00CA0E2E"/>
  </w:style>
  <w:style w:type="paragraph" w:customStyle="1" w:styleId="B5">
    <w:name w:val="B5"/>
    <w:basedOn w:val="List5"/>
    <w:rsid w:val="00CA0E2E"/>
  </w:style>
  <w:style w:type="paragraph" w:styleId="Footer">
    <w:name w:val="footer"/>
    <w:basedOn w:val="Header"/>
    <w:link w:val="FooterChar"/>
    <w:rsid w:val="00CA0E2E"/>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CA0E2E"/>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hAnsi="Arial"/>
      <w:lang w:eastAsia="en-US"/>
    </w:rPr>
  </w:style>
  <w:style w:type="paragraph" w:customStyle="1" w:styleId="tdoc-header">
    <w:name w:val="tdoc-header"/>
    <w:rsid w:val="006A2AF8"/>
    <w:rPr>
      <w:rFonts w:ascii="Arial"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 w:type="table" w:styleId="TableGrid">
    <w:name w:val="Table Grid"/>
    <w:aliases w:val="SGS Table Basic 1,TableGrid"/>
    <w:basedOn w:val="TableNormal"/>
    <w:qFormat/>
    <w:rsid w:val="00F454EE"/>
    <w:rPr>
      <w:sz w:val="22"/>
      <w:szCs w:val="22"/>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F66679"/>
    <w:rPr>
      <w:rFonts w:ascii="Times New Roman" w:eastAsia="Times New Roman" w:hAnsi="Times New Roman"/>
    </w:rPr>
  </w:style>
  <w:style w:type="character" w:customStyle="1" w:styleId="ListChar1">
    <w:name w:val="List Char1"/>
    <w:qFormat/>
    <w:rsid w:val="00F5370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3.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image" Target="media/image3.wmf"/><Relationship Id="rId63" Type="http://schemas.openxmlformats.org/officeDocument/2006/relationships/footer" Target="footer1.xml"/><Relationship Id="rId68" Type="http://schemas.openxmlformats.org/officeDocument/2006/relationships/oleObject" Target="embeddings/oleObject46.bin"/><Relationship Id="rId76" Type="http://schemas.openxmlformats.org/officeDocument/2006/relationships/oleObject" Target="embeddings/oleObject54.bin"/><Relationship Id="rId84" Type="http://schemas.openxmlformats.org/officeDocument/2006/relationships/oleObject" Target="embeddings/oleObject62.bin"/><Relationship Id="rId89" Type="http://schemas.openxmlformats.org/officeDocument/2006/relationships/header" Target="header4.xml"/><Relationship Id="rId97" Type="http://schemas.openxmlformats.org/officeDocument/2006/relationships/oleObject" Target="embeddings/oleObject69.bin"/><Relationship Id="rId7" Type="http://schemas.openxmlformats.org/officeDocument/2006/relationships/styles" Target="styles.xml"/><Relationship Id="rId71" Type="http://schemas.openxmlformats.org/officeDocument/2006/relationships/oleObject" Target="embeddings/oleObject49.bin"/><Relationship Id="rId92" Type="http://schemas.openxmlformats.org/officeDocument/2006/relationships/header" Target="header7.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oleObject" Target="embeddings/oleObject40.bin"/><Relationship Id="rId58" Type="http://schemas.openxmlformats.org/officeDocument/2006/relationships/oleObject" Target="embeddings/oleObject42.bin"/><Relationship Id="rId66" Type="http://schemas.openxmlformats.org/officeDocument/2006/relationships/footer" Target="footer3.xml"/><Relationship Id="rId74" Type="http://schemas.openxmlformats.org/officeDocument/2006/relationships/oleObject" Target="embeddings/oleObject52.bin"/><Relationship Id="rId79" Type="http://schemas.openxmlformats.org/officeDocument/2006/relationships/oleObject" Target="embeddings/oleObject57.bin"/><Relationship Id="rId87" Type="http://schemas.openxmlformats.org/officeDocument/2006/relationships/oleObject" Target="embeddings/oleObject65.bin"/><Relationship Id="rId5" Type="http://schemas.openxmlformats.org/officeDocument/2006/relationships/customXml" Target="../customXml/item4.xml"/><Relationship Id="rId61" Type="http://schemas.openxmlformats.org/officeDocument/2006/relationships/header" Target="header1.xml"/><Relationship Id="rId82" Type="http://schemas.openxmlformats.org/officeDocument/2006/relationships/oleObject" Target="embeddings/oleObject60.bin"/><Relationship Id="rId90" Type="http://schemas.openxmlformats.org/officeDocument/2006/relationships/header" Target="header5.xml"/><Relationship Id="rId95" Type="http://schemas.openxmlformats.org/officeDocument/2006/relationships/oleObject" Target="embeddings/oleObject67.bin"/><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image" Target="media/image4.emf"/><Relationship Id="rId64" Type="http://schemas.openxmlformats.org/officeDocument/2006/relationships/footer" Target="footer2.xml"/><Relationship Id="rId69" Type="http://schemas.openxmlformats.org/officeDocument/2006/relationships/oleObject" Target="embeddings/oleObject47.bin"/><Relationship Id="rId77" Type="http://schemas.openxmlformats.org/officeDocument/2006/relationships/oleObject" Target="embeddings/oleObject55.bin"/><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0.bin"/><Relationship Id="rId80" Type="http://schemas.openxmlformats.org/officeDocument/2006/relationships/oleObject" Target="embeddings/oleObject58.bin"/><Relationship Id="rId85" Type="http://schemas.openxmlformats.org/officeDocument/2006/relationships/oleObject" Target="embeddings/oleObject63.bin"/><Relationship Id="rId93" Type="http://schemas.openxmlformats.org/officeDocument/2006/relationships/header" Target="header8.xml"/><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oleObject" Target="embeddings/oleObject43.bin"/><Relationship Id="rId67" Type="http://schemas.openxmlformats.org/officeDocument/2006/relationships/oleObject" Target="embeddings/oleObject45.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41.bin"/><Relationship Id="rId62" Type="http://schemas.openxmlformats.org/officeDocument/2006/relationships/header" Target="header2.xml"/><Relationship Id="rId70" Type="http://schemas.openxmlformats.org/officeDocument/2006/relationships/oleObject" Target="embeddings/oleObject48.bin"/><Relationship Id="rId75" Type="http://schemas.openxmlformats.org/officeDocument/2006/relationships/oleObject" Target="embeddings/oleObject53.bin"/><Relationship Id="rId83" Type="http://schemas.openxmlformats.org/officeDocument/2006/relationships/oleObject" Target="embeddings/oleObject61.bin"/><Relationship Id="rId88" Type="http://schemas.openxmlformats.org/officeDocument/2006/relationships/oleObject" Target="embeddings/oleObject66.bin"/><Relationship Id="rId91" Type="http://schemas.openxmlformats.org/officeDocument/2006/relationships/header" Target="header6.xml"/><Relationship Id="rId96" Type="http://schemas.openxmlformats.org/officeDocument/2006/relationships/oleObject" Target="embeddings/oleObject68.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image" Target="media/image5.wmf"/><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9.bin"/><Relationship Id="rId60" Type="http://schemas.openxmlformats.org/officeDocument/2006/relationships/oleObject" Target="embeddings/oleObject44.bin"/><Relationship Id="rId65" Type="http://schemas.openxmlformats.org/officeDocument/2006/relationships/header" Target="header3.xml"/><Relationship Id="rId73" Type="http://schemas.openxmlformats.org/officeDocument/2006/relationships/oleObject" Target="embeddings/oleObject51.bin"/><Relationship Id="rId78" Type="http://schemas.openxmlformats.org/officeDocument/2006/relationships/oleObject" Target="embeddings/oleObject56.bin"/><Relationship Id="rId81" Type="http://schemas.openxmlformats.org/officeDocument/2006/relationships/oleObject" Target="embeddings/oleObject59.bin"/><Relationship Id="rId86" Type="http://schemas.openxmlformats.org/officeDocument/2006/relationships/oleObject" Target="embeddings/oleObject64.bin"/><Relationship Id="rId94" Type="http://schemas.openxmlformats.org/officeDocument/2006/relationships/header" Target="header9.xml"/><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oleObject5.bin"/><Relationship Id="rId39"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3.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258</Pages>
  <Words>62247</Words>
  <Characters>354811</Characters>
  <Application>Microsoft Office Word</Application>
  <DocSecurity>0</DocSecurity>
  <Lines>2956</Lines>
  <Paragraphs>832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4608</cp:lastModifiedBy>
  <cp:revision>25</cp:revision>
  <dcterms:created xsi:type="dcterms:W3CDTF">2025-07-08T07:53:00Z</dcterms:created>
  <dcterms:modified xsi:type="dcterms:W3CDTF">2025-10-08T18:14:00Z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