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EDAD" w14:textId="736344C8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3909BE">
        <w:rPr>
          <w:noProof w:val="0"/>
        </w:rPr>
        <w:t>9</w:t>
      </w:r>
      <w:r w:rsidRPr="00544468">
        <w:rPr>
          <w:noProof w:val="0"/>
        </w:rPr>
        <w:t>.</w:t>
      </w:r>
      <w:r w:rsidR="00E86229">
        <w:rPr>
          <w:noProof w:val="0"/>
        </w:rPr>
        <w:t>1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FF5503">
        <w:rPr>
          <w:noProof w:val="0"/>
          <w:sz w:val="32"/>
        </w:rPr>
        <w:t>5</w:t>
      </w:r>
      <w:r w:rsidRPr="00544468">
        <w:rPr>
          <w:noProof w:val="0"/>
          <w:sz w:val="32"/>
        </w:rPr>
        <w:t>-</w:t>
      </w:r>
      <w:r w:rsidR="00FF5503">
        <w:rPr>
          <w:noProof w:val="0"/>
          <w:sz w:val="32"/>
        </w:rPr>
        <w:t>0</w:t>
      </w:r>
      <w:r w:rsidR="00E86229">
        <w:rPr>
          <w:noProof w:val="0"/>
          <w:sz w:val="32"/>
        </w:rPr>
        <w:t>9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1F0B2A08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3909BE">
        <w:rPr>
          <w:rStyle w:val="ZGSM"/>
        </w:rPr>
        <w:t>9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12" o:title=""/>
          </v:shape>
          <o:OLEObject Type="Embed" ProgID="Word.Picture.8" ShapeID="_x0000_i1025" DrawAspect="Content" ObjectID="_1821461688" r:id="rId13"/>
        </w:object>
      </w:r>
      <w:r w:rsidR="00917CCB" w:rsidRPr="00544468">
        <w:rPr>
          <w:noProof w:val="0"/>
        </w:rPr>
        <w:tab/>
      </w:r>
      <w:r w:rsidR="005A4EDE">
        <w:rPr>
          <w:noProof w:val="0"/>
        </w:rPr>
        <w:pict w14:anchorId="7549357F">
          <v:shape id="_x0000_i1026" type="#_x0000_t75" style="width:126.75pt;height:72.7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006038E7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FF5503">
        <w:rPr>
          <w:sz w:val="18"/>
        </w:rPr>
        <w:t>5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438D158C" w14:textId="77777777" w:rsidR="005977F2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5977F2">
        <w:rPr>
          <w:noProof/>
        </w:rPr>
        <w:t>Foreword</w:t>
      </w:r>
      <w:r w:rsidR="005977F2">
        <w:rPr>
          <w:noProof/>
        </w:rPr>
        <w:tab/>
        <w:t>35</w:t>
      </w:r>
    </w:p>
    <w:p w14:paraId="16807A0C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36</w:t>
      </w:r>
    </w:p>
    <w:p w14:paraId="59D6DE32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36</w:t>
      </w:r>
    </w:p>
    <w:p w14:paraId="23171B14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39</w:t>
      </w:r>
    </w:p>
    <w:p w14:paraId="48768BD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39</w:t>
      </w:r>
    </w:p>
    <w:p w14:paraId="06E0363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39</w:t>
      </w:r>
    </w:p>
    <w:p w14:paraId="628D884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39</w:t>
      </w:r>
    </w:p>
    <w:p w14:paraId="6AB27FAF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39</w:t>
      </w:r>
    </w:p>
    <w:p w14:paraId="5CD93FA1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39</w:t>
      </w:r>
    </w:p>
    <w:p w14:paraId="156AE24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39</w:t>
      </w:r>
    </w:p>
    <w:p w14:paraId="407768A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40</w:t>
      </w:r>
    </w:p>
    <w:p w14:paraId="3FF6A49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41</w:t>
      </w:r>
    </w:p>
    <w:p w14:paraId="7415DB9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41</w:t>
      </w:r>
    </w:p>
    <w:p w14:paraId="059752A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42</w:t>
      </w:r>
    </w:p>
    <w:p w14:paraId="1949CB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42</w:t>
      </w:r>
    </w:p>
    <w:p w14:paraId="3F174F8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42</w:t>
      </w:r>
    </w:p>
    <w:p w14:paraId="7C52401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42</w:t>
      </w:r>
    </w:p>
    <w:p w14:paraId="7A72651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42</w:t>
      </w:r>
    </w:p>
    <w:p w14:paraId="119DD59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42</w:t>
      </w:r>
    </w:p>
    <w:p w14:paraId="6F17C36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43</w:t>
      </w:r>
    </w:p>
    <w:p w14:paraId="7DB0B73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43</w:t>
      </w:r>
    </w:p>
    <w:p w14:paraId="7F72713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43</w:t>
      </w:r>
    </w:p>
    <w:p w14:paraId="646DD43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43</w:t>
      </w:r>
    </w:p>
    <w:p w14:paraId="6472693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43</w:t>
      </w:r>
    </w:p>
    <w:p w14:paraId="143A4D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43</w:t>
      </w:r>
    </w:p>
    <w:p w14:paraId="1BB3536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47</w:t>
      </w:r>
    </w:p>
    <w:p w14:paraId="4993F3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51</w:t>
      </w:r>
    </w:p>
    <w:p w14:paraId="4BE9E3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55</w:t>
      </w:r>
    </w:p>
    <w:p w14:paraId="66C7DD7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</w:t>
      </w:r>
    </w:p>
    <w:p w14:paraId="1C87EF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58</w:t>
      </w:r>
    </w:p>
    <w:p w14:paraId="25FCEAF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58</w:t>
      </w:r>
    </w:p>
    <w:p w14:paraId="72CE757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58</w:t>
      </w:r>
    </w:p>
    <w:p w14:paraId="757D6CD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67</w:t>
      </w:r>
    </w:p>
    <w:p w14:paraId="67C52B7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76</w:t>
      </w:r>
    </w:p>
    <w:p w14:paraId="1221CA2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85</w:t>
      </w:r>
    </w:p>
    <w:p w14:paraId="3555040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85</w:t>
      </w:r>
    </w:p>
    <w:p w14:paraId="19891DF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90</w:t>
      </w:r>
    </w:p>
    <w:p w14:paraId="3C4EA1B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90</w:t>
      </w:r>
    </w:p>
    <w:p w14:paraId="2F9F747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99</w:t>
      </w:r>
    </w:p>
    <w:p w14:paraId="134340BD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107</w:t>
      </w:r>
    </w:p>
    <w:p w14:paraId="161747C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107</w:t>
      </w:r>
    </w:p>
    <w:p w14:paraId="1629BB8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109</w:t>
      </w:r>
    </w:p>
    <w:p w14:paraId="5A0C8EF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111</w:t>
      </w:r>
    </w:p>
    <w:p w14:paraId="2ED4D6BF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113</w:t>
      </w:r>
    </w:p>
    <w:p w14:paraId="363F286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113</w:t>
      </w:r>
    </w:p>
    <w:p w14:paraId="2FFD575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115</w:t>
      </w:r>
    </w:p>
    <w:p w14:paraId="250CD51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115</w:t>
      </w:r>
    </w:p>
    <w:p w14:paraId="78569795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117</w:t>
      </w:r>
    </w:p>
    <w:p w14:paraId="2D0227F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117</w:t>
      </w:r>
    </w:p>
    <w:p w14:paraId="46C4EE4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119</w:t>
      </w:r>
    </w:p>
    <w:p w14:paraId="0BF6CE3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128</w:t>
      </w:r>
    </w:p>
    <w:p w14:paraId="1651464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131</w:t>
      </w:r>
    </w:p>
    <w:p w14:paraId="47020422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131</w:t>
      </w:r>
    </w:p>
    <w:p w14:paraId="33656D3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138</w:t>
      </w:r>
    </w:p>
    <w:p w14:paraId="551C6B5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139</w:t>
      </w:r>
    </w:p>
    <w:p w14:paraId="3E4DD812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141</w:t>
      </w:r>
    </w:p>
    <w:p w14:paraId="4B66F59E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4.3.1.1.1.32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142</w:t>
      </w:r>
    </w:p>
    <w:p w14:paraId="47E9886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142</w:t>
      </w:r>
    </w:p>
    <w:p w14:paraId="65221D92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144</w:t>
      </w:r>
    </w:p>
    <w:p w14:paraId="68D5618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144</w:t>
      </w:r>
    </w:p>
    <w:p w14:paraId="5D0C2D32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147</w:t>
      </w:r>
    </w:p>
    <w:p w14:paraId="372EC23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150</w:t>
      </w:r>
    </w:p>
    <w:p w14:paraId="17DE674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156</w:t>
      </w:r>
    </w:p>
    <w:p w14:paraId="4A2D6683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161</w:t>
      </w:r>
    </w:p>
    <w:p w14:paraId="4AC2874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161</w:t>
      </w:r>
    </w:p>
    <w:p w14:paraId="23CBB66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164</w:t>
      </w:r>
    </w:p>
    <w:p w14:paraId="5920AB6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164</w:t>
      </w:r>
    </w:p>
    <w:p w14:paraId="555CC4D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172</w:t>
      </w:r>
    </w:p>
    <w:p w14:paraId="62F95DC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172</w:t>
      </w:r>
    </w:p>
    <w:p w14:paraId="1390638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175</w:t>
      </w:r>
    </w:p>
    <w:p w14:paraId="25480F8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176</w:t>
      </w:r>
    </w:p>
    <w:p w14:paraId="5887CEA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176</w:t>
      </w:r>
    </w:p>
    <w:p w14:paraId="6D0FFA7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Reference test frequencies for NR operating band n5</w:t>
      </w:r>
      <w:r w:rsidRPr="00544B17">
        <w:rPr>
          <w:rFonts w:eastAsia="SimSun"/>
          <w:noProof/>
          <w:lang w:eastAsia="zh-CN"/>
        </w:rPr>
        <w:t>4</w:t>
      </w:r>
      <w:r>
        <w:rPr>
          <w:noProof/>
        </w:rPr>
        <w:tab/>
        <w:t>177</w:t>
      </w:r>
    </w:p>
    <w:p w14:paraId="1908959A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4.3.1.1.1.55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178</w:t>
      </w:r>
    </w:p>
    <w:p w14:paraId="795FFDD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178</w:t>
      </w:r>
    </w:p>
    <w:p w14:paraId="729A63E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181</w:t>
      </w:r>
    </w:p>
    <w:p w14:paraId="27F81267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194</w:t>
      </w:r>
    </w:p>
    <w:p w14:paraId="72E6BFC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194</w:t>
      </w:r>
    </w:p>
    <w:p w14:paraId="1957FE4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203</w:t>
      </w:r>
    </w:p>
    <w:p w14:paraId="5FC29A4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209</w:t>
      </w:r>
    </w:p>
    <w:p w14:paraId="47A536E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209</w:t>
      </w:r>
    </w:p>
    <w:p w14:paraId="28386D6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210</w:t>
      </w:r>
    </w:p>
    <w:p w14:paraId="17CAADD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213</w:t>
      </w:r>
    </w:p>
    <w:p w14:paraId="557BD04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215</w:t>
      </w:r>
    </w:p>
    <w:p w14:paraId="09F1C5A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216</w:t>
      </w:r>
    </w:p>
    <w:p w14:paraId="1B376DC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222</w:t>
      </w:r>
    </w:p>
    <w:p w14:paraId="387C5A2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228</w:t>
      </w:r>
    </w:p>
    <w:p w14:paraId="159AFCE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231</w:t>
      </w:r>
    </w:p>
    <w:p w14:paraId="75E5245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232</w:t>
      </w:r>
    </w:p>
    <w:p w14:paraId="72B062E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233</w:t>
      </w:r>
    </w:p>
    <w:p w14:paraId="73CEA8B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234</w:t>
      </w:r>
    </w:p>
    <w:p w14:paraId="5A2B068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235</w:t>
      </w:r>
    </w:p>
    <w:p w14:paraId="3FA6AD6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237</w:t>
      </w:r>
    </w:p>
    <w:p w14:paraId="785831D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238</w:t>
      </w:r>
    </w:p>
    <w:p w14:paraId="6A7E1AD7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239</w:t>
      </w:r>
    </w:p>
    <w:p w14:paraId="02D89A6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239</w:t>
      </w:r>
    </w:p>
    <w:p w14:paraId="4AA905C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240</w:t>
      </w:r>
    </w:p>
    <w:p w14:paraId="514FE71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242</w:t>
      </w:r>
    </w:p>
    <w:p w14:paraId="0160F32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242</w:t>
      </w:r>
    </w:p>
    <w:p w14:paraId="7F5D404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244</w:t>
      </w:r>
    </w:p>
    <w:p w14:paraId="3777386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245</w:t>
      </w:r>
    </w:p>
    <w:p w14:paraId="73BBF31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247</w:t>
      </w:r>
    </w:p>
    <w:p w14:paraId="0C69256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250</w:t>
      </w:r>
    </w:p>
    <w:p w14:paraId="38CD947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251</w:t>
      </w:r>
    </w:p>
    <w:p w14:paraId="41C4CF0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252</w:t>
      </w:r>
    </w:p>
    <w:p w14:paraId="3648064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252</w:t>
      </w:r>
    </w:p>
    <w:p w14:paraId="0426BD59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4.3.1.1.1.102 to 4.3.1.1.1.103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253</w:t>
      </w:r>
    </w:p>
    <w:p w14:paraId="5D3ABF1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n104</w:t>
      </w:r>
      <w:r>
        <w:rPr>
          <w:noProof/>
        </w:rPr>
        <w:tab/>
        <w:t>253</w:t>
      </w:r>
    </w:p>
    <w:p w14:paraId="31C1EBA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</w:t>
      </w:r>
      <w:r>
        <w:rPr>
          <w:noProof/>
          <w:lang w:eastAsia="ja-JP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</w:t>
      </w:r>
      <w:r>
        <w:rPr>
          <w:noProof/>
          <w:lang w:eastAsia="ja-JP"/>
        </w:rPr>
        <w:t>5</w:t>
      </w:r>
      <w:r>
        <w:rPr>
          <w:noProof/>
        </w:rPr>
        <w:tab/>
        <w:t>255</w:t>
      </w:r>
    </w:p>
    <w:p w14:paraId="777A9A7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n106</w:t>
      </w:r>
      <w:r>
        <w:rPr>
          <w:noProof/>
        </w:rPr>
        <w:tab/>
        <w:t>257</w:t>
      </w:r>
    </w:p>
    <w:p w14:paraId="3584D2E6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4.3.1.1.1.107 to 4.3.1.1.1.108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258</w:t>
      </w:r>
    </w:p>
    <w:p w14:paraId="439B8B3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n109</w:t>
      </w:r>
      <w:r>
        <w:rPr>
          <w:noProof/>
        </w:rPr>
        <w:tab/>
        <w:t>258</w:t>
      </w:r>
    </w:p>
    <w:p w14:paraId="41385F4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n110</w:t>
      </w:r>
      <w:r>
        <w:rPr>
          <w:noProof/>
        </w:rPr>
        <w:tab/>
        <w:t>270</w:t>
      </w:r>
    </w:p>
    <w:p w14:paraId="2AACC7C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271</w:t>
      </w:r>
    </w:p>
    <w:p w14:paraId="417980C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271</w:t>
      </w:r>
    </w:p>
    <w:p w14:paraId="6D4E177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278</w:t>
      </w:r>
    </w:p>
    <w:p w14:paraId="67E689B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292</w:t>
      </w:r>
    </w:p>
    <w:p w14:paraId="123E23E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296</w:t>
      </w:r>
    </w:p>
    <w:p w14:paraId="74F3F00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296</w:t>
      </w:r>
    </w:p>
    <w:p w14:paraId="4D4CA66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296</w:t>
      </w:r>
    </w:p>
    <w:p w14:paraId="109846C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300</w:t>
      </w:r>
    </w:p>
    <w:p w14:paraId="3CE05B8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300</w:t>
      </w:r>
    </w:p>
    <w:p w14:paraId="0624CB2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301</w:t>
      </w:r>
    </w:p>
    <w:p w14:paraId="4C91461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302</w:t>
      </w:r>
    </w:p>
    <w:p w14:paraId="7C3BCF47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308</w:t>
      </w:r>
    </w:p>
    <w:p w14:paraId="1D8BC39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308</w:t>
      </w:r>
    </w:p>
    <w:p w14:paraId="15DB47C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308</w:t>
      </w:r>
    </w:p>
    <w:p w14:paraId="185E7C6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326</w:t>
      </w:r>
    </w:p>
    <w:p w14:paraId="7BD78210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331</w:t>
      </w:r>
    </w:p>
    <w:p w14:paraId="15A5895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331</w:t>
      </w:r>
    </w:p>
    <w:p w14:paraId="0A91925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331</w:t>
      </w:r>
    </w:p>
    <w:p w14:paraId="0DA6CF26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340</w:t>
      </w:r>
    </w:p>
    <w:p w14:paraId="53658E3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340</w:t>
      </w:r>
    </w:p>
    <w:p w14:paraId="7A0EA52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340</w:t>
      </w:r>
    </w:p>
    <w:p w14:paraId="1EE2D80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350</w:t>
      </w:r>
    </w:p>
    <w:p w14:paraId="7F8779E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350</w:t>
      </w:r>
    </w:p>
    <w:p w14:paraId="0B5CBDE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355</w:t>
      </w:r>
    </w:p>
    <w:p w14:paraId="7FEE343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CA_n79</w:t>
      </w:r>
      <w:r>
        <w:rPr>
          <w:noProof/>
        </w:rPr>
        <w:tab/>
        <w:t>357</w:t>
      </w:r>
    </w:p>
    <w:p w14:paraId="7056E28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CA_n79C</w:t>
      </w:r>
      <w:r>
        <w:rPr>
          <w:noProof/>
        </w:rPr>
        <w:tab/>
        <w:t>357</w:t>
      </w:r>
    </w:p>
    <w:p w14:paraId="503D0AE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361</w:t>
      </w:r>
    </w:p>
    <w:p w14:paraId="50D8A3E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361</w:t>
      </w:r>
    </w:p>
    <w:p w14:paraId="22158AA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361</w:t>
      </w:r>
    </w:p>
    <w:p w14:paraId="2F75BE9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361</w:t>
      </w:r>
    </w:p>
    <w:p w14:paraId="531D024A" w14:textId="77777777" w:rsidR="005977F2" w:rsidRDefault="005977F2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361</w:t>
      </w:r>
    </w:p>
    <w:p w14:paraId="1AEDB88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362</w:t>
      </w:r>
    </w:p>
    <w:p w14:paraId="2CCC3516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362</w:t>
      </w:r>
    </w:p>
    <w:p w14:paraId="311D490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364</w:t>
      </w:r>
    </w:p>
    <w:p w14:paraId="4B86BE86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365</w:t>
      </w:r>
    </w:p>
    <w:p w14:paraId="0B47EAA2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365</w:t>
      </w:r>
    </w:p>
    <w:p w14:paraId="6100F50F" w14:textId="77777777" w:rsidR="005977F2" w:rsidRDefault="005977F2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366</w:t>
      </w:r>
    </w:p>
    <w:p w14:paraId="7CC620B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366</w:t>
      </w:r>
    </w:p>
    <w:p w14:paraId="57E28F6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377</w:t>
      </w:r>
    </w:p>
    <w:p w14:paraId="29A56593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389</w:t>
      </w:r>
    </w:p>
    <w:p w14:paraId="4936807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389</w:t>
      </w:r>
    </w:p>
    <w:p w14:paraId="4AEBE4D8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389</w:t>
      </w:r>
    </w:p>
    <w:p w14:paraId="56B71D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390</w:t>
      </w:r>
    </w:p>
    <w:p w14:paraId="49F246C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390</w:t>
      </w:r>
    </w:p>
    <w:p w14:paraId="6E9142D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390</w:t>
      </w:r>
    </w:p>
    <w:p w14:paraId="55BEEF9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392</w:t>
      </w:r>
    </w:p>
    <w:p w14:paraId="18F9CBC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394</w:t>
      </w:r>
    </w:p>
    <w:p w14:paraId="420B179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396</w:t>
      </w:r>
    </w:p>
    <w:p w14:paraId="3E94B93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398</w:t>
      </w:r>
    </w:p>
    <w:p w14:paraId="6A92907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399</w:t>
      </w:r>
    </w:p>
    <w:p w14:paraId="13BD912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400</w:t>
      </w:r>
    </w:p>
    <w:p w14:paraId="6A776B0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400</w:t>
      </w:r>
    </w:p>
    <w:p w14:paraId="0251B2C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400</w:t>
      </w:r>
    </w:p>
    <w:p w14:paraId="1345325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400</w:t>
      </w:r>
    </w:p>
    <w:p w14:paraId="60A94BE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401</w:t>
      </w:r>
    </w:p>
    <w:p w14:paraId="59D30B3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403</w:t>
      </w:r>
    </w:p>
    <w:p w14:paraId="1062B67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403</w:t>
      </w:r>
    </w:p>
    <w:p w14:paraId="35FFD45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403</w:t>
      </w:r>
    </w:p>
    <w:p w14:paraId="3282F6C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405</w:t>
      </w:r>
    </w:p>
    <w:p w14:paraId="65415DC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409</w:t>
      </w:r>
    </w:p>
    <w:p w14:paraId="17B8357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413</w:t>
      </w:r>
    </w:p>
    <w:p w14:paraId="10E83F0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414</w:t>
      </w:r>
    </w:p>
    <w:p w14:paraId="38C76BE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415</w:t>
      </w:r>
    </w:p>
    <w:p w14:paraId="55834DC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416</w:t>
      </w:r>
    </w:p>
    <w:p w14:paraId="294B31A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418</w:t>
      </w:r>
    </w:p>
    <w:p w14:paraId="44BD425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418</w:t>
      </w:r>
    </w:p>
    <w:p w14:paraId="2BA5E50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419</w:t>
      </w:r>
    </w:p>
    <w:p w14:paraId="16513CC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420</w:t>
      </w:r>
    </w:p>
    <w:p w14:paraId="459661D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422</w:t>
      </w:r>
    </w:p>
    <w:p w14:paraId="35340EA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426</w:t>
      </w:r>
    </w:p>
    <w:p w14:paraId="29231A8D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430</w:t>
      </w:r>
    </w:p>
    <w:p w14:paraId="42BE4CB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432</w:t>
      </w:r>
    </w:p>
    <w:p w14:paraId="1991085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434</w:t>
      </w:r>
    </w:p>
    <w:p w14:paraId="6BFA4DA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438</w:t>
      </w:r>
    </w:p>
    <w:p w14:paraId="7C828550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442</w:t>
      </w:r>
    </w:p>
    <w:p w14:paraId="3641595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446</w:t>
      </w:r>
    </w:p>
    <w:p w14:paraId="040DC550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450</w:t>
      </w:r>
    </w:p>
    <w:p w14:paraId="1F574BF5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455</w:t>
      </w:r>
    </w:p>
    <w:p w14:paraId="7309AAD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455</w:t>
      </w:r>
    </w:p>
    <w:p w14:paraId="54EB630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455</w:t>
      </w:r>
    </w:p>
    <w:p w14:paraId="6542DF7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455</w:t>
      </w:r>
    </w:p>
    <w:p w14:paraId="518446A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456</w:t>
      </w:r>
    </w:p>
    <w:p w14:paraId="5A974DC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457</w:t>
      </w:r>
    </w:p>
    <w:p w14:paraId="798EE430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457</w:t>
      </w:r>
    </w:p>
    <w:p w14:paraId="79D5080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458</w:t>
      </w:r>
    </w:p>
    <w:p w14:paraId="7CA2322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460</w:t>
      </w:r>
    </w:p>
    <w:p w14:paraId="756C2B1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462</w:t>
      </w:r>
    </w:p>
    <w:p w14:paraId="51BDC82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466</w:t>
      </w:r>
    </w:p>
    <w:p w14:paraId="78B36B6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469</w:t>
      </w:r>
    </w:p>
    <w:p w14:paraId="162D6C2D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474</w:t>
      </w:r>
    </w:p>
    <w:p w14:paraId="679BAEB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478</w:t>
      </w:r>
    </w:p>
    <w:p w14:paraId="5A8AC7C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481</w:t>
      </w:r>
    </w:p>
    <w:p w14:paraId="191EC53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482</w:t>
      </w:r>
    </w:p>
    <w:p w14:paraId="4C813B2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483</w:t>
      </w:r>
    </w:p>
    <w:p w14:paraId="14C7356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483</w:t>
      </w:r>
    </w:p>
    <w:p w14:paraId="3957F83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483</w:t>
      </w:r>
    </w:p>
    <w:p w14:paraId="7EDA73B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484</w:t>
      </w:r>
    </w:p>
    <w:p w14:paraId="1D95A7C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484</w:t>
      </w:r>
    </w:p>
    <w:p w14:paraId="1152E3B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485</w:t>
      </w:r>
    </w:p>
    <w:p w14:paraId="33F6126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486</w:t>
      </w:r>
    </w:p>
    <w:p w14:paraId="022D0B7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487</w:t>
      </w:r>
    </w:p>
    <w:p w14:paraId="151D3BA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489</w:t>
      </w:r>
    </w:p>
    <w:p w14:paraId="1D865FB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491</w:t>
      </w:r>
    </w:p>
    <w:p w14:paraId="4711FAF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495</w:t>
      </w:r>
    </w:p>
    <w:p w14:paraId="17D5C4A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498</w:t>
      </w:r>
    </w:p>
    <w:p w14:paraId="7EE5015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498</w:t>
      </w:r>
    </w:p>
    <w:p w14:paraId="32726BC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498</w:t>
      </w:r>
    </w:p>
    <w:p w14:paraId="6A9DC29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502</w:t>
      </w:r>
    </w:p>
    <w:p w14:paraId="413E895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503</w:t>
      </w:r>
    </w:p>
    <w:p w14:paraId="1726FBA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504</w:t>
      </w:r>
    </w:p>
    <w:p w14:paraId="4D91595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505</w:t>
      </w:r>
    </w:p>
    <w:p w14:paraId="5C1C208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505</w:t>
      </w:r>
    </w:p>
    <w:p w14:paraId="3E18223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505</w:t>
      </w:r>
    </w:p>
    <w:p w14:paraId="3EE6B0D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505</w:t>
      </w:r>
    </w:p>
    <w:p w14:paraId="331BF04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505</w:t>
      </w:r>
    </w:p>
    <w:p w14:paraId="51DE3733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505</w:t>
      </w:r>
    </w:p>
    <w:p w14:paraId="54F8841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505</w:t>
      </w:r>
    </w:p>
    <w:p w14:paraId="5CEFEA53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506</w:t>
      </w:r>
    </w:p>
    <w:p w14:paraId="7AFD640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506</w:t>
      </w:r>
    </w:p>
    <w:p w14:paraId="65F3D7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507</w:t>
      </w:r>
    </w:p>
    <w:p w14:paraId="569C8448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507</w:t>
      </w:r>
    </w:p>
    <w:p w14:paraId="4D8B988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508</w:t>
      </w:r>
    </w:p>
    <w:p w14:paraId="7F67026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508</w:t>
      </w:r>
    </w:p>
    <w:p w14:paraId="2DD40C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509</w:t>
      </w:r>
    </w:p>
    <w:p w14:paraId="3AE99D0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509</w:t>
      </w:r>
    </w:p>
    <w:p w14:paraId="2F38E27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509</w:t>
      </w:r>
    </w:p>
    <w:p w14:paraId="3454C46D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511</w:t>
      </w:r>
    </w:p>
    <w:p w14:paraId="3300513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516</w:t>
      </w:r>
    </w:p>
    <w:p w14:paraId="2E3910C9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528</w:t>
      </w:r>
    </w:p>
    <w:p w14:paraId="5E45CC6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541</w:t>
      </w:r>
    </w:p>
    <w:p w14:paraId="36BE8B8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542</w:t>
      </w:r>
    </w:p>
    <w:p w14:paraId="46FB1E78" w14:textId="77777777" w:rsidR="005977F2" w:rsidRDefault="005977F2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542</w:t>
      </w:r>
    </w:p>
    <w:p w14:paraId="2ACCC16E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542</w:t>
      </w:r>
    </w:p>
    <w:p w14:paraId="0C2558A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542</w:t>
      </w:r>
    </w:p>
    <w:p w14:paraId="0FC6C14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551</w:t>
      </w:r>
    </w:p>
    <w:p w14:paraId="56F1ACFD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560</w:t>
      </w:r>
    </w:p>
    <w:p w14:paraId="10864AD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560</w:t>
      </w:r>
    </w:p>
    <w:p w14:paraId="0AF1E74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568</w:t>
      </w:r>
    </w:p>
    <w:p w14:paraId="7D42927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568</w:t>
      </w:r>
    </w:p>
    <w:p w14:paraId="7DF8D85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569</w:t>
      </w:r>
    </w:p>
    <w:p w14:paraId="4E911D0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569</w:t>
      </w:r>
    </w:p>
    <w:p w14:paraId="3014A7F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570</w:t>
      </w:r>
    </w:p>
    <w:p w14:paraId="237D38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572</w:t>
      </w:r>
    </w:p>
    <w:p w14:paraId="15F60AA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572</w:t>
      </w:r>
    </w:p>
    <w:p w14:paraId="1B0406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573</w:t>
      </w:r>
    </w:p>
    <w:p w14:paraId="0478832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573</w:t>
      </w:r>
    </w:p>
    <w:p w14:paraId="1E4C686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613</w:t>
      </w:r>
    </w:p>
    <w:p w14:paraId="744E0D3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613</w:t>
      </w:r>
    </w:p>
    <w:p w14:paraId="715DA9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617</w:t>
      </w:r>
    </w:p>
    <w:p w14:paraId="31417D9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617</w:t>
      </w:r>
    </w:p>
    <w:p w14:paraId="387C370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617</w:t>
      </w:r>
    </w:p>
    <w:p w14:paraId="105765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617</w:t>
      </w:r>
    </w:p>
    <w:p w14:paraId="03DEB40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617</w:t>
      </w:r>
    </w:p>
    <w:p w14:paraId="11AE1F8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620</w:t>
      </w:r>
    </w:p>
    <w:p w14:paraId="5FFD535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622</w:t>
      </w:r>
    </w:p>
    <w:p w14:paraId="147318C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622</w:t>
      </w:r>
    </w:p>
    <w:p w14:paraId="1E89906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631</w:t>
      </w:r>
    </w:p>
    <w:p w14:paraId="1E74EB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631</w:t>
      </w:r>
    </w:p>
    <w:p w14:paraId="067B568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631</w:t>
      </w:r>
    </w:p>
    <w:p w14:paraId="44B4633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631</w:t>
      </w:r>
    </w:p>
    <w:p w14:paraId="575043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631</w:t>
      </w:r>
    </w:p>
    <w:p w14:paraId="3D410A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631</w:t>
      </w:r>
    </w:p>
    <w:p w14:paraId="034B3B13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631</w:t>
      </w:r>
    </w:p>
    <w:p w14:paraId="7825F98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631</w:t>
      </w:r>
    </w:p>
    <w:p w14:paraId="63E1AD2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631</w:t>
      </w:r>
    </w:p>
    <w:p w14:paraId="63BC48C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632</w:t>
      </w:r>
    </w:p>
    <w:p w14:paraId="49408FB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632</w:t>
      </w:r>
    </w:p>
    <w:p w14:paraId="4CD6841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632</w:t>
      </w:r>
    </w:p>
    <w:p w14:paraId="5C968F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632</w:t>
      </w:r>
    </w:p>
    <w:p w14:paraId="1707E72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632</w:t>
      </w:r>
    </w:p>
    <w:p w14:paraId="253B149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632</w:t>
      </w:r>
    </w:p>
    <w:p w14:paraId="6690B2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632</w:t>
      </w:r>
    </w:p>
    <w:p w14:paraId="582C128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632</w:t>
      </w:r>
    </w:p>
    <w:p w14:paraId="2DD05B67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632</w:t>
      </w:r>
    </w:p>
    <w:p w14:paraId="2D4F506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633</w:t>
      </w:r>
    </w:p>
    <w:p w14:paraId="56CBDB3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636</w:t>
      </w:r>
    </w:p>
    <w:p w14:paraId="65A6242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637</w:t>
      </w:r>
    </w:p>
    <w:p w14:paraId="31C69F9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639</w:t>
      </w:r>
    </w:p>
    <w:p w14:paraId="2BE594D6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639</w:t>
      </w:r>
    </w:p>
    <w:p w14:paraId="218BB0E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641</w:t>
      </w:r>
    </w:p>
    <w:p w14:paraId="070F767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644</w:t>
      </w:r>
    </w:p>
    <w:p w14:paraId="7740DBE4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645</w:t>
      </w:r>
    </w:p>
    <w:p w14:paraId="0E40B52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647</w:t>
      </w:r>
    </w:p>
    <w:p w14:paraId="6372BF2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647</w:t>
      </w:r>
    </w:p>
    <w:p w14:paraId="441B6201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647</w:t>
      </w:r>
    </w:p>
    <w:p w14:paraId="698B945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648</w:t>
      </w:r>
    </w:p>
    <w:p w14:paraId="2AC758A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648</w:t>
      </w:r>
    </w:p>
    <w:p w14:paraId="3CA0C03B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648</w:t>
      </w:r>
    </w:p>
    <w:p w14:paraId="7DFB6EC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649</w:t>
      </w:r>
    </w:p>
    <w:p w14:paraId="31D6805F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650</w:t>
      </w:r>
    </w:p>
    <w:p w14:paraId="0D0784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652</w:t>
      </w:r>
    </w:p>
    <w:p w14:paraId="7473AB2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652</w:t>
      </w:r>
    </w:p>
    <w:p w14:paraId="14799990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652</w:t>
      </w:r>
    </w:p>
    <w:p w14:paraId="1804EB2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652</w:t>
      </w:r>
    </w:p>
    <w:p w14:paraId="0FBEEA3A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652</w:t>
      </w:r>
    </w:p>
    <w:p w14:paraId="2A2C747C" w14:textId="77777777" w:rsidR="005977F2" w:rsidRDefault="005977F2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653</w:t>
      </w:r>
    </w:p>
    <w:p w14:paraId="067D827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653</w:t>
      </w:r>
    </w:p>
    <w:p w14:paraId="18035C7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653</w:t>
      </w:r>
    </w:p>
    <w:p w14:paraId="53FEE20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654</w:t>
      </w:r>
    </w:p>
    <w:p w14:paraId="7432D5A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654</w:t>
      </w:r>
    </w:p>
    <w:p w14:paraId="5D3A513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654</w:t>
      </w:r>
    </w:p>
    <w:p w14:paraId="214A68A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654</w:t>
      </w:r>
    </w:p>
    <w:p w14:paraId="3E9D6E9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654</w:t>
      </w:r>
    </w:p>
    <w:p w14:paraId="38A858D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654</w:t>
      </w:r>
    </w:p>
    <w:p w14:paraId="2D6617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655</w:t>
      </w:r>
    </w:p>
    <w:p w14:paraId="409EE96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655</w:t>
      </w:r>
    </w:p>
    <w:p w14:paraId="2B6CDE9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655</w:t>
      </w:r>
    </w:p>
    <w:p w14:paraId="0AA466A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655</w:t>
      </w:r>
    </w:p>
    <w:p w14:paraId="6003E58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656</w:t>
      </w:r>
    </w:p>
    <w:p w14:paraId="1089F8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656</w:t>
      </w:r>
    </w:p>
    <w:p w14:paraId="180F8C7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656</w:t>
      </w:r>
    </w:p>
    <w:p w14:paraId="278C60A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656</w:t>
      </w:r>
    </w:p>
    <w:p w14:paraId="4F650C6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656</w:t>
      </w:r>
    </w:p>
    <w:p w14:paraId="7299E9E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660</w:t>
      </w:r>
    </w:p>
    <w:p w14:paraId="15AEB03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660</w:t>
      </w:r>
    </w:p>
    <w:p w14:paraId="69A9EBB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660</w:t>
      </w:r>
    </w:p>
    <w:p w14:paraId="36C3BF5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660</w:t>
      </w:r>
    </w:p>
    <w:p w14:paraId="0E91395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666</w:t>
      </w:r>
    </w:p>
    <w:p w14:paraId="745271CF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671</w:t>
      </w:r>
    </w:p>
    <w:p w14:paraId="19E507E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671</w:t>
      </w:r>
    </w:p>
    <w:p w14:paraId="026D5D4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672</w:t>
      </w:r>
    </w:p>
    <w:p w14:paraId="38A001E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673</w:t>
      </w:r>
    </w:p>
    <w:p w14:paraId="6D769D1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673</w:t>
      </w:r>
    </w:p>
    <w:p w14:paraId="7A76655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674</w:t>
      </w:r>
    </w:p>
    <w:p w14:paraId="2B1A5B33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675</w:t>
      </w:r>
    </w:p>
    <w:p w14:paraId="2D298DF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675</w:t>
      </w:r>
    </w:p>
    <w:p w14:paraId="2E381FC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676</w:t>
      </w:r>
    </w:p>
    <w:p w14:paraId="3A2840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676</w:t>
      </w:r>
    </w:p>
    <w:p w14:paraId="354AF0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677</w:t>
      </w:r>
    </w:p>
    <w:p w14:paraId="16E8456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683</w:t>
      </w:r>
    </w:p>
    <w:p w14:paraId="67BAF44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685</w:t>
      </w:r>
    </w:p>
    <w:p w14:paraId="0A3A37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685</w:t>
      </w:r>
    </w:p>
    <w:p w14:paraId="76762F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685</w:t>
      </w:r>
    </w:p>
    <w:p w14:paraId="2F092AE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685</w:t>
      </w:r>
    </w:p>
    <w:p w14:paraId="0DC08F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685</w:t>
      </w:r>
    </w:p>
    <w:p w14:paraId="2F4C285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686</w:t>
      </w:r>
    </w:p>
    <w:p w14:paraId="17B3505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690</w:t>
      </w:r>
    </w:p>
    <w:p w14:paraId="551EEEA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693</w:t>
      </w:r>
    </w:p>
    <w:p w14:paraId="1EB75C7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694</w:t>
      </w:r>
    </w:p>
    <w:p w14:paraId="7B62C6C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694</w:t>
      </w:r>
    </w:p>
    <w:p w14:paraId="177084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694</w:t>
      </w:r>
    </w:p>
    <w:p w14:paraId="529FC1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695</w:t>
      </w:r>
    </w:p>
    <w:p w14:paraId="55BF3EB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696</w:t>
      </w:r>
    </w:p>
    <w:p w14:paraId="24D59E2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696</w:t>
      </w:r>
    </w:p>
    <w:p w14:paraId="32218720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696</w:t>
      </w:r>
    </w:p>
    <w:p w14:paraId="4B49B69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65EF4C4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696</w:t>
      </w:r>
    </w:p>
    <w:p w14:paraId="284EE05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700</w:t>
      </w:r>
    </w:p>
    <w:p w14:paraId="7501568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701</w:t>
      </w:r>
    </w:p>
    <w:p w14:paraId="4F623D1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703</w:t>
      </w:r>
    </w:p>
    <w:p w14:paraId="06CF259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704</w:t>
      </w:r>
    </w:p>
    <w:p w14:paraId="53E1606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707</w:t>
      </w:r>
    </w:p>
    <w:p w14:paraId="083C2DC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708</w:t>
      </w:r>
    </w:p>
    <w:p w14:paraId="07B412E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709</w:t>
      </w:r>
    </w:p>
    <w:p w14:paraId="22457D2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710</w:t>
      </w:r>
    </w:p>
    <w:p w14:paraId="5EDE660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710</w:t>
      </w:r>
    </w:p>
    <w:p w14:paraId="14FE05B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710</w:t>
      </w:r>
    </w:p>
    <w:p w14:paraId="702E4D7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710</w:t>
      </w:r>
    </w:p>
    <w:p w14:paraId="3B5FB8F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711</w:t>
      </w:r>
    </w:p>
    <w:p w14:paraId="6247754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4.5B.4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eRedCap UEs</w:t>
      </w:r>
      <w:r>
        <w:rPr>
          <w:noProof/>
        </w:rPr>
        <w:tab/>
        <w:t>711</w:t>
      </w:r>
    </w:p>
    <w:p w14:paraId="6A6B22A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</w:t>
      </w:r>
      <w:r w:rsidRPr="00544B17">
        <w:rPr>
          <w:noProof/>
          <w:lang w:val="en-US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noProof/>
          <w:lang w:val="en-US"/>
        </w:rPr>
        <w:t>ATG</w:t>
      </w:r>
      <w:r>
        <w:rPr>
          <w:noProof/>
          <w:lang w:eastAsia="en-US"/>
        </w:rPr>
        <w:t xml:space="preserve"> UEs</w:t>
      </w:r>
      <w:r>
        <w:rPr>
          <w:noProof/>
        </w:rPr>
        <w:tab/>
        <w:t>711</w:t>
      </w:r>
    </w:p>
    <w:p w14:paraId="2B1E0052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712</w:t>
      </w:r>
    </w:p>
    <w:p w14:paraId="38FF097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712</w:t>
      </w:r>
    </w:p>
    <w:p w14:paraId="2B1B764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544B17">
        <w:rPr>
          <w:noProof/>
          <w:lang w:val="en-US"/>
        </w:rPr>
        <w:t>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UE position requirements for </w:t>
      </w:r>
      <w:r w:rsidRPr="00544B17">
        <w:rPr>
          <w:noProof/>
          <w:lang w:val="en-US"/>
        </w:rPr>
        <w:t>ATG</w:t>
      </w:r>
      <w:r>
        <w:rPr>
          <w:noProof/>
          <w:lang w:eastAsia="en-US"/>
        </w:rPr>
        <w:t xml:space="preserve"> testing</w:t>
      </w:r>
      <w:r>
        <w:rPr>
          <w:noProof/>
        </w:rPr>
        <w:tab/>
        <w:t>712</w:t>
      </w:r>
    </w:p>
    <w:p w14:paraId="5796077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544B17">
        <w:rPr>
          <w:noProof/>
          <w:lang w:val="en-US"/>
        </w:rPr>
        <w:t>D</w:t>
      </w:r>
      <w:r>
        <w:rPr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712</w:t>
      </w:r>
    </w:p>
    <w:p w14:paraId="31A85EF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713</w:t>
      </w:r>
    </w:p>
    <w:p w14:paraId="2350905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64BEF6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713</w:t>
      </w:r>
    </w:p>
    <w:p w14:paraId="0D0B5D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714</w:t>
      </w:r>
    </w:p>
    <w:p w14:paraId="07FE0A7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714</w:t>
      </w:r>
    </w:p>
    <w:p w14:paraId="37E3BD3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715</w:t>
      </w:r>
    </w:p>
    <w:p w14:paraId="36DF905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CounterCheck</w:t>
      </w:r>
      <w:r>
        <w:rPr>
          <w:noProof/>
        </w:rPr>
        <w:tab/>
        <w:t>715</w:t>
      </w:r>
    </w:p>
    <w:p w14:paraId="39B263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CounterCheckResponse</w:t>
      </w:r>
      <w:r>
        <w:rPr>
          <w:noProof/>
        </w:rPr>
        <w:tab/>
        <w:t>715</w:t>
      </w:r>
    </w:p>
    <w:p w14:paraId="0BA8C0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DedicatedSIBRequest</w:t>
      </w:r>
      <w:r>
        <w:rPr>
          <w:noProof/>
        </w:rPr>
        <w:tab/>
        <w:t>716</w:t>
      </w:r>
    </w:p>
    <w:p w14:paraId="63FCE1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DLDedicatedMessageSegment</w:t>
      </w:r>
      <w:r>
        <w:rPr>
          <w:noProof/>
        </w:rPr>
        <w:tab/>
        <w:t>716</w:t>
      </w:r>
    </w:p>
    <w:p w14:paraId="775E94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DLInformationTransfer</w:t>
      </w:r>
      <w:r>
        <w:rPr>
          <w:noProof/>
        </w:rPr>
        <w:tab/>
        <w:t>717</w:t>
      </w:r>
    </w:p>
    <w:p w14:paraId="026AA2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DLInformationTransferMRDC</w:t>
      </w:r>
      <w:r>
        <w:rPr>
          <w:noProof/>
        </w:rPr>
        <w:tab/>
        <w:t>717</w:t>
      </w:r>
    </w:p>
    <w:p w14:paraId="4FDFA8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FailureInformation</w:t>
      </w:r>
      <w:r>
        <w:rPr>
          <w:noProof/>
        </w:rPr>
        <w:tab/>
        <w:t>718</w:t>
      </w:r>
    </w:p>
    <w:p w14:paraId="5253E1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IABOtherInformation</w:t>
      </w:r>
      <w:r>
        <w:rPr>
          <w:noProof/>
        </w:rPr>
        <w:tab/>
        <w:t>718</w:t>
      </w:r>
    </w:p>
    <w:p w14:paraId="7703CB7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718</w:t>
      </w:r>
    </w:p>
    <w:p w14:paraId="67A220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LocationMeasurementIndication</w:t>
      </w:r>
      <w:r>
        <w:rPr>
          <w:noProof/>
        </w:rPr>
        <w:tab/>
        <w:t>719</w:t>
      </w:r>
    </w:p>
    <w:p w14:paraId="51C1C67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LoggedMeasurementConfiguration</w:t>
      </w:r>
      <w:r>
        <w:rPr>
          <w:noProof/>
        </w:rPr>
        <w:tab/>
        <w:t>720</w:t>
      </w:r>
    </w:p>
    <w:p w14:paraId="11E896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722</w:t>
      </w:r>
    </w:p>
    <w:p w14:paraId="22E87E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722</w:t>
      </w:r>
    </w:p>
    <w:p w14:paraId="4C46FB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723</w:t>
      </w:r>
    </w:p>
    <w:p w14:paraId="5A36F05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MCGFailureInformation</w:t>
      </w:r>
      <w:r>
        <w:rPr>
          <w:noProof/>
        </w:rPr>
        <w:tab/>
        <w:t>723</w:t>
      </w:r>
    </w:p>
    <w:p w14:paraId="08B01A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MeasurementReport</w:t>
      </w:r>
      <w:r>
        <w:rPr>
          <w:noProof/>
        </w:rPr>
        <w:tab/>
        <w:t>723</w:t>
      </w:r>
    </w:p>
    <w:p w14:paraId="66F628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724</w:t>
      </w:r>
    </w:p>
    <w:p w14:paraId="0C6A41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MIB</w:t>
      </w:r>
      <w:r>
        <w:rPr>
          <w:noProof/>
        </w:rPr>
        <w:tab/>
        <w:t>724</w:t>
      </w:r>
    </w:p>
    <w:p w14:paraId="635FA4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MobilityFromNRCommand</w:t>
      </w:r>
      <w:r>
        <w:rPr>
          <w:noProof/>
        </w:rPr>
        <w:tab/>
        <w:t>725</w:t>
      </w:r>
    </w:p>
    <w:p w14:paraId="673FCD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Paging</w:t>
      </w:r>
      <w:r>
        <w:rPr>
          <w:noProof/>
        </w:rPr>
        <w:tab/>
        <w:t>726</w:t>
      </w:r>
    </w:p>
    <w:p w14:paraId="15B44A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RRCReestablishment</w:t>
      </w:r>
      <w:r>
        <w:rPr>
          <w:noProof/>
        </w:rPr>
        <w:tab/>
        <w:t>727</w:t>
      </w:r>
    </w:p>
    <w:p w14:paraId="4089EC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RRCReestablishmentComplete</w:t>
      </w:r>
      <w:r>
        <w:rPr>
          <w:noProof/>
        </w:rPr>
        <w:tab/>
        <w:t>727</w:t>
      </w:r>
    </w:p>
    <w:p w14:paraId="064990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RRCReestablishmentRequest</w:t>
      </w:r>
      <w:r>
        <w:rPr>
          <w:noProof/>
        </w:rPr>
        <w:tab/>
        <w:t>728</w:t>
      </w:r>
    </w:p>
    <w:p w14:paraId="4F43D3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</w:t>
      </w:r>
      <w:r>
        <w:rPr>
          <w:noProof/>
        </w:rPr>
        <w:tab/>
        <w:t>729</w:t>
      </w:r>
    </w:p>
    <w:p w14:paraId="780DDC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RRCReconfigurationComplete</w:t>
      </w:r>
      <w:r>
        <w:rPr>
          <w:noProof/>
        </w:rPr>
        <w:tab/>
        <w:t>736</w:t>
      </w:r>
    </w:p>
    <w:p w14:paraId="46D12F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RRCReject</w:t>
      </w:r>
      <w:r>
        <w:rPr>
          <w:noProof/>
        </w:rPr>
        <w:tab/>
        <w:t>737</w:t>
      </w:r>
    </w:p>
    <w:p w14:paraId="620AF9C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RRCRelease</w:t>
      </w:r>
      <w:r>
        <w:rPr>
          <w:noProof/>
        </w:rPr>
        <w:tab/>
        <w:t>738</w:t>
      </w:r>
    </w:p>
    <w:p w14:paraId="5A1C54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RRCResume</w:t>
      </w:r>
      <w:r>
        <w:rPr>
          <w:noProof/>
        </w:rPr>
        <w:tab/>
        <w:t>741</w:t>
      </w:r>
    </w:p>
    <w:p w14:paraId="0BDCE8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RRCResumeComplete</w:t>
      </w:r>
      <w:r>
        <w:rPr>
          <w:noProof/>
        </w:rPr>
        <w:tab/>
        <w:t>742</w:t>
      </w:r>
    </w:p>
    <w:p w14:paraId="34CF33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RRCResumeRequest</w:t>
      </w:r>
      <w:r>
        <w:rPr>
          <w:noProof/>
        </w:rPr>
        <w:tab/>
        <w:t>742</w:t>
      </w:r>
    </w:p>
    <w:p w14:paraId="0BF3371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RRCResumeRequest1</w:t>
      </w:r>
      <w:r>
        <w:rPr>
          <w:noProof/>
        </w:rPr>
        <w:tab/>
        <w:t>742</w:t>
      </w:r>
    </w:p>
    <w:p w14:paraId="0C95CD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RRCSetup</w:t>
      </w:r>
      <w:r>
        <w:rPr>
          <w:noProof/>
        </w:rPr>
        <w:tab/>
        <w:t>743</w:t>
      </w:r>
    </w:p>
    <w:p w14:paraId="6A0C52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RRCSetupComplete</w:t>
      </w:r>
      <w:r>
        <w:rPr>
          <w:noProof/>
        </w:rPr>
        <w:tab/>
        <w:t>743</w:t>
      </w:r>
    </w:p>
    <w:p w14:paraId="75B97E6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RRCSetupRequest</w:t>
      </w:r>
      <w:r>
        <w:rPr>
          <w:noProof/>
        </w:rPr>
        <w:tab/>
        <w:t>744</w:t>
      </w:r>
    </w:p>
    <w:p w14:paraId="68344C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RRCSystemInfoRequest</w:t>
      </w:r>
      <w:r>
        <w:rPr>
          <w:noProof/>
        </w:rPr>
        <w:tab/>
        <w:t>744</w:t>
      </w:r>
    </w:p>
    <w:p w14:paraId="3962056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SCGFailureInformation</w:t>
      </w:r>
      <w:r>
        <w:rPr>
          <w:noProof/>
        </w:rPr>
        <w:tab/>
        <w:t>744</w:t>
      </w:r>
    </w:p>
    <w:p w14:paraId="0076A2D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SCGFailureInformationEUTRA</w:t>
      </w:r>
      <w:r>
        <w:rPr>
          <w:noProof/>
        </w:rPr>
        <w:tab/>
        <w:t>745</w:t>
      </w:r>
    </w:p>
    <w:p w14:paraId="62525BE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SecurityModeCommand</w:t>
      </w:r>
      <w:r>
        <w:rPr>
          <w:noProof/>
        </w:rPr>
        <w:tab/>
        <w:t>745</w:t>
      </w:r>
    </w:p>
    <w:p w14:paraId="0C9BF3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SecurityModeComplete</w:t>
      </w:r>
      <w:r>
        <w:rPr>
          <w:noProof/>
        </w:rPr>
        <w:tab/>
        <w:t>745</w:t>
      </w:r>
    </w:p>
    <w:p w14:paraId="55D47B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SecurityModeFailure</w:t>
      </w:r>
      <w:r>
        <w:rPr>
          <w:noProof/>
        </w:rPr>
        <w:tab/>
        <w:t>746</w:t>
      </w:r>
    </w:p>
    <w:p w14:paraId="53A5C2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</w:t>
      </w:r>
      <w:r>
        <w:rPr>
          <w:noProof/>
        </w:rPr>
        <w:tab/>
        <w:t>747</w:t>
      </w:r>
    </w:p>
    <w:p w14:paraId="192277D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SidelinkUEInformationNR</w:t>
      </w:r>
      <w:r>
        <w:rPr>
          <w:noProof/>
        </w:rPr>
        <w:tab/>
        <w:t>751</w:t>
      </w:r>
    </w:p>
    <w:p w14:paraId="5A5B81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SystemInformation</w:t>
      </w:r>
      <w:r>
        <w:rPr>
          <w:noProof/>
        </w:rPr>
        <w:tab/>
        <w:t>753</w:t>
      </w:r>
    </w:p>
    <w:p w14:paraId="037BD1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UEAssistanceInformation</w:t>
      </w:r>
      <w:r>
        <w:rPr>
          <w:noProof/>
        </w:rPr>
        <w:tab/>
        <w:t>754</w:t>
      </w:r>
    </w:p>
    <w:p w14:paraId="40115E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UECapabilityEnquiry</w:t>
      </w:r>
      <w:r>
        <w:rPr>
          <w:noProof/>
        </w:rPr>
        <w:tab/>
        <w:t>755</w:t>
      </w:r>
    </w:p>
    <w:p w14:paraId="7552453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UECapabilityInformation</w:t>
      </w:r>
      <w:r>
        <w:rPr>
          <w:noProof/>
        </w:rPr>
        <w:tab/>
        <w:t>755</w:t>
      </w:r>
    </w:p>
    <w:p w14:paraId="7035E15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UEInformationRequest</w:t>
      </w:r>
      <w:r>
        <w:rPr>
          <w:noProof/>
        </w:rPr>
        <w:tab/>
        <w:t>756</w:t>
      </w:r>
    </w:p>
    <w:p w14:paraId="5E128D6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UEInformationResponse</w:t>
      </w:r>
      <w:r>
        <w:rPr>
          <w:noProof/>
        </w:rPr>
        <w:tab/>
        <w:t>757</w:t>
      </w:r>
    </w:p>
    <w:p w14:paraId="08C7E8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757</w:t>
      </w:r>
    </w:p>
    <w:p w14:paraId="781C80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ULDedicatedMessageSegment</w:t>
      </w:r>
      <w:r>
        <w:rPr>
          <w:noProof/>
        </w:rPr>
        <w:tab/>
        <w:t>757</w:t>
      </w:r>
    </w:p>
    <w:p w14:paraId="786844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ULInformationTransfer</w:t>
      </w:r>
      <w:r>
        <w:rPr>
          <w:noProof/>
        </w:rPr>
        <w:tab/>
        <w:t>758</w:t>
      </w:r>
    </w:p>
    <w:p w14:paraId="530DCA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ULInformationTransferIRAT</w:t>
      </w:r>
      <w:r>
        <w:rPr>
          <w:noProof/>
        </w:rPr>
        <w:tab/>
        <w:t>758</w:t>
      </w:r>
    </w:p>
    <w:p w14:paraId="53178B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ULInformationTransferMRDC</w:t>
      </w:r>
      <w:r>
        <w:rPr>
          <w:noProof/>
        </w:rPr>
        <w:tab/>
        <w:t>758</w:t>
      </w:r>
    </w:p>
    <w:p w14:paraId="495438D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759</w:t>
      </w:r>
    </w:p>
    <w:p w14:paraId="3F146C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MasterInformationBlockSidelink</w:t>
      </w:r>
      <w:r>
        <w:rPr>
          <w:noProof/>
        </w:rPr>
        <w:tab/>
        <w:t>759</w:t>
      </w:r>
    </w:p>
    <w:p w14:paraId="0D94AF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MeasurementReportSidelink</w:t>
      </w:r>
      <w:r>
        <w:rPr>
          <w:noProof/>
        </w:rPr>
        <w:tab/>
        <w:t>760</w:t>
      </w:r>
    </w:p>
    <w:p w14:paraId="1C2F7B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RemoteUEInformationSidelink</w:t>
      </w:r>
      <w:r>
        <w:rPr>
          <w:noProof/>
        </w:rPr>
        <w:tab/>
        <w:t>761</w:t>
      </w:r>
    </w:p>
    <w:p w14:paraId="64A7CF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NotificationMessageSidelink</w:t>
      </w:r>
      <w:r>
        <w:rPr>
          <w:noProof/>
        </w:rPr>
        <w:tab/>
        <w:t>762</w:t>
      </w:r>
    </w:p>
    <w:p w14:paraId="14D2F1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RRCReconfigurationSidelink</w:t>
      </w:r>
      <w:r>
        <w:rPr>
          <w:noProof/>
        </w:rPr>
        <w:tab/>
        <w:t>763</w:t>
      </w:r>
    </w:p>
    <w:p w14:paraId="7B80DC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SL-RLC-ChannelConfigPC5</w:t>
      </w:r>
      <w:r>
        <w:rPr>
          <w:noProof/>
        </w:rPr>
        <w:tab/>
        <w:t>766</w:t>
      </w:r>
    </w:p>
    <w:p w14:paraId="1996768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RRCReconfigurationCompleteSidelink</w:t>
      </w:r>
      <w:r>
        <w:rPr>
          <w:noProof/>
        </w:rPr>
        <w:tab/>
        <w:t>767</w:t>
      </w:r>
    </w:p>
    <w:p w14:paraId="3C4D12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RRCReconfigurationFailureSidelink</w:t>
      </w:r>
      <w:r>
        <w:rPr>
          <w:noProof/>
        </w:rPr>
        <w:tab/>
        <w:t>767</w:t>
      </w:r>
    </w:p>
    <w:p w14:paraId="73C79D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UECapabilityEnquirySidelink</w:t>
      </w:r>
      <w:r>
        <w:rPr>
          <w:noProof/>
        </w:rPr>
        <w:tab/>
        <w:t>768</w:t>
      </w:r>
    </w:p>
    <w:p w14:paraId="4BE7D9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UECapabilityInformationSidelink</w:t>
      </w:r>
      <w:r>
        <w:rPr>
          <w:noProof/>
        </w:rPr>
        <w:tab/>
        <w:t>769</w:t>
      </w:r>
    </w:p>
    <w:p w14:paraId="189EEA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uuMessageTransferSidelink</w:t>
      </w:r>
      <w:r>
        <w:rPr>
          <w:noProof/>
        </w:rPr>
        <w:tab/>
        <w:t>771</w:t>
      </w:r>
    </w:p>
    <w:p w14:paraId="239AE9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UEAssistanceInformationSidelink</w:t>
      </w:r>
      <w:r>
        <w:rPr>
          <w:noProof/>
        </w:rPr>
        <w:tab/>
        <w:t>772</w:t>
      </w:r>
    </w:p>
    <w:p w14:paraId="08FF2E6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773</w:t>
      </w:r>
    </w:p>
    <w:p w14:paraId="40A4E1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SIB2</w:t>
      </w:r>
      <w:r>
        <w:rPr>
          <w:noProof/>
        </w:rPr>
        <w:tab/>
        <w:t>773</w:t>
      </w:r>
    </w:p>
    <w:p w14:paraId="1075F1B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SIB3</w:t>
      </w:r>
      <w:r>
        <w:rPr>
          <w:noProof/>
        </w:rPr>
        <w:tab/>
        <w:t>774</w:t>
      </w:r>
    </w:p>
    <w:p w14:paraId="17C61D2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SIB4</w:t>
      </w:r>
      <w:r>
        <w:rPr>
          <w:noProof/>
        </w:rPr>
        <w:tab/>
        <w:t>775</w:t>
      </w:r>
    </w:p>
    <w:p w14:paraId="2659DCD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SIB5</w:t>
      </w:r>
      <w:r>
        <w:rPr>
          <w:noProof/>
        </w:rPr>
        <w:tab/>
        <w:t>779</w:t>
      </w:r>
    </w:p>
    <w:p w14:paraId="607A76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SIB6</w:t>
      </w:r>
      <w:r>
        <w:rPr>
          <w:noProof/>
        </w:rPr>
        <w:tab/>
        <w:t>780</w:t>
      </w:r>
    </w:p>
    <w:p w14:paraId="550FCF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SIB7</w:t>
      </w:r>
      <w:r>
        <w:rPr>
          <w:noProof/>
        </w:rPr>
        <w:tab/>
        <w:t>780</w:t>
      </w:r>
    </w:p>
    <w:p w14:paraId="5A8FA89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SIB8</w:t>
      </w:r>
      <w:r>
        <w:rPr>
          <w:noProof/>
        </w:rPr>
        <w:tab/>
        <w:t>782</w:t>
      </w:r>
    </w:p>
    <w:p w14:paraId="544476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SIB9</w:t>
      </w:r>
      <w:r>
        <w:rPr>
          <w:noProof/>
        </w:rPr>
        <w:tab/>
        <w:t>783</w:t>
      </w:r>
    </w:p>
    <w:p w14:paraId="617D93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SIB10</w:t>
      </w:r>
      <w:r>
        <w:rPr>
          <w:noProof/>
        </w:rPr>
        <w:tab/>
        <w:t>784</w:t>
      </w:r>
    </w:p>
    <w:p w14:paraId="299AB9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SIB11</w:t>
      </w:r>
      <w:r>
        <w:rPr>
          <w:noProof/>
        </w:rPr>
        <w:tab/>
        <w:t>784</w:t>
      </w:r>
    </w:p>
    <w:p w14:paraId="2FBAAC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SIB12</w:t>
      </w:r>
      <w:r>
        <w:rPr>
          <w:noProof/>
        </w:rPr>
        <w:tab/>
        <w:t>784</w:t>
      </w:r>
    </w:p>
    <w:p w14:paraId="27777B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SIB13</w:t>
      </w:r>
      <w:r>
        <w:rPr>
          <w:noProof/>
        </w:rPr>
        <w:tab/>
        <w:t>786</w:t>
      </w:r>
    </w:p>
    <w:p w14:paraId="2DDC97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SIB14</w:t>
      </w:r>
      <w:r>
        <w:rPr>
          <w:noProof/>
        </w:rPr>
        <w:tab/>
        <w:t>786</w:t>
      </w:r>
    </w:p>
    <w:p w14:paraId="02AE61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SIB15</w:t>
      </w:r>
      <w:r>
        <w:rPr>
          <w:noProof/>
        </w:rPr>
        <w:tab/>
        <w:t>786</w:t>
      </w:r>
    </w:p>
    <w:p w14:paraId="76EF7D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SIB16</w:t>
      </w:r>
      <w:r>
        <w:rPr>
          <w:noProof/>
        </w:rPr>
        <w:tab/>
        <w:t>786</w:t>
      </w:r>
    </w:p>
    <w:p w14:paraId="5CBF4CE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SIB17</w:t>
      </w:r>
      <w:r>
        <w:rPr>
          <w:noProof/>
        </w:rPr>
        <w:tab/>
        <w:t>786</w:t>
      </w:r>
    </w:p>
    <w:p w14:paraId="31F666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SIB17bis</w:t>
      </w:r>
      <w:r>
        <w:rPr>
          <w:noProof/>
        </w:rPr>
        <w:tab/>
        <w:t>787</w:t>
      </w:r>
    </w:p>
    <w:p w14:paraId="54CBFC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SIB18</w:t>
      </w:r>
      <w:r>
        <w:rPr>
          <w:noProof/>
        </w:rPr>
        <w:tab/>
        <w:t>788</w:t>
      </w:r>
    </w:p>
    <w:p w14:paraId="3093C54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SIB19</w:t>
      </w:r>
      <w:r>
        <w:rPr>
          <w:noProof/>
        </w:rPr>
        <w:tab/>
        <w:t>788</w:t>
      </w:r>
    </w:p>
    <w:p w14:paraId="3003AE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SIB20</w:t>
      </w:r>
      <w:r>
        <w:rPr>
          <w:noProof/>
        </w:rPr>
        <w:tab/>
        <w:t>789</w:t>
      </w:r>
    </w:p>
    <w:p w14:paraId="184FF43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789</w:t>
      </w:r>
    </w:p>
    <w:p w14:paraId="4E57C6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SIB22</w:t>
      </w:r>
      <w:r>
        <w:rPr>
          <w:noProof/>
        </w:rPr>
        <w:tab/>
        <w:t>790</w:t>
      </w:r>
    </w:p>
    <w:p w14:paraId="1858C10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SIB23</w:t>
      </w:r>
      <w:r>
        <w:rPr>
          <w:noProof/>
        </w:rPr>
        <w:tab/>
        <w:t>790</w:t>
      </w:r>
    </w:p>
    <w:p w14:paraId="1FF1BF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SIB24</w:t>
      </w:r>
      <w:r>
        <w:rPr>
          <w:noProof/>
        </w:rPr>
        <w:tab/>
        <w:t>790</w:t>
      </w:r>
    </w:p>
    <w:p w14:paraId="1843AD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SIB25</w:t>
      </w:r>
      <w:r>
        <w:rPr>
          <w:noProof/>
        </w:rPr>
        <w:tab/>
        <w:t>791</w:t>
      </w:r>
    </w:p>
    <w:p w14:paraId="7770903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791</w:t>
      </w:r>
    </w:p>
    <w:p w14:paraId="345914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PosSystemInformation-r16-IEs</w:t>
      </w:r>
      <w:r>
        <w:rPr>
          <w:noProof/>
        </w:rPr>
        <w:tab/>
        <w:t>791</w:t>
      </w:r>
    </w:p>
    <w:p w14:paraId="5868C5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PosSI-SchedulingInfo</w:t>
      </w:r>
      <w:r>
        <w:rPr>
          <w:noProof/>
        </w:rPr>
        <w:tab/>
        <w:t>792</w:t>
      </w:r>
    </w:p>
    <w:p w14:paraId="46685C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SIBpos</w:t>
      </w:r>
      <w:r>
        <w:rPr>
          <w:noProof/>
        </w:rPr>
        <w:tab/>
        <w:t>792</w:t>
      </w:r>
    </w:p>
    <w:p w14:paraId="2CB71A4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792</w:t>
      </w:r>
    </w:p>
    <w:p w14:paraId="0778FF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AdditionalPCIIndex</w:t>
      </w:r>
      <w:r>
        <w:rPr>
          <w:noProof/>
        </w:rPr>
        <w:tab/>
        <w:t>792</w:t>
      </w:r>
    </w:p>
    <w:p w14:paraId="47F076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AdditionalSpectrumEmission</w:t>
      </w:r>
      <w:r>
        <w:rPr>
          <w:noProof/>
        </w:rPr>
        <w:tab/>
        <w:t>793</w:t>
      </w:r>
    </w:p>
    <w:p w14:paraId="6EF3624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793</w:t>
      </w:r>
    </w:p>
    <w:p w14:paraId="0A0E69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Aerial-Config</w:t>
      </w:r>
      <w:r>
        <w:rPr>
          <w:noProof/>
        </w:rPr>
        <w:tab/>
        <w:t>793</w:t>
      </w:r>
    </w:p>
    <w:p w14:paraId="65F626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Alpha</w:t>
      </w:r>
      <w:r>
        <w:rPr>
          <w:noProof/>
        </w:rPr>
        <w:tab/>
        <w:t>793</w:t>
      </w:r>
    </w:p>
    <w:p w14:paraId="2F2119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Altitude</w:t>
      </w:r>
      <w:r>
        <w:rPr>
          <w:noProof/>
        </w:rPr>
        <w:tab/>
        <w:t>793</w:t>
      </w:r>
    </w:p>
    <w:p w14:paraId="23D569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AMF-Identifier</w:t>
      </w:r>
      <w:r>
        <w:rPr>
          <w:noProof/>
        </w:rPr>
        <w:tab/>
        <w:t>794</w:t>
      </w:r>
    </w:p>
    <w:p w14:paraId="4D3C75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ARFCN-ValueEUTRA</w:t>
      </w:r>
      <w:r>
        <w:rPr>
          <w:noProof/>
        </w:rPr>
        <w:tab/>
        <w:t>794</w:t>
      </w:r>
    </w:p>
    <w:p w14:paraId="2381910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ARFCN-ValueNR</w:t>
      </w:r>
      <w:r>
        <w:rPr>
          <w:noProof/>
        </w:rPr>
        <w:tab/>
        <w:t>794</w:t>
      </w:r>
    </w:p>
    <w:p w14:paraId="3CA462F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ARFCN-ValueUTRA-FDD</w:t>
      </w:r>
      <w:r>
        <w:rPr>
          <w:noProof/>
        </w:rPr>
        <w:tab/>
        <w:t>795</w:t>
      </w:r>
    </w:p>
    <w:p w14:paraId="0974D5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ATG-Config</w:t>
      </w:r>
      <w:r>
        <w:rPr>
          <w:noProof/>
        </w:rPr>
        <w:tab/>
        <w:t>795</w:t>
      </w:r>
    </w:p>
    <w:p w14:paraId="623805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AvailabilityCombinationsPerCell</w:t>
      </w:r>
      <w:r>
        <w:rPr>
          <w:noProof/>
        </w:rPr>
        <w:tab/>
        <w:t>795</w:t>
      </w:r>
    </w:p>
    <w:p w14:paraId="1A26C4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AvailabilityIndicator</w:t>
      </w:r>
      <w:r>
        <w:rPr>
          <w:noProof/>
        </w:rPr>
        <w:tab/>
        <w:t>795</w:t>
      </w:r>
    </w:p>
    <w:p w14:paraId="5C53EB7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BAP-Routing-ID</w:t>
      </w:r>
      <w:r>
        <w:rPr>
          <w:noProof/>
        </w:rPr>
        <w:tab/>
        <w:t>796</w:t>
      </w:r>
    </w:p>
    <w:p w14:paraId="1A7D7D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BeamFailureRecoveryConfig</w:t>
      </w:r>
      <w:r>
        <w:rPr>
          <w:noProof/>
        </w:rPr>
        <w:tab/>
        <w:t>796</w:t>
      </w:r>
    </w:p>
    <w:p w14:paraId="5B52594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BeamFailureRecoveryRSConfig</w:t>
      </w:r>
      <w:r>
        <w:rPr>
          <w:noProof/>
        </w:rPr>
        <w:tab/>
        <w:t>797</w:t>
      </w:r>
    </w:p>
    <w:p w14:paraId="013707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BetaOffsets</w:t>
      </w:r>
      <w:r>
        <w:rPr>
          <w:noProof/>
        </w:rPr>
        <w:tab/>
        <w:t>797</w:t>
      </w:r>
    </w:p>
    <w:p w14:paraId="3736007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BetaOffsetsCrossPri</w:t>
      </w:r>
      <w:r>
        <w:rPr>
          <w:noProof/>
        </w:rPr>
        <w:tab/>
        <w:t>797</w:t>
      </w:r>
    </w:p>
    <w:p w14:paraId="2DBD3B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BH-RLC-ChannelConfig</w:t>
      </w:r>
      <w:r>
        <w:rPr>
          <w:noProof/>
        </w:rPr>
        <w:tab/>
        <w:t>797</w:t>
      </w:r>
    </w:p>
    <w:p w14:paraId="4FB12F8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BH-LogicalChannelIdentity</w:t>
      </w:r>
      <w:r>
        <w:rPr>
          <w:noProof/>
        </w:rPr>
        <w:tab/>
        <w:t>798</w:t>
      </w:r>
    </w:p>
    <w:p w14:paraId="5B79BA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BH-LogicalChannelIdentity-Ext</w:t>
      </w:r>
      <w:r>
        <w:rPr>
          <w:noProof/>
        </w:rPr>
        <w:tab/>
        <w:t>798</w:t>
      </w:r>
    </w:p>
    <w:p w14:paraId="67FAFD6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BH-RLC-ChannelID</w:t>
      </w:r>
      <w:r>
        <w:rPr>
          <w:noProof/>
        </w:rPr>
        <w:tab/>
        <w:t>798</w:t>
      </w:r>
    </w:p>
    <w:p w14:paraId="22D907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BSR-Config</w:t>
      </w:r>
      <w:r>
        <w:rPr>
          <w:noProof/>
        </w:rPr>
        <w:tab/>
        <w:t>798</w:t>
      </w:r>
    </w:p>
    <w:p w14:paraId="7AF350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</w:t>
      </w:r>
      <w:r>
        <w:rPr>
          <w:noProof/>
        </w:rPr>
        <w:tab/>
        <w:t>799</w:t>
      </w:r>
    </w:p>
    <w:p w14:paraId="6359E0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BWP-Downlink</w:t>
      </w:r>
      <w:r>
        <w:rPr>
          <w:noProof/>
        </w:rPr>
        <w:tab/>
        <w:t>799</w:t>
      </w:r>
    </w:p>
    <w:p w14:paraId="09F5D71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BWP-DownlinkCommon</w:t>
      </w:r>
      <w:r>
        <w:rPr>
          <w:noProof/>
        </w:rPr>
        <w:tab/>
        <w:t>800</w:t>
      </w:r>
    </w:p>
    <w:p w14:paraId="3749BB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BWP-DownlinkDedicated</w:t>
      </w:r>
      <w:r>
        <w:rPr>
          <w:noProof/>
        </w:rPr>
        <w:tab/>
        <w:t>801</w:t>
      </w:r>
    </w:p>
    <w:p w14:paraId="22B049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BWP-Id</w:t>
      </w:r>
      <w:r>
        <w:rPr>
          <w:noProof/>
        </w:rPr>
        <w:tab/>
        <w:t>801</w:t>
      </w:r>
    </w:p>
    <w:p w14:paraId="5FF0A7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BWP-Uplink</w:t>
      </w:r>
      <w:r>
        <w:rPr>
          <w:noProof/>
        </w:rPr>
        <w:tab/>
        <w:t>802</w:t>
      </w:r>
    </w:p>
    <w:p w14:paraId="2E6664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BWP-UplinkCommon</w:t>
      </w:r>
      <w:r>
        <w:rPr>
          <w:noProof/>
        </w:rPr>
        <w:tab/>
        <w:t>802</w:t>
      </w:r>
    </w:p>
    <w:p w14:paraId="291ACD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BWP-UplinkDedicated</w:t>
      </w:r>
      <w:r>
        <w:rPr>
          <w:noProof/>
        </w:rPr>
        <w:tab/>
        <w:t>803</w:t>
      </w:r>
    </w:p>
    <w:p w14:paraId="0445C1D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CandidateBeamRS</w:t>
      </w:r>
      <w:r>
        <w:rPr>
          <w:noProof/>
        </w:rPr>
        <w:tab/>
        <w:t>804</w:t>
      </w:r>
    </w:p>
    <w:p w14:paraId="032AAA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804</w:t>
      </w:r>
    </w:p>
    <w:p w14:paraId="16D056D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805</w:t>
      </w:r>
    </w:p>
    <w:p w14:paraId="51A0810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CellAccessRelatedInfo</w:t>
      </w:r>
      <w:r>
        <w:rPr>
          <w:noProof/>
        </w:rPr>
        <w:tab/>
        <w:t>805</w:t>
      </w:r>
    </w:p>
    <w:p w14:paraId="1582AA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CellAccessRelatedInfo-EUTRA-5GC</w:t>
      </w:r>
      <w:r>
        <w:rPr>
          <w:noProof/>
        </w:rPr>
        <w:tab/>
        <w:t>805</w:t>
      </w:r>
    </w:p>
    <w:p w14:paraId="50E262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CellAccessRelatedInfo-EUTRA-EPC</w:t>
      </w:r>
      <w:r>
        <w:rPr>
          <w:noProof/>
        </w:rPr>
        <w:tab/>
        <w:t>806</w:t>
      </w:r>
    </w:p>
    <w:p w14:paraId="17EC0C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806</w:t>
      </w:r>
    </w:p>
    <w:p w14:paraId="55AB2A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CellGroupConfig</w:t>
      </w:r>
      <w:r>
        <w:rPr>
          <w:noProof/>
        </w:rPr>
        <w:tab/>
        <w:t>807</w:t>
      </w:r>
    </w:p>
    <w:p w14:paraId="227F260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CellGroupId</w:t>
      </w:r>
      <w:r>
        <w:rPr>
          <w:noProof/>
        </w:rPr>
        <w:tab/>
        <w:t>813</w:t>
      </w:r>
    </w:p>
    <w:p w14:paraId="02E358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CellIdentity</w:t>
      </w:r>
      <w:r>
        <w:rPr>
          <w:noProof/>
        </w:rPr>
        <w:tab/>
        <w:t>814</w:t>
      </w:r>
    </w:p>
    <w:p w14:paraId="66C04A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CellReselectionPriority</w:t>
      </w:r>
      <w:r>
        <w:rPr>
          <w:noProof/>
        </w:rPr>
        <w:tab/>
        <w:t>814</w:t>
      </w:r>
    </w:p>
    <w:p w14:paraId="79EF90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CellReselectionSubPriority</w:t>
      </w:r>
      <w:r>
        <w:rPr>
          <w:noProof/>
        </w:rPr>
        <w:tab/>
        <w:t>814</w:t>
      </w:r>
    </w:p>
    <w:p w14:paraId="768AE42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CFR-ConfigMulticast</w:t>
      </w:r>
      <w:r>
        <w:rPr>
          <w:noProof/>
        </w:rPr>
        <w:tab/>
        <w:t>814</w:t>
      </w:r>
    </w:p>
    <w:p w14:paraId="496034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CGI-InfoEUTRA</w:t>
      </w:r>
      <w:r>
        <w:rPr>
          <w:noProof/>
        </w:rPr>
        <w:tab/>
        <w:t>814</w:t>
      </w:r>
    </w:p>
    <w:p w14:paraId="0AC89F6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CGI-InfoEUTRALogging</w:t>
      </w:r>
      <w:r>
        <w:rPr>
          <w:noProof/>
        </w:rPr>
        <w:tab/>
        <w:t>815</w:t>
      </w:r>
    </w:p>
    <w:p w14:paraId="4D980F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CGI-InfoNR</w:t>
      </w:r>
      <w:r>
        <w:rPr>
          <w:noProof/>
        </w:rPr>
        <w:tab/>
        <w:t>815</w:t>
      </w:r>
    </w:p>
    <w:p w14:paraId="5DA22B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eastAsia="en-US"/>
        </w:rPr>
        <w:t>ChannelAccessConfig</w:t>
      </w:r>
      <w:r>
        <w:rPr>
          <w:noProof/>
        </w:rPr>
        <w:tab/>
        <w:t>815</w:t>
      </w:r>
    </w:p>
    <w:p w14:paraId="316E57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CGI-Info-Logging</w:t>
      </w:r>
      <w:r>
        <w:rPr>
          <w:noProof/>
        </w:rPr>
        <w:tab/>
        <w:t>815</w:t>
      </w:r>
    </w:p>
    <w:p w14:paraId="7121C26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CLI-RSSI-Range</w:t>
      </w:r>
      <w:r>
        <w:rPr>
          <w:noProof/>
        </w:rPr>
        <w:tab/>
        <w:t>816</w:t>
      </w:r>
    </w:p>
    <w:p w14:paraId="372C68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816</w:t>
      </w:r>
    </w:p>
    <w:p w14:paraId="3DC20ED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CodebookConfig</w:t>
      </w:r>
      <w:r>
        <w:rPr>
          <w:noProof/>
        </w:rPr>
        <w:tab/>
        <w:t>816</w:t>
      </w:r>
    </w:p>
    <w:p w14:paraId="58C0E1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CommonLocationInfo</w:t>
      </w:r>
      <w:r>
        <w:rPr>
          <w:noProof/>
        </w:rPr>
        <w:tab/>
        <w:t>817</w:t>
      </w:r>
    </w:p>
    <w:p w14:paraId="7A9F1F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CondReconfigId</w:t>
      </w:r>
      <w:r>
        <w:rPr>
          <w:noProof/>
        </w:rPr>
        <w:tab/>
        <w:t>817</w:t>
      </w:r>
    </w:p>
    <w:p w14:paraId="459AFAD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CondReconfigToAddModList</w:t>
      </w:r>
      <w:r>
        <w:rPr>
          <w:noProof/>
        </w:rPr>
        <w:tab/>
        <w:t>817</w:t>
      </w:r>
    </w:p>
    <w:p w14:paraId="6595B9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ConditionalReconfiguration</w:t>
      </w:r>
      <w:r>
        <w:rPr>
          <w:noProof/>
        </w:rPr>
        <w:tab/>
        <w:t>818</w:t>
      </w:r>
    </w:p>
    <w:p w14:paraId="3C0CD5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ConfiguredGrantConfig</w:t>
      </w:r>
      <w:r>
        <w:rPr>
          <w:noProof/>
        </w:rPr>
        <w:tab/>
        <w:t>819</w:t>
      </w:r>
    </w:p>
    <w:p w14:paraId="53548D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ConfiguredGrantConfigIndex</w:t>
      </w:r>
      <w:r>
        <w:rPr>
          <w:noProof/>
        </w:rPr>
        <w:tab/>
        <w:t>822</w:t>
      </w:r>
    </w:p>
    <w:p w14:paraId="6DB64DC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ConfiguredGrantConfigIndexMAC</w:t>
      </w:r>
      <w:r>
        <w:rPr>
          <w:noProof/>
        </w:rPr>
        <w:tab/>
        <w:t>822</w:t>
      </w:r>
    </w:p>
    <w:p w14:paraId="05D2A6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ConnEstFailureControl</w:t>
      </w:r>
      <w:r>
        <w:rPr>
          <w:noProof/>
        </w:rPr>
        <w:tab/>
        <w:t>822</w:t>
      </w:r>
    </w:p>
    <w:p w14:paraId="7D4F588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ControlResourceSet</w:t>
      </w:r>
      <w:r>
        <w:rPr>
          <w:noProof/>
        </w:rPr>
        <w:tab/>
        <w:t>823</w:t>
      </w:r>
    </w:p>
    <w:p w14:paraId="680374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ControlResourceSetId</w:t>
      </w:r>
      <w:r>
        <w:rPr>
          <w:noProof/>
        </w:rPr>
        <w:tab/>
        <w:t>823</w:t>
      </w:r>
    </w:p>
    <w:p w14:paraId="678FB3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ControlResourceSetZero</w:t>
      </w:r>
      <w:r>
        <w:rPr>
          <w:noProof/>
        </w:rPr>
        <w:tab/>
        <w:t>823</w:t>
      </w:r>
    </w:p>
    <w:p w14:paraId="0EE0B0C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CrossCarrierSchedulingConfig</w:t>
      </w:r>
      <w:r>
        <w:rPr>
          <w:noProof/>
        </w:rPr>
        <w:tab/>
        <w:t>824</w:t>
      </w:r>
    </w:p>
    <w:p w14:paraId="5CEAB2C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CSI-AperiodicTriggerStateList</w:t>
      </w:r>
      <w:r>
        <w:rPr>
          <w:noProof/>
        </w:rPr>
        <w:tab/>
        <w:t>824</w:t>
      </w:r>
    </w:p>
    <w:p w14:paraId="32D8AE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CSI-FrequencyOccupation</w:t>
      </w:r>
      <w:r>
        <w:rPr>
          <w:noProof/>
        </w:rPr>
        <w:tab/>
        <w:t>824</w:t>
      </w:r>
    </w:p>
    <w:p w14:paraId="3DBD28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CSI-IM-Resource</w:t>
      </w:r>
      <w:r>
        <w:rPr>
          <w:noProof/>
        </w:rPr>
        <w:tab/>
        <w:t>826</w:t>
      </w:r>
    </w:p>
    <w:p w14:paraId="1CC975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CSI-IM-ResourceId</w:t>
      </w:r>
      <w:r>
        <w:rPr>
          <w:noProof/>
        </w:rPr>
        <w:tab/>
        <w:t>826</w:t>
      </w:r>
    </w:p>
    <w:p w14:paraId="77AD85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CSI-IM-ResourceSet</w:t>
      </w:r>
      <w:r>
        <w:rPr>
          <w:noProof/>
        </w:rPr>
        <w:tab/>
        <w:t>826</w:t>
      </w:r>
    </w:p>
    <w:p w14:paraId="56F666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CSI-IM-ResourceSetId</w:t>
      </w:r>
      <w:r>
        <w:rPr>
          <w:noProof/>
        </w:rPr>
        <w:tab/>
        <w:t>826</w:t>
      </w:r>
    </w:p>
    <w:p w14:paraId="45BC96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CSI-MeasConfig</w:t>
      </w:r>
      <w:r>
        <w:rPr>
          <w:noProof/>
        </w:rPr>
        <w:tab/>
        <w:t>827</w:t>
      </w:r>
    </w:p>
    <w:p w14:paraId="6EDB78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CSI-ReportConfig</w:t>
      </w:r>
      <w:r>
        <w:rPr>
          <w:noProof/>
        </w:rPr>
        <w:tab/>
        <w:t>829</w:t>
      </w:r>
    </w:p>
    <w:p w14:paraId="74BCBCC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CSI-ReportConfigId</w:t>
      </w:r>
      <w:r>
        <w:rPr>
          <w:noProof/>
        </w:rPr>
        <w:tab/>
        <w:t>829</w:t>
      </w:r>
    </w:p>
    <w:p w14:paraId="07A1F8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CSI-ReportPeriodicityAndOffset</w:t>
      </w:r>
      <w:r>
        <w:rPr>
          <w:noProof/>
        </w:rPr>
        <w:tab/>
        <w:t>830</w:t>
      </w:r>
    </w:p>
    <w:p w14:paraId="6BD77A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830</w:t>
      </w:r>
    </w:p>
    <w:p w14:paraId="448681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830</w:t>
      </w:r>
    </w:p>
    <w:p w14:paraId="772FFB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CSI-ResourceConfig</w:t>
      </w:r>
      <w:r>
        <w:rPr>
          <w:noProof/>
        </w:rPr>
        <w:tab/>
        <w:t>830</w:t>
      </w:r>
    </w:p>
    <w:p w14:paraId="06D175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CSI-ResourceConfigId</w:t>
      </w:r>
      <w:r>
        <w:rPr>
          <w:noProof/>
        </w:rPr>
        <w:tab/>
        <w:t>831</w:t>
      </w:r>
    </w:p>
    <w:p w14:paraId="2CA350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CSI-ResourcePeriodicityAndOffset</w:t>
      </w:r>
      <w:r>
        <w:rPr>
          <w:noProof/>
        </w:rPr>
        <w:tab/>
        <w:t>831</w:t>
      </w:r>
    </w:p>
    <w:p w14:paraId="105A582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CSI-RS-ResourceConfigMobility</w:t>
      </w:r>
      <w:r>
        <w:rPr>
          <w:noProof/>
        </w:rPr>
        <w:tab/>
        <w:t>831</w:t>
      </w:r>
    </w:p>
    <w:p w14:paraId="74F3EA0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CSI-RS-ResourceMapping</w:t>
      </w:r>
      <w:r>
        <w:rPr>
          <w:noProof/>
        </w:rPr>
        <w:tab/>
        <w:t>832</w:t>
      </w:r>
    </w:p>
    <w:p w14:paraId="4C666B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CSI-SemiPersistentOnPUSCH-TriggerStateList</w:t>
      </w:r>
      <w:r>
        <w:rPr>
          <w:noProof/>
        </w:rPr>
        <w:tab/>
        <w:t>832</w:t>
      </w:r>
    </w:p>
    <w:p w14:paraId="103FC6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CSI-SSB-ResourceSet</w:t>
      </w:r>
      <w:r>
        <w:rPr>
          <w:noProof/>
        </w:rPr>
        <w:tab/>
        <w:t>833</w:t>
      </w:r>
    </w:p>
    <w:p w14:paraId="79B1762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CSI-SSB-ResourceSetId</w:t>
      </w:r>
      <w:r>
        <w:rPr>
          <w:noProof/>
        </w:rPr>
        <w:tab/>
        <w:t>833</w:t>
      </w:r>
    </w:p>
    <w:p w14:paraId="280E88F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DedicatedNAS-Message</w:t>
      </w:r>
      <w:r>
        <w:rPr>
          <w:noProof/>
        </w:rPr>
        <w:tab/>
        <w:t>833</w:t>
      </w:r>
    </w:p>
    <w:p w14:paraId="50A93A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DL-PPW-PreConfig</w:t>
      </w:r>
      <w:r>
        <w:rPr>
          <w:noProof/>
        </w:rPr>
        <w:tab/>
        <w:t>833</w:t>
      </w:r>
    </w:p>
    <w:p w14:paraId="073B16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DMRS-BundlingPUCCH-Config</w:t>
      </w:r>
      <w:r>
        <w:rPr>
          <w:noProof/>
        </w:rPr>
        <w:tab/>
        <w:t>833</w:t>
      </w:r>
    </w:p>
    <w:p w14:paraId="00DE92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DMRS-BundlingPUSCH-Config</w:t>
      </w:r>
      <w:r>
        <w:rPr>
          <w:noProof/>
        </w:rPr>
        <w:tab/>
        <w:t>834</w:t>
      </w:r>
    </w:p>
    <w:p w14:paraId="75A5E9D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DMRS-DownlinkConfig</w:t>
      </w:r>
      <w:r>
        <w:rPr>
          <w:noProof/>
        </w:rPr>
        <w:tab/>
        <w:t>834</w:t>
      </w:r>
    </w:p>
    <w:p w14:paraId="790905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DMRS-UplinkConfig</w:t>
      </w:r>
      <w:r>
        <w:rPr>
          <w:noProof/>
        </w:rPr>
        <w:tab/>
        <w:t>834</w:t>
      </w:r>
    </w:p>
    <w:p w14:paraId="6A1278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DownlinkConfigCommon</w:t>
      </w:r>
      <w:r>
        <w:rPr>
          <w:noProof/>
        </w:rPr>
        <w:tab/>
        <w:t>835</w:t>
      </w:r>
    </w:p>
    <w:p w14:paraId="61A368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DownlinkConfigCommonSIB</w:t>
      </w:r>
      <w:r>
        <w:rPr>
          <w:noProof/>
        </w:rPr>
        <w:tab/>
        <w:t>836</w:t>
      </w:r>
    </w:p>
    <w:p w14:paraId="54FF4E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DownlinkPreemption</w:t>
      </w:r>
      <w:r>
        <w:rPr>
          <w:noProof/>
        </w:rPr>
        <w:tab/>
        <w:t>837</w:t>
      </w:r>
    </w:p>
    <w:p w14:paraId="6174A01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DRB-Identity</w:t>
      </w:r>
      <w:r>
        <w:rPr>
          <w:noProof/>
        </w:rPr>
        <w:tab/>
        <w:t>837</w:t>
      </w:r>
    </w:p>
    <w:p w14:paraId="522E15F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DRX-Config</w:t>
      </w:r>
      <w:r>
        <w:rPr>
          <w:noProof/>
        </w:rPr>
        <w:tab/>
        <w:t>837</w:t>
      </w:r>
    </w:p>
    <w:p w14:paraId="4D0D00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DRX-ConfigSecondaryGroup</w:t>
      </w:r>
      <w:r>
        <w:rPr>
          <w:noProof/>
        </w:rPr>
        <w:tab/>
        <w:t>837</w:t>
      </w:r>
    </w:p>
    <w:p w14:paraId="06E051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DRX-ConfigSL</w:t>
      </w:r>
      <w:r>
        <w:rPr>
          <w:noProof/>
        </w:rPr>
        <w:tab/>
        <w:t>838</w:t>
      </w:r>
    </w:p>
    <w:p w14:paraId="66B5CF3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838</w:t>
      </w:r>
    </w:p>
    <w:p w14:paraId="67DA6FC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EphemerisInfo</w:t>
      </w:r>
      <w:r>
        <w:rPr>
          <w:noProof/>
        </w:rPr>
        <w:tab/>
        <w:t>839</w:t>
      </w:r>
    </w:p>
    <w:p w14:paraId="420005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EpochTime</w:t>
      </w:r>
      <w:r>
        <w:rPr>
          <w:noProof/>
        </w:rPr>
        <w:tab/>
        <w:t>839</w:t>
      </w:r>
    </w:p>
    <w:p w14:paraId="15F247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EUTRA-C-RNTI</w:t>
      </w:r>
      <w:r>
        <w:rPr>
          <w:noProof/>
        </w:rPr>
        <w:tab/>
        <w:t>840</w:t>
      </w:r>
    </w:p>
    <w:p w14:paraId="0AA801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FeatureCombination</w:t>
      </w:r>
      <w:r>
        <w:rPr>
          <w:noProof/>
        </w:rPr>
        <w:tab/>
        <w:t>840</w:t>
      </w:r>
    </w:p>
    <w:p w14:paraId="6A3BCE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FeatureCombinationPreambles</w:t>
      </w:r>
      <w:r>
        <w:rPr>
          <w:noProof/>
        </w:rPr>
        <w:tab/>
        <w:t>841</w:t>
      </w:r>
    </w:p>
    <w:p w14:paraId="137081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FilterCoefficient</w:t>
      </w:r>
      <w:r>
        <w:rPr>
          <w:noProof/>
        </w:rPr>
        <w:tab/>
        <w:t>841</w:t>
      </w:r>
    </w:p>
    <w:p w14:paraId="5E33F3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FreqBandIndicatorNR</w:t>
      </w:r>
      <w:r>
        <w:rPr>
          <w:noProof/>
        </w:rPr>
        <w:tab/>
        <w:t>841</w:t>
      </w:r>
    </w:p>
    <w:p w14:paraId="0A08B06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FreqPriorityListDedicatedSlicing</w:t>
      </w:r>
      <w:r>
        <w:rPr>
          <w:noProof/>
        </w:rPr>
        <w:tab/>
        <w:t>842</w:t>
      </w:r>
    </w:p>
    <w:p w14:paraId="0A642F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FreqPriorityListSlicing</w:t>
      </w:r>
      <w:r>
        <w:rPr>
          <w:noProof/>
        </w:rPr>
        <w:tab/>
        <w:t>842</w:t>
      </w:r>
    </w:p>
    <w:p w14:paraId="407CDB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FrequencyInfoDL</w:t>
      </w:r>
      <w:r>
        <w:rPr>
          <w:noProof/>
        </w:rPr>
        <w:tab/>
        <w:t>843</w:t>
      </w:r>
    </w:p>
    <w:p w14:paraId="11010C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FrequencyInfoDL-SIB</w:t>
      </w:r>
      <w:r>
        <w:rPr>
          <w:noProof/>
        </w:rPr>
        <w:tab/>
        <w:t>843</w:t>
      </w:r>
    </w:p>
    <w:p w14:paraId="7036DF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FrequencyInfoUL</w:t>
      </w:r>
      <w:r>
        <w:rPr>
          <w:noProof/>
        </w:rPr>
        <w:tab/>
        <w:t>844</w:t>
      </w:r>
    </w:p>
    <w:p w14:paraId="042266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FrequencyInfoUL-SIB</w:t>
      </w:r>
      <w:r>
        <w:rPr>
          <w:noProof/>
        </w:rPr>
        <w:tab/>
        <w:t>844</w:t>
      </w:r>
    </w:p>
    <w:p w14:paraId="36B932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GapPriority</w:t>
      </w:r>
      <w:r>
        <w:rPr>
          <w:noProof/>
        </w:rPr>
        <w:tab/>
        <w:t>844</w:t>
      </w:r>
    </w:p>
    <w:p w14:paraId="79CDEB7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HighSpeedConfig</w:t>
      </w:r>
      <w:r>
        <w:rPr>
          <w:noProof/>
        </w:rPr>
        <w:tab/>
        <w:t>845</w:t>
      </w:r>
    </w:p>
    <w:p w14:paraId="6BCEC0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Hysteresis</w:t>
      </w:r>
      <w:r>
        <w:rPr>
          <w:noProof/>
        </w:rPr>
        <w:tab/>
        <w:t>845</w:t>
      </w:r>
    </w:p>
    <w:p w14:paraId="75CADF7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845</w:t>
      </w:r>
    </w:p>
    <w:p w14:paraId="02ECB7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HysteresisLocation</w:t>
      </w:r>
      <w:r>
        <w:rPr>
          <w:noProof/>
        </w:rPr>
        <w:tab/>
        <w:t>845</w:t>
      </w:r>
    </w:p>
    <w:p w14:paraId="4E4B2A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InvalidSymbolPattern</w:t>
      </w:r>
      <w:r>
        <w:rPr>
          <w:noProof/>
        </w:rPr>
        <w:tab/>
        <w:t>846</w:t>
      </w:r>
    </w:p>
    <w:p w14:paraId="34BB1D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I-RNTI-Value</w:t>
      </w:r>
      <w:r>
        <w:rPr>
          <w:noProof/>
        </w:rPr>
        <w:tab/>
        <w:t>846</w:t>
      </w:r>
    </w:p>
    <w:p w14:paraId="095FAA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LBT-FailureRecoveryConfig</w:t>
      </w:r>
      <w:r>
        <w:rPr>
          <w:noProof/>
        </w:rPr>
        <w:tab/>
        <w:t>846</w:t>
      </w:r>
    </w:p>
    <w:p w14:paraId="361CCBB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LocationInfo</w:t>
      </w:r>
      <w:r>
        <w:rPr>
          <w:noProof/>
        </w:rPr>
        <w:tab/>
        <w:t>846</w:t>
      </w:r>
    </w:p>
    <w:p w14:paraId="09BEFAF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LocationMeasurementInfo</w:t>
      </w:r>
      <w:r>
        <w:rPr>
          <w:noProof/>
        </w:rPr>
        <w:tab/>
        <w:t>847</w:t>
      </w:r>
    </w:p>
    <w:p w14:paraId="7EAE18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LogicalChannelConfig</w:t>
      </w:r>
      <w:r>
        <w:rPr>
          <w:noProof/>
        </w:rPr>
        <w:tab/>
        <w:t>847</w:t>
      </w:r>
    </w:p>
    <w:p w14:paraId="77E3CAF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LogicalChannelIdentity</w:t>
      </w:r>
      <w:r>
        <w:rPr>
          <w:noProof/>
        </w:rPr>
        <w:tab/>
        <w:t>848</w:t>
      </w:r>
    </w:p>
    <w:p w14:paraId="78EDA5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LTE-NeighCellsCRS-AssistInfoList</w:t>
      </w:r>
      <w:r>
        <w:rPr>
          <w:noProof/>
        </w:rPr>
        <w:tab/>
        <w:t>848</w:t>
      </w:r>
    </w:p>
    <w:p w14:paraId="4FF39FA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849</w:t>
      </w:r>
    </w:p>
    <w:p w14:paraId="5041B1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LTM-Candidate</w:t>
      </w:r>
      <w:r>
        <w:rPr>
          <w:noProof/>
        </w:rPr>
        <w:tab/>
        <w:t>849</w:t>
      </w:r>
    </w:p>
    <w:p w14:paraId="0339B2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LTM-Config</w:t>
      </w:r>
      <w:r>
        <w:rPr>
          <w:noProof/>
        </w:rPr>
        <w:tab/>
        <w:t>849</w:t>
      </w:r>
    </w:p>
    <w:p w14:paraId="577AFE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850</w:t>
      </w:r>
    </w:p>
    <w:p w14:paraId="247BD71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851</w:t>
      </w:r>
    </w:p>
    <w:p w14:paraId="3DF7D13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851</w:t>
      </w:r>
    </w:p>
    <w:p w14:paraId="672223D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851</w:t>
      </w:r>
    </w:p>
    <w:p w14:paraId="23C5C86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851</w:t>
      </w:r>
    </w:p>
    <w:p w14:paraId="75A69E7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852</w:t>
      </w:r>
    </w:p>
    <w:p w14:paraId="141B17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852</w:t>
      </w:r>
    </w:p>
    <w:p w14:paraId="6E6707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853</w:t>
      </w:r>
    </w:p>
    <w:p w14:paraId="018696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LTM-TCI-Info</w:t>
      </w:r>
      <w:r>
        <w:rPr>
          <w:noProof/>
        </w:rPr>
        <w:tab/>
        <w:t>854</w:t>
      </w:r>
    </w:p>
    <w:p w14:paraId="2345B4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MAC-CellGroupConfig</w:t>
      </w:r>
      <w:r>
        <w:rPr>
          <w:noProof/>
        </w:rPr>
        <w:tab/>
        <w:t>855</w:t>
      </w:r>
    </w:p>
    <w:p w14:paraId="442F66F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MeasConfig</w:t>
      </w:r>
      <w:r>
        <w:rPr>
          <w:noProof/>
        </w:rPr>
        <w:tab/>
        <w:t>857</w:t>
      </w:r>
    </w:p>
    <w:p w14:paraId="698D2AD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MeasGapConfig</w:t>
      </w:r>
      <w:r>
        <w:rPr>
          <w:noProof/>
        </w:rPr>
        <w:tab/>
        <w:t>858</w:t>
      </w:r>
    </w:p>
    <w:p w14:paraId="67B06E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MeasGapId</w:t>
      </w:r>
      <w:r>
        <w:rPr>
          <w:noProof/>
        </w:rPr>
        <w:tab/>
        <w:t>860</w:t>
      </w:r>
    </w:p>
    <w:p w14:paraId="7689A8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MeasGapSharingConfig</w:t>
      </w:r>
      <w:r>
        <w:rPr>
          <w:noProof/>
        </w:rPr>
        <w:tab/>
        <w:t>860</w:t>
      </w:r>
    </w:p>
    <w:p w14:paraId="1A1A28C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MeasId</w:t>
      </w:r>
      <w:r>
        <w:rPr>
          <w:noProof/>
        </w:rPr>
        <w:tab/>
        <w:t>861</w:t>
      </w:r>
    </w:p>
    <w:p w14:paraId="789B52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MeasIdleConfig</w:t>
      </w:r>
      <w:r>
        <w:rPr>
          <w:noProof/>
        </w:rPr>
        <w:tab/>
        <w:t>862</w:t>
      </w:r>
    </w:p>
    <w:p w14:paraId="79B519C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MeasIdToAddModList</w:t>
      </w:r>
      <w:r>
        <w:rPr>
          <w:noProof/>
        </w:rPr>
        <w:tab/>
        <w:t>863</w:t>
      </w:r>
    </w:p>
    <w:p w14:paraId="33AAB18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MeasObjectCLI</w:t>
      </w:r>
      <w:r>
        <w:rPr>
          <w:noProof/>
        </w:rPr>
        <w:tab/>
        <w:t>863</w:t>
      </w:r>
    </w:p>
    <w:p w14:paraId="366A220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MeasObjectEUTRA</w:t>
      </w:r>
      <w:r>
        <w:rPr>
          <w:noProof/>
        </w:rPr>
        <w:tab/>
        <w:t>863</w:t>
      </w:r>
    </w:p>
    <w:p w14:paraId="20A721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MeasObjectId</w:t>
      </w:r>
      <w:r>
        <w:rPr>
          <w:noProof/>
        </w:rPr>
        <w:tab/>
        <w:t>864</w:t>
      </w:r>
    </w:p>
    <w:p w14:paraId="46B0D0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MeasObjectNR</w:t>
      </w:r>
      <w:r>
        <w:rPr>
          <w:noProof/>
        </w:rPr>
        <w:tab/>
        <w:t>865</w:t>
      </w:r>
    </w:p>
    <w:p w14:paraId="084DFCE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MeasObjectNR-SL</w:t>
      </w:r>
      <w:r>
        <w:rPr>
          <w:noProof/>
        </w:rPr>
        <w:tab/>
        <w:t>866</w:t>
      </w:r>
    </w:p>
    <w:p w14:paraId="32EC345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MeasObjectRxTxDiff</w:t>
      </w:r>
      <w:r>
        <w:rPr>
          <w:noProof/>
        </w:rPr>
        <w:tab/>
        <w:t>866</w:t>
      </w:r>
    </w:p>
    <w:p w14:paraId="2A9FA7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MeasObjectToAddModList</w:t>
      </w:r>
      <w:r>
        <w:rPr>
          <w:noProof/>
        </w:rPr>
        <w:tab/>
        <w:t>867</w:t>
      </w:r>
    </w:p>
    <w:p w14:paraId="49E3C35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MeasObjectUTRA-FDD</w:t>
      </w:r>
      <w:r>
        <w:rPr>
          <w:noProof/>
        </w:rPr>
        <w:tab/>
        <w:t>867</w:t>
      </w:r>
    </w:p>
    <w:p w14:paraId="41C9E1C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MeasResultCellListSFTD-NR</w:t>
      </w:r>
      <w:r>
        <w:rPr>
          <w:noProof/>
        </w:rPr>
        <w:tab/>
        <w:t>867</w:t>
      </w:r>
    </w:p>
    <w:p w14:paraId="78E7953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MeasResultCellListSFTD-EUTRA</w:t>
      </w:r>
      <w:r>
        <w:rPr>
          <w:noProof/>
        </w:rPr>
        <w:tab/>
        <w:t>868</w:t>
      </w:r>
    </w:p>
    <w:p w14:paraId="675342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MeasResultForRSSI</w:t>
      </w:r>
      <w:r>
        <w:rPr>
          <w:noProof/>
        </w:rPr>
        <w:tab/>
        <w:t>868</w:t>
      </w:r>
    </w:p>
    <w:p w14:paraId="003D6A6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MeasResults</w:t>
      </w:r>
      <w:r>
        <w:rPr>
          <w:noProof/>
        </w:rPr>
        <w:tab/>
        <w:t>869</w:t>
      </w:r>
    </w:p>
    <w:p w14:paraId="4F28D0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MeasResult2EUTRA</w:t>
      </w:r>
      <w:r>
        <w:rPr>
          <w:noProof/>
        </w:rPr>
        <w:tab/>
        <w:t>871</w:t>
      </w:r>
    </w:p>
    <w:p w14:paraId="6BC952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MeasResult2NR</w:t>
      </w:r>
      <w:r>
        <w:rPr>
          <w:noProof/>
        </w:rPr>
        <w:tab/>
        <w:t>871</w:t>
      </w:r>
    </w:p>
    <w:p w14:paraId="25639D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MeasResultIdleEUTRA</w:t>
      </w:r>
      <w:r>
        <w:rPr>
          <w:noProof/>
        </w:rPr>
        <w:tab/>
        <w:t>872</w:t>
      </w:r>
    </w:p>
    <w:p w14:paraId="7994DD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MeasResultIdleNR</w:t>
      </w:r>
      <w:r>
        <w:rPr>
          <w:noProof/>
        </w:rPr>
        <w:tab/>
        <w:t>872</w:t>
      </w:r>
    </w:p>
    <w:p w14:paraId="5EFA6AC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MeasResultRxTxTimeDiff</w:t>
      </w:r>
      <w:r>
        <w:rPr>
          <w:noProof/>
        </w:rPr>
        <w:tab/>
        <w:t>872</w:t>
      </w:r>
    </w:p>
    <w:p w14:paraId="47E00B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MeasResultSCG-Failure</w:t>
      </w:r>
      <w:r>
        <w:rPr>
          <w:noProof/>
        </w:rPr>
        <w:tab/>
        <w:t>873</w:t>
      </w:r>
    </w:p>
    <w:p w14:paraId="791F22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MeasResultsSL</w:t>
      </w:r>
      <w:r>
        <w:rPr>
          <w:noProof/>
        </w:rPr>
        <w:tab/>
        <w:t>877</w:t>
      </w:r>
    </w:p>
    <w:p w14:paraId="3A71EC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MeasRSSI-ReportConfig</w:t>
      </w:r>
      <w:r>
        <w:rPr>
          <w:noProof/>
        </w:rPr>
        <w:tab/>
        <w:t>877</w:t>
      </w:r>
    </w:p>
    <w:p w14:paraId="3F9688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MeasSequence</w:t>
      </w:r>
      <w:r>
        <w:rPr>
          <w:noProof/>
        </w:rPr>
        <w:tab/>
        <w:t>877</w:t>
      </w:r>
    </w:p>
    <w:p w14:paraId="0D0EFF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MeasTriggerQuantityEUTRA</w:t>
      </w:r>
      <w:r>
        <w:rPr>
          <w:noProof/>
        </w:rPr>
        <w:tab/>
        <w:t>877</w:t>
      </w:r>
    </w:p>
    <w:p w14:paraId="1370903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877</w:t>
      </w:r>
    </w:p>
    <w:p w14:paraId="605841B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878</w:t>
      </w:r>
    </w:p>
    <w:p w14:paraId="34DE50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MobilityStateParameters</w:t>
      </w:r>
      <w:r>
        <w:rPr>
          <w:noProof/>
        </w:rPr>
        <w:tab/>
        <w:t>878</w:t>
      </w:r>
    </w:p>
    <w:p w14:paraId="4FC595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MRB-Identity</w:t>
      </w:r>
      <w:r>
        <w:rPr>
          <w:noProof/>
        </w:rPr>
        <w:tab/>
        <w:t>878</w:t>
      </w:r>
    </w:p>
    <w:p w14:paraId="6A14A6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MsgA-ConfigCommon</w:t>
      </w:r>
      <w:r>
        <w:rPr>
          <w:noProof/>
        </w:rPr>
        <w:tab/>
        <w:t>878</w:t>
      </w:r>
    </w:p>
    <w:p w14:paraId="355183D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MsgA-PUSCH-Config</w:t>
      </w:r>
      <w:r>
        <w:rPr>
          <w:noProof/>
        </w:rPr>
        <w:tab/>
        <w:t>879</w:t>
      </w:r>
    </w:p>
    <w:p w14:paraId="133B7A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MultiFrequencyBandListNR</w:t>
      </w:r>
      <w:r>
        <w:rPr>
          <w:noProof/>
        </w:rPr>
        <w:tab/>
        <w:t>879</w:t>
      </w:r>
    </w:p>
    <w:p w14:paraId="6BDCAD8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MultiFrequencyBandListNR-SIB</w:t>
      </w:r>
      <w:r>
        <w:rPr>
          <w:noProof/>
        </w:rPr>
        <w:tab/>
        <w:t>880</w:t>
      </w:r>
    </w:p>
    <w:p w14:paraId="0BF93C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MUSIM-GapConfig</w:t>
      </w:r>
      <w:r>
        <w:rPr>
          <w:noProof/>
        </w:rPr>
        <w:tab/>
        <w:t>880</w:t>
      </w:r>
    </w:p>
    <w:p w14:paraId="7390FB1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MUSIM-GapId</w:t>
      </w:r>
      <w:r>
        <w:rPr>
          <w:noProof/>
        </w:rPr>
        <w:tab/>
        <w:t>880</w:t>
      </w:r>
    </w:p>
    <w:p w14:paraId="1BFD901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MUSIM-GapInfo</w:t>
      </w:r>
      <w:r>
        <w:rPr>
          <w:noProof/>
        </w:rPr>
        <w:tab/>
        <w:t>880</w:t>
      </w:r>
    </w:p>
    <w:p w14:paraId="698DFA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881</w:t>
      </w:r>
    </w:p>
    <w:p w14:paraId="06DF585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881</w:t>
      </w:r>
    </w:p>
    <w:p w14:paraId="414DEF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881</w:t>
      </w:r>
    </w:p>
    <w:p w14:paraId="65FA58D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881</w:t>
      </w:r>
    </w:p>
    <w:p w14:paraId="503053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NCR-FwdConfig</w:t>
      </w:r>
      <w:r>
        <w:rPr>
          <w:noProof/>
        </w:rPr>
        <w:tab/>
        <w:t>881</w:t>
      </w:r>
    </w:p>
    <w:p w14:paraId="6910A1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882</w:t>
      </w:r>
    </w:p>
    <w:p w14:paraId="3DFEAC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882</w:t>
      </w:r>
    </w:p>
    <w:p w14:paraId="6E273A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882</w:t>
      </w:r>
    </w:p>
    <w:p w14:paraId="71F4D0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882</w:t>
      </w:r>
    </w:p>
    <w:p w14:paraId="57E8E2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882</w:t>
      </w:r>
    </w:p>
    <w:p w14:paraId="1C3629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NeedForGapsConfigNR</w:t>
      </w:r>
      <w:r>
        <w:rPr>
          <w:noProof/>
        </w:rPr>
        <w:tab/>
        <w:t>882</w:t>
      </w:r>
    </w:p>
    <w:p w14:paraId="64D1C7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NeedForGapsInfoNR</w:t>
      </w:r>
      <w:r>
        <w:rPr>
          <w:noProof/>
        </w:rPr>
        <w:tab/>
        <w:t>883</w:t>
      </w:r>
    </w:p>
    <w:p w14:paraId="5EDA2D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NeedForGapNCSG-ConfigEUTRA</w:t>
      </w:r>
      <w:r>
        <w:rPr>
          <w:noProof/>
        </w:rPr>
        <w:tab/>
        <w:t>883</w:t>
      </w:r>
    </w:p>
    <w:p w14:paraId="730AA51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NeedForGapNCSG-ConfigNR</w:t>
      </w:r>
      <w:r>
        <w:rPr>
          <w:noProof/>
        </w:rPr>
        <w:tab/>
        <w:t>883</w:t>
      </w:r>
    </w:p>
    <w:p w14:paraId="7A6D5E6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NeedForGapNCSG-InfoEUTRA</w:t>
      </w:r>
      <w:r>
        <w:rPr>
          <w:noProof/>
        </w:rPr>
        <w:tab/>
        <w:t>883</w:t>
      </w:r>
    </w:p>
    <w:p w14:paraId="50CC05B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NeedForGapNCSG-InfoNR</w:t>
      </w:r>
      <w:r>
        <w:rPr>
          <w:noProof/>
        </w:rPr>
        <w:tab/>
        <w:t>883</w:t>
      </w:r>
    </w:p>
    <w:p w14:paraId="3E04050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884</w:t>
      </w:r>
    </w:p>
    <w:p w14:paraId="3B4216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NextHopChainingCount</w:t>
      </w:r>
      <w:r>
        <w:rPr>
          <w:noProof/>
        </w:rPr>
        <w:tab/>
        <w:t>884</w:t>
      </w:r>
    </w:p>
    <w:p w14:paraId="715378E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NG-5G-S-TMSI</w:t>
      </w:r>
      <w:r>
        <w:rPr>
          <w:noProof/>
        </w:rPr>
        <w:tab/>
        <w:t>884</w:t>
      </w:r>
    </w:p>
    <w:p w14:paraId="2A534E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NonCellDefiningSSB</w:t>
      </w:r>
      <w:r>
        <w:rPr>
          <w:noProof/>
        </w:rPr>
        <w:tab/>
        <w:t>885</w:t>
      </w:r>
    </w:p>
    <w:p w14:paraId="590010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NPN-Identity</w:t>
      </w:r>
      <w:r>
        <w:rPr>
          <w:noProof/>
        </w:rPr>
        <w:tab/>
        <w:t>885</w:t>
      </w:r>
    </w:p>
    <w:p w14:paraId="7289FEB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NPN-IdentityInfoList</w:t>
      </w:r>
      <w:r>
        <w:rPr>
          <w:noProof/>
        </w:rPr>
        <w:tab/>
        <w:t>886</w:t>
      </w:r>
    </w:p>
    <w:p w14:paraId="32FEC9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NR-DL-PRS-PDC-Info</w:t>
      </w:r>
      <w:r>
        <w:rPr>
          <w:noProof/>
        </w:rPr>
        <w:tab/>
        <w:t>887</w:t>
      </w:r>
    </w:p>
    <w:p w14:paraId="738793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NR-NS-PmaxList</w:t>
      </w:r>
      <w:r>
        <w:rPr>
          <w:noProof/>
        </w:rPr>
        <w:tab/>
        <w:t>888</w:t>
      </w:r>
    </w:p>
    <w:p w14:paraId="3344783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NSAG-I</w:t>
      </w:r>
      <w:r w:rsidRPr="00544B17">
        <w:rPr>
          <w:i/>
          <w:noProof/>
          <w:lang w:eastAsia="zh-CN"/>
        </w:rPr>
        <w:t>D</w:t>
      </w:r>
      <w:r>
        <w:rPr>
          <w:noProof/>
        </w:rPr>
        <w:tab/>
        <w:t>888</w:t>
      </w:r>
    </w:p>
    <w:p w14:paraId="64C3ED9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NSAG-IdentityInfo</w:t>
      </w:r>
      <w:r>
        <w:rPr>
          <w:noProof/>
        </w:rPr>
        <w:tab/>
        <w:t>888</w:t>
      </w:r>
    </w:p>
    <w:p w14:paraId="4B7F2C2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NTN-Config</w:t>
      </w:r>
      <w:r>
        <w:rPr>
          <w:noProof/>
        </w:rPr>
        <w:tab/>
        <w:t>889</w:t>
      </w:r>
    </w:p>
    <w:p w14:paraId="68CE7E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</w:t>
      </w:r>
      <w:r>
        <w:rPr>
          <w:noProof/>
        </w:rPr>
        <w:tab/>
        <w:t>889</w:t>
      </w:r>
    </w:p>
    <w:p w14:paraId="54CAAD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NZP-CSI-RS-ResourceId</w:t>
      </w:r>
      <w:r>
        <w:rPr>
          <w:noProof/>
        </w:rPr>
        <w:tab/>
        <w:t>890</w:t>
      </w:r>
    </w:p>
    <w:p w14:paraId="7E60BA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NZP-CSI-RS-ResourceSet</w:t>
      </w:r>
      <w:r>
        <w:rPr>
          <w:noProof/>
        </w:rPr>
        <w:tab/>
        <w:t>890</w:t>
      </w:r>
    </w:p>
    <w:p w14:paraId="5FE784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NZP-CSI-RS-ResourceSetId</w:t>
      </w:r>
      <w:r>
        <w:rPr>
          <w:noProof/>
        </w:rPr>
        <w:tab/>
        <w:t>890</w:t>
      </w:r>
    </w:p>
    <w:p w14:paraId="4FE343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P-Max</w:t>
      </w:r>
      <w:r>
        <w:rPr>
          <w:noProof/>
        </w:rPr>
        <w:tab/>
        <w:t>890</w:t>
      </w:r>
    </w:p>
    <w:p w14:paraId="5CA34EB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891</w:t>
      </w:r>
    </w:p>
    <w:p w14:paraId="000EA7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891</w:t>
      </w:r>
    </w:p>
    <w:p w14:paraId="4D352E5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PCI-ARFCN-EUTRA</w:t>
      </w:r>
      <w:r>
        <w:rPr>
          <w:noProof/>
        </w:rPr>
        <w:tab/>
        <w:t>891</w:t>
      </w:r>
    </w:p>
    <w:p w14:paraId="0C403CC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PCI-ARFCN-NR</w:t>
      </w:r>
      <w:r>
        <w:rPr>
          <w:noProof/>
        </w:rPr>
        <w:tab/>
        <w:t>892</w:t>
      </w:r>
    </w:p>
    <w:p w14:paraId="1768EFC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PCI-List</w:t>
      </w:r>
      <w:r>
        <w:rPr>
          <w:noProof/>
        </w:rPr>
        <w:tab/>
        <w:t>892</w:t>
      </w:r>
    </w:p>
    <w:p w14:paraId="2FC413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PCI-Range</w:t>
      </w:r>
      <w:r>
        <w:rPr>
          <w:noProof/>
        </w:rPr>
        <w:tab/>
        <w:t>892</w:t>
      </w:r>
    </w:p>
    <w:p w14:paraId="102C8CF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PCI-RangeElement</w:t>
      </w:r>
      <w:r>
        <w:rPr>
          <w:noProof/>
        </w:rPr>
        <w:tab/>
        <w:t>892</w:t>
      </w:r>
    </w:p>
    <w:p w14:paraId="182878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PCI-RangeIndex</w:t>
      </w:r>
      <w:r>
        <w:rPr>
          <w:noProof/>
        </w:rPr>
        <w:tab/>
        <w:t>892</w:t>
      </w:r>
    </w:p>
    <w:p w14:paraId="639398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PCI-RangeIndexList</w:t>
      </w:r>
      <w:r>
        <w:rPr>
          <w:noProof/>
        </w:rPr>
        <w:tab/>
        <w:t>893</w:t>
      </w:r>
    </w:p>
    <w:p w14:paraId="305786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PDCCH-Config</w:t>
      </w:r>
      <w:r>
        <w:rPr>
          <w:noProof/>
        </w:rPr>
        <w:tab/>
        <w:t>894</w:t>
      </w:r>
    </w:p>
    <w:p w14:paraId="28BF1A3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PDCCH-ConfigCommon</w:t>
      </w:r>
      <w:r>
        <w:rPr>
          <w:noProof/>
        </w:rPr>
        <w:tab/>
        <w:t>897</w:t>
      </w:r>
    </w:p>
    <w:p w14:paraId="465E44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PDCCH-ConfigSIB1</w:t>
      </w:r>
      <w:r>
        <w:rPr>
          <w:noProof/>
        </w:rPr>
        <w:tab/>
        <w:t>900</w:t>
      </w:r>
    </w:p>
    <w:p w14:paraId="29728C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PDCCH-ServingCellConfig</w:t>
      </w:r>
      <w:r>
        <w:rPr>
          <w:noProof/>
        </w:rPr>
        <w:tab/>
        <w:t>900</w:t>
      </w:r>
    </w:p>
    <w:p w14:paraId="2A95C08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PDCP-Config</w:t>
      </w:r>
      <w:r>
        <w:rPr>
          <w:noProof/>
        </w:rPr>
        <w:tab/>
        <w:t>901</w:t>
      </w:r>
    </w:p>
    <w:p w14:paraId="4E0715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PDSCH-Config</w:t>
      </w:r>
      <w:r>
        <w:rPr>
          <w:noProof/>
        </w:rPr>
        <w:tab/>
        <w:t>904</w:t>
      </w:r>
    </w:p>
    <w:p w14:paraId="00D41DF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PDSCH-ConfigCommon</w:t>
      </w:r>
      <w:r>
        <w:rPr>
          <w:noProof/>
        </w:rPr>
        <w:tab/>
        <w:t>906</w:t>
      </w:r>
    </w:p>
    <w:p w14:paraId="648D897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PDSCH-ServingCellConfig</w:t>
      </w:r>
      <w:r>
        <w:rPr>
          <w:noProof/>
        </w:rPr>
        <w:tab/>
        <w:t>907</w:t>
      </w:r>
    </w:p>
    <w:p w14:paraId="24DF1E5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PDSCH-TimeDomainResourceAllocationList</w:t>
      </w:r>
      <w:r>
        <w:rPr>
          <w:noProof/>
        </w:rPr>
        <w:tab/>
        <w:t>907</w:t>
      </w:r>
    </w:p>
    <w:p w14:paraId="1E9C47A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PDU-SessionID</w:t>
      </w:r>
      <w:r>
        <w:rPr>
          <w:noProof/>
        </w:rPr>
        <w:tab/>
        <w:t>908</w:t>
      </w:r>
    </w:p>
    <w:p w14:paraId="6C7492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PHR-Config</w:t>
      </w:r>
      <w:r>
        <w:rPr>
          <w:noProof/>
        </w:rPr>
        <w:tab/>
        <w:t>908</w:t>
      </w:r>
    </w:p>
    <w:p w14:paraId="4F1D71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PhysCellId</w:t>
      </w:r>
      <w:r>
        <w:rPr>
          <w:noProof/>
        </w:rPr>
        <w:tab/>
        <w:t>908</w:t>
      </w:r>
    </w:p>
    <w:p w14:paraId="378ED0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PhysicalCellGroupConfig</w:t>
      </w:r>
      <w:r>
        <w:rPr>
          <w:noProof/>
        </w:rPr>
        <w:tab/>
        <w:t>909</w:t>
      </w:r>
    </w:p>
    <w:p w14:paraId="7CDC3C0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PLMN-Identity</w:t>
      </w:r>
      <w:r>
        <w:rPr>
          <w:noProof/>
        </w:rPr>
        <w:tab/>
        <w:t>910</w:t>
      </w:r>
    </w:p>
    <w:p w14:paraId="27F7B3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PLMN-IdentityInfoList</w:t>
      </w:r>
      <w:r>
        <w:rPr>
          <w:noProof/>
        </w:rPr>
        <w:tab/>
        <w:t>910</w:t>
      </w:r>
    </w:p>
    <w:p w14:paraId="64BCA8C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PLMN-IdentityList2</w:t>
      </w:r>
      <w:r>
        <w:rPr>
          <w:noProof/>
        </w:rPr>
        <w:tab/>
        <w:t>910</w:t>
      </w:r>
    </w:p>
    <w:p w14:paraId="34A31B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PRB-Id</w:t>
      </w:r>
      <w:r>
        <w:rPr>
          <w:noProof/>
        </w:rPr>
        <w:tab/>
        <w:t>911</w:t>
      </w:r>
    </w:p>
    <w:p w14:paraId="7062F5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PTRS-DownlinkConfig</w:t>
      </w:r>
      <w:r>
        <w:rPr>
          <w:noProof/>
        </w:rPr>
        <w:tab/>
        <w:t>911</w:t>
      </w:r>
    </w:p>
    <w:p w14:paraId="1F6F82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PTRS-UplinkConfig</w:t>
      </w:r>
      <w:r>
        <w:rPr>
          <w:noProof/>
        </w:rPr>
        <w:tab/>
        <w:t>911</w:t>
      </w:r>
    </w:p>
    <w:p w14:paraId="13E623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PUCCH-Config</w:t>
      </w:r>
      <w:r>
        <w:rPr>
          <w:noProof/>
        </w:rPr>
        <w:tab/>
        <w:t>912</w:t>
      </w:r>
    </w:p>
    <w:p w14:paraId="7EE259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PUCCH-ConfigCommon</w:t>
      </w:r>
      <w:r>
        <w:rPr>
          <w:noProof/>
        </w:rPr>
        <w:tab/>
        <w:t>918</w:t>
      </w:r>
    </w:p>
    <w:p w14:paraId="4C9C501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PUCCH-ConfigurationList</w:t>
      </w:r>
      <w:r>
        <w:rPr>
          <w:noProof/>
        </w:rPr>
        <w:tab/>
        <w:t>919</w:t>
      </w:r>
    </w:p>
    <w:p w14:paraId="23B845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919</w:t>
      </w:r>
    </w:p>
    <w:p w14:paraId="6F3C5D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PUCCH-PathlossReferenceRS-Id</w:t>
      </w:r>
      <w:r>
        <w:rPr>
          <w:noProof/>
        </w:rPr>
        <w:tab/>
        <w:t>919</w:t>
      </w:r>
    </w:p>
    <w:p w14:paraId="79E3A5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PUCCH-PowerControl</w:t>
      </w:r>
      <w:r>
        <w:rPr>
          <w:noProof/>
        </w:rPr>
        <w:tab/>
        <w:t>919</w:t>
      </w:r>
    </w:p>
    <w:p w14:paraId="2D51C5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920</w:t>
      </w:r>
    </w:p>
    <w:p w14:paraId="3504F0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PUCCH-SpatialRelationInfo</w:t>
      </w:r>
      <w:r>
        <w:rPr>
          <w:noProof/>
        </w:rPr>
        <w:tab/>
        <w:t>920</w:t>
      </w:r>
    </w:p>
    <w:p w14:paraId="198E83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PUCCH-SpatialRelationInfo-Id</w:t>
      </w:r>
      <w:r>
        <w:rPr>
          <w:noProof/>
        </w:rPr>
        <w:tab/>
        <w:t>920</w:t>
      </w:r>
    </w:p>
    <w:p w14:paraId="0B5DA3B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PUCCH-TPC-CommandConfig</w:t>
      </w:r>
      <w:r>
        <w:rPr>
          <w:noProof/>
        </w:rPr>
        <w:tab/>
        <w:t>920</w:t>
      </w:r>
    </w:p>
    <w:p w14:paraId="225E7B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PUSCH-Config</w:t>
      </w:r>
      <w:r>
        <w:rPr>
          <w:noProof/>
        </w:rPr>
        <w:tab/>
        <w:t>921</w:t>
      </w:r>
    </w:p>
    <w:p w14:paraId="1DB867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PUSCH-ConfigCommon</w:t>
      </w:r>
      <w:r>
        <w:rPr>
          <w:noProof/>
        </w:rPr>
        <w:tab/>
        <w:t>923</w:t>
      </w:r>
    </w:p>
    <w:p w14:paraId="4664F8C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PUSCH-PowerControl</w:t>
      </w:r>
      <w:r>
        <w:rPr>
          <w:noProof/>
        </w:rPr>
        <w:tab/>
        <w:t>924</w:t>
      </w:r>
    </w:p>
    <w:p w14:paraId="2AA889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PUSCH-ServingCellConfig</w:t>
      </w:r>
      <w:r>
        <w:rPr>
          <w:noProof/>
        </w:rPr>
        <w:tab/>
        <w:t>924</w:t>
      </w:r>
    </w:p>
    <w:p w14:paraId="1EB143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PUSCH-TimeDomainResourceAllocationList</w:t>
      </w:r>
      <w:r>
        <w:rPr>
          <w:noProof/>
        </w:rPr>
        <w:tab/>
        <w:t>925</w:t>
      </w:r>
    </w:p>
    <w:p w14:paraId="116A2F1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PUSCH-TPC-CommandConfig</w:t>
      </w:r>
      <w:r>
        <w:rPr>
          <w:noProof/>
        </w:rPr>
        <w:tab/>
        <w:t>927</w:t>
      </w:r>
    </w:p>
    <w:p w14:paraId="319CA1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QFI</w:t>
      </w:r>
      <w:r>
        <w:rPr>
          <w:noProof/>
        </w:rPr>
        <w:tab/>
        <w:t>928</w:t>
      </w:r>
    </w:p>
    <w:p w14:paraId="60F439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Q-OffsetRange</w:t>
      </w:r>
      <w:r>
        <w:rPr>
          <w:noProof/>
        </w:rPr>
        <w:tab/>
        <w:t>928</w:t>
      </w:r>
    </w:p>
    <w:p w14:paraId="145E1F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Q-QualMin</w:t>
      </w:r>
      <w:r>
        <w:rPr>
          <w:noProof/>
        </w:rPr>
        <w:tab/>
        <w:t>928</w:t>
      </w:r>
    </w:p>
    <w:p w14:paraId="79F0D6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Q-RxLevMin</w:t>
      </w:r>
      <w:r>
        <w:rPr>
          <w:noProof/>
        </w:rPr>
        <w:tab/>
        <w:t>928</w:t>
      </w:r>
    </w:p>
    <w:p w14:paraId="276C88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QuantityConfig</w:t>
      </w:r>
      <w:r>
        <w:rPr>
          <w:noProof/>
        </w:rPr>
        <w:tab/>
        <w:t>929</w:t>
      </w:r>
    </w:p>
    <w:p w14:paraId="09B6D8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RACH-ConfigCommon</w:t>
      </w:r>
      <w:r>
        <w:rPr>
          <w:noProof/>
        </w:rPr>
        <w:tab/>
        <w:t>931</w:t>
      </w:r>
    </w:p>
    <w:p w14:paraId="468B6D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RACH-ConfigCommonTwoStepRA</w:t>
      </w:r>
      <w:r>
        <w:rPr>
          <w:noProof/>
        </w:rPr>
        <w:tab/>
        <w:t>932</w:t>
      </w:r>
    </w:p>
    <w:p w14:paraId="6DEAF3C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RACH-ConfigDedicated</w:t>
      </w:r>
      <w:r>
        <w:rPr>
          <w:noProof/>
        </w:rPr>
        <w:tab/>
        <w:t>933</w:t>
      </w:r>
    </w:p>
    <w:p w14:paraId="69964C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RACH-ConfigGeneric</w:t>
      </w:r>
      <w:r>
        <w:rPr>
          <w:noProof/>
        </w:rPr>
        <w:tab/>
        <w:t>935</w:t>
      </w:r>
    </w:p>
    <w:p w14:paraId="460430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RACH-ConfigGenericTwoStepRA</w:t>
      </w:r>
      <w:r>
        <w:rPr>
          <w:noProof/>
        </w:rPr>
        <w:tab/>
        <w:t>936</w:t>
      </w:r>
    </w:p>
    <w:p w14:paraId="29C609A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936</w:t>
      </w:r>
    </w:p>
    <w:p w14:paraId="2D6C18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RA-Prioritization</w:t>
      </w:r>
      <w:r>
        <w:rPr>
          <w:noProof/>
        </w:rPr>
        <w:tab/>
        <w:t>936</w:t>
      </w:r>
    </w:p>
    <w:p w14:paraId="26F54E2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RA-PrioritizationForSlicing</w:t>
      </w:r>
      <w:r>
        <w:rPr>
          <w:noProof/>
        </w:rPr>
        <w:tab/>
        <w:t>937</w:t>
      </w:r>
    </w:p>
    <w:p w14:paraId="2BC506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RadioBearerConfig</w:t>
      </w:r>
      <w:r>
        <w:rPr>
          <w:noProof/>
        </w:rPr>
        <w:tab/>
        <w:t>938</w:t>
      </w:r>
    </w:p>
    <w:p w14:paraId="4095CF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RadioLinkMonitoringConfig</w:t>
      </w:r>
      <w:r>
        <w:rPr>
          <w:noProof/>
        </w:rPr>
        <w:tab/>
        <w:t>943</w:t>
      </w:r>
    </w:p>
    <w:p w14:paraId="4E3B052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RadioLinkMonitoringRS-Id</w:t>
      </w:r>
      <w:r>
        <w:rPr>
          <w:noProof/>
        </w:rPr>
        <w:tab/>
        <w:t>943</w:t>
      </w:r>
    </w:p>
    <w:p w14:paraId="4940E43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RAN-AreaCode</w:t>
      </w:r>
      <w:r>
        <w:rPr>
          <w:noProof/>
        </w:rPr>
        <w:tab/>
        <w:t>943</w:t>
      </w:r>
    </w:p>
    <w:p w14:paraId="5980A7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RateMatchPattern</w:t>
      </w:r>
      <w:r>
        <w:rPr>
          <w:noProof/>
        </w:rPr>
        <w:tab/>
        <w:t>943</w:t>
      </w:r>
    </w:p>
    <w:p w14:paraId="37A465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RateMatchPatternId</w:t>
      </w:r>
      <w:r>
        <w:rPr>
          <w:noProof/>
        </w:rPr>
        <w:tab/>
        <w:t>944</w:t>
      </w:r>
    </w:p>
    <w:p w14:paraId="38C87C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RateMatchPatternLTE-CRS</w:t>
      </w:r>
      <w:r>
        <w:rPr>
          <w:noProof/>
        </w:rPr>
        <w:tab/>
        <w:t>944</w:t>
      </w:r>
    </w:p>
    <w:p w14:paraId="7E6F62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944</w:t>
      </w:r>
    </w:p>
    <w:p w14:paraId="121FE7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ReferenceLocation</w:t>
      </w:r>
      <w:r>
        <w:rPr>
          <w:noProof/>
        </w:rPr>
        <w:tab/>
        <w:t>944</w:t>
      </w:r>
    </w:p>
    <w:p w14:paraId="6CF1EC3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ReferenceTimeInfo</w:t>
      </w:r>
      <w:r>
        <w:rPr>
          <w:noProof/>
        </w:rPr>
        <w:tab/>
        <w:t>945</w:t>
      </w:r>
    </w:p>
    <w:p w14:paraId="180012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RejectWaitTime</w:t>
      </w:r>
      <w:r>
        <w:rPr>
          <w:noProof/>
        </w:rPr>
        <w:tab/>
        <w:t>945</w:t>
      </w:r>
    </w:p>
    <w:p w14:paraId="55CE25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RepetitionSchemeConfig</w:t>
      </w:r>
      <w:r>
        <w:rPr>
          <w:noProof/>
        </w:rPr>
        <w:tab/>
        <w:t>945</w:t>
      </w:r>
    </w:p>
    <w:p w14:paraId="607309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ReportConfigId</w:t>
      </w:r>
      <w:r>
        <w:rPr>
          <w:noProof/>
        </w:rPr>
        <w:tab/>
        <w:t>945</w:t>
      </w:r>
    </w:p>
    <w:p w14:paraId="3834DBC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ReportConfigInterRAT</w:t>
      </w:r>
      <w:r>
        <w:rPr>
          <w:noProof/>
        </w:rPr>
        <w:tab/>
        <w:t>946</w:t>
      </w:r>
    </w:p>
    <w:p w14:paraId="5EE0D4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ReportConfigNR</w:t>
      </w:r>
      <w:r>
        <w:rPr>
          <w:noProof/>
        </w:rPr>
        <w:tab/>
        <w:t>950</w:t>
      </w:r>
    </w:p>
    <w:p w14:paraId="724B30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ReportConfigNR-SL</w:t>
      </w:r>
      <w:r>
        <w:rPr>
          <w:noProof/>
        </w:rPr>
        <w:tab/>
        <w:t>958</w:t>
      </w:r>
    </w:p>
    <w:p w14:paraId="497E9E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ReportConfigToAddModList</w:t>
      </w:r>
      <w:r>
        <w:rPr>
          <w:noProof/>
        </w:rPr>
        <w:tab/>
        <w:t>959</w:t>
      </w:r>
    </w:p>
    <w:p w14:paraId="1994E2E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ReportInterval</w:t>
      </w:r>
      <w:r>
        <w:rPr>
          <w:noProof/>
        </w:rPr>
        <w:tab/>
        <w:t>959</w:t>
      </w:r>
    </w:p>
    <w:p w14:paraId="7FD0CE4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ReselectionThreshold</w:t>
      </w:r>
      <w:r>
        <w:rPr>
          <w:noProof/>
        </w:rPr>
        <w:tab/>
        <w:t>959</w:t>
      </w:r>
    </w:p>
    <w:p w14:paraId="088602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ReselectionThresholdQ</w:t>
      </w:r>
      <w:r>
        <w:rPr>
          <w:noProof/>
        </w:rPr>
        <w:tab/>
        <w:t>959</w:t>
      </w:r>
    </w:p>
    <w:p w14:paraId="181D0B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ResumeCause</w:t>
      </w:r>
      <w:r>
        <w:rPr>
          <w:noProof/>
        </w:rPr>
        <w:tab/>
        <w:t>959</w:t>
      </w:r>
    </w:p>
    <w:p w14:paraId="2D50233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RLC-BearerConfig</w:t>
      </w:r>
      <w:r>
        <w:rPr>
          <w:noProof/>
        </w:rPr>
        <w:tab/>
        <w:t>960</w:t>
      </w:r>
    </w:p>
    <w:p w14:paraId="7664DC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RLC-Config</w:t>
      </w:r>
      <w:r>
        <w:rPr>
          <w:noProof/>
        </w:rPr>
        <w:tab/>
        <w:t>963</w:t>
      </w:r>
    </w:p>
    <w:p w14:paraId="1662CE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RLF-TimersAndConstants</w:t>
      </w:r>
      <w:r>
        <w:rPr>
          <w:noProof/>
        </w:rPr>
        <w:tab/>
        <w:t>965</w:t>
      </w:r>
    </w:p>
    <w:p w14:paraId="67A868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RMTC-Config</w:t>
      </w:r>
      <w:r>
        <w:rPr>
          <w:noProof/>
        </w:rPr>
        <w:tab/>
        <w:t>965</w:t>
      </w:r>
    </w:p>
    <w:p w14:paraId="42C6AE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RNTI-Value</w:t>
      </w:r>
      <w:r>
        <w:rPr>
          <w:noProof/>
        </w:rPr>
        <w:tab/>
        <w:t>965</w:t>
      </w:r>
    </w:p>
    <w:p w14:paraId="5B24BC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RSRP-Range</w:t>
      </w:r>
      <w:r>
        <w:rPr>
          <w:noProof/>
        </w:rPr>
        <w:tab/>
        <w:t>966</w:t>
      </w:r>
    </w:p>
    <w:p w14:paraId="2B6D19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RSRQ-Range</w:t>
      </w:r>
      <w:r>
        <w:rPr>
          <w:noProof/>
        </w:rPr>
        <w:tab/>
        <w:t>966</w:t>
      </w:r>
    </w:p>
    <w:p w14:paraId="1373B4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RSSI-Range</w:t>
      </w:r>
      <w:r>
        <w:rPr>
          <w:noProof/>
        </w:rPr>
        <w:tab/>
        <w:t>966</w:t>
      </w:r>
    </w:p>
    <w:p w14:paraId="58F07F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RxTxTimeDiff</w:t>
      </w:r>
      <w:r>
        <w:rPr>
          <w:noProof/>
        </w:rPr>
        <w:tab/>
        <w:t>966</w:t>
      </w:r>
    </w:p>
    <w:p w14:paraId="1D6877C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SCellActivationRS-Config</w:t>
      </w:r>
      <w:r>
        <w:rPr>
          <w:noProof/>
        </w:rPr>
        <w:tab/>
        <w:t>967</w:t>
      </w:r>
    </w:p>
    <w:p w14:paraId="4BC898A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SCellActivationRS-ConfigId</w:t>
      </w:r>
      <w:r>
        <w:rPr>
          <w:noProof/>
        </w:rPr>
        <w:tab/>
        <w:t>967</w:t>
      </w:r>
    </w:p>
    <w:p w14:paraId="699482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SCellIndex</w:t>
      </w:r>
      <w:r>
        <w:rPr>
          <w:noProof/>
        </w:rPr>
        <w:tab/>
        <w:t>967</w:t>
      </w:r>
    </w:p>
    <w:p w14:paraId="016507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SchedulingRequestConfig</w:t>
      </w:r>
      <w:r>
        <w:rPr>
          <w:noProof/>
        </w:rPr>
        <w:tab/>
        <w:t>967</w:t>
      </w:r>
    </w:p>
    <w:p w14:paraId="1BDF7F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SchedulingRequestId</w:t>
      </w:r>
      <w:r>
        <w:rPr>
          <w:noProof/>
        </w:rPr>
        <w:tab/>
        <w:t>967</w:t>
      </w:r>
    </w:p>
    <w:p w14:paraId="682FB0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SchedulingRequestResourceConfig</w:t>
      </w:r>
      <w:r>
        <w:rPr>
          <w:noProof/>
        </w:rPr>
        <w:tab/>
        <w:t>968</w:t>
      </w:r>
    </w:p>
    <w:p w14:paraId="0897185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SchedulingRequestResourceId</w:t>
      </w:r>
      <w:r>
        <w:rPr>
          <w:noProof/>
        </w:rPr>
        <w:tab/>
        <w:t>969</w:t>
      </w:r>
    </w:p>
    <w:p w14:paraId="278DA4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ScramblingId</w:t>
      </w:r>
      <w:r>
        <w:rPr>
          <w:noProof/>
        </w:rPr>
        <w:tab/>
        <w:t>969</w:t>
      </w:r>
    </w:p>
    <w:p w14:paraId="7FF2C6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SCS-SpecificCarrier</w:t>
      </w:r>
      <w:r>
        <w:rPr>
          <w:noProof/>
        </w:rPr>
        <w:tab/>
        <w:t>969</w:t>
      </w:r>
    </w:p>
    <w:p w14:paraId="1FA9A3E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SDAP-Config</w:t>
      </w:r>
      <w:r>
        <w:rPr>
          <w:noProof/>
        </w:rPr>
        <w:tab/>
        <w:t>970</w:t>
      </w:r>
    </w:p>
    <w:p w14:paraId="4A02DD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SearchSpace</w:t>
      </w:r>
      <w:r>
        <w:rPr>
          <w:noProof/>
        </w:rPr>
        <w:tab/>
        <w:t>971</w:t>
      </w:r>
    </w:p>
    <w:p w14:paraId="6B028F2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SearchSpaceId</w:t>
      </w:r>
      <w:r>
        <w:rPr>
          <w:noProof/>
        </w:rPr>
        <w:tab/>
        <w:t>973</w:t>
      </w:r>
    </w:p>
    <w:p w14:paraId="5C3ABB0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SearchSpaceZero</w:t>
      </w:r>
      <w:r>
        <w:rPr>
          <w:noProof/>
        </w:rPr>
        <w:tab/>
        <w:t>974</w:t>
      </w:r>
    </w:p>
    <w:p w14:paraId="5426297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SecurityAlgorithmConfig</w:t>
      </w:r>
      <w:r>
        <w:rPr>
          <w:noProof/>
        </w:rPr>
        <w:tab/>
        <w:t>974</w:t>
      </w:r>
    </w:p>
    <w:p w14:paraId="5711112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974</w:t>
      </w:r>
    </w:p>
    <w:p w14:paraId="44CC8A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SemiStaticChannelAccessConfig</w:t>
      </w:r>
      <w:r>
        <w:rPr>
          <w:noProof/>
        </w:rPr>
        <w:tab/>
        <w:t>974</w:t>
      </w:r>
    </w:p>
    <w:p w14:paraId="75DC7A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SemiStaticChannelAccessConfigUE</w:t>
      </w:r>
      <w:r>
        <w:rPr>
          <w:noProof/>
        </w:rPr>
        <w:tab/>
        <w:t>975</w:t>
      </w:r>
    </w:p>
    <w:p w14:paraId="2641DDB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Sensor-LocationInfo</w:t>
      </w:r>
      <w:r>
        <w:rPr>
          <w:noProof/>
        </w:rPr>
        <w:tab/>
        <w:t>975</w:t>
      </w:r>
    </w:p>
    <w:p w14:paraId="47E3B5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ServingCellAndBWP-Id</w:t>
      </w:r>
      <w:r>
        <w:rPr>
          <w:noProof/>
        </w:rPr>
        <w:tab/>
        <w:t>975</w:t>
      </w:r>
    </w:p>
    <w:p w14:paraId="05C38B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ServCellIndex</w:t>
      </w:r>
      <w:r>
        <w:rPr>
          <w:noProof/>
        </w:rPr>
        <w:tab/>
        <w:t>975</w:t>
      </w:r>
    </w:p>
    <w:p w14:paraId="39DE3A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ServingCellConfig</w:t>
      </w:r>
      <w:r>
        <w:rPr>
          <w:noProof/>
        </w:rPr>
        <w:tab/>
        <w:t>976</w:t>
      </w:r>
    </w:p>
    <w:p w14:paraId="1D6620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ServingCellConfigCommon</w:t>
      </w:r>
      <w:r>
        <w:rPr>
          <w:noProof/>
        </w:rPr>
        <w:tab/>
        <w:t>983</w:t>
      </w:r>
    </w:p>
    <w:p w14:paraId="71F6BA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ServingCellConfigCommonSIB</w:t>
      </w:r>
      <w:r>
        <w:rPr>
          <w:noProof/>
        </w:rPr>
        <w:tab/>
        <w:t>986</w:t>
      </w:r>
    </w:p>
    <w:p w14:paraId="215631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ShortI-RNTI-Value</w:t>
      </w:r>
      <w:r>
        <w:rPr>
          <w:noProof/>
        </w:rPr>
        <w:tab/>
        <w:t>987</w:t>
      </w:r>
    </w:p>
    <w:p w14:paraId="02C276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ShortMAC-I</w:t>
      </w:r>
      <w:r>
        <w:rPr>
          <w:noProof/>
        </w:rPr>
        <w:tab/>
        <w:t>987</w:t>
      </w:r>
    </w:p>
    <w:p w14:paraId="794E6F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SINR-Range</w:t>
      </w:r>
      <w:r>
        <w:rPr>
          <w:noProof/>
        </w:rPr>
        <w:tab/>
        <w:t>987</w:t>
      </w:r>
    </w:p>
    <w:p w14:paraId="511C7B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SI-RequestConfig</w:t>
      </w:r>
      <w:r>
        <w:rPr>
          <w:noProof/>
        </w:rPr>
        <w:tab/>
        <w:t>988</w:t>
      </w:r>
    </w:p>
    <w:p w14:paraId="4CAAA31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988</w:t>
      </w:r>
    </w:p>
    <w:p w14:paraId="493F16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SI-SchedulingInfo</w:t>
      </w:r>
      <w:r>
        <w:rPr>
          <w:noProof/>
        </w:rPr>
        <w:tab/>
        <w:t>989</w:t>
      </w:r>
    </w:p>
    <w:p w14:paraId="145F41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SK-Counter</w:t>
      </w:r>
      <w:r>
        <w:rPr>
          <w:noProof/>
        </w:rPr>
        <w:tab/>
        <w:t>990</w:t>
      </w:r>
    </w:p>
    <w:p w14:paraId="2568C52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SlotFormatCombinationsPerCell</w:t>
      </w:r>
      <w:r>
        <w:rPr>
          <w:noProof/>
        </w:rPr>
        <w:tab/>
        <w:t>990</w:t>
      </w:r>
    </w:p>
    <w:p w14:paraId="3F5F26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SlotFormatIndicator</w:t>
      </w:r>
      <w:r>
        <w:rPr>
          <w:noProof/>
        </w:rPr>
        <w:tab/>
        <w:t>990</w:t>
      </w:r>
    </w:p>
    <w:p w14:paraId="4057E0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S-NSSAI</w:t>
      </w:r>
      <w:r>
        <w:rPr>
          <w:noProof/>
        </w:rPr>
        <w:tab/>
        <w:t>990</w:t>
      </w:r>
    </w:p>
    <w:p w14:paraId="06457A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SpeedStateScaleFactors</w:t>
      </w:r>
      <w:r>
        <w:rPr>
          <w:noProof/>
        </w:rPr>
        <w:tab/>
        <w:t>991</w:t>
      </w:r>
    </w:p>
    <w:p w14:paraId="3278D8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SPS-Config</w:t>
      </w:r>
      <w:r>
        <w:rPr>
          <w:noProof/>
        </w:rPr>
        <w:tab/>
        <w:t>991</w:t>
      </w:r>
    </w:p>
    <w:p w14:paraId="61274C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SPS-ConfigIndex</w:t>
      </w:r>
      <w:r>
        <w:rPr>
          <w:noProof/>
        </w:rPr>
        <w:tab/>
        <w:t>991</w:t>
      </w:r>
    </w:p>
    <w:p w14:paraId="3BB35D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SPS-PUCCH-AN</w:t>
      </w:r>
      <w:r>
        <w:rPr>
          <w:noProof/>
        </w:rPr>
        <w:tab/>
        <w:t>991</w:t>
      </w:r>
    </w:p>
    <w:p w14:paraId="6B03E9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SPS-PUCCH-AN-List</w:t>
      </w:r>
      <w:r>
        <w:rPr>
          <w:noProof/>
        </w:rPr>
        <w:tab/>
        <w:t>991</w:t>
      </w:r>
    </w:p>
    <w:p w14:paraId="10132A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SRB-Identity</w:t>
      </w:r>
      <w:r>
        <w:rPr>
          <w:noProof/>
        </w:rPr>
        <w:tab/>
        <w:t>992</w:t>
      </w:r>
    </w:p>
    <w:p w14:paraId="4A51202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SRS-CarrierSwitching</w:t>
      </w:r>
      <w:r>
        <w:rPr>
          <w:noProof/>
        </w:rPr>
        <w:tab/>
        <w:t>992</w:t>
      </w:r>
    </w:p>
    <w:p w14:paraId="254A3F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SRS-Config</w:t>
      </w:r>
      <w:r>
        <w:rPr>
          <w:noProof/>
        </w:rPr>
        <w:tab/>
        <w:t>993</w:t>
      </w:r>
    </w:p>
    <w:p w14:paraId="2C85E15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995</w:t>
      </w:r>
    </w:p>
    <w:p w14:paraId="2722C0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995</w:t>
      </w:r>
    </w:p>
    <w:p w14:paraId="7B37B01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SRS-RSRP-Range</w:t>
      </w:r>
      <w:r>
        <w:rPr>
          <w:noProof/>
        </w:rPr>
        <w:tab/>
        <w:t>995</w:t>
      </w:r>
    </w:p>
    <w:p w14:paraId="226C7BE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SRS-TPC-CommandConfig</w:t>
      </w:r>
      <w:r>
        <w:rPr>
          <w:noProof/>
        </w:rPr>
        <w:tab/>
        <w:t>996</w:t>
      </w:r>
    </w:p>
    <w:p w14:paraId="36DA942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SSB-Index</w:t>
      </w:r>
      <w:r>
        <w:rPr>
          <w:noProof/>
        </w:rPr>
        <w:tab/>
        <w:t>996</w:t>
      </w:r>
    </w:p>
    <w:p w14:paraId="7A72755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SSB-MTC</w:t>
      </w:r>
      <w:r>
        <w:rPr>
          <w:noProof/>
        </w:rPr>
        <w:tab/>
        <w:t>996</w:t>
      </w:r>
    </w:p>
    <w:p w14:paraId="140C1D9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SSB-PositionQCL-Relation</w:t>
      </w:r>
      <w:r>
        <w:rPr>
          <w:noProof/>
        </w:rPr>
        <w:tab/>
        <w:t>996</w:t>
      </w:r>
    </w:p>
    <w:p w14:paraId="2FD6F5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SSB-ToMeasure</w:t>
      </w:r>
      <w:r>
        <w:rPr>
          <w:noProof/>
        </w:rPr>
        <w:tab/>
        <w:t>997</w:t>
      </w:r>
    </w:p>
    <w:p w14:paraId="649527A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SS-RSSI-Measurement</w:t>
      </w:r>
      <w:r>
        <w:rPr>
          <w:noProof/>
        </w:rPr>
        <w:tab/>
        <w:t>997</w:t>
      </w:r>
    </w:p>
    <w:p w14:paraId="49204B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SubcarrierSpacing</w:t>
      </w:r>
      <w:r>
        <w:rPr>
          <w:noProof/>
        </w:rPr>
        <w:tab/>
        <w:t>997</w:t>
      </w:r>
    </w:p>
    <w:p w14:paraId="770CA2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998</w:t>
      </w:r>
    </w:p>
    <w:p w14:paraId="3AD2446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TAG-Config</w:t>
      </w:r>
      <w:r>
        <w:rPr>
          <w:noProof/>
        </w:rPr>
        <w:tab/>
        <w:t>998</w:t>
      </w:r>
    </w:p>
    <w:p w14:paraId="2F97A8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TAR-Config</w:t>
      </w:r>
      <w:r>
        <w:rPr>
          <w:noProof/>
        </w:rPr>
        <w:tab/>
        <w:t>998</w:t>
      </w:r>
    </w:p>
    <w:p w14:paraId="681E378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TCI-ActivatedConfig</w:t>
      </w:r>
      <w:r>
        <w:rPr>
          <w:noProof/>
        </w:rPr>
        <w:tab/>
        <w:t>999</w:t>
      </w:r>
    </w:p>
    <w:p w14:paraId="6A450A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TCI-State</w:t>
      </w:r>
      <w:r>
        <w:rPr>
          <w:noProof/>
        </w:rPr>
        <w:tab/>
        <w:t>999</w:t>
      </w:r>
    </w:p>
    <w:p w14:paraId="75A4AC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TCI-StateId</w:t>
      </w:r>
      <w:r>
        <w:rPr>
          <w:noProof/>
        </w:rPr>
        <w:tab/>
        <w:t>999</w:t>
      </w:r>
    </w:p>
    <w:p w14:paraId="497E6F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TCI-UL-State</w:t>
      </w:r>
      <w:r>
        <w:rPr>
          <w:noProof/>
        </w:rPr>
        <w:tab/>
        <w:t>1000</w:t>
      </w:r>
    </w:p>
    <w:p w14:paraId="128D4BA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TCI-UL-StateId</w:t>
      </w:r>
      <w:r>
        <w:rPr>
          <w:noProof/>
        </w:rPr>
        <w:tab/>
        <w:t>1000</w:t>
      </w:r>
    </w:p>
    <w:p w14:paraId="519D24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TDD-UL-DL-ConfigCommon</w:t>
      </w:r>
      <w:r>
        <w:rPr>
          <w:noProof/>
        </w:rPr>
        <w:tab/>
        <w:t>1001</w:t>
      </w:r>
    </w:p>
    <w:p w14:paraId="147C2E3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TDD-UL-DL-ConfigDedicated</w:t>
      </w:r>
      <w:r>
        <w:rPr>
          <w:noProof/>
        </w:rPr>
        <w:tab/>
        <w:t>1003</w:t>
      </w:r>
    </w:p>
    <w:p w14:paraId="7B0679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TrackingAreaCode</w:t>
      </w:r>
      <w:r>
        <w:rPr>
          <w:noProof/>
        </w:rPr>
        <w:tab/>
        <w:t>1003</w:t>
      </w:r>
    </w:p>
    <w:p w14:paraId="427ABA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T-Reselection</w:t>
      </w:r>
      <w:r>
        <w:rPr>
          <w:noProof/>
        </w:rPr>
        <w:tab/>
        <w:t>1003</w:t>
      </w:r>
    </w:p>
    <w:p w14:paraId="79447B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TimeAlignmentTimer</w:t>
      </w:r>
      <w:r>
        <w:rPr>
          <w:noProof/>
        </w:rPr>
        <w:tab/>
        <w:t>1003</w:t>
      </w:r>
    </w:p>
    <w:p w14:paraId="535231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TimeToTrigger</w:t>
      </w:r>
      <w:r>
        <w:rPr>
          <w:noProof/>
        </w:rPr>
        <w:tab/>
        <w:t>1003</w:t>
      </w:r>
    </w:p>
    <w:p w14:paraId="1351FE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TN-AreaId</w:t>
      </w:r>
      <w:r>
        <w:rPr>
          <w:noProof/>
        </w:rPr>
        <w:tab/>
        <w:t>1004</w:t>
      </w:r>
    </w:p>
    <w:p w14:paraId="4BABD6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UAC-BarringInfoSetIndex</w:t>
      </w:r>
      <w:r>
        <w:rPr>
          <w:noProof/>
        </w:rPr>
        <w:tab/>
        <w:t>1004</w:t>
      </w:r>
    </w:p>
    <w:p w14:paraId="1A603B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UAC-BarringInfoSetList</w:t>
      </w:r>
      <w:r>
        <w:rPr>
          <w:noProof/>
        </w:rPr>
        <w:tab/>
        <w:t>1004</w:t>
      </w:r>
    </w:p>
    <w:p w14:paraId="78DB5B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UAC-BarringPerCatList</w:t>
      </w:r>
      <w:r>
        <w:rPr>
          <w:noProof/>
        </w:rPr>
        <w:tab/>
        <w:t>1004</w:t>
      </w:r>
    </w:p>
    <w:p w14:paraId="12413F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UAC-BarringPerPLMN-List</w:t>
      </w:r>
      <w:r>
        <w:rPr>
          <w:noProof/>
        </w:rPr>
        <w:tab/>
        <w:t>1004</w:t>
      </w:r>
    </w:p>
    <w:p w14:paraId="6C3448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noProof/>
        </w:rPr>
        <w:t>UE-TimersAndConstants</w:t>
      </w:r>
      <w:r>
        <w:rPr>
          <w:noProof/>
        </w:rPr>
        <w:tab/>
        <w:t>1005</w:t>
      </w:r>
    </w:p>
    <w:p w14:paraId="2CC5BE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UE-TimersAndConstantsRemoteUE</w:t>
      </w:r>
      <w:r>
        <w:rPr>
          <w:noProof/>
        </w:rPr>
        <w:tab/>
        <w:t>1005</w:t>
      </w:r>
    </w:p>
    <w:p w14:paraId="3932FE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UL-DelayValueConfig</w:t>
      </w:r>
      <w:r>
        <w:rPr>
          <w:noProof/>
        </w:rPr>
        <w:tab/>
        <w:t>1005</w:t>
      </w:r>
    </w:p>
    <w:p w14:paraId="7454842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UL-ExcessDelayConfig</w:t>
      </w:r>
      <w:r>
        <w:rPr>
          <w:noProof/>
        </w:rPr>
        <w:tab/>
        <w:t>1005</w:t>
      </w:r>
    </w:p>
    <w:p w14:paraId="695FCF7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UL-GapFR2-Config</w:t>
      </w:r>
      <w:r>
        <w:rPr>
          <w:noProof/>
        </w:rPr>
        <w:tab/>
        <w:t>1006</w:t>
      </w:r>
    </w:p>
    <w:p w14:paraId="1BA72B0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UplinkCancellation</w:t>
      </w:r>
      <w:r>
        <w:rPr>
          <w:noProof/>
        </w:rPr>
        <w:tab/>
        <w:t>1006</w:t>
      </w:r>
    </w:p>
    <w:p w14:paraId="772B60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UplinkConfigCommon</w:t>
      </w:r>
      <w:r>
        <w:rPr>
          <w:noProof/>
        </w:rPr>
        <w:tab/>
        <w:t>1006</w:t>
      </w:r>
    </w:p>
    <w:p w14:paraId="561838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UplinkConfigCommonSIB</w:t>
      </w:r>
      <w:r>
        <w:rPr>
          <w:noProof/>
        </w:rPr>
        <w:tab/>
        <w:t>1007</w:t>
      </w:r>
    </w:p>
    <w:p w14:paraId="7A3CDB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Uplink-PowerControl</w:t>
      </w:r>
      <w:r>
        <w:rPr>
          <w:noProof/>
        </w:rPr>
        <w:tab/>
        <w:t>1007</w:t>
      </w:r>
    </w:p>
    <w:p w14:paraId="0BBE66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Uu-RelayRLC-ChannelConfig</w:t>
      </w:r>
      <w:r>
        <w:rPr>
          <w:noProof/>
        </w:rPr>
        <w:tab/>
        <w:t>1008</w:t>
      </w:r>
    </w:p>
    <w:p w14:paraId="227570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Uu-RelayRLC-ChannelID</w:t>
      </w:r>
      <w:r>
        <w:rPr>
          <w:noProof/>
        </w:rPr>
        <w:tab/>
        <w:t>1008</w:t>
      </w:r>
    </w:p>
    <w:p w14:paraId="0E6CE2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UplinkTxDirectCurrentList</w:t>
      </w:r>
      <w:r>
        <w:rPr>
          <w:noProof/>
        </w:rPr>
        <w:tab/>
        <w:t>1009</w:t>
      </w:r>
    </w:p>
    <w:p w14:paraId="0235DD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UplinkTxDirectCurrentMoreCarrierList</w:t>
      </w:r>
      <w:r>
        <w:rPr>
          <w:noProof/>
        </w:rPr>
        <w:tab/>
        <w:t>1009</w:t>
      </w:r>
    </w:p>
    <w:p w14:paraId="677154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UplinkTxDirectCurrentTwoCarrierList</w:t>
      </w:r>
      <w:r>
        <w:rPr>
          <w:noProof/>
        </w:rPr>
        <w:tab/>
        <w:t>1009</w:t>
      </w:r>
    </w:p>
    <w:p w14:paraId="01B5CD6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</w:t>
      </w:r>
      <w:r>
        <w:rPr>
          <w:noProof/>
        </w:rPr>
        <w:tab/>
        <w:t>1009</w:t>
      </w:r>
    </w:p>
    <w:p w14:paraId="369607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ZP-CSI-RS-ResourceId</w:t>
      </w:r>
      <w:r>
        <w:rPr>
          <w:noProof/>
        </w:rPr>
        <w:tab/>
        <w:t>1010</w:t>
      </w:r>
    </w:p>
    <w:p w14:paraId="34BB77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ZP-CSI-RS-ResourceSet</w:t>
      </w:r>
      <w:r>
        <w:rPr>
          <w:noProof/>
        </w:rPr>
        <w:tab/>
        <w:t>1010</w:t>
      </w:r>
    </w:p>
    <w:p w14:paraId="16DF92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ZP-CSI-RS-ResourceSetId</w:t>
      </w:r>
      <w:r>
        <w:rPr>
          <w:noProof/>
        </w:rPr>
        <w:tab/>
        <w:t>1010</w:t>
      </w:r>
    </w:p>
    <w:p w14:paraId="19F16BC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1010</w:t>
      </w:r>
    </w:p>
    <w:p w14:paraId="5DBFD62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AccessStratumRelease</w:t>
      </w:r>
      <w:r>
        <w:rPr>
          <w:noProof/>
        </w:rPr>
        <w:tab/>
        <w:t>1010</w:t>
      </w:r>
    </w:p>
    <w:p w14:paraId="238881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1010</w:t>
      </w:r>
    </w:p>
    <w:p w14:paraId="46D6F6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AppLayerMeasParameters</w:t>
      </w:r>
      <w:r>
        <w:rPr>
          <w:noProof/>
        </w:rPr>
        <w:tab/>
        <w:t>1011</w:t>
      </w:r>
    </w:p>
    <w:p w14:paraId="3FBFE9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BandCombinationList</w:t>
      </w:r>
      <w:r>
        <w:rPr>
          <w:noProof/>
        </w:rPr>
        <w:tab/>
        <w:t>1011</w:t>
      </w:r>
    </w:p>
    <w:p w14:paraId="4070DF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BandCombinationListSidelinkEUTRA-NR</w:t>
      </w:r>
      <w:r>
        <w:rPr>
          <w:noProof/>
        </w:rPr>
        <w:tab/>
        <w:t>1011</w:t>
      </w:r>
    </w:p>
    <w:p w14:paraId="453490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CA-BandwidthClassEUTRA</w:t>
      </w:r>
      <w:r>
        <w:rPr>
          <w:noProof/>
        </w:rPr>
        <w:tab/>
        <w:t>1012</w:t>
      </w:r>
    </w:p>
    <w:p w14:paraId="0C9589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CA-BandwidthClassNR</w:t>
      </w:r>
      <w:r>
        <w:rPr>
          <w:noProof/>
        </w:rPr>
        <w:tab/>
        <w:t>1012</w:t>
      </w:r>
    </w:p>
    <w:p w14:paraId="5FCACB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CA-ParametersEUTRA</w:t>
      </w:r>
      <w:r>
        <w:rPr>
          <w:noProof/>
        </w:rPr>
        <w:tab/>
        <w:t>1012</w:t>
      </w:r>
    </w:p>
    <w:p w14:paraId="01FD23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CA-ParametersNR</w:t>
      </w:r>
      <w:r>
        <w:rPr>
          <w:noProof/>
        </w:rPr>
        <w:tab/>
        <w:t>1012</w:t>
      </w:r>
    </w:p>
    <w:p w14:paraId="673684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CA-ParametersNRDC</w:t>
      </w:r>
      <w:r>
        <w:rPr>
          <w:noProof/>
        </w:rPr>
        <w:tab/>
        <w:t>1013</w:t>
      </w:r>
    </w:p>
    <w:p w14:paraId="3178FBF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CarrierAggregationVariant</w:t>
      </w:r>
      <w:r>
        <w:rPr>
          <w:noProof/>
        </w:rPr>
        <w:tab/>
        <w:t>1013</w:t>
      </w:r>
    </w:p>
    <w:p w14:paraId="09668F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CodebookParameters</w:t>
      </w:r>
      <w:r>
        <w:rPr>
          <w:noProof/>
        </w:rPr>
        <w:tab/>
        <w:t>1014</w:t>
      </w:r>
    </w:p>
    <w:p w14:paraId="3E8B47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1015</w:t>
      </w:r>
    </w:p>
    <w:p w14:paraId="003C5EA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1015</w:t>
      </w:r>
    </w:p>
    <w:p w14:paraId="2707C6D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FeatureSetCombination</w:t>
      </w:r>
      <w:r>
        <w:rPr>
          <w:noProof/>
        </w:rPr>
        <w:tab/>
        <w:t>1015</w:t>
      </w:r>
    </w:p>
    <w:p w14:paraId="706328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FeatureSetCombinationId</w:t>
      </w:r>
      <w:r>
        <w:rPr>
          <w:noProof/>
        </w:rPr>
        <w:tab/>
        <w:t>1015</w:t>
      </w:r>
    </w:p>
    <w:p w14:paraId="27221A4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FeatureSetDownlink</w:t>
      </w:r>
      <w:r>
        <w:rPr>
          <w:noProof/>
        </w:rPr>
        <w:tab/>
        <w:t>1016</w:t>
      </w:r>
    </w:p>
    <w:p w14:paraId="625687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FeatureSetDownlinkId</w:t>
      </w:r>
      <w:r>
        <w:rPr>
          <w:noProof/>
        </w:rPr>
        <w:tab/>
        <w:t>1016</w:t>
      </w:r>
    </w:p>
    <w:p w14:paraId="2C87201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FeatureSetDownlinkPerCC</w:t>
      </w:r>
      <w:r>
        <w:rPr>
          <w:noProof/>
        </w:rPr>
        <w:tab/>
        <w:t>1017</w:t>
      </w:r>
    </w:p>
    <w:p w14:paraId="56E5DD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FeatureSetDownlinkPerCC-Id</w:t>
      </w:r>
      <w:r>
        <w:rPr>
          <w:noProof/>
        </w:rPr>
        <w:tab/>
        <w:t>1017</w:t>
      </w:r>
    </w:p>
    <w:p w14:paraId="4B771E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FeatureSetEUTRA-DownlinkId</w:t>
      </w:r>
      <w:r>
        <w:rPr>
          <w:noProof/>
        </w:rPr>
        <w:tab/>
        <w:t>1017</w:t>
      </w:r>
    </w:p>
    <w:p w14:paraId="33E1B0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FeatureSetEUTRA-UplinkId</w:t>
      </w:r>
      <w:r>
        <w:rPr>
          <w:noProof/>
        </w:rPr>
        <w:tab/>
        <w:t>1017</w:t>
      </w:r>
    </w:p>
    <w:p w14:paraId="7449EC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FeatureSets</w:t>
      </w:r>
      <w:r>
        <w:rPr>
          <w:noProof/>
        </w:rPr>
        <w:tab/>
        <w:t>1018</w:t>
      </w:r>
    </w:p>
    <w:p w14:paraId="530637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FeatureSetUplink</w:t>
      </w:r>
      <w:r>
        <w:rPr>
          <w:noProof/>
        </w:rPr>
        <w:tab/>
        <w:t>1019</w:t>
      </w:r>
    </w:p>
    <w:p w14:paraId="3089DB1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FeatureSetUplinkId</w:t>
      </w:r>
      <w:r>
        <w:rPr>
          <w:noProof/>
        </w:rPr>
        <w:tab/>
        <w:t>1019</w:t>
      </w:r>
    </w:p>
    <w:p w14:paraId="33A7EB6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FeatureSetUplinkPerCC</w:t>
      </w:r>
      <w:r>
        <w:rPr>
          <w:noProof/>
        </w:rPr>
        <w:tab/>
        <w:t>1020</w:t>
      </w:r>
    </w:p>
    <w:p w14:paraId="4BFEE8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FeatureSetUplinkPerCC-Id</w:t>
      </w:r>
      <w:r>
        <w:rPr>
          <w:noProof/>
        </w:rPr>
        <w:tab/>
        <w:t>1020</w:t>
      </w:r>
    </w:p>
    <w:p w14:paraId="0D3D4DE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FreqBandIndicatorEUTRA</w:t>
      </w:r>
      <w:r>
        <w:rPr>
          <w:noProof/>
        </w:rPr>
        <w:tab/>
        <w:t>1020</w:t>
      </w:r>
    </w:p>
    <w:p w14:paraId="03E2C4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FreqBandList</w:t>
      </w:r>
      <w:r>
        <w:rPr>
          <w:noProof/>
        </w:rPr>
        <w:tab/>
        <w:t>1021</w:t>
      </w:r>
    </w:p>
    <w:p w14:paraId="2D8EC4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FreqSeparationClass</w:t>
      </w:r>
      <w:r>
        <w:rPr>
          <w:noProof/>
        </w:rPr>
        <w:tab/>
        <w:t>1023</w:t>
      </w:r>
    </w:p>
    <w:p w14:paraId="590519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FreqSeparationClassDL-Only</w:t>
      </w:r>
      <w:r>
        <w:rPr>
          <w:noProof/>
        </w:rPr>
        <w:tab/>
        <w:t>1023</w:t>
      </w:r>
    </w:p>
    <w:p w14:paraId="33AC01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FR2-2-AccessParamsPerBand</w:t>
      </w:r>
      <w:r>
        <w:rPr>
          <w:noProof/>
        </w:rPr>
        <w:tab/>
        <w:t>1023</w:t>
      </w:r>
    </w:p>
    <w:p w14:paraId="68B99C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HighSpeedParameters</w:t>
      </w:r>
      <w:r>
        <w:rPr>
          <w:noProof/>
        </w:rPr>
        <w:tab/>
        <w:t>1023</w:t>
      </w:r>
    </w:p>
    <w:p w14:paraId="33A7F66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IMS-Parameters</w:t>
      </w:r>
      <w:r>
        <w:rPr>
          <w:noProof/>
        </w:rPr>
        <w:tab/>
        <w:t>1024</w:t>
      </w:r>
    </w:p>
    <w:p w14:paraId="4DA3D74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InterRAT-Parameters</w:t>
      </w:r>
      <w:r>
        <w:rPr>
          <w:noProof/>
        </w:rPr>
        <w:tab/>
        <w:t>1024</w:t>
      </w:r>
    </w:p>
    <w:p w14:paraId="2185C7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MAC-Parameters</w:t>
      </w:r>
      <w:r>
        <w:rPr>
          <w:noProof/>
        </w:rPr>
        <w:tab/>
        <w:t>1025</w:t>
      </w:r>
    </w:p>
    <w:p w14:paraId="2449593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MeasAndMobParameters</w:t>
      </w:r>
      <w:r>
        <w:rPr>
          <w:noProof/>
        </w:rPr>
        <w:tab/>
        <w:t>1025</w:t>
      </w:r>
    </w:p>
    <w:p w14:paraId="2CF05D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MeasAndMobParametersMRDC</w:t>
      </w:r>
      <w:r>
        <w:rPr>
          <w:noProof/>
        </w:rPr>
        <w:tab/>
        <w:t>1026</w:t>
      </w:r>
    </w:p>
    <w:p w14:paraId="1C2D01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MIMO-Layers</w:t>
      </w:r>
      <w:r>
        <w:rPr>
          <w:noProof/>
        </w:rPr>
        <w:tab/>
        <w:t>1026</w:t>
      </w:r>
    </w:p>
    <w:p w14:paraId="0595C0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MIMO-ParametersPerBand</w:t>
      </w:r>
      <w:r>
        <w:rPr>
          <w:noProof/>
        </w:rPr>
        <w:tab/>
        <w:t>1027</w:t>
      </w:r>
    </w:p>
    <w:p w14:paraId="5D1350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ModulationOrder</w:t>
      </w:r>
      <w:r>
        <w:rPr>
          <w:noProof/>
        </w:rPr>
        <w:tab/>
        <w:t>1030</w:t>
      </w:r>
    </w:p>
    <w:p w14:paraId="4914214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MRDC-Parameters</w:t>
      </w:r>
      <w:r>
        <w:rPr>
          <w:noProof/>
        </w:rPr>
        <w:tab/>
        <w:t>1030</w:t>
      </w:r>
    </w:p>
    <w:p w14:paraId="244DC6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NCR-Parameters</w:t>
      </w:r>
      <w:r>
        <w:rPr>
          <w:noProof/>
        </w:rPr>
        <w:tab/>
        <w:t>1030</w:t>
      </w:r>
    </w:p>
    <w:p w14:paraId="56B7E8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NRDC-Parameters</w:t>
      </w:r>
      <w:r>
        <w:rPr>
          <w:noProof/>
        </w:rPr>
        <w:tab/>
        <w:t>1031</w:t>
      </w:r>
    </w:p>
    <w:p w14:paraId="685261D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NTN-Parameters</w:t>
      </w:r>
      <w:r>
        <w:rPr>
          <w:noProof/>
        </w:rPr>
        <w:tab/>
        <w:t>1032</w:t>
      </w:r>
    </w:p>
    <w:p w14:paraId="3B80FD2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OLPC-SRS-Pos</w:t>
      </w:r>
      <w:r>
        <w:rPr>
          <w:noProof/>
        </w:rPr>
        <w:tab/>
        <w:t>1032</w:t>
      </w:r>
    </w:p>
    <w:p w14:paraId="5E7C9E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1032</w:t>
      </w:r>
    </w:p>
    <w:p w14:paraId="6DE8E6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PDCP-Parameters</w:t>
      </w:r>
      <w:r>
        <w:rPr>
          <w:noProof/>
        </w:rPr>
        <w:tab/>
        <w:t>1032</w:t>
      </w:r>
    </w:p>
    <w:p w14:paraId="1AE63DC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PDCP-ParametersMRDC</w:t>
      </w:r>
      <w:r>
        <w:rPr>
          <w:noProof/>
        </w:rPr>
        <w:tab/>
        <w:t>1033</w:t>
      </w:r>
    </w:p>
    <w:p w14:paraId="0DDC1D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Phy-Parameters</w:t>
      </w:r>
      <w:r>
        <w:rPr>
          <w:noProof/>
        </w:rPr>
        <w:tab/>
        <w:t>1034</w:t>
      </w:r>
    </w:p>
    <w:p w14:paraId="505B48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Phy-ParametersMRDC</w:t>
      </w:r>
      <w:r>
        <w:rPr>
          <w:noProof/>
        </w:rPr>
        <w:tab/>
        <w:t>1036</w:t>
      </w:r>
    </w:p>
    <w:p w14:paraId="58F4EE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Phy-ParametersSharedSpectrumChAccess</w:t>
      </w:r>
      <w:r>
        <w:rPr>
          <w:noProof/>
        </w:rPr>
        <w:tab/>
        <w:t>1037</w:t>
      </w:r>
    </w:p>
    <w:p w14:paraId="477D23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1037</w:t>
      </w:r>
    </w:p>
    <w:p w14:paraId="26CE79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PosSRS-RRC-Inactive-OutsideInitialUL-BWP</w:t>
      </w:r>
      <w:r>
        <w:rPr>
          <w:noProof/>
        </w:rPr>
        <w:tab/>
        <w:t>1037</w:t>
      </w:r>
    </w:p>
    <w:p w14:paraId="5A28E11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1038</w:t>
      </w:r>
    </w:p>
    <w:p w14:paraId="6D4F7D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1038</w:t>
      </w:r>
    </w:p>
    <w:p w14:paraId="1D8F85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PowSav-Parameters</w:t>
      </w:r>
      <w:r>
        <w:rPr>
          <w:noProof/>
        </w:rPr>
        <w:tab/>
        <w:t>1038</w:t>
      </w:r>
    </w:p>
    <w:p w14:paraId="2610AB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ProcessingParameters</w:t>
      </w:r>
      <w:r>
        <w:rPr>
          <w:noProof/>
        </w:rPr>
        <w:tab/>
        <w:t>1038</w:t>
      </w:r>
    </w:p>
    <w:p w14:paraId="68803F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PRS-ProcessingCapabilityOutsideMGinPPWperType</w:t>
      </w:r>
      <w:r>
        <w:rPr>
          <w:noProof/>
        </w:rPr>
        <w:tab/>
        <w:t>1038</w:t>
      </w:r>
    </w:p>
    <w:p w14:paraId="1B0B9A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RAT-Type</w:t>
      </w:r>
      <w:r>
        <w:rPr>
          <w:noProof/>
        </w:rPr>
        <w:tab/>
        <w:t>1039</w:t>
      </w:r>
    </w:p>
    <w:p w14:paraId="2732A71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RedCapParameters</w:t>
      </w:r>
      <w:r>
        <w:rPr>
          <w:noProof/>
        </w:rPr>
        <w:tab/>
        <w:t>1039</w:t>
      </w:r>
    </w:p>
    <w:p w14:paraId="5D411CF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RF-Parameters</w:t>
      </w:r>
      <w:r>
        <w:rPr>
          <w:noProof/>
        </w:rPr>
        <w:tab/>
        <w:t>1040</w:t>
      </w:r>
    </w:p>
    <w:p w14:paraId="2600C9A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RF-ParametersMRDC</w:t>
      </w:r>
      <w:r>
        <w:rPr>
          <w:noProof/>
        </w:rPr>
        <w:tab/>
        <w:t>1043</w:t>
      </w:r>
    </w:p>
    <w:p w14:paraId="074506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RLC-Parameters</w:t>
      </w:r>
      <w:r>
        <w:rPr>
          <w:noProof/>
        </w:rPr>
        <w:tab/>
        <w:t>1043</w:t>
      </w:r>
    </w:p>
    <w:p w14:paraId="7E0505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SDAP-Parameters</w:t>
      </w:r>
      <w:r>
        <w:rPr>
          <w:noProof/>
        </w:rPr>
        <w:tab/>
        <w:t>1044</w:t>
      </w:r>
    </w:p>
    <w:p w14:paraId="21BB3E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1044</w:t>
      </w:r>
    </w:p>
    <w:p w14:paraId="27593F3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1044</w:t>
      </w:r>
    </w:p>
    <w:p w14:paraId="25DAF9D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SidelinkParameters</w:t>
      </w:r>
      <w:r>
        <w:rPr>
          <w:noProof/>
        </w:rPr>
        <w:tab/>
        <w:t>1044</w:t>
      </w:r>
    </w:p>
    <w:p w14:paraId="5CAFBD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SimultaneousRxTxPerBandPair</w:t>
      </w:r>
      <w:r>
        <w:rPr>
          <w:noProof/>
        </w:rPr>
        <w:tab/>
        <w:t>1044</w:t>
      </w:r>
    </w:p>
    <w:p w14:paraId="5D0B25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SON-Parameters</w:t>
      </w:r>
      <w:r>
        <w:rPr>
          <w:noProof/>
        </w:rPr>
        <w:tab/>
        <w:t>1045</w:t>
      </w:r>
    </w:p>
    <w:p w14:paraId="0F9E1F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SpatialRelationsSRS-Pos</w:t>
      </w:r>
      <w:r>
        <w:rPr>
          <w:noProof/>
        </w:rPr>
        <w:tab/>
        <w:t>1045</w:t>
      </w:r>
    </w:p>
    <w:p w14:paraId="401AA2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SRS-AllPosResourcesRRC-Inactive</w:t>
      </w:r>
      <w:r>
        <w:rPr>
          <w:noProof/>
        </w:rPr>
        <w:tab/>
        <w:t>1045</w:t>
      </w:r>
    </w:p>
    <w:p w14:paraId="58D2FB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SRS-SwitchingTimeNR</w:t>
      </w:r>
      <w:r>
        <w:rPr>
          <w:noProof/>
        </w:rPr>
        <w:tab/>
        <w:t>1045</w:t>
      </w:r>
    </w:p>
    <w:p w14:paraId="310C64B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1045</w:t>
      </w:r>
    </w:p>
    <w:p w14:paraId="4381C6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1046</w:t>
      </w:r>
    </w:p>
    <w:p w14:paraId="64AE07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SupportedBandwidth</w:t>
      </w:r>
      <w:r>
        <w:rPr>
          <w:noProof/>
        </w:rPr>
        <w:tab/>
        <w:t>1046</w:t>
      </w:r>
    </w:p>
    <w:p w14:paraId="03541B0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UE-BasedPerfMeas-Parameters</w:t>
      </w:r>
      <w:r>
        <w:rPr>
          <w:noProof/>
        </w:rPr>
        <w:tab/>
        <w:t>1046</w:t>
      </w:r>
    </w:p>
    <w:p w14:paraId="4C9DFB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UE-CapabilityRAT-ContainerList</w:t>
      </w:r>
      <w:r>
        <w:rPr>
          <w:noProof/>
        </w:rPr>
        <w:tab/>
        <w:t>1047</w:t>
      </w:r>
    </w:p>
    <w:p w14:paraId="63D528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UE-CapabilityRAT-RequestList</w:t>
      </w:r>
      <w:r>
        <w:rPr>
          <w:noProof/>
        </w:rPr>
        <w:tab/>
        <w:t>1048</w:t>
      </w:r>
    </w:p>
    <w:p w14:paraId="0382A2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UE-CapabilityRequestFilterCommon</w:t>
      </w:r>
      <w:r>
        <w:rPr>
          <w:noProof/>
        </w:rPr>
        <w:tab/>
        <w:t>1049</w:t>
      </w:r>
    </w:p>
    <w:p w14:paraId="45B19D9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UE-CapabilityRequestFilterNR</w:t>
      </w:r>
      <w:r>
        <w:rPr>
          <w:noProof/>
        </w:rPr>
        <w:tab/>
        <w:t>1050</w:t>
      </w:r>
    </w:p>
    <w:p w14:paraId="49F874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UE-MRDC-Capability</w:t>
      </w:r>
      <w:r>
        <w:rPr>
          <w:noProof/>
        </w:rPr>
        <w:tab/>
        <w:t>1051</w:t>
      </w:r>
    </w:p>
    <w:p w14:paraId="5B94F5F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UE-NR-Capability</w:t>
      </w:r>
      <w:r>
        <w:rPr>
          <w:noProof/>
        </w:rPr>
        <w:tab/>
        <w:t>1054</w:t>
      </w:r>
    </w:p>
    <w:p w14:paraId="7CABF6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UE-RadioPagingInfo</w:t>
      </w:r>
      <w:r>
        <w:rPr>
          <w:noProof/>
        </w:rPr>
        <w:tab/>
        <w:t>1058</w:t>
      </w:r>
    </w:p>
    <w:p w14:paraId="6C1A295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1059</w:t>
      </w:r>
    </w:p>
    <w:p w14:paraId="42B1A6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AbsoluteTimeInfo</w:t>
      </w:r>
      <w:r>
        <w:rPr>
          <w:noProof/>
        </w:rPr>
        <w:tab/>
        <w:t>1059</w:t>
      </w:r>
    </w:p>
    <w:p w14:paraId="3443105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1059</w:t>
      </w:r>
    </w:p>
    <w:p w14:paraId="0BD754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AppLayerMeasConfig</w:t>
      </w:r>
      <w:r>
        <w:rPr>
          <w:noProof/>
        </w:rPr>
        <w:tab/>
        <w:t>1059</w:t>
      </w:r>
    </w:p>
    <w:p w14:paraId="5ED5F7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AreaConfiguration</w:t>
      </w:r>
      <w:r>
        <w:rPr>
          <w:noProof/>
        </w:rPr>
        <w:tab/>
        <w:t>1060</w:t>
      </w:r>
    </w:p>
    <w:p w14:paraId="519456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BT-NameList</w:t>
      </w:r>
      <w:r>
        <w:rPr>
          <w:noProof/>
        </w:rPr>
        <w:tab/>
        <w:t>1060</w:t>
      </w:r>
    </w:p>
    <w:p w14:paraId="42BBB0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DedicatedInfoF1c</w:t>
      </w:r>
      <w:r>
        <w:rPr>
          <w:noProof/>
        </w:rPr>
        <w:tab/>
        <w:t>1060</w:t>
      </w:r>
    </w:p>
    <w:p w14:paraId="3581477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EUTRA-AllowedMeasBandwidth</w:t>
      </w:r>
      <w:r>
        <w:rPr>
          <w:noProof/>
        </w:rPr>
        <w:tab/>
        <w:t>1060</w:t>
      </w:r>
    </w:p>
    <w:p w14:paraId="3B9FF9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EUTRA-MBSFN-SubframeConfigList</w:t>
      </w:r>
      <w:r>
        <w:rPr>
          <w:noProof/>
        </w:rPr>
        <w:tab/>
        <w:t>1061</w:t>
      </w:r>
    </w:p>
    <w:p w14:paraId="032BBA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EUTRA-MultiBandInfoList</w:t>
      </w:r>
      <w:r>
        <w:rPr>
          <w:noProof/>
        </w:rPr>
        <w:tab/>
        <w:t>1061</w:t>
      </w:r>
    </w:p>
    <w:p w14:paraId="3FA309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1061</w:t>
      </w:r>
    </w:p>
    <w:p w14:paraId="6CAAA6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EUTRA-NS-PmaxList</w:t>
      </w:r>
      <w:r>
        <w:rPr>
          <w:noProof/>
        </w:rPr>
        <w:tab/>
        <w:t>1062</w:t>
      </w:r>
    </w:p>
    <w:p w14:paraId="69B8CCF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EUTRA-PhysCellId</w:t>
      </w:r>
      <w:r>
        <w:rPr>
          <w:noProof/>
        </w:rPr>
        <w:tab/>
        <w:t>1062</w:t>
      </w:r>
    </w:p>
    <w:p w14:paraId="719B6F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EUTRA-PhysCellIdRange</w:t>
      </w:r>
      <w:r>
        <w:rPr>
          <w:noProof/>
        </w:rPr>
        <w:tab/>
        <w:t>1062</w:t>
      </w:r>
    </w:p>
    <w:p w14:paraId="730216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EUTRA-PresenceAntennaPort1</w:t>
      </w:r>
      <w:r>
        <w:rPr>
          <w:noProof/>
        </w:rPr>
        <w:tab/>
        <w:t>1062</w:t>
      </w:r>
    </w:p>
    <w:p w14:paraId="322DE4B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EUTRA-Q-OffsetRange</w:t>
      </w:r>
      <w:r>
        <w:rPr>
          <w:noProof/>
        </w:rPr>
        <w:tab/>
        <w:t>1062</w:t>
      </w:r>
    </w:p>
    <w:p w14:paraId="25ABF48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IAB-IP-Address</w:t>
      </w:r>
      <w:r>
        <w:rPr>
          <w:noProof/>
        </w:rPr>
        <w:tab/>
        <w:t>1063</w:t>
      </w:r>
    </w:p>
    <w:p w14:paraId="50D1CE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IAB-IP-AddressIndex</w:t>
      </w:r>
      <w:r>
        <w:rPr>
          <w:noProof/>
        </w:rPr>
        <w:tab/>
        <w:t>1063</w:t>
      </w:r>
    </w:p>
    <w:p w14:paraId="1BF148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IAB-IP-Usage</w:t>
      </w:r>
      <w:r>
        <w:rPr>
          <w:noProof/>
        </w:rPr>
        <w:tab/>
        <w:t>1063</w:t>
      </w:r>
    </w:p>
    <w:p w14:paraId="1271E9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LoggingDuration</w:t>
      </w:r>
      <w:r>
        <w:rPr>
          <w:noProof/>
        </w:rPr>
        <w:tab/>
        <w:t>1063</w:t>
      </w:r>
    </w:p>
    <w:p w14:paraId="3704C7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LoggingInterval</w:t>
      </w:r>
      <w:r>
        <w:rPr>
          <w:noProof/>
        </w:rPr>
        <w:tab/>
        <w:t>1063</w:t>
      </w:r>
    </w:p>
    <w:p w14:paraId="4D6CD2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LogMeasResultListBT</w:t>
      </w:r>
      <w:r>
        <w:rPr>
          <w:noProof/>
        </w:rPr>
        <w:tab/>
        <w:t>1064</w:t>
      </w:r>
    </w:p>
    <w:p w14:paraId="62C3EC6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LogMeasResultListWLAN</w:t>
      </w:r>
      <w:r>
        <w:rPr>
          <w:noProof/>
        </w:rPr>
        <w:tab/>
        <w:t>1064</w:t>
      </w:r>
    </w:p>
    <w:p w14:paraId="115132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MeasConfigAppLayerId</w:t>
      </w:r>
      <w:r>
        <w:rPr>
          <w:noProof/>
        </w:rPr>
        <w:tab/>
        <w:t>1064</w:t>
      </w:r>
    </w:p>
    <w:p w14:paraId="731A17E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OtherConfig</w:t>
      </w:r>
      <w:r>
        <w:rPr>
          <w:noProof/>
        </w:rPr>
        <w:tab/>
        <w:t>1065</w:t>
      </w:r>
    </w:p>
    <w:p w14:paraId="4B134F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PhysCellIdUTRA-FDD</w:t>
      </w:r>
      <w:r>
        <w:rPr>
          <w:noProof/>
        </w:rPr>
        <w:tab/>
        <w:t>1065</w:t>
      </w:r>
    </w:p>
    <w:p w14:paraId="3ECEB18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RRC-TransactionIdentifier</w:t>
      </w:r>
      <w:r>
        <w:rPr>
          <w:noProof/>
        </w:rPr>
        <w:tab/>
        <w:t>1065</w:t>
      </w:r>
    </w:p>
    <w:p w14:paraId="1A7D3F0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Sensor-NameList</w:t>
      </w:r>
      <w:r>
        <w:rPr>
          <w:noProof/>
        </w:rPr>
        <w:tab/>
        <w:t>1065</w:t>
      </w:r>
    </w:p>
    <w:p w14:paraId="51E848E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TraceReference</w:t>
      </w:r>
      <w:r>
        <w:rPr>
          <w:noProof/>
        </w:rPr>
        <w:tab/>
        <w:t>1065</w:t>
      </w:r>
    </w:p>
    <w:p w14:paraId="5741EA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UE-MeasurementsAvailable</w:t>
      </w:r>
      <w:r>
        <w:rPr>
          <w:noProof/>
        </w:rPr>
        <w:tab/>
        <w:t>1066</w:t>
      </w:r>
    </w:p>
    <w:p w14:paraId="16C106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UTRA-FDD-Q-OffsetRange</w:t>
      </w:r>
      <w:r>
        <w:rPr>
          <w:noProof/>
        </w:rPr>
        <w:tab/>
        <w:t>1066</w:t>
      </w:r>
    </w:p>
    <w:p w14:paraId="062BF3A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VisitedCellInfoList</w:t>
      </w:r>
      <w:r>
        <w:rPr>
          <w:noProof/>
        </w:rPr>
        <w:tab/>
        <w:t>1066</w:t>
      </w:r>
    </w:p>
    <w:p w14:paraId="5F2E03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WLAN-NameList</w:t>
      </w:r>
      <w:r>
        <w:rPr>
          <w:noProof/>
        </w:rPr>
        <w:tab/>
        <w:t>1067</w:t>
      </w:r>
    </w:p>
    <w:p w14:paraId="03522F7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1067</w:t>
      </w:r>
    </w:p>
    <w:p w14:paraId="02F4D9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SL-BWP-Config</w:t>
      </w:r>
      <w:r>
        <w:rPr>
          <w:noProof/>
        </w:rPr>
        <w:tab/>
        <w:t>1067</w:t>
      </w:r>
    </w:p>
    <w:p w14:paraId="06509B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SL-BWP-ConfigCommon</w:t>
      </w:r>
      <w:r>
        <w:rPr>
          <w:noProof/>
        </w:rPr>
        <w:tab/>
        <w:t>1068</w:t>
      </w:r>
    </w:p>
    <w:p w14:paraId="5D6CFDF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1068</w:t>
      </w:r>
    </w:p>
    <w:p w14:paraId="395794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1069</w:t>
      </w:r>
    </w:p>
    <w:p w14:paraId="6FFB404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1069</w:t>
      </w:r>
    </w:p>
    <w:p w14:paraId="14DD5DC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1069</w:t>
      </w:r>
    </w:p>
    <w:p w14:paraId="0B6446E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SL-BWP-PoolConfig</w:t>
      </w:r>
      <w:r>
        <w:rPr>
          <w:noProof/>
        </w:rPr>
        <w:tab/>
        <w:t>1070</w:t>
      </w:r>
    </w:p>
    <w:p w14:paraId="210200E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SL-BWP-PoolConfigCommon</w:t>
      </w:r>
      <w:r>
        <w:rPr>
          <w:noProof/>
        </w:rPr>
        <w:tab/>
        <w:t>1071</w:t>
      </w:r>
    </w:p>
    <w:p w14:paraId="64E9CC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1072</w:t>
      </w:r>
    </w:p>
    <w:p w14:paraId="78544D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1072</w:t>
      </w:r>
    </w:p>
    <w:p w14:paraId="551B36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SL-CBR-PriorityTxConfigList</w:t>
      </w:r>
      <w:r>
        <w:rPr>
          <w:noProof/>
        </w:rPr>
        <w:tab/>
        <w:t>1073</w:t>
      </w:r>
    </w:p>
    <w:p w14:paraId="100C27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SL-CBR-CommonTxConfigList</w:t>
      </w:r>
      <w:r>
        <w:rPr>
          <w:noProof/>
        </w:rPr>
        <w:tab/>
        <w:t>1074</w:t>
      </w:r>
    </w:p>
    <w:p w14:paraId="3D57A8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1074</w:t>
      </w:r>
    </w:p>
    <w:p w14:paraId="66F809C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SL-ConfigDedicatedNR</w:t>
      </w:r>
      <w:r>
        <w:rPr>
          <w:noProof/>
        </w:rPr>
        <w:tab/>
        <w:t>1075</w:t>
      </w:r>
    </w:p>
    <w:p w14:paraId="549BD8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SL-Config</w:t>
      </w:r>
      <w:r w:rsidRPr="00544B17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1078</w:t>
      </w:r>
    </w:p>
    <w:p w14:paraId="79DE00C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1078</w:t>
      </w:r>
    </w:p>
    <w:p w14:paraId="54D15F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SL-DestinationIdentity</w:t>
      </w:r>
      <w:r>
        <w:rPr>
          <w:noProof/>
        </w:rPr>
        <w:tab/>
        <w:t>1079</w:t>
      </w:r>
    </w:p>
    <w:p w14:paraId="7F584F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SL-DRX-Config</w:t>
      </w:r>
      <w:r>
        <w:rPr>
          <w:noProof/>
        </w:rPr>
        <w:tab/>
        <w:t>1079</w:t>
      </w:r>
    </w:p>
    <w:p w14:paraId="79FEDD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1080</w:t>
      </w:r>
    </w:p>
    <w:p w14:paraId="417192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SL-DRX-GC-BC-QoS</w:t>
      </w:r>
      <w:r>
        <w:rPr>
          <w:noProof/>
        </w:rPr>
        <w:tab/>
        <w:t>1080</w:t>
      </w:r>
    </w:p>
    <w:p w14:paraId="3D1322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1081</w:t>
      </w:r>
    </w:p>
    <w:p w14:paraId="222EA7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SL-DRX-ConfigUC-SemiStatic</w:t>
      </w:r>
      <w:r>
        <w:rPr>
          <w:noProof/>
        </w:rPr>
        <w:tab/>
        <w:t>1081</w:t>
      </w:r>
    </w:p>
    <w:p w14:paraId="72D9BA3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SL-FreqConfig</w:t>
      </w:r>
      <w:r>
        <w:rPr>
          <w:noProof/>
        </w:rPr>
        <w:tab/>
        <w:t>1082</w:t>
      </w:r>
    </w:p>
    <w:p w14:paraId="25C9C3F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SL-FreqConfigCommon</w:t>
      </w:r>
      <w:r>
        <w:rPr>
          <w:noProof/>
        </w:rPr>
        <w:tab/>
        <w:t>1083</w:t>
      </w:r>
    </w:p>
    <w:p w14:paraId="486FE1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1083</w:t>
      </w:r>
    </w:p>
    <w:p w14:paraId="0737489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1083</w:t>
      </w:r>
    </w:p>
    <w:p w14:paraId="6EE8F3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1084</w:t>
      </w:r>
    </w:p>
    <w:p w14:paraId="79D10C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1084</w:t>
      </w:r>
    </w:p>
    <w:p w14:paraId="63E99A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SL-LogicalChannelConfig</w:t>
      </w:r>
      <w:r>
        <w:rPr>
          <w:noProof/>
        </w:rPr>
        <w:tab/>
        <w:t>1084</w:t>
      </w:r>
    </w:p>
    <w:p w14:paraId="13E333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SL-L2RelayUE-Config</w:t>
      </w:r>
      <w:r>
        <w:rPr>
          <w:noProof/>
        </w:rPr>
        <w:tab/>
        <w:t>1085</w:t>
      </w:r>
    </w:p>
    <w:p w14:paraId="0E4487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SL-L2RemoteUE-Config</w:t>
      </w:r>
      <w:r>
        <w:rPr>
          <w:noProof/>
        </w:rPr>
        <w:tab/>
        <w:t>1085</w:t>
      </w:r>
    </w:p>
    <w:p w14:paraId="761572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SL-MeasConfigCommon</w:t>
      </w:r>
      <w:r>
        <w:rPr>
          <w:noProof/>
        </w:rPr>
        <w:tab/>
        <w:t>1086</w:t>
      </w:r>
    </w:p>
    <w:p w14:paraId="2FE3025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SL-MeasConfigInfo</w:t>
      </w:r>
      <w:r>
        <w:rPr>
          <w:noProof/>
        </w:rPr>
        <w:tab/>
        <w:t>1086</w:t>
      </w:r>
    </w:p>
    <w:p w14:paraId="32DD76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SL-MeasIdList</w:t>
      </w:r>
      <w:r>
        <w:rPr>
          <w:noProof/>
        </w:rPr>
        <w:tab/>
        <w:t>1086</w:t>
      </w:r>
    </w:p>
    <w:p w14:paraId="751733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SL-MeasObjectList</w:t>
      </w:r>
      <w:r>
        <w:rPr>
          <w:noProof/>
        </w:rPr>
        <w:tab/>
        <w:t>1087</w:t>
      </w:r>
    </w:p>
    <w:p w14:paraId="16193E3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1087</w:t>
      </w:r>
    </w:p>
    <w:p w14:paraId="6175757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1087</w:t>
      </w:r>
    </w:p>
    <w:p w14:paraId="72281EC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SL-PDCP-Config</w:t>
      </w:r>
      <w:r>
        <w:rPr>
          <w:noProof/>
        </w:rPr>
        <w:tab/>
        <w:t>1088</w:t>
      </w:r>
    </w:p>
    <w:p w14:paraId="0830F21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1088</w:t>
      </w:r>
    </w:p>
    <w:p w14:paraId="58C4085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1089</w:t>
      </w:r>
    </w:p>
    <w:p w14:paraId="7380BC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SL-PSBCH-Config</w:t>
      </w:r>
      <w:r>
        <w:rPr>
          <w:noProof/>
        </w:rPr>
        <w:tab/>
        <w:t>1092</w:t>
      </w:r>
    </w:p>
    <w:p w14:paraId="2CDEDF0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SL-PSSCH-TxConfigList</w:t>
      </w:r>
      <w:r>
        <w:rPr>
          <w:noProof/>
        </w:rPr>
        <w:tab/>
        <w:t>1092</w:t>
      </w:r>
    </w:p>
    <w:p w14:paraId="7D1F9E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SL-QoS-FlowIdentity</w:t>
      </w:r>
      <w:r>
        <w:rPr>
          <w:noProof/>
        </w:rPr>
        <w:tab/>
        <w:t>1092</w:t>
      </w:r>
    </w:p>
    <w:p w14:paraId="4112AD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SL-QoS-Profile</w:t>
      </w:r>
      <w:r>
        <w:rPr>
          <w:noProof/>
        </w:rPr>
        <w:tab/>
        <w:t>1093</w:t>
      </w:r>
    </w:p>
    <w:p w14:paraId="049950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SL-QuantityConfig</w:t>
      </w:r>
      <w:r>
        <w:rPr>
          <w:noProof/>
        </w:rPr>
        <w:tab/>
        <w:t>1093</w:t>
      </w:r>
    </w:p>
    <w:p w14:paraId="08AFE4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SL-RadioBearerConfig</w:t>
      </w:r>
      <w:r>
        <w:rPr>
          <w:noProof/>
        </w:rPr>
        <w:tab/>
        <w:t>1093</w:t>
      </w:r>
    </w:p>
    <w:p w14:paraId="5EE97F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1093</w:t>
      </w:r>
    </w:p>
    <w:p w14:paraId="3EDDF0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1093</w:t>
      </w:r>
    </w:p>
    <w:p w14:paraId="636068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1094</w:t>
      </w:r>
    </w:p>
    <w:p w14:paraId="048DE0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1094</w:t>
      </w:r>
    </w:p>
    <w:p w14:paraId="51EABE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1094</w:t>
      </w:r>
    </w:p>
    <w:p w14:paraId="358FCF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1094</w:t>
      </w:r>
    </w:p>
    <w:p w14:paraId="6907BA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SL-ReportConfigList</w:t>
      </w:r>
      <w:r>
        <w:rPr>
          <w:noProof/>
        </w:rPr>
        <w:tab/>
        <w:t>1095</w:t>
      </w:r>
    </w:p>
    <w:p w14:paraId="689945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SL-ResourcePool</w:t>
      </w:r>
      <w:r>
        <w:rPr>
          <w:noProof/>
        </w:rPr>
        <w:tab/>
        <w:t>1096</w:t>
      </w:r>
    </w:p>
    <w:p w14:paraId="5B129B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SL-RLC-BearerConfig</w:t>
      </w:r>
      <w:r>
        <w:rPr>
          <w:noProof/>
        </w:rPr>
        <w:tab/>
        <w:t>1099</w:t>
      </w:r>
    </w:p>
    <w:p w14:paraId="73E7F4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SL-RLC-BearerConfigIndex</w:t>
      </w:r>
      <w:r>
        <w:rPr>
          <w:noProof/>
        </w:rPr>
        <w:tab/>
        <w:t>1099</w:t>
      </w:r>
    </w:p>
    <w:p w14:paraId="249519C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1100</w:t>
      </w:r>
    </w:p>
    <w:p w14:paraId="0709AF7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SL-RLC-ChannelID</w:t>
      </w:r>
      <w:r>
        <w:rPr>
          <w:noProof/>
        </w:rPr>
        <w:tab/>
        <w:t>1100</w:t>
      </w:r>
    </w:p>
    <w:p w14:paraId="199E5F5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SL-RLC-Config</w:t>
      </w:r>
      <w:r>
        <w:rPr>
          <w:noProof/>
        </w:rPr>
        <w:tab/>
        <w:t>1100</w:t>
      </w:r>
    </w:p>
    <w:p w14:paraId="6BBBB1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SL-ScheduledConfig</w:t>
      </w:r>
      <w:r>
        <w:rPr>
          <w:noProof/>
        </w:rPr>
        <w:tab/>
        <w:t>1101</w:t>
      </w:r>
    </w:p>
    <w:p w14:paraId="1AA36C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SL-SDAP-Config</w:t>
      </w:r>
      <w:r>
        <w:rPr>
          <w:noProof/>
        </w:rPr>
        <w:tab/>
        <w:t>1102</w:t>
      </w:r>
    </w:p>
    <w:p w14:paraId="0A9049E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1102</w:t>
      </w:r>
    </w:p>
    <w:p w14:paraId="5C6F43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1102</w:t>
      </w:r>
    </w:p>
    <w:p w14:paraId="3370507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SL-S</w:t>
      </w:r>
      <w:r w:rsidRPr="00544B17">
        <w:rPr>
          <w:rFonts w:eastAsia="DengXian"/>
          <w:i/>
          <w:iCs/>
          <w:noProof/>
          <w:lang w:eastAsia="zh-CN"/>
        </w:rPr>
        <w:t>R</w:t>
      </w:r>
      <w:r w:rsidRPr="00544B17">
        <w:rPr>
          <w:i/>
          <w:iCs/>
          <w:noProof/>
        </w:rPr>
        <w:t>AP-Config</w:t>
      </w:r>
      <w:r>
        <w:rPr>
          <w:noProof/>
        </w:rPr>
        <w:tab/>
        <w:t>1103</w:t>
      </w:r>
    </w:p>
    <w:p w14:paraId="76CCA8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1105</w:t>
      </w:r>
    </w:p>
    <w:p w14:paraId="2456B5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SL-SyncConfig</w:t>
      </w:r>
      <w:r>
        <w:rPr>
          <w:noProof/>
        </w:rPr>
        <w:tab/>
        <w:t>1106</w:t>
      </w:r>
    </w:p>
    <w:p w14:paraId="2D6FDA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SL-Thres-RSRP-List</w:t>
      </w:r>
      <w:r>
        <w:rPr>
          <w:noProof/>
        </w:rPr>
        <w:tab/>
        <w:t>1106</w:t>
      </w:r>
    </w:p>
    <w:p w14:paraId="3710ED3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SL-TxPower</w:t>
      </w:r>
      <w:r>
        <w:rPr>
          <w:noProof/>
        </w:rPr>
        <w:tab/>
        <w:t>1107</w:t>
      </w:r>
    </w:p>
    <w:p w14:paraId="1F6982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SL-TypeTxSync</w:t>
      </w:r>
      <w:r>
        <w:rPr>
          <w:noProof/>
        </w:rPr>
        <w:tab/>
        <w:t>1107</w:t>
      </w:r>
    </w:p>
    <w:p w14:paraId="2DBFEC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SL-UE-SelectedConfig</w:t>
      </w:r>
      <w:r>
        <w:rPr>
          <w:noProof/>
        </w:rPr>
        <w:tab/>
        <w:t>1107</w:t>
      </w:r>
    </w:p>
    <w:p w14:paraId="36F3C8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SL-ZoneConfig</w:t>
      </w:r>
      <w:r>
        <w:rPr>
          <w:noProof/>
        </w:rPr>
        <w:tab/>
        <w:t>1107</w:t>
      </w:r>
    </w:p>
    <w:p w14:paraId="4162BCB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SLRB-Uu-ConfigIndex</w:t>
      </w:r>
      <w:r>
        <w:rPr>
          <w:noProof/>
        </w:rPr>
        <w:tab/>
        <w:t>1107</w:t>
      </w:r>
    </w:p>
    <w:p w14:paraId="03EEA85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1108</w:t>
      </w:r>
    </w:p>
    <w:p w14:paraId="75BD3F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CarrierFreqListMBS</w:t>
      </w:r>
      <w:r>
        <w:rPr>
          <w:noProof/>
        </w:rPr>
        <w:tab/>
        <w:t>1108</w:t>
      </w:r>
    </w:p>
    <w:p w14:paraId="783795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CFR-ConfigMCCH-MTCH</w:t>
      </w:r>
      <w:r>
        <w:rPr>
          <w:noProof/>
        </w:rPr>
        <w:tab/>
        <w:t>1108</w:t>
      </w:r>
    </w:p>
    <w:p w14:paraId="076042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DRX-ConfigPTM</w:t>
      </w:r>
      <w:r>
        <w:rPr>
          <w:noProof/>
        </w:rPr>
        <w:tab/>
        <w:t>1108</w:t>
      </w:r>
    </w:p>
    <w:p w14:paraId="12F2F81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MBS-NeighbourCellList</w:t>
      </w:r>
      <w:r>
        <w:rPr>
          <w:noProof/>
        </w:rPr>
        <w:tab/>
        <w:t>1109</w:t>
      </w:r>
    </w:p>
    <w:p w14:paraId="0E23C3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1109</w:t>
      </w:r>
    </w:p>
    <w:p w14:paraId="0D0359C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MBS-ServiceList</w:t>
      </w:r>
      <w:r>
        <w:rPr>
          <w:noProof/>
        </w:rPr>
        <w:tab/>
        <w:t>1109</w:t>
      </w:r>
    </w:p>
    <w:p w14:paraId="54973B1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MBS-SessionInfoList</w:t>
      </w:r>
      <w:r>
        <w:rPr>
          <w:noProof/>
        </w:rPr>
        <w:tab/>
        <w:t>1110</w:t>
      </w:r>
    </w:p>
    <w:p w14:paraId="48C2FC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1110</w:t>
      </w:r>
    </w:p>
    <w:p w14:paraId="7B6A4D8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MTCH-SSB-MappingWindowList</w:t>
      </w:r>
      <w:r>
        <w:rPr>
          <w:noProof/>
        </w:rPr>
        <w:tab/>
        <w:t>1111</w:t>
      </w:r>
    </w:p>
    <w:p w14:paraId="382DC9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PDSCH-ConfigBroadcast</w:t>
      </w:r>
      <w:r>
        <w:rPr>
          <w:noProof/>
        </w:rPr>
        <w:tab/>
        <w:t>1112</w:t>
      </w:r>
    </w:p>
    <w:p w14:paraId="4F9265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TMGI</w:t>
      </w:r>
      <w:r>
        <w:rPr>
          <w:noProof/>
        </w:rPr>
        <w:tab/>
        <w:t>1113</w:t>
      </w:r>
    </w:p>
    <w:p w14:paraId="3E4417A1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1113</w:t>
      </w:r>
    </w:p>
    <w:p w14:paraId="554B563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1113</w:t>
      </w:r>
    </w:p>
    <w:p w14:paraId="4637C7A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1113</w:t>
      </w:r>
    </w:p>
    <w:p w14:paraId="64F286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Security protected 5GS NAS messages</w:t>
      </w:r>
      <w:r>
        <w:rPr>
          <w:noProof/>
        </w:rPr>
        <w:tab/>
        <w:t>1113</w:t>
      </w:r>
    </w:p>
    <w:p w14:paraId="471F48A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1114</w:t>
      </w:r>
    </w:p>
    <w:p w14:paraId="1633DC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request</w:t>
      </w:r>
      <w:r>
        <w:rPr>
          <w:noProof/>
        </w:rPr>
        <w:tab/>
        <w:t>1114</w:t>
      </w:r>
    </w:p>
    <w:p w14:paraId="5EA6C6A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response</w:t>
      </w:r>
      <w:r>
        <w:rPr>
          <w:noProof/>
        </w:rPr>
        <w:tab/>
        <w:t>1115</w:t>
      </w:r>
    </w:p>
    <w:p w14:paraId="3F1F9F4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result</w:t>
      </w:r>
      <w:r>
        <w:rPr>
          <w:noProof/>
        </w:rPr>
        <w:tab/>
        <w:t>1115</w:t>
      </w:r>
    </w:p>
    <w:p w14:paraId="3B2F346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failure</w:t>
      </w:r>
      <w:r>
        <w:rPr>
          <w:noProof/>
        </w:rPr>
        <w:tab/>
        <w:t>1116</w:t>
      </w:r>
    </w:p>
    <w:p w14:paraId="1CF913D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Authentication reject</w:t>
      </w:r>
      <w:r>
        <w:rPr>
          <w:noProof/>
        </w:rPr>
        <w:tab/>
        <w:t>1116</w:t>
      </w:r>
    </w:p>
    <w:p w14:paraId="1A7A74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Registration request</w:t>
      </w:r>
      <w:r>
        <w:rPr>
          <w:noProof/>
        </w:rPr>
        <w:tab/>
        <w:t>1117</w:t>
      </w:r>
    </w:p>
    <w:p w14:paraId="66D032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Registration accept</w:t>
      </w:r>
      <w:r>
        <w:rPr>
          <w:noProof/>
        </w:rPr>
        <w:tab/>
        <w:t>1120</w:t>
      </w:r>
    </w:p>
    <w:p w14:paraId="5C28F4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Registration complete</w:t>
      </w:r>
      <w:r>
        <w:rPr>
          <w:noProof/>
        </w:rPr>
        <w:tab/>
        <w:t>1124</w:t>
      </w:r>
    </w:p>
    <w:p w14:paraId="2A30F1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Registration reject</w:t>
      </w:r>
      <w:r>
        <w:rPr>
          <w:noProof/>
        </w:rPr>
        <w:tab/>
        <w:t>1124</w:t>
      </w:r>
    </w:p>
    <w:p w14:paraId="32B2AE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UL NAS transport</w:t>
      </w:r>
      <w:r>
        <w:rPr>
          <w:noProof/>
        </w:rPr>
        <w:tab/>
        <w:t>1125</w:t>
      </w:r>
    </w:p>
    <w:p w14:paraId="0BDDCF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DL NAS transport</w:t>
      </w:r>
      <w:r>
        <w:rPr>
          <w:noProof/>
        </w:rPr>
        <w:tab/>
        <w:t>1128</w:t>
      </w:r>
    </w:p>
    <w:p w14:paraId="577026A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1131</w:t>
      </w:r>
    </w:p>
    <w:p w14:paraId="04875A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1131</w:t>
      </w:r>
    </w:p>
    <w:p w14:paraId="579F94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1132</w:t>
      </w:r>
    </w:p>
    <w:p w14:paraId="20079D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1132</w:t>
      </w:r>
    </w:p>
    <w:p w14:paraId="5F3F10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 request</w:t>
      </w:r>
      <w:r>
        <w:rPr>
          <w:noProof/>
        </w:rPr>
        <w:tab/>
        <w:t>1133</w:t>
      </w:r>
    </w:p>
    <w:p w14:paraId="115E7A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 accept</w:t>
      </w:r>
      <w:r>
        <w:rPr>
          <w:noProof/>
        </w:rPr>
        <w:tab/>
        <w:t>1134</w:t>
      </w:r>
    </w:p>
    <w:p w14:paraId="707E388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 reject</w:t>
      </w:r>
      <w:r>
        <w:rPr>
          <w:noProof/>
        </w:rPr>
        <w:tab/>
        <w:t>1134</w:t>
      </w:r>
    </w:p>
    <w:p w14:paraId="354B05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Configuration update command</w:t>
      </w:r>
      <w:r>
        <w:rPr>
          <w:noProof/>
        </w:rPr>
        <w:tab/>
        <w:t>1135</w:t>
      </w:r>
    </w:p>
    <w:p w14:paraId="1A185E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Configuration update complete</w:t>
      </w:r>
      <w:r>
        <w:rPr>
          <w:noProof/>
        </w:rPr>
        <w:tab/>
        <w:t>1136</w:t>
      </w:r>
    </w:p>
    <w:p w14:paraId="33F11F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Identity request</w:t>
      </w:r>
      <w:r>
        <w:rPr>
          <w:noProof/>
        </w:rPr>
        <w:tab/>
        <w:t>1136</w:t>
      </w:r>
    </w:p>
    <w:p w14:paraId="444A5DA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Identity response</w:t>
      </w:r>
      <w:r>
        <w:rPr>
          <w:noProof/>
        </w:rPr>
        <w:tab/>
        <w:t>1136</w:t>
      </w:r>
    </w:p>
    <w:p w14:paraId="73F8C97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Notification</w:t>
      </w:r>
      <w:r>
        <w:rPr>
          <w:noProof/>
        </w:rPr>
        <w:tab/>
        <w:t>1137</w:t>
      </w:r>
    </w:p>
    <w:p w14:paraId="2A5560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Notification response</w:t>
      </w:r>
      <w:r>
        <w:rPr>
          <w:noProof/>
        </w:rPr>
        <w:tab/>
        <w:t>1137</w:t>
      </w:r>
    </w:p>
    <w:p w14:paraId="287337D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mode command</w:t>
      </w:r>
      <w:r>
        <w:rPr>
          <w:noProof/>
        </w:rPr>
        <w:tab/>
        <w:t>1138</w:t>
      </w:r>
    </w:p>
    <w:p w14:paraId="6731F63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mode complete</w:t>
      </w:r>
      <w:r>
        <w:rPr>
          <w:noProof/>
        </w:rPr>
        <w:tab/>
        <w:t>1140</w:t>
      </w:r>
    </w:p>
    <w:p w14:paraId="02C078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mode reject</w:t>
      </w:r>
      <w:r>
        <w:rPr>
          <w:noProof/>
        </w:rPr>
        <w:tab/>
        <w:t>1140</w:t>
      </w:r>
    </w:p>
    <w:p w14:paraId="2CE60C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protected 5GS NAS message</w:t>
      </w:r>
      <w:r>
        <w:rPr>
          <w:noProof/>
        </w:rPr>
        <w:tab/>
        <w:t>1141</w:t>
      </w:r>
    </w:p>
    <w:p w14:paraId="10679E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5GMM status</w:t>
      </w:r>
      <w:r>
        <w:rPr>
          <w:noProof/>
        </w:rPr>
        <w:tab/>
        <w:t>1142</w:t>
      </w:r>
    </w:p>
    <w:p w14:paraId="72476C7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Control plane service request</w:t>
      </w:r>
      <w:r>
        <w:rPr>
          <w:noProof/>
        </w:rPr>
        <w:tab/>
        <w:t>1143</w:t>
      </w:r>
    </w:p>
    <w:p w14:paraId="3918F0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Network slice-specific authentication command</w:t>
      </w:r>
      <w:r>
        <w:rPr>
          <w:noProof/>
        </w:rPr>
        <w:tab/>
        <w:t>1144</w:t>
      </w:r>
    </w:p>
    <w:p w14:paraId="0CD679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Network slice-specific authentication complete</w:t>
      </w:r>
      <w:r>
        <w:rPr>
          <w:noProof/>
        </w:rPr>
        <w:tab/>
        <w:t>1144</w:t>
      </w:r>
    </w:p>
    <w:p w14:paraId="1B062D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Network slice-specific authentication result</w:t>
      </w:r>
      <w:r>
        <w:rPr>
          <w:noProof/>
        </w:rPr>
        <w:tab/>
        <w:t>1145</w:t>
      </w:r>
    </w:p>
    <w:p w14:paraId="570E35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key request</w:t>
      </w:r>
      <w:r>
        <w:rPr>
          <w:noProof/>
        </w:rPr>
        <w:tab/>
        <w:t>1145</w:t>
      </w:r>
    </w:p>
    <w:p w14:paraId="57382F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key accept</w:t>
      </w:r>
      <w:r>
        <w:rPr>
          <w:noProof/>
        </w:rPr>
        <w:tab/>
        <w:t>1146</w:t>
      </w:r>
    </w:p>
    <w:p w14:paraId="218215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key reject</w:t>
      </w:r>
      <w:r>
        <w:rPr>
          <w:noProof/>
        </w:rPr>
        <w:tab/>
        <w:t>1146</w:t>
      </w:r>
    </w:p>
    <w:p w14:paraId="167B6E6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authentication request</w:t>
      </w:r>
      <w:r>
        <w:rPr>
          <w:noProof/>
        </w:rPr>
        <w:tab/>
        <w:t>1146</w:t>
      </w:r>
    </w:p>
    <w:p w14:paraId="18472D6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Relay authentication response</w:t>
      </w:r>
      <w:r>
        <w:rPr>
          <w:noProof/>
        </w:rPr>
        <w:tab/>
        <w:t>1147</w:t>
      </w:r>
    </w:p>
    <w:p w14:paraId="7DA6776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1148</w:t>
      </w:r>
    </w:p>
    <w:p w14:paraId="76407F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establishment request</w:t>
      </w:r>
      <w:r>
        <w:rPr>
          <w:noProof/>
        </w:rPr>
        <w:tab/>
        <w:t>1148</w:t>
      </w:r>
    </w:p>
    <w:p w14:paraId="237077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PDU session establishment accept</w:t>
      </w:r>
      <w:r>
        <w:rPr>
          <w:noProof/>
        </w:rPr>
        <w:tab/>
        <w:t>1151</w:t>
      </w:r>
    </w:p>
    <w:p w14:paraId="2CAD27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establishment reject</w:t>
      </w:r>
      <w:r>
        <w:rPr>
          <w:noProof/>
        </w:rPr>
        <w:tab/>
        <w:t>1156</w:t>
      </w:r>
    </w:p>
    <w:p w14:paraId="09D9132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authentication command</w:t>
      </w:r>
      <w:r>
        <w:rPr>
          <w:noProof/>
        </w:rPr>
        <w:tab/>
        <w:t>1156</w:t>
      </w:r>
    </w:p>
    <w:p w14:paraId="67BFEB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authentication complete</w:t>
      </w:r>
      <w:r>
        <w:rPr>
          <w:noProof/>
        </w:rPr>
        <w:tab/>
        <w:t>1157</w:t>
      </w:r>
    </w:p>
    <w:p w14:paraId="48A81F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authentication result</w:t>
      </w:r>
      <w:r>
        <w:rPr>
          <w:noProof/>
        </w:rPr>
        <w:tab/>
        <w:t>1157</w:t>
      </w:r>
    </w:p>
    <w:p w14:paraId="74D4B3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modification request</w:t>
      </w:r>
      <w:r>
        <w:rPr>
          <w:noProof/>
        </w:rPr>
        <w:tab/>
        <w:t>1158</w:t>
      </w:r>
    </w:p>
    <w:p w14:paraId="1EF051D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modification reject</w:t>
      </w:r>
      <w:r>
        <w:rPr>
          <w:noProof/>
        </w:rPr>
        <w:tab/>
        <w:t>1158</w:t>
      </w:r>
    </w:p>
    <w:p w14:paraId="047F90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modification command</w:t>
      </w:r>
      <w:r>
        <w:rPr>
          <w:noProof/>
        </w:rPr>
        <w:tab/>
        <w:t>1159</w:t>
      </w:r>
    </w:p>
    <w:p w14:paraId="2CDDF6D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  <w:lang w:val="fr-FR"/>
        </w:rPr>
        <w:t>PDU session modification complete</w:t>
      </w:r>
      <w:r>
        <w:rPr>
          <w:noProof/>
        </w:rPr>
        <w:tab/>
        <w:t>1160</w:t>
      </w:r>
    </w:p>
    <w:p w14:paraId="5A5386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modification command reject</w:t>
      </w:r>
      <w:r>
        <w:rPr>
          <w:noProof/>
        </w:rPr>
        <w:tab/>
        <w:t>1160</w:t>
      </w:r>
    </w:p>
    <w:p w14:paraId="515E81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release request</w:t>
      </w:r>
      <w:r>
        <w:rPr>
          <w:noProof/>
        </w:rPr>
        <w:tab/>
        <w:t>1161</w:t>
      </w:r>
    </w:p>
    <w:p w14:paraId="319C06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release reject</w:t>
      </w:r>
      <w:r>
        <w:rPr>
          <w:noProof/>
        </w:rPr>
        <w:tab/>
        <w:t>1161</w:t>
      </w:r>
    </w:p>
    <w:p w14:paraId="49C018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release command</w:t>
      </w:r>
      <w:r>
        <w:rPr>
          <w:noProof/>
        </w:rPr>
        <w:tab/>
        <w:t>1162</w:t>
      </w:r>
    </w:p>
    <w:p w14:paraId="697B22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release complete</w:t>
      </w:r>
      <w:r>
        <w:rPr>
          <w:noProof/>
        </w:rPr>
        <w:tab/>
        <w:t>1162</w:t>
      </w:r>
    </w:p>
    <w:p w14:paraId="33EF3DC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5GSM status</w:t>
      </w:r>
      <w:r>
        <w:rPr>
          <w:noProof/>
        </w:rPr>
        <w:tab/>
        <w:t>1163</w:t>
      </w:r>
    </w:p>
    <w:p w14:paraId="7C2245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Service-level authentication command</w:t>
      </w:r>
      <w:r>
        <w:rPr>
          <w:noProof/>
        </w:rPr>
        <w:tab/>
        <w:t>1163</w:t>
      </w:r>
    </w:p>
    <w:p w14:paraId="49D2090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Service-level authentication complete</w:t>
      </w:r>
      <w:r>
        <w:rPr>
          <w:noProof/>
        </w:rPr>
        <w:tab/>
        <w:t>1163</w:t>
      </w:r>
    </w:p>
    <w:p w14:paraId="19B172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Remote UE report</w:t>
      </w:r>
      <w:r>
        <w:rPr>
          <w:noProof/>
        </w:rPr>
        <w:tab/>
        <w:t>1164</w:t>
      </w:r>
    </w:p>
    <w:p w14:paraId="478AA5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Remote UE report response</w:t>
      </w:r>
      <w:r>
        <w:rPr>
          <w:noProof/>
        </w:rPr>
        <w:tab/>
        <w:t>1164</w:t>
      </w:r>
    </w:p>
    <w:p w14:paraId="2CEEBEB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1164</w:t>
      </w:r>
    </w:p>
    <w:p w14:paraId="5E17E58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1164</w:t>
      </w:r>
    </w:p>
    <w:p w14:paraId="55CE0EF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1167</w:t>
      </w:r>
    </w:p>
    <w:p w14:paraId="5D21E5A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1170</w:t>
      </w:r>
    </w:p>
    <w:p w14:paraId="787477D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1170</w:t>
      </w:r>
    </w:p>
    <w:p w14:paraId="2727093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1170</w:t>
      </w:r>
    </w:p>
    <w:p w14:paraId="1F9A4C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MANAGE UE POLICY COMMAND</w:t>
      </w:r>
      <w:r>
        <w:rPr>
          <w:noProof/>
        </w:rPr>
        <w:tab/>
        <w:t>1170</w:t>
      </w:r>
    </w:p>
    <w:p w14:paraId="7D7918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MANAGE UE POLICY COM</w:t>
      </w:r>
      <w:r w:rsidRPr="00544B17">
        <w:rPr>
          <w:i/>
          <w:noProof/>
          <w:lang w:eastAsia="zh-CN"/>
        </w:rPr>
        <w:t>PLETE</w:t>
      </w:r>
      <w:r>
        <w:rPr>
          <w:noProof/>
        </w:rPr>
        <w:tab/>
        <w:t>1171</w:t>
      </w:r>
    </w:p>
    <w:p w14:paraId="299F19E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MANAGE UE POLICY COMMAND REJECT</w:t>
      </w:r>
      <w:r>
        <w:rPr>
          <w:noProof/>
        </w:rPr>
        <w:tab/>
        <w:t>1171</w:t>
      </w:r>
    </w:p>
    <w:p w14:paraId="57B0A4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 STATE INDICATION</w:t>
      </w:r>
      <w:r>
        <w:rPr>
          <w:noProof/>
        </w:rPr>
        <w:tab/>
        <w:t>1172</w:t>
      </w:r>
    </w:p>
    <w:p w14:paraId="2EA890C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 POLICY PROVISIONING REQUEST</w:t>
      </w:r>
      <w:r>
        <w:rPr>
          <w:noProof/>
        </w:rPr>
        <w:tab/>
        <w:t>1173</w:t>
      </w:r>
    </w:p>
    <w:p w14:paraId="13C7D9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 POLICY PROVISIONING REJECT</w:t>
      </w:r>
      <w:r>
        <w:rPr>
          <w:noProof/>
        </w:rPr>
        <w:tab/>
        <w:t>1173</w:t>
      </w:r>
    </w:p>
    <w:p w14:paraId="74FFF73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Void</w:t>
      </w:r>
      <w:r>
        <w:rPr>
          <w:noProof/>
        </w:rPr>
        <w:tab/>
        <w:t>1173</w:t>
      </w:r>
    </w:p>
    <w:p w14:paraId="1ABBF9EF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1173</w:t>
      </w:r>
    </w:p>
    <w:p w14:paraId="3870108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1173</w:t>
      </w:r>
    </w:p>
    <w:p w14:paraId="3E36E88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ACTIVATE TEST MODE COMPLETE</w:t>
      </w:r>
      <w:r>
        <w:rPr>
          <w:noProof/>
        </w:rPr>
        <w:tab/>
        <w:t>1174</w:t>
      </w:r>
    </w:p>
    <w:p w14:paraId="5B845D6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DEACTIVATE TEST MODE</w:t>
      </w:r>
      <w:r>
        <w:rPr>
          <w:noProof/>
        </w:rPr>
        <w:tab/>
        <w:t>1174</w:t>
      </w:r>
    </w:p>
    <w:p w14:paraId="000160F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DEACTIVATE TEST MODE COMPLETE</w:t>
      </w:r>
      <w:r>
        <w:rPr>
          <w:noProof/>
        </w:rPr>
        <w:tab/>
        <w:t>1174</w:t>
      </w:r>
    </w:p>
    <w:p w14:paraId="4FF19DF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1174</w:t>
      </w:r>
    </w:p>
    <w:p w14:paraId="034552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CLOSE UE TEST LOOP</w:t>
      </w:r>
      <w:r>
        <w:rPr>
          <w:noProof/>
        </w:rPr>
        <w:tab/>
        <w:t>1174</w:t>
      </w:r>
    </w:p>
    <w:p w14:paraId="1572AE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CLOSE UE TEST LOOP COMPLETE</w:t>
      </w:r>
      <w:r>
        <w:rPr>
          <w:noProof/>
        </w:rPr>
        <w:tab/>
        <w:t>1175</w:t>
      </w:r>
    </w:p>
    <w:p w14:paraId="6B9D91F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OPEN UE TEST LOOP</w:t>
      </w:r>
      <w:r>
        <w:rPr>
          <w:noProof/>
        </w:rPr>
        <w:tab/>
        <w:t>1175</w:t>
      </w:r>
    </w:p>
    <w:p w14:paraId="16F567F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OPEN UE TEST LOOP COMPLETE</w:t>
      </w:r>
      <w:r>
        <w:rPr>
          <w:noProof/>
        </w:rPr>
        <w:tab/>
        <w:t>1175</w:t>
      </w:r>
    </w:p>
    <w:p w14:paraId="5FA1D08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1175</w:t>
      </w:r>
    </w:p>
    <w:p w14:paraId="5DC9E9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ACTIVATE BEAMLOCK</w:t>
      </w:r>
      <w:r>
        <w:rPr>
          <w:noProof/>
        </w:rPr>
        <w:tab/>
        <w:t>1175</w:t>
      </w:r>
    </w:p>
    <w:p w14:paraId="261EAC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ACTIVATE BEAMLOCK COMPLETE</w:t>
      </w:r>
      <w:r>
        <w:rPr>
          <w:noProof/>
        </w:rPr>
        <w:tab/>
        <w:t>1175</w:t>
      </w:r>
    </w:p>
    <w:p w14:paraId="01D2D1A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DEACTIVATE BEAMLOCK</w:t>
      </w:r>
      <w:r>
        <w:rPr>
          <w:noProof/>
        </w:rPr>
        <w:tab/>
        <w:t>1175</w:t>
      </w:r>
    </w:p>
    <w:p w14:paraId="0FC08E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DEACTIVATE BEAMLOCK COMPLETE</w:t>
      </w:r>
      <w:r>
        <w:rPr>
          <w:noProof/>
        </w:rPr>
        <w:tab/>
        <w:t>1176</w:t>
      </w:r>
    </w:p>
    <w:p w14:paraId="6931AC0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1176</w:t>
      </w:r>
    </w:p>
    <w:p w14:paraId="31A25E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SS-RSRPB REPORT REQUEST</w:t>
      </w:r>
      <w:r>
        <w:rPr>
          <w:noProof/>
        </w:rPr>
        <w:tab/>
        <w:t>1176</w:t>
      </w:r>
    </w:p>
    <w:p w14:paraId="3CFF88D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SS-RSRPB REPORT RESPONSE</w:t>
      </w:r>
      <w:r>
        <w:rPr>
          <w:noProof/>
        </w:rPr>
        <w:tab/>
        <w:t>1176</w:t>
      </w:r>
    </w:p>
    <w:p w14:paraId="32328C8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1176</w:t>
      </w:r>
    </w:p>
    <w:p w14:paraId="5847109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RESET UE POSITIONING STORED INFORMATION</w:t>
      </w:r>
      <w:r>
        <w:rPr>
          <w:noProof/>
        </w:rPr>
        <w:tab/>
        <w:t>1176</w:t>
      </w:r>
    </w:p>
    <w:p w14:paraId="3954EF2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UPDATE UE LOCATION INFORMATION</w:t>
      </w:r>
      <w:r>
        <w:rPr>
          <w:noProof/>
        </w:rPr>
        <w:tab/>
        <w:t>1176</w:t>
      </w:r>
    </w:p>
    <w:p w14:paraId="0A67E47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1177</w:t>
      </w:r>
    </w:p>
    <w:p w14:paraId="4EB48AA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NSSAI DELETE REQUEST</w:t>
      </w:r>
      <w:r>
        <w:rPr>
          <w:noProof/>
        </w:rPr>
        <w:tab/>
        <w:t>1177</w:t>
      </w:r>
    </w:p>
    <w:p w14:paraId="7F376E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lastRenderedPageBreak/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NSSAI DELETE RESPONSE</w:t>
      </w:r>
      <w:r>
        <w:rPr>
          <w:noProof/>
        </w:rPr>
        <w:tab/>
        <w:t>1177</w:t>
      </w:r>
    </w:p>
    <w:p w14:paraId="0C8986F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1178</w:t>
      </w:r>
    </w:p>
    <w:p w14:paraId="130B7F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ACTIVATE POWER LIMIT REQUEST</w:t>
      </w:r>
      <w:r>
        <w:rPr>
          <w:noProof/>
        </w:rPr>
        <w:tab/>
        <w:t>1178</w:t>
      </w:r>
    </w:p>
    <w:p w14:paraId="3B2A466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1181</w:t>
      </w:r>
    </w:p>
    <w:p w14:paraId="5FDBBE0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1181</w:t>
      </w:r>
    </w:p>
    <w:p w14:paraId="0C14E5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1182</w:t>
      </w:r>
    </w:p>
    <w:p w14:paraId="18A263D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1182</w:t>
      </w:r>
    </w:p>
    <w:p w14:paraId="28DD92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AT Command +CATM</w:t>
      </w:r>
      <w:r>
        <w:rPr>
          <w:noProof/>
        </w:rPr>
        <w:tab/>
        <w:t>1182</w:t>
      </w:r>
    </w:p>
    <w:p w14:paraId="573C30C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AT Command +CCUTLE</w:t>
      </w:r>
      <w:r>
        <w:rPr>
          <w:noProof/>
        </w:rPr>
        <w:tab/>
        <w:t>1182</w:t>
      </w:r>
    </w:p>
    <w:p w14:paraId="3B289AB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AT Command +CUTCR</w:t>
      </w:r>
      <w:r>
        <w:rPr>
          <w:noProof/>
        </w:rPr>
        <w:tab/>
        <w:t>1182</w:t>
      </w:r>
    </w:p>
    <w:p w14:paraId="1FC31B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AT Command +CUSPCREQ</w:t>
      </w:r>
      <w:r>
        <w:rPr>
          <w:noProof/>
        </w:rPr>
        <w:tab/>
        <w:t>1182</w:t>
      </w:r>
    </w:p>
    <w:p w14:paraId="1B065EE7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1183</w:t>
      </w:r>
    </w:p>
    <w:p w14:paraId="5E737EB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5G ProSe information elements</w:t>
      </w:r>
      <w:r>
        <w:rPr>
          <w:noProof/>
        </w:rPr>
        <w:tab/>
        <w:t>1183</w:t>
      </w:r>
    </w:p>
    <w:p w14:paraId="0FD1E2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1183</w:t>
      </w:r>
    </w:p>
    <w:p w14:paraId="01F2657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UE policy part when UE policy part type = {ProSeP}</w:t>
      </w:r>
      <w:r>
        <w:rPr>
          <w:noProof/>
        </w:rPr>
        <w:tab/>
        <w:t>1183</w:t>
      </w:r>
    </w:p>
    <w:p w14:paraId="4B2B2C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ProSeP contents</w:t>
      </w:r>
      <w:r>
        <w:rPr>
          <w:noProof/>
        </w:rPr>
        <w:tab/>
        <w:t>1183</w:t>
      </w:r>
    </w:p>
    <w:p w14:paraId="5254DD5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ProSeP info</w:t>
      </w:r>
      <w:r>
        <w:rPr>
          <w:noProof/>
        </w:rPr>
        <w:tab/>
        <w:t>1184</w:t>
      </w:r>
    </w:p>
    <w:p w14:paraId="1CBB5D5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1185</w:t>
      </w:r>
    </w:p>
    <w:p w14:paraId="5AF8C88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544B17">
        <w:rPr>
          <w:i/>
          <w:noProof/>
        </w:rPr>
        <w:t>P info = {</w:t>
      </w:r>
      <w:r>
        <w:rPr>
          <w:noProof/>
        </w:rPr>
        <w:t xml:space="preserve"> </w:t>
      </w:r>
      <w:r w:rsidRPr="00544B17">
        <w:rPr>
          <w:i/>
          <w:noProof/>
        </w:rPr>
        <w:t>UE policies for 5G ProSe direct discovery }</w:t>
      </w:r>
      <w:r>
        <w:rPr>
          <w:noProof/>
        </w:rPr>
        <w:tab/>
        <w:t>1185</w:t>
      </w:r>
    </w:p>
    <w:p w14:paraId="1532529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1186</w:t>
      </w:r>
    </w:p>
    <w:p w14:paraId="469739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1187</w:t>
      </w:r>
    </w:p>
    <w:p w14:paraId="328125D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1187</w:t>
      </w:r>
    </w:p>
    <w:p w14:paraId="1F9671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1188</w:t>
      </w:r>
    </w:p>
    <w:p w14:paraId="697F54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1188</w:t>
      </w:r>
    </w:p>
    <w:p w14:paraId="54D7F94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1188</w:t>
      </w:r>
    </w:p>
    <w:p w14:paraId="7C83CEE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1189</w:t>
      </w:r>
    </w:p>
    <w:p w14:paraId="67A606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1189</w:t>
      </w:r>
    </w:p>
    <w:p w14:paraId="674CBE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1189</w:t>
      </w:r>
    </w:p>
    <w:p w14:paraId="063F5CA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1189</w:t>
      </w:r>
    </w:p>
    <w:p w14:paraId="47D1C79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1190</w:t>
      </w:r>
    </w:p>
    <w:p w14:paraId="55E28E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1190</w:t>
      </w:r>
    </w:p>
    <w:p w14:paraId="6F7ACE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1190</w:t>
      </w:r>
    </w:p>
    <w:p w14:paraId="556082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1190</w:t>
      </w:r>
    </w:p>
    <w:p w14:paraId="7278A2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1191</w:t>
      </w:r>
    </w:p>
    <w:p w14:paraId="18FA5D1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1191</w:t>
      </w:r>
    </w:p>
    <w:p w14:paraId="57D162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1192</w:t>
      </w:r>
    </w:p>
    <w:p w14:paraId="16CAA4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544B17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544B17">
        <w:rPr>
          <w:i/>
          <w:noProof/>
        </w:rPr>
        <w:t>}</w:t>
      </w:r>
      <w:r>
        <w:rPr>
          <w:noProof/>
        </w:rPr>
        <w:tab/>
        <w:t>1192</w:t>
      </w:r>
    </w:p>
    <w:p w14:paraId="771AA75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Served by NG-RAN</w:t>
      </w:r>
      <w:r>
        <w:rPr>
          <w:noProof/>
        </w:rPr>
        <w:tab/>
        <w:t>1192</w:t>
      </w:r>
    </w:p>
    <w:p w14:paraId="549312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Authorized PLMN</w:t>
      </w:r>
      <w:r>
        <w:rPr>
          <w:noProof/>
        </w:rPr>
        <w:tab/>
        <w:t>1192</w:t>
      </w:r>
    </w:p>
    <w:p w14:paraId="294C78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 ID</w:t>
      </w:r>
      <w:r>
        <w:rPr>
          <w:noProof/>
        </w:rPr>
        <w:tab/>
        <w:t>1193</w:t>
      </w:r>
    </w:p>
    <w:p w14:paraId="75B046F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Not served by NG-RAN</w:t>
      </w:r>
      <w:r>
        <w:rPr>
          <w:noProof/>
        </w:rPr>
        <w:tab/>
        <w:t>1193</w:t>
      </w:r>
    </w:p>
    <w:p w14:paraId="069F4A8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 per geographical area list</w:t>
      </w:r>
      <w:r>
        <w:rPr>
          <w:noProof/>
        </w:rPr>
        <w:tab/>
        <w:t>1193</w:t>
      </w:r>
    </w:p>
    <w:p w14:paraId="27FAB3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 per geographical area info</w:t>
      </w:r>
      <w:r>
        <w:rPr>
          <w:noProof/>
        </w:rPr>
        <w:tab/>
        <w:t>1194</w:t>
      </w:r>
    </w:p>
    <w:p w14:paraId="57C8C1E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Geographical area</w:t>
      </w:r>
      <w:r>
        <w:rPr>
          <w:noProof/>
        </w:rPr>
        <w:tab/>
        <w:t>1194</w:t>
      </w:r>
    </w:p>
    <w:p w14:paraId="4BC3CC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Coordinate area</w:t>
      </w:r>
      <w:r>
        <w:rPr>
          <w:noProof/>
        </w:rPr>
        <w:tab/>
        <w:t>1194</w:t>
      </w:r>
    </w:p>
    <w:p w14:paraId="318947E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</w:t>
      </w:r>
      <w:r>
        <w:rPr>
          <w:noProof/>
        </w:rPr>
        <w:tab/>
        <w:t>1195</w:t>
      </w:r>
    </w:p>
    <w:p w14:paraId="7A9951D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Privacy config</w:t>
      </w:r>
      <w:r>
        <w:rPr>
          <w:noProof/>
        </w:rPr>
        <w:tab/>
        <w:t>1195</w:t>
      </w:r>
    </w:p>
    <w:p w14:paraId="66E5CA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applications requiring privacy</w:t>
      </w:r>
      <w:r>
        <w:rPr>
          <w:noProof/>
        </w:rPr>
        <w:tab/>
        <w:t>1195</w:t>
      </w:r>
    </w:p>
    <w:p w14:paraId="188CB9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applications requiring privacy</w:t>
      </w:r>
      <w:r>
        <w:rPr>
          <w:noProof/>
        </w:rPr>
        <w:tab/>
        <w:t>1195</w:t>
      </w:r>
    </w:p>
    <w:p w14:paraId="69B996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identifiers</w:t>
      </w:r>
      <w:r>
        <w:rPr>
          <w:noProof/>
        </w:rPr>
        <w:tab/>
        <w:t>1196</w:t>
      </w:r>
    </w:p>
    <w:p w14:paraId="0FE2A2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Geographical areas</w:t>
      </w:r>
      <w:r>
        <w:rPr>
          <w:noProof/>
        </w:rPr>
        <w:tab/>
        <w:t>1196</w:t>
      </w:r>
    </w:p>
    <w:p w14:paraId="0471CE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5G ProSe direct communication in NR-PC5</w:t>
      </w:r>
      <w:r>
        <w:rPr>
          <w:noProof/>
        </w:rPr>
        <w:tab/>
        <w:t>1196</w:t>
      </w:r>
    </w:p>
    <w:p w14:paraId="1CFCDC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ProSe NR frequency mapping rules</w:t>
      </w:r>
      <w:r>
        <w:rPr>
          <w:noProof/>
        </w:rPr>
        <w:tab/>
        <w:t>1197</w:t>
      </w:r>
    </w:p>
    <w:p w14:paraId="2B9169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ProSe NR frequency mapping rule</w:t>
      </w:r>
      <w:r>
        <w:rPr>
          <w:noProof/>
        </w:rPr>
        <w:tab/>
        <w:t>1197</w:t>
      </w:r>
    </w:p>
    <w:p w14:paraId="047A20F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NR frequencies with geographical areas list</w:t>
      </w:r>
      <w:r>
        <w:rPr>
          <w:noProof/>
        </w:rPr>
        <w:tab/>
        <w:t>1197</w:t>
      </w:r>
    </w:p>
    <w:p w14:paraId="5C4FED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NR frequencies with geographical areas info</w:t>
      </w:r>
      <w:r>
        <w:rPr>
          <w:noProof/>
        </w:rPr>
        <w:tab/>
        <w:t>1197</w:t>
      </w:r>
    </w:p>
    <w:p w14:paraId="0154BA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NR frequencies</w:t>
      </w:r>
      <w:r>
        <w:rPr>
          <w:noProof/>
        </w:rPr>
        <w:tab/>
        <w:t>1198</w:t>
      </w:r>
    </w:p>
    <w:p w14:paraId="2A887D4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broadcast mapping rules</w:t>
      </w:r>
      <w:r>
        <w:rPr>
          <w:noProof/>
        </w:rPr>
        <w:tab/>
        <w:t>1198</w:t>
      </w:r>
    </w:p>
    <w:p w14:paraId="513A7E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broadcast mapping rule</w:t>
      </w:r>
      <w:r>
        <w:rPr>
          <w:noProof/>
        </w:rPr>
        <w:tab/>
        <w:t>1198</w:t>
      </w:r>
    </w:p>
    <w:p w14:paraId="4C07A6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Groupcast parameters</w:t>
      </w:r>
      <w:r>
        <w:rPr>
          <w:noProof/>
        </w:rPr>
        <w:tab/>
        <w:t>1198</w:t>
      </w:r>
    </w:p>
    <w:p w14:paraId="5C83DC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Application layer group info</w:t>
      </w:r>
      <w:r>
        <w:rPr>
          <w:noProof/>
        </w:rPr>
        <w:tab/>
        <w:t>1199</w:t>
      </w:r>
    </w:p>
    <w:p w14:paraId="49B2A06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1199</w:t>
      </w:r>
    </w:p>
    <w:p w14:paraId="64BFE8C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1199</w:t>
      </w:r>
    </w:p>
    <w:p w14:paraId="315118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PC5 QoS parameters mapping rules</w:t>
      </w:r>
      <w:r>
        <w:rPr>
          <w:noProof/>
        </w:rPr>
        <w:tab/>
        <w:t>1200</w:t>
      </w:r>
    </w:p>
    <w:p w14:paraId="0F2389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PC5 QoS parameters mapping rule</w:t>
      </w:r>
      <w:r>
        <w:rPr>
          <w:noProof/>
        </w:rPr>
        <w:tab/>
        <w:t>1200</w:t>
      </w:r>
    </w:p>
    <w:p w14:paraId="61538E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AS configuration</w:t>
      </w:r>
      <w:r>
        <w:rPr>
          <w:noProof/>
        </w:rPr>
        <w:tab/>
        <w:t>1200</w:t>
      </w:r>
    </w:p>
    <w:p w14:paraId="5D80FDC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SLRB mapping rules</w:t>
      </w:r>
      <w:r>
        <w:rPr>
          <w:noProof/>
        </w:rPr>
        <w:tab/>
        <w:t>1201</w:t>
      </w:r>
    </w:p>
    <w:p w14:paraId="3893A69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SLRB mapping rule</w:t>
      </w:r>
      <w:r>
        <w:rPr>
          <w:noProof/>
        </w:rPr>
        <w:tab/>
        <w:t>1201</w:t>
      </w:r>
    </w:p>
    <w:p w14:paraId="1369A6C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PC5 QoS profile</w:t>
      </w:r>
      <w:r>
        <w:rPr>
          <w:noProof/>
        </w:rPr>
        <w:tab/>
        <w:t>1202</w:t>
      </w:r>
    </w:p>
    <w:p w14:paraId="5730BAB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NR-PC5 unicast security policies</w:t>
      </w:r>
      <w:r>
        <w:rPr>
          <w:noProof/>
        </w:rPr>
        <w:tab/>
        <w:t>1202</w:t>
      </w:r>
    </w:p>
    <w:p w14:paraId="03772FA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NR-PC5 unicast security policy</w:t>
      </w:r>
      <w:r>
        <w:rPr>
          <w:noProof/>
        </w:rPr>
        <w:tab/>
        <w:t>1203</w:t>
      </w:r>
    </w:p>
    <w:p w14:paraId="0E6C16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policy</w:t>
      </w:r>
      <w:r>
        <w:rPr>
          <w:noProof/>
        </w:rPr>
        <w:tab/>
        <w:t>1203</w:t>
      </w:r>
    </w:p>
    <w:p w14:paraId="63AAD75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default mode of communication mapping rules</w:t>
      </w:r>
      <w:r>
        <w:rPr>
          <w:noProof/>
        </w:rPr>
        <w:tab/>
        <w:t>1203</w:t>
      </w:r>
    </w:p>
    <w:p w14:paraId="2C154CC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default mode of communication mapping rule</w:t>
      </w:r>
      <w:r>
        <w:rPr>
          <w:noProof/>
        </w:rPr>
        <w:tab/>
        <w:t>1204</w:t>
      </w:r>
    </w:p>
    <w:p w14:paraId="482F2C0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groupcast mapping rules</w:t>
      </w:r>
      <w:r>
        <w:rPr>
          <w:noProof/>
        </w:rPr>
        <w:tab/>
        <w:t>1204</w:t>
      </w:r>
    </w:p>
    <w:p w14:paraId="54B922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destination layer-2 ID for groupcast mapping rule</w:t>
      </w:r>
      <w:r>
        <w:rPr>
          <w:noProof/>
        </w:rPr>
        <w:tab/>
        <w:t>1204</w:t>
      </w:r>
    </w:p>
    <w:p w14:paraId="5D6E2C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application to path preference mapping rules</w:t>
      </w:r>
      <w:r>
        <w:rPr>
          <w:noProof/>
        </w:rPr>
        <w:tab/>
        <w:t>1204</w:t>
      </w:r>
    </w:p>
    <w:p w14:paraId="66B0B8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application to path preference mapping rule</w:t>
      </w:r>
      <w:r>
        <w:rPr>
          <w:noProof/>
        </w:rPr>
        <w:tab/>
        <w:t>1205</w:t>
      </w:r>
    </w:p>
    <w:p w14:paraId="249865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1205</w:t>
      </w:r>
    </w:p>
    <w:p w14:paraId="056AB2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1205</w:t>
      </w:r>
    </w:p>
    <w:p w14:paraId="695139A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1206</w:t>
      </w:r>
    </w:p>
    <w:p w14:paraId="6C1D480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ProSeP Info = {UE policies for 5G ProSe UE-to-network relay UE}</w:t>
      </w:r>
      <w:r>
        <w:rPr>
          <w:noProof/>
        </w:rPr>
        <w:tab/>
        <w:t>1206</w:t>
      </w:r>
    </w:p>
    <w:p w14:paraId="3A6133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Served by NG-RAN</w:t>
      </w:r>
      <w:r>
        <w:rPr>
          <w:noProof/>
        </w:rPr>
        <w:tab/>
        <w:t>1206</w:t>
      </w:r>
    </w:p>
    <w:p w14:paraId="3E06370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Authorized PLMN list</w:t>
      </w:r>
      <w:r>
        <w:rPr>
          <w:noProof/>
        </w:rPr>
        <w:tab/>
        <w:t>1207</w:t>
      </w:r>
    </w:p>
    <w:p w14:paraId="0F78C57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PLMN ID</w:t>
      </w:r>
      <w:r>
        <w:rPr>
          <w:noProof/>
        </w:rPr>
        <w:tab/>
        <w:t>1207</w:t>
      </w:r>
    </w:p>
    <w:p w14:paraId="273CC8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Not served by NG-RAN</w:t>
      </w:r>
      <w:r>
        <w:rPr>
          <w:noProof/>
        </w:rPr>
        <w:tab/>
        <w:t>1207</w:t>
      </w:r>
    </w:p>
    <w:p w14:paraId="61DC991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1208</w:t>
      </w:r>
    </w:p>
    <w:p w14:paraId="66EA22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1208</w:t>
      </w:r>
    </w:p>
    <w:p w14:paraId="3F301C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 per geographical area info</w:t>
      </w:r>
      <w:r>
        <w:rPr>
          <w:noProof/>
        </w:rPr>
        <w:tab/>
        <w:t>1208</w:t>
      </w:r>
    </w:p>
    <w:p w14:paraId="33C550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Geographical area</w:t>
      </w:r>
      <w:r>
        <w:rPr>
          <w:noProof/>
        </w:rPr>
        <w:tab/>
        <w:t>1208</w:t>
      </w:r>
    </w:p>
    <w:p w14:paraId="33A3A1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Coordinate area</w:t>
      </w:r>
      <w:r>
        <w:rPr>
          <w:noProof/>
        </w:rPr>
        <w:tab/>
        <w:t>1209</w:t>
      </w:r>
    </w:p>
    <w:p w14:paraId="277A82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Radio parameters</w:t>
      </w:r>
      <w:r>
        <w:rPr>
          <w:noProof/>
        </w:rPr>
        <w:tab/>
        <w:t>1209</w:t>
      </w:r>
    </w:p>
    <w:p w14:paraId="21F903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Default PC5 DRX configuration for UE-to-network relay discovery</w:t>
      </w:r>
      <w:r>
        <w:rPr>
          <w:noProof/>
        </w:rPr>
        <w:tab/>
        <w:t>1209</w:t>
      </w:r>
    </w:p>
    <w:p w14:paraId="68F82C3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1210</w:t>
      </w:r>
    </w:p>
    <w:p w14:paraId="13C465C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RSC info list</w:t>
      </w:r>
      <w:r>
        <w:rPr>
          <w:noProof/>
        </w:rPr>
        <w:tab/>
        <w:t>1210</w:t>
      </w:r>
    </w:p>
    <w:p w14:paraId="7080BD6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RSC info</w:t>
      </w:r>
      <w:r>
        <w:rPr>
          <w:noProof/>
        </w:rPr>
        <w:tab/>
        <w:t>1210</w:t>
      </w:r>
    </w:p>
    <w:p w14:paraId="15EE46C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RSC list</w:t>
      </w:r>
      <w:r>
        <w:rPr>
          <w:noProof/>
        </w:rPr>
        <w:tab/>
        <w:t>1211</w:t>
      </w:r>
    </w:p>
    <w:p w14:paraId="711CE7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Security related parameters for discovery</w:t>
      </w:r>
      <w:r>
        <w:rPr>
          <w:noProof/>
        </w:rPr>
        <w:tab/>
        <w:t>1211</w:t>
      </w:r>
    </w:p>
    <w:p w14:paraId="7CF66C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Code-sending security parameters</w:t>
      </w:r>
      <w:r>
        <w:rPr>
          <w:noProof/>
        </w:rPr>
        <w:tab/>
        <w:t>1211</w:t>
      </w:r>
    </w:p>
    <w:p w14:paraId="14B53A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Code-receiving security parameters</w:t>
      </w:r>
      <w:r>
        <w:rPr>
          <w:noProof/>
        </w:rPr>
        <w:tab/>
        <w:t>1212</w:t>
      </w:r>
    </w:p>
    <w:p w14:paraId="079951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NR-PC5 UE-to-network relay security policies</w:t>
      </w:r>
      <w:r>
        <w:rPr>
          <w:noProof/>
        </w:rPr>
        <w:tab/>
        <w:t>1212</w:t>
      </w:r>
    </w:p>
    <w:p w14:paraId="1FCBD9A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PDU session parameters for layer-3 relay UE</w:t>
      </w:r>
      <w:r>
        <w:rPr>
          <w:noProof/>
        </w:rPr>
        <w:tab/>
        <w:t>1212</w:t>
      </w:r>
    </w:p>
    <w:p w14:paraId="6A69BF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5QI to PC5 QoS parameters mapping rules</w:t>
      </w:r>
      <w:r>
        <w:rPr>
          <w:noProof/>
        </w:rPr>
        <w:tab/>
        <w:t>1213</w:t>
      </w:r>
    </w:p>
    <w:p w14:paraId="75DABD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5QI to PC5 QoS parameters mapping rule</w:t>
      </w:r>
      <w:r>
        <w:rPr>
          <w:noProof/>
        </w:rPr>
        <w:tab/>
        <w:t>1213</w:t>
      </w:r>
    </w:p>
    <w:p w14:paraId="6394CF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ProSe application server address mapping rules</w:t>
      </w:r>
      <w:r>
        <w:rPr>
          <w:noProof/>
        </w:rPr>
        <w:tab/>
        <w:t>1213</w:t>
      </w:r>
    </w:p>
    <w:p w14:paraId="5EF211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 to ProSe application server address mapping rule</w:t>
      </w:r>
      <w:r>
        <w:rPr>
          <w:noProof/>
        </w:rPr>
        <w:tab/>
        <w:t>1214</w:t>
      </w:r>
    </w:p>
    <w:p w14:paraId="079909A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identifiers</w:t>
      </w:r>
      <w:r>
        <w:rPr>
          <w:noProof/>
        </w:rPr>
        <w:tab/>
        <w:t>1214</w:t>
      </w:r>
    </w:p>
    <w:p w14:paraId="1514DA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ProSe identifier</w:t>
      </w:r>
      <w:r>
        <w:rPr>
          <w:noProof/>
        </w:rPr>
        <w:tab/>
        <w:t>1214</w:t>
      </w:r>
    </w:p>
    <w:p w14:paraId="5BFF463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5G PKMF address information</w:t>
      </w:r>
      <w:r>
        <w:rPr>
          <w:noProof/>
        </w:rPr>
        <w:tab/>
        <w:t>1215</w:t>
      </w:r>
    </w:p>
    <w:p w14:paraId="6B35D6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IPv4 address list</w:t>
      </w:r>
      <w:r>
        <w:rPr>
          <w:noProof/>
        </w:rPr>
        <w:tab/>
        <w:t>1215</w:t>
      </w:r>
    </w:p>
    <w:p w14:paraId="0B708F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IPv6 address list</w:t>
      </w:r>
      <w:r>
        <w:rPr>
          <w:noProof/>
        </w:rPr>
        <w:tab/>
        <w:t>1215</w:t>
      </w:r>
    </w:p>
    <w:p w14:paraId="7849BB4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1216</w:t>
      </w:r>
    </w:p>
    <w:p w14:paraId="3FA1C29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ProSeP Info = {UE policies for 5G ProSe remote UE}</w:t>
      </w:r>
      <w:r>
        <w:rPr>
          <w:noProof/>
        </w:rPr>
        <w:tab/>
        <w:t>1216</w:t>
      </w:r>
    </w:p>
    <w:p w14:paraId="3BB41A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Served by NG-RAN</w:t>
      </w:r>
      <w:r>
        <w:rPr>
          <w:noProof/>
        </w:rPr>
        <w:tab/>
        <w:t>1216</w:t>
      </w:r>
    </w:p>
    <w:p w14:paraId="075AA7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Authorized PLMN list</w:t>
      </w:r>
      <w:r>
        <w:rPr>
          <w:noProof/>
        </w:rPr>
        <w:tab/>
        <w:t>1216</w:t>
      </w:r>
    </w:p>
    <w:p w14:paraId="3BE7E27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PLMN ID</w:t>
      </w:r>
      <w:r>
        <w:rPr>
          <w:noProof/>
        </w:rPr>
        <w:tab/>
        <w:t>1217</w:t>
      </w:r>
    </w:p>
    <w:p w14:paraId="49E7ED1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Not served by NG-RAN</w:t>
      </w:r>
      <w:r>
        <w:rPr>
          <w:noProof/>
        </w:rPr>
        <w:tab/>
        <w:t>1217</w:t>
      </w:r>
    </w:p>
    <w:p w14:paraId="61802B0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1217</w:t>
      </w:r>
    </w:p>
    <w:p w14:paraId="0CFEAB6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1218</w:t>
      </w:r>
    </w:p>
    <w:p w14:paraId="2102EA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Radio parameters per geographical area info</w:t>
      </w:r>
      <w:r>
        <w:rPr>
          <w:noProof/>
        </w:rPr>
        <w:tab/>
        <w:t>1218</w:t>
      </w:r>
    </w:p>
    <w:p w14:paraId="07EA5CE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Geographical area</w:t>
      </w:r>
      <w:r>
        <w:rPr>
          <w:noProof/>
        </w:rPr>
        <w:tab/>
        <w:t>1218</w:t>
      </w:r>
    </w:p>
    <w:p w14:paraId="44FA08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Coordinate area</w:t>
      </w:r>
      <w:r>
        <w:rPr>
          <w:noProof/>
        </w:rPr>
        <w:tab/>
        <w:t>1219</w:t>
      </w:r>
    </w:p>
    <w:p w14:paraId="472B55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Radio parameters</w:t>
      </w:r>
      <w:r>
        <w:rPr>
          <w:noProof/>
        </w:rPr>
        <w:tab/>
        <w:t>1219</w:t>
      </w:r>
    </w:p>
    <w:p w14:paraId="647421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1219</w:t>
      </w:r>
    </w:p>
    <w:p w14:paraId="56452D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1220</w:t>
      </w:r>
    </w:p>
    <w:p w14:paraId="36EF632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RSC info list</w:t>
      </w:r>
      <w:r>
        <w:rPr>
          <w:noProof/>
        </w:rPr>
        <w:tab/>
        <w:t>1220</w:t>
      </w:r>
    </w:p>
    <w:p w14:paraId="18BB15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RSC info</w:t>
      </w:r>
      <w:r>
        <w:rPr>
          <w:noProof/>
        </w:rPr>
        <w:tab/>
        <w:t>1220</w:t>
      </w:r>
    </w:p>
    <w:p w14:paraId="5C28228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RSC list</w:t>
      </w:r>
      <w:r>
        <w:rPr>
          <w:noProof/>
        </w:rPr>
        <w:tab/>
        <w:t>1221</w:t>
      </w:r>
    </w:p>
    <w:p w14:paraId="0AC29F2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Security related parameters for discovery</w:t>
      </w:r>
      <w:r>
        <w:rPr>
          <w:noProof/>
        </w:rPr>
        <w:tab/>
        <w:t>1221</w:t>
      </w:r>
    </w:p>
    <w:p w14:paraId="6760F8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Code-sending security parameters</w:t>
      </w:r>
      <w:r>
        <w:rPr>
          <w:noProof/>
        </w:rPr>
        <w:tab/>
        <w:t>1221</w:t>
      </w:r>
    </w:p>
    <w:p w14:paraId="0E2D3C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Code-receiving security parameters</w:t>
      </w:r>
      <w:r>
        <w:rPr>
          <w:noProof/>
        </w:rPr>
        <w:tab/>
        <w:t>1222</w:t>
      </w:r>
    </w:p>
    <w:p w14:paraId="786F3D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NR-PC5 UE-to-network relay security policies</w:t>
      </w:r>
      <w:r>
        <w:rPr>
          <w:noProof/>
        </w:rPr>
        <w:tab/>
        <w:t>1222</w:t>
      </w:r>
    </w:p>
    <w:p w14:paraId="5E9538B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PDU session parameters for layer-3 relay UE</w:t>
      </w:r>
      <w:r>
        <w:rPr>
          <w:noProof/>
        </w:rPr>
        <w:tab/>
        <w:t>1222</w:t>
      </w:r>
    </w:p>
    <w:p w14:paraId="1DACEF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Traffic descriptor</w:t>
      </w:r>
      <w:r>
        <w:rPr>
          <w:noProof/>
        </w:rPr>
        <w:tab/>
        <w:t>1223</w:t>
      </w:r>
    </w:p>
    <w:p w14:paraId="0E64AF9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1223</w:t>
      </w:r>
    </w:p>
    <w:p w14:paraId="47B024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1223</w:t>
      </w:r>
    </w:p>
    <w:p w14:paraId="4B7B898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1224</w:t>
      </w:r>
    </w:p>
    <w:p w14:paraId="5D584F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1224</w:t>
      </w:r>
    </w:p>
    <w:p w14:paraId="1FF5397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Contents of 5G ProSe direct discovery messages</w:t>
      </w:r>
      <w:r>
        <w:rPr>
          <w:noProof/>
        </w:rPr>
        <w:tab/>
        <w:t>1224</w:t>
      </w:r>
    </w:p>
    <w:p w14:paraId="1DAAB57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PROSE PC5 DISCOVERY</w:t>
      </w:r>
      <w:r>
        <w:rPr>
          <w:noProof/>
        </w:rPr>
        <w:tab/>
        <w:t>1224</w:t>
      </w:r>
    </w:p>
    <w:p w14:paraId="38FF8BC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 xml:space="preserve">Contents of </w:t>
      </w:r>
      <w:r w:rsidRPr="00544B17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1231</w:t>
      </w:r>
    </w:p>
    <w:p w14:paraId="3EA19E4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 xml:space="preserve">PROSE </w:t>
      </w:r>
      <w:r w:rsidRPr="00544B17">
        <w:rPr>
          <w:rFonts w:eastAsia="SimSun"/>
          <w:noProof/>
        </w:rPr>
        <w:t>DIRECT LINK ESTABLISHMENT REQUEST</w:t>
      </w:r>
      <w:r>
        <w:rPr>
          <w:noProof/>
        </w:rPr>
        <w:tab/>
        <w:t>1231</w:t>
      </w:r>
    </w:p>
    <w:p w14:paraId="59417C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ESTABLISHMENT ACCEPT</w:t>
      </w:r>
      <w:r>
        <w:rPr>
          <w:noProof/>
        </w:rPr>
        <w:tab/>
        <w:t>1232</w:t>
      </w:r>
    </w:p>
    <w:p w14:paraId="4044E2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ESTABLISHMENT REJECT</w:t>
      </w:r>
      <w:r>
        <w:rPr>
          <w:noProof/>
        </w:rPr>
        <w:tab/>
        <w:t>1234</w:t>
      </w:r>
    </w:p>
    <w:p w14:paraId="2DA3A61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RELEASE REQUEST</w:t>
      </w:r>
      <w:r>
        <w:rPr>
          <w:noProof/>
        </w:rPr>
        <w:tab/>
        <w:t>1235</w:t>
      </w:r>
    </w:p>
    <w:p w14:paraId="7A2695B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RELEASE ACCEPT</w:t>
      </w:r>
      <w:r>
        <w:rPr>
          <w:noProof/>
        </w:rPr>
        <w:tab/>
        <w:t>1235</w:t>
      </w:r>
    </w:p>
    <w:p w14:paraId="354B836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1236</w:t>
      </w:r>
    </w:p>
    <w:p w14:paraId="2CFBBC5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1239</w:t>
      </w:r>
    </w:p>
    <w:p w14:paraId="50750D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KEEPALIVE REQUEST</w:t>
      </w:r>
      <w:r>
        <w:rPr>
          <w:noProof/>
        </w:rPr>
        <w:tab/>
        <w:t>1240</w:t>
      </w:r>
    </w:p>
    <w:p w14:paraId="3593D4A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KEEPALIVE RESPONSE</w:t>
      </w:r>
      <w:r>
        <w:rPr>
          <w:noProof/>
        </w:rPr>
        <w:tab/>
        <w:t>1240</w:t>
      </w:r>
    </w:p>
    <w:p w14:paraId="035296E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AUTHENTICATION REQUEST</w:t>
      </w:r>
      <w:r>
        <w:rPr>
          <w:noProof/>
        </w:rPr>
        <w:tab/>
        <w:t>1241</w:t>
      </w:r>
    </w:p>
    <w:p w14:paraId="12744C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AUTHENTICATION RESPONSE</w:t>
      </w:r>
      <w:r>
        <w:rPr>
          <w:noProof/>
        </w:rPr>
        <w:tab/>
        <w:t>1241</w:t>
      </w:r>
    </w:p>
    <w:p w14:paraId="12B9CE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AUTHENTICATION REJECT</w:t>
      </w:r>
      <w:r>
        <w:rPr>
          <w:noProof/>
        </w:rPr>
        <w:tab/>
        <w:t>1242</w:t>
      </w:r>
    </w:p>
    <w:p w14:paraId="7D384B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SECURITY MODE COMMAND</w:t>
      </w:r>
      <w:r>
        <w:rPr>
          <w:noProof/>
        </w:rPr>
        <w:tab/>
        <w:t>1243</w:t>
      </w:r>
    </w:p>
    <w:p w14:paraId="73C5BCB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SECURITY MODE COMPLETE</w:t>
      </w:r>
      <w:r>
        <w:rPr>
          <w:noProof/>
        </w:rPr>
        <w:tab/>
        <w:t>1244</w:t>
      </w:r>
    </w:p>
    <w:p w14:paraId="03E53E1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SECURITY MODE REJECT</w:t>
      </w:r>
      <w:r>
        <w:rPr>
          <w:noProof/>
        </w:rPr>
        <w:tab/>
        <w:t>1246</w:t>
      </w:r>
    </w:p>
    <w:p w14:paraId="0C8C36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REKEYING REQUEST</w:t>
      </w:r>
      <w:r>
        <w:rPr>
          <w:noProof/>
        </w:rPr>
        <w:tab/>
        <w:t>1247</w:t>
      </w:r>
    </w:p>
    <w:p w14:paraId="7A22EC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REKEYING RESPONSE</w:t>
      </w:r>
      <w:r>
        <w:rPr>
          <w:noProof/>
        </w:rPr>
        <w:tab/>
        <w:t>1247</w:t>
      </w:r>
    </w:p>
    <w:p w14:paraId="28C56D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IDENTIFIER UPDATE REQUEST</w:t>
      </w:r>
      <w:r>
        <w:rPr>
          <w:noProof/>
        </w:rPr>
        <w:tab/>
        <w:t>1248</w:t>
      </w:r>
    </w:p>
    <w:p w14:paraId="38FA772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IDENTIFIER UPDATE ACCEPT</w:t>
      </w:r>
      <w:r>
        <w:rPr>
          <w:noProof/>
        </w:rPr>
        <w:tab/>
        <w:t>1249</w:t>
      </w:r>
    </w:p>
    <w:p w14:paraId="7BBA975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IDENTIFIER UPDATE ACK</w:t>
      </w:r>
      <w:r>
        <w:rPr>
          <w:noProof/>
        </w:rPr>
        <w:tab/>
        <w:t>1250</w:t>
      </w:r>
    </w:p>
    <w:p w14:paraId="404BF17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IDENTIFIER UPDATE REJECT</w:t>
      </w:r>
      <w:r>
        <w:rPr>
          <w:noProof/>
        </w:rPr>
        <w:tab/>
        <w:t>1251</w:t>
      </w:r>
    </w:p>
    <w:p w14:paraId="3C7A4E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MODIFICATION REJECT</w:t>
      </w:r>
      <w:r>
        <w:rPr>
          <w:noProof/>
        </w:rPr>
        <w:tab/>
        <w:t>1251</w:t>
      </w:r>
    </w:p>
    <w:p w14:paraId="3B3569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PROSE DIRECT LINK AUTHENTICATION FAILURE</w:t>
      </w:r>
      <w:r>
        <w:rPr>
          <w:noProof/>
        </w:rPr>
        <w:tab/>
        <w:t>1252</w:t>
      </w:r>
    </w:p>
    <w:p w14:paraId="0B1942F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544B17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1252</w:t>
      </w:r>
    </w:p>
    <w:p w14:paraId="632A36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DISCOVERY_REQUEST</w:t>
      </w:r>
      <w:r>
        <w:rPr>
          <w:noProof/>
        </w:rPr>
        <w:tab/>
        <w:t>1252</w:t>
      </w:r>
    </w:p>
    <w:p w14:paraId="6575C3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DISCOVERY_RESPONSE</w:t>
      </w:r>
      <w:r>
        <w:rPr>
          <w:noProof/>
        </w:rPr>
        <w:tab/>
        <w:t>1253</w:t>
      </w:r>
    </w:p>
    <w:p w14:paraId="71E8DDB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MATCH_REPORT</w:t>
      </w:r>
      <w:r>
        <w:rPr>
          <w:noProof/>
        </w:rPr>
        <w:tab/>
        <w:t>1260</w:t>
      </w:r>
    </w:p>
    <w:p w14:paraId="0D8D9D4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MATCH_REPORT_ACK</w:t>
      </w:r>
      <w:r>
        <w:rPr>
          <w:noProof/>
        </w:rPr>
        <w:tab/>
        <w:t>1260</w:t>
      </w:r>
    </w:p>
    <w:p w14:paraId="0CD870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DISCOVERY_UPDATE_REQUEST</w:t>
      </w:r>
      <w:r>
        <w:rPr>
          <w:noProof/>
        </w:rPr>
        <w:tab/>
        <w:t>1261</w:t>
      </w:r>
    </w:p>
    <w:p w14:paraId="6657734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DISCOVERY_UPDATE_RESPONSE</w:t>
      </w:r>
      <w:r>
        <w:rPr>
          <w:noProof/>
        </w:rPr>
        <w:tab/>
        <w:t>1261</w:t>
      </w:r>
    </w:p>
    <w:p w14:paraId="43EE93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ANNOUNCING_ALERT_REQUEST</w:t>
      </w:r>
      <w:r>
        <w:rPr>
          <w:noProof/>
        </w:rPr>
        <w:tab/>
        <w:t>1262</w:t>
      </w:r>
    </w:p>
    <w:p w14:paraId="329044F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ANNOUNCING_ALERT_RESPONSE</w:t>
      </w:r>
      <w:r>
        <w:rPr>
          <w:noProof/>
        </w:rPr>
        <w:tab/>
        <w:t>1262</w:t>
      </w:r>
    </w:p>
    <w:p w14:paraId="63B3877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1264</w:t>
      </w:r>
    </w:p>
    <w:p w14:paraId="7961774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Contents of </w:t>
      </w:r>
      <w:r w:rsidRPr="00544B17">
        <w:rPr>
          <w:rFonts w:eastAsia="SimSun"/>
          <w:noProof/>
          <w:lang w:eastAsia="zh-CN"/>
        </w:rPr>
        <w:t xml:space="preserve">V2X </w:t>
      </w:r>
      <w:r w:rsidRPr="00544B17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1264</w:t>
      </w:r>
    </w:p>
    <w:p w14:paraId="2B292F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1264</w:t>
      </w:r>
    </w:p>
    <w:p w14:paraId="66165D0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1265</w:t>
      </w:r>
    </w:p>
    <w:p w14:paraId="02FADDD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1268</w:t>
      </w:r>
    </w:p>
    <w:p w14:paraId="6D1C1D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1270</w:t>
      </w:r>
    </w:p>
    <w:p w14:paraId="6AB7AAA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1271</w:t>
      </w:r>
    </w:p>
    <w:p w14:paraId="231A08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1271</w:t>
      </w:r>
    </w:p>
    <w:p w14:paraId="38C330C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1272</w:t>
      </w:r>
    </w:p>
    <w:p w14:paraId="3333AFB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1272</w:t>
      </w:r>
    </w:p>
    <w:p w14:paraId="60E9D74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1273</w:t>
      </w:r>
    </w:p>
    <w:p w14:paraId="05F39A2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1273</w:t>
      </w:r>
    </w:p>
    <w:p w14:paraId="6D6E87B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1274</w:t>
      </w:r>
    </w:p>
    <w:p w14:paraId="4459496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1275</w:t>
      </w:r>
    </w:p>
    <w:p w14:paraId="3060D6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1276</w:t>
      </w:r>
    </w:p>
    <w:p w14:paraId="0E07F7B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1278</w:t>
      </w:r>
    </w:p>
    <w:p w14:paraId="62B716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1279</w:t>
      </w:r>
    </w:p>
    <w:p w14:paraId="24EAD3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1279</w:t>
      </w:r>
    </w:p>
    <w:p w14:paraId="5FC9993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1280</w:t>
      </w:r>
    </w:p>
    <w:p w14:paraId="54074BC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1281</w:t>
      </w:r>
    </w:p>
    <w:p w14:paraId="36F34D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1282</w:t>
      </w:r>
    </w:p>
    <w:p w14:paraId="2EEE9F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1283</w:t>
      </w:r>
    </w:p>
    <w:p w14:paraId="1363F5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1283</w:t>
      </w:r>
    </w:p>
    <w:p w14:paraId="7CBF6D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1284</w:t>
      </w:r>
    </w:p>
    <w:p w14:paraId="56D0B79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1284</w:t>
      </w:r>
    </w:p>
    <w:p w14:paraId="201F80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V2X information elements for UE policy part</w:t>
      </w:r>
      <w:r>
        <w:rPr>
          <w:noProof/>
        </w:rPr>
        <w:tab/>
        <w:t>1284</w:t>
      </w:r>
    </w:p>
    <w:p w14:paraId="739D49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1284</w:t>
      </w:r>
    </w:p>
    <w:p w14:paraId="74099A3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1284</w:t>
      </w:r>
    </w:p>
    <w:p w14:paraId="2F6D5BD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1285</w:t>
      </w:r>
    </w:p>
    <w:p w14:paraId="1168FB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1285</w:t>
      </w:r>
    </w:p>
    <w:p w14:paraId="037EB68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1285</w:t>
      </w:r>
    </w:p>
    <w:p w14:paraId="2F2C6FC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1286</w:t>
      </w:r>
    </w:p>
    <w:p w14:paraId="56C8AA8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1286</w:t>
      </w:r>
    </w:p>
    <w:p w14:paraId="6B433F0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1286</w:t>
      </w:r>
    </w:p>
    <w:p w14:paraId="0DD5FA0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1287</w:t>
      </w:r>
    </w:p>
    <w:p w14:paraId="64E5125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1287</w:t>
      </w:r>
    </w:p>
    <w:p w14:paraId="42FD77D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1288</w:t>
      </w:r>
    </w:p>
    <w:p w14:paraId="10EC0E1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1288</w:t>
      </w:r>
    </w:p>
    <w:p w14:paraId="4AE6242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1288</w:t>
      </w:r>
    </w:p>
    <w:p w14:paraId="7A06FB0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1288</w:t>
      </w:r>
    </w:p>
    <w:p w14:paraId="78D8770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1289</w:t>
      </w:r>
    </w:p>
    <w:p w14:paraId="235C53B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1289</w:t>
      </w:r>
    </w:p>
    <w:p w14:paraId="28036DA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1290</w:t>
      </w:r>
    </w:p>
    <w:p w14:paraId="2692EDB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1290</w:t>
      </w:r>
    </w:p>
    <w:p w14:paraId="6DB6995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1291</w:t>
      </w:r>
    </w:p>
    <w:p w14:paraId="11247A5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1291</w:t>
      </w:r>
    </w:p>
    <w:p w14:paraId="3F7715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1291</w:t>
      </w:r>
    </w:p>
    <w:p w14:paraId="5685A52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1291</w:t>
      </w:r>
    </w:p>
    <w:p w14:paraId="601D463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1292</w:t>
      </w:r>
    </w:p>
    <w:p w14:paraId="5E1CB5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1292</w:t>
      </w:r>
    </w:p>
    <w:p w14:paraId="0E6BEE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1293</w:t>
      </w:r>
    </w:p>
    <w:p w14:paraId="5DB51F9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1293</w:t>
      </w:r>
    </w:p>
    <w:p w14:paraId="088AAE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1293</w:t>
      </w:r>
    </w:p>
    <w:p w14:paraId="4B55C7A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1293</w:t>
      </w:r>
    </w:p>
    <w:p w14:paraId="34DA543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1294</w:t>
      </w:r>
    </w:p>
    <w:p w14:paraId="36DDEBC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1294</w:t>
      </w:r>
    </w:p>
    <w:p w14:paraId="7AAAAEF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1294</w:t>
      </w:r>
    </w:p>
    <w:p w14:paraId="010748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1295</w:t>
      </w:r>
    </w:p>
    <w:p w14:paraId="0F659F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1295</w:t>
      </w:r>
    </w:p>
    <w:p w14:paraId="4893A9D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1295</w:t>
      </w:r>
    </w:p>
    <w:p w14:paraId="63E8571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1296</w:t>
      </w:r>
    </w:p>
    <w:p w14:paraId="636200B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1296</w:t>
      </w:r>
    </w:p>
    <w:p w14:paraId="41C36E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1297</w:t>
      </w:r>
    </w:p>
    <w:p w14:paraId="017C09D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1297</w:t>
      </w:r>
    </w:p>
    <w:p w14:paraId="0E92A4B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1297</w:t>
      </w:r>
    </w:p>
    <w:p w14:paraId="2AC60D5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1297</w:t>
      </w:r>
    </w:p>
    <w:p w14:paraId="0AFAE0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1298</w:t>
      </w:r>
    </w:p>
    <w:p w14:paraId="55926CF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1298</w:t>
      </w:r>
    </w:p>
    <w:p w14:paraId="6D6A678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1298</w:t>
      </w:r>
    </w:p>
    <w:p w14:paraId="26118B1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1298</w:t>
      </w:r>
    </w:p>
    <w:p w14:paraId="0A11D94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1299</w:t>
      </w:r>
    </w:p>
    <w:p w14:paraId="69C9768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1299</w:t>
      </w:r>
    </w:p>
    <w:p w14:paraId="70D4C4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1299</w:t>
      </w:r>
    </w:p>
    <w:p w14:paraId="2D8629B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1300</w:t>
      </w:r>
    </w:p>
    <w:p w14:paraId="0EFA79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1300</w:t>
      </w:r>
    </w:p>
    <w:p w14:paraId="3A22ECB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1300</w:t>
      </w:r>
    </w:p>
    <w:p w14:paraId="68DF9D2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1301</w:t>
      </w:r>
    </w:p>
    <w:p w14:paraId="659D440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1301</w:t>
      </w:r>
    </w:p>
    <w:p w14:paraId="5D4880D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1302</w:t>
      </w:r>
    </w:p>
    <w:p w14:paraId="4184657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1302</w:t>
      </w:r>
    </w:p>
    <w:p w14:paraId="0F35758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1302</w:t>
      </w:r>
    </w:p>
    <w:p w14:paraId="10E97F3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1302</w:t>
      </w:r>
    </w:p>
    <w:p w14:paraId="68C291B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1303</w:t>
      </w:r>
    </w:p>
    <w:p w14:paraId="0B5DC5F2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1303</w:t>
      </w:r>
    </w:p>
    <w:p w14:paraId="277F96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HTTP Request</w:t>
      </w:r>
      <w:r>
        <w:rPr>
          <w:noProof/>
        </w:rPr>
        <w:tab/>
        <w:t>1303</w:t>
      </w:r>
    </w:p>
    <w:p w14:paraId="64CDDCE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HTTP Response</w:t>
      </w:r>
      <w:r>
        <w:rPr>
          <w:noProof/>
        </w:rPr>
        <w:tab/>
        <w:t>1303</w:t>
      </w:r>
    </w:p>
    <w:p w14:paraId="48A0B62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1304</w:t>
      </w:r>
    </w:p>
    <w:p w14:paraId="5879CC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ClientHello</w:t>
      </w:r>
      <w:r>
        <w:rPr>
          <w:noProof/>
        </w:rPr>
        <w:tab/>
        <w:t>1304</w:t>
      </w:r>
    </w:p>
    <w:p w14:paraId="53B619E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ServerHello</w:t>
      </w:r>
      <w:r>
        <w:rPr>
          <w:noProof/>
        </w:rPr>
        <w:tab/>
        <w:t>1304</w:t>
      </w:r>
    </w:p>
    <w:p w14:paraId="0C0D5D7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1304</w:t>
      </w:r>
    </w:p>
    <w:p w14:paraId="77C637F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1304</w:t>
      </w:r>
    </w:p>
    <w:p w14:paraId="0A5E44B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1305</w:t>
      </w:r>
    </w:p>
    <w:p w14:paraId="5D7E103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1305</w:t>
      </w:r>
    </w:p>
    <w:p w14:paraId="4842017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  <w:lang w:eastAsia="sv-SE"/>
        </w:rPr>
        <w:t>Finished</w:t>
      </w:r>
      <w:r>
        <w:rPr>
          <w:noProof/>
        </w:rPr>
        <w:tab/>
        <w:t>1305</w:t>
      </w:r>
    </w:p>
    <w:p w14:paraId="273F6ED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1306</w:t>
      </w:r>
    </w:p>
    <w:p w14:paraId="478B75C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1306</w:t>
      </w:r>
    </w:p>
    <w:p w14:paraId="4C317CE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1318</w:t>
      </w:r>
    </w:p>
    <w:p w14:paraId="2191733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1318</w:t>
      </w:r>
    </w:p>
    <w:p w14:paraId="63FD37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1326</w:t>
      </w:r>
    </w:p>
    <w:p w14:paraId="044FD05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1333</w:t>
      </w:r>
    </w:p>
    <w:p w14:paraId="04F9219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1338</w:t>
      </w:r>
    </w:p>
    <w:p w14:paraId="648A018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1338</w:t>
      </w:r>
    </w:p>
    <w:p w14:paraId="1D69A54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1338</w:t>
      </w:r>
    </w:p>
    <w:p w14:paraId="78F6A40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1338</w:t>
      </w:r>
    </w:p>
    <w:p w14:paraId="2900925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1339</w:t>
      </w:r>
    </w:p>
    <w:p w14:paraId="15F9F03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544B17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1339</w:t>
      </w:r>
    </w:p>
    <w:p w14:paraId="3080353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1340</w:t>
      </w:r>
    </w:p>
    <w:p w14:paraId="41860EF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1341</w:t>
      </w:r>
    </w:p>
    <w:p w14:paraId="4EF8017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1346</w:t>
      </w:r>
    </w:p>
    <w:p w14:paraId="1B5D7B9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1348</w:t>
      </w:r>
    </w:p>
    <w:p w14:paraId="6C5A1FC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1348</w:t>
      </w:r>
    </w:p>
    <w:p w14:paraId="5881CE5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1348</w:t>
      </w:r>
    </w:p>
    <w:p w14:paraId="06D4B5B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1349</w:t>
      </w:r>
    </w:p>
    <w:p w14:paraId="294D1C5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1349</w:t>
      </w:r>
    </w:p>
    <w:p w14:paraId="0E44A85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1349</w:t>
      </w:r>
    </w:p>
    <w:p w14:paraId="7AFB0C0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1351</w:t>
      </w:r>
    </w:p>
    <w:p w14:paraId="0C09ADD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1352</w:t>
      </w:r>
    </w:p>
    <w:p w14:paraId="6A5E81E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1353</w:t>
      </w:r>
    </w:p>
    <w:p w14:paraId="46AA0CE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1354</w:t>
      </w:r>
    </w:p>
    <w:p w14:paraId="04BDC42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1355</w:t>
      </w:r>
    </w:p>
    <w:p w14:paraId="7F1BA60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1355</w:t>
      </w:r>
    </w:p>
    <w:p w14:paraId="62BE00E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1356</w:t>
      </w:r>
    </w:p>
    <w:p w14:paraId="2E36C44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1357</w:t>
      </w:r>
    </w:p>
    <w:p w14:paraId="0615213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1357</w:t>
      </w:r>
    </w:p>
    <w:p w14:paraId="73A784F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1358</w:t>
      </w:r>
    </w:p>
    <w:p w14:paraId="7CA4864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1358</w:t>
      </w:r>
    </w:p>
    <w:p w14:paraId="4EBFC1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Switch off / Power off procedure in </w:t>
      </w:r>
      <w:r w:rsidRPr="00544B17">
        <w:rPr>
          <w:rFonts w:eastAsia="Yu Mincho"/>
          <w:noProof/>
        </w:rPr>
        <w:t xml:space="preserve">MA PDU session </w:t>
      </w:r>
      <w:r w:rsidRPr="00544B17">
        <w:rPr>
          <w:rFonts w:eastAsia="SimSun"/>
          <w:noProof/>
          <w:lang w:eastAsia="en-US"/>
        </w:rPr>
        <w:t xml:space="preserve">Established </w:t>
      </w:r>
      <w:r w:rsidRPr="00544B17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1359</w:t>
      </w:r>
    </w:p>
    <w:p w14:paraId="2D7BEE3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1359</w:t>
      </w:r>
    </w:p>
    <w:p w14:paraId="066E3B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1365</w:t>
      </w:r>
    </w:p>
    <w:p w14:paraId="4DE6B15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1366</w:t>
      </w:r>
    </w:p>
    <w:p w14:paraId="262E872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1375</w:t>
      </w:r>
    </w:p>
    <w:p w14:paraId="6203217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1375</w:t>
      </w:r>
    </w:p>
    <w:p w14:paraId="2D2753E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1380</w:t>
      </w:r>
    </w:p>
    <w:p w14:paraId="58C9B86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1386</w:t>
      </w:r>
    </w:p>
    <w:p w14:paraId="4DB517B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1389</w:t>
      </w:r>
    </w:p>
    <w:p w14:paraId="375AE94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1392</w:t>
      </w:r>
    </w:p>
    <w:p w14:paraId="35B4D61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1393</w:t>
      </w:r>
    </w:p>
    <w:p w14:paraId="7585DCC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1393</w:t>
      </w:r>
    </w:p>
    <w:p w14:paraId="2B74003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1395</w:t>
      </w:r>
    </w:p>
    <w:p w14:paraId="1C38CE6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1398</w:t>
      </w:r>
    </w:p>
    <w:p w14:paraId="4A52A3B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1403</w:t>
      </w:r>
    </w:p>
    <w:p w14:paraId="5F5EEDE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1407</w:t>
      </w:r>
    </w:p>
    <w:p w14:paraId="57D9BBF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544B17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1408</w:t>
      </w:r>
    </w:p>
    <w:p w14:paraId="570DC98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1409</w:t>
      </w:r>
    </w:p>
    <w:p w14:paraId="46F91A1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1410</w:t>
      </w:r>
    </w:p>
    <w:p w14:paraId="5D6B646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1413</w:t>
      </w:r>
    </w:p>
    <w:p w14:paraId="7BF6F6F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1414</w:t>
      </w:r>
    </w:p>
    <w:p w14:paraId="4C6E3D9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1418</w:t>
      </w:r>
    </w:p>
    <w:p w14:paraId="3C3EE46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1419</w:t>
      </w:r>
    </w:p>
    <w:p w14:paraId="53CC8BD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1422</w:t>
      </w:r>
    </w:p>
    <w:p w14:paraId="691CD9A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1424</w:t>
      </w:r>
    </w:p>
    <w:p w14:paraId="12D761E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1425</w:t>
      </w:r>
    </w:p>
    <w:p w14:paraId="6BD4445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1426</w:t>
      </w:r>
    </w:p>
    <w:p w14:paraId="494DD05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1427</w:t>
      </w:r>
    </w:p>
    <w:p w14:paraId="493F39D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1432</w:t>
      </w:r>
    </w:p>
    <w:p w14:paraId="199B57A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1436</w:t>
      </w:r>
    </w:p>
    <w:p w14:paraId="777DA9D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1437</w:t>
      </w:r>
    </w:p>
    <w:p w14:paraId="2AEA25C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1443</w:t>
      </w:r>
    </w:p>
    <w:p w14:paraId="73B725D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1445</w:t>
      </w:r>
    </w:p>
    <w:p w14:paraId="54349DC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1447</w:t>
      </w:r>
    </w:p>
    <w:p w14:paraId="0196878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1449</w:t>
      </w:r>
    </w:p>
    <w:p w14:paraId="06DA3FE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1451</w:t>
      </w:r>
    </w:p>
    <w:p w14:paraId="7DD15B8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1453</w:t>
      </w:r>
    </w:p>
    <w:p w14:paraId="63B21A2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1454</w:t>
      </w:r>
    </w:p>
    <w:p w14:paraId="42A16DC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544B17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544B17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544B17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1459</w:t>
      </w:r>
    </w:p>
    <w:p w14:paraId="45FD6CE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544B17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1463</w:t>
      </w:r>
    </w:p>
    <w:p w14:paraId="2648565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1466</w:t>
      </w:r>
    </w:p>
    <w:p w14:paraId="4025928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to check </w:t>
      </w:r>
      <w:r w:rsidRPr="00544B17">
        <w:rPr>
          <w:rFonts w:eastAsia="DengXian"/>
          <w:noProof/>
          <w:lang w:eastAsia="zh-CN"/>
        </w:rPr>
        <w:t xml:space="preserve">5G ProSe L2 </w:t>
      </w:r>
      <w:r>
        <w:rPr>
          <w:noProof/>
          <w:lang w:eastAsia="zh-CN"/>
        </w:rPr>
        <w:t>U2N Remote UE in RRC_CONNECTED performs</w:t>
      </w:r>
      <w:r>
        <w:rPr>
          <w:noProof/>
        </w:rPr>
        <w:t xml:space="preserve"> a</w:t>
      </w:r>
      <w:r>
        <w:rPr>
          <w:noProof/>
          <w:lang w:eastAsia="zh-CN"/>
        </w:rPr>
        <w:t xml:space="preserve">n RRC Reestablishment procedure on a </w:t>
      </w:r>
      <w:r>
        <w:rPr>
          <w:noProof/>
        </w:rPr>
        <w:t xml:space="preserve">certain </w:t>
      </w:r>
      <w:r>
        <w:rPr>
          <w:noProof/>
          <w:lang w:eastAsia="zh-CN"/>
        </w:rPr>
        <w:t>L2 U2N Relay UE</w:t>
      </w:r>
      <w:r>
        <w:rPr>
          <w:noProof/>
        </w:rPr>
        <w:tab/>
        <w:t>1469</w:t>
      </w:r>
    </w:p>
    <w:p w14:paraId="7C7280E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adding RTT to a speech call in 5GC</w:t>
      </w:r>
      <w:r>
        <w:rPr>
          <w:noProof/>
        </w:rPr>
        <w:tab/>
        <w:t>1470</w:t>
      </w:r>
    </w:p>
    <w:p w14:paraId="4FC9266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IMS Emergency call and RTT</w:t>
      </w:r>
      <w:r>
        <w:rPr>
          <w:noProof/>
        </w:rPr>
        <w:tab/>
        <w:t>1472</w:t>
      </w:r>
    </w:p>
    <w:p w14:paraId="72D2B4F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removing RTT from an ongoing call in 5GC</w:t>
      </w:r>
      <w:r>
        <w:rPr>
          <w:noProof/>
        </w:rPr>
        <w:tab/>
        <w:t>1476</w:t>
      </w:r>
    </w:p>
    <w:p w14:paraId="1874BA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4.9.49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Test procedure for IMS bootstrap data channel establishment in 5GC</w:t>
      </w:r>
      <w:r>
        <w:rPr>
          <w:noProof/>
        </w:rPr>
        <w:tab/>
        <w:t>1477</w:t>
      </w:r>
    </w:p>
    <w:p w14:paraId="511CD94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1480</w:t>
      </w:r>
    </w:p>
    <w:p w14:paraId="5AC8F59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1480</w:t>
      </w:r>
    </w:p>
    <w:p w14:paraId="6A82E93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1482</w:t>
      </w:r>
    </w:p>
    <w:p w14:paraId="3B3AB04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1482</w:t>
      </w:r>
    </w:p>
    <w:p w14:paraId="5588D1C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1482</w:t>
      </w:r>
    </w:p>
    <w:p w14:paraId="7CE4BE8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1485</w:t>
      </w:r>
    </w:p>
    <w:p w14:paraId="6E6DDE7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1485</w:t>
      </w:r>
    </w:p>
    <w:p w14:paraId="07FD4A1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SL-AccessInfo-L2U2N</w:t>
      </w:r>
      <w:r>
        <w:rPr>
          <w:noProof/>
        </w:rPr>
        <w:tab/>
        <w:t>1485</w:t>
      </w:r>
    </w:p>
    <w:p w14:paraId="1B0FFE6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1485</w:t>
      </w:r>
    </w:p>
    <w:p w14:paraId="4F9F1858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cs="Arial"/>
          <w:noProof/>
          <w:color w:val="000000"/>
          <w:lang w:eastAsia="en-US"/>
        </w:rPr>
        <w:t>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1485</w:t>
      </w:r>
    </w:p>
    <w:p w14:paraId="2575D5E4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1487</w:t>
      </w:r>
    </w:p>
    <w:p w14:paraId="349B5136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1487</w:t>
      </w:r>
    </w:p>
    <w:p w14:paraId="4587661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1487</w:t>
      </w:r>
    </w:p>
    <w:p w14:paraId="7664B2F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1487</w:t>
      </w:r>
    </w:p>
    <w:p w14:paraId="1033489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1487</w:t>
      </w:r>
    </w:p>
    <w:p w14:paraId="1A7470A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1487</w:t>
      </w:r>
    </w:p>
    <w:p w14:paraId="00122EB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1487</w:t>
      </w:r>
    </w:p>
    <w:p w14:paraId="549765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1487</w:t>
      </w:r>
    </w:p>
    <w:p w14:paraId="4F2431A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1487</w:t>
      </w:r>
    </w:p>
    <w:p w14:paraId="3A90D32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1488</w:t>
      </w:r>
    </w:p>
    <w:p w14:paraId="6101DEC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1488</w:t>
      </w:r>
    </w:p>
    <w:p w14:paraId="1FCB6C8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1489</w:t>
      </w:r>
    </w:p>
    <w:p w14:paraId="5A1040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1489</w:t>
      </w:r>
    </w:p>
    <w:p w14:paraId="3C7EC2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1489</w:t>
      </w:r>
    </w:p>
    <w:p w14:paraId="65FB78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1489</w:t>
      </w:r>
    </w:p>
    <w:p w14:paraId="7B5D57D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1489</w:t>
      </w:r>
    </w:p>
    <w:p w14:paraId="47002D2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1489</w:t>
      </w:r>
    </w:p>
    <w:p w14:paraId="6CD0D47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1489</w:t>
      </w:r>
    </w:p>
    <w:p w14:paraId="22737B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1489</w:t>
      </w:r>
    </w:p>
    <w:p w14:paraId="43578B3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1489</w:t>
      </w:r>
    </w:p>
    <w:p w14:paraId="1083AEC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1489</w:t>
      </w:r>
    </w:p>
    <w:p w14:paraId="26D478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1489</w:t>
      </w:r>
    </w:p>
    <w:p w14:paraId="401EFA6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1489</w:t>
      </w:r>
    </w:p>
    <w:p w14:paraId="7F77F9B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1490</w:t>
      </w:r>
    </w:p>
    <w:p w14:paraId="38B4785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1491</w:t>
      </w:r>
    </w:p>
    <w:p w14:paraId="7E7A645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1491</w:t>
      </w:r>
    </w:p>
    <w:p w14:paraId="3867842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1491</w:t>
      </w:r>
    </w:p>
    <w:p w14:paraId="764537B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1492</w:t>
      </w:r>
    </w:p>
    <w:p w14:paraId="58772AC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1492</w:t>
      </w:r>
    </w:p>
    <w:p w14:paraId="6EB07F8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1492</w:t>
      </w:r>
    </w:p>
    <w:p w14:paraId="04199EE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1493</w:t>
      </w:r>
    </w:p>
    <w:p w14:paraId="65F2191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1493</w:t>
      </w:r>
    </w:p>
    <w:p w14:paraId="13B9C6B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n13</w:t>
      </w:r>
      <w:r>
        <w:rPr>
          <w:noProof/>
        </w:rPr>
        <w:tab/>
        <w:t>1493</w:t>
      </w:r>
    </w:p>
    <w:p w14:paraId="59097D9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1494</w:t>
      </w:r>
    </w:p>
    <w:p w14:paraId="5C2440FB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1494</w:t>
      </w:r>
    </w:p>
    <w:p w14:paraId="75DDB45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1494</w:t>
      </w:r>
    </w:p>
    <w:p w14:paraId="555BB782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1495</w:t>
      </w:r>
    </w:p>
    <w:p w14:paraId="3A9BCAAC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1495</w:t>
      </w:r>
    </w:p>
    <w:p w14:paraId="05BAF72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1495</w:t>
      </w:r>
    </w:p>
    <w:p w14:paraId="70A8AF1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1496</w:t>
      </w:r>
    </w:p>
    <w:p w14:paraId="1252055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1496</w:t>
      </w:r>
    </w:p>
    <w:p w14:paraId="6FA3710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1496</w:t>
      </w:r>
    </w:p>
    <w:p w14:paraId="6C333F7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1497</w:t>
      </w:r>
    </w:p>
    <w:p w14:paraId="05171EF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1497</w:t>
      </w:r>
    </w:p>
    <w:p w14:paraId="630A9B2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1498</w:t>
      </w:r>
    </w:p>
    <w:p w14:paraId="28EF0953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5.2.2.1.32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1498</w:t>
      </w:r>
    </w:p>
    <w:p w14:paraId="75458D0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1498</w:t>
      </w:r>
    </w:p>
    <w:p w14:paraId="0840BB5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1498</w:t>
      </w:r>
    </w:p>
    <w:p w14:paraId="365E972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1499</w:t>
      </w:r>
    </w:p>
    <w:p w14:paraId="65D9514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1499</w:t>
      </w:r>
    </w:p>
    <w:p w14:paraId="5D105E78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1500</w:t>
      </w:r>
    </w:p>
    <w:p w14:paraId="5805129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1500</w:t>
      </w:r>
    </w:p>
    <w:p w14:paraId="55A6DB0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1501</w:t>
      </w:r>
    </w:p>
    <w:p w14:paraId="7D2DBA3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1501</w:t>
      </w:r>
    </w:p>
    <w:p w14:paraId="5E4EAB6C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1502</w:t>
      </w:r>
    </w:p>
    <w:p w14:paraId="0B13326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1502</w:t>
      </w:r>
    </w:p>
    <w:p w14:paraId="7A81E0B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1502</w:t>
      </w:r>
    </w:p>
    <w:p w14:paraId="63971FB4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1504</w:t>
      </w:r>
    </w:p>
    <w:p w14:paraId="37A8180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1504</w:t>
      </w:r>
    </w:p>
    <w:p w14:paraId="46AEA40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1505</w:t>
      </w:r>
    </w:p>
    <w:p w14:paraId="34D67D93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1506</w:t>
      </w:r>
    </w:p>
    <w:p w14:paraId="239C479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1506</w:t>
      </w:r>
    </w:p>
    <w:p w14:paraId="3D7462B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1506</w:t>
      </w:r>
    </w:p>
    <w:p w14:paraId="34FC2362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1506</w:t>
      </w:r>
    </w:p>
    <w:p w14:paraId="47E627B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1506</w:t>
      </w:r>
    </w:p>
    <w:p w14:paraId="638E6B6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1507</w:t>
      </w:r>
    </w:p>
    <w:p w14:paraId="69BB12A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1507</w:t>
      </w:r>
    </w:p>
    <w:p w14:paraId="48C862E5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5.2.2.1.80 – 5.2.2.1.84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1508</w:t>
      </w:r>
    </w:p>
    <w:p w14:paraId="4A86C22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n85</w:t>
      </w:r>
      <w:r>
        <w:rPr>
          <w:noProof/>
        </w:rPr>
        <w:tab/>
        <w:t>1508</w:t>
      </w:r>
    </w:p>
    <w:p w14:paraId="2ED45A7E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5.2.2.1.86 – 5.2.2.1.103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1508</w:t>
      </w:r>
    </w:p>
    <w:p w14:paraId="23A0705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</w:t>
      </w:r>
      <w:r w:rsidRPr="00544B17">
        <w:rPr>
          <w:rFonts w:eastAsia="SimSun"/>
          <w:noProof/>
          <w:lang w:val="en-US" w:eastAsia="zh-CN"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</w:t>
      </w:r>
      <w:r w:rsidRPr="00544B17">
        <w:rPr>
          <w:rFonts w:eastAsia="SimSun"/>
          <w:noProof/>
          <w:lang w:val="en-US" w:eastAsia="zh-CN"/>
        </w:rPr>
        <w:t>4</w:t>
      </w:r>
      <w:r>
        <w:rPr>
          <w:noProof/>
        </w:rPr>
        <w:tab/>
        <w:t>1508</w:t>
      </w:r>
    </w:p>
    <w:p w14:paraId="5D016D0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lastRenderedPageBreak/>
        <w:t>5.2.2.1.105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n105</w:t>
      </w:r>
      <w:r>
        <w:rPr>
          <w:noProof/>
        </w:rPr>
        <w:tab/>
        <w:t>1509</w:t>
      </w:r>
    </w:p>
    <w:p w14:paraId="1AC16A36" w14:textId="77777777" w:rsidR="005977F2" w:rsidRDefault="005977F2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5.2.2.1.</w:t>
      </w:r>
      <w:r w:rsidRPr="00544B17">
        <w:rPr>
          <w:rFonts w:eastAsia="SimSun"/>
          <w:noProof/>
          <w:lang w:eastAsia="zh-CN"/>
        </w:rPr>
        <w:t>106</w:t>
      </w:r>
      <w:r w:rsidRPr="00544B17">
        <w:rPr>
          <w:rFonts w:eastAsia="SimSun"/>
          <w:noProof/>
          <w:lang w:eastAsia="en-US"/>
        </w:rPr>
        <w:t xml:space="preserve"> – 5.2.2.1.</w:t>
      </w:r>
      <w:r w:rsidRPr="00544B17">
        <w:rPr>
          <w:rFonts w:eastAsia="SimSun"/>
          <w:noProof/>
          <w:lang w:eastAsia="zh-CN"/>
        </w:rPr>
        <w:t>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>FFS</w:t>
      </w:r>
      <w:r>
        <w:rPr>
          <w:noProof/>
        </w:rPr>
        <w:tab/>
        <w:t>1510</w:t>
      </w:r>
    </w:p>
    <w:p w14:paraId="09144EF8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5.2.2.1.109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Reference test frequencies for NR operating band n109</w:t>
      </w:r>
      <w:r>
        <w:rPr>
          <w:noProof/>
        </w:rPr>
        <w:tab/>
        <w:t>1510</w:t>
      </w:r>
    </w:p>
    <w:p w14:paraId="6B264028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</w:rPr>
        <w:t>5.2.2.1.110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</w:rPr>
        <w:t>Reference test frequencies for NR operating band n110</w:t>
      </w:r>
      <w:r>
        <w:rPr>
          <w:noProof/>
        </w:rPr>
        <w:tab/>
        <w:t>1510</w:t>
      </w:r>
    </w:p>
    <w:p w14:paraId="357823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1510</w:t>
      </w:r>
    </w:p>
    <w:p w14:paraId="5D09524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1510</w:t>
      </w:r>
    </w:p>
    <w:p w14:paraId="49A6AF42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1511</w:t>
      </w:r>
    </w:p>
    <w:p w14:paraId="1A9E50A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1511</w:t>
      </w:r>
    </w:p>
    <w:p w14:paraId="468973D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1512</w:t>
      </w:r>
    </w:p>
    <w:p w14:paraId="222E7A31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1512</w:t>
      </w:r>
    </w:p>
    <w:p w14:paraId="6C127746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zh-CN"/>
        </w:rPr>
        <w:t>Void</w:t>
      </w:r>
      <w:r>
        <w:rPr>
          <w:noProof/>
        </w:rPr>
        <w:tab/>
        <w:t>1513</w:t>
      </w:r>
    </w:p>
    <w:p w14:paraId="1B76B197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1513</w:t>
      </w:r>
    </w:p>
    <w:p w14:paraId="3387BCC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1513</w:t>
      </w:r>
    </w:p>
    <w:p w14:paraId="79611C3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1520</w:t>
      </w:r>
    </w:p>
    <w:p w14:paraId="1D845D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1521</w:t>
      </w:r>
    </w:p>
    <w:p w14:paraId="7A07748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1546</w:t>
      </w:r>
    </w:p>
    <w:p w14:paraId="0B0F01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1549</w:t>
      </w:r>
    </w:p>
    <w:p w14:paraId="59A6CE7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1552</w:t>
      </w:r>
    </w:p>
    <w:p w14:paraId="6F4CA20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1562</w:t>
      </w:r>
    </w:p>
    <w:p w14:paraId="69F0896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1571</w:t>
      </w:r>
    </w:p>
    <w:p w14:paraId="4BD3604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1586</w:t>
      </w:r>
    </w:p>
    <w:p w14:paraId="072137F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1595</w:t>
      </w:r>
    </w:p>
    <w:p w14:paraId="206C029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1596</w:t>
      </w:r>
    </w:p>
    <w:p w14:paraId="6AAB9C1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1596</w:t>
      </w:r>
    </w:p>
    <w:p w14:paraId="548F09C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1597</w:t>
      </w:r>
    </w:p>
    <w:p w14:paraId="0E76C35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1598</w:t>
      </w:r>
    </w:p>
    <w:p w14:paraId="7D31260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1599</w:t>
      </w:r>
    </w:p>
    <w:p w14:paraId="618D3F5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1599</w:t>
      </w:r>
    </w:p>
    <w:p w14:paraId="02C515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1599</w:t>
      </w:r>
    </w:p>
    <w:p w14:paraId="5DD792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1599</w:t>
      </w:r>
    </w:p>
    <w:p w14:paraId="32254D6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1601</w:t>
      </w:r>
    </w:p>
    <w:p w14:paraId="5C184D9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1601</w:t>
      </w:r>
    </w:p>
    <w:p w14:paraId="2B65E23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1602</w:t>
      </w:r>
    </w:p>
    <w:p w14:paraId="7EA4269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</w:t>
      </w:r>
      <w:r w:rsidRPr="00544B17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Test environment for </w:t>
      </w:r>
      <w:r w:rsidRPr="00544B17">
        <w:rPr>
          <w:rFonts w:eastAsia="SimSun"/>
          <w:noProof/>
          <w:lang w:eastAsia="zh-CN"/>
        </w:rPr>
        <w:t>ATG</w:t>
      </w:r>
      <w:r w:rsidRPr="00544B17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1602</w:t>
      </w:r>
    </w:p>
    <w:p w14:paraId="7A68EA5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</w:t>
      </w: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 NR </w:t>
      </w:r>
      <w:r w:rsidRPr="00544B17">
        <w:rPr>
          <w:rFonts w:eastAsia="SimSun"/>
          <w:noProof/>
          <w:lang w:eastAsia="zh-CN"/>
        </w:rPr>
        <w:t>ATG</w:t>
      </w:r>
      <w:r w:rsidRPr="00544B17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1602</w:t>
      </w:r>
    </w:p>
    <w:p w14:paraId="25F3A92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en-US"/>
        </w:rPr>
        <w:t>5.</w:t>
      </w: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1</w:t>
      </w:r>
      <w:r w:rsidRPr="00544B17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zh-CN"/>
        </w:rPr>
        <w:t>atg</w:t>
      </w:r>
      <w:r w:rsidRPr="00544B17">
        <w:rPr>
          <w:rFonts w:eastAsia="SimSun"/>
          <w:i/>
          <w:iCs/>
          <w:noProof/>
          <w:lang w:eastAsia="en-US"/>
        </w:rPr>
        <w:t>-</w:t>
      </w:r>
      <w:r w:rsidRPr="00544B17">
        <w:rPr>
          <w:rFonts w:eastAsia="SimSun"/>
          <w:i/>
          <w:iCs/>
          <w:noProof/>
          <w:lang w:eastAsia="zh-CN"/>
        </w:rPr>
        <w:t>C</w:t>
      </w:r>
      <w:r w:rsidRPr="00544B17">
        <w:rPr>
          <w:rFonts w:eastAsia="SimSun"/>
          <w:i/>
          <w:iCs/>
          <w:noProof/>
          <w:lang w:eastAsia="en-US"/>
        </w:rPr>
        <w:t>onfig-r1</w:t>
      </w:r>
      <w:r w:rsidRPr="00544B17">
        <w:rPr>
          <w:rFonts w:eastAsia="SimSun"/>
          <w:i/>
          <w:iCs/>
          <w:noProof/>
          <w:lang w:eastAsia="zh-CN"/>
        </w:rPr>
        <w:t>8</w:t>
      </w:r>
      <w:r w:rsidRPr="00544B17">
        <w:rPr>
          <w:rFonts w:eastAsia="SimSun"/>
          <w:noProof/>
          <w:lang w:eastAsia="en-US"/>
        </w:rPr>
        <w:t xml:space="preserve"> values in SIB</w:t>
      </w:r>
      <w:r w:rsidRPr="00544B17">
        <w:rPr>
          <w:rFonts w:eastAsia="SimSun"/>
          <w:noProof/>
          <w:lang w:eastAsia="zh-CN"/>
        </w:rPr>
        <w:t>22</w:t>
      </w:r>
      <w:r>
        <w:rPr>
          <w:noProof/>
        </w:rPr>
        <w:tab/>
        <w:t>1602</w:t>
      </w:r>
    </w:p>
    <w:p w14:paraId="0FAD465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1602</w:t>
      </w:r>
    </w:p>
    <w:p w14:paraId="057127A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1602</w:t>
      </w:r>
    </w:p>
    <w:p w14:paraId="610B825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1602</w:t>
      </w:r>
    </w:p>
    <w:p w14:paraId="11943EC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1603</w:t>
      </w:r>
    </w:p>
    <w:p w14:paraId="7F39968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1603</w:t>
      </w:r>
    </w:p>
    <w:p w14:paraId="5F50E6B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1603</w:t>
      </w:r>
    </w:p>
    <w:p w14:paraId="3DB0493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544B17">
        <w:rPr>
          <w:rFonts w:eastAsia="MS Mincho"/>
          <w:noProof/>
        </w:rPr>
        <w:t>1</w:t>
      </w:r>
      <w:r>
        <w:rPr>
          <w:noProof/>
        </w:rPr>
        <w:t>.</w:t>
      </w:r>
      <w:r w:rsidRPr="00544B17">
        <w:rPr>
          <w:rFonts w:eastAsia="MS Mincho"/>
          <w:noProof/>
        </w:rPr>
        <w:t>3</w:t>
      </w:r>
      <w:r>
        <w:rPr>
          <w:noProof/>
        </w:rPr>
        <w:t>.</w:t>
      </w:r>
      <w:r w:rsidRPr="00544B17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S Mincho"/>
          <w:noProof/>
        </w:rPr>
        <w:t>Sample OTA Measurement Test Setup</w:t>
      </w:r>
      <w:r>
        <w:rPr>
          <w:noProof/>
        </w:rPr>
        <w:tab/>
        <w:t>1604</w:t>
      </w:r>
    </w:p>
    <w:p w14:paraId="2EF555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544B17">
        <w:rPr>
          <w:rFonts w:eastAsia="MS Mincho"/>
          <w:noProof/>
        </w:rPr>
        <w:t>1</w:t>
      </w:r>
      <w:r>
        <w:rPr>
          <w:noProof/>
        </w:rPr>
        <w:t>.</w:t>
      </w:r>
      <w:r w:rsidRPr="00544B17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1604</w:t>
      </w:r>
    </w:p>
    <w:p w14:paraId="14E610B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544B17">
        <w:rPr>
          <w:rFonts w:eastAsia="MS Mincho"/>
          <w:noProof/>
        </w:rPr>
        <w:t>1</w:t>
      </w:r>
      <w:r>
        <w:rPr>
          <w:noProof/>
        </w:rPr>
        <w:t>.</w:t>
      </w:r>
      <w:r w:rsidRPr="00544B17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MS Mincho"/>
          <w:noProof/>
        </w:rPr>
        <w:t>Handling of Thresholds</w:t>
      </w:r>
      <w:r>
        <w:rPr>
          <w:noProof/>
        </w:rPr>
        <w:tab/>
        <w:t>1605</w:t>
      </w:r>
    </w:p>
    <w:p w14:paraId="591B2D8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1605</w:t>
      </w:r>
    </w:p>
    <w:p w14:paraId="02AE0B48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1605</w:t>
      </w:r>
    </w:p>
    <w:p w14:paraId="69F372F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1605</w:t>
      </w:r>
    </w:p>
    <w:p w14:paraId="3B8E553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1605</w:t>
      </w:r>
    </w:p>
    <w:p w14:paraId="5E67BD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1606</w:t>
      </w:r>
    </w:p>
    <w:p w14:paraId="4CD148E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1607</w:t>
      </w:r>
    </w:p>
    <w:p w14:paraId="13E6B2C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1608</w:t>
      </w:r>
    </w:p>
    <w:p w14:paraId="1465C64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1608</w:t>
      </w:r>
    </w:p>
    <w:p w14:paraId="1F75466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1610</w:t>
      </w:r>
    </w:p>
    <w:p w14:paraId="711B7DE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1611</w:t>
      </w:r>
    </w:p>
    <w:p w14:paraId="46B979CE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1611</w:t>
      </w:r>
    </w:p>
    <w:p w14:paraId="5482B5E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1611</w:t>
      </w:r>
    </w:p>
    <w:p w14:paraId="3589C94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1612</w:t>
      </w:r>
    </w:p>
    <w:p w14:paraId="01FC22AF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1612</w:t>
      </w:r>
    </w:p>
    <w:p w14:paraId="40CB3E4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1613</w:t>
      </w:r>
    </w:p>
    <w:p w14:paraId="50213E87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1614</w:t>
      </w:r>
    </w:p>
    <w:p w14:paraId="2668A0E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1615</w:t>
      </w:r>
    </w:p>
    <w:p w14:paraId="16F0976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1615</w:t>
      </w:r>
    </w:p>
    <w:p w14:paraId="26EE19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1636</w:t>
      </w:r>
    </w:p>
    <w:p w14:paraId="1757E23D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1636</w:t>
      </w:r>
    </w:p>
    <w:p w14:paraId="218EFCBA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1636</w:t>
      </w:r>
    </w:p>
    <w:p w14:paraId="058238C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1638</w:t>
      </w:r>
    </w:p>
    <w:p w14:paraId="6FC7D4A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1640</w:t>
      </w:r>
    </w:p>
    <w:p w14:paraId="6036A9C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1640</w:t>
      </w:r>
    </w:p>
    <w:p w14:paraId="2C1CAC63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1640</w:t>
      </w:r>
    </w:p>
    <w:p w14:paraId="630E0B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1641</w:t>
      </w:r>
    </w:p>
    <w:p w14:paraId="2CCB280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1641</w:t>
      </w:r>
    </w:p>
    <w:p w14:paraId="08CB456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1645</w:t>
      </w:r>
    </w:p>
    <w:p w14:paraId="79321E0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1648</w:t>
      </w:r>
    </w:p>
    <w:p w14:paraId="12B64F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1648</w:t>
      </w:r>
    </w:p>
    <w:p w14:paraId="771994B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1649</w:t>
      </w:r>
    </w:p>
    <w:p w14:paraId="2B6C6B9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1651</w:t>
      </w:r>
    </w:p>
    <w:p w14:paraId="7968FBD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1651</w:t>
      </w:r>
    </w:p>
    <w:p w14:paraId="4B923B7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1651</w:t>
      </w:r>
    </w:p>
    <w:p w14:paraId="44007F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1651</w:t>
      </w:r>
    </w:p>
    <w:p w14:paraId="621BC29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1651</w:t>
      </w:r>
    </w:p>
    <w:p w14:paraId="5E05854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1652</w:t>
      </w:r>
    </w:p>
    <w:p w14:paraId="14D7E8B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1652</w:t>
      </w:r>
    </w:p>
    <w:p w14:paraId="3A08679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1652</w:t>
      </w:r>
    </w:p>
    <w:p w14:paraId="6F7BBA6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1654</w:t>
      </w:r>
    </w:p>
    <w:p w14:paraId="78AB602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1654</w:t>
      </w:r>
    </w:p>
    <w:p w14:paraId="61959F4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1654</w:t>
      </w:r>
    </w:p>
    <w:p w14:paraId="440D17A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assistance information for NTN</w:t>
      </w:r>
      <w:r>
        <w:rPr>
          <w:noProof/>
        </w:rPr>
        <w:tab/>
        <w:t>1654</w:t>
      </w:r>
    </w:p>
    <w:p w14:paraId="4552255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1654</w:t>
      </w:r>
    </w:p>
    <w:p w14:paraId="7B70084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1655</w:t>
      </w:r>
    </w:p>
    <w:p w14:paraId="13FA34B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1656</w:t>
      </w:r>
    </w:p>
    <w:p w14:paraId="00C4BE2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1656</w:t>
      </w:r>
    </w:p>
    <w:p w14:paraId="16BE983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USIM Configurations for 5G ProSe</w:t>
      </w:r>
      <w:r>
        <w:rPr>
          <w:noProof/>
        </w:rPr>
        <w:tab/>
        <w:t>1663</w:t>
      </w:r>
    </w:p>
    <w:p w14:paraId="28E20724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1665</w:t>
      </w:r>
    </w:p>
    <w:p w14:paraId="0238C5E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1665</w:t>
      </w:r>
    </w:p>
    <w:p w14:paraId="570D44F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1665</w:t>
      </w:r>
    </w:p>
    <w:p w14:paraId="331B743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1665</w:t>
      </w:r>
    </w:p>
    <w:p w14:paraId="3F47194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1665</w:t>
      </w:r>
    </w:p>
    <w:p w14:paraId="25A2BAA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1665</w:t>
      </w:r>
    </w:p>
    <w:p w14:paraId="6EE0438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1665</w:t>
      </w:r>
    </w:p>
    <w:p w14:paraId="2C8C8E1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1665</w:t>
      </w:r>
    </w:p>
    <w:p w14:paraId="273379E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1665</w:t>
      </w:r>
    </w:p>
    <w:p w14:paraId="7CD81DDB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1665</w:t>
      </w:r>
    </w:p>
    <w:p w14:paraId="09FE485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1666</w:t>
      </w:r>
    </w:p>
    <w:p w14:paraId="7B299C6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1667</w:t>
      </w:r>
    </w:p>
    <w:p w14:paraId="0661E5C0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1667</w:t>
      </w:r>
    </w:p>
    <w:p w14:paraId="74B7B16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1668</w:t>
      </w:r>
    </w:p>
    <w:p w14:paraId="461E38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1668</w:t>
      </w:r>
    </w:p>
    <w:p w14:paraId="1063BC1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5D32B1F0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1668</w:t>
      </w:r>
    </w:p>
    <w:p w14:paraId="7CE1354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1668</w:t>
      </w:r>
    </w:p>
    <w:p w14:paraId="66C4DC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1668</w:t>
      </w:r>
    </w:p>
    <w:p w14:paraId="293D857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1670</w:t>
      </w:r>
    </w:p>
    <w:p w14:paraId="3836689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1670</w:t>
      </w:r>
    </w:p>
    <w:p w14:paraId="1A576F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1670</w:t>
      </w:r>
    </w:p>
    <w:p w14:paraId="2768EA7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1675</w:t>
      </w:r>
    </w:p>
    <w:p w14:paraId="7EF856C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1676</w:t>
      </w:r>
    </w:p>
    <w:p w14:paraId="18273325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1676</w:t>
      </w:r>
    </w:p>
    <w:p w14:paraId="32E1D44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1676</w:t>
      </w:r>
    </w:p>
    <w:p w14:paraId="1C9A813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1676</w:t>
      </w:r>
    </w:p>
    <w:p w14:paraId="6E5BDC6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1676</w:t>
      </w:r>
    </w:p>
    <w:p w14:paraId="5522D81F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1676</w:t>
      </w:r>
    </w:p>
    <w:p w14:paraId="34C9F76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7.2.3.4.1.5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1676</w:t>
      </w:r>
    </w:p>
    <w:p w14:paraId="4324F19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1676</w:t>
      </w:r>
    </w:p>
    <w:p w14:paraId="7B5569D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1677</w:t>
      </w:r>
    </w:p>
    <w:p w14:paraId="16CA9FE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1677</w:t>
      </w:r>
    </w:p>
    <w:p w14:paraId="7665DE66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1677</w:t>
      </w:r>
    </w:p>
    <w:p w14:paraId="3D11DBB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1677</w:t>
      </w:r>
    </w:p>
    <w:p w14:paraId="71264A8D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1677</w:t>
      </w:r>
    </w:p>
    <w:p w14:paraId="6506EBF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1677</w:t>
      </w:r>
    </w:p>
    <w:p w14:paraId="559786E6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1677</w:t>
      </w:r>
    </w:p>
    <w:p w14:paraId="311EFE6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1677</w:t>
      </w:r>
    </w:p>
    <w:p w14:paraId="0D13390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1677</w:t>
      </w:r>
    </w:p>
    <w:p w14:paraId="35804399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1677</w:t>
      </w:r>
    </w:p>
    <w:p w14:paraId="14AE0DF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1677</w:t>
      </w:r>
    </w:p>
    <w:p w14:paraId="7459835B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1677</w:t>
      </w:r>
    </w:p>
    <w:p w14:paraId="29112BB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1678</w:t>
      </w:r>
    </w:p>
    <w:p w14:paraId="12C7472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1678</w:t>
      </w:r>
    </w:p>
    <w:p w14:paraId="0202639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1678</w:t>
      </w:r>
    </w:p>
    <w:p w14:paraId="30B2597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1678</w:t>
      </w:r>
    </w:p>
    <w:p w14:paraId="451EEF04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1678</w:t>
      </w:r>
    </w:p>
    <w:p w14:paraId="4EC4538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1678</w:t>
      </w:r>
    </w:p>
    <w:p w14:paraId="5CC64607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1678</w:t>
      </w:r>
    </w:p>
    <w:p w14:paraId="3D795369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CA_n259</w:t>
      </w:r>
      <w:r>
        <w:rPr>
          <w:noProof/>
        </w:rPr>
        <w:tab/>
        <w:t>1678</w:t>
      </w:r>
    </w:p>
    <w:p w14:paraId="7281A6F4" w14:textId="77777777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1679</w:t>
      </w:r>
    </w:p>
    <w:p w14:paraId="72EEC73D" w14:textId="013442B3" w:rsidR="005977F2" w:rsidRDefault="005977F2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1679</w:t>
      </w:r>
    </w:p>
    <w:p w14:paraId="4D5E5EE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1679</w:t>
      </w:r>
    </w:p>
    <w:p w14:paraId="386AB0F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1679</w:t>
      </w:r>
    </w:p>
    <w:p w14:paraId="701485D1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1679</w:t>
      </w:r>
    </w:p>
    <w:p w14:paraId="5E5E8DB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1679</w:t>
      </w:r>
    </w:p>
    <w:p w14:paraId="6C6EDFB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1679</w:t>
      </w:r>
    </w:p>
    <w:p w14:paraId="748991EC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1679</w:t>
      </w:r>
    </w:p>
    <w:p w14:paraId="5CB0032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1679</w:t>
      </w:r>
    </w:p>
    <w:p w14:paraId="6775786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1680</w:t>
      </w:r>
    </w:p>
    <w:p w14:paraId="20982E8E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1680</w:t>
      </w:r>
    </w:p>
    <w:p w14:paraId="093EC718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1680</w:t>
      </w:r>
    </w:p>
    <w:p w14:paraId="48689E76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1680</w:t>
      </w:r>
    </w:p>
    <w:p w14:paraId="7093FE4A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1680</w:t>
      </w:r>
    </w:p>
    <w:p w14:paraId="788F4C86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1680</w:t>
      </w:r>
    </w:p>
    <w:p w14:paraId="2C77A365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1680</w:t>
      </w:r>
    </w:p>
    <w:p w14:paraId="04C43722" w14:textId="77777777" w:rsidR="005977F2" w:rsidRDefault="005977F2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1680</w:t>
      </w:r>
    </w:p>
    <w:p w14:paraId="7683B3D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1680</w:t>
      </w:r>
    </w:p>
    <w:p w14:paraId="35984568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1680</w:t>
      </w:r>
    </w:p>
    <w:p w14:paraId="2DAB871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1680</w:t>
      </w:r>
    </w:p>
    <w:p w14:paraId="28695A5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1681</w:t>
      </w:r>
    </w:p>
    <w:p w14:paraId="6CBA7F4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1686</w:t>
      </w:r>
    </w:p>
    <w:p w14:paraId="49B2E82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1689</w:t>
      </w:r>
    </w:p>
    <w:p w14:paraId="6F80A36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1690</w:t>
      </w:r>
    </w:p>
    <w:p w14:paraId="350905E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1690</w:t>
      </w:r>
    </w:p>
    <w:p w14:paraId="363428F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1691</w:t>
      </w:r>
    </w:p>
    <w:p w14:paraId="0A1542F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1691</w:t>
      </w:r>
    </w:p>
    <w:p w14:paraId="6CB7858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1692</w:t>
      </w:r>
    </w:p>
    <w:p w14:paraId="578B616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1692</w:t>
      </w:r>
    </w:p>
    <w:p w14:paraId="19250EA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NZP-CSI-RS-ResourceId for Aperiodic TRS</w:t>
      </w:r>
      <w:r>
        <w:rPr>
          <w:noProof/>
        </w:rPr>
        <w:tab/>
        <w:t>1693</w:t>
      </w:r>
    </w:p>
    <w:p w14:paraId="3DAEF84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CSI-RS-ResourceMapping for ZP-CSI-RS</w:t>
      </w:r>
      <w:r>
        <w:rPr>
          <w:noProof/>
        </w:rPr>
        <w:tab/>
        <w:t>1696</w:t>
      </w:r>
    </w:p>
    <w:p w14:paraId="7C7781B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1699</w:t>
      </w:r>
    </w:p>
    <w:p w14:paraId="0FB79B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1700</w:t>
      </w:r>
    </w:p>
    <w:p w14:paraId="11E59C2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1701</w:t>
      </w:r>
    </w:p>
    <w:p w14:paraId="30A461D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1701</w:t>
      </w:r>
    </w:p>
    <w:p w14:paraId="2D49DDC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1702</w:t>
      </w:r>
    </w:p>
    <w:p w14:paraId="05CEEED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1702</w:t>
      </w:r>
    </w:p>
    <w:p w14:paraId="6EAE9BFA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1702</w:t>
      </w:r>
    </w:p>
    <w:p w14:paraId="3BA2C42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1703</w:t>
      </w:r>
    </w:p>
    <w:p w14:paraId="6E4BC9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1703</w:t>
      </w:r>
    </w:p>
    <w:p w14:paraId="6C73DE0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1704</w:t>
      </w:r>
    </w:p>
    <w:p w14:paraId="341AC8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1704</w:t>
      </w:r>
    </w:p>
    <w:p w14:paraId="028DBB9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1705</w:t>
      </w:r>
    </w:p>
    <w:p w14:paraId="12628A4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1705</w:t>
      </w:r>
    </w:p>
    <w:p w14:paraId="69600B1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PRB-Id</w:t>
      </w:r>
      <w:r>
        <w:rPr>
          <w:noProof/>
        </w:rPr>
        <w:tab/>
        <w:t>1729</w:t>
      </w:r>
    </w:p>
    <w:p w14:paraId="2495F91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ZP-CSI-RS-Resource-RRM</w:t>
      </w:r>
      <w:r>
        <w:rPr>
          <w:noProof/>
        </w:rPr>
        <w:tab/>
        <w:t>1729</w:t>
      </w:r>
    </w:p>
    <w:p w14:paraId="28811C94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ZP-CSI-RS-ResourceSet-RRM</w:t>
      </w:r>
      <w:r>
        <w:rPr>
          <w:noProof/>
        </w:rPr>
        <w:tab/>
        <w:t>1729</w:t>
      </w:r>
    </w:p>
    <w:p w14:paraId="7C3228F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noProof/>
        </w:rPr>
        <w:t>ZP-CSI-RS-ResourceSetId-RRM</w:t>
      </w:r>
      <w:r>
        <w:rPr>
          <w:noProof/>
        </w:rPr>
        <w:tab/>
        <w:t>1730</w:t>
      </w:r>
    </w:p>
    <w:p w14:paraId="2B5A655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1730</w:t>
      </w:r>
    </w:p>
    <w:p w14:paraId="45EEC4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SL-BWP-ConfigCommon</w:t>
      </w:r>
      <w:r>
        <w:rPr>
          <w:noProof/>
        </w:rPr>
        <w:tab/>
        <w:t>1730</w:t>
      </w:r>
    </w:p>
    <w:p w14:paraId="73E5D8D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SL-BWP-PoolConfigCommon</w:t>
      </w:r>
      <w:r>
        <w:rPr>
          <w:noProof/>
        </w:rPr>
        <w:tab/>
        <w:t>1730</w:t>
      </w:r>
    </w:p>
    <w:p w14:paraId="53BC56D8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SL-ResourcePool</w:t>
      </w:r>
      <w:r>
        <w:rPr>
          <w:noProof/>
        </w:rPr>
        <w:tab/>
        <w:t>1731</w:t>
      </w:r>
    </w:p>
    <w:p w14:paraId="7B5C72DC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SL-PSSCH-TxConfigList</w:t>
      </w:r>
      <w:r>
        <w:rPr>
          <w:noProof/>
        </w:rPr>
        <w:tab/>
        <w:t>1731</w:t>
      </w:r>
    </w:p>
    <w:p w14:paraId="24AF4C5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i/>
          <w:iCs/>
          <w:noProof/>
        </w:rPr>
        <w:t>SL-UE-SelectedConfig</w:t>
      </w:r>
      <w:r>
        <w:rPr>
          <w:noProof/>
        </w:rPr>
        <w:tab/>
        <w:t>1732</w:t>
      </w:r>
    </w:p>
    <w:p w14:paraId="740FBCE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1732</w:t>
      </w:r>
    </w:p>
    <w:p w14:paraId="1ACFD9D2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1732</w:t>
      </w:r>
    </w:p>
    <w:p w14:paraId="32E3FB5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1732</w:t>
      </w:r>
    </w:p>
    <w:p w14:paraId="6F2F3A2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1732</w:t>
      </w:r>
    </w:p>
    <w:p w14:paraId="01D812A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1732</w:t>
      </w:r>
    </w:p>
    <w:p w14:paraId="594FD0E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1732</w:t>
      </w:r>
    </w:p>
    <w:p w14:paraId="660E180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1732</w:t>
      </w:r>
    </w:p>
    <w:p w14:paraId="45BC4A16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1732</w:t>
      </w:r>
    </w:p>
    <w:p w14:paraId="637318C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1732</w:t>
      </w:r>
    </w:p>
    <w:p w14:paraId="5189EA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1738</w:t>
      </w:r>
    </w:p>
    <w:p w14:paraId="33026F6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1741</w:t>
      </w:r>
    </w:p>
    <w:p w14:paraId="7F78989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1741</w:t>
      </w:r>
    </w:p>
    <w:p w14:paraId="508287F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Test environment for </w:t>
      </w:r>
      <w:r w:rsidRPr="00544B17">
        <w:rPr>
          <w:rFonts w:eastAsia="SimSun"/>
          <w:noProof/>
          <w:lang w:eastAsia="zh-CN"/>
        </w:rPr>
        <w:t>ATG</w:t>
      </w:r>
      <w:r w:rsidRPr="00544B17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1743</w:t>
      </w:r>
    </w:p>
    <w:p w14:paraId="3AA7B22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noProof/>
          <w:lang w:eastAsia="en-US"/>
        </w:rPr>
        <w:t xml:space="preserve"> NR </w:t>
      </w:r>
      <w:r w:rsidRPr="00544B17">
        <w:rPr>
          <w:rFonts w:eastAsia="SimSun"/>
          <w:noProof/>
          <w:lang w:eastAsia="zh-CN"/>
        </w:rPr>
        <w:t>ATG</w:t>
      </w:r>
      <w:r w:rsidRPr="00544B17">
        <w:rPr>
          <w:rFonts w:eastAsia="SimSun"/>
          <w:noProof/>
          <w:lang w:eastAsia="en-US"/>
        </w:rPr>
        <w:t xml:space="preserve"> message contents for R</w:t>
      </w:r>
      <w:r w:rsidRPr="00544B17">
        <w:rPr>
          <w:rFonts w:eastAsia="SimSun"/>
          <w:noProof/>
          <w:lang w:eastAsia="zh-CN"/>
        </w:rPr>
        <w:t>RM</w:t>
      </w:r>
      <w:r w:rsidRPr="00544B17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1743</w:t>
      </w:r>
    </w:p>
    <w:p w14:paraId="4E695ED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7</w:t>
      </w:r>
      <w:r w:rsidRPr="00544B17">
        <w:rPr>
          <w:rFonts w:eastAsia="SimSun"/>
          <w:noProof/>
          <w:lang w:eastAsia="en-US"/>
        </w:rPr>
        <w:t>.</w:t>
      </w:r>
      <w:r w:rsidRPr="00544B17">
        <w:rPr>
          <w:rFonts w:eastAsia="SimSun"/>
          <w:noProof/>
          <w:lang w:eastAsia="zh-CN"/>
        </w:rPr>
        <w:t>1</w:t>
      </w:r>
      <w:r w:rsidRPr="00544B17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SimSun"/>
          <w:i/>
          <w:iCs/>
          <w:noProof/>
          <w:lang w:eastAsia="zh-CN"/>
        </w:rPr>
        <w:t>atg</w:t>
      </w:r>
      <w:r w:rsidRPr="00544B17">
        <w:rPr>
          <w:rFonts w:eastAsia="SimSun"/>
          <w:i/>
          <w:iCs/>
          <w:noProof/>
          <w:lang w:eastAsia="en-US"/>
        </w:rPr>
        <w:t>-</w:t>
      </w:r>
      <w:r w:rsidRPr="00544B17">
        <w:rPr>
          <w:rFonts w:eastAsia="SimSun"/>
          <w:i/>
          <w:iCs/>
          <w:noProof/>
          <w:lang w:eastAsia="zh-CN"/>
        </w:rPr>
        <w:t>C</w:t>
      </w:r>
      <w:r w:rsidRPr="00544B17">
        <w:rPr>
          <w:rFonts w:eastAsia="SimSun"/>
          <w:i/>
          <w:iCs/>
          <w:noProof/>
          <w:lang w:eastAsia="en-US"/>
        </w:rPr>
        <w:t>onfig-r1</w:t>
      </w:r>
      <w:r w:rsidRPr="00544B17">
        <w:rPr>
          <w:rFonts w:eastAsia="SimSun"/>
          <w:i/>
          <w:iCs/>
          <w:noProof/>
          <w:lang w:eastAsia="zh-CN"/>
        </w:rPr>
        <w:t>8</w:t>
      </w:r>
      <w:r w:rsidRPr="00544B17">
        <w:rPr>
          <w:rFonts w:eastAsia="SimSun"/>
          <w:noProof/>
          <w:lang w:eastAsia="en-US"/>
        </w:rPr>
        <w:t xml:space="preserve"> values in SIB</w:t>
      </w:r>
      <w:r w:rsidRPr="00544B17">
        <w:rPr>
          <w:rFonts w:eastAsia="SimSun"/>
          <w:noProof/>
          <w:lang w:eastAsia="zh-CN"/>
        </w:rPr>
        <w:t>22</w:t>
      </w:r>
      <w:r>
        <w:rPr>
          <w:noProof/>
        </w:rPr>
        <w:tab/>
        <w:t>1743</w:t>
      </w:r>
    </w:p>
    <w:p w14:paraId="3B679F64" w14:textId="77777777" w:rsidR="005977F2" w:rsidRDefault="005977F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1744</w:t>
      </w:r>
    </w:p>
    <w:p w14:paraId="115A97E6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1744</w:t>
      </w:r>
    </w:p>
    <w:p w14:paraId="5B81FA7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1745</w:t>
      </w:r>
    </w:p>
    <w:p w14:paraId="2473867F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1746</w:t>
      </w:r>
    </w:p>
    <w:p w14:paraId="7EFB7DF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1746</w:t>
      </w:r>
    </w:p>
    <w:p w14:paraId="111D5A8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1746</w:t>
      </w:r>
    </w:p>
    <w:p w14:paraId="2E26E48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1755</w:t>
      </w:r>
    </w:p>
    <w:p w14:paraId="251AEA9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1760</w:t>
      </w:r>
    </w:p>
    <w:p w14:paraId="14A55B0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1765</w:t>
      </w:r>
    </w:p>
    <w:p w14:paraId="26A1BE5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1777</w:t>
      </w:r>
    </w:p>
    <w:p w14:paraId="260EC1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1779</w:t>
      </w:r>
    </w:p>
    <w:p w14:paraId="1F1B8B2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1780</w:t>
      </w:r>
    </w:p>
    <w:p w14:paraId="7EB7517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1794</w:t>
      </w:r>
    </w:p>
    <w:p w14:paraId="59BDB97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1802</w:t>
      </w:r>
    </w:p>
    <w:p w14:paraId="5E82007F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1807</w:t>
      </w:r>
    </w:p>
    <w:p w14:paraId="3C59ED4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1807</w:t>
      </w:r>
    </w:p>
    <w:p w14:paraId="60F111F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1808</w:t>
      </w:r>
    </w:p>
    <w:p w14:paraId="1B4B01A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1809</w:t>
      </w:r>
    </w:p>
    <w:p w14:paraId="278B441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1818</w:t>
      </w:r>
    </w:p>
    <w:p w14:paraId="24C06A8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1820</w:t>
      </w:r>
    </w:p>
    <w:p w14:paraId="04C338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1825</w:t>
      </w:r>
    </w:p>
    <w:p w14:paraId="505490F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1829</w:t>
      </w:r>
    </w:p>
    <w:p w14:paraId="574ADC4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1832</w:t>
      </w:r>
    </w:p>
    <w:p w14:paraId="6DF25E1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1832</w:t>
      </w:r>
    </w:p>
    <w:p w14:paraId="0611B78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1836</w:t>
      </w:r>
    </w:p>
    <w:p w14:paraId="70BAC86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1837</w:t>
      </w:r>
    </w:p>
    <w:p w14:paraId="48A60143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1838</w:t>
      </w:r>
    </w:p>
    <w:p w14:paraId="238B40E2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1838</w:t>
      </w:r>
    </w:p>
    <w:p w14:paraId="3044D3E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1839</w:t>
      </w:r>
    </w:p>
    <w:p w14:paraId="5B82086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1839</w:t>
      </w:r>
    </w:p>
    <w:p w14:paraId="268A30B0" w14:textId="77777777" w:rsidR="005977F2" w:rsidRDefault="005977F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B (normative): Permitted test methods For OTA Testing</w:t>
      </w:r>
      <w:r>
        <w:rPr>
          <w:noProof/>
        </w:rPr>
        <w:tab/>
        <w:t>1840</w:t>
      </w:r>
    </w:p>
    <w:p w14:paraId="1E7AA9C7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1840</w:t>
      </w:r>
    </w:p>
    <w:p w14:paraId="62D008F7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Permitted Test Methods</w:t>
      </w:r>
      <w:r>
        <w:rPr>
          <w:noProof/>
        </w:rPr>
        <w:tab/>
        <w:t>1840</w:t>
      </w:r>
    </w:p>
    <w:p w14:paraId="61F4C51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General</w:t>
      </w:r>
      <w:r>
        <w:rPr>
          <w:noProof/>
        </w:rPr>
        <w:tab/>
        <w:t>1840</w:t>
      </w:r>
    </w:p>
    <w:p w14:paraId="063B047E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Direct far field (DFF)</w:t>
      </w:r>
      <w:r>
        <w:rPr>
          <w:noProof/>
        </w:rPr>
        <w:tab/>
        <w:t>1840</w:t>
      </w:r>
    </w:p>
    <w:p w14:paraId="2127FB2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1840</w:t>
      </w:r>
    </w:p>
    <w:p w14:paraId="15DB463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1842</w:t>
      </w:r>
    </w:p>
    <w:p w14:paraId="18224CA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1844</w:t>
      </w:r>
    </w:p>
    <w:p w14:paraId="76E483B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1844</w:t>
      </w:r>
    </w:p>
    <w:p w14:paraId="379E729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1846</w:t>
      </w:r>
    </w:p>
    <w:p w14:paraId="549E62E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1846</w:t>
      </w:r>
    </w:p>
    <w:p w14:paraId="5B45B25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1846</w:t>
      </w:r>
    </w:p>
    <w:p w14:paraId="1BD71C0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1846</w:t>
      </w:r>
    </w:p>
    <w:p w14:paraId="265A23E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1846</w:t>
      </w:r>
    </w:p>
    <w:p w14:paraId="6B1F86E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1847</w:t>
      </w:r>
    </w:p>
    <w:p w14:paraId="3387BBD7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1847</w:t>
      </w:r>
    </w:p>
    <w:p w14:paraId="793DF24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1848</w:t>
      </w:r>
    </w:p>
    <w:p w14:paraId="5883AEE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1848</w:t>
      </w:r>
    </w:p>
    <w:p w14:paraId="4EDAE27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1848</w:t>
      </w:r>
    </w:p>
    <w:p w14:paraId="3E2EA85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Near field to far field transform (NFTF)</w:t>
      </w:r>
      <w:r>
        <w:rPr>
          <w:noProof/>
        </w:rPr>
        <w:tab/>
        <w:t>1848</w:t>
      </w:r>
    </w:p>
    <w:p w14:paraId="1EFC61B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1848</w:t>
      </w:r>
    </w:p>
    <w:p w14:paraId="533DF3C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1850</w:t>
      </w:r>
    </w:p>
    <w:p w14:paraId="0ABE5059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1850</w:t>
      </w:r>
    </w:p>
    <w:p w14:paraId="421D102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1850</w:t>
      </w:r>
    </w:p>
    <w:p w14:paraId="70011C8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Enhanced IFF</w:t>
      </w:r>
      <w:r>
        <w:rPr>
          <w:noProof/>
        </w:rPr>
        <w:tab/>
        <w:t>1850</w:t>
      </w:r>
    </w:p>
    <w:p w14:paraId="75B14781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1850</w:t>
      </w:r>
    </w:p>
    <w:p w14:paraId="2D110A7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1851</w:t>
      </w:r>
    </w:p>
    <w:p w14:paraId="01CC232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1851</w:t>
      </w:r>
    </w:p>
    <w:p w14:paraId="0F6E069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1851</w:t>
      </w:r>
    </w:p>
    <w:p w14:paraId="0AFF536F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IFF+DFF</w:t>
      </w:r>
      <w:r>
        <w:rPr>
          <w:noProof/>
        </w:rPr>
        <w:tab/>
        <w:t>1851</w:t>
      </w:r>
    </w:p>
    <w:p w14:paraId="0030708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Description</w:t>
      </w:r>
      <w:r>
        <w:rPr>
          <w:noProof/>
        </w:rPr>
        <w:tab/>
        <w:t>1851</w:t>
      </w:r>
    </w:p>
    <w:p w14:paraId="5D592B5A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Quiet zone dimension</w:t>
      </w:r>
      <w:r>
        <w:rPr>
          <w:noProof/>
        </w:rPr>
        <w:tab/>
        <w:t>1851</w:t>
      </w:r>
    </w:p>
    <w:p w14:paraId="40E10CC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Quality of the quiet zone</w:t>
      </w:r>
      <w:r>
        <w:rPr>
          <w:noProof/>
        </w:rPr>
        <w:tab/>
        <w:t>1852</w:t>
      </w:r>
    </w:p>
    <w:p w14:paraId="14B380B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544B17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544B17">
        <w:rPr>
          <w:rFonts w:eastAsia="??"/>
          <w:noProof/>
        </w:rPr>
        <w:t>Measurement Distance</w:t>
      </w:r>
      <w:r>
        <w:rPr>
          <w:noProof/>
        </w:rPr>
        <w:tab/>
        <w:t>1852</w:t>
      </w:r>
    </w:p>
    <w:p w14:paraId="455E9BB7" w14:textId="77777777" w:rsidR="005977F2" w:rsidRDefault="005977F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1853</w:t>
      </w:r>
    </w:p>
    <w:p w14:paraId="59889924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1853</w:t>
      </w:r>
    </w:p>
    <w:p w14:paraId="6867D5D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1853</w:t>
      </w:r>
    </w:p>
    <w:p w14:paraId="72846CA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1856</w:t>
      </w:r>
    </w:p>
    <w:p w14:paraId="5D4A308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1856</w:t>
      </w:r>
    </w:p>
    <w:p w14:paraId="02351C8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1857</w:t>
      </w:r>
    </w:p>
    <w:p w14:paraId="4A949E04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1857</w:t>
      </w:r>
    </w:p>
    <w:p w14:paraId="427EEF0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1857</w:t>
      </w:r>
    </w:p>
    <w:p w14:paraId="1AA4956B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1858</w:t>
      </w:r>
    </w:p>
    <w:p w14:paraId="3704F45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1858</w:t>
      </w:r>
    </w:p>
    <w:p w14:paraId="541EE94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1858</w:t>
      </w:r>
    </w:p>
    <w:p w14:paraId="40E90930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1858</w:t>
      </w:r>
    </w:p>
    <w:p w14:paraId="47124496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1859</w:t>
      </w:r>
    </w:p>
    <w:p w14:paraId="22DE19A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1859</w:t>
      </w:r>
    </w:p>
    <w:p w14:paraId="3D8A78AD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1859</w:t>
      </w:r>
    </w:p>
    <w:p w14:paraId="0444655C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1860</w:t>
      </w:r>
    </w:p>
    <w:p w14:paraId="4EF12C19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1860</w:t>
      </w:r>
    </w:p>
    <w:p w14:paraId="1535A555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1860</w:t>
      </w:r>
    </w:p>
    <w:p w14:paraId="46147715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1861</w:t>
      </w:r>
    </w:p>
    <w:p w14:paraId="1A294C3B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1861</w:t>
      </w:r>
    </w:p>
    <w:p w14:paraId="3D5E209E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1861</w:t>
      </w:r>
    </w:p>
    <w:p w14:paraId="5F16152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1861</w:t>
      </w:r>
    </w:p>
    <w:p w14:paraId="6D375FF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1861</w:t>
      </w:r>
    </w:p>
    <w:p w14:paraId="006AB51F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1862</w:t>
      </w:r>
    </w:p>
    <w:p w14:paraId="18B326ED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1862</w:t>
      </w:r>
    </w:p>
    <w:p w14:paraId="2BE92293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1863</w:t>
      </w:r>
    </w:p>
    <w:p w14:paraId="29E0238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1863</w:t>
      </w:r>
    </w:p>
    <w:p w14:paraId="16BFC421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1863</w:t>
      </w:r>
    </w:p>
    <w:p w14:paraId="55D3EC28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1863</w:t>
      </w:r>
    </w:p>
    <w:p w14:paraId="3E17ABA3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1863</w:t>
      </w:r>
    </w:p>
    <w:p w14:paraId="2D2059FE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1864</w:t>
      </w:r>
    </w:p>
    <w:p w14:paraId="4D292D9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1864</w:t>
      </w:r>
    </w:p>
    <w:p w14:paraId="3FC66B78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1864</w:t>
      </w:r>
    </w:p>
    <w:p w14:paraId="3A15B93B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1864</w:t>
      </w:r>
    </w:p>
    <w:p w14:paraId="6E6FCFB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1864</w:t>
      </w:r>
    </w:p>
    <w:p w14:paraId="5280A407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1864</w:t>
      </w:r>
    </w:p>
    <w:p w14:paraId="2C2186D2" w14:textId="77777777" w:rsidR="005977F2" w:rsidRDefault="005977F2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1865</w:t>
      </w:r>
    </w:p>
    <w:p w14:paraId="1D3DFDCF" w14:textId="77777777" w:rsidR="005977F2" w:rsidRDefault="005977F2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1866</w:t>
      </w:r>
    </w:p>
    <w:p w14:paraId="6E3EA7AB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1867</w:t>
      </w:r>
    </w:p>
    <w:p w14:paraId="74B3312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1867</w:t>
      </w:r>
    </w:p>
    <w:p w14:paraId="19724E1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1867</w:t>
      </w:r>
    </w:p>
    <w:p w14:paraId="512B5C04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1869</w:t>
      </w:r>
    </w:p>
    <w:p w14:paraId="0775E91D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1870</w:t>
      </w:r>
    </w:p>
    <w:p w14:paraId="517CA0FA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1870</w:t>
      </w:r>
    </w:p>
    <w:p w14:paraId="35386D70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1870</w:t>
      </w:r>
    </w:p>
    <w:p w14:paraId="50CB3AA0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NR Intra-band Contiguous CA for PCell</w:t>
      </w:r>
      <w:r>
        <w:rPr>
          <w:noProof/>
        </w:rPr>
        <w:tab/>
        <w:t>1871</w:t>
      </w:r>
    </w:p>
    <w:p w14:paraId="1F94FD45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NR Intra-band Contiguous CA for SCell</w:t>
      </w:r>
      <w:r>
        <w:rPr>
          <w:noProof/>
        </w:rPr>
        <w:tab/>
        <w:t>1873</w:t>
      </w:r>
    </w:p>
    <w:p w14:paraId="31C4FE2F" w14:textId="77777777" w:rsidR="005977F2" w:rsidRDefault="005977F2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1875</w:t>
      </w:r>
    </w:p>
    <w:p w14:paraId="6D581ACD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1875</w:t>
      </w:r>
    </w:p>
    <w:p w14:paraId="6809207C" w14:textId="77777777" w:rsidR="005977F2" w:rsidRDefault="005977F2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1876</w:t>
      </w:r>
    </w:p>
    <w:p w14:paraId="4130122F" w14:textId="77777777" w:rsidR="005977F2" w:rsidRDefault="005977F2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1878</w:t>
      </w:r>
    </w:p>
    <w:p w14:paraId="6BDA9451" w14:textId="6C366672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285B1051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E86229">
        <w:instrText>j10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E86229">
        <w:instrText>j10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E86229">
        <w:instrText>j10</w:instrText>
      </w:r>
      <w:r w:rsidR="009C3B59">
        <w:instrText>_s0406-s041</w:instrText>
      </w:r>
      <w:r w:rsidR="0075476F">
        <w:instrText>4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E86229">
        <w:instrText>j10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E86229">
        <w:instrText>j10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A0449" w14:textId="77777777" w:rsidR="00900F6F" w:rsidRDefault="00900F6F">
      <w:r>
        <w:separator/>
      </w:r>
    </w:p>
  </w:endnote>
  <w:endnote w:type="continuationSeparator" w:id="0">
    <w:p w14:paraId="4CDF81BE" w14:textId="77777777" w:rsidR="00900F6F" w:rsidRDefault="0090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498E8" w14:textId="77777777" w:rsidR="00900F6F" w:rsidRDefault="00900F6F">
      <w:r>
        <w:separator/>
      </w:r>
    </w:p>
  </w:footnote>
  <w:footnote w:type="continuationSeparator" w:id="0">
    <w:p w14:paraId="730B34FD" w14:textId="77777777" w:rsidR="00900F6F" w:rsidRDefault="0090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25A0" w14:textId="7357335A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77F2">
      <w:rPr>
        <w:rFonts w:ascii="Arial" w:hAnsi="Arial" w:cs="Arial"/>
        <w:b/>
        <w:noProof/>
        <w:sz w:val="18"/>
        <w:szCs w:val="18"/>
      </w:rPr>
      <w:t>3GPP TS 38.508-1 V19.1.0 (2025-09)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5CBF3E0C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77F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5779D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29D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388D"/>
    <w:rsid w:val="00275446"/>
    <w:rsid w:val="002759A8"/>
    <w:rsid w:val="00277776"/>
    <w:rsid w:val="002821B3"/>
    <w:rsid w:val="00283C44"/>
    <w:rsid w:val="00286263"/>
    <w:rsid w:val="00286C63"/>
    <w:rsid w:val="00287E34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B24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9BE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07D75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BB2"/>
    <w:rsid w:val="00425EB1"/>
    <w:rsid w:val="00426231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7CE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977F2"/>
    <w:rsid w:val="005A065E"/>
    <w:rsid w:val="005A0E80"/>
    <w:rsid w:val="005A2789"/>
    <w:rsid w:val="005A3DD5"/>
    <w:rsid w:val="005A4EDE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090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37D"/>
    <w:rsid w:val="00611A7C"/>
    <w:rsid w:val="00611B2D"/>
    <w:rsid w:val="00612C7D"/>
    <w:rsid w:val="00613453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1FAB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476F"/>
    <w:rsid w:val="0075500F"/>
    <w:rsid w:val="0075610F"/>
    <w:rsid w:val="00756636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42C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9BB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0F6F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1C25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92B"/>
    <w:rsid w:val="00AA6B12"/>
    <w:rsid w:val="00AA7E2A"/>
    <w:rsid w:val="00AA7ED0"/>
    <w:rsid w:val="00AB0ACE"/>
    <w:rsid w:val="00AB0F06"/>
    <w:rsid w:val="00AB276E"/>
    <w:rsid w:val="00AB55C3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3FB9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85C15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172B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0B55"/>
    <w:rsid w:val="00E811EB"/>
    <w:rsid w:val="00E81978"/>
    <w:rsid w:val="00E81B3B"/>
    <w:rsid w:val="00E81BF9"/>
    <w:rsid w:val="00E83059"/>
    <w:rsid w:val="00E84058"/>
    <w:rsid w:val="00E85089"/>
    <w:rsid w:val="00E8622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0228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6D12"/>
    <w:rsid w:val="00F56DBE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</Pages>
  <Words>11723</Words>
  <Characters>66826</Characters>
  <Application>Microsoft Office Word</Application>
  <DocSecurity>0</DocSecurity>
  <Lines>556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78393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4608</cp:lastModifiedBy>
  <cp:revision>7</cp:revision>
  <dcterms:created xsi:type="dcterms:W3CDTF">2025-07-08T07:49:00Z</dcterms:created>
  <dcterms:modified xsi:type="dcterms:W3CDTF">2025-10-08T18:15:00Z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