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75927550"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D76BF1">
              <w:t>18</w:t>
            </w:r>
            <w:r w:rsidRPr="00931575">
              <w:t>.</w:t>
            </w:r>
            <w:bookmarkEnd w:id="4"/>
            <w:r w:rsidRPr="00931575">
              <w:t xml:space="preserve">0 </w:t>
            </w:r>
            <w:r w:rsidRPr="00931575">
              <w:rPr>
                <w:sz w:val="32"/>
              </w:rPr>
              <w:t>(</w:t>
            </w:r>
            <w:bookmarkStart w:id="5" w:name="issueDate"/>
            <w:r w:rsidR="00A1051C" w:rsidRPr="00931575">
              <w:rPr>
                <w:sz w:val="32"/>
              </w:rPr>
              <w:t>202</w:t>
            </w:r>
            <w:r w:rsidR="00A1051C">
              <w:rPr>
                <w:sz w:val="32"/>
              </w:rPr>
              <w:t>5</w:t>
            </w:r>
            <w:r w:rsidRPr="00931575">
              <w:rPr>
                <w:sz w:val="32"/>
              </w:rPr>
              <w:t>-</w:t>
            </w:r>
            <w:bookmarkEnd w:id="5"/>
            <w:r w:rsidR="00D76BF1">
              <w:rPr>
                <w:sz w:val="32"/>
              </w:rPr>
              <w:t>06</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232F1D57" w14:textId="3002B5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_Toc187256902 \h </w:instrText>
      </w:r>
      <w:r>
        <w:rPr>
          <w:noProof/>
        </w:rPr>
      </w:r>
      <w:r>
        <w:rPr>
          <w:noProof/>
        </w:rPr>
        <w:fldChar w:fldCharType="separate"/>
      </w:r>
      <w:r>
        <w:rPr>
          <w:noProof/>
        </w:rPr>
        <w:t>17</w:t>
      </w:r>
      <w:r>
        <w:rPr>
          <w:noProof/>
        </w:rPr>
        <w:fldChar w:fldCharType="end"/>
      </w:r>
    </w:p>
    <w:p w14:paraId="618546C1" w14:textId="08552E5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_Toc187256903 \h </w:instrText>
      </w:r>
      <w:r>
        <w:rPr>
          <w:noProof/>
        </w:rPr>
      </w:r>
      <w:r>
        <w:rPr>
          <w:noProof/>
        </w:rPr>
        <w:fldChar w:fldCharType="separate"/>
      </w:r>
      <w:r>
        <w:rPr>
          <w:noProof/>
        </w:rPr>
        <w:t>19</w:t>
      </w:r>
      <w:r>
        <w:rPr>
          <w:noProof/>
        </w:rPr>
        <w:fldChar w:fldCharType="end"/>
      </w:r>
    </w:p>
    <w:p w14:paraId="50F84423" w14:textId="5598D11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_Toc187256904 \h </w:instrText>
      </w:r>
      <w:r>
        <w:rPr>
          <w:noProof/>
        </w:rPr>
      </w:r>
      <w:r>
        <w:rPr>
          <w:noProof/>
        </w:rPr>
        <w:fldChar w:fldCharType="separate"/>
      </w:r>
      <w:r>
        <w:rPr>
          <w:noProof/>
        </w:rPr>
        <w:t>19</w:t>
      </w:r>
      <w:r>
        <w:rPr>
          <w:noProof/>
        </w:rPr>
        <w:fldChar w:fldCharType="end"/>
      </w:r>
    </w:p>
    <w:p w14:paraId="5F5ACD60" w14:textId="27EFD8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_Toc187256905 \h </w:instrText>
      </w:r>
      <w:r>
        <w:rPr>
          <w:noProof/>
        </w:rPr>
      </w:r>
      <w:r>
        <w:rPr>
          <w:noProof/>
        </w:rPr>
        <w:fldChar w:fldCharType="separate"/>
      </w:r>
      <w:r>
        <w:rPr>
          <w:noProof/>
        </w:rPr>
        <w:t>21</w:t>
      </w:r>
      <w:r>
        <w:rPr>
          <w:noProof/>
        </w:rPr>
        <w:fldChar w:fldCharType="end"/>
      </w:r>
    </w:p>
    <w:p w14:paraId="3985D3D6" w14:textId="64E1602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_Toc187256906 \h </w:instrText>
      </w:r>
      <w:r>
        <w:rPr>
          <w:noProof/>
        </w:rPr>
      </w:r>
      <w:r>
        <w:rPr>
          <w:noProof/>
        </w:rPr>
        <w:fldChar w:fldCharType="separate"/>
      </w:r>
      <w:r>
        <w:rPr>
          <w:noProof/>
        </w:rPr>
        <w:t>21</w:t>
      </w:r>
      <w:r>
        <w:rPr>
          <w:noProof/>
        </w:rPr>
        <w:fldChar w:fldCharType="end"/>
      </w:r>
    </w:p>
    <w:p w14:paraId="5E1C8B29" w14:textId="3A8F8C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_Toc187256907 \h </w:instrText>
      </w:r>
      <w:r>
        <w:rPr>
          <w:noProof/>
        </w:rPr>
      </w:r>
      <w:r>
        <w:rPr>
          <w:noProof/>
        </w:rPr>
        <w:fldChar w:fldCharType="separate"/>
      </w:r>
      <w:r>
        <w:rPr>
          <w:noProof/>
        </w:rPr>
        <w:t>24</w:t>
      </w:r>
      <w:r>
        <w:rPr>
          <w:noProof/>
        </w:rPr>
        <w:fldChar w:fldCharType="end"/>
      </w:r>
    </w:p>
    <w:p w14:paraId="08139C9C" w14:textId="66802FE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_Toc187256908 \h </w:instrText>
      </w:r>
      <w:r>
        <w:rPr>
          <w:noProof/>
        </w:rPr>
      </w:r>
      <w:r>
        <w:rPr>
          <w:noProof/>
        </w:rPr>
        <w:fldChar w:fldCharType="separate"/>
      </w:r>
      <w:r>
        <w:rPr>
          <w:noProof/>
        </w:rPr>
        <w:t>26</w:t>
      </w:r>
      <w:r>
        <w:rPr>
          <w:noProof/>
        </w:rPr>
        <w:fldChar w:fldCharType="end"/>
      </w:r>
    </w:p>
    <w:p w14:paraId="736BB1AF" w14:textId="2281D57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_Toc187256909 \h </w:instrText>
      </w:r>
      <w:r>
        <w:rPr>
          <w:noProof/>
        </w:rPr>
      </w:r>
      <w:r>
        <w:rPr>
          <w:noProof/>
        </w:rPr>
        <w:fldChar w:fldCharType="separate"/>
      </w:r>
      <w:r>
        <w:rPr>
          <w:noProof/>
        </w:rPr>
        <w:t>28</w:t>
      </w:r>
      <w:r>
        <w:rPr>
          <w:noProof/>
        </w:rPr>
        <w:fldChar w:fldCharType="end"/>
      </w:r>
    </w:p>
    <w:p w14:paraId="058C7C71" w14:textId="22267D7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_Toc187256910 \h </w:instrText>
      </w:r>
      <w:r>
        <w:rPr>
          <w:noProof/>
        </w:rPr>
      </w:r>
      <w:r>
        <w:rPr>
          <w:noProof/>
        </w:rPr>
        <w:fldChar w:fldCharType="separate"/>
      </w:r>
      <w:r>
        <w:rPr>
          <w:noProof/>
        </w:rPr>
        <w:t>28</w:t>
      </w:r>
      <w:r>
        <w:rPr>
          <w:noProof/>
        </w:rPr>
        <w:fldChar w:fldCharType="end"/>
      </w:r>
    </w:p>
    <w:p w14:paraId="798EA3E2" w14:textId="15D082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_Toc187256911 \h </w:instrText>
      </w:r>
      <w:r>
        <w:rPr>
          <w:noProof/>
        </w:rPr>
      </w:r>
      <w:r>
        <w:rPr>
          <w:noProof/>
        </w:rPr>
        <w:fldChar w:fldCharType="separate"/>
      </w:r>
      <w:r>
        <w:rPr>
          <w:noProof/>
        </w:rPr>
        <w:t>28</w:t>
      </w:r>
      <w:r>
        <w:rPr>
          <w:noProof/>
        </w:rPr>
        <w:fldChar w:fldCharType="end"/>
      </w:r>
    </w:p>
    <w:p w14:paraId="70321514" w14:textId="41576D4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_Toc187256912 \h </w:instrText>
      </w:r>
      <w:r>
        <w:rPr>
          <w:noProof/>
        </w:rPr>
      </w:r>
      <w:r>
        <w:rPr>
          <w:noProof/>
        </w:rPr>
        <w:fldChar w:fldCharType="separate"/>
      </w:r>
      <w:r>
        <w:rPr>
          <w:noProof/>
        </w:rPr>
        <w:t>30</w:t>
      </w:r>
      <w:r>
        <w:rPr>
          <w:noProof/>
        </w:rPr>
        <w:fldChar w:fldCharType="end"/>
      </w:r>
    </w:p>
    <w:p w14:paraId="4C5F8365" w14:textId="33220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_Toc187256913 \h </w:instrText>
      </w:r>
      <w:r>
        <w:rPr>
          <w:noProof/>
        </w:rPr>
      </w:r>
      <w:r>
        <w:rPr>
          <w:noProof/>
        </w:rPr>
        <w:fldChar w:fldCharType="separate"/>
      </w:r>
      <w:r>
        <w:rPr>
          <w:noProof/>
        </w:rPr>
        <w:t>30</w:t>
      </w:r>
      <w:r>
        <w:rPr>
          <w:noProof/>
        </w:rPr>
        <w:fldChar w:fldCharType="end"/>
      </w:r>
    </w:p>
    <w:p w14:paraId="07409F86" w14:textId="6F5B6A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_Toc187256914 \h </w:instrText>
      </w:r>
      <w:r>
        <w:rPr>
          <w:noProof/>
        </w:rPr>
      </w:r>
      <w:r>
        <w:rPr>
          <w:noProof/>
        </w:rPr>
        <w:fldChar w:fldCharType="separate"/>
      </w:r>
      <w:r>
        <w:rPr>
          <w:noProof/>
        </w:rPr>
        <w:t>31</w:t>
      </w:r>
      <w:r>
        <w:rPr>
          <w:noProof/>
        </w:rPr>
        <w:fldChar w:fldCharType="end"/>
      </w:r>
    </w:p>
    <w:p w14:paraId="55348563" w14:textId="4DA0B9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_Toc187256915 \h </w:instrText>
      </w:r>
      <w:r>
        <w:rPr>
          <w:noProof/>
        </w:rPr>
      </w:r>
      <w:r>
        <w:rPr>
          <w:noProof/>
        </w:rPr>
        <w:fldChar w:fldCharType="separate"/>
      </w:r>
      <w:r>
        <w:rPr>
          <w:noProof/>
        </w:rPr>
        <w:t>33</w:t>
      </w:r>
      <w:r>
        <w:rPr>
          <w:noProof/>
        </w:rPr>
        <w:fldChar w:fldCharType="end"/>
      </w:r>
    </w:p>
    <w:p w14:paraId="5AEDF929" w14:textId="2D41D2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_Toc187256916 \h </w:instrText>
      </w:r>
      <w:r>
        <w:rPr>
          <w:noProof/>
        </w:rPr>
      </w:r>
      <w:r>
        <w:rPr>
          <w:noProof/>
        </w:rPr>
        <w:fldChar w:fldCharType="separate"/>
      </w:r>
      <w:r>
        <w:rPr>
          <w:noProof/>
        </w:rPr>
        <w:t>37</w:t>
      </w:r>
      <w:r>
        <w:rPr>
          <w:noProof/>
        </w:rPr>
        <w:fldChar w:fldCharType="end"/>
      </w:r>
    </w:p>
    <w:p w14:paraId="767C7DB2" w14:textId="1E692C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_Toc187256917 \h </w:instrText>
      </w:r>
      <w:r>
        <w:rPr>
          <w:noProof/>
        </w:rPr>
      </w:r>
      <w:r>
        <w:rPr>
          <w:noProof/>
        </w:rPr>
        <w:fldChar w:fldCharType="separate"/>
      </w:r>
      <w:r>
        <w:rPr>
          <w:noProof/>
        </w:rPr>
        <w:t>38</w:t>
      </w:r>
      <w:r>
        <w:rPr>
          <w:noProof/>
        </w:rPr>
        <w:fldChar w:fldCharType="end"/>
      </w:r>
    </w:p>
    <w:p w14:paraId="20EF13C5" w14:textId="045CE0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_Toc187256918 \h </w:instrText>
      </w:r>
      <w:r>
        <w:rPr>
          <w:noProof/>
        </w:rPr>
      </w:r>
      <w:r>
        <w:rPr>
          <w:noProof/>
        </w:rPr>
        <w:fldChar w:fldCharType="separate"/>
      </w:r>
      <w:r>
        <w:rPr>
          <w:noProof/>
        </w:rPr>
        <w:t>38</w:t>
      </w:r>
      <w:r>
        <w:rPr>
          <w:noProof/>
        </w:rPr>
        <w:fldChar w:fldCharType="end"/>
      </w:r>
    </w:p>
    <w:p w14:paraId="0ED63B05" w14:textId="4DC6405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_Toc187256919 \h </w:instrText>
      </w:r>
      <w:r>
        <w:rPr>
          <w:noProof/>
        </w:rPr>
      </w:r>
      <w:r>
        <w:rPr>
          <w:noProof/>
        </w:rPr>
        <w:fldChar w:fldCharType="separate"/>
      </w:r>
      <w:r>
        <w:rPr>
          <w:noProof/>
        </w:rPr>
        <w:t>40</w:t>
      </w:r>
      <w:r>
        <w:rPr>
          <w:noProof/>
        </w:rPr>
        <w:fldChar w:fldCharType="end"/>
      </w:r>
    </w:p>
    <w:p w14:paraId="4BA2E91C" w14:textId="591062F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_Toc187256920 \h </w:instrText>
      </w:r>
      <w:r>
        <w:rPr>
          <w:noProof/>
        </w:rPr>
      </w:r>
      <w:r>
        <w:rPr>
          <w:noProof/>
        </w:rPr>
        <w:fldChar w:fldCharType="separate"/>
      </w:r>
      <w:r>
        <w:rPr>
          <w:noProof/>
        </w:rPr>
        <w:t>40</w:t>
      </w:r>
      <w:r>
        <w:rPr>
          <w:noProof/>
        </w:rPr>
        <w:fldChar w:fldCharType="end"/>
      </w:r>
    </w:p>
    <w:p w14:paraId="43D5BD26" w14:textId="4BD7C96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BS configurations</w:t>
      </w:r>
      <w:r>
        <w:rPr>
          <w:noProof/>
        </w:rPr>
        <w:tab/>
      </w:r>
      <w:r>
        <w:rPr>
          <w:noProof/>
        </w:rPr>
        <w:fldChar w:fldCharType="begin"/>
      </w:r>
      <w:r>
        <w:rPr>
          <w:noProof/>
        </w:rPr>
        <w:instrText xml:space="preserve"> PAGEREF _Toc187256921 \h </w:instrText>
      </w:r>
      <w:r>
        <w:rPr>
          <w:noProof/>
        </w:rPr>
      </w:r>
      <w:r>
        <w:rPr>
          <w:noProof/>
        </w:rPr>
        <w:fldChar w:fldCharType="separate"/>
      </w:r>
      <w:r>
        <w:rPr>
          <w:noProof/>
        </w:rPr>
        <w:t>41</w:t>
      </w:r>
      <w:r>
        <w:rPr>
          <w:noProof/>
        </w:rPr>
        <w:fldChar w:fldCharType="end"/>
      </w:r>
    </w:p>
    <w:p w14:paraId="79C63CCF" w14:textId="49ECF2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_Toc187256922 \h </w:instrText>
      </w:r>
      <w:r>
        <w:rPr>
          <w:noProof/>
        </w:rPr>
      </w:r>
      <w:r>
        <w:rPr>
          <w:noProof/>
        </w:rPr>
        <w:fldChar w:fldCharType="separate"/>
      </w:r>
      <w:r>
        <w:rPr>
          <w:noProof/>
        </w:rPr>
        <w:t>41</w:t>
      </w:r>
      <w:r>
        <w:rPr>
          <w:noProof/>
        </w:rPr>
        <w:fldChar w:fldCharType="end"/>
      </w:r>
    </w:p>
    <w:p w14:paraId="4517C184" w14:textId="7CF1E2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_Toc187256923 \h </w:instrText>
      </w:r>
      <w:r>
        <w:rPr>
          <w:noProof/>
        </w:rPr>
      </w:r>
      <w:r>
        <w:rPr>
          <w:noProof/>
        </w:rPr>
        <w:fldChar w:fldCharType="separate"/>
      </w:r>
      <w:r>
        <w:rPr>
          <w:noProof/>
        </w:rPr>
        <w:t>42</w:t>
      </w:r>
      <w:r>
        <w:rPr>
          <w:noProof/>
        </w:rPr>
        <w:fldChar w:fldCharType="end"/>
      </w:r>
    </w:p>
    <w:p w14:paraId="3B67C995" w14:textId="1922BF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_Toc187256924 \h </w:instrText>
      </w:r>
      <w:r>
        <w:rPr>
          <w:noProof/>
        </w:rPr>
      </w:r>
      <w:r>
        <w:rPr>
          <w:noProof/>
        </w:rPr>
        <w:fldChar w:fldCharType="separate"/>
      </w:r>
      <w:r>
        <w:rPr>
          <w:noProof/>
        </w:rPr>
        <w:t>43</w:t>
      </w:r>
      <w:r>
        <w:rPr>
          <w:noProof/>
        </w:rPr>
        <w:fldChar w:fldCharType="end"/>
      </w:r>
    </w:p>
    <w:p w14:paraId="17AD30CC" w14:textId="69553FC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_Toc187256925 \h </w:instrText>
      </w:r>
      <w:r>
        <w:rPr>
          <w:noProof/>
        </w:rPr>
      </w:r>
      <w:r>
        <w:rPr>
          <w:noProof/>
        </w:rPr>
        <w:fldChar w:fldCharType="separate"/>
      </w:r>
      <w:r>
        <w:rPr>
          <w:noProof/>
        </w:rPr>
        <w:t>44</w:t>
      </w:r>
      <w:r>
        <w:rPr>
          <w:noProof/>
        </w:rPr>
        <w:fldChar w:fldCharType="end"/>
      </w:r>
    </w:p>
    <w:p w14:paraId="6A35C984" w14:textId="2CAECFB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Manufacturer</w:t>
      </w:r>
      <w:r>
        <w:rPr>
          <w:noProof/>
          <w:lang w:eastAsia="zh-CN"/>
        </w:rPr>
        <w:t>'</w:t>
      </w:r>
      <w:r w:rsidRPr="00C17C59">
        <w:rPr>
          <w:rFonts w:cs="v4.2.0"/>
          <w:noProof/>
        </w:rPr>
        <w:t>s declarations</w:t>
      </w:r>
      <w:r>
        <w:rPr>
          <w:noProof/>
        </w:rPr>
        <w:tab/>
      </w:r>
      <w:r>
        <w:rPr>
          <w:noProof/>
        </w:rPr>
        <w:fldChar w:fldCharType="begin"/>
      </w:r>
      <w:r>
        <w:rPr>
          <w:noProof/>
        </w:rPr>
        <w:instrText xml:space="preserve"> PAGEREF _Toc187256926 \h </w:instrText>
      </w:r>
      <w:r>
        <w:rPr>
          <w:noProof/>
        </w:rPr>
      </w:r>
      <w:r>
        <w:rPr>
          <w:noProof/>
        </w:rPr>
        <w:fldChar w:fldCharType="separate"/>
      </w:r>
      <w:r>
        <w:rPr>
          <w:noProof/>
        </w:rPr>
        <w:t>44</w:t>
      </w:r>
      <w:r>
        <w:rPr>
          <w:noProof/>
        </w:rPr>
        <w:fldChar w:fldCharType="end"/>
      </w:r>
    </w:p>
    <w:p w14:paraId="2C80AAC4" w14:textId="0D83364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_Toc187256927 \h </w:instrText>
      </w:r>
      <w:r>
        <w:rPr>
          <w:noProof/>
        </w:rPr>
      </w:r>
      <w:r>
        <w:rPr>
          <w:noProof/>
        </w:rPr>
        <w:fldChar w:fldCharType="separate"/>
      </w:r>
      <w:r>
        <w:rPr>
          <w:noProof/>
        </w:rPr>
        <w:t>54</w:t>
      </w:r>
      <w:r>
        <w:rPr>
          <w:noProof/>
        </w:rPr>
        <w:fldChar w:fldCharType="end"/>
      </w:r>
    </w:p>
    <w:p w14:paraId="5F23E490" w14:textId="331AC9A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_Toc187256928 \h </w:instrText>
      </w:r>
      <w:r>
        <w:rPr>
          <w:noProof/>
        </w:rPr>
      </w:r>
      <w:r>
        <w:rPr>
          <w:noProof/>
        </w:rPr>
        <w:fldChar w:fldCharType="separate"/>
      </w:r>
      <w:r>
        <w:rPr>
          <w:noProof/>
        </w:rPr>
        <w:t>54</w:t>
      </w:r>
      <w:r>
        <w:rPr>
          <w:noProof/>
        </w:rPr>
        <w:fldChar w:fldCharType="end"/>
      </w:r>
    </w:p>
    <w:p w14:paraId="7F044D76" w14:textId="187DA87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_Toc187256929 \h </w:instrText>
      </w:r>
      <w:r>
        <w:rPr>
          <w:noProof/>
        </w:rPr>
      </w:r>
      <w:r>
        <w:rPr>
          <w:noProof/>
        </w:rPr>
        <w:fldChar w:fldCharType="separate"/>
      </w:r>
      <w:r>
        <w:rPr>
          <w:noProof/>
        </w:rPr>
        <w:t>55</w:t>
      </w:r>
      <w:r>
        <w:rPr>
          <w:noProof/>
        </w:rPr>
        <w:fldChar w:fldCharType="end"/>
      </w:r>
    </w:p>
    <w:p w14:paraId="631CB04F" w14:textId="2E9697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_Toc187256930 \h </w:instrText>
      </w:r>
      <w:r>
        <w:rPr>
          <w:noProof/>
        </w:rPr>
      </w:r>
      <w:r>
        <w:rPr>
          <w:noProof/>
        </w:rPr>
        <w:fldChar w:fldCharType="separate"/>
      </w:r>
      <w:r>
        <w:rPr>
          <w:noProof/>
        </w:rPr>
        <w:t>55</w:t>
      </w:r>
      <w:r>
        <w:rPr>
          <w:noProof/>
        </w:rPr>
        <w:fldChar w:fldCharType="end"/>
      </w:r>
    </w:p>
    <w:p w14:paraId="5EA4BE0F" w14:textId="07D18A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_Toc187256931 \h </w:instrText>
      </w:r>
      <w:r>
        <w:rPr>
          <w:noProof/>
        </w:rPr>
      </w:r>
      <w:r>
        <w:rPr>
          <w:noProof/>
        </w:rPr>
        <w:fldChar w:fldCharType="separate"/>
      </w:r>
      <w:r>
        <w:rPr>
          <w:noProof/>
        </w:rPr>
        <w:t>55</w:t>
      </w:r>
      <w:r>
        <w:rPr>
          <w:noProof/>
        </w:rPr>
        <w:fldChar w:fldCharType="end"/>
      </w:r>
    </w:p>
    <w:p w14:paraId="711C2CD9" w14:textId="3F4ECD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_Toc187256932 \h </w:instrText>
      </w:r>
      <w:r>
        <w:rPr>
          <w:noProof/>
        </w:rPr>
      </w:r>
      <w:r>
        <w:rPr>
          <w:noProof/>
        </w:rPr>
        <w:fldChar w:fldCharType="separate"/>
      </w:r>
      <w:r>
        <w:rPr>
          <w:noProof/>
        </w:rPr>
        <w:t>55</w:t>
      </w:r>
      <w:r>
        <w:rPr>
          <w:noProof/>
        </w:rPr>
        <w:fldChar w:fldCharType="end"/>
      </w:r>
    </w:p>
    <w:p w14:paraId="60F17425" w14:textId="33A7D8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_Toc187256933 \h </w:instrText>
      </w:r>
      <w:r>
        <w:rPr>
          <w:noProof/>
        </w:rPr>
      </w:r>
      <w:r>
        <w:rPr>
          <w:noProof/>
        </w:rPr>
        <w:fldChar w:fldCharType="separate"/>
      </w:r>
      <w:r>
        <w:rPr>
          <w:noProof/>
        </w:rPr>
        <w:t>55</w:t>
      </w:r>
      <w:r>
        <w:rPr>
          <w:noProof/>
        </w:rPr>
        <w:fldChar w:fldCharType="end"/>
      </w:r>
    </w:p>
    <w:p w14:paraId="2A019E43" w14:textId="799E29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_Toc187256934 \h </w:instrText>
      </w:r>
      <w:r>
        <w:rPr>
          <w:noProof/>
        </w:rPr>
      </w:r>
      <w:r>
        <w:rPr>
          <w:noProof/>
        </w:rPr>
        <w:fldChar w:fldCharType="separate"/>
      </w:r>
      <w:r>
        <w:rPr>
          <w:noProof/>
        </w:rPr>
        <w:t>56</w:t>
      </w:r>
      <w:r>
        <w:rPr>
          <w:noProof/>
        </w:rPr>
        <w:fldChar w:fldCharType="end"/>
      </w:r>
    </w:p>
    <w:p w14:paraId="1B213C9F" w14:textId="78691A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_Toc187256935 \h </w:instrText>
      </w:r>
      <w:r>
        <w:rPr>
          <w:noProof/>
        </w:rPr>
      </w:r>
      <w:r>
        <w:rPr>
          <w:noProof/>
        </w:rPr>
        <w:fldChar w:fldCharType="separate"/>
      </w:r>
      <w:r>
        <w:rPr>
          <w:noProof/>
        </w:rPr>
        <w:t>56</w:t>
      </w:r>
      <w:r>
        <w:rPr>
          <w:noProof/>
        </w:rPr>
        <w:fldChar w:fldCharType="end"/>
      </w:r>
    </w:p>
    <w:p w14:paraId="651F4FCA" w14:textId="2F87046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_Toc187256936 \h </w:instrText>
      </w:r>
      <w:r>
        <w:rPr>
          <w:noProof/>
        </w:rPr>
      </w:r>
      <w:r>
        <w:rPr>
          <w:noProof/>
        </w:rPr>
        <w:fldChar w:fldCharType="separate"/>
      </w:r>
      <w:r>
        <w:rPr>
          <w:noProof/>
        </w:rPr>
        <w:t>56</w:t>
      </w:r>
      <w:r>
        <w:rPr>
          <w:noProof/>
        </w:rPr>
        <w:fldChar w:fldCharType="end"/>
      </w:r>
    </w:p>
    <w:p w14:paraId="7D44E2C7" w14:textId="5D96C9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_Toc187256937 \h </w:instrText>
      </w:r>
      <w:r>
        <w:rPr>
          <w:noProof/>
        </w:rPr>
      </w:r>
      <w:r>
        <w:rPr>
          <w:noProof/>
        </w:rPr>
        <w:fldChar w:fldCharType="separate"/>
      </w:r>
      <w:r>
        <w:rPr>
          <w:noProof/>
        </w:rPr>
        <w:t>56</w:t>
      </w:r>
      <w:r>
        <w:rPr>
          <w:noProof/>
        </w:rPr>
        <w:fldChar w:fldCharType="end"/>
      </w:r>
    </w:p>
    <w:p w14:paraId="56BCE9CC" w14:textId="49B1A9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_Toc187256938 \h </w:instrText>
      </w:r>
      <w:r>
        <w:rPr>
          <w:noProof/>
        </w:rPr>
      </w:r>
      <w:r>
        <w:rPr>
          <w:noProof/>
        </w:rPr>
        <w:fldChar w:fldCharType="separate"/>
      </w:r>
      <w:r>
        <w:rPr>
          <w:noProof/>
        </w:rPr>
        <w:t>57</w:t>
      </w:r>
      <w:r>
        <w:rPr>
          <w:noProof/>
        </w:rPr>
        <w:fldChar w:fldCharType="end"/>
      </w:r>
    </w:p>
    <w:p w14:paraId="28621A8A" w14:textId="51C2D9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_Toc187256939 \h </w:instrText>
      </w:r>
      <w:r>
        <w:rPr>
          <w:noProof/>
        </w:rPr>
      </w:r>
      <w:r>
        <w:rPr>
          <w:noProof/>
        </w:rPr>
        <w:fldChar w:fldCharType="separate"/>
      </w:r>
      <w:r>
        <w:rPr>
          <w:noProof/>
        </w:rPr>
        <w:t>57</w:t>
      </w:r>
      <w:r>
        <w:rPr>
          <w:noProof/>
        </w:rPr>
        <w:fldChar w:fldCharType="end"/>
      </w:r>
    </w:p>
    <w:p w14:paraId="56A0FB65" w14:textId="52382B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_Toc187256940 \h </w:instrText>
      </w:r>
      <w:r>
        <w:rPr>
          <w:noProof/>
        </w:rPr>
      </w:r>
      <w:r>
        <w:rPr>
          <w:noProof/>
        </w:rPr>
        <w:fldChar w:fldCharType="separate"/>
      </w:r>
      <w:r>
        <w:rPr>
          <w:noProof/>
        </w:rPr>
        <w:t>57</w:t>
      </w:r>
      <w:r>
        <w:rPr>
          <w:noProof/>
        </w:rPr>
        <w:fldChar w:fldCharType="end"/>
      </w:r>
    </w:p>
    <w:p w14:paraId="78D934AB" w14:textId="48F5C4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_Toc187256941 \h </w:instrText>
      </w:r>
      <w:r>
        <w:rPr>
          <w:noProof/>
        </w:rPr>
      </w:r>
      <w:r>
        <w:rPr>
          <w:noProof/>
        </w:rPr>
        <w:fldChar w:fldCharType="separate"/>
      </w:r>
      <w:r>
        <w:rPr>
          <w:noProof/>
        </w:rPr>
        <w:t>57</w:t>
      </w:r>
      <w:r>
        <w:rPr>
          <w:noProof/>
        </w:rPr>
        <w:fldChar w:fldCharType="end"/>
      </w:r>
    </w:p>
    <w:p w14:paraId="3FC6824D" w14:textId="35175D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_Toc187256942 \h </w:instrText>
      </w:r>
      <w:r>
        <w:rPr>
          <w:noProof/>
        </w:rPr>
      </w:r>
      <w:r>
        <w:rPr>
          <w:noProof/>
        </w:rPr>
        <w:fldChar w:fldCharType="separate"/>
      </w:r>
      <w:r>
        <w:rPr>
          <w:noProof/>
        </w:rPr>
        <w:t>58</w:t>
      </w:r>
      <w:r>
        <w:rPr>
          <w:noProof/>
        </w:rPr>
        <w:fldChar w:fldCharType="end"/>
      </w:r>
    </w:p>
    <w:p w14:paraId="3D819951" w14:textId="47CC8CA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_Toc187256943 \h </w:instrText>
      </w:r>
      <w:r>
        <w:rPr>
          <w:noProof/>
        </w:rPr>
      </w:r>
      <w:r>
        <w:rPr>
          <w:noProof/>
        </w:rPr>
        <w:fldChar w:fldCharType="separate"/>
      </w:r>
      <w:r>
        <w:rPr>
          <w:noProof/>
        </w:rPr>
        <w:t>58</w:t>
      </w:r>
      <w:r>
        <w:rPr>
          <w:noProof/>
        </w:rPr>
        <w:fldChar w:fldCharType="end"/>
      </w:r>
    </w:p>
    <w:p w14:paraId="2FE38DFF" w14:textId="2E2614B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_Toc187256944 \h </w:instrText>
      </w:r>
      <w:r>
        <w:rPr>
          <w:noProof/>
        </w:rPr>
      </w:r>
      <w:r>
        <w:rPr>
          <w:noProof/>
        </w:rPr>
        <w:fldChar w:fldCharType="separate"/>
      </w:r>
      <w:r>
        <w:rPr>
          <w:noProof/>
        </w:rPr>
        <w:t>58</w:t>
      </w:r>
      <w:r>
        <w:rPr>
          <w:noProof/>
        </w:rPr>
        <w:fldChar w:fldCharType="end"/>
      </w:r>
    </w:p>
    <w:p w14:paraId="47CB33BF" w14:textId="03B7E7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_Toc187256945 \h </w:instrText>
      </w:r>
      <w:r>
        <w:rPr>
          <w:noProof/>
        </w:rPr>
      </w:r>
      <w:r>
        <w:rPr>
          <w:noProof/>
        </w:rPr>
        <w:fldChar w:fldCharType="separate"/>
      </w:r>
      <w:r>
        <w:rPr>
          <w:noProof/>
        </w:rPr>
        <w:t>58</w:t>
      </w:r>
      <w:r>
        <w:rPr>
          <w:noProof/>
        </w:rPr>
        <w:fldChar w:fldCharType="end"/>
      </w:r>
    </w:p>
    <w:p w14:paraId="598D047F" w14:textId="4680778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Applicability of requirements</w:t>
      </w:r>
      <w:r>
        <w:rPr>
          <w:noProof/>
        </w:rPr>
        <w:tab/>
      </w:r>
      <w:r>
        <w:rPr>
          <w:noProof/>
        </w:rPr>
        <w:fldChar w:fldCharType="begin"/>
      </w:r>
      <w:r>
        <w:rPr>
          <w:noProof/>
        </w:rPr>
        <w:instrText xml:space="preserve"> PAGEREF _Toc187256946 \h </w:instrText>
      </w:r>
      <w:r>
        <w:rPr>
          <w:noProof/>
        </w:rPr>
      </w:r>
      <w:r>
        <w:rPr>
          <w:noProof/>
        </w:rPr>
        <w:fldChar w:fldCharType="separate"/>
      </w:r>
      <w:r>
        <w:rPr>
          <w:noProof/>
        </w:rPr>
        <w:t>59</w:t>
      </w:r>
      <w:r>
        <w:rPr>
          <w:noProof/>
        </w:rPr>
        <w:fldChar w:fldCharType="end"/>
      </w:r>
    </w:p>
    <w:p w14:paraId="11F25B60" w14:textId="0386115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_Toc187256947 \h </w:instrText>
      </w:r>
      <w:r>
        <w:rPr>
          <w:noProof/>
        </w:rPr>
      </w:r>
      <w:r>
        <w:rPr>
          <w:noProof/>
        </w:rPr>
        <w:fldChar w:fldCharType="separate"/>
      </w:r>
      <w:r>
        <w:rPr>
          <w:noProof/>
        </w:rPr>
        <w:t>59</w:t>
      </w:r>
      <w:r>
        <w:rPr>
          <w:noProof/>
        </w:rPr>
        <w:fldChar w:fldCharType="end"/>
      </w:r>
    </w:p>
    <w:p w14:paraId="19A8202F" w14:textId="234B554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single-band RIB</w:t>
      </w:r>
      <w:r>
        <w:rPr>
          <w:noProof/>
        </w:rPr>
        <w:tab/>
      </w:r>
      <w:r>
        <w:rPr>
          <w:noProof/>
        </w:rPr>
        <w:fldChar w:fldCharType="begin"/>
      </w:r>
      <w:r>
        <w:rPr>
          <w:noProof/>
        </w:rPr>
        <w:instrText xml:space="preserve"> PAGEREF _Toc187256948 \h </w:instrText>
      </w:r>
      <w:r>
        <w:rPr>
          <w:noProof/>
        </w:rPr>
      </w:r>
      <w:r>
        <w:rPr>
          <w:noProof/>
        </w:rPr>
        <w:fldChar w:fldCharType="separate"/>
      </w:r>
      <w:r>
        <w:rPr>
          <w:noProof/>
        </w:rPr>
        <w:t>59</w:t>
      </w:r>
      <w:r>
        <w:rPr>
          <w:noProof/>
        </w:rPr>
        <w:fldChar w:fldCharType="end"/>
      </w:r>
    </w:p>
    <w:p w14:paraId="61E7684A" w14:textId="46DE97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multi-band RIB</w:t>
      </w:r>
      <w:r>
        <w:rPr>
          <w:noProof/>
        </w:rPr>
        <w:tab/>
      </w:r>
      <w:r>
        <w:rPr>
          <w:noProof/>
        </w:rPr>
        <w:fldChar w:fldCharType="begin"/>
      </w:r>
      <w:r>
        <w:rPr>
          <w:noProof/>
        </w:rPr>
        <w:instrText xml:space="preserve"> PAGEREF _Toc187256949 \h </w:instrText>
      </w:r>
      <w:r>
        <w:rPr>
          <w:noProof/>
        </w:rPr>
      </w:r>
      <w:r>
        <w:rPr>
          <w:noProof/>
        </w:rPr>
        <w:fldChar w:fldCharType="separate"/>
      </w:r>
      <w:r>
        <w:rPr>
          <w:noProof/>
        </w:rPr>
        <w:t>60</w:t>
      </w:r>
      <w:r>
        <w:rPr>
          <w:noProof/>
        </w:rPr>
        <w:fldChar w:fldCharType="end"/>
      </w:r>
    </w:p>
    <w:p w14:paraId="0598C816" w14:textId="0670AD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4.8</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Additional conformance</w:t>
      </w:r>
      <w:r>
        <w:rPr>
          <w:noProof/>
        </w:rPr>
        <w:tab/>
      </w:r>
      <w:r>
        <w:rPr>
          <w:noProof/>
        </w:rPr>
        <w:fldChar w:fldCharType="begin"/>
      </w:r>
      <w:r>
        <w:rPr>
          <w:noProof/>
        </w:rPr>
        <w:instrText xml:space="preserve"> PAGEREF _Toc187256950 \h </w:instrText>
      </w:r>
      <w:r>
        <w:rPr>
          <w:noProof/>
        </w:rPr>
      </w:r>
      <w:r>
        <w:rPr>
          <w:noProof/>
        </w:rPr>
        <w:fldChar w:fldCharType="separate"/>
      </w:r>
      <w:r>
        <w:rPr>
          <w:noProof/>
        </w:rPr>
        <w:t>61</w:t>
      </w:r>
      <w:r>
        <w:rPr>
          <w:noProof/>
        </w:rPr>
        <w:fldChar w:fldCharType="end"/>
      </w:r>
    </w:p>
    <w:p w14:paraId="5140A85E" w14:textId="382DAC7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_Toc187256951 \h </w:instrText>
      </w:r>
      <w:r>
        <w:rPr>
          <w:noProof/>
        </w:rPr>
      </w:r>
      <w:r>
        <w:rPr>
          <w:noProof/>
        </w:rPr>
        <w:fldChar w:fldCharType="separate"/>
      </w:r>
      <w:r>
        <w:rPr>
          <w:noProof/>
        </w:rPr>
        <w:t>62</w:t>
      </w:r>
      <w:r>
        <w:rPr>
          <w:noProof/>
        </w:rPr>
        <w:fldChar w:fldCharType="end"/>
      </w:r>
    </w:p>
    <w:p w14:paraId="3887F6B7" w14:textId="465B9C8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_Toc187256952 \h </w:instrText>
      </w:r>
      <w:r>
        <w:rPr>
          <w:noProof/>
        </w:rPr>
      </w:r>
      <w:r>
        <w:rPr>
          <w:noProof/>
        </w:rPr>
        <w:fldChar w:fldCharType="separate"/>
      </w:r>
      <w:r>
        <w:rPr>
          <w:noProof/>
        </w:rPr>
        <w:t>62</w:t>
      </w:r>
      <w:r>
        <w:rPr>
          <w:noProof/>
        </w:rPr>
        <w:fldChar w:fldCharType="end"/>
      </w:r>
    </w:p>
    <w:p w14:paraId="531098C8" w14:textId="0C02B95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_Toc187256953 \h </w:instrText>
      </w:r>
      <w:r>
        <w:rPr>
          <w:noProof/>
        </w:rPr>
      </w:r>
      <w:r>
        <w:rPr>
          <w:noProof/>
        </w:rPr>
        <w:fldChar w:fldCharType="separate"/>
      </w:r>
      <w:r>
        <w:rPr>
          <w:noProof/>
        </w:rPr>
        <w:t>63</w:t>
      </w:r>
      <w:r>
        <w:rPr>
          <w:noProof/>
        </w:rPr>
        <w:fldChar w:fldCharType="end"/>
      </w:r>
    </w:p>
    <w:p w14:paraId="3EC20361" w14:textId="1FA087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_Toc187256954 \h </w:instrText>
      </w:r>
      <w:r>
        <w:rPr>
          <w:noProof/>
        </w:rPr>
      </w:r>
      <w:r>
        <w:rPr>
          <w:noProof/>
        </w:rPr>
        <w:fldChar w:fldCharType="separate"/>
      </w:r>
      <w:r>
        <w:rPr>
          <w:noProof/>
        </w:rPr>
        <w:t>63</w:t>
      </w:r>
      <w:r>
        <w:rPr>
          <w:noProof/>
        </w:rPr>
        <w:fldChar w:fldCharType="end"/>
      </w:r>
    </w:p>
    <w:p w14:paraId="34086818" w14:textId="1B5869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models</w:t>
      </w:r>
      <w:r>
        <w:rPr>
          <w:noProof/>
        </w:rPr>
        <w:tab/>
      </w:r>
      <w:r>
        <w:rPr>
          <w:noProof/>
        </w:rPr>
        <w:fldChar w:fldCharType="begin"/>
      </w:r>
      <w:r>
        <w:rPr>
          <w:noProof/>
        </w:rPr>
        <w:instrText xml:space="preserve"> PAGEREF _Toc187256955 \h </w:instrText>
      </w:r>
      <w:r>
        <w:rPr>
          <w:noProof/>
        </w:rPr>
      </w:r>
      <w:r>
        <w:rPr>
          <w:noProof/>
        </w:rPr>
        <w:fldChar w:fldCharType="separate"/>
      </w:r>
      <w:r>
        <w:rPr>
          <w:noProof/>
        </w:rPr>
        <w:t>63</w:t>
      </w:r>
      <w:r>
        <w:rPr>
          <w:noProof/>
        </w:rPr>
        <w:fldChar w:fldCharType="end"/>
      </w:r>
    </w:p>
    <w:p w14:paraId="418E41FA" w14:textId="3A14CD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 1.1 (NR-</w:t>
      </w:r>
      <w:r w:rsidRPr="00C17C59">
        <w:rPr>
          <w:noProof/>
          <w:lang w:val="en-US" w:eastAsia="zh-CN"/>
        </w:rPr>
        <w:t>FR2-</w:t>
      </w:r>
      <w:r>
        <w:rPr>
          <w:noProof/>
        </w:rPr>
        <w:t>TM1.1)</w:t>
      </w:r>
      <w:r>
        <w:rPr>
          <w:noProof/>
        </w:rPr>
        <w:tab/>
      </w:r>
      <w:r>
        <w:rPr>
          <w:noProof/>
        </w:rPr>
        <w:fldChar w:fldCharType="begin"/>
      </w:r>
      <w:r>
        <w:rPr>
          <w:noProof/>
        </w:rPr>
        <w:instrText xml:space="preserve"> PAGEREF _Toc187256956 \h </w:instrText>
      </w:r>
      <w:r>
        <w:rPr>
          <w:noProof/>
        </w:rPr>
      </w:r>
      <w:r>
        <w:rPr>
          <w:noProof/>
        </w:rPr>
        <w:fldChar w:fldCharType="separate"/>
      </w:r>
      <w:r>
        <w:rPr>
          <w:noProof/>
        </w:rPr>
        <w:t>64</w:t>
      </w:r>
      <w:r>
        <w:rPr>
          <w:noProof/>
        </w:rPr>
        <w:fldChar w:fldCharType="end"/>
      </w:r>
    </w:p>
    <w:p w14:paraId="0985E4D2" w14:textId="51ECEF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C17C59">
        <w:rPr>
          <w:noProof/>
          <w:lang w:val="en-US" w:eastAsia="zh-CN"/>
        </w:rPr>
        <w:t>FR2-</w:t>
      </w:r>
      <w:r>
        <w:rPr>
          <w:noProof/>
        </w:rPr>
        <w:t>TM2)</w:t>
      </w:r>
      <w:r>
        <w:rPr>
          <w:noProof/>
        </w:rPr>
        <w:tab/>
      </w:r>
      <w:r>
        <w:rPr>
          <w:noProof/>
        </w:rPr>
        <w:fldChar w:fldCharType="begin"/>
      </w:r>
      <w:r>
        <w:rPr>
          <w:noProof/>
        </w:rPr>
        <w:instrText xml:space="preserve"> PAGEREF _Toc187256957 \h </w:instrText>
      </w:r>
      <w:r>
        <w:rPr>
          <w:noProof/>
        </w:rPr>
      </w:r>
      <w:r>
        <w:rPr>
          <w:noProof/>
        </w:rPr>
        <w:fldChar w:fldCharType="separate"/>
      </w:r>
      <w:r>
        <w:rPr>
          <w:noProof/>
        </w:rPr>
        <w:t>65</w:t>
      </w:r>
      <w:r>
        <w:rPr>
          <w:noProof/>
        </w:rPr>
        <w:fldChar w:fldCharType="end"/>
      </w:r>
    </w:p>
    <w:p w14:paraId="70A80D53" w14:textId="62F697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C17C59">
        <w:rPr>
          <w:noProof/>
          <w:lang w:val="en-US" w:eastAsia="zh-CN"/>
        </w:rPr>
        <w:t>FR2-</w:t>
      </w:r>
      <w:r>
        <w:rPr>
          <w:noProof/>
        </w:rPr>
        <w:t>TM2a)</w:t>
      </w:r>
      <w:r>
        <w:rPr>
          <w:noProof/>
        </w:rPr>
        <w:tab/>
      </w:r>
      <w:r>
        <w:rPr>
          <w:noProof/>
        </w:rPr>
        <w:fldChar w:fldCharType="begin"/>
      </w:r>
      <w:r>
        <w:rPr>
          <w:noProof/>
        </w:rPr>
        <w:instrText xml:space="preserve"> PAGEREF _Toc187256958 \h </w:instrText>
      </w:r>
      <w:r>
        <w:rPr>
          <w:noProof/>
        </w:rPr>
      </w:r>
      <w:r>
        <w:rPr>
          <w:noProof/>
        </w:rPr>
        <w:fldChar w:fldCharType="separate"/>
      </w:r>
      <w:r>
        <w:rPr>
          <w:noProof/>
        </w:rPr>
        <w:t>65</w:t>
      </w:r>
      <w:r>
        <w:rPr>
          <w:noProof/>
        </w:rPr>
        <w:fldChar w:fldCharType="end"/>
      </w:r>
    </w:p>
    <w:p w14:paraId="7A141C77" w14:textId="513283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_Toc187256959 \h </w:instrText>
      </w:r>
      <w:r>
        <w:rPr>
          <w:noProof/>
        </w:rPr>
      </w:r>
      <w:r>
        <w:rPr>
          <w:noProof/>
        </w:rPr>
        <w:fldChar w:fldCharType="separate"/>
      </w:r>
      <w:r>
        <w:rPr>
          <w:noProof/>
        </w:rPr>
        <w:t>66</w:t>
      </w:r>
      <w:r>
        <w:rPr>
          <w:noProof/>
        </w:rPr>
        <w:fldChar w:fldCharType="end"/>
      </w:r>
    </w:p>
    <w:p w14:paraId="7094F00C" w14:textId="7A696B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_Toc187256960 \h </w:instrText>
      </w:r>
      <w:r>
        <w:rPr>
          <w:noProof/>
        </w:rPr>
      </w:r>
      <w:r>
        <w:rPr>
          <w:noProof/>
        </w:rPr>
        <w:fldChar w:fldCharType="separate"/>
      </w:r>
      <w:r>
        <w:rPr>
          <w:noProof/>
        </w:rPr>
        <w:t>66</w:t>
      </w:r>
      <w:r>
        <w:rPr>
          <w:noProof/>
        </w:rPr>
        <w:fldChar w:fldCharType="end"/>
      </w:r>
    </w:p>
    <w:p w14:paraId="1CC9EF14" w14:textId="2BCCEA4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_Toc187256961 \h </w:instrText>
      </w:r>
      <w:r>
        <w:rPr>
          <w:noProof/>
        </w:rPr>
      </w:r>
      <w:r>
        <w:rPr>
          <w:noProof/>
        </w:rPr>
        <w:fldChar w:fldCharType="separate"/>
      </w:r>
      <w:r>
        <w:rPr>
          <w:noProof/>
        </w:rPr>
        <w:t>66</w:t>
      </w:r>
      <w:r>
        <w:rPr>
          <w:noProof/>
        </w:rPr>
        <w:fldChar w:fldCharType="end"/>
      </w:r>
    </w:p>
    <w:p w14:paraId="09E58957" w14:textId="78CD6C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_Toc187256962 \h </w:instrText>
      </w:r>
      <w:r>
        <w:rPr>
          <w:noProof/>
        </w:rPr>
      </w:r>
      <w:r>
        <w:rPr>
          <w:noProof/>
        </w:rPr>
        <w:fldChar w:fldCharType="separate"/>
      </w:r>
      <w:r>
        <w:rPr>
          <w:noProof/>
        </w:rPr>
        <w:t>67</w:t>
      </w:r>
      <w:r>
        <w:rPr>
          <w:noProof/>
        </w:rPr>
        <w:fldChar w:fldCharType="end"/>
      </w:r>
    </w:p>
    <w:p w14:paraId="45D2957D" w14:textId="2D208C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_Toc187256963 \h </w:instrText>
      </w:r>
      <w:r>
        <w:rPr>
          <w:noProof/>
        </w:rPr>
      </w:r>
      <w:r>
        <w:rPr>
          <w:noProof/>
        </w:rPr>
        <w:fldChar w:fldCharType="separate"/>
      </w:r>
      <w:r>
        <w:rPr>
          <w:noProof/>
        </w:rPr>
        <w:t>67</w:t>
      </w:r>
      <w:r>
        <w:rPr>
          <w:noProof/>
        </w:rPr>
        <w:fldChar w:fldCharType="end"/>
      </w:r>
    </w:p>
    <w:p w14:paraId="3ABDAFCE" w14:textId="1C391E8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_Toc187256964 \h </w:instrText>
      </w:r>
      <w:r>
        <w:rPr>
          <w:noProof/>
        </w:rPr>
      </w:r>
      <w:r>
        <w:rPr>
          <w:noProof/>
        </w:rPr>
        <w:fldChar w:fldCharType="separate"/>
      </w:r>
      <w:r>
        <w:rPr>
          <w:noProof/>
        </w:rPr>
        <w:t>68</w:t>
      </w:r>
      <w:r>
        <w:rPr>
          <w:noProof/>
        </w:rPr>
        <w:fldChar w:fldCharType="end"/>
      </w:r>
    </w:p>
    <w:p w14:paraId="1A0E520C" w14:textId="61B0378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_Toc187256965 \h </w:instrText>
      </w:r>
      <w:r>
        <w:rPr>
          <w:noProof/>
        </w:rPr>
      </w:r>
      <w:r>
        <w:rPr>
          <w:noProof/>
        </w:rPr>
        <w:fldChar w:fldCharType="separate"/>
      </w:r>
      <w:r>
        <w:rPr>
          <w:noProof/>
        </w:rPr>
        <w:t>68</w:t>
      </w:r>
      <w:r>
        <w:rPr>
          <w:noProof/>
        </w:rPr>
        <w:fldChar w:fldCharType="end"/>
      </w:r>
    </w:p>
    <w:p w14:paraId="326E5287" w14:textId="797D038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_Toc187256966 \h </w:instrText>
      </w:r>
      <w:r>
        <w:rPr>
          <w:noProof/>
        </w:rPr>
      </w:r>
      <w:r>
        <w:rPr>
          <w:noProof/>
        </w:rPr>
        <w:fldChar w:fldCharType="separate"/>
      </w:r>
      <w:r>
        <w:rPr>
          <w:noProof/>
        </w:rPr>
        <w:t>69</w:t>
      </w:r>
      <w:r>
        <w:rPr>
          <w:noProof/>
        </w:rPr>
        <w:fldChar w:fldCharType="end"/>
      </w:r>
    </w:p>
    <w:p w14:paraId="4D60D969" w14:textId="1C9B0BA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_Toc187256967 \h </w:instrText>
      </w:r>
      <w:r>
        <w:rPr>
          <w:noProof/>
        </w:rPr>
      </w:r>
      <w:r>
        <w:rPr>
          <w:noProof/>
        </w:rPr>
        <w:fldChar w:fldCharType="separate"/>
      </w:r>
      <w:r>
        <w:rPr>
          <w:noProof/>
        </w:rPr>
        <w:t>69</w:t>
      </w:r>
      <w:r>
        <w:rPr>
          <w:noProof/>
        </w:rPr>
        <w:fldChar w:fldCharType="end"/>
      </w:r>
    </w:p>
    <w:p w14:paraId="17817F38" w14:textId="60F7C83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_Toc187256968 \h </w:instrText>
      </w:r>
      <w:r>
        <w:rPr>
          <w:noProof/>
        </w:rPr>
      </w:r>
      <w:r>
        <w:rPr>
          <w:noProof/>
        </w:rPr>
        <w:fldChar w:fldCharType="separate"/>
      </w:r>
      <w:r>
        <w:rPr>
          <w:noProof/>
        </w:rPr>
        <w:t>69</w:t>
      </w:r>
      <w:r>
        <w:rPr>
          <w:noProof/>
        </w:rPr>
        <w:fldChar w:fldCharType="end"/>
      </w:r>
    </w:p>
    <w:p w14:paraId="5DFA344D" w14:textId="090FFFF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_Toc187256969 \h </w:instrText>
      </w:r>
      <w:r>
        <w:rPr>
          <w:noProof/>
        </w:rPr>
      </w:r>
      <w:r>
        <w:rPr>
          <w:noProof/>
        </w:rPr>
        <w:fldChar w:fldCharType="separate"/>
      </w:r>
      <w:r>
        <w:rPr>
          <w:noProof/>
        </w:rPr>
        <w:t>69</w:t>
      </w:r>
      <w:r>
        <w:rPr>
          <w:noProof/>
        </w:rPr>
        <w:fldChar w:fldCharType="end"/>
      </w:r>
    </w:p>
    <w:p w14:paraId="62B54736" w14:textId="2A11C6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C17C59">
        <w:rPr>
          <w:noProof/>
          <w:lang w:val="en-US" w:eastAsia="zh-CN"/>
        </w:rPr>
        <w:t xml:space="preserve"> </w:t>
      </w:r>
      <w:r>
        <w:rPr>
          <w:noProof/>
          <w:lang w:eastAsia="zh-CN"/>
        </w:rPr>
        <w:t>test antenna</w:t>
      </w:r>
      <w:r w:rsidRPr="00C17C59">
        <w:rPr>
          <w:noProof/>
          <w:lang w:val="en-US" w:eastAsia="zh-CN"/>
        </w:rPr>
        <w:t xml:space="preserve"> characteristics</w:t>
      </w:r>
      <w:r>
        <w:rPr>
          <w:noProof/>
        </w:rPr>
        <w:tab/>
      </w:r>
      <w:r>
        <w:rPr>
          <w:noProof/>
        </w:rPr>
        <w:fldChar w:fldCharType="begin"/>
      </w:r>
      <w:r>
        <w:rPr>
          <w:noProof/>
        </w:rPr>
        <w:instrText xml:space="preserve"> PAGEREF _Toc187256970 \h </w:instrText>
      </w:r>
      <w:r>
        <w:rPr>
          <w:noProof/>
        </w:rPr>
      </w:r>
      <w:r>
        <w:rPr>
          <w:noProof/>
        </w:rPr>
        <w:fldChar w:fldCharType="separate"/>
      </w:r>
      <w:r>
        <w:rPr>
          <w:noProof/>
        </w:rPr>
        <w:t>69</w:t>
      </w:r>
      <w:r>
        <w:rPr>
          <w:noProof/>
        </w:rPr>
        <w:fldChar w:fldCharType="end"/>
      </w:r>
    </w:p>
    <w:p w14:paraId="5F79C944" w14:textId="25E58B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w:t>
      </w:r>
      <w:r w:rsidRPr="00C17C5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C17C59">
        <w:rPr>
          <w:noProof/>
          <w:lang w:val="en-US" w:eastAsia="zh-CN"/>
        </w:rPr>
        <w:t xml:space="preserve"> alignment</w:t>
      </w:r>
      <w:r>
        <w:rPr>
          <w:noProof/>
        </w:rPr>
        <w:tab/>
      </w:r>
      <w:r>
        <w:rPr>
          <w:noProof/>
        </w:rPr>
        <w:fldChar w:fldCharType="begin"/>
      </w:r>
      <w:r>
        <w:rPr>
          <w:noProof/>
        </w:rPr>
        <w:instrText xml:space="preserve"> PAGEREF _Toc187256971 \h </w:instrText>
      </w:r>
      <w:r>
        <w:rPr>
          <w:noProof/>
        </w:rPr>
      </w:r>
      <w:r>
        <w:rPr>
          <w:noProof/>
        </w:rPr>
        <w:fldChar w:fldCharType="separate"/>
      </w:r>
      <w:r>
        <w:rPr>
          <w:noProof/>
        </w:rPr>
        <w:t>70</w:t>
      </w:r>
      <w:r>
        <w:rPr>
          <w:noProof/>
        </w:rPr>
        <w:fldChar w:fldCharType="end"/>
      </w:r>
    </w:p>
    <w:p w14:paraId="5E2B300F" w14:textId="049B620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_Toc187256972 \h </w:instrText>
      </w:r>
      <w:r>
        <w:rPr>
          <w:noProof/>
        </w:rPr>
      </w:r>
      <w:r>
        <w:rPr>
          <w:noProof/>
        </w:rPr>
        <w:fldChar w:fldCharType="separate"/>
      </w:r>
      <w:r>
        <w:rPr>
          <w:noProof/>
        </w:rPr>
        <w:t>71</w:t>
      </w:r>
      <w:r>
        <w:rPr>
          <w:noProof/>
        </w:rPr>
        <w:fldChar w:fldCharType="end"/>
      </w:r>
    </w:p>
    <w:p w14:paraId="39DFA10B" w14:textId="39D678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_Toc187256973 \h </w:instrText>
      </w:r>
      <w:r>
        <w:rPr>
          <w:noProof/>
        </w:rPr>
      </w:r>
      <w:r>
        <w:rPr>
          <w:noProof/>
        </w:rPr>
        <w:fldChar w:fldCharType="separate"/>
      </w:r>
      <w:r>
        <w:rPr>
          <w:noProof/>
        </w:rPr>
        <w:t>72</w:t>
      </w:r>
      <w:r>
        <w:rPr>
          <w:noProof/>
        </w:rPr>
        <w:fldChar w:fldCharType="end"/>
      </w:r>
    </w:p>
    <w:p w14:paraId="5331E48F" w14:textId="44759F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_Toc187256974 \h </w:instrText>
      </w:r>
      <w:r>
        <w:rPr>
          <w:noProof/>
        </w:rPr>
      </w:r>
      <w:r>
        <w:rPr>
          <w:noProof/>
        </w:rPr>
        <w:fldChar w:fldCharType="separate"/>
      </w:r>
      <w:r>
        <w:rPr>
          <w:noProof/>
        </w:rPr>
        <w:t>74</w:t>
      </w:r>
      <w:r>
        <w:rPr>
          <w:noProof/>
        </w:rPr>
        <w:fldChar w:fldCharType="end"/>
      </w:r>
    </w:p>
    <w:p w14:paraId="3C1A1951" w14:textId="24975D4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_Toc187256975 \h </w:instrText>
      </w:r>
      <w:r>
        <w:rPr>
          <w:noProof/>
        </w:rPr>
      </w:r>
      <w:r>
        <w:rPr>
          <w:noProof/>
        </w:rPr>
        <w:fldChar w:fldCharType="separate"/>
      </w:r>
      <w:r>
        <w:rPr>
          <w:noProof/>
        </w:rPr>
        <w:t>75</w:t>
      </w:r>
      <w:r>
        <w:rPr>
          <w:noProof/>
        </w:rPr>
        <w:fldChar w:fldCharType="end"/>
      </w:r>
    </w:p>
    <w:p w14:paraId="504A0A52" w14:textId="3F579B8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_Toc187256976 \h </w:instrText>
      </w:r>
      <w:r>
        <w:rPr>
          <w:noProof/>
        </w:rPr>
      </w:r>
      <w:r>
        <w:rPr>
          <w:noProof/>
        </w:rPr>
        <w:fldChar w:fldCharType="separate"/>
      </w:r>
      <w:r>
        <w:rPr>
          <w:noProof/>
        </w:rPr>
        <w:t>75</w:t>
      </w:r>
      <w:r>
        <w:rPr>
          <w:noProof/>
        </w:rPr>
        <w:fldChar w:fldCharType="end"/>
      </w:r>
    </w:p>
    <w:p w14:paraId="437ADA15" w14:textId="2CD5EC4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_Toc187256977 \h </w:instrText>
      </w:r>
      <w:r>
        <w:rPr>
          <w:noProof/>
        </w:rPr>
      </w:r>
      <w:r>
        <w:rPr>
          <w:noProof/>
        </w:rPr>
        <w:fldChar w:fldCharType="separate"/>
      </w:r>
      <w:r>
        <w:rPr>
          <w:noProof/>
        </w:rPr>
        <w:t>75</w:t>
      </w:r>
      <w:r>
        <w:rPr>
          <w:noProof/>
        </w:rPr>
        <w:fldChar w:fldCharType="end"/>
      </w:r>
    </w:p>
    <w:p w14:paraId="5B0D3FDA" w14:textId="15C81E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_Toc187256978 \h </w:instrText>
      </w:r>
      <w:r>
        <w:rPr>
          <w:noProof/>
        </w:rPr>
      </w:r>
      <w:r>
        <w:rPr>
          <w:noProof/>
        </w:rPr>
        <w:fldChar w:fldCharType="separate"/>
      </w:r>
      <w:r>
        <w:rPr>
          <w:noProof/>
        </w:rPr>
        <w:t>75</w:t>
      </w:r>
      <w:r>
        <w:rPr>
          <w:noProof/>
        </w:rPr>
        <w:fldChar w:fldCharType="end"/>
      </w:r>
    </w:p>
    <w:p w14:paraId="26578170" w14:textId="38D5CF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_Toc187256979 \h </w:instrText>
      </w:r>
      <w:r>
        <w:rPr>
          <w:noProof/>
        </w:rPr>
      </w:r>
      <w:r>
        <w:rPr>
          <w:noProof/>
        </w:rPr>
        <w:fldChar w:fldCharType="separate"/>
      </w:r>
      <w:r>
        <w:rPr>
          <w:noProof/>
        </w:rPr>
        <w:t>76</w:t>
      </w:r>
      <w:r>
        <w:rPr>
          <w:noProof/>
        </w:rPr>
        <w:fldChar w:fldCharType="end"/>
      </w:r>
    </w:p>
    <w:p w14:paraId="060D671B" w14:textId="035BFBA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_Toc187256980 \h </w:instrText>
      </w:r>
      <w:r>
        <w:rPr>
          <w:noProof/>
        </w:rPr>
      </w:r>
      <w:r>
        <w:rPr>
          <w:noProof/>
        </w:rPr>
        <w:fldChar w:fldCharType="separate"/>
      </w:r>
      <w:r>
        <w:rPr>
          <w:noProof/>
        </w:rPr>
        <w:t>76</w:t>
      </w:r>
      <w:r>
        <w:rPr>
          <w:noProof/>
        </w:rPr>
        <w:fldChar w:fldCharType="end"/>
      </w:r>
    </w:p>
    <w:p w14:paraId="4B3919E0" w14:textId="650AC1D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_Toc187256981 \h </w:instrText>
      </w:r>
      <w:r>
        <w:rPr>
          <w:noProof/>
        </w:rPr>
      </w:r>
      <w:r>
        <w:rPr>
          <w:noProof/>
        </w:rPr>
        <w:fldChar w:fldCharType="separate"/>
      </w:r>
      <w:r>
        <w:rPr>
          <w:noProof/>
        </w:rPr>
        <w:t>76</w:t>
      </w:r>
      <w:r>
        <w:rPr>
          <w:noProof/>
        </w:rPr>
        <w:fldChar w:fldCharType="end"/>
      </w:r>
    </w:p>
    <w:p w14:paraId="68A28083" w14:textId="02D75C4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_Toc187256982 \h </w:instrText>
      </w:r>
      <w:r>
        <w:rPr>
          <w:noProof/>
        </w:rPr>
      </w:r>
      <w:r>
        <w:rPr>
          <w:noProof/>
        </w:rPr>
        <w:fldChar w:fldCharType="separate"/>
      </w:r>
      <w:r>
        <w:rPr>
          <w:noProof/>
        </w:rPr>
        <w:t>76</w:t>
      </w:r>
      <w:r>
        <w:rPr>
          <w:noProof/>
        </w:rPr>
        <w:fldChar w:fldCharType="end"/>
      </w:r>
    </w:p>
    <w:p w14:paraId="3D290F23" w14:textId="5AE1175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_Toc187256983 \h </w:instrText>
      </w:r>
      <w:r>
        <w:rPr>
          <w:noProof/>
        </w:rPr>
      </w:r>
      <w:r>
        <w:rPr>
          <w:noProof/>
        </w:rPr>
        <w:fldChar w:fldCharType="separate"/>
      </w:r>
      <w:r>
        <w:rPr>
          <w:noProof/>
        </w:rPr>
        <w:t>76</w:t>
      </w:r>
      <w:r>
        <w:rPr>
          <w:noProof/>
        </w:rPr>
        <w:fldChar w:fldCharType="end"/>
      </w:r>
    </w:p>
    <w:p w14:paraId="6B367A9E" w14:textId="69DD22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_Toc187256984 \h </w:instrText>
      </w:r>
      <w:r>
        <w:rPr>
          <w:noProof/>
        </w:rPr>
      </w:r>
      <w:r>
        <w:rPr>
          <w:noProof/>
        </w:rPr>
        <w:fldChar w:fldCharType="separate"/>
      </w:r>
      <w:r>
        <w:rPr>
          <w:noProof/>
        </w:rPr>
        <w:t>77</w:t>
      </w:r>
      <w:r>
        <w:rPr>
          <w:noProof/>
        </w:rPr>
        <w:fldChar w:fldCharType="end"/>
      </w:r>
    </w:p>
    <w:p w14:paraId="240AF57D" w14:textId="4B5707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_Toc187256985 \h </w:instrText>
      </w:r>
      <w:r>
        <w:rPr>
          <w:noProof/>
        </w:rPr>
      </w:r>
      <w:r>
        <w:rPr>
          <w:noProof/>
        </w:rPr>
        <w:fldChar w:fldCharType="separate"/>
      </w:r>
      <w:r>
        <w:rPr>
          <w:noProof/>
        </w:rPr>
        <w:t>77</w:t>
      </w:r>
      <w:r>
        <w:rPr>
          <w:noProof/>
        </w:rPr>
        <w:fldChar w:fldCharType="end"/>
      </w:r>
    </w:p>
    <w:p w14:paraId="53787A13" w14:textId="1439F8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_Toc187256986 \h </w:instrText>
      </w:r>
      <w:r>
        <w:rPr>
          <w:noProof/>
        </w:rPr>
      </w:r>
      <w:r>
        <w:rPr>
          <w:noProof/>
        </w:rPr>
        <w:fldChar w:fldCharType="separate"/>
      </w:r>
      <w:r>
        <w:rPr>
          <w:noProof/>
        </w:rPr>
        <w:t>77</w:t>
      </w:r>
      <w:r>
        <w:rPr>
          <w:noProof/>
        </w:rPr>
        <w:fldChar w:fldCharType="end"/>
      </w:r>
    </w:p>
    <w:p w14:paraId="4FF0178C" w14:textId="40542F0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_Toc187256987 \h </w:instrText>
      </w:r>
      <w:r>
        <w:rPr>
          <w:noProof/>
        </w:rPr>
      </w:r>
      <w:r>
        <w:rPr>
          <w:noProof/>
        </w:rPr>
        <w:fldChar w:fldCharType="separate"/>
      </w:r>
      <w:r>
        <w:rPr>
          <w:noProof/>
        </w:rPr>
        <w:t>78</w:t>
      </w:r>
      <w:r>
        <w:rPr>
          <w:noProof/>
        </w:rPr>
        <w:fldChar w:fldCharType="end"/>
      </w:r>
    </w:p>
    <w:p w14:paraId="48C43E3C" w14:textId="749FF1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_Toc187256988 \h </w:instrText>
      </w:r>
      <w:r>
        <w:rPr>
          <w:noProof/>
        </w:rPr>
      </w:r>
      <w:r>
        <w:rPr>
          <w:noProof/>
        </w:rPr>
        <w:fldChar w:fldCharType="separate"/>
      </w:r>
      <w:r>
        <w:rPr>
          <w:noProof/>
        </w:rPr>
        <w:t>78</w:t>
      </w:r>
      <w:r>
        <w:rPr>
          <w:noProof/>
        </w:rPr>
        <w:fldChar w:fldCharType="end"/>
      </w:r>
    </w:p>
    <w:p w14:paraId="2B945E9D" w14:textId="7BB7094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_Toc187256989 \h </w:instrText>
      </w:r>
      <w:r>
        <w:rPr>
          <w:noProof/>
        </w:rPr>
      </w:r>
      <w:r>
        <w:rPr>
          <w:noProof/>
        </w:rPr>
        <w:fldChar w:fldCharType="separate"/>
      </w:r>
      <w:r>
        <w:rPr>
          <w:noProof/>
        </w:rPr>
        <w:t>78</w:t>
      </w:r>
      <w:r>
        <w:rPr>
          <w:noProof/>
        </w:rPr>
        <w:fldChar w:fldCharType="end"/>
      </w:r>
    </w:p>
    <w:p w14:paraId="75FE6634" w14:textId="4B208F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_Toc187256990 \h </w:instrText>
      </w:r>
      <w:r>
        <w:rPr>
          <w:noProof/>
        </w:rPr>
      </w:r>
      <w:r>
        <w:rPr>
          <w:noProof/>
        </w:rPr>
        <w:fldChar w:fldCharType="separate"/>
      </w:r>
      <w:r>
        <w:rPr>
          <w:noProof/>
        </w:rPr>
        <w:t>78</w:t>
      </w:r>
      <w:r>
        <w:rPr>
          <w:noProof/>
        </w:rPr>
        <w:fldChar w:fldCharType="end"/>
      </w:r>
    </w:p>
    <w:p w14:paraId="3BA3C96F" w14:textId="05CDD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_Toc187256991 \h </w:instrText>
      </w:r>
      <w:r>
        <w:rPr>
          <w:noProof/>
        </w:rPr>
      </w:r>
      <w:r>
        <w:rPr>
          <w:noProof/>
        </w:rPr>
        <w:fldChar w:fldCharType="separate"/>
      </w:r>
      <w:r>
        <w:rPr>
          <w:noProof/>
        </w:rPr>
        <w:t>78</w:t>
      </w:r>
      <w:r>
        <w:rPr>
          <w:noProof/>
        </w:rPr>
        <w:fldChar w:fldCharType="end"/>
      </w:r>
    </w:p>
    <w:p w14:paraId="15737A93" w14:textId="546166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_Toc187256992 \h </w:instrText>
      </w:r>
      <w:r>
        <w:rPr>
          <w:noProof/>
        </w:rPr>
      </w:r>
      <w:r>
        <w:rPr>
          <w:noProof/>
        </w:rPr>
        <w:fldChar w:fldCharType="separate"/>
      </w:r>
      <w:r>
        <w:rPr>
          <w:noProof/>
        </w:rPr>
        <w:t>79</w:t>
      </w:r>
      <w:r>
        <w:rPr>
          <w:noProof/>
        </w:rPr>
        <w:fldChar w:fldCharType="end"/>
      </w:r>
    </w:p>
    <w:p w14:paraId="0A320550" w14:textId="724D1F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_Toc187256993 \h </w:instrText>
      </w:r>
      <w:r>
        <w:rPr>
          <w:noProof/>
        </w:rPr>
      </w:r>
      <w:r>
        <w:rPr>
          <w:noProof/>
        </w:rPr>
        <w:fldChar w:fldCharType="separate"/>
      </w:r>
      <w:r>
        <w:rPr>
          <w:noProof/>
        </w:rPr>
        <w:t>79</w:t>
      </w:r>
      <w:r>
        <w:rPr>
          <w:noProof/>
        </w:rPr>
        <w:fldChar w:fldCharType="end"/>
      </w:r>
    </w:p>
    <w:p w14:paraId="3C029279" w14:textId="51867E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_Toc187256994 \h </w:instrText>
      </w:r>
      <w:r>
        <w:rPr>
          <w:noProof/>
        </w:rPr>
      </w:r>
      <w:r>
        <w:rPr>
          <w:noProof/>
        </w:rPr>
        <w:fldChar w:fldCharType="separate"/>
      </w:r>
      <w:r>
        <w:rPr>
          <w:noProof/>
        </w:rPr>
        <w:t>79</w:t>
      </w:r>
      <w:r>
        <w:rPr>
          <w:noProof/>
        </w:rPr>
        <w:fldChar w:fldCharType="end"/>
      </w:r>
    </w:p>
    <w:p w14:paraId="49B9FF94" w14:textId="7DC5503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_Toc187256995 \h </w:instrText>
      </w:r>
      <w:r>
        <w:rPr>
          <w:noProof/>
        </w:rPr>
      </w:r>
      <w:r>
        <w:rPr>
          <w:noProof/>
        </w:rPr>
        <w:fldChar w:fldCharType="separate"/>
      </w:r>
      <w:r>
        <w:rPr>
          <w:noProof/>
        </w:rPr>
        <w:t>79</w:t>
      </w:r>
      <w:r>
        <w:rPr>
          <w:noProof/>
        </w:rPr>
        <w:fldChar w:fldCharType="end"/>
      </w:r>
    </w:p>
    <w:p w14:paraId="7F8E9F83" w14:textId="44CD192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_Toc187256996 \h </w:instrText>
      </w:r>
      <w:r>
        <w:rPr>
          <w:noProof/>
        </w:rPr>
      </w:r>
      <w:r>
        <w:rPr>
          <w:noProof/>
        </w:rPr>
        <w:fldChar w:fldCharType="separate"/>
      </w:r>
      <w:r>
        <w:rPr>
          <w:noProof/>
        </w:rPr>
        <w:t>79</w:t>
      </w:r>
      <w:r>
        <w:rPr>
          <w:noProof/>
        </w:rPr>
        <w:fldChar w:fldCharType="end"/>
      </w:r>
    </w:p>
    <w:p w14:paraId="1D8A6120" w14:textId="1DCE8B6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_Toc187256997 \h </w:instrText>
      </w:r>
      <w:r>
        <w:rPr>
          <w:noProof/>
        </w:rPr>
      </w:r>
      <w:r>
        <w:rPr>
          <w:noProof/>
        </w:rPr>
        <w:fldChar w:fldCharType="separate"/>
      </w:r>
      <w:r>
        <w:rPr>
          <w:noProof/>
        </w:rPr>
        <w:t>79</w:t>
      </w:r>
      <w:r>
        <w:rPr>
          <w:noProof/>
        </w:rPr>
        <w:fldChar w:fldCharType="end"/>
      </w:r>
    </w:p>
    <w:p w14:paraId="60BCB7E7" w14:textId="195291C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_Toc187256998 \h </w:instrText>
      </w:r>
      <w:r>
        <w:rPr>
          <w:noProof/>
        </w:rPr>
      </w:r>
      <w:r>
        <w:rPr>
          <w:noProof/>
        </w:rPr>
        <w:fldChar w:fldCharType="separate"/>
      </w:r>
      <w:r>
        <w:rPr>
          <w:noProof/>
        </w:rPr>
        <w:t>79</w:t>
      </w:r>
      <w:r>
        <w:rPr>
          <w:noProof/>
        </w:rPr>
        <w:fldChar w:fldCharType="end"/>
      </w:r>
    </w:p>
    <w:p w14:paraId="42E80A5C" w14:textId="0B7A49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_Toc187256999 \h </w:instrText>
      </w:r>
      <w:r>
        <w:rPr>
          <w:noProof/>
        </w:rPr>
      </w:r>
      <w:r>
        <w:rPr>
          <w:noProof/>
        </w:rPr>
        <w:fldChar w:fldCharType="separate"/>
      </w:r>
      <w:r>
        <w:rPr>
          <w:noProof/>
        </w:rPr>
        <w:t>80</w:t>
      </w:r>
      <w:r>
        <w:rPr>
          <w:noProof/>
        </w:rPr>
        <w:fldChar w:fldCharType="end"/>
      </w:r>
    </w:p>
    <w:p w14:paraId="5AE24569" w14:textId="251B5D1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_Toc187257000 \h </w:instrText>
      </w:r>
      <w:r>
        <w:rPr>
          <w:noProof/>
        </w:rPr>
      </w:r>
      <w:r>
        <w:rPr>
          <w:noProof/>
        </w:rPr>
        <w:fldChar w:fldCharType="separate"/>
      </w:r>
      <w:r>
        <w:rPr>
          <w:noProof/>
        </w:rPr>
        <w:t>80</w:t>
      </w:r>
      <w:r>
        <w:rPr>
          <w:noProof/>
        </w:rPr>
        <w:fldChar w:fldCharType="end"/>
      </w:r>
    </w:p>
    <w:p w14:paraId="358DACC1" w14:textId="705F90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_Toc187257001 \h </w:instrText>
      </w:r>
      <w:r>
        <w:rPr>
          <w:noProof/>
        </w:rPr>
      </w:r>
      <w:r>
        <w:rPr>
          <w:noProof/>
        </w:rPr>
        <w:fldChar w:fldCharType="separate"/>
      </w:r>
      <w:r>
        <w:rPr>
          <w:noProof/>
        </w:rPr>
        <w:t>80</w:t>
      </w:r>
      <w:r>
        <w:rPr>
          <w:noProof/>
        </w:rPr>
        <w:fldChar w:fldCharType="end"/>
      </w:r>
    </w:p>
    <w:p w14:paraId="17293943" w14:textId="184F24C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_Toc187257002 \h </w:instrText>
      </w:r>
      <w:r>
        <w:rPr>
          <w:noProof/>
        </w:rPr>
      </w:r>
      <w:r>
        <w:rPr>
          <w:noProof/>
        </w:rPr>
        <w:fldChar w:fldCharType="separate"/>
      </w:r>
      <w:r>
        <w:rPr>
          <w:noProof/>
        </w:rPr>
        <w:t>80</w:t>
      </w:r>
      <w:r>
        <w:rPr>
          <w:noProof/>
        </w:rPr>
        <w:fldChar w:fldCharType="end"/>
      </w:r>
    </w:p>
    <w:p w14:paraId="23868E51" w14:textId="7177392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_Toc187257003 \h </w:instrText>
      </w:r>
      <w:r>
        <w:rPr>
          <w:noProof/>
        </w:rPr>
      </w:r>
      <w:r>
        <w:rPr>
          <w:noProof/>
        </w:rPr>
        <w:fldChar w:fldCharType="separate"/>
      </w:r>
      <w:r>
        <w:rPr>
          <w:noProof/>
        </w:rPr>
        <w:t>80</w:t>
      </w:r>
      <w:r>
        <w:rPr>
          <w:noProof/>
        </w:rPr>
        <w:fldChar w:fldCharType="end"/>
      </w:r>
    </w:p>
    <w:p w14:paraId="7C0E7E22" w14:textId="32F7F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_Toc187257004 \h </w:instrText>
      </w:r>
      <w:r>
        <w:rPr>
          <w:noProof/>
        </w:rPr>
      </w:r>
      <w:r>
        <w:rPr>
          <w:noProof/>
        </w:rPr>
        <w:fldChar w:fldCharType="separate"/>
      </w:r>
      <w:r>
        <w:rPr>
          <w:noProof/>
        </w:rPr>
        <w:t>80</w:t>
      </w:r>
      <w:r>
        <w:rPr>
          <w:noProof/>
        </w:rPr>
        <w:fldChar w:fldCharType="end"/>
      </w:r>
    </w:p>
    <w:p w14:paraId="5309CDD8" w14:textId="3D2B7E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_Toc187257005 \h </w:instrText>
      </w:r>
      <w:r>
        <w:rPr>
          <w:noProof/>
        </w:rPr>
      </w:r>
      <w:r>
        <w:rPr>
          <w:noProof/>
        </w:rPr>
        <w:fldChar w:fldCharType="separate"/>
      </w:r>
      <w:r>
        <w:rPr>
          <w:noProof/>
        </w:rPr>
        <w:t>80</w:t>
      </w:r>
      <w:r>
        <w:rPr>
          <w:noProof/>
        </w:rPr>
        <w:fldChar w:fldCharType="end"/>
      </w:r>
    </w:p>
    <w:p w14:paraId="3A2ABC19" w14:textId="271453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_Toc187257006 \h </w:instrText>
      </w:r>
      <w:r>
        <w:rPr>
          <w:noProof/>
        </w:rPr>
      </w:r>
      <w:r>
        <w:rPr>
          <w:noProof/>
        </w:rPr>
        <w:fldChar w:fldCharType="separate"/>
      </w:r>
      <w:r>
        <w:rPr>
          <w:noProof/>
        </w:rPr>
        <w:t>80</w:t>
      </w:r>
      <w:r>
        <w:rPr>
          <w:noProof/>
        </w:rPr>
        <w:fldChar w:fldCharType="end"/>
      </w:r>
    </w:p>
    <w:p w14:paraId="147EE2C0" w14:textId="748819F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_Toc187257007 \h </w:instrText>
      </w:r>
      <w:r>
        <w:rPr>
          <w:noProof/>
        </w:rPr>
      </w:r>
      <w:r>
        <w:rPr>
          <w:noProof/>
        </w:rPr>
        <w:fldChar w:fldCharType="separate"/>
      </w:r>
      <w:r>
        <w:rPr>
          <w:noProof/>
        </w:rPr>
        <w:t>80</w:t>
      </w:r>
      <w:r>
        <w:rPr>
          <w:noProof/>
        </w:rPr>
        <w:fldChar w:fldCharType="end"/>
      </w:r>
    </w:p>
    <w:p w14:paraId="62CDA728" w14:textId="2743391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_Toc187257008 \h </w:instrText>
      </w:r>
      <w:r>
        <w:rPr>
          <w:noProof/>
        </w:rPr>
      </w:r>
      <w:r>
        <w:rPr>
          <w:noProof/>
        </w:rPr>
        <w:fldChar w:fldCharType="separate"/>
      </w:r>
      <w:r>
        <w:rPr>
          <w:noProof/>
        </w:rPr>
        <w:t>81</w:t>
      </w:r>
      <w:r>
        <w:rPr>
          <w:noProof/>
        </w:rPr>
        <w:fldChar w:fldCharType="end"/>
      </w:r>
    </w:p>
    <w:p w14:paraId="06928758" w14:textId="2EFEA5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_Toc187257009 \h </w:instrText>
      </w:r>
      <w:r>
        <w:rPr>
          <w:noProof/>
        </w:rPr>
      </w:r>
      <w:r>
        <w:rPr>
          <w:noProof/>
        </w:rPr>
        <w:fldChar w:fldCharType="separate"/>
      </w:r>
      <w:r>
        <w:rPr>
          <w:noProof/>
        </w:rPr>
        <w:t>81</w:t>
      </w:r>
      <w:r>
        <w:rPr>
          <w:noProof/>
        </w:rPr>
        <w:fldChar w:fldCharType="end"/>
      </w:r>
    </w:p>
    <w:p w14:paraId="3E5EFE54" w14:textId="32F660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_Toc187257010 \h </w:instrText>
      </w:r>
      <w:r>
        <w:rPr>
          <w:noProof/>
        </w:rPr>
      </w:r>
      <w:r>
        <w:rPr>
          <w:noProof/>
        </w:rPr>
        <w:fldChar w:fldCharType="separate"/>
      </w:r>
      <w:r>
        <w:rPr>
          <w:noProof/>
        </w:rPr>
        <w:t>82</w:t>
      </w:r>
      <w:r>
        <w:rPr>
          <w:noProof/>
        </w:rPr>
        <w:fldChar w:fldCharType="end"/>
      </w:r>
    </w:p>
    <w:p w14:paraId="5D4FC1AB" w14:textId="3B8814A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_Toc187257011 \h </w:instrText>
      </w:r>
      <w:r>
        <w:rPr>
          <w:noProof/>
        </w:rPr>
      </w:r>
      <w:r>
        <w:rPr>
          <w:noProof/>
        </w:rPr>
        <w:fldChar w:fldCharType="separate"/>
      </w:r>
      <w:r>
        <w:rPr>
          <w:noProof/>
        </w:rPr>
        <w:t>82</w:t>
      </w:r>
      <w:r>
        <w:rPr>
          <w:noProof/>
        </w:rPr>
        <w:fldChar w:fldCharType="end"/>
      </w:r>
    </w:p>
    <w:p w14:paraId="57C59F33" w14:textId="215B0B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_Toc187257012 \h </w:instrText>
      </w:r>
      <w:r>
        <w:rPr>
          <w:noProof/>
        </w:rPr>
      </w:r>
      <w:r>
        <w:rPr>
          <w:noProof/>
        </w:rPr>
        <w:fldChar w:fldCharType="separate"/>
      </w:r>
      <w:r>
        <w:rPr>
          <w:noProof/>
        </w:rPr>
        <w:t>82</w:t>
      </w:r>
      <w:r>
        <w:rPr>
          <w:noProof/>
        </w:rPr>
        <w:fldChar w:fldCharType="end"/>
      </w:r>
    </w:p>
    <w:p w14:paraId="53795ED0" w14:textId="605EE2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_Toc187257013 \h </w:instrText>
      </w:r>
      <w:r>
        <w:rPr>
          <w:noProof/>
        </w:rPr>
      </w:r>
      <w:r>
        <w:rPr>
          <w:noProof/>
        </w:rPr>
        <w:fldChar w:fldCharType="separate"/>
      </w:r>
      <w:r>
        <w:rPr>
          <w:noProof/>
        </w:rPr>
        <w:t>82</w:t>
      </w:r>
      <w:r>
        <w:rPr>
          <w:noProof/>
        </w:rPr>
        <w:fldChar w:fldCharType="end"/>
      </w:r>
    </w:p>
    <w:p w14:paraId="723731FE" w14:textId="318E6A6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_Toc187257014 \h </w:instrText>
      </w:r>
      <w:r>
        <w:rPr>
          <w:noProof/>
        </w:rPr>
      </w:r>
      <w:r>
        <w:rPr>
          <w:noProof/>
        </w:rPr>
        <w:fldChar w:fldCharType="separate"/>
      </w:r>
      <w:r>
        <w:rPr>
          <w:noProof/>
        </w:rPr>
        <w:t>83</w:t>
      </w:r>
      <w:r>
        <w:rPr>
          <w:noProof/>
        </w:rPr>
        <w:fldChar w:fldCharType="end"/>
      </w:r>
    </w:p>
    <w:p w14:paraId="4A85D4B5" w14:textId="0901E1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_Toc187257015 \h </w:instrText>
      </w:r>
      <w:r>
        <w:rPr>
          <w:noProof/>
        </w:rPr>
      </w:r>
      <w:r>
        <w:rPr>
          <w:noProof/>
        </w:rPr>
        <w:fldChar w:fldCharType="separate"/>
      </w:r>
      <w:r>
        <w:rPr>
          <w:noProof/>
        </w:rPr>
        <w:t>83</w:t>
      </w:r>
      <w:r>
        <w:rPr>
          <w:noProof/>
        </w:rPr>
        <w:fldChar w:fldCharType="end"/>
      </w:r>
    </w:p>
    <w:p w14:paraId="0B3E1247" w14:textId="5DB8DD6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_Toc187257016 \h </w:instrText>
      </w:r>
      <w:r>
        <w:rPr>
          <w:noProof/>
        </w:rPr>
      </w:r>
      <w:r>
        <w:rPr>
          <w:noProof/>
        </w:rPr>
        <w:fldChar w:fldCharType="separate"/>
      </w:r>
      <w:r>
        <w:rPr>
          <w:noProof/>
        </w:rPr>
        <w:t>83</w:t>
      </w:r>
      <w:r>
        <w:rPr>
          <w:noProof/>
        </w:rPr>
        <w:fldChar w:fldCharType="end"/>
      </w:r>
    </w:p>
    <w:p w14:paraId="674FDE32" w14:textId="6519A3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_Toc187257017 \h </w:instrText>
      </w:r>
      <w:r>
        <w:rPr>
          <w:noProof/>
        </w:rPr>
      </w:r>
      <w:r>
        <w:rPr>
          <w:noProof/>
        </w:rPr>
        <w:fldChar w:fldCharType="separate"/>
      </w:r>
      <w:r>
        <w:rPr>
          <w:noProof/>
        </w:rPr>
        <w:t>83</w:t>
      </w:r>
      <w:r>
        <w:rPr>
          <w:noProof/>
        </w:rPr>
        <w:fldChar w:fldCharType="end"/>
      </w:r>
    </w:p>
    <w:p w14:paraId="7E0C0B0A" w14:textId="2A8A169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_Toc187257018 \h </w:instrText>
      </w:r>
      <w:r>
        <w:rPr>
          <w:noProof/>
        </w:rPr>
      </w:r>
      <w:r>
        <w:rPr>
          <w:noProof/>
        </w:rPr>
        <w:fldChar w:fldCharType="separate"/>
      </w:r>
      <w:r>
        <w:rPr>
          <w:noProof/>
        </w:rPr>
        <w:t>83</w:t>
      </w:r>
      <w:r>
        <w:rPr>
          <w:noProof/>
        </w:rPr>
        <w:fldChar w:fldCharType="end"/>
      </w:r>
    </w:p>
    <w:p w14:paraId="2F106789" w14:textId="1BD9E2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_Toc187257019 \h </w:instrText>
      </w:r>
      <w:r>
        <w:rPr>
          <w:noProof/>
        </w:rPr>
      </w:r>
      <w:r>
        <w:rPr>
          <w:noProof/>
        </w:rPr>
        <w:fldChar w:fldCharType="separate"/>
      </w:r>
      <w:r>
        <w:rPr>
          <w:noProof/>
        </w:rPr>
        <w:t>83</w:t>
      </w:r>
      <w:r>
        <w:rPr>
          <w:noProof/>
        </w:rPr>
        <w:fldChar w:fldCharType="end"/>
      </w:r>
    </w:p>
    <w:p w14:paraId="2360B1A3" w14:textId="4ED5B3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_Toc187257020 \h </w:instrText>
      </w:r>
      <w:r>
        <w:rPr>
          <w:noProof/>
        </w:rPr>
      </w:r>
      <w:r>
        <w:rPr>
          <w:noProof/>
        </w:rPr>
        <w:fldChar w:fldCharType="separate"/>
      </w:r>
      <w:r>
        <w:rPr>
          <w:noProof/>
        </w:rPr>
        <w:t>84</w:t>
      </w:r>
      <w:r>
        <w:rPr>
          <w:noProof/>
        </w:rPr>
        <w:fldChar w:fldCharType="end"/>
      </w:r>
    </w:p>
    <w:p w14:paraId="4F8B7CE7" w14:textId="021EA4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_Toc187257021 \h </w:instrText>
      </w:r>
      <w:r>
        <w:rPr>
          <w:noProof/>
        </w:rPr>
      </w:r>
      <w:r>
        <w:rPr>
          <w:noProof/>
        </w:rPr>
        <w:fldChar w:fldCharType="separate"/>
      </w:r>
      <w:r>
        <w:rPr>
          <w:noProof/>
        </w:rPr>
        <w:t>84</w:t>
      </w:r>
      <w:r>
        <w:rPr>
          <w:noProof/>
        </w:rPr>
        <w:fldChar w:fldCharType="end"/>
      </w:r>
    </w:p>
    <w:p w14:paraId="354376B8" w14:textId="732D6E0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_Toc187257022 \h </w:instrText>
      </w:r>
      <w:r>
        <w:rPr>
          <w:noProof/>
        </w:rPr>
      </w:r>
      <w:r>
        <w:rPr>
          <w:noProof/>
        </w:rPr>
        <w:fldChar w:fldCharType="separate"/>
      </w:r>
      <w:r>
        <w:rPr>
          <w:noProof/>
        </w:rPr>
        <w:t>84</w:t>
      </w:r>
      <w:r>
        <w:rPr>
          <w:noProof/>
        </w:rPr>
        <w:fldChar w:fldCharType="end"/>
      </w:r>
    </w:p>
    <w:p w14:paraId="782E51A6" w14:textId="0BCA03B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_Toc187257023 \h </w:instrText>
      </w:r>
      <w:r>
        <w:rPr>
          <w:noProof/>
        </w:rPr>
      </w:r>
      <w:r>
        <w:rPr>
          <w:noProof/>
        </w:rPr>
        <w:fldChar w:fldCharType="separate"/>
      </w:r>
      <w:r>
        <w:rPr>
          <w:noProof/>
        </w:rPr>
        <w:t>84</w:t>
      </w:r>
      <w:r>
        <w:rPr>
          <w:noProof/>
        </w:rPr>
        <w:fldChar w:fldCharType="end"/>
      </w:r>
    </w:p>
    <w:p w14:paraId="23FF4139" w14:textId="7A944B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_Toc187257024 \h </w:instrText>
      </w:r>
      <w:r>
        <w:rPr>
          <w:noProof/>
        </w:rPr>
      </w:r>
      <w:r>
        <w:rPr>
          <w:noProof/>
        </w:rPr>
        <w:fldChar w:fldCharType="separate"/>
      </w:r>
      <w:r>
        <w:rPr>
          <w:noProof/>
        </w:rPr>
        <w:t>85</w:t>
      </w:r>
      <w:r>
        <w:rPr>
          <w:noProof/>
        </w:rPr>
        <w:fldChar w:fldCharType="end"/>
      </w:r>
    </w:p>
    <w:p w14:paraId="1275DB30" w14:textId="2CAC6A2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_Toc187257025 \h </w:instrText>
      </w:r>
      <w:r>
        <w:rPr>
          <w:noProof/>
        </w:rPr>
      </w:r>
      <w:r>
        <w:rPr>
          <w:noProof/>
        </w:rPr>
        <w:fldChar w:fldCharType="separate"/>
      </w:r>
      <w:r>
        <w:rPr>
          <w:noProof/>
        </w:rPr>
        <w:t>86</w:t>
      </w:r>
      <w:r>
        <w:rPr>
          <w:noProof/>
        </w:rPr>
        <w:fldChar w:fldCharType="end"/>
      </w:r>
    </w:p>
    <w:p w14:paraId="4E666BBF" w14:textId="4238AAC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_Toc187257026 \h </w:instrText>
      </w:r>
      <w:r>
        <w:rPr>
          <w:noProof/>
        </w:rPr>
      </w:r>
      <w:r>
        <w:rPr>
          <w:noProof/>
        </w:rPr>
        <w:fldChar w:fldCharType="separate"/>
      </w:r>
      <w:r>
        <w:rPr>
          <w:noProof/>
        </w:rPr>
        <w:t>86</w:t>
      </w:r>
      <w:r>
        <w:rPr>
          <w:noProof/>
        </w:rPr>
        <w:fldChar w:fldCharType="end"/>
      </w:r>
    </w:p>
    <w:p w14:paraId="4A4057C7" w14:textId="1A2E61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_Toc187257027 \h </w:instrText>
      </w:r>
      <w:r>
        <w:rPr>
          <w:noProof/>
        </w:rPr>
      </w:r>
      <w:r>
        <w:rPr>
          <w:noProof/>
        </w:rPr>
        <w:fldChar w:fldCharType="separate"/>
      </w:r>
      <w:r>
        <w:rPr>
          <w:noProof/>
        </w:rPr>
        <w:t>86</w:t>
      </w:r>
      <w:r>
        <w:rPr>
          <w:noProof/>
        </w:rPr>
        <w:fldChar w:fldCharType="end"/>
      </w:r>
    </w:p>
    <w:p w14:paraId="21743B85" w14:textId="714ED7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_Toc187257028 \h </w:instrText>
      </w:r>
      <w:r>
        <w:rPr>
          <w:noProof/>
        </w:rPr>
      </w:r>
      <w:r>
        <w:rPr>
          <w:noProof/>
        </w:rPr>
        <w:fldChar w:fldCharType="separate"/>
      </w:r>
      <w:r>
        <w:rPr>
          <w:noProof/>
        </w:rPr>
        <w:t>86</w:t>
      </w:r>
      <w:r>
        <w:rPr>
          <w:noProof/>
        </w:rPr>
        <w:fldChar w:fldCharType="end"/>
      </w:r>
    </w:p>
    <w:p w14:paraId="031C2913" w14:textId="66841D5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_Toc187257029 \h </w:instrText>
      </w:r>
      <w:r>
        <w:rPr>
          <w:noProof/>
        </w:rPr>
      </w:r>
      <w:r>
        <w:rPr>
          <w:noProof/>
        </w:rPr>
        <w:fldChar w:fldCharType="separate"/>
      </w:r>
      <w:r>
        <w:rPr>
          <w:noProof/>
        </w:rPr>
        <w:t>86</w:t>
      </w:r>
      <w:r>
        <w:rPr>
          <w:noProof/>
        </w:rPr>
        <w:fldChar w:fldCharType="end"/>
      </w:r>
    </w:p>
    <w:p w14:paraId="6A606384" w14:textId="2D22E6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_Toc187257030 \h </w:instrText>
      </w:r>
      <w:r>
        <w:rPr>
          <w:noProof/>
        </w:rPr>
      </w:r>
      <w:r>
        <w:rPr>
          <w:noProof/>
        </w:rPr>
        <w:fldChar w:fldCharType="separate"/>
      </w:r>
      <w:r>
        <w:rPr>
          <w:noProof/>
        </w:rPr>
        <w:t>86</w:t>
      </w:r>
      <w:r>
        <w:rPr>
          <w:noProof/>
        </w:rPr>
        <w:fldChar w:fldCharType="end"/>
      </w:r>
    </w:p>
    <w:p w14:paraId="0ED69FD7" w14:textId="250613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_Toc187257031 \h </w:instrText>
      </w:r>
      <w:r>
        <w:rPr>
          <w:noProof/>
        </w:rPr>
      </w:r>
      <w:r>
        <w:rPr>
          <w:noProof/>
        </w:rPr>
        <w:fldChar w:fldCharType="separate"/>
      </w:r>
      <w:r>
        <w:rPr>
          <w:noProof/>
        </w:rPr>
        <w:t>86</w:t>
      </w:r>
      <w:r>
        <w:rPr>
          <w:noProof/>
        </w:rPr>
        <w:fldChar w:fldCharType="end"/>
      </w:r>
    </w:p>
    <w:p w14:paraId="5ABEC043" w14:textId="4C874BA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_Toc187257032 \h </w:instrText>
      </w:r>
      <w:r>
        <w:rPr>
          <w:noProof/>
        </w:rPr>
      </w:r>
      <w:r>
        <w:rPr>
          <w:noProof/>
        </w:rPr>
        <w:fldChar w:fldCharType="separate"/>
      </w:r>
      <w:r>
        <w:rPr>
          <w:noProof/>
        </w:rPr>
        <w:t>86</w:t>
      </w:r>
      <w:r>
        <w:rPr>
          <w:noProof/>
        </w:rPr>
        <w:fldChar w:fldCharType="end"/>
      </w:r>
    </w:p>
    <w:p w14:paraId="62E2BD47" w14:textId="177E19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_Toc187257033 \h </w:instrText>
      </w:r>
      <w:r>
        <w:rPr>
          <w:noProof/>
        </w:rPr>
      </w:r>
      <w:r>
        <w:rPr>
          <w:noProof/>
        </w:rPr>
        <w:fldChar w:fldCharType="separate"/>
      </w:r>
      <w:r>
        <w:rPr>
          <w:noProof/>
        </w:rPr>
        <w:t>87</w:t>
      </w:r>
      <w:r>
        <w:rPr>
          <w:noProof/>
        </w:rPr>
        <w:fldChar w:fldCharType="end"/>
      </w:r>
    </w:p>
    <w:p w14:paraId="2F843F0F" w14:textId="41A1608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_Toc187257034 \h </w:instrText>
      </w:r>
      <w:r>
        <w:rPr>
          <w:noProof/>
        </w:rPr>
      </w:r>
      <w:r>
        <w:rPr>
          <w:noProof/>
        </w:rPr>
        <w:fldChar w:fldCharType="separate"/>
      </w:r>
      <w:r>
        <w:rPr>
          <w:noProof/>
        </w:rPr>
        <w:t>87</w:t>
      </w:r>
      <w:r>
        <w:rPr>
          <w:noProof/>
        </w:rPr>
        <w:fldChar w:fldCharType="end"/>
      </w:r>
    </w:p>
    <w:p w14:paraId="7F73FC5C" w14:textId="08307A0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_Toc187257035 \h </w:instrText>
      </w:r>
      <w:r>
        <w:rPr>
          <w:noProof/>
        </w:rPr>
      </w:r>
      <w:r>
        <w:rPr>
          <w:noProof/>
        </w:rPr>
        <w:fldChar w:fldCharType="separate"/>
      </w:r>
      <w:r>
        <w:rPr>
          <w:noProof/>
        </w:rPr>
        <w:t>87</w:t>
      </w:r>
      <w:r>
        <w:rPr>
          <w:noProof/>
        </w:rPr>
        <w:fldChar w:fldCharType="end"/>
      </w:r>
    </w:p>
    <w:p w14:paraId="1FA5546D" w14:textId="1B4B37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_Toc187257036 \h </w:instrText>
      </w:r>
      <w:r>
        <w:rPr>
          <w:noProof/>
        </w:rPr>
      </w:r>
      <w:r>
        <w:rPr>
          <w:noProof/>
        </w:rPr>
        <w:fldChar w:fldCharType="separate"/>
      </w:r>
      <w:r>
        <w:rPr>
          <w:noProof/>
        </w:rPr>
        <w:t>87</w:t>
      </w:r>
      <w:r>
        <w:rPr>
          <w:noProof/>
        </w:rPr>
        <w:fldChar w:fldCharType="end"/>
      </w:r>
    </w:p>
    <w:p w14:paraId="24A4AEF1" w14:textId="0E41916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_Toc187257037 \h </w:instrText>
      </w:r>
      <w:r>
        <w:rPr>
          <w:noProof/>
        </w:rPr>
      </w:r>
      <w:r>
        <w:rPr>
          <w:noProof/>
        </w:rPr>
        <w:fldChar w:fldCharType="separate"/>
      </w:r>
      <w:r>
        <w:rPr>
          <w:noProof/>
        </w:rPr>
        <w:t>87</w:t>
      </w:r>
      <w:r>
        <w:rPr>
          <w:noProof/>
        </w:rPr>
        <w:fldChar w:fldCharType="end"/>
      </w:r>
    </w:p>
    <w:p w14:paraId="5CD8291E" w14:textId="6FCCD9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_Toc187257038 \h </w:instrText>
      </w:r>
      <w:r>
        <w:rPr>
          <w:noProof/>
        </w:rPr>
      </w:r>
      <w:r>
        <w:rPr>
          <w:noProof/>
        </w:rPr>
        <w:fldChar w:fldCharType="separate"/>
      </w:r>
      <w:r>
        <w:rPr>
          <w:noProof/>
        </w:rPr>
        <w:t>87</w:t>
      </w:r>
      <w:r>
        <w:rPr>
          <w:noProof/>
        </w:rPr>
        <w:fldChar w:fldCharType="end"/>
      </w:r>
    </w:p>
    <w:p w14:paraId="6BAE4E5F" w14:textId="0E895AD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_Toc187257039 \h </w:instrText>
      </w:r>
      <w:r>
        <w:rPr>
          <w:noProof/>
        </w:rPr>
      </w:r>
      <w:r>
        <w:rPr>
          <w:noProof/>
        </w:rPr>
        <w:fldChar w:fldCharType="separate"/>
      </w:r>
      <w:r>
        <w:rPr>
          <w:noProof/>
        </w:rPr>
        <w:t>87</w:t>
      </w:r>
      <w:r>
        <w:rPr>
          <w:noProof/>
        </w:rPr>
        <w:fldChar w:fldCharType="end"/>
      </w:r>
    </w:p>
    <w:p w14:paraId="190170A0" w14:textId="22109B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_Toc187257040 \h </w:instrText>
      </w:r>
      <w:r>
        <w:rPr>
          <w:noProof/>
        </w:rPr>
      </w:r>
      <w:r>
        <w:rPr>
          <w:noProof/>
        </w:rPr>
        <w:fldChar w:fldCharType="separate"/>
      </w:r>
      <w:r>
        <w:rPr>
          <w:noProof/>
        </w:rPr>
        <w:t>87</w:t>
      </w:r>
      <w:r>
        <w:rPr>
          <w:noProof/>
        </w:rPr>
        <w:fldChar w:fldCharType="end"/>
      </w:r>
    </w:p>
    <w:p w14:paraId="674A62FE" w14:textId="39C986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_Toc187257041 \h </w:instrText>
      </w:r>
      <w:r>
        <w:rPr>
          <w:noProof/>
        </w:rPr>
      </w:r>
      <w:r>
        <w:rPr>
          <w:noProof/>
        </w:rPr>
        <w:fldChar w:fldCharType="separate"/>
      </w:r>
      <w:r>
        <w:rPr>
          <w:noProof/>
        </w:rPr>
        <w:t>87</w:t>
      </w:r>
      <w:r>
        <w:rPr>
          <w:noProof/>
        </w:rPr>
        <w:fldChar w:fldCharType="end"/>
      </w:r>
    </w:p>
    <w:p w14:paraId="2BC4A54F" w14:textId="2D5055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_Toc187257042 \h </w:instrText>
      </w:r>
      <w:r>
        <w:rPr>
          <w:noProof/>
        </w:rPr>
      </w:r>
      <w:r>
        <w:rPr>
          <w:noProof/>
        </w:rPr>
        <w:fldChar w:fldCharType="separate"/>
      </w:r>
      <w:r>
        <w:rPr>
          <w:noProof/>
        </w:rPr>
        <w:t>87</w:t>
      </w:r>
      <w:r>
        <w:rPr>
          <w:noProof/>
        </w:rPr>
        <w:fldChar w:fldCharType="end"/>
      </w:r>
    </w:p>
    <w:p w14:paraId="320684EB" w14:textId="19D4F3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_Toc187257043 \h </w:instrText>
      </w:r>
      <w:r>
        <w:rPr>
          <w:noProof/>
        </w:rPr>
      </w:r>
      <w:r>
        <w:rPr>
          <w:noProof/>
        </w:rPr>
        <w:fldChar w:fldCharType="separate"/>
      </w:r>
      <w:r>
        <w:rPr>
          <w:noProof/>
        </w:rPr>
        <w:t>88</w:t>
      </w:r>
      <w:r>
        <w:rPr>
          <w:noProof/>
        </w:rPr>
        <w:fldChar w:fldCharType="end"/>
      </w:r>
    </w:p>
    <w:p w14:paraId="3F25EE35" w14:textId="7DA8A8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_Toc187257044 \h </w:instrText>
      </w:r>
      <w:r>
        <w:rPr>
          <w:noProof/>
        </w:rPr>
      </w:r>
      <w:r>
        <w:rPr>
          <w:noProof/>
        </w:rPr>
        <w:fldChar w:fldCharType="separate"/>
      </w:r>
      <w:r>
        <w:rPr>
          <w:noProof/>
        </w:rPr>
        <w:t>89</w:t>
      </w:r>
      <w:r>
        <w:rPr>
          <w:noProof/>
        </w:rPr>
        <w:fldChar w:fldCharType="end"/>
      </w:r>
    </w:p>
    <w:p w14:paraId="2D3041FE" w14:textId="15589A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C17C59">
        <w:rPr>
          <w:i/>
          <w:iCs/>
          <w:noProof/>
          <w:lang w:val="en-US" w:eastAsia="zh-CN"/>
        </w:rPr>
        <w:t>BS type 1-O</w:t>
      </w:r>
      <w:r>
        <w:rPr>
          <w:noProof/>
        </w:rPr>
        <w:tab/>
      </w:r>
      <w:r>
        <w:rPr>
          <w:noProof/>
        </w:rPr>
        <w:fldChar w:fldCharType="begin"/>
      </w:r>
      <w:r>
        <w:rPr>
          <w:noProof/>
        </w:rPr>
        <w:instrText xml:space="preserve"> PAGEREF _Toc187257045 \h </w:instrText>
      </w:r>
      <w:r>
        <w:rPr>
          <w:noProof/>
        </w:rPr>
      </w:r>
      <w:r>
        <w:rPr>
          <w:noProof/>
        </w:rPr>
        <w:fldChar w:fldCharType="separate"/>
      </w:r>
      <w:r>
        <w:rPr>
          <w:noProof/>
        </w:rPr>
        <w:t>89</w:t>
      </w:r>
      <w:r>
        <w:rPr>
          <w:noProof/>
        </w:rPr>
        <w:fldChar w:fldCharType="end"/>
      </w:r>
    </w:p>
    <w:p w14:paraId="2F6085D7" w14:textId="4139BE6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zh-CN"/>
        </w:rPr>
        <w:t>BS type 2-O</w:t>
      </w:r>
      <w:r>
        <w:rPr>
          <w:noProof/>
        </w:rPr>
        <w:tab/>
      </w:r>
      <w:r>
        <w:rPr>
          <w:noProof/>
        </w:rPr>
        <w:fldChar w:fldCharType="begin"/>
      </w:r>
      <w:r>
        <w:rPr>
          <w:noProof/>
        </w:rPr>
        <w:instrText xml:space="preserve"> PAGEREF _Toc187257046 \h </w:instrText>
      </w:r>
      <w:r>
        <w:rPr>
          <w:noProof/>
        </w:rPr>
      </w:r>
      <w:r>
        <w:rPr>
          <w:noProof/>
        </w:rPr>
        <w:fldChar w:fldCharType="separate"/>
      </w:r>
      <w:r>
        <w:rPr>
          <w:noProof/>
        </w:rPr>
        <w:t>91</w:t>
      </w:r>
      <w:r>
        <w:rPr>
          <w:noProof/>
        </w:rPr>
        <w:fldChar w:fldCharType="end"/>
      </w:r>
    </w:p>
    <w:p w14:paraId="24FB5768" w14:textId="62B4208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_Toc187257047 \h </w:instrText>
      </w:r>
      <w:r>
        <w:rPr>
          <w:noProof/>
        </w:rPr>
      </w:r>
      <w:r>
        <w:rPr>
          <w:noProof/>
        </w:rPr>
        <w:fldChar w:fldCharType="separate"/>
      </w:r>
      <w:r>
        <w:rPr>
          <w:noProof/>
        </w:rPr>
        <w:t>93</w:t>
      </w:r>
      <w:r>
        <w:rPr>
          <w:noProof/>
        </w:rPr>
        <w:fldChar w:fldCharType="end"/>
      </w:r>
    </w:p>
    <w:p w14:paraId="59550380" w14:textId="67EB820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_Toc187257048 \h </w:instrText>
      </w:r>
      <w:r>
        <w:rPr>
          <w:noProof/>
        </w:rPr>
      </w:r>
      <w:r>
        <w:rPr>
          <w:noProof/>
        </w:rPr>
        <w:fldChar w:fldCharType="separate"/>
      </w:r>
      <w:r>
        <w:rPr>
          <w:noProof/>
        </w:rPr>
        <w:t>93</w:t>
      </w:r>
      <w:r>
        <w:rPr>
          <w:noProof/>
        </w:rPr>
        <w:fldChar w:fldCharType="end"/>
      </w:r>
    </w:p>
    <w:p w14:paraId="2D7433B9" w14:textId="523A5A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_Toc187257049 \h </w:instrText>
      </w:r>
      <w:r>
        <w:rPr>
          <w:noProof/>
        </w:rPr>
      </w:r>
      <w:r>
        <w:rPr>
          <w:noProof/>
        </w:rPr>
        <w:fldChar w:fldCharType="separate"/>
      </w:r>
      <w:r>
        <w:rPr>
          <w:noProof/>
        </w:rPr>
        <w:t>93</w:t>
      </w:r>
      <w:r>
        <w:rPr>
          <w:noProof/>
        </w:rPr>
        <w:fldChar w:fldCharType="end"/>
      </w:r>
    </w:p>
    <w:p w14:paraId="5DF0FB19" w14:textId="69A7D91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_Toc187257050 \h </w:instrText>
      </w:r>
      <w:r>
        <w:rPr>
          <w:noProof/>
        </w:rPr>
      </w:r>
      <w:r>
        <w:rPr>
          <w:noProof/>
        </w:rPr>
        <w:fldChar w:fldCharType="separate"/>
      </w:r>
      <w:r>
        <w:rPr>
          <w:noProof/>
        </w:rPr>
        <w:t>93</w:t>
      </w:r>
      <w:r>
        <w:rPr>
          <w:noProof/>
        </w:rPr>
        <w:fldChar w:fldCharType="end"/>
      </w:r>
    </w:p>
    <w:p w14:paraId="00DDE572" w14:textId="2502ED1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_Toc187257051 \h </w:instrText>
      </w:r>
      <w:r>
        <w:rPr>
          <w:noProof/>
        </w:rPr>
      </w:r>
      <w:r>
        <w:rPr>
          <w:noProof/>
        </w:rPr>
        <w:fldChar w:fldCharType="separate"/>
      </w:r>
      <w:r>
        <w:rPr>
          <w:noProof/>
        </w:rPr>
        <w:t>93</w:t>
      </w:r>
      <w:r>
        <w:rPr>
          <w:noProof/>
        </w:rPr>
        <w:fldChar w:fldCharType="end"/>
      </w:r>
    </w:p>
    <w:p w14:paraId="5BB80773" w14:textId="583840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_Toc187257052 \h </w:instrText>
      </w:r>
      <w:r>
        <w:rPr>
          <w:noProof/>
        </w:rPr>
      </w:r>
      <w:r>
        <w:rPr>
          <w:noProof/>
        </w:rPr>
        <w:fldChar w:fldCharType="separate"/>
      </w:r>
      <w:r>
        <w:rPr>
          <w:noProof/>
        </w:rPr>
        <w:t>93</w:t>
      </w:r>
      <w:r>
        <w:rPr>
          <w:noProof/>
        </w:rPr>
        <w:fldChar w:fldCharType="end"/>
      </w:r>
    </w:p>
    <w:p w14:paraId="3E02BA18" w14:textId="3FE9C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_Toc187257053 \h </w:instrText>
      </w:r>
      <w:r>
        <w:rPr>
          <w:noProof/>
        </w:rPr>
      </w:r>
      <w:r>
        <w:rPr>
          <w:noProof/>
        </w:rPr>
        <w:fldChar w:fldCharType="separate"/>
      </w:r>
      <w:r>
        <w:rPr>
          <w:noProof/>
        </w:rPr>
        <w:t>93</w:t>
      </w:r>
      <w:r>
        <w:rPr>
          <w:noProof/>
        </w:rPr>
        <w:fldChar w:fldCharType="end"/>
      </w:r>
    </w:p>
    <w:p w14:paraId="09A9FE91" w14:textId="045A62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_Toc187257054 \h </w:instrText>
      </w:r>
      <w:r>
        <w:rPr>
          <w:noProof/>
        </w:rPr>
      </w:r>
      <w:r>
        <w:rPr>
          <w:noProof/>
        </w:rPr>
        <w:fldChar w:fldCharType="separate"/>
      </w:r>
      <w:r>
        <w:rPr>
          <w:noProof/>
        </w:rPr>
        <w:t>94</w:t>
      </w:r>
      <w:r>
        <w:rPr>
          <w:noProof/>
        </w:rPr>
        <w:fldChar w:fldCharType="end"/>
      </w:r>
    </w:p>
    <w:p w14:paraId="5997BDF7" w14:textId="1023B4E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_Toc187257055 \h </w:instrText>
      </w:r>
      <w:r>
        <w:rPr>
          <w:noProof/>
        </w:rPr>
      </w:r>
      <w:r>
        <w:rPr>
          <w:noProof/>
        </w:rPr>
        <w:fldChar w:fldCharType="separate"/>
      </w:r>
      <w:r>
        <w:rPr>
          <w:noProof/>
        </w:rPr>
        <w:t>94</w:t>
      </w:r>
      <w:r>
        <w:rPr>
          <w:noProof/>
        </w:rPr>
        <w:fldChar w:fldCharType="end"/>
      </w:r>
    </w:p>
    <w:p w14:paraId="2D5F9CE6" w14:textId="37C827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_Toc187257056 \h </w:instrText>
      </w:r>
      <w:r>
        <w:rPr>
          <w:noProof/>
        </w:rPr>
      </w:r>
      <w:r>
        <w:rPr>
          <w:noProof/>
        </w:rPr>
        <w:fldChar w:fldCharType="separate"/>
      </w:r>
      <w:r>
        <w:rPr>
          <w:noProof/>
        </w:rPr>
        <w:t>94</w:t>
      </w:r>
      <w:r>
        <w:rPr>
          <w:noProof/>
        </w:rPr>
        <w:fldChar w:fldCharType="end"/>
      </w:r>
    </w:p>
    <w:p w14:paraId="4812FA2C" w14:textId="34AE217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_Toc187257057 \h </w:instrText>
      </w:r>
      <w:r>
        <w:rPr>
          <w:noProof/>
        </w:rPr>
      </w:r>
      <w:r>
        <w:rPr>
          <w:noProof/>
        </w:rPr>
        <w:fldChar w:fldCharType="separate"/>
      </w:r>
      <w:r>
        <w:rPr>
          <w:noProof/>
        </w:rPr>
        <w:t>95</w:t>
      </w:r>
      <w:r>
        <w:rPr>
          <w:noProof/>
        </w:rPr>
        <w:fldChar w:fldCharType="end"/>
      </w:r>
    </w:p>
    <w:p w14:paraId="1B1442ED" w14:textId="6746FF5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_Toc187257058 \h </w:instrText>
      </w:r>
      <w:r>
        <w:rPr>
          <w:noProof/>
        </w:rPr>
      </w:r>
      <w:r>
        <w:rPr>
          <w:noProof/>
        </w:rPr>
        <w:fldChar w:fldCharType="separate"/>
      </w:r>
      <w:r>
        <w:rPr>
          <w:noProof/>
        </w:rPr>
        <w:t>95</w:t>
      </w:r>
      <w:r>
        <w:rPr>
          <w:noProof/>
        </w:rPr>
        <w:fldChar w:fldCharType="end"/>
      </w:r>
    </w:p>
    <w:p w14:paraId="735848E0" w14:textId="35E1E89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_Toc187257059 \h </w:instrText>
      </w:r>
      <w:r>
        <w:rPr>
          <w:noProof/>
        </w:rPr>
      </w:r>
      <w:r>
        <w:rPr>
          <w:noProof/>
        </w:rPr>
        <w:fldChar w:fldCharType="separate"/>
      </w:r>
      <w:r>
        <w:rPr>
          <w:noProof/>
        </w:rPr>
        <w:t>95</w:t>
      </w:r>
      <w:r>
        <w:rPr>
          <w:noProof/>
        </w:rPr>
        <w:fldChar w:fldCharType="end"/>
      </w:r>
    </w:p>
    <w:p w14:paraId="1CF09DDB" w14:textId="4F777A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_Toc187257060 \h </w:instrText>
      </w:r>
      <w:r>
        <w:rPr>
          <w:noProof/>
        </w:rPr>
      </w:r>
      <w:r>
        <w:rPr>
          <w:noProof/>
        </w:rPr>
        <w:fldChar w:fldCharType="separate"/>
      </w:r>
      <w:r>
        <w:rPr>
          <w:noProof/>
        </w:rPr>
        <w:t>95</w:t>
      </w:r>
      <w:r>
        <w:rPr>
          <w:noProof/>
        </w:rPr>
        <w:fldChar w:fldCharType="end"/>
      </w:r>
    </w:p>
    <w:p w14:paraId="55E4A45D" w14:textId="257D04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_Toc187257061 \h </w:instrText>
      </w:r>
      <w:r>
        <w:rPr>
          <w:noProof/>
        </w:rPr>
      </w:r>
      <w:r>
        <w:rPr>
          <w:noProof/>
        </w:rPr>
        <w:fldChar w:fldCharType="separate"/>
      </w:r>
      <w:r>
        <w:rPr>
          <w:noProof/>
        </w:rPr>
        <w:t>96</w:t>
      </w:r>
      <w:r>
        <w:rPr>
          <w:noProof/>
        </w:rPr>
        <w:fldChar w:fldCharType="end"/>
      </w:r>
    </w:p>
    <w:p w14:paraId="3F825A67" w14:textId="5FA24B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_Toc187257062 \h </w:instrText>
      </w:r>
      <w:r>
        <w:rPr>
          <w:noProof/>
        </w:rPr>
      </w:r>
      <w:r>
        <w:rPr>
          <w:noProof/>
        </w:rPr>
        <w:fldChar w:fldCharType="separate"/>
      </w:r>
      <w:r>
        <w:rPr>
          <w:noProof/>
        </w:rPr>
        <w:t>96</w:t>
      </w:r>
      <w:r>
        <w:rPr>
          <w:noProof/>
        </w:rPr>
        <w:fldChar w:fldCharType="end"/>
      </w:r>
    </w:p>
    <w:p w14:paraId="06D2FA5D" w14:textId="133A40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_Toc187257063 \h </w:instrText>
      </w:r>
      <w:r>
        <w:rPr>
          <w:noProof/>
        </w:rPr>
      </w:r>
      <w:r>
        <w:rPr>
          <w:noProof/>
        </w:rPr>
        <w:fldChar w:fldCharType="separate"/>
      </w:r>
      <w:r>
        <w:rPr>
          <w:noProof/>
        </w:rPr>
        <w:t>96</w:t>
      </w:r>
      <w:r>
        <w:rPr>
          <w:noProof/>
        </w:rPr>
        <w:fldChar w:fldCharType="end"/>
      </w:r>
    </w:p>
    <w:p w14:paraId="66DB6633" w14:textId="1FF50D1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_Toc187257064 \h </w:instrText>
      </w:r>
      <w:r>
        <w:rPr>
          <w:noProof/>
        </w:rPr>
      </w:r>
      <w:r>
        <w:rPr>
          <w:noProof/>
        </w:rPr>
        <w:fldChar w:fldCharType="separate"/>
      </w:r>
      <w:r>
        <w:rPr>
          <w:noProof/>
        </w:rPr>
        <w:t>96</w:t>
      </w:r>
      <w:r>
        <w:rPr>
          <w:noProof/>
        </w:rPr>
        <w:fldChar w:fldCharType="end"/>
      </w:r>
    </w:p>
    <w:p w14:paraId="09EC9703" w14:textId="06F088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_Toc187257065 \h </w:instrText>
      </w:r>
      <w:r>
        <w:rPr>
          <w:noProof/>
        </w:rPr>
      </w:r>
      <w:r>
        <w:rPr>
          <w:noProof/>
        </w:rPr>
        <w:fldChar w:fldCharType="separate"/>
      </w:r>
      <w:r>
        <w:rPr>
          <w:noProof/>
        </w:rPr>
        <w:t>96</w:t>
      </w:r>
      <w:r>
        <w:rPr>
          <w:noProof/>
        </w:rPr>
        <w:fldChar w:fldCharType="end"/>
      </w:r>
    </w:p>
    <w:p w14:paraId="5469F175" w14:textId="45D33E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_Toc187257066 \h </w:instrText>
      </w:r>
      <w:r>
        <w:rPr>
          <w:noProof/>
        </w:rPr>
      </w:r>
      <w:r>
        <w:rPr>
          <w:noProof/>
        </w:rPr>
        <w:fldChar w:fldCharType="separate"/>
      </w:r>
      <w:r>
        <w:rPr>
          <w:noProof/>
        </w:rPr>
        <w:t>98</w:t>
      </w:r>
      <w:r>
        <w:rPr>
          <w:noProof/>
        </w:rPr>
        <w:fldChar w:fldCharType="end"/>
      </w:r>
    </w:p>
    <w:p w14:paraId="7F60E526" w14:textId="11917E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_Toc187257067 \h </w:instrText>
      </w:r>
      <w:r>
        <w:rPr>
          <w:noProof/>
        </w:rPr>
      </w:r>
      <w:r>
        <w:rPr>
          <w:noProof/>
        </w:rPr>
        <w:fldChar w:fldCharType="separate"/>
      </w:r>
      <w:r>
        <w:rPr>
          <w:noProof/>
        </w:rPr>
        <w:t>98</w:t>
      </w:r>
      <w:r>
        <w:rPr>
          <w:noProof/>
        </w:rPr>
        <w:fldChar w:fldCharType="end"/>
      </w:r>
    </w:p>
    <w:p w14:paraId="4343E63B" w14:textId="6716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_Toc187257068 \h </w:instrText>
      </w:r>
      <w:r>
        <w:rPr>
          <w:noProof/>
        </w:rPr>
      </w:r>
      <w:r>
        <w:rPr>
          <w:noProof/>
        </w:rPr>
        <w:fldChar w:fldCharType="separate"/>
      </w:r>
      <w:r>
        <w:rPr>
          <w:noProof/>
        </w:rPr>
        <w:t>98</w:t>
      </w:r>
      <w:r>
        <w:rPr>
          <w:noProof/>
        </w:rPr>
        <w:fldChar w:fldCharType="end"/>
      </w:r>
    </w:p>
    <w:p w14:paraId="1EE42FFD" w14:textId="1ADC0AC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_Toc187257069 \h </w:instrText>
      </w:r>
      <w:r>
        <w:rPr>
          <w:noProof/>
        </w:rPr>
      </w:r>
      <w:r>
        <w:rPr>
          <w:noProof/>
        </w:rPr>
        <w:fldChar w:fldCharType="separate"/>
      </w:r>
      <w:r>
        <w:rPr>
          <w:noProof/>
        </w:rPr>
        <w:t>98</w:t>
      </w:r>
      <w:r>
        <w:rPr>
          <w:noProof/>
        </w:rPr>
        <w:fldChar w:fldCharType="end"/>
      </w:r>
    </w:p>
    <w:p w14:paraId="3311CC7C" w14:textId="63DAAA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_Toc187257070 \h </w:instrText>
      </w:r>
      <w:r>
        <w:rPr>
          <w:noProof/>
        </w:rPr>
      </w:r>
      <w:r>
        <w:rPr>
          <w:noProof/>
        </w:rPr>
        <w:fldChar w:fldCharType="separate"/>
      </w:r>
      <w:r>
        <w:rPr>
          <w:noProof/>
        </w:rPr>
        <w:t>98</w:t>
      </w:r>
      <w:r>
        <w:rPr>
          <w:noProof/>
        </w:rPr>
        <w:fldChar w:fldCharType="end"/>
      </w:r>
    </w:p>
    <w:p w14:paraId="4CDE8724" w14:textId="51552E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_Toc187257071 \h </w:instrText>
      </w:r>
      <w:r>
        <w:rPr>
          <w:noProof/>
        </w:rPr>
      </w:r>
      <w:r>
        <w:rPr>
          <w:noProof/>
        </w:rPr>
        <w:fldChar w:fldCharType="separate"/>
      </w:r>
      <w:r>
        <w:rPr>
          <w:noProof/>
        </w:rPr>
        <w:t>98</w:t>
      </w:r>
      <w:r>
        <w:rPr>
          <w:noProof/>
        </w:rPr>
        <w:fldChar w:fldCharType="end"/>
      </w:r>
    </w:p>
    <w:p w14:paraId="0FF33E9B" w14:textId="0B60665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_Toc187257072 \h </w:instrText>
      </w:r>
      <w:r>
        <w:rPr>
          <w:noProof/>
        </w:rPr>
      </w:r>
      <w:r>
        <w:rPr>
          <w:noProof/>
        </w:rPr>
        <w:fldChar w:fldCharType="separate"/>
      </w:r>
      <w:r>
        <w:rPr>
          <w:noProof/>
        </w:rPr>
        <w:t>98</w:t>
      </w:r>
      <w:r>
        <w:rPr>
          <w:noProof/>
        </w:rPr>
        <w:fldChar w:fldCharType="end"/>
      </w:r>
    </w:p>
    <w:p w14:paraId="01B58193" w14:textId="1877C05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_Toc187257073 \h </w:instrText>
      </w:r>
      <w:r>
        <w:rPr>
          <w:noProof/>
        </w:rPr>
      </w:r>
      <w:r>
        <w:rPr>
          <w:noProof/>
        </w:rPr>
        <w:fldChar w:fldCharType="separate"/>
      </w:r>
      <w:r>
        <w:rPr>
          <w:noProof/>
        </w:rPr>
        <w:t>98</w:t>
      </w:r>
      <w:r>
        <w:rPr>
          <w:noProof/>
        </w:rPr>
        <w:fldChar w:fldCharType="end"/>
      </w:r>
    </w:p>
    <w:p w14:paraId="2B389FE6" w14:textId="395F788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_Toc187257074 \h </w:instrText>
      </w:r>
      <w:r>
        <w:rPr>
          <w:noProof/>
        </w:rPr>
      </w:r>
      <w:r>
        <w:rPr>
          <w:noProof/>
        </w:rPr>
        <w:fldChar w:fldCharType="separate"/>
      </w:r>
      <w:r>
        <w:rPr>
          <w:noProof/>
        </w:rPr>
        <w:t>98</w:t>
      </w:r>
      <w:r>
        <w:rPr>
          <w:noProof/>
        </w:rPr>
        <w:fldChar w:fldCharType="end"/>
      </w:r>
    </w:p>
    <w:p w14:paraId="365AF693" w14:textId="35960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_Toc187257075 \h </w:instrText>
      </w:r>
      <w:r>
        <w:rPr>
          <w:noProof/>
        </w:rPr>
      </w:r>
      <w:r>
        <w:rPr>
          <w:noProof/>
        </w:rPr>
        <w:fldChar w:fldCharType="separate"/>
      </w:r>
      <w:r>
        <w:rPr>
          <w:noProof/>
        </w:rPr>
        <w:t>99</w:t>
      </w:r>
      <w:r>
        <w:rPr>
          <w:noProof/>
        </w:rPr>
        <w:fldChar w:fldCharType="end"/>
      </w:r>
    </w:p>
    <w:p w14:paraId="5AB242D6" w14:textId="7E4BF6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_Toc187257076 \h </w:instrText>
      </w:r>
      <w:r>
        <w:rPr>
          <w:noProof/>
        </w:rPr>
      </w:r>
      <w:r>
        <w:rPr>
          <w:noProof/>
        </w:rPr>
        <w:fldChar w:fldCharType="separate"/>
      </w:r>
      <w:r>
        <w:rPr>
          <w:noProof/>
        </w:rPr>
        <w:t>100</w:t>
      </w:r>
      <w:r>
        <w:rPr>
          <w:noProof/>
        </w:rPr>
        <w:fldChar w:fldCharType="end"/>
      </w:r>
    </w:p>
    <w:p w14:paraId="03BAF8FE" w14:textId="332060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_Toc187257077 \h </w:instrText>
      </w:r>
      <w:r>
        <w:rPr>
          <w:noProof/>
        </w:rPr>
      </w:r>
      <w:r>
        <w:rPr>
          <w:noProof/>
        </w:rPr>
        <w:fldChar w:fldCharType="separate"/>
      </w:r>
      <w:r>
        <w:rPr>
          <w:noProof/>
        </w:rPr>
        <w:t>100</w:t>
      </w:r>
      <w:r>
        <w:rPr>
          <w:noProof/>
        </w:rPr>
        <w:fldChar w:fldCharType="end"/>
      </w:r>
    </w:p>
    <w:p w14:paraId="36EED54E" w14:textId="7DE43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_Toc187257078 \h </w:instrText>
      </w:r>
      <w:r>
        <w:rPr>
          <w:noProof/>
        </w:rPr>
      </w:r>
      <w:r>
        <w:rPr>
          <w:noProof/>
        </w:rPr>
        <w:fldChar w:fldCharType="separate"/>
      </w:r>
      <w:r>
        <w:rPr>
          <w:noProof/>
        </w:rPr>
        <w:t>102</w:t>
      </w:r>
      <w:r>
        <w:rPr>
          <w:noProof/>
        </w:rPr>
        <w:fldChar w:fldCharType="end"/>
      </w:r>
    </w:p>
    <w:p w14:paraId="0379F18C" w14:textId="2300CD0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_Toc187257079 \h </w:instrText>
      </w:r>
      <w:r>
        <w:rPr>
          <w:noProof/>
        </w:rPr>
      </w:r>
      <w:r>
        <w:rPr>
          <w:noProof/>
        </w:rPr>
        <w:fldChar w:fldCharType="separate"/>
      </w:r>
      <w:r>
        <w:rPr>
          <w:noProof/>
        </w:rPr>
        <w:t>105</w:t>
      </w:r>
      <w:r>
        <w:rPr>
          <w:noProof/>
        </w:rPr>
        <w:fldChar w:fldCharType="end"/>
      </w:r>
    </w:p>
    <w:p w14:paraId="78344406" w14:textId="71EDA7A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_Toc187257080 \h </w:instrText>
      </w:r>
      <w:r>
        <w:rPr>
          <w:noProof/>
        </w:rPr>
      </w:r>
      <w:r>
        <w:rPr>
          <w:noProof/>
        </w:rPr>
        <w:fldChar w:fldCharType="separate"/>
      </w:r>
      <w:r>
        <w:rPr>
          <w:noProof/>
        </w:rPr>
        <w:t>105</w:t>
      </w:r>
      <w:r>
        <w:rPr>
          <w:noProof/>
        </w:rPr>
        <w:fldChar w:fldCharType="end"/>
      </w:r>
    </w:p>
    <w:p w14:paraId="082294EA" w14:textId="6D18DA7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_Toc187257081 \h </w:instrText>
      </w:r>
      <w:r>
        <w:rPr>
          <w:noProof/>
        </w:rPr>
      </w:r>
      <w:r>
        <w:rPr>
          <w:noProof/>
        </w:rPr>
        <w:fldChar w:fldCharType="separate"/>
      </w:r>
      <w:r>
        <w:rPr>
          <w:noProof/>
        </w:rPr>
        <w:t>105</w:t>
      </w:r>
      <w:r>
        <w:rPr>
          <w:noProof/>
        </w:rPr>
        <w:fldChar w:fldCharType="end"/>
      </w:r>
    </w:p>
    <w:p w14:paraId="31B79CDE" w14:textId="0B286F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_Toc187257082 \h </w:instrText>
      </w:r>
      <w:r>
        <w:rPr>
          <w:noProof/>
        </w:rPr>
      </w:r>
      <w:r>
        <w:rPr>
          <w:noProof/>
        </w:rPr>
        <w:fldChar w:fldCharType="separate"/>
      </w:r>
      <w:r>
        <w:rPr>
          <w:noProof/>
        </w:rPr>
        <w:t>105</w:t>
      </w:r>
      <w:r>
        <w:rPr>
          <w:noProof/>
        </w:rPr>
        <w:fldChar w:fldCharType="end"/>
      </w:r>
    </w:p>
    <w:p w14:paraId="6C09AB8A" w14:textId="04D9FF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_Toc187257083 \h </w:instrText>
      </w:r>
      <w:r>
        <w:rPr>
          <w:noProof/>
        </w:rPr>
      </w:r>
      <w:r>
        <w:rPr>
          <w:noProof/>
        </w:rPr>
        <w:fldChar w:fldCharType="separate"/>
      </w:r>
      <w:r>
        <w:rPr>
          <w:noProof/>
        </w:rPr>
        <w:t>105</w:t>
      </w:r>
      <w:r>
        <w:rPr>
          <w:noProof/>
        </w:rPr>
        <w:fldChar w:fldCharType="end"/>
      </w:r>
    </w:p>
    <w:p w14:paraId="4A06C47E" w14:textId="5AB4E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_Toc187257084 \h </w:instrText>
      </w:r>
      <w:r>
        <w:rPr>
          <w:noProof/>
        </w:rPr>
      </w:r>
      <w:r>
        <w:rPr>
          <w:noProof/>
        </w:rPr>
        <w:fldChar w:fldCharType="separate"/>
      </w:r>
      <w:r>
        <w:rPr>
          <w:noProof/>
        </w:rPr>
        <w:t>105</w:t>
      </w:r>
      <w:r>
        <w:rPr>
          <w:noProof/>
        </w:rPr>
        <w:fldChar w:fldCharType="end"/>
      </w:r>
    </w:p>
    <w:p w14:paraId="00ACFD41" w14:textId="0A074E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_Toc187257085 \h </w:instrText>
      </w:r>
      <w:r>
        <w:rPr>
          <w:noProof/>
        </w:rPr>
      </w:r>
      <w:r>
        <w:rPr>
          <w:noProof/>
        </w:rPr>
        <w:fldChar w:fldCharType="separate"/>
      </w:r>
      <w:r>
        <w:rPr>
          <w:noProof/>
        </w:rPr>
        <w:t>106</w:t>
      </w:r>
      <w:r>
        <w:rPr>
          <w:noProof/>
        </w:rPr>
        <w:fldChar w:fldCharType="end"/>
      </w:r>
    </w:p>
    <w:p w14:paraId="077C542C" w14:textId="62E1A2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_Toc187257086 \h </w:instrText>
      </w:r>
      <w:r>
        <w:rPr>
          <w:noProof/>
        </w:rPr>
      </w:r>
      <w:r>
        <w:rPr>
          <w:noProof/>
        </w:rPr>
        <w:fldChar w:fldCharType="separate"/>
      </w:r>
      <w:r>
        <w:rPr>
          <w:noProof/>
        </w:rPr>
        <w:t>106</w:t>
      </w:r>
      <w:r>
        <w:rPr>
          <w:noProof/>
        </w:rPr>
        <w:fldChar w:fldCharType="end"/>
      </w:r>
    </w:p>
    <w:p w14:paraId="47B5E03F" w14:textId="1369C2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_Toc187257087 \h </w:instrText>
      </w:r>
      <w:r>
        <w:rPr>
          <w:noProof/>
        </w:rPr>
      </w:r>
      <w:r>
        <w:rPr>
          <w:noProof/>
        </w:rPr>
        <w:fldChar w:fldCharType="separate"/>
      </w:r>
      <w:r>
        <w:rPr>
          <w:noProof/>
        </w:rPr>
        <w:t>106</w:t>
      </w:r>
      <w:r>
        <w:rPr>
          <w:noProof/>
        </w:rPr>
        <w:fldChar w:fldCharType="end"/>
      </w:r>
    </w:p>
    <w:p w14:paraId="2768A213" w14:textId="1FAA736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_Toc187257088 \h </w:instrText>
      </w:r>
      <w:r>
        <w:rPr>
          <w:noProof/>
        </w:rPr>
      </w:r>
      <w:r>
        <w:rPr>
          <w:noProof/>
        </w:rPr>
        <w:fldChar w:fldCharType="separate"/>
      </w:r>
      <w:r>
        <w:rPr>
          <w:noProof/>
        </w:rPr>
        <w:t>120</w:t>
      </w:r>
      <w:r>
        <w:rPr>
          <w:noProof/>
        </w:rPr>
        <w:fldChar w:fldCharType="end"/>
      </w:r>
    </w:p>
    <w:p w14:paraId="741E7224" w14:textId="272E58D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_Toc187257089 \h </w:instrText>
      </w:r>
      <w:r>
        <w:rPr>
          <w:noProof/>
        </w:rPr>
      </w:r>
      <w:r>
        <w:rPr>
          <w:noProof/>
        </w:rPr>
        <w:fldChar w:fldCharType="separate"/>
      </w:r>
      <w:r>
        <w:rPr>
          <w:noProof/>
        </w:rPr>
        <w:t>123</w:t>
      </w:r>
      <w:r>
        <w:rPr>
          <w:noProof/>
        </w:rPr>
        <w:fldChar w:fldCharType="end"/>
      </w:r>
    </w:p>
    <w:p w14:paraId="4F0DB49B" w14:textId="6C6CA7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_Toc187257090 \h </w:instrText>
      </w:r>
      <w:r>
        <w:rPr>
          <w:noProof/>
        </w:rPr>
      </w:r>
      <w:r>
        <w:rPr>
          <w:noProof/>
        </w:rPr>
        <w:fldChar w:fldCharType="separate"/>
      </w:r>
      <w:r>
        <w:rPr>
          <w:noProof/>
        </w:rPr>
        <w:t>123</w:t>
      </w:r>
      <w:r>
        <w:rPr>
          <w:noProof/>
        </w:rPr>
        <w:fldChar w:fldCharType="end"/>
      </w:r>
    </w:p>
    <w:p w14:paraId="5BD67CF1" w14:textId="600B31A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_Toc187257091 \h </w:instrText>
      </w:r>
      <w:r>
        <w:rPr>
          <w:noProof/>
        </w:rPr>
      </w:r>
      <w:r>
        <w:rPr>
          <w:noProof/>
        </w:rPr>
        <w:fldChar w:fldCharType="separate"/>
      </w:r>
      <w:r>
        <w:rPr>
          <w:noProof/>
        </w:rPr>
        <w:t>124</w:t>
      </w:r>
      <w:r>
        <w:rPr>
          <w:noProof/>
        </w:rPr>
        <w:fldChar w:fldCharType="end"/>
      </w:r>
    </w:p>
    <w:p w14:paraId="4E841333" w14:textId="2660FC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_Toc187257092 \h </w:instrText>
      </w:r>
      <w:r>
        <w:rPr>
          <w:noProof/>
        </w:rPr>
      </w:r>
      <w:r>
        <w:rPr>
          <w:noProof/>
        </w:rPr>
        <w:fldChar w:fldCharType="separate"/>
      </w:r>
      <w:r>
        <w:rPr>
          <w:noProof/>
        </w:rPr>
        <w:t>124</w:t>
      </w:r>
      <w:r>
        <w:rPr>
          <w:noProof/>
        </w:rPr>
        <w:fldChar w:fldCharType="end"/>
      </w:r>
    </w:p>
    <w:p w14:paraId="3BE169B6" w14:textId="4E6B9D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C17C59">
        <w:rPr>
          <w:noProof/>
          <w:lang w:val="en-US" w:eastAsia="sv-SE"/>
        </w:rPr>
        <w:t>r</w:t>
      </w:r>
      <w:r>
        <w:rPr>
          <w:noProof/>
          <w:lang w:eastAsia="sv-SE"/>
        </w:rPr>
        <w:t>equirement</w:t>
      </w:r>
      <w:r>
        <w:rPr>
          <w:noProof/>
        </w:rPr>
        <w:tab/>
      </w:r>
      <w:r>
        <w:rPr>
          <w:noProof/>
        </w:rPr>
        <w:fldChar w:fldCharType="begin"/>
      </w:r>
      <w:r>
        <w:rPr>
          <w:noProof/>
        </w:rPr>
        <w:instrText xml:space="preserve"> PAGEREF _Toc187257093 \h </w:instrText>
      </w:r>
      <w:r>
        <w:rPr>
          <w:noProof/>
        </w:rPr>
      </w:r>
      <w:r>
        <w:rPr>
          <w:noProof/>
        </w:rPr>
        <w:fldChar w:fldCharType="separate"/>
      </w:r>
      <w:r>
        <w:rPr>
          <w:noProof/>
        </w:rPr>
        <w:t>124</w:t>
      </w:r>
      <w:r>
        <w:rPr>
          <w:noProof/>
        </w:rPr>
        <w:fldChar w:fldCharType="end"/>
      </w:r>
    </w:p>
    <w:p w14:paraId="51A15152" w14:textId="3DA8F4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_Toc187257094 \h </w:instrText>
      </w:r>
      <w:r>
        <w:rPr>
          <w:noProof/>
        </w:rPr>
      </w:r>
      <w:r>
        <w:rPr>
          <w:noProof/>
        </w:rPr>
        <w:fldChar w:fldCharType="separate"/>
      </w:r>
      <w:r>
        <w:rPr>
          <w:noProof/>
        </w:rPr>
        <w:t>124</w:t>
      </w:r>
      <w:r>
        <w:rPr>
          <w:noProof/>
        </w:rPr>
        <w:fldChar w:fldCharType="end"/>
      </w:r>
    </w:p>
    <w:p w14:paraId="34B98757" w14:textId="56E4FA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_Toc187257095 \h </w:instrText>
      </w:r>
      <w:r>
        <w:rPr>
          <w:noProof/>
        </w:rPr>
      </w:r>
      <w:r>
        <w:rPr>
          <w:noProof/>
        </w:rPr>
        <w:fldChar w:fldCharType="separate"/>
      </w:r>
      <w:r>
        <w:rPr>
          <w:noProof/>
        </w:rPr>
        <w:t>124</w:t>
      </w:r>
      <w:r>
        <w:rPr>
          <w:noProof/>
        </w:rPr>
        <w:fldChar w:fldCharType="end"/>
      </w:r>
    </w:p>
    <w:p w14:paraId="4C89D232" w14:textId="540437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_Toc187257096 \h </w:instrText>
      </w:r>
      <w:r>
        <w:rPr>
          <w:noProof/>
        </w:rPr>
      </w:r>
      <w:r>
        <w:rPr>
          <w:noProof/>
        </w:rPr>
        <w:fldChar w:fldCharType="separate"/>
      </w:r>
      <w:r>
        <w:rPr>
          <w:noProof/>
        </w:rPr>
        <w:t>125</w:t>
      </w:r>
      <w:r>
        <w:rPr>
          <w:noProof/>
        </w:rPr>
        <w:fldChar w:fldCharType="end"/>
      </w:r>
    </w:p>
    <w:p w14:paraId="5E51ADD7" w14:textId="003777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_Toc187257097 \h </w:instrText>
      </w:r>
      <w:r>
        <w:rPr>
          <w:noProof/>
        </w:rPr>
      </w:r>
      <w:r>
        <w:rPr>
          <w:noProof/>
        </w:rPr>
        <w:fldChar w:fldCharType="separate"/>
      </w:r>
      <w:r>
        <w:rPr>
          <w:noProof/>
        </w:rPr>
        <w:t>127</w:t>
      </w:r>
      <w:r>
        <w:rPr>
          <w:noProof/>
        </w:rPr>
        <w:fldChar w:fldCharType="end"/>
      </w:r>
    </w:p>
    <w:p w14:paraId="7E86FD99" w14:textId="365F990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_Toc187257098 \h </w:instrText>
      </w:r>
      <w:r>
        <w:rPr>
          <w:noProof/>
        </w:rPr>
      </w:r>
      <w:r>
        <w:rPr>
          <w:noProof/>
        </w:rPr>
        <w:fldChar w:fldCharType="separate"/>
      </w:r>
      <w:r>
        <w:rPr>
          <w:noProof/>
        </w:rPr>
        <w:t>127</w:t>
      </w:r>
      <w:r>
        <w:rPr>
          <w:noProof/>
        </w:rPr>
        <w:fldChar w:fldCharType="end"/>
      </w:r>
    </w:p>
    <w:p w14:paraId="1BBBD763" w14:textId="12F229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_Toc187257099 \h </w:instrText>
      </w:r>
      <w:r>
        <w:rPr>
          <w:noProof/>
        </w:rPr>
      </w:r>
      <w:r>
        <w:rPr>
          <w:noProof/>
        </w:rPr>
        <w:fldChar w:fldCharType="separate"/>
      </w:r>
      <w:r>
        <w:rPr>
          <w:noProof/>
        </w:rPr>
        <w:t>127</w:t>
      </w:r>
      <w:r>
        <w:rPr>
          <w:noProof/>
        </w:rPr>
        <w:fldChar w:fldCharType="end"/>
      </w:r>
    </w:p>
    <w:p w14:paraId="1042ADBC" w14:textId="65EF654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_Toc187257100 \h </w:instrText>
      </w:r>
      <w:r>
        <w:rPr>
          <w:noProof/>
        </w:rPr>
      </w:r>
      <w:r>
        <w:rPr>
          <w:noProof/>
        </w:rPr>
        <w:fldChar w:fldCharType="separate"/>
      </w:r>
      <w:r>
        <w:rPr>
          <w:noProof/>
        </w:rPr>
        <w:t>128</w:t>
      </w:r>
      <w:r>
        <w:rPr>
          <w:noProof/>
        </w:rPr>
        <w:fldChar w:fldCharType="end"/>
      </w:r>
    </w:p>
    <w:p w14:paraId="690FC4AF" w14:textId="11A2BB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_Toc187257101 \h </w:instrText>
      </w:r>
      <w:r>
        <w:rPr>
          <w:noProof/>
        </w:rPr>
      </w:r>
      <w:r>
        <w:rPr>
          <w:noProof/>
        </w:rPr>
        <w:fldChar w:fldCharType="separate"/>
      </w:r>
      <w:r>
        <w:rPr>
          <w:noProof/>
        </w:rPr>
        <w:t>128</w:t>
      </w:r>
      <w:r>
        <w:rPr>
          <w:noProof/>
        </w:rPr>
        <w:fldChar w:fldCharType="end"/>
      </w:r>
    </w:p>
    <w:p w14:paraId="1CF9610B" w14:textId="5C6AACB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C17C59">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_Toc187257102 \h </w:instrText>
      </w:r>
      <w:r>
        <w:rPr>
          <w:noProof/>
        </w:rPr>
      </w:r>
      <w:r>
        <w:rPr>
          <w:noProof/>
        </w:rPr>
        <w:fldChar w:fldCharType="separate"/>
      </w:r>
      <w:r>
        <w:rPr>
          <w:noProof/>
        </w:rPr>
        <w:t>129</w:t>
      </w:r>
      <w:r>
        <w:rPr>
          <w:noProof/>
        </w:rPr>
        <w:fldChar w:fldCharType="end"/>
      </w:r>
    </w:p>
    <w:p w14:paraId="260C92F4" w14:textId="44BF068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_Toc187257103 \h </w:instrText>
      </w:r>
      <w:r>
        <w:rPr>
          <w:noProof/>
        </w:rPr>
      </w:r>
      <w:r>
        <w:rPr>
          <w:noProof/>
        </w:rPr>
        <w:fldChar w:fldCharType="separate"/>
      </w:r>
      <w:r>
        <w:rPr>
          <w:noProof/>
        </w:rPr>
        <w:t>129</w:t>
      </w:r>
      <w:r>
        <w:rPr>
          <w:noProof/>
        </w:rPr>
        <w:fldChar w:fldCharType="end"/>
      </w:r>
    </w:p>
    <w:p w14:paraId="4B6E57B5" w14:textId="436796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_Toc187257104 \h </w:instrText>
      </w:r>
      <w:r>
        <w:rPr>
          <w:noProof/>
        </w:rPr>
      </w:r>
      <w:r>
        <w:rPr>
          <w:noProof/>
        </w:rPr>
        <w:fldChar w:fldCharType="separate"/>
      </w:r>
      <w:r>
        <w:rPr>
          <w:noProof/>
        </w:rPr>
        <w:t>129</w:t>
      </w:r>
      <w:r>
        <w:rPr>
          <w:noProof/>
        </w:rPr>
        <w:fldChar w:fldCharType="end"/>
      </w:r>
    </w:p>
    <w:p w14:paraId="63279604" w14:textId="5DCB3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_Toc187257105 \h </w:instrText>
      </w:r>
      <w:r>
        <w:rPr>
          <w:noProof/>
        </w:rPr>
      </w:r>
      <w:r>
        <w:rPr>
          <w:noProof/>
        </w:rPr>
        <w:fldChar w:fldCharType="separate"/>
      </w:r>
      <w:r>
        <w:rPr>
          <w:noProof/>
        </w:rPr>
        <w:t>129</w:t>
      </w:r>
      <w:r>
        <w:rPr>
          <w:noProof/>
        </w:rPr>
        <w:fldChar w:fldCharType="end"/>
      </w:r>
    </w:p>
    <w:p w14:paraId="00B2FA70" w14:textId="5A12A9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_Toc187257106 \h </w:instrText>
      </w:r>
      <w:r>
        <w:rPr>
          <w:noProof/>
        </w:rPr>
      </w:r>
      <w:r>
        <w:rPr>
          <w:noProof/>
        </w:rPr>
        <w:fldChar w:fldCharType="separate"/>
      </w:r>
      <w:r>
        <w:rPr>
          <w:noProof/>
        </w:rPr>
        <w:t>130</w:t>
      </w:r>
      <w:r>
        <w:rPr>
          <w:noProof/>
        </w:rPr>
        <w:fldChar w:fldCharType="end"/>
      </w:r>
    </w:p>
    <w:p w14:paraId="6D3E4C23" w14:textId="441D19D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_Toc187257107 \h </w:instrText>
      </w:r>
      <w:r>
        <w:rPr>
          <w:noProof/>
        </w:rPr>
      </w:r>
      <w:r>
        <w:rPr>
          <w:noProof/>
        </w:rPr>
        <w:fldChar w:fldCharType="separate"/>
      </w:r>
      <w:r>
        <w:rPr>
          <w:noProof/>
        </w:rPr>
        <w:t>130</w:t>
      </w:r>
      <w:r>
        <w:rPr>
          <w:noProof/>
        </w:rPr>
        <w:fldChar w:fldCharType="end"/>
      </w:r>
    </w:p>
    <w:p w14:paraId="09FBD66D" w14:textId="2DC3A0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_Toc187257108 \h </w:instrText>
      </w:r>
      <w:r>
        <w:rPr>
          <w:noProof/>
        </w:rPr>
      </w:r>
      <w:r>
        <w:rPr>
          <w:noProof/>
        </w:rPr>
        <w:fldChar w:fldCharType="separate"/>
      </w:r>
      <w:r>
        <w:rPr>
          <w:noProof/>
        </w:rPr>
        <w:t>131</w:t>
      </w:r>
      <w:r>
        <w:rPr>
          <w:noProof/>
        </w:rPr>
        <w:fldChar w:fldCharType="end"/>
      </w:r>
    </w:p>
    <w:p w14:paraId="1D5DCE6B" w14:textId="150E15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Co-location requirements</w:t>
      </w:r>
      <w:r>
        <w:rPr>
          <w:noProof/>
        </w:rPr>
        <w:tab/>
      </w:r>
      <w:r>
        <w:rPr>
          <w:noProof/>
        </w:rPr>
        <w:fldChar w:fldCharType="begin"/>
      </w:r>
      <w:r>
        <w:rPr>
          <w:noProof/>
        </w:rPr>
        <w:instrText xml:space="preserve"> PAGEREF _Toc187257109 \h </w:instrText>
      </w:r>
      <w:r>
        <w:rPr>
          <w:noProof/>
        </w:rPr>
      </w:r>
      <w:r>
        <w:rPr>
          <w:noProof/>
        </w:rPr>
        <w:fldChar w:fldCharType="separate"/>
      </w:r>
      <w:r>
        <w:rPr>
          <w:noProof/>
        </w:rPr>
        <w:t>141</w:t>
      </w:r>
      <w:r>
        <w:rPr>
          <w:noProof/>
        </w:rPr>
        <w:fldChar w:fldCharType="end"/>
      </w:r>
    </w:p>
    <w:p w14:paraId="32C4A8E7" w14:textId="5EBA1C0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_Toc187257110 \h </w:instrText>
      </w:r>
      <w:r>
        <w:rPr>
          <w:noProof/>
        </w:rPr>
      </w:r>
      <w:r>
        <w:rPr>
          <w:noProof/>
        </w:rPr>
        <w:fldChar w:fldCharType="separate"/>
      </w:r>
      <w:r>
        <w:rPr>
          <w:noProof/>
        </w:rPr>
        <w:t>141</w:t>
      </w:r>
      <w:r>
        <w:rPr>
          <w:noProof/>
        </w:rPr>
        <w:fldChar w:fldCharType="end"/>
      </w:r>
    </w:p>
    <w:p w14:paraId="3D906B14" w14:textId="104E07C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_Toc187257111 \h </w:instrText>
      </w:r>
      <w:r>
        <w:rPr>
          <w:noProof/>
        </w:rPr>
      </w:r>
      <w:r>
        <w:rPr>
          <w:noProof/>
        </w:rPr>
        <w:fldChar w:fldCharType="separate"/>
      </w:r>
      <w:r>
        <w:rPr>
          <w:noProof/>
        </w:rPr>
        <w:t>141</w:t>
      </w:r>
      <w:r>
        <w:rPr>
          <w:noProof/>
        </w:rPr>
        <w:fldChar w:fldCharType="end"/>
      </w:r>
    </w:p>
    <w:p w14:paraId="6868AAD7" w14:textId="12EE45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_Toc187257112 \h </w:instrText>
      </w:r>
      <w:r>
        <w:rPr>
          <w:noProof/>
        </w:rPr>
      </w:r>
      <w:r>
        <w:rPr>
          <w:noProof/>
        </w:rPr>
        <w:fldChar w:fldCharType="separate"/>
      </w:r>
      <w:r>
        <w:rPr>
          <w:noProof/>
        </w:rPr>
        <w:t>141</w:t>
      </w:r>
      <w:r>
        <w:rPr>
          <w:noProof/>
        </w:rPr>
        <w:fldChar w:fldCharType="end"/>
      </w:r>
    </w:p>
    <w:p w14:paraId="126EEC60" w14:textId="71FAC4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_Toc187257113 \h </w:instrText>
      </w:r>
      <w:r>
        <w:rPr>
          <w:noProof/>
        </w:rPr>
      </w:r>
      <w:r>
        <w:rPr>
          <w:noProof/>
        </w:rPr>
        <w:fldChar w:fldCharType="separate"/>
      </w:r>
      <w:r>
        <w:rPr>
          <w:noProof/>
        </w:rPr>
        <w:t>141</w:t>
      </w:r>
      <w:r>
        <w:rPr>
          <w:noProof/>
        </w:rPr>
        <w:fldChar w:fldCharType="end"/>
      </w:r>
    </w:p>
    <w:p w14:paraId="446ED26D" w14:textId="4D01443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_Toc187257114 \h </w:instrText>
      </w:r>
      <w:r>
        <w:rPr>
          <w:noProof/>
        </w:rPr>
      </w:r>
      <w:r>
        <w:rPr>
          <w:noProof/>
        </w:rPr>
        <w:fldChar w:fldCharType="separate"/>
      </w:r>
      <w:r>
        <w:rPr>
          <w:noProof/>
        </w:rPr>
        <w:t>142</w:t>
      </w:r>
      <w:r>
        <w:rPr>
          <w:noProof/>
        </w:rPr>
        <w:fldChar w:fldCharType="end"/>
      </w:r>
    </w:p>
    <w:p w14:paraId="6A8B783C" w14:textId="556A24C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_Toc187257115 \h </w:instrText>
      </w:r>
      <w:r>
        <w:rPr>
          <w:noProof/>
        </w:rPr>
      </w:r>
      <w:r>
        <w:rPr>
          <w:noProof/>
        </w:rPr>
        <w:fldChar w:fldCharType="separate"/>
      </w:r>
      <w:r>
        <w:rPr>
          <w:noProof/>
        </w:rPr>
        <w:t>147</w:t>
      </w:r>
      <w:r>
        <w:rPr>
          <w:noProof/>
        </w:rPr>
        <w:fldChar w:fldCharType="end"/>
      </w:r>
    </w:p>
    <w:p w14:paraId="0390916F" w14:textId="24C719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C17C59">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_Toc187257116 \h </w:instrText>
      </w:r>
      <w:r>
        <w:rPr>
          <w:noProof/>
        </w:rPr>
      </w:r>
      <w:r>
        <w:rPr>
          <w:noProof/>
        </w:rPr>
        <w:fldChar w:fldCharType="separate"/>
      </w:r>
      <w:r>
        <w:rPr>
          <w:noProof/>
        </w:rPr>
        <w:t>147</w:t>
      </w:r>
      <w:r>
        <w:rPr>
          <w:noProof/>
        </w:rPr>
        <w:fldChar w:fldCharType="end"/>
      </w:r>
    </w:p>
    <w:p w14:paraId="5C27F78F" w14:textId="04315FD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_Toc187257117 \h </w:instrText>
      </w:r>
      <w:r>
        <w:rPr>
          <w:noProof/>
        </w:rPr>
      </w:r>
      <w:r>
        <w:rPr>
          <w:noProof/>
        </w:rPr>
        <w:fldChar w:fldCharType="separate"/>
      </w:r>
      <w:r>
        <w:rPr>
          <w:noProof/>
        </w:rPr>
        <w:t>147</w:t>
      </w:r>
      <w:r>
        <w:rPr>
          <w:noProof/>
        </w:rPr>
        <w:fldChar w:fldCharType="end"/>
      </w:r>
    </w:p>
    <w:p w14:paraId="0451178C" w14:textId="03654A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_Toc187257118 \h </w:instrText>
      </w:r>
      <w:r>
        <w:rPr>
          <w:noProof/>
        </w:rPr>
      </w:r>
      <w:r>
        <w:rPr>
          <w:noProof/>
        </w:rPr>
        <w:fldChar w:fldCharType="separate"/>
      </w:r>
      <w:r>
        <w:rPr>
          <w:noProof/>
        </w:rPr>
        <w:t>147</w:t>
      </w:r>
      <w:r>
        <w:rPr>
          <w:noProof/>
        </w:rPr>
        <w:fldChar w:fldCharType="end"/>
      </w:r>
    </w:p>
    <w:p w14:paraId="36010D3B" w14:textId="07FD94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_Toc187257119 \h </w:instrText>
      </w:r>
      <w:r>
        <w:rPr>
          <w:noProof/>
        </w:rPr>
      </w:r>
      <w:r>
        <w:rPr>
          <w:noProof/>
        </w:rPr>
        <w:fldChar w:fldCharType="separate"/>
      </w:r>
      <w:r>
        <w:rPr>
          <w:noProof/>
        </w:rPr>
        <w:t>147</w:t>
      </w:r>
      <w:r>
        <w:rPr>
          <w:noProof/>
        </w:rPr>
        <w:fldChar w:fldCharType="end"/>
      </w:r>
    </w:p>
    <w:p w14:paraId="61657330" w14:textId="2AE7F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_Toc187257120 \h </w:instrText>
      </w:r>
      <w:r>
        <w:rPr>
          <w:noProof/>
        </w:rPr>
      </w:r>
      <w:r>
        <w:rPr>
          <w:noProof/>
        </w:rPr>
        <w:fldChar w:fldCharType="separate"/>
      </w:r>
      <w:r>
        <w:rPr>
          <w:noProof/>
        </w:rPr>
        <w:t>147</w:t>
      </w:r>
      <w:r>
        <w:rPr>
          <w:noProof/>
        </w:rPr>
        <w:fldChar w:fldCharType="end"/>
      </w:r>
    </w:p>
    <w:p w14:paraId="0C00E1B7" w14:textId="6EC37A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_Toc187257121 \h </w:instrText>
      </w:r>
      <w:r>
        <w:rPr>
          <w:noProof/>
        </w:rPr>
      </w:r>
      <w:r>
        <w:rPr>
          <w:noProof/>
        </w:rPr>
        <w:fldChar w:fldCharType="separate"/>
      </w:r>
      <w:r>
        <w:rPr>
          <w:noProof/>
        </w:rPr>
        <w:t>148</w:t>
      </w:r>
      <w:r>
        <w:rPr>
          <w:noProof/>
        </w:rPr>
        <w:fldChar w:fldCharType="end"/>
      </w:r>
    </w:p>
    <w:p w14:paraId="18DFE4D4" w14:textId="3D5667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C17C59">
        <w:rPr>
          <w:noProof/>
          <w:lang w:val="en-US"/>
        </w:rPr>
        <w:t>s</w:t>
      </w:r>
      <w:r>
        <w:rPr>
          <w:noProof/>
        </w:rPr>
        <w:tab/>
      </w:r>
      <w:r>
        <w:rPr>
          <w:noProof/>
        </w:rPr>
        <w:fldChar w:fldCharType="begin"/>
      </w:r>
      <w:r>
        <w:rPr>
          <w:noProof/>
        </w:rPr>
        <w:instrText xml:space="preserve"> PAGEREF _Toc187257122 \h </w:instrText>
      </w:r>
      <w:r>
        <w:rPr>
          <w:noProof/>
        </w:rPr>
      </w:r>
      <w:r>
        <w:rPr>
          <w:noProof/>
        </w:rPr>
        <w:fldChar w:fldCharType="separate"/>
      </w:r>
      <w:r>
        <w:rPr>
          <w:noProof/>
        </w:rPr>
        <w:t>149</w:t>
      </w:r>
      <w:r>
        <w:rPr>
          <w:noProof/>
        </w:rPr>
        <w:fldChar w:fldCharType="end"/>
      </w:r>
    </w:p>
    <w:p w14:paraId="605A4718" w14:textId="1E827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_Toc187257123 \h </w:instrText>
      </w:r>
      <w:r>
        <w:rPr>
          <w:noProof/>
        </w:rPr>
      </w:r>
      <w:r>
        <w:rPr>
          <w:noProof/>
        </w:rPr>
        <w:fldChar w:fldCharType="separate"/>
      </w:r>
      <w:r>
        <w:rPr>
          <w:noProof/>
        </w:rPr>
        <w:t>149</w:t>
      </w:r>
      <w:r>
        <w:rPr>
          <w:noProof/>
        </w:rPr>
        <w:fldChar w:fldCharType="end"/>
      </w:r>
    </w:p>
    <w:p w14:paraId="026658C3" w14:textId="3843D91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_Toc187257124 \h </w:instrText>
      </w:r>
      <w:r>
        <w:rPr>
          <w:noProof/>
        </w:rPr>
      </w:r>
      <w:r>
        <w:rPr>
          <w:noProof/>
        </w:rPr>
        <w:fldChar w:fldCharType="separate"/>
      </w:r>
      <w:r>
        <w:rPr>
          <w:noProof/>
        </w:rPr>
        <w:t>150</w:t>
      </w:r>
      <w:r>
        <w:rPr>
          <w:noProof/>
        </w:rPr>
        <w:fldChar w:fldCharType="end"/>
      </w:r>
    </w:p>
    <w:p w14:paraId="2B67D9AD" w14:textId="75F0E9C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_Toc187257125 \h </w:instrText>
      </w:r>
      <w:r>
        <w:rPr>
          <w:noProof/>
        </w:rPr>
      </w:r>
      <w:r>
        <w:rPr>
          <w:noProof/>
        </w:rPr>
        <w:fldChar w:fldCharType="separate"/>
      </w:r>
      <w:r>
        <w:rPr>
          <w:noProof/>
        </w:rPr>
        <w:t>151</w:t>
      </w:r>
      <w:r>
        <w:rPr>
          <w:noProof/>
        </w:rPr>
        <w:fldChar w:fldCharType="end"/>
      </w:r>
    </w:p>
    <w:p w14:paraId="4A169B77" w14:textId="7EF5C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_Toc187257126 \h </w:instrText>
      </w:r>
      <w:r>
        <w:rPr>
          <w:noProof/>
        </w:rPr>
      </w:r>
      <w:r>
        <w:rPr>
          <w:noProof/>
        </w:rPr>
        <w:fldChar w:fldCharType="separate"/>
      </w:r>
      <w:r>
        <w:rPr>
          <w:noProof/>
        </w:rPr>
        <w:t>151</w:t>
      </w:r>
      <w:r>
        <w:rPr>
          <w:noProof/>
        </w:rPr>
        <w:fldChar w:fldCharType="end"/>
      </w:r>
    </w:p>
    <w:p w14:paraId="6056F800" w14:textId="20F7241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_Toc187257127 \h </w:instrText>
      </w:r>
      <w:r>
        <w:rPr>
          <w:noProof/>
        </w:rPr>
      </w:r>
      <w:r>
        <w:rPr>
          <w:noProof/>
        </w:rPr>
        <w:fldChar w:fldCharType="separate"/>
      </w:r>
      <w:r>
        <w:rPr>
          <w:noProof/>
        </w:rPr>
        <w:t>152</w:t>
      </w:r>
      <w:r>
        <w:rPr>
          <w:noProof/>
        </w:rPr>
        <w:fldChar w:fldCharType="end"/>
      </w:r>
    </w:p>
    <w:p w14:paraId="0374F4B1" w14:textId="1B93F94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_Toc187257128 \h </w:instrText>
      </w:r>
      <w:r>
        <w:rPr>
          <w:noProof/>
        </w:rPr>
      </w:r>
      <w:r>
        <w:rPr>
          <w:noProof/>
        </w:rPr>
        <w:fldChar w:fldCharType="separate"/>
      </w:r>
      <w:r>
        <w:rPr>
          <w:noProof/>
        </w:rPr>
        <w:t>152</w:t>
      </w:r>
      <w:r>
        <w:rPr>
          <w:noProof/>
        </w:rPr>
        <w:fldChar w:fldCharType="end"/>
      </w:r>
    </w:p>
    <w:p w14:paraId="38DBD1DD" w14:textId="0EC08AB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_Toc187257129 \h </w:instrText>
      </w:r>
      <w:r>
        <w:rPr>
          <w:noProof/>
        </w:rPr>
      </w:r>
      <w:r>
        <w:rPr>
          <w:noProof/>
        </w:rPr>
        <w:fldChar w:fldCharType="separate"/>
      </w:r>
      <w:r>
        <w:rPr>
          <w:noProof/>
        </w:rPr>
        <w:t>152</w:t>
      </w:r>
      <w:r>
        <w:rPr>
          <w:noProof/>
        </w:rPr>
        <w:fldChar w:fldCharType="end"/>
      </w:r>
    </w:p>
    <w:p w14:paraId="640EE187" w14:textId="7A9C06F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_Toc187257130 \h </w:instrText>
      </w:r>
      <w:r>
        <w:rPr>
          <w:noProof/>
        </w:rPr>
      </w:r>
      <w:r>
        <w:rPr>
          <w:noProof/>
        </w:rPr>
        <w:fldChar w:fldCharType="separate"/>
      </w:r>
      <w:r>
        <w:rPr>
          <w:noProof/>
        </w:rPr>
        <w:t>152</w:t>
      </w:r>
      <w:r>
        <w:rPr>
          <w:noProof/>
        </w:rPr>
        <w:fldChar w:fldCharType="end"/>
      </w:r>
    </w:p>
    <w:p w14:paraId="29EED482" w14:textId="3D7326F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_Toc187257131 \h </w:instrText>
      </w:r>
      <w:r>
        <w:rPr>
          <w:noProof/>
        </w:rPr>
      </w:r>
      <w:r>
        <w:rPr>
          <w:noProof/>
        </w:rPr>
        <w:fldChar w:fldCharType="separate"/>
      </w:r>
      <w:r>
        <w:rPr>
          <w:noProof/>
        </w:rPr>
        <w:t>152</w:t>
      </w:r>
      <w:r>
        <w:rPr>
          <w:noProof/>
        </w:rPr>
        <w:fldChar w:fldCharType="end"/>
      </w:r>
    </w:p>
    <w:p w14:paraId="4A5B383F" w14:textId="0EB1370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_Toc187257132 \h </w:instrText>
      </w:r>
      <w:r>
        <w:rPr>
          <w:noProof/>
        </w:rPr>
      </w:r>
      <w:r>
        <w:rPr>
          <w:noProof/>
        </w:rPr>
        <w:fldChar w:fldCharType="separate"/>
      </w:r>
      <w:r>
        <w:rPr>
          <w:noProof/>
        </w:rPr>
        <w:t>152</w:t>
      </w:r>
      <w:r>
        <w:rPr>
          <w:noProof/>
        </w:rPr>
        <w:fldChar w:fldCharType="end"/>
      </w:r>
    </w:p>
    <w:p w14:paraId="2889AB7E" w14:textId="5964ACE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_Toc187257133 \h </w:instrText>
      </w:r>
      <w:r>
        <w:rPr>
          <w:noProof/>
        </w:rPr>
      </w:r>
      <w:r>
        <w:rPr>
          <w:noProof/>
        </w:rPr>
        <w:fldChar w:fldCharType="separate"/>
      </w:r>
      <w:r>
        <w:rPr>
          <w:noProof/>
        </w:rPr>
        <w:t>153</w:t>
      </w:r>
      <w:r>
        <w:rPr>
          <w:noProof/>
        </w:rPr>
        <w:fldChar w:fldCharType="end"/>
      </w:r>
    </w:p>
    <w:p w14:paraId="4484DC1C" w14:textId="45C3297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_Toc187257134 \h </w:instrText>
      </w:r>
      <w:r>
        <w:rPr>
          <w:noProof/>
        </w:rPr>
      </w:r>
      <w:r>
        <w:rPr>
          <w:noProof/>
        </w:rPr>
        <w:fldChar w:fldCharType="separate"/>
      </w:r>
      <w:r>
        <w:rPr>
          <w:noProof/>
        </w:rPr>
        <w:t>153</w:t>
      </w:r>
      <w:r>
        <w:rPr>
          <w:noProof/>
        </w:rPr>
        <w:fldChar w:fldCharType="end"/>
      </w:r>
    </w:p>
    <w:p w14:paraId="37FD081F" w14:textId="7EBDDBA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_Toc187257135 \h </w:instrText>
      </w:r>
      <w:r>
        <w:rPr>
          <w:noProof/>
        </w:rPr>
      </w:r>
      <w:r>
        <w:rPr>
          <w:noProof/>
        </w:rPr>
        <w:fldChar w:fldCharType="separate"/>
      </w:r>
      <w:r>
        <w:rPr>
          <w:noProof/>
        </w:rPr>
        <w:t>153</w:t>
      </w:r>
      <w:r>
        <w:rPr>
          <w:noProof/>
        </w:rPr>
        <w:fldChar w:fldCharType="end"/>
      </w:r>
    </w:p>
    <w:p w14:paraId="012D60F6" w14:textId="187DF9F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1-H</w:t>
      </w:r>
      <w:r>
        <w:rPr>
          <w:noProof/>
        </w:rPr>
        <w:t xml:space="preserve"> and </w:t>
      </w:r>
      <w:r w:rsidRPr="00C17C59">
        <w:rPr>
          <w:i/>
          <w:noProof/>
        </w:rPr>
        <w:t>BS type 1-O</w:t>
      </w:r>
      <w:r>
        <w:rPr>
          <w:noProof/>
        </w:rPr>
        <w:tab/>
      </w:r>
      <w:r>
        <w:rPr>
          <w:noProof/>
        </w:rPr>
        <w:fldChar w:fldCharType="begin"/>
      </w:r>
      <w:r>
        <w:rPr>
          <w:noProof/>
        </w:rPr>
        <w:instrText xml:space="preserve"> PAGEREF _Toc187257136 \h </w:instrText>
      </w:r>
      <w:r>
        <w:rPr>
          <w:noProof/>
        </w:rPr>
      </w:r>
      <w:r>
        <w:rPr>
          <w:noProof/>
        </w:rPr>
        <w:fldChar w:fldCharType="separate"/>
      </w:r>
      <w:r>
        <w:rPr>
          <w:noProof/>
        </w:rPr>
        <w:t>153</w:t>
      </w:r>
      <w:r>
        <w:rPr>
          <w:noProof/>
        </w:rPr>
        <w:fldChar w:fldCharType="end"/>
      </w:r>
    </w:p>
    <w:p w14:paraId="44ED6CB9" w14:textId="4246B5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_Toc187257137 \h </w:instrText>
      </w:r>
      <w:r>
        <w:rPr>
          <w:noProof/>
        </w:rPr>
      </w:r>
      <w:r>
        <w:rPr>
          <w:noProof/>
        </w:rPr>
        <w:fldChar w:fldCharType="separate"/>
      </w:r>
      <w:r>
        <w:rPr>
          <w:noProof/>
        </w:rPr>
        <w:t>154</w:t>
      </w:r>
      <w:r>
        <w:rPr>
          <w:noProof/>
        </w:rPr>
        <w:fldChar w:fldCharType="end"/>
      </w:r>
    </w:p>
    <w:p w14:paraId="6370C741" w14:textId="18E743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_Toc187257138 \h </w:instrText>
      </w:r>
      <w:r>
        <w:rPr>
          <w:noProof/>
        </w:rPr>
      </w:r>
      <w:r>
        <w:rPr>
          <w:noProof/>
        </w:rPr>
        <w:fldChar w:fldCharType="separate"/>
      </w:r>
      <w:r>
        <w:rPr>
          <w:noProof/>
        </w:rPr>
        <w:t>155</w:t>
      </w:r>
      <w:r>
        <w:rPr>
          <w:noProof/>
        </w:rPr>
        <w:fldChar w:fldCharType="end"/>
      </w:r>
    </w:p>
    <w:p w14:paraId="7898E9F1" w14:textId="3B5A19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_Toc187257139 \h </w:instrText>
      </w:r>
      <w:r>
        <w:rPr>
          <w:noProof/>
        </w:rPr>
      </w:r>
      <w:r>
        <w:rPr>
          <w:noProof/>
        </w:rPr>
        <w:fldChar w:fldCharType="separate"/>
      </w:r>
      <w:r>
        <w:rPr>
          <w:noProof/>
        </w:rPr>
        <w:t>155</w:t>
      </w:r>
      <w:r>
        <w:rPr>
          <w:noProof/>
        </w:rPr>
        <w:fldChar w:fldCharType="end"/>
      </w:r>
    </w:p>
    <w:p w14:paraId="1D53C0E2" w14:textId="21A760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_Toc187257140 \h </w:instrText>
      </w:r>
      <w:r>
        <w:rPr>
          <w:noProof/>
        </w:rPr>
      </w:r>
      <w:r>
        <w:rPr>
          <w:noProof/>
        </w:rPr>
        <w:fldChar w:fldCharType="separate"/>
      </w:r>
      <w:r>
        <w:rPr>
          <w:noProof/>
        </w:rPr>
        <w:t>155</w:t>
      </w:r>
      <w:r>
        <w:rPr>
          <w:noProof/>
        </w:rPr>
        <w:fldChar w:fldCharType="end"/>
      </w:r>
    </w:p>
    <w:p w14:paraId="311B5B2B" w14:textId="0A8E842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_Toc187257141 \h </w:instrText>
      </w:r>
      <w:r>
        <w:rPr>
          <w:noProof/>
        </w:rPr>
      </w:r>
      <w:r>
        <w:rPr>
          <w:noProof/>
        </w:rPr>
        <w:fldChar w:fldCharType="separate"/>
      </w:r>
      <w:r>
        <w:rPr>
          <w:noProof/>
        </w:rPr>
        <w:t>155</w:t>
      </w:r>
      <w:r>
        <w:rPr>
          <w:noProof/>
        </w:rPr>
        <w:fldChar w:fldCharType="end"/>
      </w:r>
    </w:p>
    <w:p w14:paraId="01855BE3" w14:textId="0D500A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_Toc187257142 \h </w:instrText>
      </w:r>
      <w:r>
        <w:rPr>
          <w:noProof/>
        </w:rPr>
      </w:r>
      <w:r>
        <w:rPr>
          <w:noProof/>
        </w:rPr>
        <w:fldChar w:fldCharType="separate"/>
      </w:r>
      <w:r>
        <w:rPr>
          <w:noProof/>
        </w:rPr>
        <w:t>155</w:t>
      </w:r>
      <w:r>
        <w:rPr>
          <w:noProof/>
        </w:rPr>
        <w:fldChar w:fldCharType="end"/>
      </w:r>
    </w:p>
    <w:p w14:paraId="7422D014" w14:textId="17AB74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_Toc187257143 \h </w:instrText>
      </w:r>
      <w:r>
        <w:rPr>
          <w:noProof/>
        </w:rPr>
      </w:r>
      <w:r>
        <w:rPr>
          <w:noProof/>
        </w:rPr>
        <w:fldChar w:fldCharType="separate"/>
      </w:r>
      <w:r>
        <w:rPr>
          <w:noProof/>
        </w:rPr>
        <w:t>155</w:t>
      </w:r>
      <w:r>
        <w:rPr>
          <w:noProof/>
        </w:rPr>
        <w:fldChar w:fldCharType="end"/>
      </w:r>
    </w:p>
    <w:p w14:paraId="76958D71" w14:textId="6A30A2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_Toc187257144 \h </w:instrText>
      </w:r>
      <w:r>
        <w:rPr>
          <w:noProof/>
        </w:rPr>
      </w:r>
      <w:r>
        <w:rPr>
          <w:noProof/>
        </w:rPr>
        <w:fldChar w:fldCharType="separate"/>
      </w:r>
      <w:r>
        <w:rPr>
          <w:noProof/>
        </w:rPr>
        <w:t>155</w:t>
      </w:r>
      <w:r>
        <w:rPr>
          <w:noProof/>
        </w:rPr>
        <w:fldChar w:fldCharType="end"/>
      </w:r>
    </w:p>
    <w:p w14:paraId="62602F4B" w14:textId="10B49D8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_Toc187257145 \h </w:instrText>
      </w:r>
      <w:r>
        <w:rPr>
          <w:noProof/>
        </w:rPr>
      </w:r>
      <w:r>
        <w:rPr>
          <w:noProof/>
        </w:rPr>
        <w:fldChar w:fldCharType="separate"/>
      </w:r>
      <w:r>
        <w:rPr>
          <w:noProof/>
        </w:rPr>
        <w:t>156</w:t>
      </w:r>
      <w:r>
        <w:rPr>
          <w:noProof/>
        </w:rPr>
        <w:fldChar w:fldCharType="end"/>
      </w:r>
    </w:p>
    <w:p w14:paraId="1F034B35" w14:textId="390F26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_Toc187257146 \h </w:instrText>
      </w:r>
      <w:r>
        <w:rPr>
          <w:noProof/>
        </w:rPr>
      </w:r>
      <w:r>
        <w:rPr>
          <w:noProof/>
        </w:rPr>
        <w:fldChar w:fldCharType="separate"/>
      </w:r>
      <w:r>
        <w:rPr>
          <w:noProof/>
        </w:rPr>
        <w:t>156</w:t>
      </w:r>
      <w:r>
        <w:rPr>
          <w:noProof/>
        </w:rPr>
        <w:fldChar w:fldCharType="end"/>
      </w:r>
    </w:p>
    <w:p w14:paraId="5C68E680" w14:textId="234C5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_Toc187257147 \h </w:instrText>
      </w:r>
      <w:r>
        <w:rPr>
          <w:noProof/>
        </w:rPr>
      </w:r>
      <w:r>
        <w:rPr>
          <w:noProof/>
        </w:rPr>
        <w:fldChar w:fldCharType="separate"/>
      </w:r>
      <w:r>
        <w:rPr>
          <w:noProof/>
        </w:rPr>
        <w:t>156</w:t>
      </w:r>
      <w:r>
        <w:rPr>
          <w:noProof/>
        </w:rPr>
        <w:fldChar w:fldCharType="end"/>
      </w:r>
    </w:p>
    <w:p w14:paraId="3F5FA9D2" w14:textId="001CAB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_Toc187257148 \h </w:instrText>
      </w:r>
      <w:r>
        <w:rPr>
          <w:noProof/>
        </w:rPr>
      </w:r>
      <w:r>
        <w:rPr>
          <w:noProof/>
        </w:rPr>
        <w:fldChar w:fldCharType="separate"/>
      </w:r>
      <w:r>
        <w:rPr>
          <w:noProof/>
        </w:rPr>
        <w:t>157</w:t>
      </w:r>
      <w:r>
        <w:rPr>
          <w:noProof/>
        </w:rPr>
        <w:fldChar w:fldCharType="end"/>
      </w:r>
    </w:p>
    <w:p w14:paraId="5402B7A7" w14:textId="67B9DE0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_Toc187257149 \h </w:instrText>
      </w:r>
      <w:r>
        <w:rPr>
          <w:noProof/>
        </w:rPr>
      </w:r>
      <w:r>
        <w:rPr>
          <w:noProof/>
        </w:rPr>
        <w:fldChar w:fldCharType="separate"/>
      </w:r>
      <w:r>
        <w:rPr>
          <w:noProof/>
        </w:rPr>
        <w:t>159</w:t>
      </w:r>
      <w:r>
        <w:rPr>
          <w:noProof/>
        </w:rPr>
        <w:fldChar w:fldCharType="end"/>
      </w:r>
    </w:p>
    <w:p w14:paraId="074C5DC2" w14:textId="0EFD95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_Toc187257150 \h </w:instrText>
      </w:r>
      <w:r>
        <w:rPr>
          <w:noProof/>
        </w:rPr>
      </w:r>
      <w:r>
        <w:rPr>
          <w:noProof/>
        </w:rPr>
        <w:fldChar w:fldCharType="separate"/>
      </w:r>
      <w:r>
        <w:rPr>
          <w:noProof/>
        </w:rPr>
        <w:t>159</w:t>
      </w:r>
      <w:r>
        <w:rPr>
          <w:noProof/>
        </w:rPr>
        <w:fldChar w:fldCharType="end"/>
      </w:r>
    </w:p>
    <w:p w14:paraId="17B59805" w14:textId="2F76D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_Toc187257151 \h </w:instrText>
      </w:r>
      <w:r>
        <w:rPr>
          <w:noProof/>
        </w:rPr>
      </w:r>
      <w:r>
        <w:rPr>
          <w:noProof/>
        </w:rPr>
        <w:fldChar w:fldCharType="separate"/>
      </w:r>
      <w:r>
        <w:rPr>
          <w:noProof/>
        </w:rPr>
        <w:t>159</w:t>
      </w:r>
      <w:r>
        <w:rPr>
          <w:noProof/>
        </w:rPr>
        <w:fldChar w:fldCharType="end"/>
      </w:r>
    </w:p>
    <w:p w14:paraId="2C95C8AA" w14:textId="5D6EDFF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_Toc187257152 \h </w:instrText>
      </w:r>
      <w:r>
        <w:rPr>
          <w:noProof/>
        </w:rPr>
      </w:r>
      <w:r>
        <w:rPr>
          <w:noProof/>
        </w:rPr>
        <w:fldChar w:fldCharType="separate"/>
      </w:r>
      <w:r>
        <w:rPr>
          <w:noProof/>
        </w:rPr>
        <w:t>159</w:t>
      </w:r>
      <w:r>
        <w:rPr>
          <w:noProof/>
        </w:rPr>
        <w:fldChar w:fldCharType="end"/>
      </w:r>
    </w:p>
    <w:p w14:paraId="093FFB3A" w14:textId="73CBE1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_Toc187257153 \h </w:instrText>
      </w:r>
      <w:r>
        <w:rPr>
          <w:noProof/>
        </w:rPr>
      </w:r>
      <w:r>
        <w:rPr>
          <w:noProof/>
        </w:rPr>
        <w:fldChar w:fldCharType="separate"/>
      </w:r>
      <w:r>
        <w:rPr>
          <w:noProof/>
        </w:rPr>
        <w:t>159</w:t>
      </w:r>
      <w:r>
        <w:rPr>
          <w:noProof/>
        </w:rPr>
        <w:fldChar w:fldCharType="end"/>
      </w:r>
    </w:p>
    <w:p w14:paraId="76958EE6" w14:textId="295AF2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_Toc187257154 \h </w:instrText>
      </w:r>
      <w:r>
        <w:rPr>
          <w:noProof/>
        </w:rPr>
      </w:r>
      <w:r>
        <w:rPr>
          <w:noProof/>
        </w:rPr>
        <w:fldChar w:fldCharType="separate"/>
      </w:r>
      <w:r>
        <w:rPr>
          <w:noProof/>
        </w:rPr>
        <w:t>159</w:t>
      </w:r>
      <w:r>
        <w:rPr>
          <w:noProof/>
        </w:rPr>
        <w:fldChar w:fldCharType="end"/>
      </w:r>
    </w:p>
    <w:p w14:paraId="6297FB8C" w14:textId="60BC6BF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_Toc187257155 \h </w:instrText>
      </w:r>
      <w:r>
        <w:rPr>
          <w:noProof/>
        </w:rPr>
      </w:r>
      <w:r>
        <w:rPr>
          <w:noProof/>
        </w:rPr>
        <w:fldChar w:fldCharType="separate"/>
      </w:r>
      <w:r>
        <w:rPr>
          <w:noProof/>
        </w:rPr>
        <w:t>159</w:t>
      </w:r>
      <w:r>
        <w:rPr>
          <w:noProof/>
        </w:rPr>
        <w:fldChar w:fldCharType="end"/>
      </w:r>
    </w:p>
    <w:p w14:paraId="7B9A1C92" w14:textId="1CC7B58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_Toc187257156 \h </w:instrText>
      </w:r>
      <w:r>
        <w:rPr>
          <w:noProof/>
        </w:rPr>
      </w:r>
      <w:r>
        <w:rPr>
          <w:noProof/>
        </w:rPr>
        <w:fldChar w:fldCharType="separate"/>
      </w:r>
      <w:r>
        <w:rPr>
          <w:noProof/>
        </w:rPr>
        <w:t>160</w:t>
      </w:r>
      <w:r>
        <w:rPr>
          <w:noProof/>
        </w:rPr>
        <w:fldChar w:fldCharType="end"/>
      </w:r>
    </w:p>
    <w:p w14:paraId="624710C3" w14:textId="39E9E0C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_Toc187257157 \h </w:instrText>
      </w:r>
      <w:r>
        <w:rPr>
          <w:noProof/>
        </w:rPr>
      </w:r>
      <w:r>
        <w:rPr>
          <w:noProof/>
        </w:rPr>
        <w:fldChar w:fldCharType="separate"/>
      </w:r>
      <w:r>
        <w:rPr>
          <w:noProof/>
        </w:rPr>
        <w:t>160</w:t>
      </w:r>
      <w:r>
        <w:rPr>
          <w:noProof/>
        </w:rPr>
        <w:fldChar w:fldCharType="end"/>
      </w:r>
    </w:p>
    <w:p w14:paraId="5B5AEF44" w14:textId="0B34024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_Toc187257158 \h </w:instrText>
      </w:r>
      <w:r>
        <w:rPr>
          <w:noProof/>
        </w:rPr>
      </w:r>
      <w:r>
        <w:rPr>
          <w:noProof/>
        </w:rPr>
        <w:fldChar w:fldCharType="separate"/>
      </w:r>
      <w:r>
        <w:rPr>
          <w:noProof/>
        </w:rPr>
        <w:t>160</w:t>
      </w:r>
      <w:r>
        <w:rPr>
          <w:noProof/>
        </w:rPr>
        <w:fldChar w:fldCharType="end"/>
      </w:r>
    </w:p>
    <w:p w14:paraId="4A99E928" w14:textId="640C383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_Toc187257159 \h </w:instrText>
      </w:r>
      <w:r>
        <w:rPr>
          <w:noProof/>
        </w:rPr>
      </w:r>
      <w:r>
        <w:rPr>
          <w:noProof/>
        </w:rPr>
        <w:fldChar w:fldCharType="separate"/>
      </w:r>
      <w:r>
        <w:rPr>
          <w:noProof/>
        </w:rPr>
        <w:t>173</w:t>
      </w:r>
      <w:r>
        <w:rPr>
          <w:noProof/>
        </w:rPr>
        <w:fldChar w:fldCharType="end"/>
      </w:r>
    </w:p>
    <w:p w14:paraId="0D927B20" w14:textId="02AEAD8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_Toc187257160 \h </w:instrText>
      </w:r>
      <w:r>
        <w:rPr>
          <w:noProof/>
        </w:rPr>
      </w:r>
      <w:r>
        <w:rPr>
          <w:noProof/>
        </w:rPr>
        <w:fldChar w:fldCharType="separate"/>
      </w:r>
      <w:r>
        <w:rPr>
          <w:noProof/>
        </w:rPr>
        <w:t>173</w:t>
      </w:r>
      <w:r>
        <w:rPr>
          <w:noProof/>
        </w:rPr>
        <w:fldChar w:fldCharType="end"/>
      </w:r>
    </w:p>
    <w:p w14:paraId="478A3B10" w14:textId="7D0E354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_Toc187257161 \h </w:instrText>
      </w:r>
      <w:r>
        <w:rPr>
          <w:noProof/>
        </w:rPr>
      </w:r>
      <w:r>
        <w:rPr>
          <w:noProof/>
        </w:rPr>
        <w:fldChar w:fldCharType="separate"/>
      </w:r>
      <w:r>
        <w:rPr>
          <w:noProof/>
        </w:rPr>
        <w:t>173</w:t>
      </w:r>
      <w:r>
        <w:rPr>
          <w:noProof/>
        </w:rPr>
        <w:fldChar w:fldCharType="end"/>
      </w:r>
    </w:p>
    <w:p w14:paraId="1D08B6BF" w14:textId="0F8B30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_Toc187257162 \h </w:instrText>
      </w:r>
      <w:r>
        <w:rPr>
          <w:noProof/>
        </w:rPr>
      </w:r>
      <w:r>
        <w:rPr>
          <w:noProof/>
        </w:rPr>
        <w:fldChar w:fldCharType="separate"/>
      </w:r>
      <w:r>
        <w:rPr>
          <w:noProof/>
        </w:rPr>
        <w:t>173</w:t>
      </w:r>
      <w:r>
        <w:rPr>
          <w:noProof/>
        </w:rPr>
        <w:fldChar w:fldCharType="end"/>
      </w:r>
    </w:p>
    <w:p w14:paraId="7257805F" w14:textId="22299C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_Toc187257163 \h </w:instrText>
      </w:r>
      <w:r>
        <w:rPr>
          <w:noProof/>
        </w:rPr>
      </w:r>
      <w:r>
        <w:rPr>
          <w:noProof/>
        </w:rPr>
        <w:fldChar w:fldCharType="separate"/>
      </w:r>
      <w:r>
        <w:rPr>
          <w:noProof/>
        </w:rPr>
        <w:t>173</w:t>
      </w:r>
      <w:r>
        <w:rPr>
          <w:noProof/>
        </w:rPr>
        <w:fldChar w:fldCharType="end"/>
      </w:r>
    </w:p>
    <w:p w14:paraId="21E4A530" w14:textId="1014F5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_Toc187257164 \h </w:instrText>
      </w:r>
      <w:r>
        <w:rPr>
          <w:noProof/>
        </w:rPr>
      </w:r>
      <w:r>
        <w:rPr>
          <w:noProof/>
        </w:rPr>
        <w:fldChar w:fldCharType="separate"/>
      </w:r>
      <w:r>
        <w:rPr>
          <w:noProof/>
        </w:rPr>
        <w:t>173</w:t>
      </w:r>
      <w:r>
        <w:rPr>
          <w:noProof/>
        </w:rPr>
        <w:fldChar w:fldCharType="end"/>
      </w:r>
    </w:p>
    <w:p w14:paraId="5BA1F2D6" w14:textId="5ABABF0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_Toc187257165 \h </w:instrText>
      </w:r>
      <w:r>
        <w:rPr>
          <w:noProof/>
        </w:rPr>
      </w:r>
      <w:r>
        <w:rPr>
          <w:noProof/>
        </w:rPr>
        <w:fldChar w:fldCharType="separate"/>
      </w:r>
      <w:r>
        <w:rPr>
          <w:noProof/>
        </w:rPr>
        <w:t>173</w:t>
      </w:r>
      <w:r>
        <w:rPr>
          <w:noProof/>
        </w:rPr>
        <w:fldChar w:fldCharType="end"/>
      </w:r>
    </w:p>
    <w:p w14:paraId="6EEDD1C2" w14:textId="30B531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_Toc187257166 \h </w:instrText>
      </w:r>
      <w:r>
        <w:rPr>
          <w:noProof/>
        </w:rPr>
      </w:r>
      <w:r>
        <w:rPr>
          <w:noProof/>
        </w:rPr>
        <w:fldChar w:fldCharType="separate"/>
      </w:r>
      <w:r>
        <w:rPr>
          <w:noProof/>
        </w:rPr>
        <w:t>173</w:t>
      </w:r>
      <w:r>
        <w:rPr>
          <w:noProof/>
        </w:rPr>
        <w:fldChar w:fldCharType="end"/>
      </w:r>
    </w:p>
    <w:p w14:paraId="3494ED66" w14:textId="41BA45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_Toc187257167 \h </w:instrText>
      </w:r>
      <w:r>
        <w:rPr>
          <w:noProof/>
        </w:rPr>
      </w:r>
      <w:r>
        <w:rPr>
          <w:noProof/>
        </w:rPr>
        <w:fldChar w:fldCharType="separate"/>
      </w:r>
      <w:r>
        <w:rPr>
          <w:noProof/>
        </w:rPr>
        <w:t>174</w:t>
      </w:r>
      <w:r>
        <w:rPr>
          <w:noProof/>
        </w:rPr>
        <w:fldChar w:fldCharType="end"/>
      </w:r>
    </w:p>
    <w:p w14:paraId="50642783" w14:textId="0DD46C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_Toc187257168 \h </w:instrText>
      </w:r>
      <w:r>
        <w:rPr>
          <w:noProof/>
        </w:rPr>
      </w:r>
      <w:r>
        <w:rPr>
          <w:noProof/>
        </w:rPr>
        <w:fldChar w:fldCharType="separate"/>
      </w:r>
      <w:r>
        <w:rPr>
          <w:noProof/>
        </w:rPr>
        <w:t>174</w:t>
      </w:r>
      <w:r>
        <w:rPr>
          <w:noProof/>
        </w:rPr>
        <w:fldChar w:fldCharType="end"/>
      </w:r>
    </w:p>
    <w:p w14:paraId="2D4CB50B" w14:textId="3FA03F9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_Toc187257169 \h </w:instrText>
      </w:r>
      <w:r>
        <w:rPr>
          <w:noProof/>
        </w:rPr>
      </w:r>
      <w:r>
        <w:rPr>
          <w:noProof/>
        </w:rPr>
        <w:fldChar w:fldCharType="separate"/>
      </w:r>
      <w:r>
        <w:rPr>
          <w:noProof/>
        </w:rPr>
        <w:t>174</w:t>
      </w:r>
      <w:r>
        <w:rPr>
          <w:noProof/>
        </w:rPr>
        <w:fldChar w:fldCharType="end"/>
      </w:r>
    </w:p>
    <w:p w14:paraId="72CA2269" w14:textId="4A1D5A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_Toc187257170 \h </w:instrText>
      </w:r>
      <w:r>
        <w:rPr>
          <w:noProof/>
        </w:rPr>
      </w:r>
      <w:r>
        <w:rPr>
          <w:noProof/>
        </w:rPr>
        <w:fldChar w:fldCharType="separate"/>
      </w:r>
      <w:r>
        <w:rPr>
          <w:noProof/>
        </w:rPr>
        <w:t>175</w:t>
      </w:r>
      <w:r>
        <w:rPr>
          <w:noProof/>
        </w:rPr>
        <w:fldChar w:fldCharType="end"/>
      </w:r>
    </w:p>
    <w:p w14:paraId="4F9717EB" w14:textId="34F0E6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_Toc187257171 \h </w:instrText>
      </w:r>
      <w:r>
        <w:rPr>
          <w:noProof/>
        </w:rPr>
      </w:r>
      <w:r>
        <w:rPr>
          <w:noProof/>
        </w:rPr>
        <w:fldChar w:fldCharType="separate"/>
      </w:r>
      <w:r>
        <w:rPr>
          <w:noProof/>
        </w:rPr>
        <w:t>176</w:t>
      </w:r>
      <w:r>
        <w:rPr>
          <w:noProof/>
        </w:rPr>
        <w:fldChar w:fldCharType="end"/>
      </w:r>
    </w:p>
    <w:p w14:paraId="727D8349" w14:textId="11C7B38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_Toc187257172 \h </w:instrText>
      </w:r>
      <w:r>
        <w:rPr>
          <w:noProof/>
        </w:rPr>
      </w:r>
      <w:r>
        <w:rPr>
          <w:noProof/>
        </w:rPr>
        <w:fldChar w:fldCharType="separate"/>
      </w:r>
      <w:r>
        <w:rPr>
          <w:noProof/>
        </w:rPr>
        <w:t>176</w:t>
      </w:r>
      <w:r>
        <w:rPr>
          <w:noProof/>
        </w:rPr>
        <w:fldChar w:fldCharType="end"/>
      </w:r>
    </w:p>
    <w:p w14:paraId="54227D75" w14:textId="0B76C0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_Toc187257173 \h </w:instrText>
      </w:r>
      <w:r>
        <w:rPr>
          <w:noProof/>
        </w:rPr>
      </w:r>
      <w:r>
        <w:rPr>
          <w:noProof/>
        </w:rPr>
        <w:fldChar w:fldCharType="separate"/>
      </w:r>
      <w:r>
        <w:rPr>
          <w:noProof/>
        </w:rPr>
        <w:t>176</w:t>
      </w:r>
      <w:r>
        <w:rPr>
          <w:noProof/>
        </w:rPr>
        <w:fldChar w:fldCharType="end"/>
      </w:r>
    </w:p>
    <w:p w14:paraId="4A33C7BF" w14:textId="58154E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_Toc187257174 \h </w:instrText>
      </w:r>
      <w:r>
        <w:rPr>
          <w:noProof/>
        </w:rPr>
      </w:r>
      <w:r>
        <w:rPr>
          <w:noProof/>
        </w:rPr>
        <w:fldChar w:fldCharType="separate"/>
      </w:r>
      <w:r>
        <w:rPr>
          <w:noProof/>
        </w:rPr>
        <w:t>176</w:t>
      </w:r>
      <w:r>
        <w:rPr>
          <w:noProof/>
        </w:rPr>
        <w:fldChar w:fldCharType="end"/>
      </w:r>
    </w:p>
    <w:p w14:paraId="3F82C6D9" w14:textId="0CF942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_Toc187257175 \h </w:instrText>
      </w:r>
      <w:r>
        <w:rPr>
          <w:noProof/>
        </w:rPr>
      </w:r>
      <w:r>
        <w:rPr>
          <w:noProof/>
        </w:rPr>
        <w:fldChar w:fldCharType="separate"/>
      </w:r>
      <w:r>
        <w:rPr>
          <w:noProof/>
        </w:rPr>
        <w:t>176</w:t>
      </w:r>
      <w:r>
        <w:rPr>
          <w:noProof/>
        </w:rPr>
        <w:fldChar w:fldCharType="end"/>
      </w:r>
    </w:p>
    <w:p w14:paraId="17135238" w14:textId="4B59FA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_Toc187257176 \h </w:instrText>
      </w:r>
      <w:r>
        <w:rPr>
          <w:noProof/>
        </w:rPr>
      </w:r>
      <w:r>
        <w:rPr>
          <w:noProof/>
        </w:rPr>
        <w:fldChar w:fldCharType="separate"/>
      </w:r>
      <w:r>
        <w:rPr>
          <w:noProof/>
        </w:rPr>
        <w:t>176</w:t>
      </w:r>
      <w:r>
        <w:rPr>
          <w:noProof/>
        </w:rPr>
        <w:fldChar w:fldCharType="end"/>
      </w:r>
    </w:p>
    <w:p w14:paraId="5B45EA96" w14:textId="3EA7F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_Toc187257177 \h </w:instrText>
      </w:r>
      <w:r>
        <w:rPr>
          <w:noProof/>
        </w:rPr>
      </w:r>
      <w:r>
        <w:rPr>
          <w:noProof/>
        </w:rPr>
        <w:fldChar w:fldCharType="separate"/>
      </w:r>
      <w:r>
        <w:rPr>
          <w:noProof/>
        </w:rPr>
        <w:t>177</w:t>
      </w:r>
      <w:r>
        <w:rPr>
          <w:noProof/>
        </w:rPr>
        <w:fldChar w:fldCharType="end"/>
      </w:r>
    </w:p>
    <w:p w14:paraId="244557D5" w14:textId="7232584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_Toc187257178 \h </w:instrText>
      </w:r>
      <w:r>
        <w:rPr>
          <w:noProof/>
        </w:rPr>
      </w:r>
      <w:r>
        <w:rPr>
          <w:noProof/>
        </w:rPr>
        <w:fldChar w:fldCharType="separate"/>
      </w:r>
      <w:r>
        <w:rPr>
          <w:noProof/>
        </w:rPr>
        <w:t>178</w:t>
      </w:r>
      <w:r>
        <w:rPr>
          <w:noProof/>
        </w:rPr>
        <w:fldChar w:fldCharType="end"/>
      </w:r>
    </w:p>
    <w:p w14:paraId="134749F8" w14:textId="1DAEDEC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_Toc187257179 \h </w:instrText>
      </w:r>
      <w:r>
        <w:rPr>
          <w:noProof/>
        </w:rPr>
      </w:r>
      <w:r>
        <w:rPr>
          <w:noProof/>
        </w:rPr>
        <w:fldChar w:fldCharType="separate"/>
      </w:r>
      <w:r>
        <w:rPr>
          <w:noProof/>
        </w:rPr>
        <w:t>178</w:t>
      </w:r>
      <w:r>
        <w:rPr>
          <w:noProof/>
        </w:rPr>
        <w:fldChar w:fldCharType="end"/>
      </w:r>
    </w:p>
    <w:p w14:paraId="30ED5C6D" w14:textId="40FDC20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_Toc187257180 \h </w:instrText>
      </w:r>
      <w:r>
        <w:rPr>
          <w:noProof/>
        </w:rPr>
      </w:r>
      <w:r>
        <w:rPr>
          <w:noProof/>
        </w:rPr>
        <w:fldChar w:fldCharType="separate"/>
      </w:r>
      <w:r>
        <w:rPr>
          <w:noProof/>
        </w:rPr>
        <w:t>178</w:t>
      </w:r>
      <w:r>
        <w:rPr>
          <w:noProof/>
        </w:rPr>
        <w:fldChar w:fldCharType="end"/>
      </w:r>
    </w:p>
    <w:p w14:paraId="1CFF9751" w14:textId="72B427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_Toc187257181 \h </w:instrText>
      </w:r>
      <w:r>
        <w:rPr>
          <w:noProof/>
        </w:rPr>
      </w:r>
      <w:r>
        <w:rPr>
          <w:noProof/>
        </w:rPr>
        <w:fldChar w:fldCharType="separate"/>
      </w:r>
      <w:r>
        <w:rPr>
          <w:noProof/>
        </w:rPr>
        <w:t>181</w:t>
      </w:r>
      <w:r>
        <w:rPr>
          <w:noProof/>
        </w:rPr>
        <w:fldChar w:fldCharType="end"/>
      </w:r>
    </w:p>
    <w:p w14:paraId="145CD07A" w14:textId="1D9D6A5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_Toc187257182 \h </w:instrText>
      </w:r>
      <w:r>
        <w:rPr>
          <w:noProof/>
        </w:rPr>
      </w:r>
      <w:r>
        <w:rPr>
          <w:noProof/>
        </w:rPr>
        <w:fldChar w:fldCharType="separate"/>
      </w:r>
      <w:r>
        <w:rPr>
          <w:noProof/>
        </w:rPr>
        <w:t>182</w:t>
      </w:r>
      <w:r>
        <w:rPr>
          <w:noProof/>
        </w:rPr>
        <w:fldChar w:fldCharType="end"/>
      </w:r>
    </w:p>
    <w:p w14:paraId="47B687D3" w14:textId="01D07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_Toc187257183 \h </w:instrText>
      </w:r>
      <w:r>
        <w:rPr>
          <w:noProof/>
        </w:rPr>
      </w:r>
      <w:r>
        <w:rPr>
          <w:noProof/>
        </w:rPr>
        <w:fldChar w:fldCharType="separate"/>
      </w:r>
      <w:r>
        <w:rPr>
          <w:noProof/>
        </w:rPr>
        <w:t>182</w:t>
      </w:r>
      <w:r>
        <w:rPr>
          <w:noProof/>
        </w:rPr>
        <w:fldChar w:fldCharType="end"/>
      </w:r>
    </w:p>
    <w:p w14:paraId="408589A3" w14:textId="45D2D96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C17C59">
        <w:rPr>
          <w:noProof/>
          <w:lang w:val="en-US"/>
        </w:rPr>
        <w:t>r</w:t>
      </w:r>
      <w:r>
        <w:rPr>
          <w:noProof/>
        </w:rPr>
        <w:t>equirement</w:t>
      </w:r>
      <w:r>
        <w:rPr>
          <w:noProof/>
        </w:rPr>
        <w:tab/>
      </w:r>
      <w:r>
        <w:rPr>
          <w:noProof/>
        </w:rPr>
        <w:fldChar w:fldCharType="begin"/>
      </w:r>
      <w:r>
        <w:rPr>
          <w:noProof/>
        </w:rPr>
        <w:instrText xml:space="preserve"> PAGEREF _Toc187257184 \h </w:instrText>
      </w:r>
      <w:r>
        <w:rPr>
          <w:noProof/>
        </w:rPr>
      </w:r>
      <w:r>
        <w:rPr>
          <w:noProof/>
        </w:rPr>
        <w:fldChar w:fldCharType="separate"/>
      </w:r>
      <w:r>
        <w:rPr>
          <w:noProof/>
        </w:rPr>
        <w:t>182</w:t>
      </w:r>
      <w:r>
        <w:rPr>
          <w:noProof/>
        </w:rPr>
        <w:fldChar w:fldCharType="end"/>
      </w:r>
    </w:p>
    <w:p w14:paraId="5DFDFFD7" w14:textId="60ED18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_Toc187257185 \h </w:instrText>
      </w:r>
      <w:r>
        <w:rPr>
          <w:noProof/>
        </w:rPr>
      </w:r>
      <w:r>
        <w:rPr>
          <w:noProof/>
        </w:rPr>
        <w:fldChar w:fldCharType="separate"/>
      </w:r>
      <w:r>
        <w:rPr>
          <w:noProof/>
        </w:rPr>
        <w:t>182</w:t>
      </w:r>
      <w:r>
        <w:rPr>
          <w:noProof/>
        </w:rPr>
        <w:fldChar w:fldCharType="end"/>
      </w:r>
    </w:p>
    <w:p w14:paraId="744CBBD6" w14:textId="5D17D00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_Toc187257186 \h </w:instrText>
      </w:r>
      <w:r>
        <w:rPr>
          <w:noProof/>
        </w:rPr>
      </w:r>
      <w:r>
        <w:rPr>
          <w:noProof/>
        </w:rPr>
        <w:fldChar w:fldCharType="separate"/>
      </w:r>
      <w:r>
        <w:rPr>
          <w:noProof/>
        </w:rPr>
        <w:t>183</w:t>
      </w:r>
      <w:r>
        <w:rPr>
          <w:noProof/>
        </w:rPr>
        <w:fldChar w:fldCharType="end"/>
      </w:r>
    </w:p>
    <w:p w14:paraId="3ECEEDB0" w14:textId="429BD1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_Toc187257187 \h </w:instrText>
      </w:r>
      <w:r>
        <w:rPr>
          <w:noProof/>
        </w:rPr>
      </w:r>
      <w:r>
        <w:rPr>
          <w:noProof/>
        </w:rPr>
        <w:fldChar w:fldCharType="separate"/>
      </w:r>
      <w:r>
        <w:rPr>
          <w:noProof/>
        </w:rPr>
        <w:t>183</w:t>
      </w:r>
      <w:r>
        <w:rPr>
          <w:noProof/>
        </w:rPr>
        <w:fldChar w:fldCharType="end"/>
      </w:r>
    </w:p>
    <w:p w14:paraId="238156F9" w14:textId="0BCFCE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_Toc187257188 \h </w:instrText>
      </w:r>
      <w:r>
        <w:rPr>
          <w:noProof/>
        </w:rPr>
      </w:r>
      <w:r>
        <w:rPr>
          <w:noProof/>
        </w:rPr>
        <w:fldChar w:fldCharType="separate"/>
      </w:r>
      <w:r>
        <w:rPr>
          <w:noProof/>
        </w:rPr>
        <w:t>183</w:t>
      </w:r>
      <w:r>
        <w:rPr>
          <w:noProof/>
        </w:rPr>
        <w:fldChar w:fldCharType="end"/>
      </w:r>
    </w:p>
    <w:p w14:paraId="33F266B9" w14:textId="47F390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out-of-band blocking</w:t>
      </w:r>
      <w:r>
        <w:rPr>
          <w:noProof/>
        </w:rPr>
        <w:tab/>
      </w:r>
      <w:r>
        <w:rPr>
          <w:noProof/>
        </w:rPr>
        <w:fldChar w:fldCharType="begin"/>
      </w:r>
      <w:r>
        <w:rPr>
          <w:noProof/>
        </w:rPr>
        <w:instrText xml:space="preserve"> PAGEREF _Toc187257189 \h </w:instrText>
      </w:r>
      <w:r>
        <w:rPr>
          <w:noProof/>
        </w:rPr>
      </w:r>
      <w:r>
        <w:rPr>
          <w:noProof/>
        </w:rPr>
        <w:fldChar w:fldCharType="separate"/>
      </w:r>
      <w:r>
        <w:rPr>
          <w:noProof/>
        </w:rPr>
        <w:t>183</w:t>
      </w:r>
      <w:r>
        <w:rPr>
          <w:noProof/>
        </w:rPr>
        <w:fldChar w:fldCharType="end"/>
      </w:r>
    </w:p>
    <w:p w14:paraId="755B9FFE" w14:textId="3B5C912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co-location blocking</w:t>
      </w:r>
      <w:r>
        <w:rPr>
          <w:noProof/>
        </w:rPr>
        <w:tab/>
      </w:r>
      <w:r>
        <w:rPr>
          <w:noProof/>
        </w:rPr>
        <w:fldChar w:fldCharType="begin"/>
      </w:r>
      <w:r>
        <w:rPr>
          <w:noProof/>
        </w:rPr>
        <w:instrText xml:space="preserve"> PAGEREF _Toc187257190 \h </w:instrText>
      </w:r>
      <w:r>
        <w:rPr>
          <w:noProof/>
        </w:rPr>
      </w:r>
      <w:r>
        <w:rPr>
          <w:noProof/>
        </w:rPr>
        <w:fldChar w:fldCharType="separate"/>
      </w:r>
      <w:r>
        <w:rPr>
          <w:noProof/>
        </w:rPr>
        <w:t>184</w:t>
      </w:r>
      <w:r>
        <w:rPr>
          <w:noProof/>
        </w:rPr>
        <w:fldChar w:fldCharType="end"/>
      </w:r>
    </w:p>
    <w:p w14:paraId="5715DCD7" w14:textId="5BB22E8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w:t>
      </w:r>
      <w:r w:rsidRPr="00C17C59">
        <w:rPr>
          <w:noProof/>
          <w:lang w:val="en-US"/>
        </w:rPr>
        <w:t>4</w:t>
      </w:r>
      <w:r>
        <w:rPr>
          <w:noProof/>
        </w:rPr>
        <w:t>.</w:t>
      </w:r>
      <w:r w:rsidRPr="00C17C59">
        <w:rPr>
          <w:noProof/>
          <w:lang w:val="en-US"/>
        </w:rPr>
        <w:t>2</w:t>
      </w:r>
      <w:r>
        <w:rPr>
          <w:noProof/>
        </w:rPr>
        <w:t>.</w:t>
      </w:r>
      <w:r w:rsidRPr="00C17C59">
        <w:rPr>
          <w:noProof/>
          <w:lang w:val="en-US"/>
        </w:rPr>
        <w:t>3</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 xml:space="preserve"> procedure for out-of-band blocking</w:t>
      </w:r>
      <w:r>
        <w:rPr>
          <w:noProof/>
        </w:rPr>
        <w:tab/>
      </w:r>
      <w:r>
        <w:rPr>
          <w:noProof/>
        </w:rPr>
        <w:fldChar w:fldCharType="begin"/>
      </w:r>
      <w:r>
        <w:rPr>
          <w:noProof/>
        </w:rPr>
        <w:instrText xml:space="preserve"> PAGEREF _Toc187257191 \h </w:instrText>
      </w:r>
      <w:r>
        <w:rPr>
          <w:noProof/>
        </w:rPr>
      </w:r>
      <w:r>
        <w:rPr>
          <w:noProof/>
        </w:rPr>
        <w:fldChar w:fldCharType="separate"/>
      </w:r>
      <w:r>
        <w:rPr>
          <w:noProof/>
        </w:rPr>
        <w:t>184</w:t>
      </w:r>
      <w:r>
        <w:rPr>
          <w:noProof/>
        </w:rPr>
        <w:fldChar w:fldCharType="end"/>
      </w:r>
    </w:p>
    <w:p w14:paraId="7CC610D3" w14:textId="498BF7D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_Toc187257192 \h </w:instrText>
      </w:r>
      <w:r>
        <w:rPr>
          <w:noProof/>
        </w:rPr>
      </w:r>
      <w:r>
        <w:rPr>
          <w:noProof/>
        </w:rPr>
        <w:fldChar w:fldCharType="separate"/>
      </w:r>
      <w:r>
        <w:rPr>
          <w:noProof/>
        </w:rPr>
        <w:t>185</w:t>
      </w:r>
      <w:r>
        <w:rPr>
          <w:noProof/>
        </w:rPr>
        <w:fldChar w:fldCharType="end"/>
      </w:r>
    </w:p>
    <w:p w14:paraId="55805DFF" w14:textId="572F97F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1-O</w:t>
      </w:r>
      <w:r>
        <w:rPr>
          <w:noProof/>
        </w:rPr>
        <w:tab/>
      </w:r>
      <w:r>
        <w:rPr>
          <w:noProof/>
        </w:rPr>
        <w:fldChar w:fldCharType="begin"/>
      </w:r>
      <w:r>
        <w:rPr>
          <w:noProof/>
        </w:rPr>
        <w:instrText xml:space="preserve"> PAGEREF _Toc187257193 \h </w:instrText>
      </w:r>
      <w:r>
        <w:rPr>
          <w:noProof/>
        </w:rPr>
      </w:r>
      <w:r>
        <w:rPr>
          <w:noProof/>
        </w:rPr>
        <w:fldChar w:fldCharType="separate"/>
      </w:r>
      <w:r>
        <w:rPr>
          <w:noProof/>
        </w:rPr>
        <w:t>185</w:t>
      </w:r>
      <w:r>
        <w:rPr>
          <w:noProof/>
        </w:rPr>
        <w:fldChar w:fldCharType="end"/>
      </w:r>
    </w:p>
    <w:p w14:paraId="38A2D67B" w14:textId="2E10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_Toc187257194 \h </w:instrText>
      </w:r>
      <w:r>
        <w:rPr>
          <w:noProof/>
        </w:rPr>
      </w:r>
      <w:r>
        <w:rPr>
          <w:noProof/>
        </w:rPr>
        <w:fldChar w:fldCharType="separate"/>
      </w:r>
      <w:r>
        <w:rPr>
          <w:noProof/>
        </w:rPr>
        <w:t>185</w:t>
      </w:r>
      <w:r>
        <w:rPr>
          <w:noProof/>
        </w:rPr>
        <w:fldChar w:fldCharType="end"/>
      </w:r>
    </w:p>
    <w:p w14:paraId="5A0AF42A" w14:textId="5EA8C2A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_Toc187257195 \h </w:instrText>
      </w:r>
      <w:r>
        <w:rPr>
          <w:noProof/>
        </w:rPr>
      </w:r>
      <w:r>
        <w:rPr>
          <w:noProof/>
        </w:rPr>
        <w:fldChar w:fldCharType="separate"/>
      </w:r>
      <w:r>
        <w:rPr>
          <w:noProof/>
        </w:rPr>
        <w:t>186</w:t>
      </w:r>
      <w:r>
        <w:rPr>
          <w:noProof/>
        </w:rPr>
        <w:fldChar w:fldCharType="end"/>
      </w:r>
    </w:p>
    <w:p w14:paraId="7145D409" w14:textId="183B607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2-O</w:t>
      </w:r>
      <w:r>
        <w:rPr>
          <w:noProof/>
        </w:rPr>
        <w:tab/>
      </w:r>
      <w:r>
        <w:rPr>
          <w:noProof/>
        </w:rPr>
        <w:fldChar w:fldCharType="begin"/>
      </w:r>
      <w:r>
        <w:rPr>
          <w:noProof/>
        </w:rPr>
        <w:instrText xml:space="preserve"> PAGEREF _Toc187257196 \h </w:instrText>
      </w:r>
      <w:r>
        <w:rPr>
          <w:noProof/>
        </w:rPr>
      </w:r>
      <w:r>
        <w:rPr>
          <w:noProof/>
        </w:rPr>
        <w:fldChar w:fldCharType="separate"/>
      </w:r>
      <w:r>
        <w:rPr>
          <w:noProof/>
        </w:rPr>
        <w:t>186</w:t>
      </w:r>
      <w:r>
        <w:rPr>
          <w:noProof/>
        </w:rPr>
        <w:fldChar w:fldCharType="end"/>
      </w:r>
    </w:p>
    <w:p w14:paraId="1EE442E0" w14:textId="627C3F7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sidRPr="00C17C59">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C17C59">
        <w:rPr>
          <w:noProof/>
          <w:lang w:val="en-US"/>
        </w:rPr>
        <w:t>equirement</w:t>
      </w:r>
      <w:r>
        <w:rPr>
          <w:noProof/>
        </w:rPr>
        <w:tab/>
      </w:r>
      <w:r>
        <w:rPr>
          <w:noProof/>
        </w:rPr>
        <w:fldChar w:fldCharType="begin"/>
      </w:r>
      <w:r>
        <w:rPr>
          <w:noProof/>
        </w:rPr>
        <w:instrText xml:space="preserve"> PAGEREF _Toc187257197 \h </w:instrText>
      </w:r>
      <w:r>
        <w:rPr>
          <w:noProof/>
        </w:rPr>
      </w:r>
      <w:r>
        <w:rPr>
          <w:noProof/>
        </w:rPr>
        <w:fldChar w:fldCharType="separate"/>
      </w:r>
      <w:r>
        <w:rPr>
          <w:noProof/>
        </w:rPr>
        <w:t>186</w:t>
      </w:r>
      <w:r>
        <w:rPr>
          <w:noProof/>
        </w:rPr>
        <w:fldChar w:fldCharType="end"/>
      </w:r>
    </w:p>
    <w:p w14:paraId="35E64A8A" w14:textId="7D90E3A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_Toc187257198 \h </w:instrText>
      </w:r>
      <w:r>
        <w:rPr>
          <w:noProof/>
        </w:rPr>
      </w:r>
      <w:r>
        <w:rPr>
          <w:noProof/>
        </w:rPr>
        <w:fldChar w:fldCharType="separate"/>
      </w:r>
      <w:r>
        <w:rPr>
          <w:noProof/>
        </w:rPr>
        <w:t>187</w:t>
      </w:r>
      <w:r>
        <w:rPr>
          <w:noProof/>
        </w:rPr>
        <w:fldChar w:fldCharType="end"/>
      </w:r>
    </w:p>
    <w:p w14:paraId="5EC66EB1" w14:textId="27A5DA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_Toc187257199 \h </w:instrText>
      </w:r>
      <w:r>
        <w:rPr>
          <w:noProof/>
        </w:rPr>
      </w:r>
      <w:r>
        <w:rPr>
          <w:noProof/>
        </w:rPr>
        <w:fldChar w:fldCharType="separate"/>
      </w:r>
      <w:r>
        <w:rPr>
          <w:noProof/>
        </w:rPr>
        <w:t>187</w:t>
      </w:r>
      <w:r>
        <w:rPr>
          <w:noProof/>
        </w:rPr>
        <w:fldChar w:fldCharType="end"/>
      </w:r>
    </w:p>
    <w:p w14:paraId="7D915EFA" w14:textId="7CF3398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_Toc187257200 \h </w:instrText>
      </w:r>
      <w:r>
        <w:rPr>
          <w:noProof/>
        </w:rPr>
      </w:r>
      <w:r>
        <w:rPr>
          <w:noProof/>
        </w:rPr>
        <w:fldChar w:fldCharType="separate"/>
      </w:r>
      <w:r>
        <w:rPr>
          <w:noProof/>
        </w:rPr>
        <w:t>187</w:t>
      </w:r>
      <w:r>
        <w:rPr>
          <w:noProof/>
        </w:rPr>
        <w:fldChar w:fldCharType="end"/>
      </w:r>
    </w:p>
    <w:p w14:paraId="4CF5A57D" w14:textId="102DC8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_Toc187257201 \h </w:instrText>
      </w:r>
      <w:r>
        <w:rPr>
          <w:noProof/>
        </w:rPr>
      </w:r>
      <w:r>
        <w:rPr>
          <w:noProof/>
        </w:rPr>
        <w:fldChar w:fldCharType="separate"/>
      </w:r>
      <w:r>
        <w:rPr>
          <w:noProof/>
        </w:rPr>
        <w:t>188</w:t>
      </w:r>
      <w:r>
        <w:rPr>
          <w:noProof/>
        </w:rPr>
        <w:fldChar w:fldCharType="end"/>
      </w:r>
    </w:p>
    <w:p w14:paraId="06DA923E" w14:textId="2F25A8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_Toc187257202 \h </w:instrText>
      </w:r>
      <w:r>
        <w:rPr>
          <w:noProof/>
        </w:rPr>
      </w:r>
      <w:r>
        <w:rPr>
          <w:noProof/>
        </w:rPr>
        <w:fldChar w:fldCharType="separate"/>
      </w:r>
      <w:r>
        <w:rPr>
          <w:noProof/>
        </w:rPr>
        <w:t>188</w:t>
      </w:r>
      <w:r>
        <w:rPr>
          <w:noProof/>
        </w:rPr>
        <w:fldChar w:fldCharType="end"/>
      </w:r>
    </w:p>
    <w:p w14:paraId="0A29023C" w14:textId="320A06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_Toc187257203 \h </w:instrText>
      </w:r>
      <w:r>
        <w:rPr>
          <w:noProof/>
        </w:rPr>
      </w:r>
      <w:r>
        <w:rPr>
          <w:noProof/>
        </w:rPr>
        <w:fldChar w:fldCharType="separate"/>
      </w:r>
      <w:r>
        <w:rPr>
          <w:noProof/>
        </w:rPr>
        <w:t>188</w:t>
      </w:r>
      <w:r>
        <w:rPr>
          <w:noProof/>
        </w:rPr>
        <w:fldChar w:fldCharType="end"/>
      </w:r>
    </w:p>
    <w:p w14:paraId="624763A1" w14:textId="63EA87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_Toc187257204 \h </w:instrText>
      </w:r>
      <w:r>
        <w:rPr>
          <w:noProof/>
        </w:rPr>
      </w:r>
      <w:r>
        <w:rPr>
          <w:noProof/>
        </w:rPr>
        <w:fldChar w:fldCharType="separate"/>
      </w:r>
      <w:r>
        <w:rPr>
          <w:noProof/>
        </w:rPr>
        <w:t>188</w:t>
      </w:r>
      <w:r>
        <w:rPr>
          <w:noProof/>
        </w:rPr>
        <w:fldChar w:fldCharType="end"/>
      </w:r>
    </w:p>
    <w:p w14:paraId="67C5FB4A" w14:textId="7B32782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_Toc187257205 \h </w:instrText>
      </w:r>
      <w:r>
        <w:rPr>
          <w:noProof/>
        </w:rPr>
      </w:r>
      <w:r>
        <w:rPr>
          <w:noProof/>
        </w:rPr>
        <w:fldChar w:fldCharType="separate"/>
      </w:r>
      <w:r>
        <w:rPr>
          <w:noProof/>
        </w:rPr>
        <w:t>189</w:t>
      </w:r>
      <w:r>
        <w:rPr>
          <w:noProof/>
        </w:rPr>
        <w:fldChar w:fldCharType="end"/>
      </w:r>
    </w:p>
    <w:p w14:paraId="314643FD" w14:textId="1E28D14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_Toc187257206 \h </w:instrText>
      </w:r>
      <w:r>
        <w:rPr>
          <w:noProof/>
        </w:rPr>
      </w:r>
      <w:r>
        <w:rPr>
          <w:noProof/>
        </w:rPr>
        <w:fldChar w:fldCharType="separate"/>
      </w:r>
      <w:r>
        <w:rPr>
          <w:noProof/>
        </w:rPr>
        <w:t>189</w:t>
      </w:r>
      <w:r>
        <w:rPr>
          <w:noProof/>
        </w:rPr>
        <w:fldChar w:fldCharType="end"/>
      </w:r>
    </w:p>
    <w:p w14:paraId="6FAB0F48" w14:textId="16961D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_Toc187257207 \h </w:instrText>
      </w:r>
      <w:r>
        <w:rPr>
          <w:noProof/>
        </w:rPr>
      </w:r>
      <w:r>
        <w:rPr>
          <w:noProof/>
        </w:rPr>
        <w:fldChar w:fldCharType="separate"/>
      </w:r>
      <w:r>
        <w:rPr>
          <w:noProof/>
        </w:rPr>
        <w:t>190</w:t>
      </w:r>
      <w:r>
        <w:rPr>
          <w:noProof/>
        </w:rPr>
        <w:fldChar w:fldCharType="end"/>
      </w:r>
    </w:p>
    <w:p w14:paraId="10763D36" w14:textId="77F70B5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_Toc187257208 \h </w:instrText>
      </w:r>
      <w:r>
        <w:rPr>
          <w:noProof/>
        </w:rPr>
      </w:r>
      <w:r>
        <w:rPr>
          <w:noProof/>
        </w:rPr>
        <w:fldChar w:fldCharType="separate"/>
      </w:r>
      <w:r>
        <w:rPr>
          <w:noProof/>
        </w:rPr>
        <w:t>191</w:t>
      </w:r>
      <w:r>
        <w:rPr>
          <w:noProof/>
        </w:rPr>
        <w:fldChar w:fldCharType="end"/>
      </w:r>
    </w:p>
    <w:p w14:paraId="2317046E" w14:textId="547165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_Toc187257209 \h </w:instrText>
      </w:r>
      <w:r>
        <w:rPr>
          <w:noProof/>
        </w:rPr>
      </w:r>
      <w:r>
        <w:rPr>
          <w:noProof/>
        </w:rPr>
        <w:fldChar w:fldCharType="separate"/>
      </w:r>
      <w:r>
        <w:rPr>
          <w:noProof/>
        </w:rPr>
        <w:t>191</w:t>
      </w:r>
      <w:r>
        <w:rPr>
          <w:noProof/>
        </w:rPr>
        <w:fldChar w:fldCharType="end"/>
      </w:r>
    </w:p>
    <w:p w14:paraId="4511B233" w14:textId="3908078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_Toc187257210 \h </w:instrText>
      </w:r>
      <w:r>
        <w:rPr>
          <w:noProof/>
        </w:rPr>
      </w:r>
      <w:r>
        <w:rPr>
          <w:noProof/>
        </w:rPr>
        <w:fldChar w:fldCharType="separate"/>
      </w:r>
      <w:r>
        <w:rPr>
          <w:noProof/>
        </w:rPr>
        <w:t>191</w:t>
      </w:r>
      <w:r>
        <w:rPr>
          <w:noProof/>
        </w:rPr>
        <w:fldChar w:fldCharType="end"/>
      </w:r>
    </w:p>
    <w:p w14:paraId="52EE17E2" w14:textId="555C397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_Toc187257211 \h </w:instrText>
      </w:r>
      <w:r>
        <w:rPr>
          <w:noProof/>
        </w:rPr>
      </w:r>
      <w:r>
        <w:rPr>
          <w:noProof/>
        </w:rPr>
        <w:fldChar w:fldCharType="separate"/>
      </w:r>
      <w:r>
        <w:rPr>
          <w:noProof/>
        </w:rPr>
        <w:t>191</w:t>
      </w:r>
      <w:r>
        <w:rPr>
          <w:noProof/>
        </w:rPr>
        <w:fldChar w:fldCharType="end"/>
      </w:r>
    </w:p>
    <w:p w14:paraId="13170C46" w14:textId="5B6CF73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_Toc187257212 \h </w:instrText>
      </w:r>
      <w:r>
        <w:rPr>
          <w:noProof/>
        </w:rPr>
      </w:r>
      <w:r>
        <w:rPr>
          <w:noProof/>
        </w:rPr>
        <w:fldChar w:fldCharType="separate"/>
      </w:r>
      <w:r>
        <w:rPr>
          <w:noProof/>
        </w:rPr>
        <w:t>191</w:t>
      </w:r>
      <w:r>
        <w:rPr>
          <w:noProof/>
        </w:rPr>
        <w:fldChar w:fldCharType="end"/>
      </w:r>
    </w:p>
    <w:p w14:paraId="763EA4BB" w14:textId="444AA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_Toc187257213 \h </w:instrText>
      </w:r>
      <w:r>
        <w:rPr>
          <w:noProof/>
        </w:rPr>
      </w:r>
      <w:r>
        <w:rPr>
          <w:noProof/>
        </w:rPr>
        <w:fldChar w:fldCharType="separate"/>
      </w:r>
      <w:r>
        <w:rPr>
          <w:noProof/>
        </w:rPr>
        <w:t>191</w:t>
      </w:r>
      <w:r>
        <w:rPr>
          <w:noProof/>
        </w:rPr>
        <w:fldChar w:fldCharType="end"/>
      </w:r>
    </w:p>
    <w:p w14:paraId="5C4288D3" w14:textId="2BC8A2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_Toc187257214 \h </w:instrText>
      </w:r>
      <w:r>
        <w:rPr>
          <w:noProof/>
        </w:rPr>
      </w:r>
      <w:r>
        <w:rPr>
          <w:noProof/>
        </w:rPr>
        <w:fldChar w:fldCharType="separate"/>
      </w:r>
      <w:r>
        <w:rPr>
          <w:noProof/>
        </w:rPr>
        <w:t>192</w:t>
      </w:r>
      <w:r>
        <w:rPr>
          <w:noProof/>
        </w:rPr>
        <w:fldChar w:fldCharType="end"/>
      </w:r>
    </w:p>
    <w:p w14:paraId="7F880042" w14:textId="3802EF9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_Toc187257215 \h </w:instrText>
      </w:r>
      <w:r>
        <w:rPr>
          <w:noProof/>
        </w:rPr>
      </w:r>
      <w:r>
        <w:rPr>
          <w:noProof/>
        </w:rPr>
        <w:fldChar w:fldCharType="separate"/>
      </w:r>
      <w:r>
        <w:rPr>
          <w:noProof/>
        </w:rPr>
        <w:t>192</w:t>
      </w:r>
      <w:r>
        <w:rPr>
          <w:noProof/>
        </w:rPr>
        <w:fldChar w:fldCharType="end"/>
      </w:r>
    </w:p>
    <w:p w14:paraId="1F7EDC9D" w14:textId="7C723D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_Toc187257216 \h </w:instrText>
      </w:r>
      <w:r>
        <w:rPr>
          <w:noProof/>
        </w:rPr>
      </w:r>
      <w:r>
        <w:rPr>
          <w:noProof/>
        </w:rPr>
        <w:fldChar w:fldCharType="separate"/>
      </w:r>
      <w:r>
        <w:rPr>
          <w:noProof/>
        </w:rPr>
        <w:t>192</w:t>
      </w:r>
      <w:r>
        <w:rPr>
          <w:noProof/>
        </w:rPr>
        <w:fldChar w:fldCharType="end"/>
      </w:r>
    </w:p>
    <w:p w14:paraId="60E23798" w14:textId="0ECDD0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_Toc187257217 \h </w:instrText>
      </w:r>
      <w:r>
        <w:rPr>
          <w:noProof/>
        </w:rPr>
      </w:r>
      <w:r>
        <w:rPr>
          <w:noProof/>
        </w:rPr>
        <w:fldChar w:fldCharType="separate"/>
      </w:r>
      <w:r>
        <w:rPr>
          <w:noProof/>
        </w:rPr>
        <w:t>198</w:t>
      </w:r>
      <w:r>
        <w:rPr>
          <w:noProof/>
        </w:rPr>
        <w:fldChar w:fldCharType="end"/>
      </w:r>
    </w:p>
    <w:p w14:paraId="617BA3C6" w14:textId="0394754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_Toc187257218 \h </w:instrText>
      </w:r>
      <w:r>
        <w:rPr>
          <w:noProof/>
        </w:rPr>
      </w:r>
      <w:r>
        <w:rPr>
          <w:noProof/>
        </w:rPr>
        <w:fldChar w:fldCharType="separate"/>
      </w:r>
      <w:r>
        <w:rPr>
          <w:noProof/>
        </w:rPr>
        <w:t>199</w:t>
      </w:r>
      <w:r>
        <w:rPr>
          <w:noProof/>
        </w:rPr>
        <w:fldChar w:fldCharType="end"/>
      </w:r>
    </w:p>
    <w:p w14:paraId="5F46CFCD" w14:textId="29BC12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_Toc187257219 \h </w:instrText>
      </w:r>
      <w:r>
        <w:rPr>
          <w:noProof/>
        </w:rPr>
      </w:r>
      <w:r>
        <w:rPr>
          <w:noProof/>
        </w:rPr>
        <w:fldChar w:fldCharType="separate"/>
      </w:r>
      <w:r>
        <w:rPr>
          <w:noProof/>
        </w:rPr>
        <w:t>199</w:t>
      </w:r>
      <w:r>
        <w:rPr>
          <w:noProof/>
        </w:rPr>
        <w:fldChar w:fldCharType="end"/>
      </w:r>
    </w:p>
    <w:p w14:paraId="3A9EC264" w14:textId="48530A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_Toc187257220 \h </w:instrText>
      </w:r>
      <w:r>
        <w:rPr>
          <w:noProof/>
        </w:rPr>
      </w:r>
      <w:r>
        <w:rPr>
          <w:noProof/>
        </w:rPr>
        <w:fldChar w:fldCharType="separate"/>
      </w:r>
      <w:r>
        <w:rPr>
          <w:noProof/>
        </w:rPr>
        <w:t>199</w:t>
      </w:r>
      <w:r>
        <w:rPr>
          <w:noProof/>
        </w:rPr>
        <w:fldChar w:fldCharType="end"/>
      </w:r>
    </w:p>
    <w:p w14:paraId="779444C6" w14:textId="2DDECA3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_Toc187257221 \h </w:instrText>
      </w:r>
      <w:r>
        <w:rPr>
          <w:noProof/>
        </w:rPr>
      </w:r>
      <w:r>
        <w:rPr>
          <w:noProof/>
        </w:rPr>
        <w:fldChar w:fldCharType="separate"/>
      </w:r>
      <w:r>
        <w:rPr>
          <w:noProof/>
        </w:rPr>
        <w:t>199</w:t>
      </w:r>
      <w:r>
        <w:rPr>
          <w:noProof/>
        </w:rPr>
        <w:fldChar w:fldCharType="end"/>
      </w:r>
    </w:p>
    <w:p w14:paraId="0E1F66F4" w14:textId="5890326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_Toc187257222 \h </w:instrText>
      </w:r>
      <w:r>
        <w:rPr>
          <w:noProof/>
        </w:rPr>
      </w:r>
      <w:r>
        <w:rPr>
          <w:noProof/>
        </w:rPr>
        <w:fldChar w:fldCharType="separate"/>
      </w:r>
      <w:r>
        <w:rPr>
          <w:noProof/>
        </w:rPr>
        <w:t>199</w:t>
      </w:r>
      <w:r>
        <w:rPr>
          <w:noProof/>
        </w:rPr>
        <w:fldChar w:fldCharType="end"/>
      </w:r>
    </w:p>
    <w:p w14:paraId="65BD5E67" w14:textId="51BB2D5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_Toc187257223 \h </w:instrText>
      </w:r>
      <w:r>
        <w:rPr>
          <w:noProof/>
        </w:rPr>
      </w:r>
      <w:r>
        <w:rPr>
          <w:noProof/>
        </w:rPr>
        <w:fldChar w:fldCharType="separate"/>
      </w:r>
      <w:r>
        <w:rPr>
          <w:noProof/>
        </w:rPr>
        <w:t>199</w:t>
      </w:r>
      <w:r>
        <w:rPr>
          <w:noProof/>
        </w:rPr>
        <w:fldChar w:fldCharType="end"/>
      </w:r>
    </w:p>
    <w:p w14:paraId="2CDB855D" w14:textId="6B82EC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_Toc187257224 \h </w:instrText>
      </w:r>
      <w:r>
        <w:rPr>
          <w:noProof/>
        </w:rPr>
      </w:r>
      <w:r>
        <w:rPr>
          <w:noProof/>
        </w:rPr>
        <w:fldChar w:fldCharType="separate"/>
      </w:r>
      <w:r>
        <w:rPr>
          <w:noProof/>
        </w:rPr>
        <w:t>199</w:t>
      </w:r>
      <w:r>
        <w:rPr>
          <w:noProof/>
        </w:rPr>
        <w:fldChar w:fldCharType="end"/>
      </w:r>
    </w:p>
    <w:p w14:paraId="7C98027E" w14:textId="6842652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_Toc187257225 \h </w:instrText>
      </w:r>
      <w:r>
        <w:rPr>
          <w:noProof/>
        </w:rPr>
      </w:r>
      <w:r>
        <w:rPr>
          <w:noProof/>
        </w:rPr>
        <w:fldChar w:fldCharType="separate"/>
      </w:r>
      <w:r>
        <w:rPr>
          <w:noProof/>
        </w:rPr>
        <w:t>200</w:t>
      </w:r>
      <w:r>
        <w:rPr>
          <w:noProof/>
        </w:rPr>
        <w:fldChar w:fldCharType="end"/>
      </w:r>
    </w:p>
    <w:p w14:paraId="6EA4A770" w14:textId="7F64C4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_Toc187257226 \h </w:instrText>
      </w:r>
      <w:r>
        <w:rPr>
          <w:noProof/>
        </w:rPr>
      </w:r>
      <w:r>
        <w:rPr>
          <w:noProof/>
        </w:rPr>
        <w:fldChar w:fldCharType="separate"/>
      </w:r>
      <w:r>
        <w:rPr>
          <w:noProof/>
        </w:rPr>
        <w:t>200</w:t>
      </w:r>
      <w:r>
        <w:rPr>
          <w:noProof/>
        </w:rPr>
        <w:fldChar w:fldCharType="end"/>
      </w:r>
    </w:p>
    <w:p w14:paraId="3DB863B5" w14:textId="7FE321F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_Toc187257227 \h </w:instrText>
      </w:r>
      <w:r>
        <w:rPr>
          <w:noProof/>
        </w:rPr>
      </w:r>
      <w:r>
        <w:rPr>
          <w:noProof/>
        </w:rPr>
        <w:fldChar w:fldCharType="separate"/>
      </w:r>
      <w:r>
        <w:rPr>
          <w:noProof/>
        </w:rPr>
        <w:t>206</w:t>
      </w:r>
      <w:r>
        <w:rPr>
          <w:noProof/>
        </w:rPr>
        <w:fldChar w:fldCharType="end"/>
      </w:r>
    </w:p>
    <w:p w14:paraId="65D5DF82" w14:textId="1C2461F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_Toc187257228 \h </w:instrText>
      </w:r>
      <w:r>
        <w:rPr>
          <w:noProof/>
        </w:rPr>
      </w:r>
      <w:r>
        <w:rPr>
          <w:noProof/>
        </w:rPr>
        <w:fldChar w:fldCharType="separate"/>
      </w:r>
      <w:r>
        <w:rPr>
          <w:noProof/>
        </w:rPr>
        <w:t>208</w:t>
      </w:r>
      <w:r>
        <w:rPr>
          <w:noProof/>
        </w:rPr>
        <w:fldChar w:fldCharType="end"/>
      </w:r>
    </w:p>
    <w:p w14:paraId="58EC6660" w14:textId="0A372FA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_Toc187257229 \h </w:instrText>
      </w:r>
      <w:r>
        <w:rPr>
          <w:noProof/>
        </w:rPr>
      </w:r>
      <w:r>
        <w:rPr>
          <w:noProof/>
        </w:rPr>
        <w:fldChar w:fldCharType="separate"/>
      </w:r>
      <w:r>
        <w:rPr>
          <w:noProof/>
        </w:rPr>
        <w:t>208</w:t>
      </w:r>
      <w:r>
        <w:rPr>
          <w:noProof/>
        </w:rPr>
        <w:fldChar w:fldCharType="end"/>
      </w:r>
    </w:p>
    <w:p w14:paraId="00205D27" w14:textId="0FF6A01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Malgun Gothic"/>
          <w:noProof/>
        </w:rPr>
        <w:t>8.</w:t>
      </w:r>
      <w:r w:rsidRPr="00C17C59">
        <w:rPr>
          <w:rFonts w:eastAsia="DengXian"/>
          <w:noProof/>
          <w:lang w:eastAsia="zh-CN"/>
        </w:rPr>
        <w:t>1.</w:t>
      </w:r>
      <w:r w:rsidRPr="00C17C59">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C17C59">
        <w:rPr>
          <w:rFonts w:eastAsia="Malgun Gothic"/>
          <w:noProof/>
        </w:rPr>
        <w:t>Scope and definitions</w:t>
      </w:r>
      <w:r>
        <w:rPr>
          <w:noProof/>
        </w:rPr>
        <w:tab/>
      </w:r>
      <w:r>
        <w:rPr>
          <w:noProof/>
        </w:rPr>
        <w:fldChar w:fldCharType="begin"/>
      </w:r>
      <w:r>
        <w:rPr>
          <w:noProof/>
        </w:rPr>
        <w:instrText xml:space="preserve"> PAGEREF _Toc187257230 \h </w:instrText>
      </w:r>
      <w:r>
        <w:rPr>
          <w:noProof/>
        </w:rPr>
      </w:r>
      <w:r>
        <w:rPr>
          <w:noProof/>
        </w:rPr>
        <w:fldChar w:fldCharType="separate"/>
      </w:r>
      <w:r>
        <w:rPr>
          <w:noProof/>
        </w:rPr>
        <w:t>208</w:t>
      </w:r>
      <w:r>
        <w:rPr>
          <w:noProof/>
        </w:rPr>
        <w:fldChar w:fldCharType="end"/>
      </w:r>
    </w:p>
    <w:p w14:paraId="74A24056" w14:textId="4E7E8A6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_Toc187257231 \h </w:instrText>
      </w:r>
      <w:r>
        <w:rPr>
          <w:noProof/>
        </w:rPr>
      </w:r>
      <w:r>
        <w:rPr>
          <w:noProof/>
        </w:rPr>
        <w:fldChar w:fldCharType="separate"/>
      </w:r>
      <w:r>
        <w:rPr>
          <w:noProof/>
        </w:rPr>
        <w:t>208</w:t>
      </w:r>
      <w:r>
        <w:rPr>
          <w:noProof/>
        </w:rPr>
        <w:fldChar w:fldCharType="end"/>
      </w:r>
    </w:p>
    <w:p w14:paraId="0F8B12AA" w14:textId="61203A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_Toc187257232 \h </w:instrText>
      </w:r>
      <w:r>
        <w:rPr>
          <w:noProof/>
        </w:rPr>
      </w:r>
      <w:r>
        <w:rPr>
          <w:noProof/>
        </w:rPr>
        <w:fldChar w:fldCharType="separate"/>
      </w:r>
      <w:r>
        <w:rPr>
          <w:noProof/>
        </w:rPr>
        <w:t>209</w:t>
      </w:r>
      <w:r>
        <w:rPr>
          <w:noProof/>
        </w:rPr>
        <w:fldChar w:fldCharType="end"/>
      </w:r>
    </w:p>
    <w:p w14:paraId="6557C984" w14:textId="173E59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_Toc187257233 \h </w:instrText>
      </w:r>
      <w:r>
        <w:rPr>
          <w:noProof/>
        </w:rPr>
      </w:r>
      <w:r>
        <w:rPr>
          <w:noProof/>
        </w:rPr>
        <w:fldChar w:fldCharType="separate"/>
      </w:r>
      <w:r>
        <w:rPr>
          <w:noProof/>
        </w:rPr>
        <w:t>209</w:t>
      </w:r>
      <w:r>
        <w:rPr>
          <w:noProof/>
        </w:rPr>
        <w:fldChar w:fldCharType="end"/>
      </w:r>
    </w:p>
    <w:p w14:paraId="73DAAAE9" w14:textId="2700FF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C17C59">
        <w:rPr>
          <w:noProof/>
          <w:snapToGrid w:val="0"/>
          <w:lang w:eastAsia="zh-CN"/>
        </w:rPr>
        <w:t>requirements</w:t>
      </w:r>
      <w:r>
        <w:rPr>
          <w:noProof/>
        </w:rPr>
        <w:tab/>
      </w:r>
      <w:r>
        <w:rPr>
          <w:noProof/>
        </w:rPr>
        <w:fldChar w:fldCharType="begin"/>
      </w:r>
      <w:r>
        <w:rPr>
          <w:noProof/>
        </w:rPr>
        <w:instrText xml:space="preserve"> PAGEREF _Toc187257234 \h </w:instrText>
      </w:r>
      <w:r>
        <w:rPr>
          <w:noProof/>
        </w:rPr>
      </w:r>
      <w:r>
        <w:rPr>
          <w:noProof/>
        </w:rPr>
        <w:fldChar w:fldCharType="separate"/>
      </w:r>
      <w:r>
        <w:rPr>
          <w:noProof/>
        </w:rPr>
        <w:t>209</w:t>
      </w:r>
      <w:r>
        <w:rPr>
          <w:noProof/>
        </w:rPr>
        <w:fldChar w:fldCharType="end"/>
      </w:r>
    </w:p>
    <w:p w14:paraId="26DBA44F" w14:textId="6688886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_Toc187257235 \h </w:instrText>
      </w:r>
      <w:r>
        <w:rPr>
          <w:noProof/>
        </w:rPr>
      </w:r>
      <w:r>
        <w:rPr>
          <w:noProof/>
        </w:rPr>
        <w:fldChar w:fldCharType="separate"/>
      </w:r>
      <w:r>
        <w:rPr>
          <w:noProof/>
        </w:rPr>
        <w:t>209</w:t>
      </w:r>
      <w:r>
        <w:rPr>
          <w:noProof/>
        </w:rPr>
        <w:fldChar w:fldCharType="end"/>
      </w:r>
    </w:p>
    <w:p w14:paraId="533B2152" w14:textId="5A74A2B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_Toc187257236 \h </w:instrText>
      </w:r>
      <w:r>
        <w:rPr>
          <w:noProof/>
        </w:rPr>
      </w:r>
      <w:r>
        <w:rPr>
          <w:noProof/>
        </w:rPr>
        <w:fldChar w:fldCharType="separate"/>
      </w:r>
      <w:r>
        <w:rPr>
          <w:noProof/>
        </w:rPr>
        <w:t>209</w:t>
      </w:r>
      <w:r>
        <w:rPr>
          <w:noProof/>
        </w:rPr>
        <w:fldChar w:fldCharType="end"/>
      </w:r>
    </w:p>
    <w:p w14:paraId="1E7A3097" w14:textId="0DEFBC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_Toc187257237 \h </w:instrText>
      </w:r>
      <w:r>
        <w:rPr>
          <w:noProof/>
        </w:rPr>
      </w:r>
      <w:r>
        <w:rPr>
          <w:noProof/>
        </w:rPr>
        <w:fldChar w:fldCharType="separate"/>
      </w:r>
      <w:r>
        <w:rPr>
          <w:noProof/>
        </w:rPr>
        <w:t>209</w:t>
      </w:r>
      <w:r>
        <w:rPr>
          <w:noProof/>
        </w:rPr>
        <w:fldChar w:fldCharType="end"/>
      </w:r>
    </w:p>
    <w:p w14:paraId="50A6D69D" w14:textId="6BD2BA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w:t>
      </w:r>
      <w:r w:rsidRPr="00C17C59">
        <w:rPr>
          <w:rFonts w:eastAsia="SimSun"/>
          <w:noProof/>
          <w:lang w:eastAsia="zh-CN"/>
        </w:rPr>
        <w:t xml:space="preserve"> uplink</w:t>
      </w:r>
      <w:r w:rsidRPr="00C17C59">
        <w:rPr>
          <w:rFonts w:eastAsia="SimSun"/>
          <w:noProof/>
        </w:rPr>
        <w:t xml:space="preserve"> </w:t>
      </w:r>
      <w:r w:rsidRPr="00C17C59">
        <w:rPr>
          <w:rFonts w:eastAsia="SimSun"/>
          <w:noProof/>
          <w:lang w:eastAsia="zh-CN"/>
        </w:rPr>
        <w:t>carrier aggregation</w:t>
      </w:r>
      <w:r>
        <w:rPr>
          <w:noProof/>
        </w:rPr>
        <w:tab/>
      </w:r>
      <w:r>
        <w:rPr>
          <w:noProof/>
        </w:rPr>
        <w:fldChar w:fldCharType="begin"/>
      </w:r>
      <w:r>
        <w:rPr>
          <w:noProof/>
        </w:rPr>
        <w:instrText xml:space="preserve"> PAGEREF _Toc187257238 \h </w:instrText>
      </w:r>
      <w:r>
        <w:rPr>
          <w:noProof/>
        </w:rPr>
      </w:r>
      <w:r>
        <w:rPr>
          <w:noProof/>
        </w:rPr>
        <w:fldChar w:fldCharType="separate"/>
      </w:r>
      <w:r>
        <w:rPr>
          <w:noProof/>
        </w:rPr>
        <w:t>209</w:t>
      </w:r>
      <w:r>
        <w:rPr>
          <w:noProof/>
        </w:rPr>
        <w:fldChar w:fldCharType="end"/>
      </w:r>
    </w:p>
    <w:p w14:paraId="2B8422FF" w14:textId="1CA0B6B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 TDD with different UL-DL patterns</w:t>
      </w:r>
      <w:r>
        <w:rPr>
          <w:noProof/>
        </w:rPr>
        <w:tab/>
      </w:r>
      <w:r>
        <w:rPr>
          <w:noProof/>
        </w:rPr>
        <w:fldChar w:fldCharType="begin"/>
      </w:r>
      <w:r>
        <w:rPr>
          <w:noProof/>
        </w:rPr>
        <w:instrText xml:space="preserve"> PAGEREF _Toc187257239 \h </w:instrText>
      </w:r>
      <w:r>
        <w:rPr>
          <w:noProof/>
        </w:rPr>
      </w:r>
      <w:r>
        <w:rPr>
          <w:noProof/>
        </w:rPr>
        <w:fldChar w:fldCharType="separate"/>
      </w:r>
      <w:r>
        <w:rPr>
          <w:noProof/>
        </w:rPr>
        <w:t>209</w:t>
      </w:r>
      <w:r>
        <w:rPr>
          <w:noProof/>
        </w:rPr>
        <w:fldChar w:fldCharType="end"/>
      </w:r>
    </w:p>
    <w:p w14:paraId="073F61F0" w14:textId="187A56D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UL timing adjustment requirements for different scenarios</w:t>
      </w:r>
      <w:r>
        <w:rPr>
          <w:noProof/>
        </w:rPr>
        <w:tab/>
      </w:r>
      <w:r>
        <w:rPr>
          <w:noProof/>
        </w:rPr>
        <w:fldChar w:fldCharType="begin"/>
      </w:r>
      <w:r>
        <w:rPr>
          <w:noProof/>
        </w:rPr>
        <w:instrText xml:space="preserve"> PAGEREF _Toc187257240 \h </w:instrText>
      </w:r>
      <w:r>
        <w:rPr>
          <w:noProof/>
        </w:rPr>
      </w:r>
      <w:r>
        <w:rPr>
          <w:noProof/>
        </w:rPr>
        <w:fldChar w:fldCharType="separate"/>
      </w:r>
      <w:r>
        <w:rPr>
          <w:noProof/>
        </w:rPr>
        <w:t>210</w:t>
      </w:r>
      <w:r>
        <w:rPr>
          <w:noProof/>
        </w:rPr>
        <w:fldChar w:fldCharType="end"/>
      </w:r>
    </w:p>
    <w:p w14:paraId="259CEABD" w14:textId="7376A0B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2-step RA type requirements for different subcarrier spacings</w:t>
      </w:r>
      <w:r>
        <w:rPr>
          <w:noProof/>
        </w:rPr>
        <w:tab/>
      </w:r>
      <w:r>
        <w:rPr>
          <w:noProof/>
        </w:rPr>
        <w:fldChar w:fldCharType="begin"/>
      </w:r>
      <w:r>
        <w:rPr>
          <w:noProof/>
        </w:rPr>
        <w:instrText xml:space="preserve"> PAGEREF _Toc187257241 \h </w:instrText>
      </w:r>
      <w:r>
        <w:rPr>
          <w:noProof/>
        </w:rPr>
      </w:r>
      <w:r>
        <w:rPr>
          <w:noProof/>
        </w:rPr>
        <w:fldChar w:fldCharType="separate"/>
      </w:r>
      <w:r>
        <w:rPr>
          <w:noProof/>
        </w:rPr>
        <w:t>210</w:t>
      </w:r>
      <w:r>
        <w:rPr>
          <w:noProof/>
        </w:rPr>
        <w:fldChar w:fldCharType="end"/>
      </w:r>
    </w:p>
    <w:p w14:paraId="0FE61121" w14:textId="6999609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_Toc187257242 \h </w:instrText>
      </w:r>
      <w:r>
        <w:rPr>
          <w:noProof/>
        </w:rPr>
      </w:r>
      <w:r>
        <w:rPr>
          <w:noProof/>
        </w:rPr>
        <w:fldChar w:fldCharType="separate"/>
      </w:r>
      <w:r>
        <w:rPr>
          <w:noProof/>
        </w:rPr>
        <w:t>210</w:t>
      </w:r>
      <w:r>
        <w:rPr>
          <w:noProof/>
        </w:rPr>
        <w:fldChar w:fldCharType="end"/>
      </w:r>
    </w:p>
    <w:p w14:paraId="082BE8DF" w14:textId="726F01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_Toc187257243 \h </w:instrText>
      </w:r>
      <w:r>
        <w:rPr>
          <w:noProof/>
        </w:rPr>
      </w:r>
      <w:r>
        <w:rPr>
          <w:noProof/>
        </w:rPr>
        <w:fldChar w:fldCharType="separate"/>
      </w:r>
      <w:r>
        <w:rPr>
          <w:noProof/>
        </w:rPr>
        <w:t>210</w:t>
      </w:r>
      <w:r>
        <w:rPr>
          <w:noProof/>
        </w:rPr>
        <w:fldChar w:fldCharType="end"/>
      </w:r>
    </w:p>
    <w:p w14:paraId="17916A3D" w14:textId="02FFF2A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C17C59">
        <w:rPr>
          <w:noProof/>
          <w:snapToGrid w:val="0"/>
          <w:lang w:eastAsia="zh-CN"/>
        </w:rPr>
        <w:t>requirements</w:t>
      </w:r>
      <w:r>
        <w:rPr>
          <w:noProof/>
        </w:rPr>
        <w:tab/>
      </w:r>
      <w:r>
        <w:rPr>
          <w:noProof/>
        </w:rPr>
        <w:fldChar w:fldCharType="begin"/>
      </w:r>
      <w:r>
        <w:rPr>
          <w:noProof/>
        </w:rPr>
        <w:instrText xml:space="preserve"> PAGEREF _Toc187257244 \h </w:instrText>
      </w:r>
      <w:r>
        <w:rPr>
          <w:noProof/>
        </w:rPr>
      </w:r>
      <w:r>
        <w:rPr>
          <w:noProof/>
        </w:rPr>
        <w:fldChar w:fldCharType="separate"/>
      </w:r>
      <w:r>
        <w:rPr>
          <w:noProof/>
        </w:rPr>
        <w:t>210</w:t>
      </w:r>
      <w:r>
        <w:rPr>
          <w:noProof/>
        </w:rPr>
        <w:fldChar w:fldCharType="end"/>
      </w:r>
    </w:p>
    <w:p w14:paraId="40A5549E" w14:textId="02D7AB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_Toc187257245 \h </w:instrText>
      </w:r>
      <w:r>
        <w:rPr>
          <w:noProof/>
        </w:rPr>
      </w:r>
      <w:r>
        <w:rPr>
          <w:noProof/>
        </w:rPr>
        <w:fldChar w:fldCharType="separate"/>
      </w:r>
      <w:r>
        <w:rPr>
          <w:noProof/>
        </w:rPr>
        <w:t>210</w:t>
      </w:r>
      <w:r>
        <w:rPr>
          <w:noProof/>
        </w:rPr>
        <w:fldChar w:fldCharType="end"/>
      </w:r>
    </w:p>
    <w:p w14:paraId="21ABFC8E" w14:textId="6BE02F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_Toc187257246 \h </w:instrText>
      </w:r>
      <w:r>
        <w:rPr>
          <w:noProof/>
        </w:rPr>
      </w:r>
      <w:r>
        <w:rPr>
          <w:noProof/>
        </w:rPr>
        <w:fldChar w:fldCharType="separate"/>
      </w:r>
      <w:r>
        <w:rPr>
          <w:noProof/>
        </w:rPr>
        <w:t>210</w:t>
      </w:r>
      <w:r>
        <w:rPr>
          <w:noProof/>
        </w:rPr>
        <w:fldChar w:fldCharType="end"/>
      </w:r>
    </w:p>
    <w:p w14:paraId="5E048E2E" w14:textId="039EA47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_Toc187257247 \h </w:instrText>
      </w:r>
      <w:r>
        <w:rPr>
          <w:noProof/>
        </w:rPr>
      </w:r>
      <w:r>
        <w:rPr>
          <w:noProof/>
        </w:rPr>
        <w:fldChar w:fldCharType="separate"/>
      </w:r>
      <w:r>
        <w:rPr>
          <w:noProof/>
        </w:rPr>
        <w:t>210</w:t>
      </w:r>
      <w:r>
        <w:rPr>
          <w:noProof/>
        </w:rPr>
        <w:fldChar w:fldCharType="end"/>
      </w:r>
    </w:p>
    <w:p w14:paraId="6FCF5632" w14:textId="591A812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_Toc187257248 \h </w:instrText>
      </w:r>
      <w:r>
        <w:rPr>
          <w:noProof/>
        </w:rPr>
      </w:r>
      <w:r>
        <w:rPr>
          <w:noProof/>
        </w:rPr>
        <w:fldChar w:fldCharType="separate"/>
      </w:r>
      <w:r>
        <w:rPr>
          <w:noProof/>
        </w:rPr>
        <w:t>210</w:t>
      </w:r>
      <w:r>
        <w:rPr>
          <w:noProof/>
        </w:rPr>
        <w:fldChar w:fldCharType="end"/>
      </w:r>
    </w:p>
    <w:p w14:paraId="002AB40E" w14:textId="662B70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C17C59">
        <w:rPr>
          <w:rFonts w:eastAsiaTheme="minorEastAsia"/>
          <w:noProof/>
          <w:lang w:eastAsia="zh-CN"/>
        </w:rPr>
        <w:t>2</w:t>
      </w:r>
      <w:r>
        <w:rPr>
          <w:noProof/>
        </w:rPr>
        <w:t>.</w:t>
      </w:r>
      <w:r w:rsidRPr="00C17C59">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 xml:space="preserve">requirements for </w:t>
      </w:r>
      <w:r w:rsidRPr="00C17C59">
        <w:rPr>
          <w:rFonts w:eastAsiaTheme="minorEastAsia"/>
          <w:noProof/>
          <w:snapToGrid w:val="0"/>
          <w:lang w:eastAsia="zh-CN"/>
        </w:rPr>
        <w:t>multi-slot PUCCH</w:t>
      </w:r>
      <w:r>
        <w:rPr>
          <w:noProof/>
        </w:rPr>
        <w:tab/>
      </w:r>
      <w:r>
        <w:rPr>
          <w:noProof/>
        </w:rPr>
        <w:fldChar w:fldCharType="begin"/>
      </w:r>
      <w:r>
        <w:rPr>
          <w:noProof/>
        </w:rPr>
        <w:instrText xml:space="preserve"> PAGEREF _Toc187257249 \h </w:instrText>
      </w:r>
      <w:r>
        <w:rPr>
          <w:noProof/>
        </w:rPr>
      </w:r>
      <w:r>
        <w:rPr>
          <w:noProof/>
        </w:rPr>
        <w:fldChar w:fldCharType="separate"/>
      </w:r>
      <w:r>
        <w:rPr>
          <w:noProof/>
        </w:rPr>
        <w:t>211</w:t>
      </w:r>
      <w:r>
        <w:rPr>
          <w:noProof/>
        </w:rPr>
        <w:fldChar w:fldCharType="end"/>
      </w:r>
    </w:p>
    <w:p w14:paraId="014A222E" w14:textId="167778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PUCCH sub-slot based repetition</w:t>
      </w:r>
      <w:r>
        <w:rPr>
          <w:noProof/>
        </w:rPr>
        <w:tab/>
      </w:r>
      <w:r>
        <w:rPr>
          <w:noProof/>
        </w:rPr>
        <w:fldChar w:fldCharType="begin"/>
      </w:r>
      <w:r>
        <w:rPr>
          <w:noProof/>
        </w:rPr>
        <w:instrText xml:space="preserve"> PAGEREF _Toc187257250 \h </w:instrText>
      </w:r>
      <w:r>
        <w:rPr>
          <w:noProof/>
        </w:rPr>
      </w:r>
      <w:r>
        <w:rPr>
          <w:noProof/>
        </w:rPr>
        <w:fldChar w:fldCharType="separate"/>
      </w:r>
      <w:r>
        <w:rPr>
          <w:noProof/>
        </w:rPr>
        <w:t>211</w:t>
      </w:r>
      <w:r>
        <w:rPr>
          <w:noProof/>
        </w:rPr>
        <w:fldChar w:fldCharType="end"/>
      </w:r>
    </w:p>
    <w:p w14:paraId="140DEED2" w14:textId="683891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C17C59">
        <w:rPr>
          <w:noProof/>
          <w:snapToGrid w:val="0"/>
          <w:lang w:eastAsia="zh-CN"/>
        </w:rPr>
        <w:t>requirements</w:t>
      </w:r>
      <w:r>
        <w:rPr>
          <w:noProof/>
        </w:rPr>
        <w:tab/>
      </w:r>
      <w:r>
        <w:rPr>
          <w:noProof/>
        </w:rPr>
        <w:fldChar w:fldCharType="begin"/>
      </w:r>
      <w:r>
        <w:rPr>
          <w:noProof/>
        </w:rPr>
        <w:instrText xml:space="preserve"> PAGEREF _Toc187257251 \h </w:instrText>
      </w:r>
      <w:r>
        <w:rPr>
          <w:noProof/>
        </w:rPr>
      </w:r>
      <w:r>
        <w:rPr>
          <w:noProof/>
        </w:rPr>
        <w:fldChar w:fldCharType="separate"/>
      </w:r>
      <w:r>
        <w:rPr>
          <w:noProof/>
        </w:rPr>
        <w:t>211</w:t>
      </w:r>
      <w:r>
        <w:rPr>
          <w:noProof/>
        </w:rPr>
        <w:fldChar w:fldCharType="end"/>
      </w:r>
    </w:p>
    <w:p w14:paraId="758FA14D" w14:textId="1B56D53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_Toc187257252 \h </w:instrText>
      </w:r>
      <w:r>
        <w:rPr>
          <w:noProof/>
        </w:rPr>
      </w:r>
      <w:r>
        <w:rPr>
          <w:noProof/>
        </w:rPr>
        <w:fldChar w:fldCharType="separate"/>
      </w:r>
      <w:r>
        <w:rPr>
          <w:noProof/>
        </w:rPr>
        <w:t>211</w:t>
      </w:r>
      <w:r>
        <w:rPr>
          <w:noProof/>
        </w:rPr>
        <w:fldChar w:fldCharType="end"/>
      </w:r>
    </w:p>
    <w:p w14:paraId="222BF02D" w14:textId="1865AD4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_Toc187257253 \h </w:instrText>
      </w:r>
      <w:r>
        <w:rPr>
          <w:noProof/>
        </w:rPr>
      </w:r>
      <w:r>
        <w:rPr>
          <w:noProof/>
        </w:rPr>
        <w:fldChar w:fldCharType="separate"/>
      </w:r>
      <w:r>
        <w:rPr>
          <w:noProof/>
        </w:rPr>
        <w:t>211</w:t>
      </w:r>
      <w:r>
        <w:rPr>
          <w:noProof/>
        </w:rPr>
        <w:fldChar w:fldCharType="end"/>
      </w:r>
    </w:p>
    <w:p w14:paraId="0AA9A2BA" w14:textId="2BB7E00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_Toc187257254 \h </w:instrText>
      </w:r>
      <w:r>
        <w:rPr>
          <w:noProof/>
        </w:rPr>
      </w:r>
      <w:r>
        <w:rPr>
          <w:noProof/>
        </w:rPr>
        <w:fldChar w:fldCharType="separate"/>
      </w:r>
      <w:r>
        <w:rPr>
          <w:noProof/>
        </w:rPr>
        <w:t>211</w:t>
      </w:r>
      <w:r>
        <w:rPr>
          <w:noProof/>
        </w:rPr>
        <w:fldChar w:fldCharType="end"/>
      </w:r>
    </w:p>
    <w:p w14:paraId="28D46BC6" w14:textId="5F45E9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_Toc187257255 \h </w:instrText>
      </w:r>
      <w:r>
        <w:rPr>
          <w:noProof/>
        </w:rPr>
      </w:r>
      <w:r>
        <w:rPr>
          <w:noProof/>
        </w:rPr>
        <w:fldChar w:fldCharType="separate"/>
      </w:r>
      <w:r>
        <w:rPr>
          <w:noProof/>
        </w:rPr>
        <w:t>211</w:t>
      </w:r>
      <w:r>
        <w:rPr>
          <w:noProof/>
        </w:rPr>
        <w:fldChar w:fldCharType="end"/>
      </w:r>
    </w:p>
    <w:p w14:paraId="7837593A" w14:textId="26E0F0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_Toc187257256 \h </w:instrText>
      </w:r>
      <w:r>
        <w:rPr>
          <w:noProof/>
        </w:rPr>
      </w:r>
      <w:r>
        <w:rPr>
          <w:noProof/>
        </w:rPr>
        <w:fldChar w:fldCharType="separate"/>
      </w:r>
      <w:r>
        <w:rPr>
          <w:noProof/>
        </w:rPr>
        <w:t>211</w:t>
      </w:r>
      <w:r>
        <w:rPr>
          <w:noProof/>
        </w:rPr>
        <w:fldChar w:fldCharType="end"/>
      </w:r>
    </w:p>
    <w:p w14:paraId="7E66FF27" w14:textId="60C2D88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_Toc187257257 \h </w:instrText>
      </w:r>
      <w:r>
        <w:rPr>
          <w:noProof/>
        </w:rPr>
      </w:r>
      <w:r>
        <w:rPr>
          <w:noProof/>
        </w:rPr>
        <w:fldChar w:fldCharType="separate"/>
      </w:r>
      <w:r>
        <w:rPr>
          <w:noProof/>
        </w:rPr>
        <w:t>211</w:t>
      </w:r>
      <w:r>
        <w:rPr>
          <w:noProof/>
        </w:rPr>
        <w:fldChar w:fldCharType="end"/>
      </w:r>
    </w:p>
    <w:p w14:paraId="50576963" w14:textId="2234FAF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_Toc187257258 \h </w:instrText>
      </w:r>
      <w:r>
        <w:rPr>
          <w:noProof/>
        </w:rPr>
      </w:r>
      <w:r>
        <w:rPr>
          <w:noProof/>
        </w:rPr>
        <w:fldChar w:fldCharType="separate"/>
      </w:r>
      <w:r>
        <w:rPr>
          <w:noProof/>
        </w:rPr>
        <w:t>211</w:t>
      </w:r>
      <w:r>
        <w:rPr>
          <w:noProof/>
        </w:rPr>
        <w:fldChar w:fldCharType="end"/>
      </w:r>
    </w:p>
    <w:p w14:paraId="4472DC4C" w14:textId="7121FC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8.1.2.4.3</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Applicability of requirements for different channel bandwidths</w:t>
      </w:r>
      <w:r>
        <w:rPr>
          <w:noProof/>
        </w:rPr>
        <w:tab/>
      </w:r>
      <w:r>
        <w:rPr>
          <w:noProof/>
        </w:rPr>
        <w:fldChar w:fldCharType="begin"/>
      </w:r>
      <w:r>
        <w:rPr>
          <w:noProof/>
        </w:rPr>
        <w:instrText xml:space="preserve"> PAGEREF _Toc187257259 \h </w:instrText>
      </w:r>
      <w:r>
        <w:rPr>
          <w:noProof/>
        </w:rPr>
      </w:r>
      <w:r>
        <w:rPr>
          <w:noProof/>
        </w:rPr>
        <w:fldChar w:fldCharType="separate"/>
      </w:r>
      <w:r>
        <w:rPr>
          <w:noProof/>
        </w:rPr>
        <w:t>212</w:t>
      </w:r>
      <w:r>
        <w:rPr>
          <w:noProof/>
        </w:rPr>
        <w:fldChar w:fldCharType="end"/>
      </w:r>
    </w:p>
    <w:p w14:paraId="057A2794" w14:textId="53A02F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8.1.2.4.4</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Appliability of requirements for different DM-RS configurations</w:t>
      </w:r>
      <w:r>
        <w:rPr>
          <w:noProof/>
        </w:rPr>
        <w:tab/>
      </w:r>
      <w:r>
        <w:rPr>
          <w:noProof/>
        </w:rPr>
        <w:fldChar w:fldCharType="begin"/>
      </w:r>
      <w:r>
        <w:rPr>
          <w:noProof/>
        </w:rPr>
        <w:instrText xml:space="preserve"> PAGEREF _Toc187257260 \h </w:instrText>
      </w:r>
      <w:r>
        <w:rPr>
          <w:noProof/>
        </w:rPr>
      </w:r>
      <w:r>
        <w:rPr>
          <w:noProof/>
        </w:rPr>
        <w:fldChar w:fldCharType="separate"/>
      </w:r>
      <w:r>
        <w:rPr>
          <w:noProof/>
        </w:rPr>
        <w:t>212</w:t>
      </w:r>
      <w:r>
        <w:rPr>
          <w:noProof/>
        </w:rPr>
        <w:fldChar w:fldCharType="end"/>
      </w:r>
    </w:p>
    <w:p w14:paraId="3A4D15AF" w14:textId="41C35EF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C17C59">
        <w:rPr>
          <w:noProof/>
          <w:snapToGrid w:val="0"/>
          <w:lang w:eastAsia="zh-CN"/>
        </w:rPr>
        <w:t>requirements</w:t>
      </w:r>
      <w:r>
        <w:rPr>
          <w:noProof/>
        </w:rPr>
        <w:tab/>
      </w:r>
      <w:r>
        <w:rPr>
          <w:noProof/>
        </w:rPr>
        <w:fldChar w:fldCharType="begin"/>
      </w:r>
      <w:r>
        <w:rPr>
          <w:noProof/>
        </w:rPr>
        <w:instrText xml:space="preserve"> PAGEREF _Toc187257261 \h </w:instrText>
      </w:r>
      <w:r>
        <w:rPr>
          <w:noProof/>
        </w:rPr>
      </w:r>
      <w:r>
        <w:rPr>
          <w:noProof/>
        </w:rPr>
        <w:fldChar w:fldCharType="separate"/>
      </w:r>
      <w:r>
        <w:rPr>
          <w:noProof/>
        </w:rPr>
        <w:t>212</w:t>
      </w:r>
      <w:r>
        <w:rPr>
          <w:noProof/>
        </w:rPr>
        <w:fldChar w:fldCharType="end"/>
      </w:r>
    </w:p>
    <w:p w14:paraId="3A45A7E7" w14:textId="4798E61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_Toc187257262 \h </w:instrText>
      </w:r>
      <w:r>
        <w:rPr>
          <w:noProof/>
        </w:rPr>
      </w:r>
      <w:r>
        <w:rPr>
          <w:noProof/>
        </w:rPr>
        <w:fldChar w:fldCharType="separate"/>
      </w:r>
      <w:r>
        <w:rPr>
          <w:noProof/>
        </w:rPr>
        <w:t>212</w:t>
      </w:r>
      <w:r>
        <w:rPr>
          <w:noProof/>
        </w:rPr>
        <w:fldChar w:fldCharType="end"/>
      </w:r>
    </w:p>
    <w:p w14:paraId="1D470DC8" w14:textId="433D79E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_Toc187257263 \h </w:instrText>
      </w:r>
      <w:r>
        <w:rPr>
          <w:noProof/>
        </w:rPr>
      </w:r>
      <w:r>
        <w:rPr>
          <w:noProof/>
        </w:rPr>
        <w:fldChar w:fldCharType="separate"/>
      </w:r>
      <w:r>
        <w:rPr>
          <w:noProof/>
        </w:rPr>
        <w:t>212</w:t>
      </w:r>
      <w:r>
        <w:rPr>
          <w:noProof/>
        </w:rPr>
        <w:fldChar w:fldCharType="end"/>
      </w:r>
    </w:p>
    <w:p w14:paraId="49E8625C" w14:textId="36D17E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_Toc187257264 \h </w:instrText>
      </w:r>
      <w:r>
        <w:rPr>
          <w:noProof/>
        </w:rPr>
      </w:r>
      <w:r>
        <w:rPr>
          <w:noProof/>
        </w:rPr>
        <w:fldChar w:fldCharType="separate"/>
      </w:r>
      <w:r>
        <w:rPr>
          <w:noProof/>
        </w:rPr>
        <w:t>212</w:t>
      </w:r>
      <w:r>
        <w:rPr>
          <w:noProof/>
        </w:rPr>
        <w:fldChar w:fldCharType="end"/>
      </w:r>
    </w:p>
    <w:p w14:paraId="73123FCE" w14:textId="0C5FD94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_Toc187257265 \h </w:instrText>
      </w:r>
      <w:r>
        <w:rPr>
          <w:noProof/>
        </w:rPr>
      </w:r>
      <w:r>
        <w:rPr>
          <w:noProof/>
        </w:rPr>
        <w:fldChar w:fldCharType="separate"/>
      </w:r>
      <w:r>
        <w:rPr>
          <w:noProof/>
        </w:rPr>
        <w:t>212</w:t>
      </w:r>
      <w:r>
        <w:rPr>
          <w:noProof/>
        </w:rPr>
        <w:fldChar w:fldCharType="end"/>
      </w:r>
    </w:p>
    <w:p w14:paraId="1E26C09E" w14:textId="7770A11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_Toc187257266 \h </w:instrText>
      </w:r>
      <w:r>
        <w:rPr>
          <w:noProof/>
        </w:rPr>
      </w:r>
      <w:r>
        <w:rPr>
          <w:noProof/>
        </w:rPr>
        <w:fldChar w:fldCharType="separate"/>
      </w:r>
      <w:r>
        <w:rPr>
          <w:noProof/>
        </w:rPr>
        <w:t>212</w:t>
      </w:r>
      <w:r>
        <w:rPr>
          <w:noProof/>
        </w:rPr>
        <w:fldChar w:fldCharType="end"/>
      </w:r>
    </w:p>
    <w:p w14:paraId="4FB82DC3" w14:textId="74E767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C17C59">
        <w:rPr>
          <w:noProof/>
          <w:snapToGrid w:val="0"/>
          <w:lang w:eastAsia="zh-CN"/>
        </w:rPr>
        <w:t>requirements</w:t>
      </w:r>
      <w:r>
        <w:rPr>
          <w:noProof/>
        </w:rPr>
        <w:tab/>
      </w:r>
      <w:r>
        <w:rPr>
          <w:noProof/>
        </w:rPr>
        <w:fldChar w:fldCharType="begin"/>
      </w:r>
      <w:r>
        <w:rPr>
          <w:noProof/>
        </w:rPr>
        <w:instrText xml:space="preserve"> PAGEREF _Toc187257267 \h </w:instrText>
      </w:r>
      <w:r>
        <w:rPr>
          <w:noProof/>
        </w:rPr>
      </w:r>
      <w:r>
        <w:rPr>
          <w:noProof/>
        </w:rPr>
        <w:fldChar w:fldCharType="separate"/>
      </w:r>
      <w:r>
        <w:rPr>
          <w:noProof/>
        </w:rPr>
        <w:t>213</w:t>
      </w:r>
      <w:r>
        <w:rPr>
          <w:noProof/>
        </w:rPr>
        <w:fldChar w:fldCharType="end"/>
      </w:r>
    </w:p>
    <w:p w14:paraId="67C06CCD" w14:textId="36D6DE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_Toc187257268 \h </w:instrText>
      </w:r>
      <w:r>
        <w:rPr>
          <w:noProof/>
        </w:rPr>
      </w:r>
      <w:r>
        <w:rPr>
          <w:noProof/>
        </w:rPr>
        <w:fldChar w:fldCharType="separate"/>
      </w:r>
      <w:r>
        <w:rPr>
          <w:noProof/>
        </w:rPr>
        <w:t>213</w:t>
      </w:r>
      <w:r>
        <w:rPr>
          <w:noProof/>
        </w:rPr>
        <w:fldChar w:fldCharType="end"/>
      </w:r>
    </w:p>
    <w:p w14:paraId="5C1AE1F1" w14:textId="16084D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_Toc187257269 \h </w:instrText>
      </w:r>
      <w:r>
        <w:rPr>
          <w:noProof/>
        </w:rPr>
      </w:r>
      <w:r>
        <w:rPr>
          <w:noProof/>
        </w:rPr>
        <w:fldChar w:fldCharType="separate"/>
      </w:r>
      <w:r>
        <w:rPr>
          <w:noProof/>
        </w:rPr>
        <w:t>213</w:t>
      </w:r>
      <w:r>
        <w:rPr>
          <w:noProof/>
        </w:rPr>
        <w:fldChar w:fldCharType="end"/>
      </w:r>
    </w:p>
    <w:p w14:paraId="0E5AC2DB" w14:textId="64EB4B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_Toc187257270 \h </w:instrText>
      </w:r>
      <w:r>
        <w:rPr>
          <w:noProof/>
        </w:rPr>
      </w:r>
      <w:r>
        <w:rPr>
          <w:noProof/>
        </w:rPr>
        <w:fldChar w:fldCharType="separate"/>
      </w:r>
      <w:r>
        <w:rPr>
          <w:noProof/>
        </w:rPr>
        <w:t>213</w:t>
      </w:r>
      <w:r>
        <w:rPr>
          <w:noProof/>
        </w:rPr>
        <w:fldChar w:fldCharType="end"/>
      </w:r>
    </w:p>
    <w:p w14:paraId="4AF1F90A" w14:textId="466FA4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_Toc187257271 \h </w:instrText>
      </w:r>
      <w:r>
        <w:rPr>
          <w:noProof/>
        </w:rPr>
      </w:r>
      <w:r>
        <w:rPr>
          <w:noProof/>
        </w:rPr>
        <w:fldChar w:fldCharType="separate"/>
      </w:r>
      <w:r>
        <w:rPr>
          <w:noProof/>
        </w:rPr>
        <w:t>213</w:t>
      </w:r>
      <w:r>
        <w:rPr>
          <w:noProof/>
        </w:rPr>
        <w:fldChar w:fldCharType="end"/>
      </w:r>
    </w:p>
    <w:p w14:paraId="3FEBD84A" w14:textId="3836DA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C17C59">
        <w:rPr>
          <w:noProof/>
          <w:snapToGrid w:val="0"/>
          <w:lang w:eastAsia="zh-CN"/>
        </w:rPr>
        <w:t xml:space="preserve">requirements for PRACH </w:t>
      </w:r>
      <w:r>
        <w:rPr>
          <w:noProof/>
        </w:rPr>
        <w:t>with L</w:t>
      </w:r>
      <w:r w:rsidRPr="00C17C59">
        <w:rPr>
          <w:noProof/>
          <w:vertAlign w:val="subscript"/>
        </w:rPr>
        <w:t>RA</w:t>
      </w:r>
      <w:r>
        <w:rPr>
          <w:noProof/>
        </w:rPr>
        <w:t xml:space="preserve"> =1151 and L</w:t>
      </w:r>
      <w:r w:rsidRPr="00C17C59">
        <w:rPr>
          <w:noProof/>
          <w:vertAlign w:val="subscript"/>
        </w:rPr>
        <w:t>RA</w:t>
      </w:r>
      <w:r>
        <w:rPr>
          <w:noProof/>
        </w:rPr>
        <w:t xml:space="preserve"> =571</w:t>
      </w:r>
      <w:r>
        <w:rPr>
          <w:noProof/>
        </w:rPr>
        <w:tab/>
      </w:r>
      <w:r>
        <w:rPr>
          <w:noProof/>
        </w:rPr>
        <w:fldChar w:fldCharType="begin"/>
      </w:r>
      <w:r>
        <w:rPr>
          <w:noProof/>
        </w:rPr>
        <w:instrText xml:space="preserve"> PAGEREF _Toc187257272 \h </w:instrText>
      </w:r>
      <w:r>
        <w:rPr>
          <w:noProof/>
        </w:rPr>
      </w:r>
      <w:r>
        <w:rPr>
          <w:noProof/>
        </w:rPr>
        <w:fldChar w:fldCharType="separate"/>
      </w:r>
      <w:r>
        <w:rPr>
          <w:noProof/>
        </w:rPr>
        <w:t>213</w:t>
      </w:r>
      <w:r>
        <w:rPr>
          <w:noProof/>
        </w:rPr>
        <w:fldChar w:fldCharType="end"/>
      </w:r>
    </w:p>
    <w:p w14:paraId="55D558B0" w14:textId="7466ED3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_Toc187257273 \h </w:instrText>
      </w:r>
      <w:r>
        <w:rPr>
          <w:noProof/>
        </w:rPr>
      </w:r>
      <w:r>
        <w:rPr>
          <w:noProof/>
        </w:rPr>
        <w:fldChar w:fldCharType="separate"/>
      </w:r>
      <w:r>
        <w:rPr>
          <w:noProof/>
        </w:rPr>
        <w:t>213</w:t>
      </w:r>
      <w:r>
        <w:rPr>
          <w:noProof/>
        </w:rPr>
        <w:fldChar w:fldCharType="end"/>
      </w:r>
    </w:p>
    <w:p w14:paraId="74B82E8D" w14:textId="408037B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_Toc187257274 \h </w:instrText>
      </w:r>
      <w:r>
        <w:rPr>
          <w:noProof/>
        </w:rPr>
      </w:r>
      <w:r>
        <w:rPr>
          <w:noProof/>
        </w:rPr>
        <w:fldChar w:fldCharType="separate"/>
      </w:r>
      <w:r>
        <w:rPr>
          <w:noProof/>
        </w:rPr>
        <w:t>213</w:t>
      </w:r>
      <w:r>
        <w:rPr>
          <w:noProof/>
        </w:rPr>
        <w:fldChar w:fldCharType="end"/>
      </w:r>
    </w:p>
    <w:p w14:paraId="58DED686" w14:textId="201167B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_Toc187257275 \h </w:instrText>
      </w:r>
      <w:r>
        <w:rPr>
          <w:noProof/>
        </w:rPr>
      </w:r>
      <w:r>
        <w:rPr>
          <w:noProof/>
        </w:rPr>
        <w:fldChar w:fldCharType="separate"/>
      </w:r>
      <w:r>
        <w:rPr>
          <w:noProof/>
        </w:rPr>
        <w:t>213</w:t>
      </w:r>
      <w:r>
        <w:rPr>
          <w:noProof/>
        </w:rPr>
        <w:fldChar w:fldCharType="end"/>
      </w:r>
    </w:p>
    <w:p w14:paraId="77D8C3E5" w14:textId="4AAD30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8.1.2.8</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_Toc187257276 \h </w:instrText>
      </w:r>
      <w:r>
        <w:rPr>
          <w:noProof/>
        </w:rPr>
      </w:r>
      <w:r>
        <w:rPr>
          <w:noProof/>
        </w:rPr>
        <w:fldChar w:fldCharType="separate"/>
      </w:r>
      <w:r>
        <w:rPr>
          <w:noProof/>
        </w:rPr>
        <w:t>213</w:t>
      </w:r>
      <w:r>
        <w:rPr>
          <w:noProof/>
        </w:rPr>
        <w:fldChar w:fldCharType="end"/>
      </w:r>
    </w:p>
    <w:p w14:paraId="51E013A3" w14:textId="0CA8FC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8.1.2.8.1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_Toc187257277 \h </w:instrText>
      </w:r>
      <w:r>
        <w:rPr>
          <w:noProof/>
        </w:rPr>
      </w:r>
      <w:r>
        <w:rPr>
          <w:noProof/>
        </w:rPr>
        <w:fldChar w:fldCharType="separate"/>
      </w:r>
      <w:r>
        <w:rPr>
          <w:noProof/>
        </w:rPr>
        <w:t>213</w:t>
      </w:r>
      <w:r>
        <w:rPr>
          <w:noProof/>
        </w:rPr>
        <w:fldChar w:fldCharType="end"/>
      </w:r>
    </w:p>
    <w:p w14:paraId="1C5E4057" w14:textId="544307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8.1.2.9</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_Toc187257278 \h </w:instrText>
      </w:r>
      <w:r>
        <w:rPr>
          <w:noProof/>
        </w:rPr>
      </w:r>
      <w:r>
        <w:rPr>
          <w:noProof/>
        </w:rPr>
        <w:fldChar w:fldCharType="separate"/>
      </w:r>
      <w:r>
        <w:rPr>
          <w:noProof/>
        </w:rPr>
        <w:t>214</w:t>
      </w:r>
      <w:r>
        <w:rPr>
          <w:noProof/>
        </w:rPr>
        <w:fldChar w:fldCharType="end"/>
      </w:r>
    </w:p>
    <w:p w14:paraId="66D70133" w14:textId="1535DAB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_Toc187257279 \h </w:instrText>
      </w:r>
      <w:r>
        <w:rPr>
          <w:noProof/>
        </w:rPr>
      </w:r>
      <w:r>
        <w:rPr>
          <w:noProof/>
        </w:rPr>
        <w:fldChar w:fldCharType="separate"/>
      </w:r>
      <w:r>
        <w:rPr>
          <w:noProof/>
        </w:rPr>
        <w:t>214</w:t>
      </w:r>
      <w:r>
        <w:rPr>
          <w:noProof/>
        </w:rPr>
        <w:fldChar w:fldCharType="end"/>
      </w:r>
    </w:p>
    <w:p w14:paraId="6155F930" w14:textId="0509305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_Toc187257280 \h </w:instrText>
      </w:r>
      <w:r>
        <w:rPr>
          <w:noProof/>
        </w:rPr>
      </w:r>
      <w:r>
        <w:rPr>
          <w:noProof/>
        </w:rPr>
        <w:fldChar w:fldCharType="separate"/>
      </w:r>
      <w:r>
        <w:rPr>
          <w:noProof/>
        </w:rPr>
        <w:t>214</w:t>
      </w:r>
      <w:r>
        <w:rPr>
          <w:noProof/>
        </w:rPr>
        <w:fldChar w:fldCharType="end"/>
      </w:r>
    </w:p>
    <w:p w14:paraId="3A458359" w14:textId="0A7E7AF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_Toc187257281 \h </w:instrText>
      </w:r>
      <w:r>
        <w:rPr>
          <w:noProof/>
        </w:rPr>
      </w:r>
      <w:r>
        <w:rPr>
          <w:noProof/>
        </w:rPr>
        <w:fldChar w:fldCharType="separate"/>
      </w:r>
      <w:r>
        <w:rPr>
          <w:noProof/>
        </w:rPr>
        <w:t>214</w:t>
      </w:r>
      <w:r>
        <w:rPr>
          <w:noProof/>
        </w:rPr>
        <w:fldChar w:fldCharType="end"/>
      </w:r>
    </w:p>
    <w:p w14:paraId="17CCD02A" w14:textId="7D052A2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8.1.2.10</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_Toc187257282 \h </w:instrText>
      </w:r>
      <w:r>
        <w:rPr>
          <w:noProof/>
        </w:rPr>
      </w:r>
      <w:r>
        <w:rPr>
          <w:noProof/>
        </w:rPr>
        <w:fldChar w:fldCharType="separate"/>
      </w:r>
      <w:r>
        <w:rPr>
          <w:noProof/>
        </w:rPr>
        <w:t>214</w:t>
      </w:r>
      <w:r>
        <w:rPr>
          <w:noProof/>
        </w:rPr>
        <w:fldChar w:fldCharType="end"/>
      </w:r>
    </w:p>
    <w:p w14:paraId="275AA524" w14:textId="14C036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_Toc187257283 \h </w:instrText>
      </w:r>
      <w:r>
        <w:rPr>
          <w:noProof/>
        </w:rPr>
      </w:r>
      <w:r>
        <w:rPr>
          <w:noProof/>
        </w:rPr>
        <w:fldChar w:fldCharType="separate"/>
      </w:r>
      <w:r>
        <w:rPr>
          <w:noProof/>
        </w:rPr>
        <w:t>214</w:t>
      </w:r>
      <w:r>
        <w:rPr>
          <w:noProof/>
        </w:rPr>
        <w:fldChar w:fldCharType="end"/>
      </w:r>
    </w:p>
    <w:p w14:paraId="5B7E0D4D" w14:textId="5D85C8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_Toc187257284 \h </w:instrText>
      </w:r>
      <w:r>
        <w:rPr>
          <w:noProof/>
        </w:rPr>
      </w:r>
      <w:r>
        <w:rPr>
          <w:noProof/>
        </w:rPr>
        <w:fldChar w:fldCharType="separate"/>
      </w:r>
      <w:r>
        <w:rPr>
          <w:noProof/>
        </w:rPr>
        <w:t>214</w:t>
      </w:r>
      <w:r>
        <w:rPr>
          <w:noProof/>
        </w:rPr>
        <w:fldChar w:fldCharType="end"/>
      </w:r>
    </w:p>
    <w:p w14:paraId="0DD117CB" w14:textId="3C144C5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_Toc187257285 \h </w:instrText>
      </w:r>
      <w:r>
        <w:rPr>
          <w:noProof/>
        </w:rPr>
      </w:r>
      <w:r>
        <w:rPr>
          <w:noProof/>
        </w:rPr>
        <w:fldChar w:fldCharType="separate"/>
      </w:r>
      <w:r>
        <w:rPr>
          <w:noProof/>
        </w:rPr>
        <w:t>214</w:t>
      </w:r>
      <w:r>
        <w:rPr>
          <w:noProof/>
        </w:rPr>
        <w:fldChar w:fldCharType="end"/>
      </w:r>
    </w:p>
    <w:p w14:paraId="298A91E7" w14:textId="612729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_Toc187257286 \h </w:instrText>
      </w:r>
      <w:r>
        <w:rPr>
          <w:noProof/>
        </w:rPr>
      </w:r>
      <w:r>
        <w:rPr>
          <w:noProof/>
        </w:rPr>
        <w:fldChar w:fldCharType="separate"/>
      </w:r>
      <w:r>
        <w:rPr>
          <w:noProof/>
        </w:rPr>
        <w:t>214</w:t>
      </w:r>
      <w:r>
        <w:rPr>
          <w:noProof/>
        </w:rPr>
        <w:fldChar w:fldCharType="end"/>
      </w:r>
    </w:p>
    <w:p w14:paraId="440C0583" w14:textId="0895B0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_Toc187257287 \h </w:instrText>
      </w:r>
      <w:r>
        <w:rPr>
          <w:noProof/>
        </w:rPr>
      </w:r>
      <w:r>
        <w:rPr>
          <w:noProof/>
        </w:rPr>
        <w:fldChar w:fldCharType="separate"/>
      </w:r>
      <w:r>
        <w:rPr>
          <w:noProof/>
        </w:rPr>
        <w:t>214</w:t>
      </w:r>
      <w:r>
        <w:rPr>
          <w:noProof/>
        </w:rPr>
        <w:fldChar w:fldCharType="end"/>
      </w:r>
    </w:p>
    <w:p w14:paraId="1C3C4E14" w14:textId="59D2C51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_Toc187257288 \h </w:instrText>
      </w:r>
      <w:r>
        <w:rPr>
          <w:noProof/>
        </w:rPr>
      </w:r>
      <w:r>
        <w:rPr>
          <w:noProof/>
        </w:rPr>
        <w:fldChar w:fldCharType="separate"/>
      </w:r>
      <w:r>
        <w:rPr>
          <w:noProof/>
        </w:rPr>
        <w:t>214</w:t>
      </w:r>
      <w:r>
        <w:rPr>
          <w:noProof/>
        </w:rPr>
        <w:fldChar w:fldCharType="end"/>
      </w:r>
    </w:p>
    <w:p w14:paraId="508C26C9" w14:textId="6D9F89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_Toc187257289 \h </w:instrText>
      </w:r>
      <w:r>
        <w:rPr>
          <w:noProof/>
        </w:rPr>
      </w:r>
      <w:r>
        <w:rPr>
          <w:noProof/>
        </w:rPr>
        <w:fldChar w:fldCharType="separate"/>
      </w:r>
      <w:r>
        <w:rPr>
          <w:noProof/>
        </w:rPr>
        <w:t>215</w:t>
      </w:r>
      <w:r>
        <w:rPr>
          <w:noProof/>
        </w:rPr>
        <w:fldChar w:fldCharType="end"/>
      </w:r>
    </w:p>
    <w:p w14:paraId="2BB8DED6" w14:textId="6BB4B65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_Toc187257290 \h </w:instrText>
      </w:r>
      <w:r>
        <w:rPr>
          <w:noProof/>
        </w:rPr>
      </w:r>
      <w:r>
        <w:rPr>
          <w:noProof/>
        </w:rPr>
        <w:fldChar w:fldCharType="separate"/>
      </w:r>
      <w:r>
        <w:rPr>
          <w:noProof/>
        </w:rPr>
        <w:t>215</w:t>
      </w:r>
      <w:r>
        <w:rPr>
          <w:noProof/>
        </w:rPr>
        <w:fldChar w:fldCharType="end"/>
      </w:r>
    </w:p>
    <w:p w14:paraId="6E498E35" w14:textId="183D76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_Toc187257291 \h </w:instrText>
      </w:r>
      <w:r>
        <w:rPr>
          <w:noProof/>
        </w:rPr>
      </w:r>
      <w:r>
        <w:rPr>
          <w:noProof/>
        </w:rPr>
        <w:fldChar w:fldCharType="separate"/>
      </w:r>
      <w:r>
        <w:rPr>
          <w:noProof/>
        </w:rPr>
        <w:t>215</w:t>
      </w:r>
      <w:r>
        <w:rPr>
          <w:noProof/>
        </w:rPr>
        <w:fldChar w:fldCharType="end"/>
      </w:r>
    </w:p>
    <w:p w14:paraId="16E178A0" w14:textId="508080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_Toc187257292 \h </w:instrText>
      </w:r>
      <w:r>
        <w:rPr>
          <w:noProof/>
        </w:rPr>
      </w:r>
      <w:r>
        <w:rPr>
          <w:noProof/>
        </w:rPr>
        <w:fldChar w:fldCharType="separate"/>
      </w:r>
      <w:r>
        <w:rPr>
          <w:noProof/>
        </w:rPr>
        <w:t>215</w:t>
      </w:r>
      <w:r>
        <w:rPr>
          <w:noProof/>
        </w:rPr>
        <w:fldChar w:fldCharType="end"/>
      </w:r>
    </w:p>
    <w:p w14:paraId="62DD3EDB" w14:textId="283EC4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_Toc187257293 \h </w:instrText>
      </w:r>
      <w:r>
        <w:rPr>
          <w:noProof/>
        </w:rPr>
      </w:r>
      <w:r>
        <w:rPr>
          <w:noProof/>
        </w:rPr>
        <w:fldChar w:fldCharType="separate"/>
      </w:r>
      <w:r>
        <w:rPr>
          <w:noProof/>
        </w:rPr>
        <w:t>217</w:t>
      </w:r>
      <w:r>
        <w:rPr>
          <w:noProof/>
        </w:rPr>
        <w:fldChar w:fldCharType="end"/>
      </w:r>
    </w:p>
    <w:p w14:paraId="5CC14241" w14:textId="705868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_Toc187257294 \h </w:instrText>
      </w:r>
      <w:r>
        <w:rPr>
          <w:noProof/>
        </w:rPr>
      </w:r>
      <w:r>
        <w:rPr>
          <w:noProof/>
        </w:rPr>
        <w:fldChar w:fldCharType="separate"/>
      </w:r>
      <w:r>
        <w:rPr>
          <w:noProof/>
        </w:rPr>
        <w:t>217</w:t>
      </w:r>
      <w:r>
        <w:rPr>
          <w:noProof/>
        </w:rPr>
        <w:fldChar w:fldCharType="end"/>
      </w:r>
    </w:p>
    <w:p w14:paraId="7D17AAA0" w14:textId="612972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_Toc187257295 \h </w:instrText>
      </w:r>
      <w:r>
        <w:rPr>
          <w:noProof/>
        </w:rPr>
      </w:r>
      <w:r>
        <w:rPr>
          <w:noProof/>
        </w:rPr>
        <w:fldChar w:fldCharType="separate"/>
      </w:r>
      <w:r>
        <w:rPr>
          <w:noProof/>
        </w:rPr>
        <w:t>222</w:t>
      </w:r>
      <w:r>
        <w:rPr>
          <w:noProof/>
        </w:rPr>
        <w:fldChar w:fldCharType="end"/>
      </w:r>
    </w:p>
    <w:p w14:paraId="0FF9B55D" w14:textId="3ACC250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C17C59">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_Toc187257296 \h </w:instrText>
      </w:r>
      <w:r>
        <w:rPr>
          <w:noProof/>
        </w:rPr>
      </w:r>
      <w:r>
        <w:rPr>
          <w:noProof/>
        </w:rPr>
        <w:fldChar w:fldCharType="separate"/>
      </w:r>
      <w:r>
        <w:rPr>
          <w:noProof/>
        </w:rPr>
        <w:t>226</w:t>
      </w:r>
      <w:r>
        <w:rPr>
          <w:noProof/>
        </w:rPr>
        <w:fldChar w:fldCharType="end"/>
      </w:r>
    </w:p>
    <w:p w14:paraId="79AF605D" w14:textId="53C350C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_Toc187257297 \h </w:instrText>
      </w:r>
      <w:r>
        <w:rPr>
          <w:noProof/>
        </w:rPr>
      </w:r>
      <w:r>
        <w:rPr>
          <w:noProof/>
        </w:rPr>
        <w:fldChar w:fldCharType="separate"/>
      </w:r>
      <w:r>
        <w:rPr>
          <w:noProof/>
        </w:rPr>
        <w:t>226</w:t>
      </w:r>
      <w:r>
        <w:rPr>
          <w:noProof/>
        </w:rPr>
        <w:fldChar w:fldCharType="end"/>
      </w:r>
    </w:p>
    <w:p w14:paraId="5810B6BC" w14:textId="46DCBE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_Toc187257298 \h </w:instrText>
      </w:r>
      <w:r>
        <w:rPr>
          <w:noProof/>
        </w:rPr>
      </w:r>
      <w:r>
        <w:rPr>
          <w:noProof/>
        </w:rPr>
        <w:fldChar w:fldCharType="separate"/>
      </w:r>
      <w:r>
        <w:rPr>
          <w:noProof/>
        </w:rPr>
        <w:t>226</w:t>
      </w:r>
      <w:r>
        <w:rPr>
          <w:noProof/>
        </w:rPr>
        <w:fldChar w:fldCharType="end"/>
      </w:r>
    </w:p>
    <w:p w14:paraId="143F3A51" w14:textId="7265E1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_Toc187257299 \h </w:instrText>
      </w:r>
      <w:r>
        <w:rPr>
          <w:noProof/>
        </w:rPr>
      </w:r>
      <w:r>
        <w:rPr>
          <w:noProof/>
        </w:rPr>
        <w:fldChar w:fldCharType="separate"/>
      </w:r>
      <w:r>
        <w:rPr>
          <w:noProof/>
        </w:rPr>
        <w:t>226</w:t>
      </w:r>
      <w:r>
        <w:rPr>
          <w:noProof/>
        </w:rPr>
        <w:fldChar w:fldCharType="end"/>
      </w:r>
    </w:p>
    <w:p w14:paraId="58ACFE1B" w14:textId="3D3BDE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_Toc187257300 \h </w:instrText>
      </w:r>
      <w:r>
        <w:rPr>
          <w:noProof/>
        </w:rPr>
      </w:r>
      <w:r>
        <w:rPr>
          <w:noProof/>
        </w:rPr>
        <w:fldChar w:fldCharType="separate"/>
      </w:r>
      <w:r>
        <w:rPr>
          <w:noProof/>
        </w:rPr>
        <w:t>226</w:t>
      </w:r>
      <w:r>
        <w:rPr>
          <w:noProof/>
        </w:rPr>
        <w:fldChar w:fldCharType="end"/>
      </w:r>
    </w:p>
    <w:p w14:paraId="7F9D32FD" w14:textId="4A01DF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_Toc187257301 \h </w:instrText>
      </w:r>
      <w:r>
        <w:rPr>
          <w:noProof/>
        </w:rPr>
      </w:r>
      <w:r>
        <w:rPr>
          <w:noProof/>
        </w:rPr>
        <w:fldChar w:fldCharType="separate"/>
      </w:r>
      <w:r>
        <w:rPr>
          <w:noProof/>
        </w:rPr>
        <w:t>226</w:t>
      </w:r>
      <w:r>
        <w:rPr>
          <w:noProof/>
        </w:rPr>
        <w:fldChar w:fldCharType="end"/>
      </w:r>
    </w:p>
    <w:p w14:paraId="4CBA044D" w14:textId="77595F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_Toc187257302 \h </w:instrText>
      </w:r>
      <w:r>
        <w:rPr>
          <w:noProof/>
        </w:rPr>
      </w:r>
      <w:r>
        <w:rPr>
          <w:noProof/>
        </w:rPr>
        <w:fldChar w:fldCharType="separate"/>
      </w:r>
      <w:r>
        <w:rPr>
          <w:noProof/>
        </w:rPr>
        <w:t>226</w:t>
      </w:r>
      <w:r>
        <w:rPr>
          <w:noProof/>
        </w:rPr>
        <w:fldChar w:fldCharType="end"/>
      </w:r>
    </w:p>
    <w:p w14:paraId="1743E97F" w14:textId="6EEFBF2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_Toc187257303 \h </w:instrText>
      </w:r>
      <w:r>
        <w:rPr>
          <w:noProof/>
        </w:rPr>
      </w:r>
      <w:r>
        <w:rPr>
          <w:noProof/>
        </w:rPr>
        <w:fldChar w:fldCharType="separate"/>
      </w:r>
      <w:r>
        <w:rPr>
          <w:noProof/>
        </w:rPr>
        <w:t>228</w:t>
      </w:r>
      <w:r>
        <w:rPr>
          <w:noProof/>
        </w:rPr>
        <w:fldChar w:fldCharType="end"/>
      </w:r>
    </w:p>
    <w:p w14:paraId="236179B7" w14:textId="39FBDE2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_Toc187257304 \h </w:instrText>
      </w:r>
      <w:r>
        <w:rPr>
          <w:noProof/>
        </w:rPr>
      </w:r>
      <w:r>
        <w:rPr>
          <w:noProof/>
        </w:rPr>
        <w:fldChar w:fldCharType="separate"/>
      </w:r>
      <w:r>
        <w:rPr>
          <w:noProof/>
        </w:rPr>
        <w:t>228</w:t>
      </w:r>
      <w:r>
        <w:rPr>
          <w:noProof/>
        </w:rPr>
        <w:fldChar w:fldCharType="end"/>
      </w:r>
    </w:p>
    <w:p w14:paraId="6D872D61" w14:textId="08381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_Toc187257305 \h </w:instrText>
      </w:r>
      <w:r>
        <w:rPr>
          <w:noProof/>
        </w:rPr>
      </w:r>
      <w:r>
        <w:rPr>
          <w:noProof/>
        </w:rPr>
        <w:fldChar w:fldCharType="separate"/>
      </w:r>
      <w:r>
        <w:rPr>
          <w:noProof/>
        </w:rPr>
        <w:t>229</w:t>
      </w:r>
      <w:r>
        <w:rPr>
          <w:noProof/>
        </w:rPr>
        <w:fldChar w:fldCharType="end"/>
      </w:r>
    </w:p>
    <w:p w14:paraId="75E4E283" w14:textId="4EFB69A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UCI multiplexed on PUSCH</w:t>
      </w:r>
      <w:r>
        <w:rPr>
          <w:noProof/>
        </w:rPr>
        <w:tab/>
      </w:r>
      <w:r>
        <w:rPr>
          <w:noProof/>
        </w:rPr>
        <w:fldChar w:fldCharType="begin"/>
      </w:r>
      <w:r>
        <w:rPr>
          <w:noProof/>
        </w:rPr>
        <w:instrText xml:space="preserve"> PAGEREF _Toc187257306 \h </w:instrText>
      </w:r>
      <w:r>
        <w:rPr>
          <w:noProof/>
        </w:rPr>
      </w:r>
      <w:r>
        <w:rPr>
          <w:noProof/>
        </w:rPr>
        <w:fldChar w:fldCharType="separate"/>
      </w:r>
      <w:r>
        <w:rPr>
          <w:noProof/>
        </w:rPr>
        <w:t>230</w:t>
      </w:r>
      <w:r>
        <w:rPr>
          <w:noProof/>
        </w:rPr>
        <w:fldChar w:fldCharType="end"/>
      </w:r>
    </w:p>
    <w:p w14:paraId="68D2BA97" w14:textId="56D5E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_Toc187257307 \h </w:instrText>
      </w:r>
      <w:r>
        <w:rPr>
          <w:noProof/>
        </w:rPr>
      </w:r>
      <w:r>
        <w:rPr>
          <w:noProof/>
        </w:rPr>
        <w:fldChar w:fldCharType="separate"/>
      </w:r>
      <w:r>
        <w:rPr>
          <w:noProof/>
        </w:rPr>
        <w:t>230</w:t>
      </w:r>
      <w:r>
        <w:rPr>
          <w:noProof/>
        </w:rPr>
        <w:fldChar w:fldCharType="end"/>
      </w:r>
    </w:p>
    <w:p w14:paraId="774D2E8F" w14:textId="5FD0D03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_Toc187257308 \h </w:instrText>
      </w:r>
      <w:r>
        <w:rPr>
          <w:noProof/>
        </w:rPr>
      </w:r>
      <w:r>
        <w:rPr>
          <w:noProof/>
        </w:rPr>
        <w:fldChar w:fldCharType="separate"/>
      </w:r>
      <w:r>
        <w:rPr>
          <w:noProof/>
        </w:rPr>
        <w:t>230</w:t>
      </w:r>
      <w:r>
        <w:rPr>
          <w:noProof/>
        </w:rPr>
        <w:fldChar w:fldCharType="end"/>
      </w:r>
    </w:p>
    <w:p w14:paraId="67001FE1" w14:textId="0BE2D7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_Toc187257309 \h </w:instrText>
      </w:r>
      <w:r>
        <w:rPr>
          <w:noProof/>
        </w:rPr>
      </w:r>
      <w:r>
        <w:rPr>
          <w:noProof/>
        </w:rPr>
        <w:fldChar w:fldCharType="separate"/>
      </w:r>
      <w:r>
        <w:rPr>
          <w:noProof/>
        </w:rPr>
        <w:t>231</w:t>
      </w:r>
      <w:r>
        <w:rPr>
          <w:noProof/>
        </w:rPr>
        <w:fldChar w:fldCharType="end"/>
      </w:r>
    </w:p>
    <w:p w14:paraId="0AD3E55D" w14:textId="138E88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_Toc187257310 \h </w:instrText>
      </w:r>
      <w:r>
        <w:rPr>
          <w:noProof/>
        </w:rPr>
      </w:r>
      <w:r>
        <w:rPr>
          <w:noProof/>
        </w:rPr>
        <w:fldChar w:fldCharType="separate"/>
      </w:r>
      <w:r>
        <w:rPr>
          <w:noProof/>
        </w:rPr>
        <w:t>231</w:t>
      </w:r>
      <w:r>
        <w:rPr>
          <w:noProof/>
        </w:rPr>
        <w:fldChar w:fldCharType="end"/>
      </w:r>
    </w:p>
    <w:p w14:paraId="7E12E677" w14:textId="1CDBE3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_Toc187257311 \h </w:instrText>
      </w:r>
      <w:r>
        <w:rPr>
          <w:noProof/>
        </w:rPr>
      </w:r>
      <w:r>
        <w:rPr>
          <w:noProof/>
        </w:rPr>
        <w:fldChar w:fldCharType="separate"/>
      </w:r>
      <w:r>
        <w:rPr>
          <w:noProof/>
        </w:rPr>
        <w:t>231</w:t>
      </w:r>
      <w:r>
        <w:rPr>
          <w:noProof/>
        </w:rPr>
        <w:fldChar w:fldCharType="end"/>
      </w:r>
    </w:p>
    <w:p w14:paraId="36206096" w14:textId="7EE4B8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_Toc187257312 \h </w:instrText>
      </w:r>
      <w:r>
        <w:rPr>
          <w:noProof/>
        </w:rPr>
      </w:r>
      <w:r>
        <w:rPr>
          <w:noProof/>
        </w:rPr>
        <w:fldChar w:fldCharType="separate"/>
      </w:r>
      <w:r>
        <w:rPr>
          <w:noProof/>
        </w:rPr>
        <w:t>231</w:t>
      </w:r>
      <w:r>
        <w:rPr>
          <w:noProof/>
        </w:rPr>
        <w:fldChar w:fldCharType="end"/>
      </w:r>
    </w:p>
    <w:p w14:paraId="13262FFD" w14:textId="17955E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_Toc187257313 \h </w:instrText>
      </w:r>
      <w:r>
        <w:rPr>
          <w:noProof/>
        </w:rPr>
      </w:r>
      <w:r>
        <w:rPr>
          <w:noProof/>
        </w:rPr>
        <w:fldChar w:fldCharType="separate"/>
      </w:r>
      <w:r>
        <w:rPr>
          <w:noProof/>
        </w:rPr>
        <w:t>233</w:t>
      </w:r>
      <w:r>
        <w:rPr>
          <w:noProof/>
        </w:rPr>
        <w:fldChar w:fldCharType="end"/>
      </w:r>
    </w:p>
    <w:p w14:paraId="3B0BBA0D" w14:textId="051D9C0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_Toc187257314 \h </w:instrText>
      </w:r>
      <w:r>
        <w:rPr>
          <w:noProof/>
        </w:rPr>
      </w:r>
      <w:r>
        <w:rPr>
          <w:noProof/>
        </w:rPr>
        <w:fldChar w:fldCharType="separate"/>
      </w:r>
      <w:r>
        <w:rPr>
          <w:noProof/>
        </w:rPr>
        <w:t>233</w:t>
      </w:r>
      <w:r>
        <w:rPr>
          <w:noProof/>
        </w:rPr>
        <w:fldChar w:fldCharType="end"/>
      </w:r>
    </w:p>
    <w:p w14:paraId="4BED66F4" w14:textId="5FA8EA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_Toc187257315 \h </w:instrText>
      </w:r>
      <w:r>
        <w:rPr>
          <w:noProof/>
        </w:rPr>
      </w:r>
      <w:r>
        <w:rPr>
          <w:noProof/>
        </w:rPr>
        <w:fldChar w:fldCharType="separate"/>
      </w:r>
      <w:r>
        <w:rPr>
          <w:noProof/>
        </w:rPr>
        <w:t>234</w:t>
      </w:r>
      <w:r>
        <w:rPr>
          <w:noProof/>
        </w:rPr>
        <w:fldChar w:fldCharType="end"/>
      </w:r>
    </w:p>
    <w:p w14:paraId="6D937D7F" w14:textId="2629A00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_Toc187257316 \h </w:instrText>
      </w:r>
      <w:r>
        <w:rPr>
          <w:noProof/>
        </w:rPr>
      </w:r>
      <w:r>
        <w:rPr>
          <w:noProof/>
        </w:rPr>
        <w:fldChar w:fldCharType="separate"/>
      </w:r>
      <w:r>
        <w:rPr>
          <w:noProof/>
        </w:rPr>
        <w:t>235</w:t>
      </w:r>
      <w:r>
        <w:rPr>
          <w:noProof/>
        </w:rPr>
        <w:fldChar w:fldCharType="end"/>
      </w:r>
    </w:p>
    <w:p w14:paraId="4E426FB1" w14:textId="4802CF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_Toc187257317 \h </w:instrText>
      </w:r>
      <w:r>
        <w:rPr>
          <w:noProof/>
        </w:rPr>
      </w:r>
      <w:r>
        <w:rPr>
          <w:noProof/>
        </w:rPr>
        <w:fldChar w:fldCharType="separate"/>
      </w:r>
      <w:r>
        <w:rPr>
          <w:noProof/>
        </w:rPr>
        <w:t>235</w:t>
      </w:r>
      <w:r>
        <w:rPr>
          <w:noProof/>
        </w:rPr>
        <w:fldChar w:fldCharType="end"/>
      </w:r>
    </w:p>
    <w:p w14:paraId="65C3AB32" w14:textId="77AC32D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_Toc187257318 \h </w:instrText>
      </w:r>
      <w:r>
        <w:rPr>
          <w:noProof/>
        </w:rPr>
      </w:r>
      <w:r>
        <w:rPr>
          <w:noProof/>
        </w:rPr>
        <w:fldChar w:fldCharType="separate"/>
      </w:r>
      <w:r>
        <w:rPr>
          <w:noProof/>
        </w:rPr>
        <w:t>235</w:t>
      </w:r>
      <w:r>
        <w:rPr>
          <w:noProof/>
        </w:rPr>
        <w:fldChar w:fldCharType="end"/>
      </w:r>
    </w:p>
    <w:p w14:paraId="1E8B8B76" w14:textId="789883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_Toc187257319 \h </w:instrText>
      </w:r>
      <w:r>
        <w:rPr>
          <w:noProof/>
        </w:rPr>
      </w:r>
      <w:r>
        <w:rPr>
          <w:noProof/>
        </w:rPr>
        <w:fldChar w:fldCharType="separate"/>
      </w:r>
      <w:r>
        <w:rPr>
          <w:noProof/>
        </w:rPr>
        <w:t>235</w:t>
      </w:r>
      <w:r>
        <w:rPr>
          <w:noProof/>
        </w:rPr>
        <w:fldChar w:fldCharType="end"/>
      </w:r>
    </w:p>
    <w:p w14:paraId="6A71EFBA" w14:textId="0C6D576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_Toc187257320 \h </w:instrText>
      </w:r>
      <w:r>
        <w:rPr>
          <w:noProof/>
        </w:rPr>
      </w:r>
      <w:r>
        <w:rPr>
          <w:noProof/>
        </w:rPr>
        <w:fldChar w:fldCharType="separate"/>
      </w:r>
      <w:r>
        <w:rPr>
          <w:noProof/>
        </w:rPr>
        <w:t>235</w:t>
      </w:r>
      <w:r>
        <w:rPr>
          <w:noProof/>
        </w:rPr>
        <w:fldChar w:fldCharType="end"/>
      </w:r>
    </w:p>
    <w:p w14:paraId="3006A5D0" w14:textId="038AB3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_Toc187257321 \h </w:instrText>
      </w:r>
      <w:r>
        <w:rPr>
          <w:noProof/>
        </w:rPr>
      </w:r>
      <w:r>
        <w:rPr>
          <w:noProof/>
        </w:rPr>
        <w:fldChar w:fldCharType="separate"/>
      </w:r>
      <w:r>
        <w:rPr>
          <w:noProof/>
        </w:rPr>
        <w:t>235</w:t>
      </w:r>
      <w:r>
        <w:rPr>
          <w:noProof/>
        </w:rPr>
        <w:fldChar w:fldCharType="end"/>
      </w:r>
    </w:p>
    <w:p w14:paraId="0A13DDFB" w14:textId="3EFCB3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_Toc187257322 \h </w:instrText>
      </w:r>
      <w:r>
        <w:rPr>
          <w:noProof/>
        </w:rPr>
      </w:r>
      <w:r>
        <w:rPr>
          <w:noProof/>
        </w:rPr>
        <w:fldChar w:fldCharType="separate"/>
      </w:r>
      <w:r>
        <w:rPr>
          <w:noProof/>
        </w:rPr>
        <w:t>236</w:t>
      </w:r>
      <w:r>
        <w:rPr>
          <w:noProof/>
        </w:rPr>
        <w:fldChar w:fldCharType="end"/>
      </w:r>
    </w:p>
    <w:p w14:paraId="37378940" w14:textId="6C4C86E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1-O</w:t>
      </w:r>
      <w:r>
        <w:rPr>
          <w:noProof/>
        </w:rPr>
        <w:tab/>
      </w:r>
      <w:r>
        <w:rPr>
          <w:noProof/>
        </w:rPr>
        <w:fldChar w:fldCharType="begin"/>
      </w:r>
      <w:r>
        <w:rPr>
          <w:noProof/>
        </w:rPr>
        <w:instrText xml:space="preserve"> PAGEREF _Toc187257323 \h </w:instrText>
      </w:r>
      <w:r>
        <w:rPr>
          <w:noProof/>
        </w:rPr>
      </w:r>
      <w:r>
        <w:rPr>
          <w:noProof/>
        </w:rPr>
        <w:fldChar w:fldCharType="separate"/>
      </w:r>
      <w:r>
        <w:rPr>
          <w:noProof/>
        </w:rPr>
        <w:t>238</w:t>
      </w:r>
      <w:r>
        <w:rPr>
          <w:noProof/>
        </w:rPr>
        <w:fldChar w:fldCharType="end"/>
      </w:r>
    </w:p>
    <w:p w14:paraId="68993663" w14:textId="27C40C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8.2.4.6</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2-O</w:t>
      </w:r>
      <w:r>
        <w:rPr>
          <w:noProof/>
        </w:rPr>
        <w:tab/>
      </w:r>
      <w:r>
        <w:rPr>
          <w:noProof/>
        </w:rPr>
        <w:fldChar w:fldCharType="begin"/>
      </w:r>
      <w:r>
        <w:rPr>
          <w:noProof/>
        </w:rPr>
        <w:instrText xml:space="preserve"> PAGEREF _Toc187257324 \h </w:instrText>
      </w:r>
      <w:r>
        <w:rPr>
          <w:noProof/>
        </w:rPr>
      </w:r>
      <w:r>
        <w:rPr>
          <w:noProof/>
        </w:rPr>
        <w:fldChar w:fldCharType="separate"/>
      </w:r>
      <w:r>
        <w:rPr>
          <w:noProof/>
        </w:rPr>
        <w:t>240</w:t>
      </w:r>
      <w:r>
        <w:rPr>
          <w:noProof/>
        </w:rPr>
        <w:fldChar w:fldCharType="end"/>
      </w:r>
    </w:p>
    <w:p w14:paraId="58C86182" w14:textId="59CDFC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_Toc187257325 \h </w:instrText>
      </w:r>
      <w:r>
        <w:rPr>
          <w:noProof/>
        </w:rPr>
      </w:r>
      <w:r>
        <w:rPr>
          <w:noProof/>
        </w:rPr>
        <w:fldChar w:fldCharType="separate"/>
      </w:r>
      <w:r>
        <w:rPr>
          <w:noProof/>
        </w:rPr>
        <w:t>240</w:t>
      </w:r>
      <w:r>
        <w:rPr>
          <w:noProof/>
        </w:rPr>
        <w:fldChar w:fldCharType="end"/>
      </w:r>
    </w:p>
    <w:p w14:paraId="1A51A77F" w14:textId="17C2624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_Toc187257326 \h </w:instrText>
      </w:r>
      <w:r>
        <w:rPr>
          <w:noProof/>
        </w:rPr>
      </w:r>
      <w:r>
        <w:rPr>
          <w:noProof/>
        </w:rPr>
        <w:fldChar w:fldCharType="separate"/>
      </w:r>
      <w:r>
        <w:rPr>
          <w:noProof/>
        </w:rPr>
        <w:t>240</w:t>
      </w:r>
      <w:r>
        <w:rPr>
          <w:noProof/>
        </w:rPr>
        <w:fldChar w:fldCharType="end"/>
      </w:r>
    </w:p>
    <w:p w14:paraId="499382DC" w14:textId="3B0C45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_Toc187257327 \h </w:instrText>
      </w:r>
      <w:r>
        <w:rPr>
          <w:noProof/>
        </w:rPr>
      </w:r>
      <w:r>
        <w:rPr>
          <w:noProof/>
        </w:rPr>
        <w:fldChar w:fldCharType="separate"/>
      </w:r>
      <w:r>
        <w:rPr>
          <w:noProof/>
        </w:rPr>
        <w:t>241</w:t>
      </w:r>
      <w:r>
        <w:rPr>
          <w:noProof/>
        </w:rPr>
        <w:fldChar w:fldCharType="end"/>
      </w:r>
    </w:p>
    <w:p w14:paraId="3B1015F4" w14:textId="785AD40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_Toc187257328 \h </w:instrText>
      </w:r>
      <w:r>
        <w:rPr>
          <w:noProof/>
        </w:rPr>
      </w:r>
      <w:r>
        <w:rPr>
          <w:noProof/>
        </w:rPr>
        <w:fldChar w:fldCharType="separate"/>
      </w:r>
      <w:r>
        <w:rPr>
          <w:noProof/>
        </w:rPr>
        <w:t>241</w:t>
      </w:r>
      <w:r>
        <w:rPr>
          <w:noProof/>
        </w:rPr>
        <w:fldChar w:fldCharType="end"/>
      </w:r>
    </w:p>
    <w:p w14:paraId="7326F7EC" w14:textId="4CEE97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_Toc187257329 \h </w:instrText>
      </w:r>
      <w:r>
        <w:rPr>
          <w:noProof/>
        </w:rPr>
      </w:r>
      <w:r>
        <w:rPr>
          <w:noProof/>
        </w:rPr>
        <w:fldChar w:fldCharType="separate"/>
      </w:r>
      <w:r>
        <w:rPr>
          <w:noProof/>
        </w:rPr>
        <w:t>241</w:t>
      </w:r>
      <w:r>
        <w:rPr>
          <w:noProof/>
        </w:rPr>
        <w:fldChar w:fldCharType="end"/>
      </w:r>
    </w:p>
    <w:p w14:paraId="3902011C" w14:textId="6A19DE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_Toc187257330 \h </w:instrText>
      </w:r>
      <w:r>
        <w:rPr>
          <w:noProof/>
        </w:rPr>
      </w:r>
      <w:r>
        <w:rPr>
          <w:noProof/>
        </w:rPr>
        <w:fldChar w:fldCharType="separate"/>
      </w:r>
      <w:r>
        <w:rPr>
          <w:noProof/>
        </w:rPr>
        <w:t>241</w:t>
      </w:r>
      <w:r>
        <w:rPr>
          <w:noProof/>
        </w:rPr>
        <w:fldChar w:fldCharType="end"/>
      </w:r>
    </w:p>
    <w:p w14:paraId="1CF16A10" w14:textId="640BE58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_Toc187257331 \h </w:instrText>
      </w:r>
      <w:r>
        <w:rPr>
          <w:noProof/>
        </w:rPr>
      </w:r>
      <w:r>
        <w:rPr>
          <w:noProof/>
        </w:rPr>
        <w:fldChar w:fldCharType="separate"/>
      </w:r>
      <w:r>
        <w:rPr>
          <w:noProof/>
        </w:rPr>
        <w:t>241</w:t>
      </w:r>
      <w:r>
        <w:rPr>
          <w:noProof/>
        </w:rPr>
        <w:fldChar w:fldCharType="end"/>
      </w:r>
    </w:p>
    <w:p w14:paraId="747EA7F3" w14:textId="1723B7A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1-O</w:t>
      </w:r>
      <w:r>
        <w:rPr>
          <w:noProof/>
        </w:rPr>
        <w:tab/>
      </w:r>
      <w:r>
        <w:rPr>
          <w:noProof/>
        </w:rPr>
        <w:fldChar w:fldCharType="begin"/>
      </w:r>
      <w:r>
        <w:rPr>
          <w:noProof/>
        </w:rPr>
        <w:instrText xml:space="preserve"> PAGEREF _Toc187257332 \h </w:instrText>
      </w:r>
      <w:r>
        <w:rPr>
          <w:noProof/>
        </w:rPr>
      </w:r>
      <w:r>
        <w:rPr>
          <w:noProof/>
        </w:rPr>
        <w:fldChar w:fldCharType="separate"/>
      </w:r>
      <w:r>
        <w:rPr>
          <w:noProof/>
        </w:rPr>
        <w:t>244</w:t>
      </w:r>
      <w:r>
        <w:rPr>
          <w:noProof/>
        </w:rPr>
        <w:fldChar w:fldCharType="end"/>
      </w:r>
    </w:p>
    <w:p w14:paraId="39FE01B3" w14:textId="23DAB5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2-O</w:t>
      </w:r>
      <w:r>
        <w:rPr>
          <w:noProof/>
        </w:rPr>
        <w:tab/>
      </w:r>
      <w:r>
        <w:rPr>
          <w:noProof/>
        </w:rPr>
        <w:fldChar w:fldCharType="begin"/>
      </w:r>
      <w:r>
        <w:rPr>
          <w:noProof/>
        </w:rPr>
        <w:instrText xml:space="preserve"> PAGEREF _Toc187257333 \h </w:instrText>
      </w:r>
      <w:r>
        <w:rPr>
          <w:noProof/>
        </w:rPr>
      </w:r>
      <w:r>
        <w:rPr>
          <w:noProof/>
        </w:rPr>
        <w:fldChar w:fldCharType="separate"/>
      </w:r>
      <w:r>
        <w:rPr>
          <w:noProof/>
        </w:rPr>
        <w:t>245</w:t>
      </w:r>
      <w:r>
        <w:rPr>
          <w:noProof/>
        </w:rPr>
        <w:fldChar w:fldCharType="end"/>
      </w:r>
    </w:p>
    <w:p w14:paraId="60940392" w14:textId="7A2A402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_Toc187257334 \h </w:instrText>
      </w:r>
      <w:r>
        <w:rPr>
          <w:noProof/>
        </w:rPr>
      </w:r>
      <w:r>
        <w:rPr>
          <w:noProof/>
        </w:rPr>
        <w:fldChar w:fldCharType="separate"/>
      </w:r>
      <w:r>
        <w:rPr>
          <w:noProof/>
        </w:rPr>
        <w:t>245</w:t>
      </w:r>
      <w:r>
        <w:rPr>
          <w:noProof/>
        </w:rPr>
        <w:fldChar w:fldCharType="end"/>
      </w:r>
    </w:p>
    <w:p w14:paraId="2959E62F" w14:textId="62DB51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_Toc187257335 \h </w:instrText>
      </w:r>
      <w:r>
        <w:rPr>
          <w:noProof/>
        </w:rPr>
      </w:r>
      <w:r>
        <w:rPr>
          <w:noProof/>
        </w:rPr>
        <w:fldChar w:fldCharType="separate"/>
      </w:r>
      <w:r>
        <w:rPr>
          <w:noProof/>
        </w:rPr>
        <w:t>245</w:t>
      </w:r>
      <w:r>
        <w:rPr>
          <w:noProof/>
        </w:rPr>
        <w:fldChar w:fldCharType="end"/>
      </w:r>
    </w:p>
    <w:p w14:paraId="78E0735C" w14:textId="7947A90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_Toc187257336 \h </w:instrText>
      </w:r>
      <w:r>
        <w:rPr>
          <w:noProof/>
        </w:rPr>
      </w:r>
      <w:r>
        <w:rPr>
          <w:noProof/>
        </w:rPr>
        <w:fldChar w:fldCharType="separate"/>
      </w:r>
      <w:r>
        <w:rPr>
          <w:noProof/>
        </w:rPr>
        <w:t>245</w:t>
      </w:r>
      <w:r>
        <w:rPr>
          <w:noProof/>
        </w:rPr>
        <w:fldChar w:fldCharType="end"/>
      </w:r>
    </w:p>
    <w:p w14:paraId="55B68BE7" w14:textId="259B80E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_Toc187257337 \h </w:instrText>
      </w:r>
      <w:r>
        <w:rPr>
          <w:noProof/>
        </w:rPr>
      </w:r>
      <w:r>
        <w:rPr>
          <w:noProof/>
        </w:rPr>
        <w:fldChar w:fldCharType="separate"/>
      </w:r>
      <w:r>
        <w:rPr>
          <w:noProof/>
        </w:rPr>
        <w:t>246</w:t>
      </w:r>
      <w:r>
        <w:rPr>
          <w:noProof/>
        </w:rPr>
        <w:fldChar w:fldCharType="end"/>
      </w:r>
    </w:p>
    <w:p w14:paraId="572203F1" w14:textId="5E35FBF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_Toc187257338 \h </w:instrText>
      </w:r>
      <w:r>
        <w:rPr>
          <w:noProof/>
        </w:rPr>
      </w:r>
      <w:r>
        <w:rPr>
          <w:noProof/>
        </w:rPr>
        <w:fldChar w:fldCharType="separate"/>
      </w:r>
      <w:r>
        <w:rPr>
          <w:noProof/>
        </w:rPr>
        <w:t>246</w:t>
      </w:r>
      <w:r>
        <w:rPr>
          <w:noProof/>
        </w:rPr>
        <w:fldChar w:fldCharType="end"/>
      </w:r>
    </w:p>
    <w:p w14:paraId="4EFE2B63" w14:textId="30E03E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_Toc187257339 \h </w:instrText>
      </w:r>
      <w:r>
        <w:rPr>
          <w:noProof/>
        </w:rPr>
      </w:r>
      <w:r>
        <w:rPr>
          <w:noProof/>
        </w:rPr>
        <w:fldChar w:fldCharType="separate"/>
      </w:r>
      <w:r>
        <w:rPr>
          <w:noProof/>
        </w:rPr>
        <w:t>246</w:t>
      </w:r>
      <w:r>
        <w:rPr>
          <w:noProof/>
        </w:rPr>
        <w:fldChar w:fldCharType="end"/>
      </w:r>
    </w:p>
    <w:p w14:paraId="07D351F4" w14:textId="10FAA3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_Toc187257340 \h </w:instrText>
      </w:r>
      <w:r>
        <w:rPr>
          <w:noProof/>
        </w:rPr>
      </w:r>
      <w:r>
        <w:rPr>
          <w:noProof/>
        </w:rPr>
        <w:fldChar w:fldCharType="separate"/>
      </w:r>
      <w:r>
        <w:rPr>
          <w:noProof/>
        </w:rPr>
        <w:t>246</w:t>
      </w:r>
      <w:r>
        <w:rPr>
          <w:noProof/>
        </w:rPr>
        <w:fldChar w:fldCharType="end"/>
      </w:r>
    </w:p>
    <w:p w14:paraId="50FBC113" w14:textId="0587CF9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_Toc187257341 \h </w:instrText>
      </w:r>
      <w:r>
        <w:rPr>
          <w:noProof/>
        </w:rPr>
      </w:r>
      <w:r>
        <w:rPr>
          <w:noProof/>
        </w:rPr>
        <w:fldChar w:fldCharType="separate"/>
      </w:r>
      <w:r>
        <w:rPr>
          <w:noProof/>
        </w:rPr>
        <w:t>246</w:t>
      </w:r>
      <w:r>
        <w:rPr>
          <w:noProof/>
        </w:rPr>
        <w:fldChar w:fldCharType="end"/>
      </w:r>
    </w:p>
    <w:p w14:paraId="652AE206" w14:textId="6B66DF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_Toc187257342 \h </w:instrText>
      </w:r>
      <w:r>
        <w:rPr>
          <w:noProof/>
        </w:rPr>
      </w:r>
      <w:r>
        <w:rPr>
          <w:noProof/>
        </w:rPr>
        <w:fldChar w:fldCharType="separate"/>
      </w:r>
      <w:r>
        <w:rPr>
          <w:noProof/>
        </w:rPr>
        <w:t>247</w:t>
      </w:r>
      <w:r>
        <w:rPr>
          <w:noProof/>
        </w:rPr>
        <w:fldChar w:fldCharType="end"/>
      </w:r>
    </w:p>
    <w:p w14:paraId="392DDE24" w14:textId="6A3F8A9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_Toc187257343 \h </w:instrText>
      </w:r>
      <w:r>
        <w:rPr>
          <w:noProof/>
        </w:rPr>
      </w:r>
      <w:r>
        <w:rPr>
          <w:noProof/>
        </w:rPr>
        <w:fldChar w:fldCharType="separate"/>
      </w:r>
      <w:r>
        <w:rPr>
          <w:noProof/>
        </w:rPr>
        <w:t>247</w:t>
      </w:r>
      <w:r>
        <w:rPr>
          <w:noProof/>
        </w:rPr>
        <w:fldChar w:fldCharType="end"/>
      </w:r>
    </w:p>
    <w:p w14:paraId="2FAFDC60" w14:textId="1C5D001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_Toc187257344 \h </w:instrText>
      </w:r>
      <w:r>
        <w:rPr>
          <w:noProof/>
        </w:rPr>
      </w:r>
      <w:r>
        <w:rPr>
          <w:noProof/>
        </w:rPr>
        <w:fldChar w:fldCharType="separate"/>
      </w:r>
      <w:r>
        <w:rPr>
          <w:noProof/>
        </w:rPr>
        <w:t>249</w:t>
      </w:r>
      <w:r>
        <w:rPr>
          <w:noProof/>
        </w:rPr>
        <w:fldChar w:fldCharType="end"/>
      </w:r>
    </w:p>
    <w:p w14:paraId="08A62BCA" w14:textId="6B8C8BE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_Toc187257345 \h </w:instrText>
      </w:r>
      <w:r>
        <w:rPr>
          <w:noProof/>
        </w:rPr>
      </w:r>
      <w:r>
        <w:rPr>
          <w:noProof/>
        </w:rPr>
        <w:fldChar w:fldCharType="separate"/>
      </w:r>
      <w:r>
        <w:rPr>
          <w:noProof/>
        </w:rPr>
        <w:t>249</w:t>
      </w:r>
      <w:r>
        <w:rPr>
          <w:noProof/>
        </w:rPr>
        <w:fldChar w:fldCharType="end"/>
      </w:r>
    </w:p>
    <w:p w14:paraId="69EAA0D9" w14:textId="260808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_Toc187257346 \h </w:instrText>
      </w:r>
      <w:r>
        <w:rPr>
          <w:noProof/>
        </w:rPr>
      </w:r>
      <w:r>
        <w:rPr>
          <w:noProof/>
        </w:rPr>
        <w:fldChar w:fldCharType="separate"/>
      </w:r>
      <w:r>
        <w:rPr>
          <w:noProof/>
        </w:rPr>
        <w:t>249</w:t>
      </w:r>
      <w:r>
        <w:rPr>
          <w:noProof/>
        </w:rPr>
        <w:fldChar w:fldCharType="end"/>
      </w:r>
    </w:p>
    <w:p w14:paraId="69299513" w14:textId="642B96D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_Toc187257347 \h </w:instrText>
      </w:r>
      <w:r>
        <w:rPr>
          <w:noProof/>
        </w:rPr>
      </w:r>
      <w:r>
        <w:rPr>
          <w:noProof/>
        </w:rPr>
        <w:fldChar w:fldCharType="separate"/>
      </w:r>
      <w:r>
        <w:rPr>
          <w:noProof/>
        </w:rPr>
        <w:t>249</w:t>
      </w:r>
      <w:r>
        <w:rPr>
          <w:noProof/>
        </w:rPr>
        <w:fldChar w:fldCharType="end"/>
      </w:r>
    </w:p>
    <w:p w14:paraId="7B48D77C" w14:textId="799612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_Toc187257348 \h </w:instrText>
      </w:r>
      <w:r>
        <w:rPr>
          <w:noProof/>
        </w:rPr>
      </w:r>
      <w:r>
        <w:rPr>
          <w:noProof/>
        </w:rPr>
        <w:fldChar w:fldCharType="separate"/>
      </w:r>
      <w:r>
        <w:rPr>
          <w:noProof/>
        </w:rPr>
        <w:t>249</w:t>
      </w:r>
      <w:r>
        <w:rPr>
          <w:noProof/>
        </w:rPr>
        <w:fldChar w:fldCharType="end"/>
      </w:r>
    </w:p>
    <w:p w14:paraId="347FAB3B" w14:textId="44D7B0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_Toc187257349 \h </w:instrText>
      </w:r>
      <w:r>
        <w:rPr>
          <w:noProof/>
        </w:rPr>
      </w:r>
      <w:r>
        <w:rPr>
          <w:noProof/>
        </w:rPr>
        <w:fldChar w:fldCharType="separate"/>
      </w:r>
      <w:r>
        <w:rPr>
          <w:noProof/>
        </w:rPr>
        <w:t>249</w:t>
      </w:r>
      <w:r>
        <w:rPr>
          <w:noProof/>
        </w:rPr>
        <w:fldChar w:fldCharType="end"/>
      </w:r>
    </w:p>
    <w:p w14:paraId="20D8C197" w14:textId="641980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_Toc187257350 \h </w:instrText>
      </w:r>
      <w:r>
        <w:rPr>
          <w:noProof/>
        </w:rPr>
      </w:r>
      <w:r>
        <w:rPr>
          <w:noProof/>
        </w:rPr>
        <w:fldChar w:fldCharType="separate"/>
      </w:r>
      <w:r>
        <w:rPr>
          <w:noProof/>
        </w:rPr>
        <w:t>249</w:t>
      </w:r>
      <w:r>
        <w:rPr>
          <w:noProof/>
        </w:rPr>
        <w:fldChar w:fldCharType="end"/>
      </w:r>
    </w:p>
    <w:p w14:paraId="36877873" w14:textId="498B55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_Toc187257351 \h </w:instrText>
      </w:r>
      <w:r>
        <w:rPr>
          <w:noProof/>
        </w:rPr>
      </w:r>
      <w:r>
        <w:rPr>
          <w:noProof/>
        </w:rPr>
        <w:fldChar w:fldCharType="separate"/>
      </w:r>
      <w:r>
        <w:rPr>
          <w:noProof/>
        </w:rPr>
        <w:t>251</w:t>
      </w:r>
      <w:r>
        <w:rPr>
          <w:noProof/>
        </w:rPr>
        <w:fldChar w:fldCharType="end"/>
      </w:r>
    </w:p>
    <w:p w14:paraId="0624AF45" w14:textId="6C03F67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_Toc187257352 \h </w:instrText>
      </w:r>
      <w:r>
        <w:rPr>
          <w:noProof/>
        </w:rPr>
      </w:r>
      <w:r>
        <w:rPr>
          <w:noProof/>
        </w:rPr>
        <w:fldChar w:fldCharType="separate"/>
      </w:r>
      <w:r>
        <w:rPr>
          <w:noProof/>
        </w:rPr>
        <w:t>251</w:t>
      </w:r>
      <w:r>
        <w:rPr>
          <w:noProof/>
        </w:rPr>
        <w:fldChar w:fldCharType="end"/>
      </w:r>
    </w:p>
    <w:p w14:paraId="4864953A" w14:textId="5018885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_Toc187257353 \h </w:instrText>
      </w:r>
      <w:r>
        <w:rPr>
          <w:noProof/>
        </w:rPr>
      </w:r>
      <w:r>
        <w:rPr>
          <w:noProof/>
        </w:rPr>
        <w:fldChar w:fldCharType="separate"/>
      </w:r>
      <w:r>
        <w:rPr>
          <w:noProof/>
        </w:rPr>
        <w:t>253</w:t>
      </w:r>
      <w:r>
        <w:rPr>
          <w:noProof/>
        </w:rPr>
        <w:fldChar w:fldCharType="end"/>
      </w:r>
    </w:p>
    <w:p w14:paraId="55BD9D86" w14:textId="10202A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_Toc187257354 \h </w:instrText>
      </w:r>
      <w:r>
        <w:rPr>
          <w:noProof/>
        </w:rPr>
      </w:r>
      <w:r>
        <w:rPr>
          <w:noProof/>
        </w:rPr>
        <w:fldChar w:fldCharType="separate"/>
      </w:r>
      <w:r>
        <w:rPr>
          <w:noProof/>
        </w:rPr>
        <w:t>253</w:t>
      </w:r>
      <w:r>
        <w:rPr>
          <w:noProof/>
        </w:rPr>
        <w:fldChar w:fldCharType="end"/>
      </w:r>
    </w:p>
    <w:p w14:paraId="6650F425" w14:textId="5C42B0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_Toc187257355 \h </w:instrText>
      </w:r>
      <w:r>
        <w:rPr>
          <w:noProof/>
        </w:rPr>
      </w:r>
      <w:r>
        <w:rPr>
          <w:noProof/>
        </w:rPr>
        <w:fldChar w:fldCharType="separate"/>
      </w:r>
      <w:r>
        <w:rPr>
          <w:noProof/>
        </w:rPr>
        <w:t>254</w:t>
      </w:r>
      <w:r>
        <w:rPr>
          <w:noProof/>
        </w:rPr>
        <w:fldChar w:fldCharType="end"/>
      </w:r>
    </w:p>
    <w:p w14:paraId="4AB320CF" w14:textId="58047E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_Toc187257356 \h </w:instrText>
      </w:r>
      <w:r>
        <w:rPr>
          <w:noProof/>
        </w:rPr>
      </w:r>
      <w:r>
        <w:rPr>
          <w:noProof/>
        </w:rPr>
        <w:fldChar w:fldCharType="separate"/>
      </w:r>
      <w:r>
        <w:rPr>
          <w:noProof/>
        </w:rPr>
        <w:t>254</w:t>
      </w:r>
      <w:r>
        <w:rPr>
          <w:noProof/>
        </w:rPr>
        <w:fldChar w:fldCharType="end"/>
      </w:r>
    </w:p>
    <w:p w14:paraId="54FE7838" w14:textId="02FC029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_Toc187257357 \h </w:instrText>
      </w:r>
      <w:r>
        <w:rPr>
          <w:noProof/>
        </w:rPr>
      </w:r>
      <w:r>
        <w:rPr>
          <w:noProof/>
        </w:rPr>
        <w:fldChar w:fldCharType="separate"/>
      </w:r>
      <w:r>
        <w:rPr>
          <w:noProof/>
        </w:rPr>
        <w:t>254</w:t>
      </w:r>
      <w:r>
        <w:rPr>
          <w:noProof/>
        </w:rPr>
        <w:fldChar w:fldCharType="end"/>
      </w:r>
    </w:p>
    <w:p w14:paraId="4156E013" w14:textId="0104C85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_Toc187257358 \h </w:instrText>
      </w:r>
      <w:r>
        <w:rPr>
          <w:noProof/>
        </w:rPr>
      </w:r>
      <w:r>
        <w:rPr>
          <w:noProof/>
        </w:rPr>
        <w:fldChar w:fldCharType="separate"/>
      </w:r>
      <w:r>
        <w:rPr>
          <w:noProof/>
        </w:rPr>
        <w:t>254</w:t>
      </w:r>
      <w:r>
        <w:rPr>
          <w:noProof/>
        </w:rPr>
        <w:fldChar w:fldCharType="end"/>
      </w:r>
    </w:p>
    <w:p w14:paraId="3CDF09AD" w14:textId="5C28FA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_Toc187257359 \h </w:instrText>
      </w:r>
      <w:r>
        <w:rPr>
          <w:noProof/>
        </w:rPr>
      </w:r>
      <w:r>
        <w:rPr>
          <w:noProof/>
        </w:rPr>
        <w:fldChar w:fldCharType="separate"/>
      </w:r>
      <w:r>
        <w:rPr>
          <w:noProof/>
        </w:rPr>
        <w:t>254</w:t>
      </w:r>
      <w:r>
        <w:rPr>
          <w:noProof/>
        </w:rPr>
        <w:fldChar w:fldCharType="end"/>
      </w:r>
    </w:p>
    <w:p w14:paraId="53830458" w14:textId="53E411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_Toc187257360 \h </w:instrText>
      </w:r>
      <w:r>
        <w:rPr>
          <w:noProof/>
        </w:rPr>
      </w:r>
      <w:r>
        <w:rPr>
          <w:noProof/>
        </w:rPr>
        <w:fldChar w:fldCharType="separate"/>
      </w:r>
      <w:r>
        <w:rPr>
          <w:noProof/>
        </w:rPr>
        <w:t>256</w:t>
      </w:r>
      <w:r>
        <w:rPr>
          <w:noProof/>
        </w:rPr>
        <w:fldChar w:fldCharType="end"/>
      </w:r>
    </w:p>
    <w:p w14:paraId="644A7D48" w14:textId="2B3109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_Toc187257361 \h </w:instrText>
      </w:r>
      <w:r>
        <w:rPr>
          <w:noProof/>
        </w:rPr>
      </w:r>
      <w:r>
        <w:rPr>
          <w:noProof/>
        </w:rPr>
        <w:fldChar w:fldCharType="separate"/>
      </w:r>
      <w:r>
        <w:rPr>
          <w:noProof/>
        </w:rPr>
        <w:t>256</w:t>
      </w:r>
      <w:r>
        <w:rPr>
          <w:noProof/>
        </w:rPr>
        <w:fldChar w:fldCharType="end"/>
      </w:r>
    </w:p>
    <w:p w14:paraId="18B520C7" w14:textId="1C5E638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_Toc187257362 \h </w:instrText>
      </w:r>
      <w:r>
        <w:rPr>
          <w:noProof/>
        </w:rPr>
      </w:r>
      <w:r>
        <w:rPr>
          <w:noProof/>
        </w:rPr>
        <w:fldChar w:fldCharType="separate"/>
      </w:r>
      <w:r>
        <w:rPr>
          <w:noProof/>
        </w:rPr>
        <w:t>257</w:t>
      </w:r>
      <w:r>
        <w:rPr>
          <w:noProof/>
        </w:rPr>
        <w:fldChar w:fldCharType="end"/>
      </w:r>
    </w:p>
    <w:p w14:paraId="77B7422A" w14:textId="64242F4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_Toc187257363 \h </w:instrText>
      </w:r>
      <w:r>
        <w:rPr>
          <w:noProof/>
        </w:rPr>
      </w:r>
      <w:r>
        <w:rPr>
          <w:noProof/>
        </w:rPr>
        <w:fldChar w:fldCharType="separate"/>
      </w:r>
      <w:r>
        <w:rPr>
          <w:noProof/>
        </w:rPr>
        <w:t>258</w:t>
      </w:r>
      <w:r>
        <w:rPr>
          <w:noProof/>
        </w:rPr>
        <w:fldChar w:fldCharType="end"/>
      </w:r>
    </w:p>
    <w:p w14:paraId="4C723739" w14:textId="240313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_Toc187257364 \h </w:instrText>
      </w:r>
      <w:r>
        <w:rPr>
          <w:noProof/>
        </w:rPr>
      </w:r>
      <w:r>
        <w:rPr>
          <w:noProof/>
        </w:rPr>
        <w:fldChar w:fldCharType="separate"/>
      </w:r>
      <w:r>
        <w:rPr>
          <w:noProof/>
        </w:rPr>
        <w:t>258</w:t>
      </w:r>
      <w:r>
        <w:rPr>
          <w:noProof/>
        </w:rPr>
        <w:fldChar w:fldCharType="end"/>
      </w:r>
    </w:p>
    <w:p w14:paraId="54BD6A2F" w14:textId="73E4592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_Toc187257365 \h </w:instrText>
      </w:r>
      <w:r>
        <w:rPr>
          <w:noProof/>
        </w:rPr>
      </w:r>
      <w:r>
        <w:rPr>
          <w:noProof/>
        </w:rPr>
        <w:fldChar w:fldCharType="separate"/>
      </w:r>
      <w:r>
        <w:rPr>
          <w:noProof/>
        </w:rPr>
        <w:t>258</w:t>
      </w:r>
      <w:r>
        <w:rPr>
          <w:noProof/>
        </w:rPr>
        <w:fldChar w:fldCharType="end"/>
      </w:r>
    </w:p>
    <w:p w14:paraId="019F7D2C" w14:textId="1B26E74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_Toc187257366 \h </w:instrText>
      </w:r>
      <w:r>
        <w:rPr>
          <w:noProof/>
        </w:rPr>
      </w:r>
      <w:r>
        <w:rPr>
          <w:noProof/>
        </w:rPr>
        <w:fldChar w:fldCharType="separate"/>
      </w:r>
      <w:r>
        <w:rPr>
          <w:noProof/>
        </w:rPr>
        <w:t>258</w:t>
      </w:r>
      <w:r>
        <w:rPr>
          <w:noProof/>
        </w:rPr>
        <w:fldChar w:fldCharType="end"/>
      </w:r>
    </w:p>
    <w:p w14:paraId="5E91AA45" w14:textId="79E347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_Toc187257367 \h </w:instrText>
      </w:r>
      <w:r>
        <w:rPr>
          <w:noProof/>
        </w:rPr>
      </w:r>
      <w:r>
        <w:rPr>
          <w:noProof/>
        </w:rPr>
        <w:fldChar w:fldCharType="separate"/>
      </w:r>
      <w:r>
        <w:rPr>
          <w:noProof/>
        </w:rPr>
        <w:t>258</w:t>
      </w:r>
      <w:r>
        <w:rPr>
          <w:noProof/>
        </w:rPr>
        <w:fldChar w:fldCharType="end"/>
      </w:r>
    </w:p>
    <w:p w14:paraId="153DF622" w14:textId="747209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_Toc187257368 \h </w:instrText>
      </w:r>
      <w:r>
        <w:rPr>
          <w:noProof/>
        </w:rPr>
      </w:r>
      <w:r>
        <w:rPr>
          <w:noProof/>
        </w:rPr>
        <w:fldChar w:fldCharType="separate"/>
      </w:r>
      <w:r>
        <w:rPr>
          <w:noProof/>
        </w:rPr>
        <w:t>258</w:t>
      </w:r>
      <w:r>
        <w:rPr>
          <w:noProof/>
        </w:rPr>
        <w:fldChar w:fldCharType="end"/>
      </w:r>
    </w:p>
    <w:p w14:paraId="051825DC" w14:textId="3B07258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_Toc187257369 \h </w:instrText>
      </w:r>
      <w:r>
        <w:rPr>
          <w:noProof/>
        </w:rPr>
      </w:r>
      <w:r>
        <w:rPr>
          <w:noProof/>
        </w:rPr>
        <w:fldChar w:fldCharType="separate"/>
      </w:r>
      <w:r>
        <w:rPr>
          <w:noProof/>
        </w:rPr>
        <w:t>258</w:t>
      </w:r>
      <w:r>
        <w:rPr>
          <w:noProof/>
        </w:rPr>
        <w:fldChar w:fldCharType="end"/>
      </w:r>
    </w:p>
    <w:p w14:paraId="0A71228C" w14:textId="2768C0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_Toc187257370 \h </w:instrText>
      </w:r>
      <w:r>
        <w:rPr>
          <w:noProof/>
        </w:rPr>
      </w:r>
      <w:r>
        <w:rPr>
          <w:noProof/>
        </w:rPr>
        <w:fldChar w:fldCharType="separate"/>
      </w:r>
      <w:r>
        <w:rPr>
          <w:noProof/>
        </w:rPr>
        <w:t>261</w:t>
      </w:r>
      <w:r>
        <w:rPr>
          <w:noProof/>
        </w:rPr>
        <w:fldChar w:fldCharType="end"/>
      </w:r>
    </w:p>
    <w:p w14:paraId="3146FC1F" w14:textId="5735B13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_Toc187257371 \h </w:instrText>
      </w:r>
      <w:r>
        <w:rPr>
          <w:noProof/>
        </w:rPr>
      </w:r>
      <w:r>
        <w:rPr>
          <w:noProof/>
        </w:rPr>
        <w:fldChar w:fldCharType="separate"/>
      </w:r>
      <w:r>
        <w:rPr>
          <w:noProof/>
        </w:rPr>
        <w:t>261</w:t>
      </w:r>
      <w:r>
        <w:rPr>
          <w:noProof/>
        </w:rPr>
        <w:fldChar w:fldCharType="end"/>
      </w:r>
    </w:p>
    <w:p w14:paraId="0B4311FF" w14:textId="398646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_Toc187257372 \h </w:instrText>
      </w:r>
      <w:r>
        <w:rPr>
          <w:noProof/>
        </w:rPr>
      </w:r>
      <w:r>
        <w:rPr>
          <w:noProof/>
        </w:rPr>
        <w:fldChar w:fldCharType="separate"/>
      </w:r>
      <w:r>
        <w:rPr>
          <w:noProof/>
        </w:rPr>
        <w:t>262</w:t>
      </w:r>
      <w:r>
        <w:rPr>
          <w:noProof/>
        </w:rPr>
        <w:fldChar w:fldCharType="end"/>
      </w:r>
    </w:p>
    <w:p w14:paraId="27162A39" w14:textId="0E2CC27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_Toc187257373 \h </w:instrText>
      </w:r>
      <w:r>
        <w:rPr>
          <w:noProof/>
        </w:rPr>
      </w:r>
      <w:r>
        <w:rPr>
          <w:noProof/>
        </w:rPr>
        <w:fldChar w:fldCharType="separate"/>
      </w:r>
      <w:r>
        <w:rPr>
          <w:noProof/>
        </w:rPr>
        <w:t>263</w:t>
      </w:r>
      <w:r>
        <w:rPr>
          <w:noProof/>
        </w:rPr>
        <w:fldChar w:fldCharType="end"/>
      </w:r>
    </w:p>
    <w:p w14:paraId="185E843B" w14:textId="62146D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_Toc187257374 \h </w:instrText>
      </w:r>
      <w:r>
        <w:rPr>
          <w:noProof/>
        </w:rPr>
      </w:r>
      <w:r>
        <w:rPr>
          <w:noProof/>
        </w:rPr>
        <w:fldChar w:fldCharType="separate"/>
      </w:r>
      <w:r>
        <w:rPr>
          <w:noProof/>
        </w:rPr>
        <w:t>263</w:t>
      </w:r>
      <w:r>
        <w:rPr>
          <w:noProof/>
        </w:rPr>
        <w:fldChar w:fldCharType="end"/>
      </w:r>
    </w:p>
    <w:p w14:paraId="7D0395C2" w14:textId="188920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_Toc187257375 \h </w:instrText>
      </w:r>
      <w:r>
        <w:rPr>
          <w:noProof/>
        </w:rPr>
      </w:r>
      <w:r>
        <w:rPr>
          <w:noProof/>
        </w:rPr>
        <w:fldChar w:fldCharType="separate"/>
      </w:r>
      <w:r>
        <w:rPr>
          <w:noProof/>
        </w:rPr>
        <w:t>263</w:t>
      </w:r>
      <w:r>
        <w:rPr>
          <w:noProof/>
        </w:rPr>
        <w:fldChar w:fldCharType="end"/>
      </w:r>
    </w:p>
    <w:p w14:paraId="0D953AE0" w14:textId="1CE8FB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_Toc187257376 \h </w:instrText>
      </w:r>
      <w:r>
        <w:rPr>
          <w:noProof/>
        </w:rPr>
      </w:r>
      <w:r>
        <w:rPr>
          <w:noProof/>
        </w:rPr>
        <w:fldChar w:fldCharType="separate"/>
      </w:r>
      <w:r>
        <w:rPr>
          <w:noProof/>
        </w:rPr>
        <w:t>263</w:t>
      </w:r>
      <w:r>
        <w:rPr>
          <w:noProof/>
        </w:rPr>
        <w:fldChar w:fldCharType="end"/>
      </w:r>
    </w:p>
    <w:p w14:paraId="31005F8B" w14:textId="2DBBB32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_Toc187257377 \h </w:instrText>
      </w:r>
      <w:r>
        <w:rPr>
          <w:noProof/>
        </w:rPr>
      </w:r>
      <w:r>
        <w:rPr>
          <w:noProof/>
        </w:rPr>
        <w:fldChar w:fldCharType="separate"/>
      </w:r>
      <w:r>
        <w:rPr>
          <w:noProof/>
        </w:rPr>
        <w:t>263</w:t>
      </w:r>
      <w:r>
        <w:rPr>
          <w:noProof/>
        </w:rPr>
        <w:fldChar w:fldCharType="end"/>
      </w:r>
    </w:p>
    <w:p w14:paraId="765E2BDD" w14:textId="2DF9BC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_Toc187257378 \h </w:instrText>
      </w:r>
      <w:r>
        <w:rPr>
          <w:noProof/>
        </w:rPr>
      </w:r>
      <w:r>
        <w:rPr>
          <w:noProof/>
        </w:rPr>
        <w:fldChar w:fldCharType="separate"/>
      </w:r>
      <w:r>
        <w:rPr>
          <w:noProof/>
        </w:rPr>
        <w:t>263</w:t>
      </w:r>
      <w:r>
        <w:rPr>
          <w:noProof/>
        </w:rPr>
        <w:fldChar w:fldCharType="end"/>
      </w:r>
    </w:p>
    <w:p w14:paraId="15C5AB5C" w14:textId="5268D0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_Toc187257379 \h </w:instrText>
      </w:r>
      <w:r>
        <w:rPr>
          <w:noProof/>
        </w:rPr>
      </w:r>
      <w:r>
        <w:rPr>
          <w:noProof/>
        </w:rPr>
        <w:fldChar w:fldCharType="separate"/>
      </w:r>
      <w:r>
        <w:rPr>
          <w:noProof/>
        </w:rPr>
        <w:t>264</w:t>
      </w:r>
      <w:r>
        <w:rPr>
          <w:noProof/>
        </w:rPr>
        <w:fldChar w:fldCharType="end"/>
      </w:r>
    </w:p>
    <w:p w14:paraId="5B4B9574" w14:textId="14E83D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_Toc187257380 \h </w:instrText>
      </w:r>
      <w:r>
        <w:rPr>
          <w:noProof/>
        </w:rPr>
      </w:r>
      <w:r>
        <w:rPr>
          <w:noProof/>
        </w:rPr>
        <w:fldChar w:fldCharType="separate"/>
      </w:r>
      <w:r>
        <w:rPr>
          <w:noProof/>
        </w:rPr>
        <w:t>265</w:t>
      </w:r>
      <w:r>
        <w:rPr>
          <w:noProof/>
        </w:rPr>
        <w:fldChar w:fldCharType="end"/>
      </w:r>
    </w:p>
    <w:p w14:paraId="7DB16358" w14:textId="111EE5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_Toc187257381 \h </w:instrText>
      </w:r>
      <w:r>
        <w:rPr>
          <w:noProof/>
        </w:rPr>
      </w:r>
      <w:r>
        <w:rPr>
          <w:noProof/>
        </w:rPr>
        <w:fldChar w:fldCharType="separate"/>
      </w:r>
      <w:r>
        <w:rPr>
          <w:noProof/>
        </w:rPr>
        <w:t>265</w:t>
      </w:r>
      <w:r>
        <w:rPr>
          <w:noProof/>
        </w:rPr>
        <w:fldChar w:fldCharType="end"/>
      </w:r>
    </w:p>
    <w:p w14:paraId="193D2FDE" w14:textId="42F4627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CG-UCI multiplexed on interlaced PUSCH</w:t>
      </w:r>
      <w:r>
        <w:rPr>
          <w:noProof/>
        </w:rPr>
        <w:tab/>
      </w:r>
      <w:r>
        <w:rPr>
          <w:noProof/>
        </w:rPr>
        <w:fldChar w:fldCharType="begin"/>
      </w:r>
      <w:r>
        <w:rPr>
          <w:noProof/>
        </w:rPr>
        <w:instrText xml:space="preserve"> PAGEREF _Toc187257382 \h </w:instrText>
      </w:r>
      <w:r>
        <w:rPr>
          <w:noProof/>
        </w:rPr>
      </w:r>
      <w:r>
        <w:rPr>
          <w:noProof/>
        </w:rPr>
        <w:fldChar w:fldCharType="separate"/>
      </w:r>
      <w:r>
        <w:rPr>
          <w:noProof/>
        </w:rPr>
        <w:t>266</w:t>
      </w:r>
      <w:r>
        <w:rPr>
          <w:noProof/>
        </w:rPr>
        <w:fldChar w:fldCharType="end"/>
      </w:r>
    </w:p>
    <w:p w14:paraId="5B6205BA" w14:textId="3FABFA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_Toc187257383 \h </w:instrText>
      </w:r>
      <w:r>
        <w:rPr>
          <w:noProof/>
        </w:rPr>
      </w:r>
      <w:r>
        <w:rPr>
          <w:noProof/>
        </w:rPr>
        <w:fldChar w:fldCharType="separate"/>
      </w:r>
      <w:r>
        <w:rPr>
          <w:noProof/>
        </w:rPr>
        <w:t>266</w:t>
      </w:r>
      <w:r>
        <w:rPr>
          <w:noProof/>
        </w:rPr>
        <w:fldChar w:fldCharType="end"/>
      </w:r>
    </w:p>
    <w:p w14:paraId="5A82A59B" w14:textId="0C9260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_Toc187257384 \h </w:instrText>
      </w:r>
      <w:r>
        <w:rPr>
          <w:noProof/>
        </w:rPr>
      </w:r>
      <w:r>
        <w:rPr>
          <w:noProof/>
        </w:rPr>
        <w:fldChar w:fldCharType="separate"/>
      </w:r>
      <w:r>
        <w:rPr>
          <w:noProof/>
        </w:rPr>
        <w:t>266</w:t>
      </w:r>
      <w:r>
        <w:rPr>
          <w:noProof/>
        </w:rPr>
        <w:fldChar w:fldCharType="end"/>
      </w:r>
    </w:p>
    <w:p w14:paraId="611820DF" w14:textId="0E86A2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_Toc187257385 \h </w:instrText>
      </w:r>
      <w:r>
        <w:rPr>
          <w:noProof/>
        </w:rPr>
      </w:r>
      <w:r>
        <w:rPr>
          <w:noProof/>
        </w:rPr>
        <w:fldChar w:fldCharType="separate"/>
      </w:r>
      <w:r>
        <w:rPr>
          <w:noProof/>
        </w:rPr>
        <w:t>266</w:t>
      </w:r>
      <w:r>
        <w:rPr>
          <w:noProof/>
        </w:rPr>
        <w:fldChar w:fldCharType="end"/>
      </w:r>
    </w:p>
    <w:p w14:paraId="75B1E49F" w14:textId="6F88AE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_Toc187257386 \h </w:instrText>
      </w:r>
      <w:r>
        <w:rPr>
          <w:noProof/>
        </w:rPr>
      </w:r>
      <w:r>
        <w:rPr>
          <w:noProof/>
        </w:rPr>
        <w:fldChar w:fldCharType="separate"/>
      </w:r>
      <w:r>
        <w:rPr>
          <w:noProof/>
        </w:rPr>
        <w:t>266</w:t>
      </w:r>
      <w:r>
        <w:rPr>
          <w:noProof/>
        </w:rPr>
        <w:fldChar w:fldCharType="end"/>
      </w:r>
    </w:p>
    <w:p w14:paraId="449CB141" w14:textId="7BE08A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_Toc187257387 \h </w:instrText>
      </w:r>
      <w:r>
        <w:rPr>
          <w:noProof/>
        </w:rPr>
      </w:r>
      <w:r>
        <w:rPr>
          <w:noProof/>
        </w:rPr>
        <w:fldChar w:fldCharType="separate"/>
      </w:r>
      <w:r>
        <w:rPr>
          <w:noProof/>
        </w:rPr>
        <w:t>266</w:t>
      </w:r>
      <w:r>
        <w:rPr>
          <w:noProof/>
        </w:rPr>
        <w:fldChar w:fldCharType="end"/>
      </w:r>
    </w:p>
    <w:p w14:paraId="4A48F071" w14:textId="369A76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_Toc187257388 \h </w:instrText>
      </w:r>
      <w:r>
        <w:rPr>
          <w:noProof/>
        </w:rPr>
      </w:r>
      <w:r>
        <w:rPr>
          <w:noProof/>
        </w:rPr>
        <w:fldChar w:fldCharType="separate"/>
      </w:r>
      <w:r>
        <w:rPr>
          <w:noProof/>
        </w:rPr>
        <w:t>266</w:t>
      </w:r>
      <w:r>
        <w:rPr>
          <w:noProof/>
        </w:rPr>
        <w:fldChar w:fldCharType="end"/>
      </w:r>
    </w:p>
    <w:p w14:paraId="6B3CF31E" w14:textId="573F4D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_Toc187257389 \h </w:instrText>
      </w:r>
      <w:r>
        <w:rPr>
          <w:noProof/>
        </w:rPr>
      </w:r>
      <w:r>
        <w:rPr>
          <w:noProof/>
        </w:rPr>
        <w:fldChar w:fldCharType="separate"/>
      </w:r>
      <w:r>
        <w:rPr>
          <w:noProof/>
        </w:rPr>
        <w:t>268</w:t>
      </w:r>
      <w:r>
        <w:rPr>
          <w:noProof/>
        </w:rPr>
        <w:fldChar w:fldCharType="end"/>
      </w:r>
    </w:p>
    <w:p w14:paraId="1C47BE76" w14:textId="0930AC6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_Toc187257390 \h </w:instrText>
      </w:r>
      <w:r>
        <w:rPr>
          <w:noProof/>
        </w:rPr>
      </w:r>
      <w:r>
        <w:rPr>
          <w:noProof/>
        </w:rPr>
        <w:fldChar w:fldCharType="separate"/>
      </w:r>
      <w:r>
        <w:rPr>
          <w:noProof/>
        </w:rPr>
        <w:t>268</w:t>
      </w:r>
      <w:r>
        <w:rPr>
          <w:noProof/>
        </w:rPr>
        <w:fldChar w:fldCharType="end"/>
      </w:r>
    </w:p>
    <w:p w14:paraId="07627263" w14:textId="53BB835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_Toc187257391 \h </w:instrText>
      </w:r>
      <w:r>
        <w:rPr>
          <w:noProof/>
        </w:rPr>
      </w:r>
      <w:r>
        <w:rPr>
          <w:noProof/>
        </w:rPr>
        <w:fldChar w:fldCharType="separate"/>
      </w:r>
      <w:r>
        <w:rPr>
          <w:noProof/>
        </w:rPr>
        <w:t>268</w:t>
      </w:r>
      <w:r>
        <w:rPr>
          <w:noProof/>
        </w:rPr>
        <w:fldChar w:fldCharType="end"/>
      </w:r>
    </w:p>
    <w:p w14:paraId="66CAF84F" w14:textId="29A43F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_Toc187257392 \h </w:instrText>
      </w:r>
      <w:r>
        <w:rPr>
          <w:noProof/>
        </w:rPr>
      </w:r>
      <w:r>
        <w:rPr>
          <w:noProof/>
        </w:rPr>
        <w:fldChar w:fldCharType="separate"/>
      </w:r>
      <w:r>
        <w:rPr>
          <w:noProof/>
        </w:rPr>
        <w:t>268</w:t>
      </w:r>
      <w:r>
        <w:rPr>
          <w:noProof/>
        </w:rPr>
        <w:fldChar w:fldCharType="end"/>
      </w:r>
    </w:p>
    <w:p w14:paraId="13A4DF52" w14:textId="0B75B87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_Toc187257393 \h </w:instrText>
      </w:r>
      <w:r>
        <w:rPr>
          <w:noProof/>
        </w:rPr>
      </w:r>
      <w:r>
        <w:rPr>
          <w:noProof/>
        </w:rPr>
        <w:fldChar w:fldCharType="separate"/>
      </w:r>
      <w:r>
        <w:rPr>
          <w:noProof/>
        </w:rPr>
        <w:t>268</w:t>
      </w:r>
      <w:r>
        <w:rPr>
          <w:noProof/>
        </w:rPr>
        <w:fldChar w:fldCharType="end"/>
      </w:r>
    </w:p>
    <w:p w14:paraId="3718007E" w14:textId="0257BED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_Toc187257394 \h </w:instrText>
      </w:r>
      <w:r>
        <w:rPr>
          <w:noProof/>
        </w:rPr>
      </w:r>
      <w:r>
        <w:rPr>
          <w:noProof/>
        </w:rPr>
        <w:fldChar w:fldCharType="separate"/>
      </w:r>
      <w:r>
        <w:rPr>
          <w:noProof/>
        </w:rPr>
        <w:t>269</w:t>
      </w:r>
      <w:r>
        <w:rPr>
          <w:noProof/>
        </w:rPr>
        <w:fldChar w:fldCharType="end"/>
      </w:r>
    </w:p>
    <w:p w14:paraId="2ED7A1FD" w14:textId="48DB5BC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_Toc187257395 \h </w:instrText>
      </w:r>
      <w:r>
        <w:rPr>
          <w:noProof/>
        </w:rPr>
      </w:r>
      <w:r>
        <w:rPr>
          <w:noProof/>
        </w:rPr>
        <w:fldChar w:fldCharType="separate"/>
      </w:r>
      <w:r>
        <w:rPr>
          <w:noProof/>
        </w:rPr>
        <w:t>269</w:t>
      </w:r>
      <w:r>
        <w:rPr>
          <w:noProof/>
        </w:rPr>
        <w:fldChar w:fldCharType="end"/>
      </w:r>
    </w:p>
    <w:p w14:paraId="216E33F0" w14:textId="6724AF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_Toc187257396 \h </w:instrText>
      </w:r>
      <w:r>
        <w:rPr>
          <w:noProof/>
        </w:rPr>
      </w:r>
      <w:r>
        <w:rPr>
          <w:noProof/>
        </w:rPr>
        <w:fldChar w:fldCharType="separate"/>
      </w:r>
      <w:r>
        <w:rPr>
          <w:noProof/>
        </w:rPr>
        <w:t>269</w:t>
      </w:r>
      <w:r>
        <w:rPr>
          <w:noProof/>
        </w:rPr>
        <w:fldChar w:fldCharType="end"/>
      </w:r>
    </w:p>
    <w:p w14:paraId="1BCB4D8A" w14:textId="5FE65BC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_Toc187257397 \h </w:instrText>
      </w:r>
      <w:r>
        <w:rPr>
          <w:noProof/>
        </w:rPr>
      </w:r>
      <w:r>
        <w:rPr>
          <w:noProof/>
        </w:rPr>
        <w:fldChar w:fldCharType="separate"/>
      </w:r>
      <w:r>
        <w:rPr>
          <w:noProof/>
        </w:rPr>
        <w:t>269</w:t>
      </w:r>
      <w:r>
        <w:rPr>
          <w:noProof/>
        </w:rPr>
        <w:fldChar w:fldCharType="end"/>
      </w:r>
    </w:p>
    <w:p w14:paraId="616A6852" w14:textId="4BDD00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_Toc187257398 \h </w:instrText>
      </w:r>
      <w:r>
        <w:rPr>
          <w:noProof/>
        </w:rPr>
      </w:r>
      <w:r>
        <w:rPr>
          <w:noProof/>
        </w:rPr>
        <w:fldChar w:fldCharType="separate"/>
      </w:r>
      <w:r>
        <w:rPr>
          <w:noProof/>
        </w:rPr>
        <w:t>271</w:t>
      </w:r>
      <w:r>
        <w:rPr>
          <w:noProof/>
        </w:rPr>
        <w:fldChar w:fldCharType="end"/>
      </w:r>
    </w:p>
    <w:p w14:paraId="4A30ECAD" w14:textId="39613DC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1-O</w:t>
      </w:r>
      <w:r>
        <w:rPr>
          <w:noProof/>
        </w:rPr>
        <w:tab/>
      </w:r>
      <w:r>
        <w:rPr>
          <w:noProof/>
        </w:rPr>
        <w:fldChar w:fldCharType="begin"/>
      </w:r>
      <w:r>
        <w:rPr>
          <w:noProof/>
        </w:rPr>
        <w:instrText xml:space="preserve"> PAGEREF _Toc187257399 \h </w:instrText>
      </w:r>
      <w:r>
        <w:rPr>
          <w:noProof/>
        </w:rPr>
      </w:r>
      <w:r>
        <w:rPr>
          <w:noProof/>
        </w:rPr>
        <w:fldChar w:fldCharType="separate"/>
      </w:r>
      <w:r>
        <w:rPr>
          <w:noProof/>
        </w:rPr>
        <w:t>271</w:t>
      </w:r>
      <w:r>
        <w:rPr>
          <w:noProof/>
        </w:rPr>
        <w:fldChar w:fldCharType="end"/>
      </w:r>
    </w:p>
    <w:p w14:paraId="51F48F59" w14:textId="75085C0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2-O</w:t>
      </w:r>
      <w:r>
        <w:rPr>
          <w:noProof/>
        </w:rPr>
        <w:tab/>
      </w:r>
      <w:r>
        <w:rPr>
          <w:noProof/>
        </w:rPr>
        <w:fldChar w:fldCharType="begin"/>
      </w:r>
      <w:r>
        <w:rPr>
          <w:noProof/>
        </w:rPr>
        <w:instrText xml:space="preserve"> PAGEREF _Toc187257400 \h </w:instrText>
      </w:r>
      <w:r>
        <w:rPr>
          <w:noProof/>
        </w:rPr>
      </w:r>
      <w:r>
        <w:rPr>
          <w:noProof/>
        </w:rPr>
        <w:fldChar w:fldCharType="separate"/>
      </w:r>
      <w:r>
        <w:rPr>
          <w:noProof/>
        </w:rPr>
        <w:t>272</w:t>
      </w:r>
      <w:r>
        <w:rPr>
          <w:noProof/>
        </w:rPr>
        <w:fldChar w:fldCharType="end"/>
      </w:r>
    </w:p>
    <w:p w14:paraId="2E2C35C1" w14:textId="6B25A38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_Toc187257401 \h </w:instrText>
      </w:r>
      <w:r>
        <w:rPr>
          <w:noProof/>
        </w:rPr>
      </w:r>
      <w:r>
        <w:rPr>
          <w:noProof/>
        </w:rPr>
        <w:fldChar w:fldCharType="separate"/>
      </w:r>
      <w:r>
        <w:rPr>
          <w:noProof/>
        </w:rPr>
        <w:t>272</w:t>
      </w:r>
      <w:r>
        <w:rPr>
          <w:noProof/>
        </w:rPr>
        <w:fldChar w:fldCharType="end"/>
      </w:r>
    </w:p>
    <w:p w14:paraId="71170095" w14:textId="00B6B3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_Toc187257402 \h </w:instrText>
      </w:r>
      <w:r>
        <w:rPr>
          <w:noProof/>
        </w:rPr>
      </w:r>
      <w:r>
        <w:rPr>
          <w:noProof/>
        </w:rPr>
        <w:fldChar w:fldCharType="separate"/>
      </w:r>
      <w:r>
        <w:rPr>
          <w:noProof/>
        </w:rPr>
        <w:t>272</w:t>
      </w:r>
      <w:r>
        <w:rPr>
          <w:noProof/>
        </w:rPr>
        <w:fldChar w:fldCharType="end"/>
      </w:r>
    </w:p>
    <w:p w14:paraId="1A7E3B4F" w14:textId="7F26711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_Toc187257403 \h </w:instrText>
      </w:r>
      <w:r>
        <w:rPr>
          <w:noProof/>
        </w:rPr>
      </w:r>
      <w:r>
        <w:rPr>
          <w:noProof/>
        </w:rPr>
        <w:fldChar w:fldCharType="separate"/>
      </w:r>
      <w:r>
        <w:rPr>
          <w:noProof/>
        </w:rPr>
        <w:t>273</w:t>
      </w:r>
      <w:r>
        <w:rPr>
          <w:noProof/>
        </w:rPr>
        <w:fldChar w:fldCharType="end"/>
      </w:r>
    </w:p>
    <w:p w14:paraId="77B5FDD1" w14:textId="34234A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_Toc187257404 \h </w:instrText>
      </w:r>
      <w:r>
        <w:rPr>
          <w:noProof/>
        </w:rPr>
      </w:r>
      <w:r>
        <w:rPr>
          <w:noProof/>
        </w:rPr>
        <w:fldChar w:fldCharType="separate"/>
      </w:r>
      <w:r>
        <w:rPr>
          <w:noProof/>
        </w:rPr>
        <w:t>273</w:t>
      </w:r>
      <w:r>
        <w:rPr>
          <w:noProof/>
        </w:rPr>
        <w:fldChar w:fldCharType="end"/>
      </w:r>
    </w:p>
    <w:p w14:paraId="1BD73D01" w14:textId="44919B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_Toc187257405 \h </w:instrText>
      </w:r>
      <w:r>
        <w:rPr>
          <w:noProof/>
        </w:rPr>
      </w:r>
      <w:r>
        <w:rPr>
          <w:noProof/>
        </w:rPr>
        <w:fldChar w:fldCharType="separate"/>
      </w:r>
      <w:r>
        <w:rPr>
          <w:noProof/>
        </w:rPr>
        <w:t>273</w:t>
      </w:r>
      <w:r>
        <w:rPr>
          <w:noProof/>
        </w:rPr>
        <w:fldChar w:fldCharType="end"/>
      </w:r>
    </w:p>
    <w:p w14:paraId="2B4C0F6E" w14:textId="59D68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_Toc187257406 \h </w:instrText>
      </w:r>
      <w:r>
        <w:rPr>
          <w:noProof/>
        </w:rPr>
      </w:r>
      <w:r>
        <w:rPr>
          <w:noProof/>
        </w:rPr>
        <w:fldChar w:fldCharType="separate"/>
      </w:r>
      <w:r>
        <w:rPr>
          <w:noProof/>
        </w:rPr>
        <w:t>273</w:t>
      </w:r>
      <w:r>
        <w:rPr>
          <w:noProof/>
        </w:rPr>
        <w:fldChar w:fldCharType="end"/>
      </w:r>
    </w:p>
    <w:p w14:paraId="1FF8AE0E" w14:textId="3C6C11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_Toc187257407 \h </w:instrText>
      </w:r>
      <w:r>
        <w:rPr>
          <w:noProof/>
        </w:rPr>
      </w:r>
      <w:r>
        <w:rPr>
          <w:noProof/>
        </w:rPr>
        <w:fldChar w:fldCharType="separate"/>
      </w:r>
      <w:r>
        <w:rPr>
          <w:noProof/>
        </w:rPr>
        <w:t>273</w:t>
      </w:r>
      <w:r>
        <w:rPr>
          <w:noProof/>
        </w:rPr>
        <w:fldChar w:fldCharType="end"/>
      </w:r>
    </w:p>
    <w:p w14:paraId="223A0051" w14:textId="4ADDB7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_Toc187257408 \h </w:instrText>
      </w:r>
      <w:r>
        <w:rPr>
          <w:noProof/>
        </w:rPr>
      </w:r>
      <w:r>
        <w:rPr>
          <w:noProof/>
        </w:rPr>
        <w:fldChar w:fldCharType="separate"/>
      </w:r>
      <w:r>
        <w:rPr>
          <w:noProof/>
        </w:rPr>
        <w:t>275</w:t>
      </w:r>
      <w:r>
        <w:rPr>
          <w:noProof/>
        </w:rPr>
        <w:fldChar w:fldCharType="end"/>
      </w:r>
    </w:p>
    <w:p w14:paraId="262AE3DE" w14:textId="781299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_Toc187257409 \h </w:instrText>
      </w:r>
      <w:r>
        <w:rPr>
          <w:noProof/>
        </w:rPr>
      </w:r>
      <w:r>
        <w:rPr>
          <w:noProof/>
        </w:rPr>
        <w:fldChar w:fldCharType="separate"/>
      </w:r>
      <w:r>
        <w:rPr>
          <w:noProof/>
        </w:rPr>
        <w:t>275</w:t>
      </w:r>
      <w:r>
        <w:rPr>
          <w:noProof/>
        </w:rPr>
        <w:fldChar w:fldCharType="end"/>
      </w:r>
    </w:p>
    <w:p w14:paraId="56747737" w14:textId="1AE87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_Toc187257410 \h </w:instrText>
      </w:r>
      <w:r>
        <w:rPr>
          <w:noProof/>
        </w:rPr>
      </w:r>
      <w:r>
        <w:rPr>
          <w:noProof/>
        </w:rPr>
        <w:fldChar w:fldCharType="separate"/>
      </w:r>
      <w:r>
        <w:rPr>
          <w:noProof/>
        </w:rPr>
        <w:t>277</w:t>
      </w:r>
      <w:r>
        <w:rPr>
          <w:noProof/>
        </w:rPr>
        <w:fldChar w:fldCharType="end"/>
      </w:r>
    </w:p>
    <w:p w14:paraId="4D0E6254" w14:textId="60BBB3D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_Toc187257411 \h </w:instrText>
      </w:r>
      <w:r>
        <w:rPr>
          <w:noProof/>
        </w:rPr>
      </w:r>
      <w:r>
        <w:rPr>
          <w:noProof/>
        </w:rPr>
        <w:fldChar w:fldCharType="separate"/>
      </w:r>
      <w:r>
        <w:rPr>
          <w:noProof/>
        </w:rPr>
        <w:t>277</w:t>
      </w:r>
      <w:r>
        <w:rPr>
          <w:noProof/>
        </w:rPr>
        <w:fldChar w:fldCharType="end"/>
      </w:r>
    </w:p>
    <w:p w14:paraId="3BDF1931" w14:textId="2998BA6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_Toc187257412 \h </w:instrText>
      </w:r>
      <w:r>
        <w:rPr>
          <w:noProof/>
        </w:rPr>
      </w:r>
      <w:r>
        <w:rPr>
          <w:noProof/>
        </w:rPr>
        <w:fldChar w:fldCharType="separate"/>
      </w:r>
      <w:r>
        <w:rPr>
          <w:noProof/>
        </w:rPr>
        <w:t>277</w:t>
      </w:r>
      <w:r>
        <w:rPr>
          <w:noProof/>
        </w:rPr>
        <w:fldChar w:fldCharType="end"/>
      </w:r>
    </w:p>
    <w:p w14:paraId="78D63D1F" w14:textId="58758C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_Toc187257413 \h </w:instrText>
      </w:r>
      <w:r>
        <w:rPr>
          <w:noProof/>
        </w:rPr>
      </w:r>
      <w:r>
        <w:rPr>
          <w:noProof/>
        </w:rPr>
        <w:fldChar w:fldCharType="separate"/>
      </w:r>
      <w:r>
        <w:rPr>
          <w:noProof/>
        </w:rPr>
        <w:t>277</w:t>
      </w:r>
      <w:r>
        <w:rPr>
          <w:noProof/>
        </w:rPr>
        <w:fldChar w:fldCharType="end"/>
      </w:r>
    </w:p>
    <w:p w14:paraId="4DF3C3AD" w14:textId="0C5990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_Toc187257414 \h </w:instrText>
      </w:r>
      <w:r>
        <w:rPr>
          <w:noProof/>
        </w:rPr>
      </w:r>
      <w:r>
        <w:rPr>
          <w:noProof/>
        </w:rPr>
        <w:fldChar w:fldCharType="separate"/>
      </w:r>
      <w:r>
        <w:rPr>
          <w:noProof/>
        </w:rPr>
        <w:t>278</w:t>
      </w:r>
      <w:r>
        <w:rPr>
          <w:noProof/>
        </w:rPr>
        <w:fldChar w:fldCharType="end"/>
      </w:r>
    </w:p>
    <w:p w14:paraId="1BA68F9A" w14:textId="74EFC4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_Toc187257415 \h </w:instrText>
      </w:r>
      <w:r>
        <w:rPr>
          <w:noProof/>
        </w:rPr>
      </w:r>
      <w:r>
        <w:rPr>
          <w:noProof/>
        </w:rPr>
        <w:fldChar w:fldCharType="separate"/>
      </w:r>
      <w:r>
        <w:rPr>
          <w:noProof/>
        </w:rPr>
        <w:t>278</w:t>
      </w:r>
      <w:r>
        <w:rPr>
          <w:noProof/>
        </w:rPr>
        <w:fldChar w:fldCharType="end"/>
      </w:r>
    </w:p>
    <w:p w14:paraId="5FDFD2EC" w14:textId="2238D7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_Toc187257416 \h </w:instrText>
      </w:r>
      <w:r>
        <w:rPr>
          <w:noProof/>
        </w:rPr>
      </w:r>
      <w:r>
        <w:rPr>
          <w:noProof/>
        </w:rPr>
        <w:fldChar w:fldCharType="separate"/>
      </w:r>
      <w:r>
        <w:rPr>
          <w:noProof/>
        </w:rPr>
        <w:t>278</w:t>
      </w:r>
      <w:r>
        <w:rPr>
          <w:noProof/>
        </w:rPr>
        <w:fldChar w:fldCharType="end"/>
      </w:r>
    </w:p>
    <w:p w14:paraId="28AB889E" w14:textId="3F48E7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_Toc187257417 \h </w:instrText>
      </w:r>
      <w:r>
        <w:rPr>
          <w:noProof/>
        </w:rPr>
      </w:r>
      <w:r>
        <w:rPr>
          <w:noProof/>
        </w:rPr>
        <w:fldChar w:fldCharType="separate"/>
      </w:r>
      <w:r>
        <w:rPr>
          <w:noProof/>
        </w:rPr>
        <w:t>278</w:t>
      </w:r>
      <w:r>
        <w:rPr>
          <w:noProof/>
        </w:rPr>
        <w:fldChar w:fldCharType="end"/>
      </w:r>
    </w:p>
    <w:p w14:paraId="57A4E9EB" w14:textId="59C5FA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_Toc187257418 \h </w:instrText>
      </w:r>
      <w:r>
        <w:rPr>
          <w:noProof/>
        </w:rPr>
      </w:r>
      <w:r>
        <w:rPr>
          <w:noProof/>
        </w:rPr>
        <w:fldChar w:fldCharType="separate"/>
      </w:r>
      <w:r>
        <w:rPr>
          <w:noProof/>
        </w:rPr>
        <w:t>278</w:t>
      </w:r>
      <w:r>
        <w:rPr>
          <w:noProof/>
        </w:rPr>
        <w:fldChar w:fldCharType="end"/>
      </w:r>
    </w:p>
    <w:p w14:paraId="6CAEB203" w14:textId="50F72C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_Toc187257419 \h </w:instrText>
      </w:r>
      <w:r>
        <w:rPr>
          <w:noProof/>
        </w:rPr>
      </w:r>
      <w:r>
        <w:rPr>
          <w:noProof/>
        </w:rPr>
        <w:fldChar w:fldCharType="separate"/>
      </w:r>
      <w:r>
        <w:rPr>
          <w:noProof/>
        </w:rPr>
        <w:t>279</w:t>
      </w:r>
      <w:r>
        <w:rPr>
          <w:noProof/>
        </w:rPr>
        <w:fldChar w:fldCharType="end"/>
      </w:r>
    </w:p>
    <w:p w14:paraId="04F00E89" w14:textId="00DED0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_Toc187257420 \h </w:instrText>
      </w:r>
      <w:r>
        <w:rPr>
          <w:noProof/>
        </w:rPr>
      </w:r>
      <w:r>
        <w:rPr>
          <w:noProof/>
        </w:rPr>
        <w:fldChar w:fldCharType="separate"/>
      </w:r>
      <w:r>
        <w:rPr>
          <w:noProof/>
        </w:rPr>
        <w:t>279</w:t>
      </w:r>
      <w:r>
        <w:rPr>
          <w:noProof/>
        </w:rPr>
        <w:fldChar w:fldCharType="end"/>
      </w:r>
    </w:p>
    <w:p w14:paraId="086A518C" w14:textId="63644F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_Toc187257421 \h </w:instrText>
      </w:r>
      <w:r>
        <w:rPr>
          <w:noProof/>
        </w:rPr>
      </w:r>
      <w:r>
        <w:rPr>
          <w:noProof/>
        </w:rPr>
        <w:fldChar w:fldCharType="separate"/>
      </w:r>
      <w:r>
        <w:rPr>
          <w:noProof/>
        </w:rPr>
        <w:t>280</w:t>
      </w:r>
      <w:r>
        <w:rPr>
          <w:noProof/>
        </w:rPr>
        <w:fldChar w:fldCharType="end"/>
      </w:r>
    </w:p>
    <w:p w14:paraId="71C72F0A" w14:textId="683327A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PUCCH format 1</w:t>
      </w:r>
      <w:r>
        <w:rPr>
          <w:noProof/>
        </w:rPr>
        <w:tab/>
      </w:r>
      <w:r>
        <w:rPr>
          <w:noProof/>
        </w:rPr>
        <w:fldChar w:fldCharType="begin"/>
      </w:r>
      <w:r>
        <w:rPr>
          <w:noProof/>
        </w:rPr>
        <w:instrText xml:space="preserve"> PAGEREF _Toc187257422 \h </w:instrText>
      </w:r>
      <w:r>
        <w:rPr>
          <w:noProof/>
        </w:rPr>
      </w:r>
      <w:r>
        <w:rPr>
          <w:noProof/>
        </w:rPr>
        <w:fldChar w:fldCharType="separate"/>
      </w:r>
      <w:r>
        <w:rPr>
          <w:noProof/>
        </w:rPr>
        <w:t>281</w:t>
      </w:r>
      <w:r>
        <w:rPr>
          <w:noProof/>
        </w:rPr>
        <w:fldChar w:fldCharType="end"/>
      </w:r>
    </w:p>
    <w:p w14:paraId="016481E8" w14:textId="344C35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_Toc187257423 \h </w:instrText>
      </w:r>
      <w:r>
        <w:rPr>
          <w:noProof/>
        </w:rPr>
      </w:r>
      <w:r>
        <w:rPr>
          <w:noProof/>
        </w:rPr>
        <w:fldChar w:fldCharType="separate"/>
      </w:r>
      <w:r>
        <w:rPr>
          <w:noProof/>
        </w:rPr>
        <w:t>281</w:t>
      </w:r>
      <w:r>
        <w:rPr>
          <w:noProof/>
        </w:rPr>
        <w:fldChar w:fldCharType="end"/>
      </w:r>
    </w:p>
    <w:p w14:paraId="07D84AB8" w14:textId="4B76CA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_Toc187257424 \h </w:instrText>
      </w:r>
      <w:r>
        <w:rPr>
          <w:noProof/>
        </w:rPr>
      </w:r>
      <w:r>
        <w:rPr>
          <w:noProof/>
        </w:rPr>
        <w:fldChar w:fldCharType="separate"/>
      </w:r>
      <w:r>
        <w:rPr>
          <w:noProof/>
        </w:rPr>
        <w:t>281</w:t>
      </w:r>
      <w:r>
        <w:rPr>
          <w:noProof/>
        </w:rPr>
        <w:fldChar w:fldCharType="end"/>
      </w:r>
    </w:p>
    <w:p w14:paraId="0FB7397C" w14:textId="059DE61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_Toc187257425 \h </w:instrText>
      </w:r>
      <w:r>
        <w:rPr>
          <w:noProof/>
        </w:rPr>
      </w:r>
      <w:r>
        <w:rPr>
          <w:noProof/>
        </w:rPr>
        <w:fldChar w:fldCharType="separate"/>
      </w:r>
      <w:r>
        <w:rPr>
          <w:noProof/>
        </w:rPr>
        <w:t>281</w:t>
      </w:r>
      <w:r>
        <w:rPr>
          <w:noProof/>
        </w:rPr>
        <w:fldChar w:fldCharType="end"/>
      </w:r>
    </w:p>
    <w:p w14:paraId="0324F15A" w14:textId="61AA8F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_Toc187257426 \h </w:instrText>
      </w:r>
      <w:r>
        <w:rPr>
          <w:noProof/>
        </w:rPr>
      </w:r>
      <w:r>
        <w:rPr>
          <w:noProof/>
        </w:rPr>
        <w:fldChar w:fldCharType="separate"/>
      </w:r>
      <w:r>
        <w:rPr>
          <w:noProof/>
        </w:rPr>
        <w:t>281</w:t>
      </w:r>
      <w:r>
        <w:rPr>
          <w:noProof/>
        </w:rPr>
        <w:fldChar w:fldCharType="end"/>
      </w:r>
    </w:p>
    <w:p w14:paraId="3B4BB45E" w14:textId="75BE16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_Toc187257427 \h </w:instrText>
      </w:r>
      <w:r>
        <w:rPr>
          <w:noProof/>
        </w:rPr>
      </w:r>
      <w:r>
        <w:rPr>
          <w:noProof/>
        </w:rPr>
        <w:fldChar w:fldCharType="separate"/>
      </w:r>
      <w:r>
        <w:rPr>
          <w:noProof/>
        </w:rPr>
        <w:t>281</w:t>
      </w:r>
      <w:r>
        <w:rPr>
          <w:noProof/>
        </w:rPr>
        <w:fldChar w:fldCharType="end"/>
      </w:r>
    </w:p>
    <w:p w14:paraId="625351DA" w14:textId="20BB4A7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_Toc187257428 \h </w:instrText>
      </w:r>
      <w:r>
        <w:rPr>
          <w:noProof/>
        </w:rPr>
      </w:r>
      <w:r>
        <w:rPr>
          <w:noProof/>
        </w:rPr>
        <w:fldChar w:fldCharType="separate"/>
      </w:r>
      <w:r>
        <w:rPr>
          <w:noProof/>
        </w:rPr>
        <w:t>283</w:t>
      </w:r>
      <w:r>
        <w:rPr>
          <w:noProof/>
        </w:rPr>
        <w:fldChar w:fldCharType="end"/>
      </w:r>
    </w:p>
    <w:p w14:paraId="31780D3C" w14:textId="3AEE56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_Toc187257429 \h </w:instrText>
      </w:r>
      <w:r>
        <w:rPr>
          <w:noProof/>
        </w:rPr>
      </w:r>
      <w:r>
        <w:rPr>
          <w:noProof/>
        </w:rPr>
        <w:fldChar w:fldCharType="separate"/>
      </w:r>
      <w:r>
        <w:rPr>
          <w:noProof/>
        </w:rPr>
        <w:t>284</w:t>
      </w:r>
      <w:r>
        <w:rPr>
          <w:noProof/>
        </w:rPr>
        <w:fldChar w:fldCharType="end"/>
      </w:r>
    </w:p>
    <w:p w14:paraId="65A085FE" w14:textId="486911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_Toc187257430 \h </w:instrText>
      </w:r>
      <w:r>
        <w:rPr>
          <w:noProof/>
        </w:rPr>
      </w:r>
      <w:r>
        <w:rPr>
          <w:noProof/>
        </w:rPr>
        <w:fldChar w:fldCharType="separate"/>
      </w:r>
      <w:r>
        <w:rPr>
          <w:noProof/>
        </w:rPr>
        <w:t>284</w:t>
      </w:r>
      <w:r>
        <w:rPr>
          <w:noProof/>
        </w:rPr>
        <w:fldChar w:fldCharType="end"/>
      </w:r>
    </w:p>
    <w:p w14:paraId="5A416140" w14:textId="1F8512E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_Toc187257431 \h </w:instrText>
      </w:r>
      <w:r>
        <w:rPr>
          <w:noProof/>
        </w:rPr>
      </w:r>
      <w:r>
        <w:rPr>
          <w:noProof/>
        </w:rPr>
        <w:fldChar w:fldCharType="separate"/>
      </w:r>
      <w:r>
        <w:rPr>
          <w:noProof/>
        </w:rPr>
        <w:t>285</w:t>
      </w:r>
      <w:r>
        <w:rPr>
          <w:noProof/>
        </w:rPr>
        <w:fldChar w:fldCharType="end"/>
      </w:r>
    </w:p>
    <w:p w14:paraId="193CB762" w14:textId="0BD66D1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_Toc187257432 \h </w:instrText>
      </w:r>
      <w:r>
        <w:rPr>
          <w:noProof/>
        </w:rPr>
      </w:r>
      <w:r>
        <w:rPr>
          <w:noProof/>
        </w:rPr>
        <w:fldChar w:fldCharType="separate"/>
      </w:r>
      <w:r>
        <w:rPr>
          <w:noProof/>
        </w:rPr>
        <w:t>285</w:t>
      </w:r>
      <w:r>
        <w:rPr>
          <w:noProof/>
        </w:rPr>
        <w:fldChar w:fldCharType="end"/>
      </w:r>
    </w:p>
    <w:p w14:paraId="4953E9FE" w14:textId="5CE65EE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_Toc187257433 \h </w:instrText>
      </w:r>
      <w:r>
        <w:rPr>
          <w:noProof/>
        </w:rPr>
      </w:r>
      <w:r>
        <w:rPr>
          <w:noProof/>
        </w:rPr>
        <w:fldChar w:fldCharType="separate"/>
      </w:r>
      <w:r>
        <w:rPr>
          <w:noProof/>
        </w:rPr>
        <w:t>285</w:t>
      </w:r>
      <w:r>
        <w:rPr>
          <w:noProof/>
        </w:rPr>
        <w:fldChar w:fldCharType="end"/>
      </w:r>
    </w:p>
    <w:p w14:paraId="33448260" w14:textId="5BA921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_Toc187257434 \h </w:instrText>
      </w:r>
      <w:r>
        <w:rPr>
          <w:noProof/>
        </w:rPr>
      </w:r>
      <w:r>
        <w:rPr>
          <w:noProof/>
        </w:rPr>
        <w:fldChar w:fldCharType="separate"/>
      </w:r>
      <w:r>
        <w:rPr>
          <w:noProof/>
        </w:rPr>
        <w:t>287</w:t>
      </w:r>
      <w:r>
        <w:rPr>
          <w:noProof/>
        </w:rPr>
        <w:fldChar w:fldCharType="end"/>
      </w:r>
    </w:p>
    <w:p w14:paraId="664A7331" w14:textId="4E1FC1F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_Toc187257435 \h </w:instrText>
      </w:r>
      <w:r>
        <w:rPr>
          <w:noProof/>
        </w:rPr>
      </w:r>
      <w:r>
        <w:rPr>
          <w:noProof/>
        </w:rPr>
        <w:fldChar w:fldCharType="separate"/>
      </w:r>
      <w:r>
        <w:rPr>
          <w:noProof/>
        </w:rPr>
        <w:t>288</w:t>
      </w:r>
      <w:r>
        <w:rPr>
          <w:noProof/>
        </w:rPr>
        <w:fldChar w:fldCharType="end"/>
      </w:r>
    </w:p>
    <w:p w14:paraId="5132023B" w14:textId="0A7433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_Toc187257436 \h </w:instrText>
      </w:r>
      <w:r>
        <w:rPr>
          <w:noProof/>
        </w:rPr>
      </w:r>
      <w:r>
        <w:rPr>
          <w:noProof/>
        </w:rPr>
        <w:fldChar w:fldCharType="separate"/>
      </w:r>
      <w:r>
        <w:rPr>
          <w:noProof/>
        </w:rPr>
        <w:t>288</w:t>
      </w:r>
      <w:r>
        <w:rPr>
          <w:noProof/>
        </w:rPr>
        <w:fldChar w:fldCharType="end"/>
      </w:r>
    </w:p>
    <w:p w14:paraId="068C6CB3" w14:textId="656694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_Toc187257437 \h </w:instrText>
      </w:r>
      <w:r>
        <w:rPr>
          <w:noProof/>
        </w:rPr>
      </w:r>
      <w:r>
        <w:rPr>
          <w:noProof/>
        </w:rPr>
        <w:fldChar w:fldCharType="separate"/>
      </w:r>
      <w:r>
        <w:rPr>
          <w:noProof/>
        </w:rPr>
        <w:t>288</w:t>
      </w:r>
      <w:r>
        <w:rPr>
          <w:noProof/>
        </w:rPr>
        <w:fldChar w:fldCharType="end"/>
      </w:r>
    </w:p>
    <w:p w14:paraId="5432CBA5" w14:textId="1F2CC6E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_Toc187257438 \h </w:instrText>
      </w:r>
      <w:r>
        <w:rPr>
          <w:noProof/>
        </w:rPr>
      </w:r>
      <w:r>
        <w:rPr>
          <w:noProof/>
        </w:rPr>
        <w:fldChar w:fldCharType="separate"/>
      </w:r>
      <w:r>
        <w:rPr>
          <w:noProof/>
        </w:rPr>
        <w:t>288</w:t>
      </w:r>
      <w:r>
        <w:rPr>
          <w:noProof/>
        </w:rPr>
        <w:fldChar w:fldCharType="end"/>
      </w:r>
    </w:p>
    <w:p w14:paraId="3BBB50C2" w14:textId="6F505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_Toc187257439 \h </w:instrText>
      </w:r>
      <w:r>
        <w:rPr>
          <w:noProof/>
        </w:rPr>
      </w:r>
      <w:r>
        <w:rPr>
          <w:noProof/>
        </w:rPr>
        <w:fldChar w:fldCharType="separate"/>
      </w:r>
      <w:r>
        <w:rPr>
          <w:noProof/>
        </w:rPr>
        <w:t>288</w:t>
      </w:r>
      <w:r>
        <w:rPr>
          <w:noProof/>
        </w:rPr>
        <w:fldChar w:fldCharType="end"/>
      </w:r>
    </w:p>
    <w:p w14:paraId="1C15F7D3" w14:textId="5DB17F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_Toc187257440 \h </w:instrText>
      </w:r>
      <w:r>
        <w:rPr>
          <w:noProof/>
        </w:rPr>
      </w:r>
      <w:r>
        <w:rPr>
          <w:noProof/>
        </w:rPr>
        <w:fldChar w:fldCharType="separate"/>
      </w:r>
      <w:r>
        <w:rPr>
          <w:noProof/>
        </w:rPr>
        <w:t>288</w:t>
      </w:r>
      <w:r>
        <w:rPr>
          <w:noProof/>
        </w:rPr>
        <w:fldChar w:fldCharType="end"/>
      </w:r>
    </w:p>
    <w:p w14:paraId="11D108DC" w14:textId="4DC4455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_Toc187257441 \h </w:instrText>
      </w:r>
      <w:r>
        <w:rPr>
          <w:noProof/>
        </w:rPr>
      </w:r>
      <w:r>
        <w:rPr>
          <w:noProof/>
        </w:rPr>
        <w:fldChar w:fldCharType="separate"/>
      </w:r>
      <w:r>
        <w:rPr>
          <w:noProof/>
        </w:rPr>
        <w:t>290</w:t>
      </w:r>
      <w:r>
        <w:rPr>
          <w:noProof/>
        </w:rPr>
        <w:fldChar w:fldCharType="end"/>
      </w:r>
    </w:p>
    <w:p w14:paraId="1B4DA409" w14:textId="03F6A4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_Toc187257442 \h </w:instrText>
      </w:r>
      <w:r>
        <w:rPr>
          <w:noProof/>
        </w:rPr>
      </w:r>
      <w:r>
        <w:rPr>
          <w:noProof/>
        </w:rPr>
        <w:fldChar w:fldCharType="separate"/>
      </w:r>
      <w:r>
        <w:rPr>
          <w:noProof/>
        </w:rPr>
        <w:t>291</w:t>
      </w:r>
      <w:r>
        <w:rPr>
          <w:noProof/>
        </w:rPr>
        <w:fldChar w:fldCharType="end"/>
      </w:r>
    </w:p>
    <w:p w14:paraId="0C9AA505" w14:textId="2FB6964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_Toc187257443 \h </w:instrText>
      </w:r>
      <w:r>
        <w:rPr>
          <w:noProof/>
        </w:rPr>
      </w:r>
      <w:r>
        <w:rPr>
          <w:noProof/>
        </w:rPr>
        <w:fldChar w:fldCharType="separate"/>
      </w:r>
      <w:r>
        <w:rPr>
          <w:noProof/>
        </w:rPr>
        <w:t>291</w:t>
      </w:r>
      <w:r>
        <w:rPr>
          <w:noProof/>
        </w:rPr>
        <w:fldChar w:fldCharType="end"/>
      </w:r>
    </w:p>
    <w:p w14:paraId="23B969B0" w14:textId="5F800C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_Toc187257444 \h </w:instrText>
      </w:r>
      <w:r>
        <w:rPr>
          <w:noProof/>
        </w:rPr>
      </w:r>
      <w:r>
        <w:rPr>
          <w:noProof/>
        </w:rPr>
        <w:fldChar w:fldCharType="separate"/>
      </w:r>
      <w:r>
        <w:rPr>
          <w:noProof/>
        </w:rPr>
        <w:t>292</w:t>
      </w:r>
      <w:r>
        <w:rPr>
          <w:noProof/>
        </w:rPr>
        <w:fldChar w:fldCharType="end"/>
      </w:r>
    </w:p>
    <w:p w14:paraId="1B18599C" w14:textId="3572252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_Toc187257445 \h </w:instrText>
      </w:r>
      <w:r>
        <w:rPr>
          <w:noProof/>
        </w:rPr>
      </w:r>
      <w:r>
        <w:rPr>
          <w:noProof/>
        </w:rPr>
        <w:fldChar w:fldCharType="separate"/>
      </w:r>
      <w:r>
        <w:rPr>
          <w:noProof/>
        </w:rPr>
        <w:t>292</w:t>
      </w:r>
      <w:r>
        <w:rPr>
          <w:noProof/>
        </w:rPr>
        <w:fldChar w:fldCharType="end"/>
      </w:r>
    </w:p>
    <w:p w14:paraId="103272E4" w14:textId="24552C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_Toc187257446 \h </w:instrText>
      </w:r>
      <w:r>
        <w:rPr>
          <w:noProof/>
        </w:rPr>
      </w:r>
      <w:r>
        <w:rPr>
          <w:noProof/>
        </w:rPr>
        <w:fldChar w:fldCharType="separate"/>
      </w:r>
      <w:r>
        <w:rPr>
          <w:noProof/>
        </w:rPr>
        <w:t>292</w:t>
      </w:r>
      <w:r>
        <w:rPr>
          <w:noProof/>
        </w:rPr>
        <w:fldChar w:fldCharType="end"/>
      </w:r>
    </w:p>
    <w:p w14:paraId="7A6E57A9" w14:textId="7814329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_Toc187257447 \h </w:instrText>
      </w:r>
      <w:r>
        <w:rPr>
          <w:noProof/>
        </w:rPr>
      </w:r>
      <w:r>
        <w:rPr>
          <w:noProof/>
        </w:rPr>
        <w:fldChar w:fldCharType="separate"/>
      </w:r>
      <w:r>
        <w:rPr>
          <w:noProof/>
        </w:rPr>
        <w:t>293</w:t>
      </w:r>
      <w:r>
        <w:rPr>
          <w:noProof/>
        </w:rPr>
        <w:fldChar w:fldCharType="end"/>
      </w:r>
    </w:p>
    <w:p w14:paraId="7625EF7E" w14:textId="3F449E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_Toc187257448 \h </w:instrText>
      </w:r>
      <w:r>
        <w:rPr>
          <w:noProof/>
        </w:rPr>
      </w:r>
      <w:r>
        <w:rPr>
          <w:noProof/>
        </w:rPr>
        <w:fldChar w:fldCharType="separate"/>
      </w:r>
      <w:r>
        <w:rPr>
          <w:noProof/>
        </w:rPr>
        <w:t>294</w:t>
      </w:r>
      <w:r>
        <w:rPr>
          <w:noProof/>
        </w:rPr>
        <w:fldChar w:fldCharType="end"/>
      </w:r>
    </w:p>
    <w:p w14:paraId="2861B3C7" w14:textId="324EB57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_Toc187257449 \h </w:instrText>
      </w:r>
      <w:r>
        <w:rPr>
          <w:noProof/>
        </w:rPr>
      </w:r>
      <w:r>
        <w:rPr>
          <w:noProof/>
        </w:rPr>
        <w:fldChar w:fldCharType="separate"/>
      </w:r>
      <w:r>
        <w:rPr>
          <w:noProof/>
        </w:rPr>
        <w:t>294</w:t>
      </w:r>
      <w:r>
        <w:rPr>
          <w:noProof/>
        </w:rPr>
        <w:fldChar w:fldCharType="end"/>
      </w:r>
    </w:p>
    <w:p w14:paraId="473AAEA3" w14:textId="0D602F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_Toc187257450 \h </w:instrText>
      </w:r>
      <w:r>
        <w:rPr>
          <w:noProof/>
        </w:rPr>
      </w:r>
      <w:r>
        <w:rPr>
          <w:noProof/>
        </w:rPr>
        <w:fldChar w:fldCharType="separate"/>
      </w:r>
      <w:r>
        <w:rPr>
          <w:noProof/>
        </w:rPr>
        <w:t>295</w:t>
      </w:r>
      <w:r>
        <w:rPr>
          <w:noProof/>
        </w:rPr>
        <w:fldChar w:fldCharType="end"/>
      </w:r>
    </w:p>
    <w:p w14:paraId="314A78C9" w14:textId="631652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_Toc187257451 \h </w:instrText>
      </w:r>
      <w:r>
        <w:rPr>
          <w:noProof/>
        </w:rPr>
      </w:r>
      <w:r>
        <w:rPr>
          <w:noProof/>
        </w:rPr>
        <w:fldChar w:fldCharType="separate"/>
      </w:r>
      <w:r>
        <w:rPr>
          <w:noProof/>
        </w:rPr>
        <w:t>295</w:t>
      </w:r>
      <w:r>
        <w:rPr>
          <w:noProof/>
        </w:rPr>
        <w:fldChar w:fldCharType="end"/>
      </w:r>
    </w:p>
    <w:p w14:paraId="11087B22" w14:textId="1B90F43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_Toc187257452 \h </w:instrText>
      </w:r>
      <w:r>
        <w:rPr>
          <w:noProof/>
        </w:rPr>
      </w:r>
      <w:r>
        <w:rPr>
          <w:noProof/>
        </w:rPr>
        <w:fldChar w:fldCharType="separate"/>
      </w:r>
      <w:r>
        <w:rPr>
          <w:noProof/>
        </w:rPr>
        <w:t>295</w:t>
      </w:r>
      <w:r>
        <w:rPr>
          <w:noProof/>
        </w:rPr>
        <w:fldChar w:fldCharType="end"/>
      </w:r>
    </w:p>
    <w:p w14:paraId="0D687F1A" w14:textId="4EEC72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_Toc187257453 \h </w:instrText>
      </w:r>
      <w:r>
        <w:rPr>
          <w:noProof/>
        </w:rPr>
      </w:r>
      <w:r>
        <w:rPr>
          <w:noProof/>
        </w:rPr>
        <w:fldChar w:fldCharType="separate"/>
      </w:r>
      <w:r>
        <w:rPr>
          <w:noProof/>
        </w:rPr>
        <w:t>295</w:t>
      </w:r>
      <w:r>
        <w:rPr>
          <w:noProof/>
        </w:rPr>
        <w:fldChar w:fldCharType="end"/>
      </w:r>
    </w:p>
    <w:p w14:paraId="7CE0C150" w14:textId="4C4AAF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_Toc187257454 \h </w:instrText>
      </w:r>
      <w:r>
        <w:rPr>
          <w:noProof/>
        </w:rPr>
      </w:r>
      <w:r>
        <w:rPr>
          <w:noProof/>
        </w:rPr>
        <w:fldChar w:fldCharType="separate"/>
      </w:r>
      <w:r>
        <w:rPr>
          <w:noProof/>
        </w:rPr>
        <w:t>295</w:t>
      </w:r>
      <w:r>
        <w:rPr>
          <w:noProof/>
        </w:rPr>
        <w:fldChar w:fldCharType="end"/>
      </w:r>
    </w:p>
    <w:p w14:paraId="55651518" w14:textId="0DE367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_Toc187257455 \h </w:instrText>
      </w:r>
      <w:r>
        <w:rPr>
          <w:noProof/>
        </w:rPr>
      </w:r>
      <w:r>
        <w:rPr>
          <w:noProof/>
        </w:rPr>
        <w:fldChar w:fldCharType="separate"/>
      </w:r>
      <w:r>
        <w:rPr>
          <w:noProof/>
        </w:rPr>
        <w:t>296</w:t>
      </w:r>
      <w:r>
        <w:rPr>
          <w:noProof/>
        </w:rPr>
        <w:fldChar w:fldCharType="end"/>
      </w:r>
    </w:p>
    <w:p w14:paraId="21E71D73" w14:textId="122D30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_Toc187257456 \h </w:instrText>
      </w:r>
      <w:r>
        <w:rPr>
          <w:noProof/>
        </w:rPr>
      </w:r>
      <w:r>
        <w:rPr>
          <w:noProof/>
        </w:rPr>
        <w:fldChar w:fldCharType="separate"/>
      </w:r>
      <w:r>
        <w:rPr>
          <w:noProof/>
        </w:rPr>
        <w:t>296</w:t>
      </w:r>
      <w:r>
        <w:rPr>
          <w:noProof/>
        </w:rPr>
        <w:fldChar w:fldCharType="end"/>
      </w:r>
    </w:p>
    <w:p w14:paraId="3A61958D" w14:textId="2EC5550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_Toc187257457 \h </w:instrText>
      </w:r>
      <w:r>
        <w:rPr>
          <w:noProof/>
        </w:rPr>
      </w:r>
      <w:r>
        <w:rPr>
          <w:noProof/>
        </w:rPr>
        <w:fldChar w:fldCharType="separate"/>
      </w:r>
      <w:r>
        <w:rPr>
          <w:noProof/>
        </w:rPr>
        <w:t>297</w:t>
      </w:r>
      <w:r>
        <w:rPr>
          <w:noProof/>
        </w:rPr>
        <w:fldChar w:fldCharType="end"/>
      </w:r>
    </w:p>
    <w:p w14:paraId="4CB314B8" w14:textId="555DCF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_Toc187257458 \h </w:instrText>
      </w:r>
      <w:r>
        <w:rPr>
          <w:noProof/>
        </w:rPr>
      </w:r>
      <w:r>
        <w:rPr>
          <w:noProof/>
        </w:rPr>
        <w:fldChar w:fldCharType="separate"/>
      </w:r>
      <w:r>
        <w:rPr>
          <w:noProof/>
        </w:rPr>
        <w:t>298</w:t>
      </w:r>
      <w:r>
        <w:rPr>
          <w:noProof/>
        </w:rPr>
        <w:fldChar w:fldCharType="end"/>
      </w:r>
    </w:p>
    <w:p w14:paraId="0D2EB029" w14:textId="330787B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_Toc187257459 \h </w:instrText>
      </w:r>
      <w:r>
        <w:rPr>
          <w:noProof/>
        </w:rPr>
      </w:r>
      <w:r>
        <w:rPr>
          <w:noProof/>
        </w:rPr>
        <w:fldChar w:fldCharType="separate"/>
      </w:r>
      <w:r>
        <w:rPr>
          <w:noProof/>
        </w:rPr>
        <w:t>298</w:t>
      </w:r>
      <w:r>
        <w:rPr>
          <w:noProof/>
        </w:rPr>
        <w:fldChar w:fldCharType="end"/>
      </w:r>
    </w:p>
    <w:p w14:paraId="5328DC27" w14:textId="0497258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_Toc187257460 \h </w:instrText>
      </w:r>
      <w:r>
        <w:rPr>
          <w:noProof/>
        </w:rPr>
      </w:r>
      <w:r>
        <w:rPr>
          <w:noProof/>
        </w:rPr>
        <w:fldChar w:fldCharType="separate"/>
      </w:r>
      <w:r>
        <w:rPr>
          <w:noProof/>
        </w:rPr>
        <w:t>298</w:t>
      </w:r>
      <w:r>
        <w:rPr>
          <w:noProof/>
        </w:rPr>
        <w:fldChar w:fldCharType="end"/>
      </w:r>
    </w:p>
    <w:p w14:paraId="6192940A" w14:textId="7775EB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_Toc187257461 \h </w:instrText>
      </w:r>
      <w:r>
        <w:rPr>
          <w:noProof/>
        </w:rPr>
      </w:r>
      <w:r>
        <w:rPr>
          <w:noProof/>
        </w:rPr>
        <w:fldChar w:fldCharType="separate"/>
      </w:r>
      <w:r>
        <w:rPr>
          <w:noProof/>
        </w:rPr>
        <w:t>298</w:t>
      </w:r>
      <w:r>
        <w:rPr>
          <w:noProof/>
        </w:rPr>
        <w:fldChar w:fldCharType="end"/>
      </w:r>
    </w:p>
    <w:p w14:paraId="4F463599" w14:textId="4E4F5C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_Toc187257462 \h </w:instrText>
      </w:r>
      <w:r>
        <w:rPr>
          <w:noProof/>
        </w:rPr>
      </w:r>
      <w:r>
        <w:rPr>
          <w:noProof/>
        </w:rPr>
        <w:fldChar w:fldCharType="separate"/>
      </w:r>
      <w:r>
        <w:rPr>
          <w:noProof/>
        </w:rPr>
        <w:t>298</w:t>
      </w:r>
      <w:r>
        <w:rPr>
          <w:noProof/>
        </w:rPr>
        <w:fldChar w:fldCharType="end"/>
      </w:r>
    </w:p>
    <w:p w14:paraId="538312FC" w14:textId="16A075B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_Toc187257463 \h </w:instrText>
      </w:r>
      <w:r>
        <w:rPr>
          <w:noProof/>
        </w:rPr>
      </w:r>
      <w:r>
        <w:rPr>
          <w:noProof/>
        </w:rPr>
        <w:fldChar w:fldCharType="separate"/>
      </w:r>
      <w:r>
        <w:rPr>
          <w:noProof/>
        </w:rPr>
        <w:t>298</w:t>
      </w:r>
      <w:r>
        <w:rPr>
          <w:noProof/>
        </w:rPr>
        <w:fldChar w:fldCharType="end"/>
      </w:r>
    </w:p>
    <w:p w14:paraId="667C36AB" w14:textId="0505AF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_Toc187257464 \h </w:instrText>
      </w:r>
      <w:r>
        <w:rPr>
          <w:noProof/>
        </w:rPr>
      </w:r>
      <w:r>
        <w:rPr>
          <w:noProof/>
        </w:rPr>
        <w:fldChar w:fldCharType="separate"/>
      </w:r>
      <w:r>
        <w:rPr>
          <w:noProof/>
        </w:rPr>
        <w:t>298</w:t>
      </w:r>
      <w:r>
        <w:rPr>
          <w:noProof/>
        </w:rPr>
        <w:fldChar w:fldCharType="end"/>
      </w:r>
    </w:p>
    <w:p w14:paraId="464A3841" w14:textId="3E140C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_Toc187257465 \h </w:instrText>
      </w:r>
      <w:r>
        <w:rPr>
          <w:noProof/>
        </w:rPr>
      </w:r>
      <w:r>
        <w:rPr>
          <w:noProof/>
        </w:rPr>
        <w:fldChar w:fldCharType="separate"/>
      </w:r>
      <w:r>
        <w:rPr>
          <w:noProof/>
        </w:rPr>
        <w:t>300</w:t>
      </w:r>
      <w:r>
        <w:rPr>
          <w:noProof/>
        </w:rPr>
        <w:fldChar w:fldCharType="end"/>
      </w:r>
    </w:p>
    <w:p w14:paraId="285CF24D" w14:textId="52DD3A8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_Toc187257466 \h </w:instrText>
      </w:r>
      <w:r>
        <w:rPr>
          <w:noProof/>
        </w:rPr>
      </w:r>
      <w:r>
        <w:rPr>
          <w:noProof/>
        </w:rPr>
        <w:fldChar w:fldCharType="separate"/>
      </w:r>
      <w:r>
        <w:rPr>
          <w:noProof/>
        </w:rPr>
        <w:t>300</w:t>
      </w:r>
      <w:r>
        <w:rPr>
          <w:noProof/>
        </w:rPr>
        <w:fldChar w:fldCharType="end"/>
      </w:r>
    </w:p>
    <w:p w14:paraId="10C841E7" w14:textId="706B50C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_Toc187257467 \h </w:instrText>
      </w:r>
      <w:r>
        <w:rPr>
          <w:noProof/>
        </w:rPr>
      </w:r>
      <w:r>
        <w:rPr>
          <w:noProof/>
        </w:rPr>
        <w:fldChar w:fldCharType="separate"/>
      </w:r>
      <w:r>
        <w:rPr>
          <w:noProof/>
        </w:rPr>
        <w:t>300</w:t>
      </w:r>
      <w:r>
        <w:rPr>
          <w:noProof/>
        </w:rPr>
        <w:fldChar w:fldCharType="end"/>
      </w:r>
    </w:p>
    <w:p w14:paraId="6D94EACB" w14:textId="75D1454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w:t>
      </w:r>
      <w:r>
        <w:rPr>
          <w:noProof/>
        </w:rPr>
        <w:tab/>
      </w:r>
      <w:r>
        <w:rPr>
          <w:noProof/>
        </w:rPr>
        <w:fldChar w:fldCharType="begin"/>
      </w:r>
      <w:r>
        <w:rPr>
          <w:noProof/>
        </w:rPr>
        <w:instrText xml:space="preserve"> PAGEREF _Toc187257468 \h </w:instrText>
      </w:r>
      <w:r>
        <w:rPr>
          <w:noProof/>
        </w:rPr>
      </w:r>
      <w:r>
        <w:rPr>
          <w:noProof/>
        </w:rPr>
        <w:fldChar w:fldCharType="separate"/>
      </w:r>
      <w:r>
        <w:rPr>
          <w:noProof/>
        </w:rPr>
        <w:t>301</w:t>
      </w:r>
      <w:r>
        <w:rPr>
          <w:noProof/>
        </w:rPr>
        <w:fldChar w:fldCharType="end"/>
      </w:r>
    </w:p>
    <w:p w14:paraId="05007093" w14:textId="7F68F9B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 1</w:t>
      </w:r>
      <w:r>
        <w:rPr>
          <w:noProof/>
        </w:rPr>
        <w:tab/>
      </w:r>
      <w:r>
        <w:rPr>
          <w:noProof/>
        </w:rPr>
        <w:fldChar w:fldCharType="begin"/>
      </w:r>
      <w:r>
        <w:rPr>
          <w:noProof/>
        </w:rPr>
        <w:instrText xml:space="preserve"> PAGEREF _Toc187257469 \h </w:instrText>
      </w:r>
      <w:r>
        <w:rPr>
          <w:noProof/>
        </w:rPr>
      </w:r>
      <w:r>
        <w:rPr>
          <w:noProof/>
        </w:rPr>
        <w:fldChar w:fldCharType="separate"/>
      </w:r>
      <w:r>
        <w:rPr>
          <w:noProof/>
        </w:rPr>
        <w:t>301</w:t>
      </w:r>
      <w:r>
        <w:rPr>
          <w:noProof/>
        </w:rPr>
        <w:fldChar w:fldCharType="end"/>
      </w:r>
    </w:p>
    <w:p w14:paraId="7CEB7092" w14:textId="7792F8C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_Toc187257470 \h </w:instrText>
      </w:r>
      <w:r>
        <w:rPr>
          <w:noProof/>
        </w:rPr>
      </w:r>
      <w:r>
        <w:rPr>
          <w:noProof/>
        </w:rPr>
        <w:fldChar w:fldCharType="separate"/>
      </w:r>
      <w:r>
        <w:rPr>
          <w:noProof/>
        </w:rPr>
        <w:t>301</w:t>
      </w:r>
      <w:r>
        <w:rPr>
          <w:noProof/>
        </w:rPr>
        <w:fldChar w:fldCharType="end"/>
      </w:r>
    </w:p>
    <w:p w14:paraId="6F4A8194" w14:textId="6C5FC9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_Toc187257471 \h </w:instrText>
      </w:r>
      <w:r>
        <w:rPr>
          <w:noProof/>
        </w:rPr>
      </w:r>
      <w:r>
        <w:rPr>
          <w:noProof/>
        </w:rPr>
        <w:fldChar w:fldCharType="separate"/>
      </w:r>
      <w:r>
        <w:rPr>
          <w:noProof/>
        </w:rPr>
        <w:t>303</w:t>
      </w:r>
      <w:r>
        <w:rPr>
          <w:noProof/>
        </w:rPr>
        <w:fldChar w:fldCharType="end"/>
      </w:r>
    </w:p>
    <w:p w14:paraId="185A0461" w14:textId="7750D5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_Toc187257472 \h </w:instrText>
      </w:r>
      <w:r>
        <w:rPr>
          <w:noProof/>
        </w:rPr>
      </w:r>
      <w:r>
        <w:rPr>
          <w:noProof/>
        </w:rPr>
        <w:fldChar w:fldCharType="separate"/>
      </w:r>
      <w:r>
        <w:rPr>
          <w:noProof/>
        </w:rPr>
        <w:t>305</w:t>
      </w:r>
      <w:r>
        <w:rPr>
          <w:noProof/>
        </w:rPr>
        <w:fldChar w:fldCharType="end"/>
      </w:r>
    </w:p>
    <w:p w14:paraId="5066A938" w14:textId="0FDF3D3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_Toc187257473 \h </w:instrText>
      </w:r>
      <w:r>
        <w:rPr>
          <w:noProof/>
        </w:rPr>
      </w:r>
      <w:r>
        <w:rPr>
          <w:noProof/>
        </w:rPr>
        <w:fldChar w:fldCharType="separate"/>
      </w:r>
      <w:r>
        <w:rPr>
          <w:noProof/>
        </w:rPr>
        <w:t>305</w:t>
      </w:r>
      <w:r>
        <w:rPr>
          <w:noProof/>
        </w:rPr>
        <w:fldChar w:fldCharType="end"/>
      </w:r>
    </w:p>
    <w:p w14:paraId="0D76BB17" w14:textId="19695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_Toc187257474 \h </w:instrText>
      </w:r>
      <w:r>
        <w:rPr>
          <w:noProof/>
        </w:rPr>
      </w:r>
      <w:r>
        <w:rPr>
          <w:noProof/>
        </w:rPr>
        <w:fldChar w:fldCharType="separate"/>
      </w:r>
      <w:r>
        <w:rPr>
          <w:noProof/>
        </w:rPr>
        <w:t>306</w:t>
      </w:r>
      <w:r>
        <w:rPr>
          <w:noProof/>
        </w:rPr>
        <w:fldChar w:fldCharType="end"/>
      </w:r>
    </w:p>
    <w:p w14:paraId="1EF40A7E" w14:textId="610C59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_Toc187257475 \h </w:instrText>
      </w:r>
      <w:r>
        <w:rPr>
          <w:noProof/>
        </w:rPr>
      </w:r>
      <w:r>
        <w:rPr>
          <w:noProof/>
        </w:rPr>
        <w:fldChar w:fldCharType="separate"/>
      </w:r>
      <w:r>
        <w:rPr>
          <w:noProof/>
        </w:rPr>
        <w:t>306</w:t>
      </w:r>
      <w:r>
        <w:rPr>
          <w:noProof/>
        </w:rPr>
        <w:fldChar w:fldCharType="end"/>
      </w:r>
    </w:p>
    <w:p w14:paraId="134352E7" w14:textId="0CC25E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_Toc187257476 \h </w:instrText>
      </w:r>
      <w:r>
        <w:rPr>
          <w:noProof/>
        </w:rPr>
      </w:r>
      <w:r>
        <w:rPr>
          <w:noProof/>
        </w:rPr>
        <w:fldChar w:fldCharType="separate"/>
      </w:r>
      <w:r>
        <w:rPr>
          <w:noProof/>
        </w:rPr>
        <w:t>306</w:t>
      </w:r>
      <w:r>
        <w:rPr>
          <w:noProof/>
        </w:rPr>
        <w:fldChar w:fldCharType="end"/>
      </w:r>
    </w:p>
    <w:p w14:paraId="18D01434" w14:textId="456C33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_Toc187257477 \h </w:instrText>
      </w:r>
      <w:r>
        <w:rPr>
          <w:noProof/>
        </w:rPr>
      </w:r>
      <w:r>
        <w:rPr>
          <w:noProof/>
        </w:rPr>
        <w:fldChar w:fldCharType="separate"/>
      </w:r>
      <w:r>
        <w:rPr>
          <w:noProof/>
        </w:rPr>
        <w:t>306</w:t>
      </w:r>
      <w:r>
        <w:rPr>
          <w:noProof/>
        </w:rPr>
        <w:fldChar w:fldCharType="end"/>
      </w:r>
    </w:p>
    <w:p w14:paraId="01A3CFC8" w14:textId="476E1F9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_Toc187257478 \h </w:instrText>
      </w:r>
      <w:r>
        <w:rPr>
          <w:noProof/>
        </w:rPr>
      </w:r>
      <w:r>
        <w:rPr>
          <w:noProof/>
        </w:rPr>
        <w:fldChar w:fldCharType="separate"/>
      </w:r>
      <w:r>
        <w:rPr>
          <w:noProof/>
        </w:rPr>
        <w:t>306</w:t>
      </w:r>
      <w:r>
        <w:rPr>
          <w:noProof/>
        </w:rPr>
        <w:fldChar w:fldCharType="end"/>
      </w:r>
    </w:p>
    <w:p w14:paraId="0466EAAD" w14:textId="4CAA21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_Toc187257479 \h </w:instrText>
      </w:r>
      <w:r>
        <w:rPr>
          <w:noProof/>
        </w:rPr>
      </w:r>
      <w:r>
        <w:rPr>
          <w:noProof/>
        </w:rPr>
        <w:fldChar w:fldCharType="separate"/>
      </w:r>
      <w:r>
        <w:rPr>
          <w:noProof/>
        </w:rPr>
        <w:t>307</w:t>
      </w:r>
      <w:r>
        <w:rPr>
          <w:noProof/>
        </w:rPr>
        <w:fldChar w:fldCharType="end"/>
      </w:r>
    </w:p>
    <w:p w14:paraId="7B45991B" w14:textId="7C8B52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_Toc187257480 \h </w:instrText>
      </w:r>
      <w:r>
        <w:rPr>
          <w:noProof/>
        </w:rPr>
      </w:r>
      <w:r>
        <w:rPr>
          <w:noProof/>
        </w:rPr>
        <w:fldChar w:fldCharType="separate"/>
      </w:r>
      <w:r>
        <w:rPr>
          <w:noProof/>
        </w:rPr>
        <w:t>307</w:t>
      </w:r>
      <w:r>
        <w:rPr>
          <w:noProof/>
        </w:rPr>
        <w:fldChar w:fldCharType="end"/>
      </w:r>
    </w:p>
    <w:p w14:paraId="380F973B" w14:textId="3E1B787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interlaced PUCCH format 1</w:t>
      </w:r>
      <w:r>
        <w:rPr>
          <w:noProof/>
        </w:rPr>
        <w:tab/>
      </w:r>
      <w:r>
        <w:rPr>
          <w:noProof/>
        </w:rPr>
        <w:fldChar w:fldCharType="begin"/>
      </w:r>
      <w:r>
        <w:rPr>
          <w:noProof/>
        </w:rPr>
        <w:instrText xml:space="preserve"> PAGEREF _Toc187257481 \h </w:instrText>
      </w:r>
      <w:r>
        <w:rPr>
          <w:noProof/>
        </w:rPr>
      </w:r>
      <w:r>
        <w:rPr>
          <w:noProof/>
        </w:rPr>
        <w:fldChar w:fldCharType="separate"/>
      </w:r>
      <w:r>
        <w:rPr>
          <w:noProof/>
        </w:rPr>
        <w:t>307</w:t>
      </w:r>
      <w:r>
        <w:rPr>
          <w:noProof/>
        </w:rPr>
        <w:fldChar w:fldCharType="end"/>
      </w:r>
    </w:p>
    <w:p w14:paraId="492974BF" w14:textId="28549C9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_Toc187257482 \h </w:instrText>
      </w:r>
      <w:r>
        <w:rPr>
          <w:noProof/>
        </w:rPr>
      </w:r>
      <w:r>
        <w:rPr>
          <w:noProof/>
        </w:rPr>
        <w:fldChar w:fldCharType="separate"/>
      </w:r>
      <w:r>
        <w:rPr>
          <w:noProof/>
        </w:rPr>
        <w:t>307</w:t>
      </w:r>
      <w:r>
        <w:rPr>
          <w:noProof/>
        </w:rPr>
        <w:fldChar w:fldCharType="end"/>
      </w:r>
    </w:p>
    <w:p w14:paraId="567093B5" w14:textId="086BEE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_Toc187257483 \h </w:instrText>
      </w:r>
      <w:r>
        <w:rPr>
          <w:noProof/>
        </w:rPr>
      </w:r>
      <w:r>
        <w:rPr>
          <w:noProof/>
        </w:rPr>
        <w:fldChar w:fldCharType="separate"/>
      </w:r>
      <w:r>
        <w:rPr>
          <w:noProof/>
        </w:rPr>
        <w:t>307</w:t>
      </w:r>
      <w:r>
        <w:rPr>
          <w:noProof/>
        </w:rPr>
        <w:fldChar w:fldCharType="end"/>
      </w:r>
    </w:p>
    <w:p w14:paraId="37DF7C2B" w14:textId="53F4383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_Toc187257484 \h </w:instrText>
      </w:r>
      <w:r>
        <w:rPr>
          <w:noProof/>
        </w:rPr>
      </w:r>
      <w:r>
        <w:rPr>
          <w:noProof/>
        </w:rPr>
        <w:fldChar w:fldCharType="separate"/>
      </w:r>
      <w:r>
        <w:rPr>
          <w:noProof/>
        </w:rPr>
        <w:t>308</w:t>
      </w:r>
      <w:r>
        <w:rPr>
          <w:noProof/>
        </w:rPr>
        <w:fldChar w:fldCharType="end"/>
      </w:r>
    </w:p>
    <w:p w14:paraId="13AB494D" w14:textId="1B48AA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_Toc187257485 \h </w:instrText>
      </w:r>
      <w:r>
        <w:rPr>
          <w:noProof/>
        </w:rPr>
      </w:r>
      <w:r>
        <w:rPr>
          <w:noProof/>
        </w:rPr>
        <w:fldChar w:fldCharType="separate"/>
      </w:r>
      <w:r>
        <w:rPr>
          <w:noProof/>
        </w:rPr>
        <w:t>308</w:t>
      </w:r>
      <w:r>
        <w:rPr>
          <w:noProof/>
        </w:rPr>
        <w:fldChar w:fldCharType="end"/>
      </w:r>
    </w:p>
    <w:p w14:paraId="2D27D3FC" w14:textId="00B041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_Toc187257486 \h </w:instrText>
      </w:r>
      <w:r>
        <w:rPr>
          <w:noProof/>
        </w:rPr>
      </w:r>
      <w:r>
        <w:rPr>
          <w:noProof/>
        </w:rPr>
        <w:fldChar w:fldCharType="separate"/>
      </w:r>
      <w:r>
        <w:rPr>
          <w:noProof/>
        </w:rPr>
        <w:t>308</w:t>
      </w:r>
      <w:r>
        <w:rPr>
          <w:noProof/>
        </w:rPr>
        <w:fldChar w:fldCharType="end"/>
      </w:r>
    </w:p>
    <w:p w14:paraId="6BFC292F" w14:textId="714AA0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_Toc187257487 \h </w:instrText>
      </w:r>
      <w:r>
        <w:rPr>
          <w:noProof/>
        </w:rPr>
      </w:r>
      <w:r>
        <w:rPr>
          <w:noProof/>
        </w:rPr>
        <w:fldChar w:fldCharType="separate"/>
      </w:r>
      <w:r>
        <w:rPr>
          <w:noProof/>
        </w:rPr>
        <w:t>309</w:t>
      </w:r>
      <w:r>
        <w:rPr>
          <w:noProof/>
        </w:rPr>
        <w:fldChar w:fldCharType="end"/>
      </w:r>
    </w:p>
    <w:p w14:paraId="43C4EA95" w14:textId="22C15C9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_Toc187257488 \h </w:instrText>
      </w:r>
      <w:r>
        <w:rPr>
          <w:noProof/>
        </w:rPr>
      </w:r>
      <w:r>
        <w:rPr>
          <w:noProof/>
        </w:rPr>
        <w:fldChar w:fldCharType="separate"/>
      </w:r>
      <w:r>
        <w:rPr>
          <w:noProof/>
        </w:rPr>
        <w:t>309</w:t>
      </w:r>
      <w:r>
        <w:rPr>
          <w:noProof/>
        </w:rPr>
        <w:fldChar w:fldCharType="end"/>
      </w:r>
    </w:p>
    <w:p w14:paraId="74682F5E" w14:textId="38A55C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_Toc187257489 \h </w:instrText>
      </w:r>
      <w:r>
        <w:rPr>
          <w:noProof/>
        </w:rPr>
      </w:r>
      <w:r>
        <w:rPr>
          <w:noProof/>
        </w:rPr>
        <w:fldChar w:fldCharType="separate"/>
      </w:r>
      <w:r>
        <w:rPr>
          <w:noProof/>
        </w:rPr>
        <w:t>309</w:t>
      </w:r>
      <w:r>
        <w:rPr>
          <w:noProof/>
        </w:rPr>
        <w:fldChar w:fldCharType="end"/>
      </w:r>
    </w:p>
    <w:p w14:paraId="5BEE0FCD" w14:textId="5571243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_Toc187257490 \h </w:instrText>
      </w:r>
      <w:r>
        <w:rPr>
          <w:noProof/>
        </w:rPr>
      </w:r>
      <w:r>
        <w:rPr>
          <w:noProof/>
        </w:rPr>
        <w:fldChar w:fldCharType="separate"/>
      </w:r>
      <w:r>
        <w:rPr>
          <w:noProof/>
        </w:rPr>
        <w:t>310</w:t>
      </w:r>
      <w:r>
        <w:rPr>
          <w:noProof/>
        </w:rPr>
        <w:fldChar w:fldCharType="end"/>
      </w:r>
    </w:p>
    <w:p w14:paraId="56E0FF9E" w14:textId="7C9A9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_Toc187257491 \h </w:instrText>
      </w:r>
      <w:r>
        <w:rPr>
          <w:noProof/>
        </w:rPr>
      </w:r>
      <w:r>
        <w:rPr>
          <w:noProof/>
        </w:rPr>
        <w:fldChar w:fldCharType="separate"/>
      </w:r>
      <w:r>
        <w:rPr>
          <w:noProof/>
        </w:rPr>
        <w:t>310</w:t>
      </w:r>
      <w:r>
        <w:rPr>
          <w:noProof/>
        </w:rPr>
        <w:fldChar w:fldCharType="end"/>
      </w:r>
    </w:p>
    <w:p w14:paraId="10BB2991" w14:textId="644742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_Toc187257492 \h </w:instrText>
      </w:r>
      <w:r>
        <w:rPr>
          <w:noProof/>
        </w:rPr>
      </w:r>
      <w:r>
        <w:rPr>
          <w:noProof/>
        </w:rPr>
        <w:fldChar w:fldCharType="separate"/>
      </w:r>
      <w:r>
        <w:rPr>
          <w:noProof/>
        </w:rPr>
        <w:t>310</w:t>
      </w:r>
      <w:r>
        <w:rPr>
          <w:noProof/>
        </w:rPr>
        <w:fldChar w:fldCharType="end"/>
      </w:r>
    </w:p>
    <w:p w14:paraId="773658FE" w14:textId="5044BEB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_Toc187257493 \h </w:instrText>
      </w:r>
      <w:r>
        <w:rPr>
          <w:noProof/>
        </w:rPr>
      </w:r>
      <w:r>
        <w:rPr>
          <w:noProof/>
        </w:rPr>
        <w:fldChar w:fldCharType="separate"/>
      </w:r>
      <w:r>
        <w:rPr>
          <w:noProof/>
        </w:rPr>
        <w:t>311</w:t>
      </w:r>
      <w:r>
        <w:rPr>
          <w:noProof/>
        </w:rPr>
        <w:fldChar w:fldCharType="end"/>
      </w:r>
    </w:p>
    <w:p w14:paraId="7B0106C0" w14:textId="2B9B870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_Toc187257494 \h </w:instrText>
      </w:r>
      <w:r>
        <w:rPr>
          <w:noProof/>
        </w:rPr>
      </w:r>
      <w:r>
        <w:rPr>
          <w:noProof/>
        </w:rPr>
        <w:fldChar w:fldCharType="separate"/>
      </w:r>
      <w:r>
        <w:rPr>
          <w:noProof/>
        </w:rPr>
        <w:t>312</w:t>
      </w:r>
      <w:r>
        <w:rPr>
          <w:noProof/>
        </w:rPr>
        <w:fldChar w:fldCharType="end"/>
      </w:r>
    </w:p>
    <w:p w14:paraId="716CE4F7" w14:textId="2D58943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_Toc187257495 \h </w:instrText>
      </w:r>
      <w:r>
        <w:rPr>
          <w:noProof/>
        </w:rPr>
      </w:r>
      <w:r>
        <w:rPr>
          <w:noProof/>
        </w:rPr>
        <w:fldChar w:fldCharType="separate"/>
      </w:r>
      <w:r>
        <w:rPr>
          <w:noProof/>
        </w:rPr>
        <w:t>312</w:t>
      </w:r>
      <w:r>
        <w:rPr>
          <w:noProof/>
        </w:rPr>
        <w:fldChar w:fldCharType="end"/>
      </w:r>
    </w:p>
    <w:p w14:paraId="7998C340" w14:textId="3F14AE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_Toc187257496 \h </w:instrText>
      </w:r>
      <w:r>
        <w:rPr>
          <w:noProof/>
        </w:rPr>
      </w:r>
      <w:r>
        <w:rPr>
          <w:noProof/>
        </w:rPr>
        <w:fldChar w:fldCharType="separate"/>
      </w:r>
      <w:r>
        <w:rPr>
          <w:noProof/>
        </w:rPr>
        <w:t>312</w:t>
      </w:r>
      <w:r>
        <w:rPr>
          <w:noProof/>
        </w:rPr>
        <w:fldChar w:fldCharType="end"/>
      </w:r>
    </w:p>
    <w:p w14:paraId="74876143" w14:textId="7B350A9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_Toc187257497 \h </w:instrText>
      </w:r>
      <w:r>
        <w:rPr>
          <w:noProof/>
        </w:rPr>
      </w:r>
      <w:r>
        <w:rPr>
          <w:noProof/>
        </w:rPr>
        <w:fldChar w:fldCharType="separate"/>
      </w:r>
      <w:r>
        <w:rPr>
          <w:noProof/>
        </w:rPr>
        <w:t>312</w:t>
      </w:r>
      <w:r>
        <w:rPr>
          <w:noProof/>
        </w:rPr>
        <w:fldChar w:fldCharType="end"/>
      </w:r>
    </w:p>
    <w:p w14:paraId="08AB40A7" w14:textId="2D4E381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_Toc187257498 \h </w:instrText>
      </w:r>
      <w:r>
        <w:rPr>
          <w:noProof/>
        </w:rPr>
      </w:r>
      <w:r>
        <w:rPr>
          <w:noProof/>
        </w:rPr>
        <w:fldChar w:fldCharType="separate"/>
      </w:r>
      <w:r>
        <w:rPr>
          <w:noProof/>
        </w:rPr>
        <w:t>312</w:t>
      </w:r>
      <w:r>
        <w:rPr>
          <w:noProof/>
        </w:rPr>
        <w:fldChar w:fldCharType="end"/>
      </w:r>
    </w:p>
    <w:p w14:paraId="2CDBFD24" w14:textId="449814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_Toc187257499 \h </w:instrText>
      </w:r>
      <w:r>
        <w:rPr>
          <w:noProof/>
        </w:rPr>
      </w:r>
      <w:r>
        <w:rPr>
          <w:noProof/>
        </w:rPr>
        <w:fldChar w:fldCharType="separate"/>
      </w:r>
      <w:r>
        <w:rPr>
          <w:noProof/>
        </w:rPr>
        <w:t>312</w:t>
      </w:r>
      <w:r>
        <w:rPr>
          <w:noProof/>
        </w:rPr>
        <w:fldChar w:fldCharType="end"/>
      </w:r>
    </w:p>
    <w:p w14:paraId="0E8B29F2" w14:textId="09137E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_Toc187257500 \h </w:instrText>
      </w:r>
      <w:r>
        <w:rPr>
          <w:noProof/>
        </w:rPr>
      </w:r>
      <w:r>
        <w:rPr>
          <w:noProof/>
        </w:rPr>
        <w:fldChar w:fldCharType="separate"/>
      </w:r>
      <w:r>
        <w:rPr>
          <w:noProof/>
        </w:rPr>
        <w:t>312</w:t>
      </w:r>
      <w:r>
        <w:rPr>
          <w:noProof/>
        </w:rPr>
        <w:fldChar w:fldCharType="end"/>
      </w:r>
    </w:p>
    <w:p w14:paraId="0BD4D08E" w14:textId="2CDC7B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_Toc187257501 \h </w:instrText>
      </w:r>
      <w:r>
        <w:rPr>
          <w:noProof/>
        </w:rPr>
      </w:r>
      <w:r>
        <w:rPr>
          <w:noProof/>
        </w:rPr>
        <w:fldChar w:fldCharType="separate"/>
      </w:r>
      <w:r>
        <w:rPr>
          <w:noProof/>
        </w:rPr>
        <w:t>313</w:t>
      </w:r>
      <w:r>
        <w:rPr>
          <w:noProof/>
        </w:rPr>
        <w:fldChar w:fldCharType="end"/>
      </w:r>
    </w:p>
    <w:p w14:paraId="7E518E6E" w14:textId="4178AD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_Toc187257502 \h </w:instrText>
      </w:r>
      <w:r>
        <w:rPr>
          <w:noProof/>
        </w:rPr>
      </w:r>
      <w:r>
        <w:rPr>
          <w:noProof/>
        </w:rPr>
        <w:fldChar w:fldCharType="separate"/>
      </w:r>
      <w:r>
        <w:rPr>
          <w:noProof/>
        </w:rPr>
        <w:t>314</w:t>
      </w:r>
      <w:r>
        <w:rPr>
          <w:noProof/>
        </w:rPr>
        <w:fldChar w:fldCharType="end"/>
      </w:r>
    </w:p>
    <w:p w14:paraId="19D210AB" w14:textId="6E4668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_Toc187257503 \h </w:instrText>
      </w:r>
      <w:r>
        <w:rPr>
          <w:noProof/>
        </w:rPr>
      </w:r>
      <w:r>
        <w:rPr>
          <w:noProof/>
        </w:rPr>
        <w:fldChar w:fldCharType="separate"/>
      </w:r>
      <w:r>
        <w:rPr>
          <w:noProof/>
        </w:rPr>
        <w:t>314</w:t>
      </w:r>
      <w:r>
        <w:rPr>
          <w:noProof/>
        </w:rPr>
        <w:fldChar w:fldCharType="end"/>
      </w:r>
    </w:p>
    <w:p w14:paraId="2AD62998" w14:textId="4ABAF98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_Toc187257504 \h </w:instrText>
      </w:r>
      <w:r>
        <w:rPr>
          <w:noProof/>
        </w:rPr>
      </w:r>
      <w:r>
        <w:rPr>
          <w:noProof/>
        </w:rPr>
        <w:fldChar w:fldCharType="separate"/>
      </w:r>
      <w:r>
        <w:rPr>
          <w:noProof/>
        </w:rPr>
        <w:t>314</w:t>
      </w:r>
      <w:r>
        <w:rPr>
          <w:noProof/>
        </w:rPr>
        <w:fldChar w:fldCharType="end"/>
      </w:r>
    </w:p>
    <w:p w14:paraId="75066BE8" w14:textId="162D7C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_Toc187257505 \h </w:instrText>
      </w:r>
      <w:r>
        <w:rPr>
          <w:noProof/>
        </w:rPr>
      </w:r>
      <w:r>
        <w:rPr>
          <w:noProof/>
        </w:rPr>
        <w:fldChar w:fldCharType="separate"/>
      </w:r>
      <w:r>
        <w:rPr>
          <w:noProof/>
        </w:rPr>
        <w:t>314</w:t>
      </w:r>
      <w:r>
        <w:rPr>
          <w:noProof/>
        </w:rPr>
        <w:fldChar w:fldCharType="end"/>
      </w:r>
    </w:p>
    <w:p w14:paraId="12668C42" w14:textId="33AB903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_Toc187257506 \h </w:instrText>
      </w:r>
      <w:r>
        <w:rPr>
          <w:noProof/>
        </w:rPr>
      </w:r>
      <w:r>
        <w:rPr>
          <w:noProof/>
        </w:rPr>
        <w:fldChar w:fldCharType="separate"/>
      </w:r>
      <w:r>
        <w:rPr>
          <w:noProof/>
        </w:rPr>
        <w:t>314</w:t>
      </w:r>
      <w:r>
        <w:rPr>
          <w:noProof/>
        </w:rPr>
        <w:fldChar w:fldCharType="end"/>
      </w:r>
    </w:p>
    <w:p w14:paraId="031F85E4" w14:textId="6E0A8B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_Toc187257507 \h </w:instrText>
      </w:r>
      <w:r>
        <w:rPr>
          <w:noProof/>
        </w:rPr>
      </w:r>
      <w:r>
        <w:rPr>
          <w:noProof/>
        </w:rPr>
        <w:fldChar w:fldCharType="separate"/>
      </w:r>
      <w:r>
        <w:rPr>
          <w:noProof/>
        </w:rPr>
        <w:t>314</w:t>
      </w:r>
      <w:r>
        <w:rPr>
          <w:noProof/>
        </w:rPr>
        <w:fldChar w:fldCharType="end"/>
      </w:r>
    </w:p>
    <w:p w14:paraId="6B601AFF" w14:textId="7294ED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_Toc187257508 \h </w:instrText>
      </w:r>
      <w:r>
        <w:rPr>
          <w:noProof/>
        </w:rPr>
      </w:r>
      <w:r>
        <w:rPr>
          <w:noProof/>
        </w:rPr>
        <w:fldChar w:fldCharType="separate"/>
      </w:r>
      <w:r>
        <w:rPr>
          <w:noProof/>
        </w:rPr>
        <w:t>314</w:t>
      </w:r>
      <w:r>
        <w:rPr>
          <w:noProof/>
        </w:rPr>
        <w:fldChar w:fldCharType="end"/>
      </w:r>
    </w:p>
    <w:p w14:paraId="60F8980E" w14:textId="0B6F52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_Toc187257509 \h </w:instrText>
      </w:r>
      <w:r>
        <w:rPr>
          <w:noProof/>
        </w:rPr>
      </w:r>
      <w:r>
        <w:rPr>
          <w:noProof/>
        </w:rPr>
        <w:fldChar w:fldCharType="separate"/>
      </w:r>
      <w:r>
        <w:rPr>
          <w:noProof/>
        </w:rPr>
        <w:t>315</w:t>
      </w:r>
      <w:r>
        <w:rPr>
          <w:noProof/>
        </w:rPr>
        <w:fldChar w:fldCharType="end"/>
      </w:r>
    </w:p>
    <w:p w14:paraId="3BEE45C0" w14:textId="1587F2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_Toc187257510 \h </w:instrText>
      </w:r>
      <w:r>
        <w:rPr>
          <w:noProof/>
        </w:rPr>
      </w:r>
      <w:r>
        <w:rPr>
          <w:noProof/>
        </w:rPr>
        <w:fldChar w:fldCharType="separate"/>
      </w:r>
      <w:r>
        <w:rPr>
          <w:noProof/>
        </w:rPr>
        <w:t>316</w:t>
      </w:r>
      <w:r>
        <w:rPr>
          <w:noProof/>
        </w:rPr>
        <w:fldChar w:fldCharType="end"/>
      </w:r>
    </w:p>
    <w:p w14:paraId="3EF6A979" w14:textId="118DFD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_Toc187257511 \h </w:instrText>
      </w:r>
      <w:r>
        <w:rPr>
          <w:noProof/>
        </w:rPr>
      </w:r>
      <w:r>
        <w:rPr>
          <w:noProof/>
        </w:rPr>
        <w:fldChar w:fldCharType="separate"/>
      </w:r>
      <w:r>
        <w:rPr>
          <w:noProof/>
        </w:rPr>
        <w:t>316</w:t>
      </w:r>
      <w:r>
        <w:rPr>
          <w:noProof/>
        </w:rPr>
        <w:fldChar w:fldCharType="end"/>
      </w:r>
    </w:p>
    <w:p w14:paraId="17D04ED1" w14:textId="68DA62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_Toc187257512 \h </w:instrText>
      </w:r>
      <w:r>
        <w:rPr>
          <w:noProof/>
        </w:rPr>
      </w:r>
      <w:r>
        <w:rPr>
          <w:noProof/>
        </w:rPr>
        <w:fldChar w:fldCharType="separate"/>
      </w:r>
      <w:r>
        <w:rPr>
          <w:noProof/>
        </w:rPr>
        <w:t>316</w:t>
      </w:r>
      <w:r>
        <w:rPr>
          <w:noProof/>
        </w:rPr>
        <w:fldChar w:fldCharType="end"/>
      </w:r>
    </w:p>
    <w:p w14:paraId="2D6C62D2" w14:textId="739568F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_Toc187257513 \h </w:instrText>
      </w:r>
      <w:r>
        <w:rPr>
          <w:noProof/>
        </w:rPr>
      </w:r>
      <w:r>
        <w:rPr>
          <w:noProof/>
        </w:rPr>
        <w:fldChar w:fldCharType="separate"/>
      </w:r>
      <w:r>
        <w:rPr>
          <w:noProof/>
        </w:rPr>
        <w:t>316</w:t>
      </w:r>
      <w:r>
        <w:rPr>
          <w:noProof/>
        </w:rPr>
        <w:fldChar w:fldCharType="end"/>
      </w:r>
    </w:p>
    <w:p w14:paraId="3217E34A" w14:textId="391F58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_Toc187257514 \h </w:instrText>
      </w:r>
      <w:r>
        <w:rPr>
          <w:noProof/>
        </w:rPr>
      </w:r>
      <w:r>
        <w:rPr>
          <w:noProof/>
        </w:rPr>
        <w:fldChar w:fldCharType="separate"/>
      </w:r>
      <w:r>
        <w:rPr>
          <w:noProof/>
        </w:rPr>
        <w:t>317</w:t>
      </w:r>
      <w:r>
        <w:rPr>
          <w:noProof/>
        </w:rPr>
        <w:fldChar w:fldCharType="end"/>
      </w:r>
    </w:p>
    <w:p w14:paraId="59774EEB" w14:textId="1B295F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_Toc187257515 \h </w:instrText>
      </w:r>
      <w:r>
        <w:rPr>
          <w:noProof/>
        </w:rPr>
      </w:r>
      <w:r>
        <w:rPr>
          <w:noProof/>
        </w:rPr>
        <w:fldChar w:fldCharType="separate"/>
      </w:r>
      <w:r>
        <w:rPr>
          <w:noProof/>
        </w:rPr>
        <w:t>317</w:t>
      </w:r>
      <w:r>
        <w:rPr>
          <w:noProof/>
        </w:rPr>
        <w:fldChar w:fldCharType="end"/>
      </w:r>
    </w:p>
    <w:p w14:paraId="511B80AF" w14:textId="591EEC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_Toc187257516 \h </w:instrText>
      </w:r>
      <w:r>
        <w:rPr>
          <w:noProof/>
        </w:rPr>
      </w:r>
      <w:r>
        <w:rPr>
          <w:noProof/>
        </w:rPr>
        <w:fldChar w:fldCharType="separate"/>
      </w:r>
      <w:r>
        <w:rPr>
          <w:noProof/>
        </w:rPr>
        <w:t>317</w:t>
      </w:r>
      <w:r>
        <w:rPr>
          <w:noProof/>
        </w:rPr>
        <w:fldChar w:fldCharType="end"/>
      </w:r>
    </w:p>
    <w:p w14:paraId="2724A852" w14:textId="6F03B8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_Toc187257517 \h </w:instrText>
      </w:r>
      <w:r>
        <w:rPr>
          <w:noProof/>
        </w:rPr>
      </w:r>
      <w:r>
        <w:rPr>
          <w:noProof/>
        </w:rPr>
        <w:fldChar w:fldCharType="separate"/>
      </w:r>
      <w:r>
        <w:rPr>
          <w:noProof/>
        </w:rPr>
        <w:t>318</w:t>
      </w:r>
      <w:r>
        <w:rPr>
          <w:noProof/>
        </w:rPr>
        <w:fldChar w:fldCharType="end"/>
      </w:r>
    </w:p>
    <w:p w14:paraId="445A1719" w14:textId="4D6071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_Toc187257518 \h </w:instrText>
      </w:r>
      <w:r>
        <w:rPr>
          <w:noProof/>
        </w:rPr>
      </w:r>
      <w:r>
        <w:rPr>
          <w:noProof/>
        </w:rPr>
        <w:fldChar w:fldCharType="separate"/>
      </w:r>
      <w:r>
        <w:rPr>
          <w:noProof/>
        </w:rPr>
        <w:t>318</w:t>
      </w:r>
      <w:r>
        <w:rPr>
          <w:noProof/>
        </w:rPr>
        <w:fldChar w:fldCharType="end"/>
      </w:r>
    </w:p>
    <w:p w14:paraId="4F34F498" w14:textId="326C683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_Toc187257519 \h </w:instrText>
      </w:r>
      <w:r>
        <w:rPr>
          <w:noProof/>
        </w:rPr>
      </w:r>
      <w:r>
        <w:rPr>
          <w:noProof/>
        </w:rPr>
        <w:fldChar w:fldCharType="separate"/>
      </w:r>
      <w:r>
        <w:rPr>
          <w:noProof/>
        </w:rPr>
        <w:t>318</w:t>
      </w:r>
      <w:r>
        <w:rPr>
          <w:noProof/>
        </w:rPr>
        <w:fldChar w:fldCharType="end"/>
      </w:r>
    </w:p>
    <w:p w14:paraId="3D98553E" w14:textId="4301EE1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NACK to ACK detection</w:t>
      </w:r>
      <w:r>
        <w:rPr>
          <w:noProof/>
        </w:rPr>
        <w:tab/>
      </w:r>
      <w:r>
        <w:rPr>
          <w:noProof/>
        </w:rPr>
        <w:fldChar w:fldCharType="begin"/>
      </w:r>
      <w:r>
        <w:rPr>
          <w:noProof/>
        </w:rPr>
        <w:instrText xml:space="preserve"> PAGEREF _Toc187257520 \h </w:instrText>
      </w:r>
      <w:r>
        <w:rPr>
          <w:noProof/>
        </w:rPr>
      </w:r>
      <w:r>
        <w:rPr>
          <w:noProof/>
        </w:rPr>
        <w:fldChar w:fldCharType="separate"/>
      </w:r>
      <w:r>
        <w:rPr>
          <w:noProof/>
        </w:rPr>
        <w:t>318</w:t>
      </w:r>
      <w:r>
        <w:rPr>
          <w:noProof/>
        </w:rPr>
        <w:fldChar w:fldCharType="end"/>
      </w:r>
    </w:p>
    <w:p w14:paraId="180B0630" w14:textId="4D73331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_Toc187257521 \h </w:instrText>
      </w:r>
      <w:r>
        <w:rPr>
          <w:noProof/>
        </w:rPr>
      </w:r>
      <w:r>
        <w:rPr>
          <w:noProof/>
        </w:rPr>
        <w:fldChar w:fldCharType="separate"/>
      </w:r>
      <w:r>
        <w:rPr>
          <w:noProof/>
        </w:rPr>
        <w:t>318</w:t>
      </w:r>
      <w:r>
        <w:rPr>
          <w:noProof/>
        </w:rPr>
        <w:fldChar w:fldCharType="end"/>
      </w:r>
    </w:p>
    <w:p w14:paraId="79F93108" w14:textId="461F73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_Toc187257522 \h </w:instrText>
      </w:r>
      <w:r>
        <w:rPr>
          <w:noProof/>
        </w:rPr>
      </w:r>
      <w:r>
        <w:rPr>
          <w:noProof/>
        </w:rPr>
        <w:fldChar w:fldCharType="separate"/>
      </w:r>
      <w:r>
        <w:rPr>
          <w:noProof/>
        </w:rPr>
        <w:t>319</w:t>
      </w:r>
      <w:r>
        <w:rPr>
          <w:noProof/>
        </w:rPr>
        <w:fldChar w:fldCharType="end"/>
      </w:r>
    </w:p>
    <w:p w14:paraId="67DAF8B0" w14:textId="470A57F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_Toc187257523 \h </w:instrText>
      </w:r>
      <w:r>
        <w:rPr>
          <w:noProof/>
        </w:rPr>
      </w:r>
      <w:r>
        <w:rPr>
          <w:noProof/>
        </w:rPr>
        <w:fldChar w:fldCharType="separate"/>
      </w:r>
      <w:r>
        <w:rPr>
          <w:noProof/>
        </w:rPr>
        <w:t>319</w:t>
      </w:r>
      <w:r>
        <w:rPr>
          <w:noProof/>
        </w:rPr>
        <w:fldChar w:fldCharType="end"/>
      </w:r>
    </w:p>
    <w:p w14:paraId="568370A5" w14:textId="0CA5A1F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_Toc187257524 \h </w:instrText>
      </w:r>
      <w:r>
        <w:rPr>
          <w:noProof/>
        </w:rPr>
      </w:r>
      <w:r>
        <w:rPr>
          <w:noProof/>
        </w:rPr>
        <w:fldChar w:fldCharType="separate"/>
      </w:r>
      <w:r>
        <w:rPr>
          <w:noProof/>
        </w:rPr>
        <w:t>319</w:t>
      </w:r>
      <w:r>
        <w:rPr>
          <w:noProof/>
        </w:rPr>
        <w:fldChar w:fldCharType="end"/>
      </w:r>
    </w:p>
    <w:p w14:paraId="0B855BB0" w14:textId="2509505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_Toc187257525 \h </w:instrText>
      </w:r>
      <w:r>
        <w:rPr>
          <w:noProof/>
        </w:rPr>
      </w:r>
      <w:r>
        <w:rPr>
          <w:noProof/>
        </w:rPr>
        <w:fldChar w:fldCharType="separate"/>
      </w:r>
      <w:r>
        <w:rPr>
          <w:noProof/>
        </w:rPr>
        <w:t>319</w:t>
      </w:r>
      <w:r>
        <w:rPr>
          <w:noProof/>
        </w:rPr>
        <w:fldChar w:fldCharType="end"/>
      </w:r>
    </w:p>
    <w:p w14:paraId="161B1813" w14:textId="72138773"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_Toc187257526 \h </w:instrText>
      </w:r>
      <w:r>
        <w:rPr>
          <w:noProof/>
        </w:rPr>
      </w:r>
      <w:r>
        <w:rPr>
          <w:noProof/>
        </w:rPr>
        <w:fldChar w:fldCharType="separate"/>
      </w:r>
      <w:r>
        <w:rPr>
          <w:noProof/>
        </w:rPr>
        <w:t>319</w:t>
      </w:r>
      <w:r>
        <w:rPr>
          <w:noProof/>
        </w:rPr>
        <w:fldChar w:fldCharType="end"/>
      </w:r>
    </w:p>
    <w:p w14:paraId="28776007" w14:textId="572DAE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8.3.12.1.5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w:t>
      </w:r>
      <w:r>
        <w:rPr>
          <w:noProof/>
        </w:rPr>
        <w:tab/>
      </w:r>
      <w:r>
        <w:rPr>
          <w:noProof/>
        </w:rPr>
        <w:fldChar w:fldCharType="begin"/>
      </w:r>
      <w:r>
        <w:rPr>
          <w:noProof/>
        </w:rPr>
        <w:instrText xml:space="preserve"> PAGEREF _Toc187257527 \h </w:instrText>
      </w:r>
      <w:r>
        <w:rPr>
          <w:noProof/>
        </w:rPr>
      </w:r>
      <w:r>
        <w:rPr>
          <w:noProof/>
        </w:rPr>
        <w:fldChar w:fldCharType="separate"/>
      </w:r>
      <w:r>
        <w:rPr>
          <w:noProof/>
        </w:rPr>
        <w:t>320</w:t>
      </w:r>
      <w:r>
        <w:rPr>
          <w:noProof/>
        </w:rPr>
        <w:fldChar w:fldCharType="end"/>
      </w:r>
    </w:p>
    <w:p w14:paraId="06ABBF31" w14:textId="7DC255AE"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Test Requirement for </w:t>
      </w:r>
      <w:r w:rsidRPr="00C17C59">
        <w:rPr>
          <w:i/>
          <w:iCs/>
          <w:noProof/>
          <w:lang w:eastAsia="zh-CN"/>
        </w:rPr>
        <w:t>BS type 1-O</w:t>
      </w:r>
      <w:r>
        <w:rPr>
          <w:noProof/>
        </w:rPr>
        <w:tab/>
      </w:r>
      <w:r>
        <w:rPr>
          <w:noProof/>
        </w:rPr>
        <w:fldChar w:fldCharType="begin"/>
      </w:r>
      <w:r>
        <w:rPr>
          <w:noProof/>
        </w:rPr>
        <w:instrText xml:space="preserve"> PAGEREF _Toc187257528 \h </w:instrText>
      </w:r>
      <w:r>
        <w:rPr>
          <w:noProof/>
        </w:rPr>
      </w:r>
      <w:r>
        <w:rPr>
          <w:noProof/>
        </w:rPr>
        <w:fldChar w:fldCharType="separate"/>
      </w:r>
      <w:r>
        <w:rPr>
          <w:noProof/>
        </w:rPr>
        <w:t>320</w:t>
      </w:r>
      <w:r>
        <w:rPr>
          <w:noProof/>
        </w:rPr>
        <w:fldChar w:fldCharType="end"/>
      </w:r>
    </w:p>
    <w:p w14:paraId="05D27BB1" w14:textId="02A4DBC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_Toc187257529 \h </w:instrText>
      </w:r>
      <w:r>
        <w:rPr>
          <w:noProof/>
        </w:rPr>
      </w:r>
      <w:r>
        <w:rPr>
          <w:noProof/>
        </w:rPr>
        <w:fldChar w:fldCharType="separate"/>
      </w:r>
      <w:r>
        <w:rPr>
          <w:noProof/>
        </w:rPr>
        <w:t>321</w:t>
      </w:r>
      <w:r>
        <w:rPr>
          <w:noProof/>
        </w:rPr>
        <w:fldChar w:fldCharType="end"/>
      </w:r>
    </w:p>
    <w:p w14:paraId="76DFF450" w14:textId="537F3BA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ACK missed detection</w:t>
      </w:r>
      <w:r>
        <w:rPr>
          <w:noProof/>
        </w:rPr>
        <w:tab/>
      </w:r>
      <w:r>
        <w:rPr>
          <w:noProof/>
        </w:rPr>
        <w:fldChar w:fldCharType="begin"/>
      </w:r>
      <w:r>
        <w:rPr>
          <w:noProof/>
        </w:rPr>
        <w:instrText xml:space="preserve"> PAGEREF _Toc187257530 \h </w:instrText>
      </w:r>
      <w:r>
        <w:rPr>
          <w:noProof/>
        </w:rPr>
      </w:r>
      <w:r>
        <w:rPr>
          <w:noProof/>
        </w:rPr>
        <w:fldChar w:fldCharType="separate"/>
      </w:r>
      <w:r>
        <w:rPr>
          <w:noProof/>
        </w:rPr>
        <w:t>321</w:t>
      </w:r>
      <w:r>
        <w:rPr>
          <w:noProof/>
        </w:rPr>
        <w:fldChar w:fldCharType="end"/>
      </w:r>
    </w:p>
    <w:p w14:paraId="08AC980D" w14:textId="17A18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_Toc187257531 \h </w:instrText>
      </w:r>
      <w:r>
        <w:rPr>
          <w:noProof/>
        </w:rPr>
      </w:r>
      <w:r>
        <w:rPr>
          <w:noProof/>
        </w:rPr>
        <w:fldChar w:fldCharType="separate"/>
      </w:r>
      <w:r>
        <w:rPr>
          <w:noProof/>
        </w:rPr>
        <w:t>321</w:t>
      </w:r>
      <w:r>
        <w:rPr>
          <w:noProof/>
        </w:rPr>
        <w:fldChar w:fldCharType="end"/>
      </w:r>
    </w:p>
    <w:p w14:paraId="6051EF48" w14:textId="5403DE2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_Toc187257532 \h </w:instrText>
      </w:r>
      <w:r>
        <w:rPr>
          <w:noProof/>
        </w:rPr>
      </w:r>
      <w:r>
        <w:rPr>
          <w:noProof/>
        </w:rPr>
        <w:fldChar w:fldCharType="separate"/>
      </w:r>
      <w:r>
        <w:rPr>
          <w:noProof/>
        </w:rPr>
        <w:t>322</w:t>
      </w:r>
      <w:r>
        <w:rPr>
          <w:noProof/>
        </w:rPr>
        <w:fldChar w:fldCharType="end"/>
      </w:r>
    </w:p>
    <w:p w14:paraId="42557EB7" w14:textId="6102D11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_Toc187257533 \h </w:instrText>
      </w:r>
      <w:r>
        <w:rPr>
          <w:noProof/>
        </w:rPr>
      </w:r>
      <w:r>
        <w:rPr>
          <w:noProof/>
        </w:rPr>
        <w:fldChar w:fldCharType="separate"/>
      </w:r>
      <w:r>
        <w:rPr>
          <w:noProof/>
        </w:rPr>
        <w:t>322</w:t>
      </w:r>
      <w:r>
        <w:rPr>
          <w:noProof/>
        </w:rPr>
        <w:fldChar w:fldCharType="end"/>
      </w:r>
    </w:p>
    <w:p w14:paraId="64EAF8FC" w14:textId="12A2BA0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8.3.12.2.4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_Toc187257534 \h </w:instrText>
      </w:r>
      <w:r>
        <w:rPr>
          <w:noProof/>
        </w:rPr>
      </w:r>
      <w:r>
        <w:rPr>
          <w:noProof/>
        </w:rPr>
        <w:fldChar w:fldCharType="separate"/>
      </w:r>
      <w:r>
        <w:rPr>
          <w:noProof/>
        </w:rPr>
        <w:t>322</w:t>
      </w:r>
      <w:r>
        <w:rPr>
          <w:noProof/>
        </w:rPr>
        <w:fldChar w:fldCharType="end"/>
      </w:r>
    </w:p>
    <w:p w14:paraId="255ED8D4" w14:textId="3FF62B04"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_Toc187257535 \h </w:instrText>
      </w:r>
      <w:r>
        <w:rPr>
          <w:noProof/>
        </w:rPr>
      </w:r>
      <w:r>
        <w:rPr>
          <w:noProof/>
        </w:rPr>
        <w:fldChar w:fldCharType="separate"/>
      </w:r>
      <w:r>
        <w:rPr>
          <w:noProof/>
        </w:rPr>
        <w:t>322</w:t>
      </w:r>
      <w:r>
        <w:rPr>
          <w:noProof/>
        </w:rPr>
        <w:fldChar w:fldCharType="end"/>
      </w:r>
    </w:p>
    <w:p w14:paraId="42B10B77" w14:textId="6AB441D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_Toc187257536 \h </w:instrText>
      </w:r>
      <w:r>
        <w:rPr>
          <w:noProof/>
        </w:rPr>
      </w:r>
      <w:r>
        <w:rPr>
          <w:noProof/>
        </w:rPr>
        <w:fldChar w:fldCharType="separate"/>
      </w:r>
      <w:r>
        <w:rPr>
          <w:noProof/>
        </w:rPr>
        <w:t>322</w:t>
      </w:r>
      <w:r>
        <w:rPr>
          <w:noProof/>
        </w:rPr>
        <w:fldChar w:fldCharType="end"/>
      </w:r>
    </w:p>
    <w:p w14:paraId="1D11B4E4" w14:textId="7E73DD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_Toc187257537 \h </w:instrText>
      </w:r>
      <w:r>
        <w:rPr>
          <w:noProof/>
        </w:rPr>
      </w:r>
      <w:r>
        <w:rPr>
          <w:noProof/>
        </w:rPr>
        <w:fldChar w:fldCharType="separate"/>
      </w:r>
      <w:r>
        <w:rPr>
          <w:noProof/>
        </w:rPr>
        <w:t>324</w:t>
      </w:r>
      <w:r>
        <w:rPr>
          <w:noProof/>
        </w:rPr>
        <w:fldChar w:fldCharType="end"/>
      </w:r>
    </w:p>
    <w:p w14:paraId="4B554E71" w14:textId="6A750A46"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_Toc187257538 \h </w:instrText>
      </w:r>
      <w:r>
        <w:rPr>
          <w:noProof/>
        </w:rPr>
      </w:r>
      <w:r>
        <w:rPr>
          <w:noProof/>
        </w:rPr>
        <w:fldChar w:fldCharType="separate"/>
      </w:r>
      <w:r>
        <w:rPr>
          <w:noProof/>
        </w:rPr>
        <w:t>324</w:t>
      </w:r>
      <w:r>
        <w:rPr>
          <w:noProof/>
        </w:rPr>
        <w:fldChar w:fldCharType="end"/>
      </w:r>
    </w:p>
    <w:p w14:paraId="22AF270F" w14:textId="6FEF409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_Toc187257539 \h </w:instrText>
      </w:r>
      <w:r>
        <w:rPr>
          <w:noProof/>
        </w:rPr>
      </w:r>
      <w:r>
        <w:rPr>
          <w:noProof/>
        </w:rPr>
        <w:fldChar w:fldCharType="separate"/>
      </w:r>
      <w:r>
        <w:rPr>
          <w:noProof/>
        </w:rPr>
        <w:t>324</w:t>
      </w:r>
      <w:r>
        <w:rPr>
          <w:noProof/>
        </w:rPr>
        <w:fldChar w:fldCharType="end"/>
      </w:r>
    </w:p>
    <w:p w14:paraId="347A3468" w14:textId="3F54D90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_Toc187257540 \h </w:instrText>
      </w:r>
      <w:r>
        <w:rPr>
          <w:noProof/>
        </w:rPr>
      </w:r>
      <w:r>
        <w:rPr>
          <w:noProof/>
        </w:rPr>
        <w:fldChar w:fldCharType="separate"/>
      </w:r>
      <w:r>
        <w:rPr>
          <w:noProof/>
        </w:rPr>
        <w:t>325</w:t>
      </w:r>
      <w:r>
        <w:rPr>
          <w:noProof/>
        </w:rPr>
        <w:fldChar w:fldCharType="end"/>
      </w:r>
    </w:p>
    <w:p w14:paraId="4F3937F9" w14:textId="05F390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_Toc187257541 \h </w:instrText>
      </w:r>
      <w:r>
        <w:rPr>
          <w:noProof/>
        </w:rPr>
      </w:r>
      <w:r>
        <w:rPr>
          <w:noProof/>
        </w:rPr>
        <w:fldChar w:fldCharType="separate"/>
      </w:r>
      <w:r>
        <w:rPr>
          <w:noProof/>
        </w:rPr>
        <w:t>325</w:t>
      </w:r>
      <w:r>
        <w:rPr>
          <w:noProof/>
        </w:rPr>
        <w:fldChar w:fldCharType="end"/>
      </w:r>
    </w:p>
    <w:p w14:paraId="61251C27" w14:textId="0C330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_Toc187257542 \h </w:instrText>
      </w:r>
      <w:r>
        <w:rPr>
          <w:noProof/>
        </w:rPr>
      </w:r>
      <w:r>
        <w:rPr>
          <w:noProof/>
        </w:rPr>
        <w:fldChar w:fldCharType="separate"/>
      </w:r>
      <w:r>
        <w:rPr>
          <w:noProof/>
        </w:rPr>
        <w:t>325</w:t>
      </w:r>
      <w:r>
        <w:rPr>
          <w:noProof/>
        </w:rPr>
        <w:fldChar w:fldCharType="end"/>
      </w:r>
    </w:p>
    <w:p w14:paraId="67B5F60F" w14:textId="1B5DCB2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_Toc187257543 \h </w:instrText>
      </w:r>
      <w:r>
        <w:rPr>
          <w:noProof/>
        </w:rPr>
      </w:r>
      <w:r>
        <w:rPr>
          <w:noProof/>
        </w:rPr>
        <w:fldChar w:fldCharType="separate"/>
      </w:r>
      <w:r>
        <w:rPr>
          <w:noProof/>
        </w:rPr>
        <w:t>325</w:t>
      </w:r>
      <w:r>
        <w:rPr>
          <w:noProof/>
        </w:rPr>
        <w:fldChar w:fldCharType="end"/>
      </w:r>
    </w:p>
    <w:p w14:paraId="4AAD7AE2" w14:textId="2115DA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_Toc187257544 \h </w:instrText>
      </w:r>
      <w:r>
        <w:rPr>
          <w:noProof/>
        </w:rPr>
      </w:r>
      <w:r>
        <w:rPr>
          <w:noProof/>
        </w:rPr>
        <w:fldChar w:fldCharType="separate"/>
      </w:r>
      <w:r>
        <w:rPr>
          <w:noProof/>
        </w:rPr>
        <w:t>325</w:t>
      </w:r>
      <w:r>
        <w:rPr>
          <w:noProof/>
        </w:rPr>
        <w:fldChar w:fldCharType="end"/>
      </w:r>
    </w:p>
    <w:p w14:paraId="7C501D58" w14:textId="36BAC27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_Toc187257545 \h </w:instrText>
      </w:r>
      <w:r>
        <w:rPr>
          <w:noProof/>
        </w:rPr>
      </w:r>
      <w:r>
        <w:rPr>
          <w:noProof/>
        </w:rPr>
        <w:fldChar w:fldCharType="separate"/>
      </w:r>
      <w:r>
        <w:rPr>
          <w:noProof/>
        </w:rPr>
        <w:t>325</w:t>
      </w:r>
      <w:r>
        <w:rPr>
          <w:noProof/>
        </w:rPr>
        <w:fldChar w:fldCharType="end"/>
      </w:r>
    </w:p>
    <w:p w14:paraId="2882B2BB" w14:textId="7757FE9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_Toc187257546 \h </w:instrText>
      </w:r>
      <w:r>
        <w:rPr>
          <w:noProof/>
        </w:rPr>
      </w:r>
      <w:r>
        <w:rPr>
          <w:noProof/>
        </w:rPr>
        <w:fldChar w:fldCharType="separate"/>
      </w:r>
      <w:r>
        <w:rPr>
          <w:noProof/>
        </w:rPr>
        <w:t>325</w:t>
      </w:r>
      <w:r>
        <w:rPr>
          <w:noProof/>
        </w:rPr>
        <w:fldChar w:fldCharType="end"/>
      </w:r>
    </w:p>
    <w:p w14:paraId="390F69DB" w14:textId="791DC86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_Toc187257547 \h </w:instrText>
      </w:r>
      <w:r>
        <w:rPr>
          <w:noProof/>
        </w:rPr>
      </w:r>
      <w:r>
        <w:rPr>
          <w:noProof/>
        </w:rPr>
        <w:fldChar w:fldCharType="separate"/>
      </w:r>
      <w:r>
        <w:rPr>
          <w:noProof/>
        </w:rPr>
        <w:t>327</w:t>
      </w:r>
      <w:r>
        <w:rPr>
          <w:noProof/>
        </w:rPr>
        <w:fldChar w:fldCharType="end"/>
      </w:r>
    </w:p>
    <w:p w14:paraId="1F5CB9B2" w14:textId="102C4B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_Toc187257548 \h </w:instrText>
      </w:r>
      <w:r>
        <w:rPr>
          <w:noProof/>
        </w:rPr>
      </w:r>
      <w:r>
        <w:rPr>
          <w:noProof/>
        </w:rPr>
        <w:fldChar w:fldCharType="separate"/>
      </w:r>
      <w:r>
        <w:rPr>
          <w:noProof/>
        </w:rPr>
        <w:t>327</w:t>
      </w:r>
      <w:r>
        <w:rPr>
          <w:noProof/>
        </w:rPr>
        <w:fldChar w:fldCharType="end"/>
      </w:r>
    </w:p>
    <w:p w14:paraId="434CB1EA" w14:textId="354D0C5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_Toc187257549 \h </w:instrText>
      </w:r>
      <w:r>
        <w:rPr>
          <w:noProof/>
        </w:rPr>
      </w:r>
      <w:r>
        <w:rPr>
          <w:noProof/>
        </w:rPr>
        <w:fldChar w:fldCharType="separate"/>
      </w:r>
      <w:r>
        <w:rPr>
          <w:noProof/>
        </w:rPr>
        <w:t>327</w:t>
      </w:r>
      <w:r>
        <w:rPr>
          <w:noProof/>
        </w:rPr>
        <w:fldChar w:fldCharType="end"/>
      </w:r>
    </w:p>
    <w:p w14:paraId="70522616" w14:textId="11907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_Toc187257550 \h </w:instrText>
      </w:r>
      <w:r>
        <w:rPr>
          <w:noProof/>
        </w:rPr>
      </w:r>
      <w:r>
        <w:rPr>
          <w:noProof/>
        </w:rPr>
        <w:fldChar w:fldCharType="separate"/>
      </w:r>
      <w:r>
        <w:rPr>
          <w:noProof/>
        </w:rPr>
        <w:t>328</w:t>
      </w:r>
      <w:r>
        <w:rPr>
          <w:noProof/>
        </w:rPr>
        <w:fldChar w:fldCharType="end"/>
      </w:r>
    </w:p>
    <w:p w14:paraId="1A8C1028" w14:textId="751318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_Toc187257551 \h </w:instrText>
      </w:r>
      <w:r>
        <w:rPr>
          <w:noProof/>
        </w:rPr>
      </w:r>
      <w:r>
        <w:rPr>
          <w:noProof/>
        </w:rPr>
        <w:fldChar w:fldCharType="separate"/>
      </w:r>
      <w:r>
        <w:rPr>
          <w:noProof/>
        </w:rPr>
        <w:t>328</w:t>
      </w:r>
      <w:r>
        <w:rPr>
          <w:noProof/>
        </w:rPr>
        <w:fldChar w:fldCharType="end"/>
      </w:r>
    </w:p>
    <w:p w14:paraId="0A54933E" w14:textId="3E975D6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_Toc187257552 \h </w:instrText>
      </w:r>
      <w:r>
        <w:rPr>
          <w:noProof/>
        </w:rPr>
      </w:r>
      <w:r>
        <w:rPr>
          <w:noProof/>
        </w:rPr>
        <w:fldChar w:fldCharType="separate"/>
      </w:r>
      <w:r>
        <w:rPr>
          <w:noProof/>
        </w:rPr>
        <w:t>328</w:t>
      </w:r>
      <w:r>
        <w:rPr>
          <w:noProof/>
        </w:rPr>
        <w:fldChar w:fldCharType="end"/>
      </w:r>
    </w:p>
    <w:p w14:paraId="69A17AA7" w14:textId="7E3FF1E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_Toc187257553 \h </w:instrText>
      </w:r>
      <w:r>
        <w:rPr>
          <w:noProof/>
        </w:rPr>
      </w:r>
      <w:r>
        <w:rPr>
          <w:noProof/>
        </w:rPr>
        <w:fldChar w:fldCharType="separate"/>
      </w:r>
      <w:r>
        <w:rPr>
          <w:noProof/>
        </w:rPr>
        <w:t>328</w:t>
      </w:r>
      <w:r>
        <w:rPr>
          <w:noProof/>
        </w:rPr>
        <w:fldChar w:fldCharType="end"/>
      </w:r>
    </w:p>
    <w:p w14:paraId="72EB3D4B" w14:textId="144F683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_Toc187257554 \h </w:instrText>
      </w:r>
      <w:r>
        <w:rPr>
          <w:noProof/>
        </w:rPr>
      </w:r>
      <w:r>
        <w:rPr>
          <w:noProof/>
        </w:rPr>
        <w:fldChar w:fldCharType="separate"/>
      </w:r>
      <w:r>
        <w:rPr>
          <w:noProof/>
        </w:rPr>
        <w:t>328</w:t>
      </w:r>
      <w:r>
        <w:rPr>
          <w:noProof/>
        </w:rPr>
        <w:fldChar w:fldCharType="end"/>
      </w:r>
    </w:p>
    <w:p w14:paraId="459B6447" w14:textId="3D972F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_Toc187257555 \h </w:instrText>
      </w:r>
      <w:r>
        <w:rPr>
          <w:noProof/>
        </w:rPr>
      </w:r>
      <w:r>
        <w:rPr>
          <w:noProof/>
        </w:rPr>
        <w:fldChar w:fldCharType="separate"/>
      </w:r>
      <w:r>
        <w:rPr>
          <w:noProof/>
        </w:rPr>
        <w:t>328</w:t>
      </w:r>
      <w:r>
        <w:rPr>
          <w:noProof/>
        </w:rPr>
        <w:fldChar w:fldCharType="end"/>
      </w:r>
    </w:p>
    <w:p w14:paraId="7562BF59" w14:textId="18E95E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_Toc187257556 \h </w:instrText>
      </w:r>
      <w:r>
        <w:rPr>
          <w:noProof/>
        </w:rPr>
      </w:r>
      <w:r>
        <w:rPr>
          <w:noProof/>
        </w:rPr>
        <w:fldChar w:fldCharType="separate"/>
      </w:r>
      <w:r>
        <w:rPr>
          <w:noProof/>
        </w:rPr>
        <w:t>328</w:t>
      </w:r>
      <w:r>
        <w:rPr>
          <w:noProof/>
        </w:rPr>
        <w:fldChar w:fldCharType="end"/>
      </w:r>
    </w:p>
    <w:p w14:paraId="6853A514" w14:textId="57C189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_Toc187257557 \h </w:instrText>
      </w:r>
      <w:r>
        <w:rPr>
          <w:noProof/>
        </w:rPr>
      </w:r>
      <w:r>
        <w:rPr>
          <w:noProof/>
        </w:rPr>
        <w:fldChar w:fldCharType="separate"/>
      </w:r>
      <w:r>
        <w:rPr>
          <w:noProof/>
        </w:rPr>
        <w:t>329</w:t>
      </w:r>
      <w:r>
        <w:rPr>
          <w:noProof/>
        </w:rPr>
        <w:fldChar w:fldCharType="end"/>
      </w:r>
    </w:p>
    <w:p w14:paraId="6BF0D1E5" w14:textId="5303D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_Toc187257558 \h </w:instrText>
      </w:r>
      <w:r>
        <w:rPr>
          <w:noProof/>
        </w:rPr>
      </w:r>
      <w:r>
        <w:rPr>
          <w:noProof/>
        </w:rPr>
        <w:fldChar w:fldCharType="separate"/>
      </w:r>
      <w:r>
        <w:rPr>
          <w:noProof/>
        </w:rPr>
        <w:t>331</w:t>
      </w:r>
      <w:r>
        <w:rPr>
          <w:noProof/>
        </w:rPr>
        <w:fldChar w:fldCharType="end"/>
      </w:r>
    </w:p>
    <w:p w14:paraId="10B13209" w14:textId="2D7B05A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_Toc187257559 \h </w:instrText>
      </w:r>
      <w:r>
        <w:rPr>
          <w:noProof/>
        </w:rPr>
      </w:r>
      <w:r>
        <w:rPr>
          <w:noProof/>
        </w:rPr>
        <w:fldChar w:fldCharType="separate"/>
      </w:r>
      <w:r>
        <w:rPr>
          <w:noProof/>
        </w:rPr>
        <w:t>331</w:t>
      </w:r>
      <w:r>
        <w:rPr>
          <w:noProof/>
        </w:rPr>
        <w:fldChar w:fldCharType="end"/>
      </w:r>
    </w:p>
    <w:p w14:paraId="78D92FD9" w14:textId="4321DBA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_Toc187257560 \h </w:instrText>
      </w:r>
      <w:r>
        <w:rPr>
          <w:noProof/>
        </w:rPr>
      </w:r>
      <w:r>
        <w:rPr>
          <w:noProof/>
        </w:rPr>
        <w:fldChar w:fldCharType="separate"/>
      </w:r>
      <w:r>
        <w:rPr>
          <w:noProof/>
        </w:rPr>
        <w:t>332</w:t>
      </w:r>
      <w:r>
        <w:rPr>
          <w:noProof/>
        </w:rPr>
        <w:fldChar w:fldCharType="end"/>
      </w:r>
    </w:p>
    <w:p w14:paraId="3F0D9AF5" w14:textId="3B61DA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_Toc187257561 \h </w:instrText>
      </w:r>
      <w:r>
        <w:rPr>
          <w:noProof/>
        </w:rPr>
      </w:r>
      <w:r>
        <w:rPr>
          <w:noProof/>
        </w:rPr>
        <w:fldChar w:fldCharType="separate"/>
      </w:r>
      <w:r>
        <w:rPr>
          <w:noProof/>
        </w:rPr>
        <w:t>333</w:t>
      </w:r>
      <w:r>
        <w:rPr>
          <w:noProof/>
        </w:rPr>
        <w:fldChar w:fldCharType="end"/>
      </w:r>
    </w:p>
    <w:p w14:paraId="07FE7E0D" w14:textId="79E38C2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_Toc187257562 \h </w:instrText>
      </w:r>
      <w:r>
        <w:rPr>
          <w:noProof/>
        </w:rPr>
      </w:r>
      <w:r>
        <w:rPr>
          <w:noProof/>
        </w:rPr>
        <w:fldChar w:fldCharType="separate"/>
      </w:r>
      <w:r>
        <w:rPr>
          <w:noProof/>
        </w:rPr>
        <w:t>333</w:t>
      </w:r>
      <w:r>
        <w:rPr>
          <w:noProof/>
        </w:rPr>
        <w:fldChar w:fldCharType="end"/>
      </w:r>
    </w:p>
    <w:p w14:paraId="4936726B" w14:textId="3839711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w:t>
      </w:r>
      <w:r w:rsidRPr="00C17C59">
        <w:rPr>
          <w:rFonts w:eastAsia="DengXian"/>
          <w:noProof/>
          <w:lang w:eastAsia="zh-CN"/>
        </w:rPr>
        <w:t>4</w:t>
      </w:r>
      <w:r w:rsidRPr="00C17C59">
        <w:rPr>
          <w:rFonts w:eastAsia="DengXian"/>
          <w:noProof/>
        </w:rPr>
        <w:t>.</w:t>
      </w:r>
      <w:r w:rsidRPr="00C17C59">
        <w:rPr>
          <w:rFonts w:eastAsia="DengXian"/>
          <w:noProof/>
          <w:lang w:eastAsia="zh-CN"/>
        </w:rPr>
        <w:t>1</w:t>
      </w:r>
      <w:r w:rsidRPr="00C17C59">
        <w:rPr>
          <w:rFonts w:eastAsia="DengXian"/>
          <w:noProof/>
        </w:rPr>
        <w:t>.</w:t>
      </w:r>
      <w:r w:rsidRPr="00C17C59">
        <w:rPr>
          <w:rFonts w:eastAsia="DengXian"/>
          <w:noProof/>
          <w:lang w:eastAsia="zh-CN"/>
        </w:rPr>
        <w:t>6</w:t>
      </w:r>
      <w:r w:rsidRPr="00C17C59">
        <w:rPr>
          <w:rFonts w:eastAsia="DengXian"/>
          <w:noProof/>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 xml:space="preserve">Test </w:t>
      </w:r>
      <w:r w:rsidRPr="00C17C59">
        <w:rPr>
          <w:rFonts w:eastAsia="DengXian"/>
          <w:noProof/>
          <w:lang w:eastAsia="zh-CN"/>
        </w:rPr>
        <w:t>r</w:t>
      </w:r>
      <w:r w:rsidRPr="00C17C59">
        <w:rPr>
          <w:rFonts w:eastAsia="DengXian"/>
          <w:noProof/>
        </w:rPr>
        <w:t xml:space="preserve">equirement for </w:t>
      </w:r>
      <w:r w:rsidRPr="00C17C59">
        <w:rPr>
          <w:rFonts w:eastAsia="DengXian"/>
          <w:i/>
          <w:iCs/>
          <w:noProof/>
        </w:rPr>
        <w:t>BS type 2-O</w:t>
      </w:r>
      <w:r>
        <w:rPr>
          <w:noProof/>
        </w:rPr>
        <w:tab/>
      </w:r>
      <w:r>
        <w:rPr>
          <w:noProof/>
        </w:rPr>
        <w:fldChar w:fldCharType="begin"/>
      </w:r>
      <w:r>
        <w:rPr>
          <w:noProof/>
        </w:rPr>
        <w:instrText xml:space="preserve"> PAGEREF _Toc187257563 \h </w:instrText>
      </w:r>
      <w:r>
        <w:rPr>
          <w:noProof/>
        </w:rPr>
      </w:r>
      <w:r>
        <w:rPr>
          <w:noProof/>
        </w:rPr>
        <w:fldChar w:fldCharType="separate"/>
      </w:r>
      <w:r>
        <w:rPr>
          <w:noProof/>
        </w:rPr>
        <w:t>334</w:t>
      </w:r>
      <w:r>
        <w:rPr>
          <w:noProof/>
        </w:rPr>
        <w:fldChar w:fldCharType="end"/>
      </w:r>
    </w:p>
    <w:p w14:paraId="48D04777" w14:textId="04682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rFonts w:eastAsia="Malgun Gothic"/>
          <w:noProof/>
        </w:rPr>
        <w:t>PRACH with L</w:t>
      </w:r>
      <w:r w:rsidRPr="00C17C59">
        <w:rPr>
          <w:rFonts w:eastAsia="Malgun Gothic"/>
          <w:noProof/>
          <w:vertAlign w:val="subscript"/>
        </w:rPr>
        <w:t>RA</w:t>
      </w:r>
      <w:r w:rsidRPr="00C17C59">
        <w:rPr>
          <w:rFonts w:eastAsia="Malgun Gothic"/>
          <w:noProof/>
        </w:rPr>
        <w:t>=1151 and L</w:t>
      </w:r>
      <w:r w:rsidRPr="00C17C59">
        <w:rPr>
          <w:rFonts w:eastAsia="Malgun Gothic"/>
          <w:noProof/>
          <w:vertAlign w:val="subscript"/>
        </w:rPr>
        <w:t>RA</w:t>
      </w:r>
      <w:r w:rsidRPr="00C17C59">
        <w:rPr>
          <w:rFonts w:eastAsia="Malgun Gothic"/>
          <w:noProof/>
        </w:rPr>
        <w:t>=571</w:t>
      </w:r>
      <w:r>
        <w:rPr>
          <w:noProof/>
        </w:rPr>
        <w:tab/>
      </w:r>
      <w:r>
        <w:rPr>
          <w:noProof/>
        </w:rPr>
        <w:fldChar w:fldCharType="begin"/>
      </w:r>
      <w:r>
        <w:rPr>
          <w:noProof/>
        </w:rPr>
        <w:instrText xml:space="preserve"> PAGEREF _Toc187257564 \h </w:instrText>
      </w:r>
      <w:r>
        <w:rPr>
          <w:noProof/>
        </w:rPr>
      </w:r>
      <w:r>
        <w:rPr>
          <w:noProof/>
        </w:rPr>
        <w:fldChar w:fldCharType="separate"/>
      </w:r>
      <w:r>
        <w:rPr>
          <w:noProof/>
        </w:rPr>
        <w:t>334</w:t>
      </w:r>
      <w:r>
        <w:rPr>
          <w:noProof/>
        </w:rPr>
        <w:fldChar w:fldCharType="end"/>
      </w:r>
    </w:p>
    <w:p w14:paraId="79527CD7" w14:textId="7657CC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_Toc187257565 \h </w:instrText>
      </w:r>
      <w:r>
        <w:rPr>
          <w:noProof/>
        </w:rPr>
      </w:r>
      <w:r>
        <w:rPr>
          <w:noProof/>
        </w:rPr>
        <w:fldChar w:fldCharType="separate"/>
      </w:r>
      <w:r>
        <w:rPr>
          <w:noProof/>
        </w:rPr>
        <w:t>334</w:t>
      </w:r>
      <w:r>
        <w:rPr>
          <w:noProof/>
        </w:rPr>
        <w:fldChar w:fldCharType="end"/>
      </w:r>
    </w:p>
    <w:p w14:paraId="6C8C316C" w14:textId="1BB3EA7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_Toc187257566 \h </w:instrText>
      </w:r>
      <w:r>
        <w:rPr>
          <w:noProof/>
        </w:rPr>
      </w:r>
      <w:r>
        <w:rPr>
          <w:noProof/>
        </w:rPr>
        <w:fldChar w:fldCharType="separate"/>
      </w:r>
      <w:r>
        <w:rPr>
          <w:noProof/>
        </w:rPr>
        <w:t>334</w:t>
      </w:r>
      <w:r>
        <w:rPr>
          <w:noProof/>
        </w:rPr>
        <w:fldChar w:fldCharType="end"/>
      </w:r>
    </w:p>
    <w:p w14:paraId="5950FD09" w14:textId="75AD6D9C"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_Toc187257567 \h </w:instrText>
      </w:r>
      <w:r>
        <w:rPr>
          <w:noProof/>
        </w:rPr>
      </w:r>
      <w:r>
        <w:rPr>
          <w:noProof/>
        </w:rPr>
        <w:fldChar w:fldCharType="separate"/>
      </w:r>
      <w:r>
        <w:rPr>
          <w:noProof/>
        </w:rPr>
        <w:t>335</w:t>
      </w:r>
      <w:r>
        <w:rPr>
          <w:noProof/>
        </w:rPr>
        <w:fldChar w:fldCharType="end"/>
      </w:r>
    </w:p>
    <w:p w14:paraId="13082567" w14:textId="5E5AB63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_Toc187257568 \h </w:instrText>
      </w:r>
      <w:r>
        <w:rPr>
          <w:noProof/>
        </w:rPr>
      </w:r>
      <w:r>
        <w:rPr>
          <w:noProof/>
        </w:rPr>
        <w:fldChar w:fldCharType="separate"/>
      </w:r>
      <w:r>
        <w:rPr>
          <w:noProof/>
        </w:rPr>
        <w:t>335</w:t>
      </w:r>
      <w:r>
        <w:rPr>
          <w:noProof/>
        </w:rPr>
        <w:fldChar w:fldCharType="end"/>
      </w:r>
    </w:p>
    <w:p w14:paraId="3A8F9FCF" w14:textId="455C5DE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_Toc187257569 \h </w:instrText>
      </w:r>
      <w:r>
        <w:rPr>
          <w:noProof/>
        </w:rPr>
      </w:r>
      <w:r>
        <w:rPr>
          <w:noProof/>
        </w:rPr>
        <w:fldChar w:fldCharType="separate"/>
      </w:r>
      <w:r>
        <w:rPr>
          <w:noProof/>
        </w:rPr>
        <w:t>338</w:t>
      </w:r>
      <w:r>
        <w:rPr>
          <w:noProof/>
        </w:rPr>
        <w:fldChar w:fldCharType="end"/>
      </w:r>
    </w:p>
    <w:p w14:paraId="32F2954D" w14:textId="3F85F4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_Toc187257570 \h </w:instrText>
      </w:r>
      <w:r>
        <w:rPr>
          <w:noProof/>
        </w:rPr>
      </w:r>
      <w:r>
        <w:rPr>
          <w:noProof/>
        </w:rPr>
        <w:fldChar w:fldCharType="separate"/>
      </w:r>
      <w:r>
        <w:rPr>
          <w:noProof/>
        </w:rPr>
        <w:t>338</w:t>
      </w:r>
      <w:r>
        <w:rPr>
          <w:noProof/>
        </w:rPr>
        <w:fldChar w:fldCharType="end"/>
      </w:r>
    </w:p>
    <w:p w14:paraId="1F56814B" w14:textId="3816130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A.3</w:t>
      </w:r>
      <w:r w:rsidRPr="00C17C59">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R=99/</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_Toc187257571 \h </w:instrText>
      </w:r>
      <w:r>
        <w:rPr>
          <w:noProof/>
        </w:rPr>
      </w:r>
      <w:r>
        <w:rPr>
          <w:noProof/>
        </w:rPr>
        <w:fldChar w:fldCharType="separate"/>
      </w:r>
      <w:r>
        <w:rPr>
          <w:noProof/>
        </w:rPr>
        <w:t>346</w:t>
      </w:r>
      <w:r>
        <w:rPr>
          <w:noProof/>
        </w:rPr>
        <w:fldChar w:fldCharType="end"/>
      </w:r>
    </w:p>
    <w:p w14:paraId="54AAD750" w14:textId="1D6E228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w:t>
      </w:r>
      <w:r w:rsidRPr="00C17C59">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R=308/</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_Toc187257572 \h </w:instrText>
      </w:r>
      <w:r>
        <w:rPr>
          <w:noProof/>
        </w:rPr>
      </w:r>
      <w:r>
        <w:rPr>
          <w:noProof/>
        </w:rPr>
        <w:fldChar w:fldCharType="separate"/>
      </w:r>
      <w:r>
        <w:rPr>
          <w:noProof/>
        </w:rPr>
        <w:t>348</w:t>
      </w:r>
      <w:r>
        <w:rPr>
          <w:noProof/>
        </w:rPr>
        <w:fldChar w:fldCharType="end"/>
      </w:r>
    </w:p>
    <w:p w14:paraId="3912F353" w14:textId="3EAC120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_Toc187257573 \h </w:instrText>
      </w:r>
      <w:r>
        <w:rPr>
          <w:noProof/>
        </w:rPr>
      </w:r>
      <w:r>
        <w:rPr>
          <w:noProof/>
        </w:rPr>
        <w:fldChar w:fldCharType="separate"/>
      </w:r>
      <w:r>
        <w:rPr>
          <w:noProof/>
        </w:rPr>
        <w:t>352</w:t>
      </w:r>
      <w:r>
        <w:rPr>
          <w:noProof/>
        </w:rPr>
        <w:fldChar w:fldCharType="end"/>
      </w:r>
    </w:p>
    <w:p w14:paraId="270D9A22" w14:textId="12998A1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_Toc187257574 \h </w:instrText>
      </w:r>
      <w:r>
        <w:rPr>
          <w:noProof/>
        </w:rPr>
      </w:r>
      <w:r>
        <w:rPr>
          <w:noProof/>
        </w:rPr>
        <w:fldChar w:fldCharType="separate"/>
      </w:r>
      <w:r>
        <w:rPr>
          <w:noProof/>
        </w:rPr>
        <w:t>357</w:t>
      </w:r>
      <w:r>
        <w:rPr>
          <w:noProof/>
        </w:rPr>
        <w:fldChar w:fldCharType="end"/>
      </w:r>
    </w:p>
    <w:p w14:paraId="4FDEE22B" w14:textId="315DF65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_Toc187257575 \h </w:instrText>
      </w:r>
      <w:r>
        <w:rPr>
          <w:noProof/>
        </w:rPr>
      </w:r>
      <w:r>
        <w:rPr>
          <w:noProof/>
        </w:rPr>
        <w:fldChar w:fldCharType="separate"/>
      </w:r>
      <w:r>
        <w:rPr>
          <w:noProof/>
        </w:rPr>
        <w:t>360</w:t>
      </w:r>
      <w:r>
        <w:rPr>
          <w:noProof/>
        </w:rPr>
        <w:fldChar w:fldCharType="end"/>
      </w:r>
    </w:p>
    <w:p w14:paraId="349760F7" w14:textId="6C8C174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_Toc187257576 \h </w:instrText>
      </w:r>
      <w:r>
        <w:rPr>
          <w:noProof/>
        </w:rPr>
      </w:r>
      <w:r>
        <w:rPr>
          <w:noProof/>
        </w:rPr>
        <w:fldChar w:fldCharType="separate"/>
      </w:r>
      <w:r>
        <w:rPr>
          <w:noProof/>
        </w:rPr>
        <w:t>361</w:t>
      </w:r>
      <w:r>
        <w:rPr>
          <w:noProof/>
        </w:rPr>
        <w:fldChar w:fldCharType="end"/>
      </w:r>
    </w:p>
    <w:p w14:paraId="2E6FB94D" w14:textId="36F138C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_Toc187257577 \h </w:instrText>
      </w:r>
      <w:r>
        <w:rPr>
          <w:noProof/>
        </w:rPr>
      </w:r>
      <w:r>
        <w:rPr>
          <w:noProof/>
        </w:rPr>
        <w:fldChar w:fldCharType="separate"/>
      </w:r>
      <w:r>
        <w:rPr>
          <w:noProof/>
        </w:rPr>
        <w:t>363</w:t>
      </w:r>
      <w:r>
        <w:rPr>
          <w:noProof/>
        </w:rPr>
        <w:fldChar w:fldCharType="end"/>
      </w:r>
    </w:p>
    <w:p w14:paraId="0F248316" w14:textId="2A42B1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Theme="minorEastAsia"/>
          <w:noProof/>
        </w:rPr>
        <w:t>A.</w:t>
      </w:r>
      <w:r w:rsidRPr="00C17C59">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sidRPr="00C17C59">
        <w:rPr>
          <w:rFonts w:eastAsiaTheme="minorEastAsia"/>
          <w:noProof/>
        </w:rPr>
        <w:t>Fixed Reference Channels for performance requirements (</w:t>
      </w:r>
      <w:r w:rsidRPr="00C17C59">
        <w:rPr>
          <w:rFonts w:eastAsiaTheme="minorEastAsia"/>
          <w:noProof/>
          <w:lang w:eastAsia="zh-CN"/>
        </w:rPr>
        <w:t>256QAM, R=682.5/1024</w:t>
      </w:r>
      <w:r w:rsidRPr="00C17C59">
        <w:rPr>
          <w:rFonts w:eastAsiaTheme="minorEastAsia"/>
          <w:noProof/>
        </w:rPr>
        <w:t>)</w:t>
      </w:r>
      <w:r>
        <w:rPr>
          <w:noProof/>
        </w:rPr>
        <w:tab/>
      </w:r>
      <w:r>
        <w:rPr>
          <w:noProof/>
        </w:rPr>
        <w:fldChar w:fldCharType="begin"/>
      </w:r>
      <w:r>
        <w:rPr>
          <w:noProof/>
        </w:rPr>
        <w:instrText xml:space="preserve"> PAGEREF _Toc187257578 \h </w:instrText>
      </w:r>
      <w:r>
        <w:rPr>
          <w:noProof/>
        </w:rPr>
      </w:r>
      <w:r>
        <w:rPr>
          <w:noProof/>
        </w:rPr>
        <w:fldChar w:fldCharType="separate"/>
      </w:r>
      <w:r>
        <w:rPr>
          <w:noProof/>
        </w:rPr>
        <w:t>364</w:t>
      </w:r>
      <w:r>
        <w:rPr>
          <w:noProof/>
        </w:rPr>
        <w:fldChar w:fldCharType="end"/>
      </w:r>
    </w:p>
    <w:p w14:paraId="06C59ABE" w14:textId="2BAC3AC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_Toc187257579 \h </w:instrText>
      </w:r>
      <w:r>
        <w:rPr>
          <w:noProof/>
        </w:rPr>
      </w:r>
      <w:r>
        <w:rPr>
          <w:noProof/>
        </w:rPr>
        <w:fldChar w:fldCharType="separate"/>
      </w:r>
      <w:r>
        <w:rPr>
          <w:noProof/>
        </w:rPr>
        <w:t>365</w:t>
      </w:r>
      <w:r>
        <w:rPr>
          <w:noProof/>
        </w:rPr>
        <w:fldChar w:fldCharType="end"/>
      </w:r>
    </w:p>
    <w:p w14:paraId="65CE23E4" w14:textId="1E5761E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_Toc187257580 \h </w:instrText>
      </w:r>
      <w:r>
        <w:rPr>
          <w:noProof/>
        </w:rPr>
      </w:r>
      <w:r>
        <w:rPr>
          <w:noProof/>
        </w:rPr>
        <w:fldChar w:fldCharType="separate"/>
      </w:r>
      <w:r>
        <w:rPr>
          <w:noProof/>
        </w:rPr>
        <w:t>369</w:t>
      </w:r>
      <w:r>
        <w:rPr>
          <w:noProof/>
        </w:rPr>
        <w:fldChar w:fldCharType="end"/>
      </w:r>
    </w:p>
    <w:p w14:paraId="3043DCDD" w14:textId="0682143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_Toc187257581 \h </w:instrText>
      </w:r>
      <w:r>
        <w:rPr>
          <w:noProof/>
        </w:rPr>
      </w:r>
      <w:r>
        <w:rPr>
          <w:noProof/>
        </w:rPr>
        <w:fldChar w:fldCharType="separate"/>
      </w:r>
      <w:r>
        <w:rPr>
          <w:noProof/>
        </w:rPr>
        <w:t>369</w:t>
      </w:r>
      <w:r>
        <w:rPr>
          <w:noProof/>
        </w:rPr>
        <w:fldChar w:fldCharType="end"/>
      </w:r>
    </w:p>
    <w:p w14:paraId="367CC781" w14:textId="6E658D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Normal test environment</w:t>
      </w:r>
      <w:r>
        <w:rPr>
          <w:noProof/>
        </w:rPr>
        <w:tab/>
      </w:r>
      <w:r>
        <w:rPr>
          <w:noProof/>
        </w:rPr>
        <w:fldChar w:fldCharType="begin"/>
      </w:r>
      <w:r>
        <w:rPr>
          <w:noProof/>
        </w:rPr>
        <w:instrText xml:space="preserve"> PAGEREF _Toc187257582 \h </w:instrText>
      </w:r>
      <w:r>
        <w:rPr>
          <w:noProof/>
        </w:rPr>
      </w:r>
      <w:r>
        <w:rPr>
          <w:noProof/>
        </w:rPr>
        <w:fldChar w:fldCharType="separate"/>
      </w:r>
      <w:r>
        <w:rPr>
          <w:noProof/>
        </w:rPr>
        <w:t>369</w:t>
      </w:r>
      <w:r>
        <w:rPr>
          <w:noProof/>
        </w:rPr>
        <w:fldChar w:fldCharType="end"/>
      </w:r>
    </w:p>
    <w:p w14:paraId="6BFE62B2" w14:textId="46133AA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Extreme test environment</w:t>
      </w:r>
      <w:r>
        <w:rPr>
          <w:noProof/>
        </w:rPr>
        <w:tab/>
      </w:r>
      <w:r>
        <w:rPr>
          <w:noProof/>
        </w:rPr>
        <w:fldChar w:fldCharType="begin"/>
      </w:r>
      <w:r>
        <w:rPr>
          <w:noProof/>
        </w:rPr>
        <w:instrText xml:space="preserve"> PAGEREF _Toc187257583 \h </w:instrText>
      </w:r>
      <w:r>
        <w:rPr>
          <w:noProof/>
        </w:rPr>
      </w:r>
      <w:r>
        <w:rPr>
          <w:noProof/>
        </w:rPr>
        <w:fldChar w:fldCharType="separate"/>
      </w:r>
      <w:r>
        <w:rPr>
          <w:noProof/>
        </w:rPr>
        <w:t>369</w:t>
      </w:r>
      <w:r>
        <w:rPr>
          <w:noProof/>
        </w:rPr>
        <w:fldChar w:fldCharType="end"/>
      </w:r>
    </w:p>
    <w:p w14:paraId="191D47C5" w14:textId="31E6DAA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_Toc187257584 \h </w:instrText>
      </w:r>
      <w:r>
        <w:rPr>
          <w:noProof/>
        </w:rPr>
      </w:r>
      <w:r>
        <w:rPr>
          <w:noProof/>
        </w:rPr>
        <w:fldChar w:fldCharType="separate"/>
      </w:r>
      <w:r>
        <w:rPr>
          <w:noProof/>
        </w:rPr>
        <w:t>369</w:t>
      </w:r>
      <w:r>
        <w:rPr>
          <w:noProof/>
        </w:rPr>
        <w:fldChar w:fldCharType="end"/>
      </w:r>
    </w:p>
    <w:p w14:paraId="135702D9" w14:textId="4C3D4F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Vibration</w:t>
      </w:r>
      <w:r>
        <w:rPr>
          <w:noProof/>
        </w:rPr>
        <w:tab/>
      </w:r>
      <w:r>
        <w:rPr>
          <w:noProof/>
        </w:rPr>
        <w:fldChar w:fldCharType="begin"/>
      </w:r>
      <w:r>
        <w:rPr>
          <w:noProof/>
        </w:rPr>
        <w:instrText xml:space="preserve"> PAGEREF _Toc187257585 \h </w:instrText>
      </w:r>
      <w:r>
        <w:rPr>
          <w:noProof/>
        </w:rPr>
      </w:r>
      <w:r>
        <w:rPr>
          <w:noProof/>
        </w:rPr>
        <w:fldChar w:fldCharType="separate"/>
      </w:r>
      <w:r>
        <w:rPr>
          <w:noProof/>
        </w:rPr>
        <w:t>370</w:t>
      </w:r>
      <w:r>
        <w:rPr>
          <w:noProof/>
        </w:rPr>
        <w:fldChar w:fldCharType="end"/>
      </w:r>
    </w:p>
    <w:p w14:paraId="0C14EDBE" w14:textId="69C409D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Power supply</w:t>
      </w:r>
      <w:r>
        <w:rPr>
          <w:noProof/>
        </w:rPr>
        <w:tab/>
      </w:r>
      <w:r>
        <w:rPr>
          <w:noProof/>
        </w:rPr>
        <w:fldChar w:fldCharType="begin"/>
      </w:r>
      <w:r>
        <w:rPr>
          <w:noProof/>
        </w:rPr>
        <w:instrText xml:space="preserve"> PAGEREF _Toc187257586 \h </w:instrText>
      </w:r>
      <w:r>
        <w:rPr>
          <w:noProof/>
        </w:rPr>
      </w:r>
      <w:r>
        <w:rPr>
          <w:noProof/>
        </w:rPr>
        <w:fldChar w:fldCharType="separate"/>
      </w:r>
      <w:r>
        <w:rPr>
          <w:noProof/>
        </w:rPr>
        <w:t>370</w:t>
      </w:r>
      <w:r>
        <w:rPr>
          <w:noProof/>
        </w:rPr>
        <w:fldChar w:fldCharType="end"/>
      </w:r>
    </w:p>
    <w:p w14:paraId="19F13A43" w14:textId="0F31C0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_Toc187257587 \h </w:instrText>
      </w:r>
      <w:r>
        <w:rPr>
          <w:noProof/>
        </w:rPr>
      </w:r>
      <w:r>
        <w:rPr>
          <w:noProof/>
        </w:rPr>
        <w:fldChar w:fldCharType="separate"/>
      </w:r>
      <w:r>
        <w:rPr>
          <w:noProof/>
        </w:rPr>
        <w:t>370</w:t>
      </w:r>
      <w:r>
        <w:rPr>
          <w:noProof/>
        </w:rPr>
        <w:fldChar w:fldCharType="end"/>
      </w:r>
    </w:p>
    <w:p w14:paraId="5654E492" w14:textId="5972019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_Toc187257588 \h </w:instrText>
      </w:r>
      <w:r>
        <w:rPr>
          <w:noProof/>
        </w:rPr>
      </w:r>
      <w:r>
        <w:rPr>
          <w:noProof/>
        </w:rPr>
        <w:fldChar w:fldCharType="separate"/>
      </w:r>
      <w:r>
        <w:rPr>
          <w:noProof/>
        </w:rPr>
        <w:t>371</w:t>
      </w:r>
      <w:r>
        <w:rPr>
          <w:noProof/>
        </w:rPr>
        <w:fldChar w:fldCharType="end"/>
      </w:r>
    </w:p>
    <w:p w14:paraId="11D192C7" w14:textId="0F45D9D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_Toc187257589 \h </w:instrText>
      </w:r>
      <w:r>
        <w:rPr>
          <w:noProof/>
        </w:rPr>
      </w:r>
      <w:r>
        <w:rPr>
          <w:noProof/>
        </w:rPr>
        <w:fldChar w:fldCharType="separate"/>
      </w:r>
      <w:r>
        <w:rPr>
          <w:noProof/>
        </w:rPr>
        <w:t>371</w:t>
      </w:r>
      <w:r>
        <w:rPr>
          <w:noProof/>
        </w:rPr>
        <w:fldChar w:fldCharType="end"/>
      </w:r>
    </w:p>
    <w:p w14:paraId="2FF898B0" w14:textId="1900EDF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_Toc187257590 \h </w:instrText>
      </w:r>
      <w:r>
        <w:rPr>
          <w:noProof/>
        </w:rPr>
      </w:r>
      <w:r>
        <w:rPr>
          <w:noProof/>
        </w:rPr>
        <w:fldChar w:fldCharType="separate"/>
      </w:r>
      <w:r>
        <w:rPr>
          <w:noProof/>
        </w:rPr>
        <w:t>371</w:t>
      </w:r>
      <w:r>
        <w:rPr>
          <w:noProof/>
        </w:rPr>
        <w:fldChar w:fldCharType="end"/>
      </w:r>
    </w:p>
    <w:p w14:paraId="6F065AD9" w14:textId="5D433A00"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_Toc187257591 \h </w:instrText>
      </w:r>
      <w:r>
        <w:rPr>
          <w:noProof/>
        </w:rPr>
      </w:r>
      <w:r>
        <w:rPr>
          <w:noProof/>
        </w:rPr>
        <w:fldChar w:fldCharType="separate"/>
      </w:r>
      <w:r>
        <w:rPr>
          <w:noProof/>
        </w:rPr>
        <w:t>373</w:t>
      </w:r>
      <w:r>
        <w:rPr>
          <w:noProof/>
        </w:rPr>
        <w:fldChar w:fldCharType="end"/>
      </w:r>
    </w:p>
    <w:p w14:paraId="61D81889" w14:textId="00C75B3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_Toc187257592 \h </w:instrText>
      </w:r>
      <w:r>
        <w:rPr>
          <w:noProof/>
        </w:rPr>
      </w:r>
      <w:r>
        <w:rPr>
          <w:noProof/>
        </w:rPr>
        <w:fldChar w:fldCharType="separate"/>
      </w:r>
      <w:r>
        <w:rPr>
          <w:noProof/>
        </w:rPr>
        <w:t>374</w:t>
      </w:r>
      <w:r>
        <w:rPr>
          <w:noProof/>
        </w:rPr>
        <w:fldChar w:fldCharType="end"/>
      </w:r>
    </w:p>
    <w:p w14:paraId="3A323A94" w14:textId="51049F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_Toc187257593 \h </w:instrText>
      </w:r>
      <w:r>
        <w:rPr>
          <w:noProof/>
        </w:rPr>
      </w:r>
      <w:r>
        <w:rPr>
          <w:noProof/>
        </w:rPr>
        <w:fldChar w:fldCharType="separate"/>
      </w:r>
      <w:r>
        <w:rPr>
          <w:noProof/>
        </w:rPr>
        <w:t>380</w:t>
      </w:r>
      <w:r>
        <w:rPr>
          <w:noProof/>
        </w:rPr>
        <w:fldChar w:fldCharType="end"/>
      </w:r>
    </w:p>
    <w:p w14:paraId="33FE0E71" w14:textId="447BF04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_Toc187257594 \h </w:instrText>
      </w:r>
      <w:r>
        <w:rPr>
          <w:noProof/>
        </w:rPr>
      </w:r>
      <w:r>
        <w:rPr>
          <w:noProof/>
        </w:rPr>
        <w:fldChar w:fldCharType="separate"/>
      </w:r>
      <w:r>
        <w:rPr>
          <w:noProof/>
        </w:rPr>
        <w:t>381</w:t>
      </w:r>
      <w:r>
        <w:rPr>
          <w:noProof/>
        </w:rPr>
        <w:fldChar w:fldCharType="end"/>
      </w:r>
    </w:p>
    <w:p w14:paraId="347CD440" w14:textId="7D2488E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_Toc187257595 \h </w:instrText>
      </w:r>
      <w:r>
        <w:rPr>
          <w:noProof/>
        </w:rPr>
      </w:r>
      <w:r>
        <w:rPr>
          <w:noProof/>
        </w:rPr>
        <w:fldChar w:fldCharType="separate"/>
      </w:r>
      <w:r>
        <w:rPr>
          <w:noProof/>
        </w:rPr>
        <w:t>384</w:t>
      </w:r>
      <w:r>
        <w:rPr>
          <w:noProof/>
        </w:rPr>
        <w:fldChar w:fldCharType="end"/>
      </w:r>
    </w:p>
    <w:p w14:paraId="33E774DE" w14:textId="4017B648"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_Toc187257596 \h </w:instrText>
      </w:r>
      <w:r>
        <w:rPr>
          <w:noProof/>
        </w:rPr>
      </w:r>
      <w:r>
        <w:rPr>
          <w:noProof/>
        </w:rPr>
        <w:fldChar w:fldCharType="separate"/>
      </w:r>
      <w:r>
        <w:rPr>
          <w:noProof/>
        </w:rPr>
        <w:t>385</w:t>
      </w:r>
      <w:r>
        <w:rPr>
          <w:noProof/>
        </w:rPr>
        <w:fldChar w:fldCharType="end"/>
      </w:r>
    </w:p>
    <w:p w14:paraId="517B256A" w14:textId="108183F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_Toc187257597 \h </w:instrText>
      </w:r>
      <w:r>
        <w:rPr>
          <w:noProof/>
        </w:rPr>
      </w:r>
      <w:r>
        <w:rPr>
          <w:noProof/>
        </w:rPr>
        <w:fldChar w:fldCharType="separate"/>
      </w:r>
      <w:r>
        <w:rPr>
          <w:noProof/>
        </w:rPr>
        <w:t>385</w:t>
      </w:r>
      <w:r>
        <w:rPr>
          <w:noProof/>
        </w:rPr>
        <w:fldChar w:fldCharType="end"/>
      </w:r>
    </w:p>
    <w:p w14:paraId="7C573942" w14:textId="17188E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C17C59">
        <w:rPr>
          <w:i/>
          <w:noProof/>
        </w:rPr>
        <w:t>BS type 2-O</w:t>
      </w:r>
      <w:r>
        <w:rPr>
          <w:noProof/>
        </w:rPr>
        <w:t>)</w:t>
      </w:r>
      <w:r>
        <w:rPr>
          <w:noProof/>
        </w:rPr>
        <w:tab/>
      </w:r>
      <w:r>
        <w:rPr>
          <w:noProof/>
        </w:rPr>
        <w:fldChar w:fldCharType="begin"/>
      </w:r>
      <w:r>
        <w:rPr>
          <w:noProof/>
        </w:rPr>
        <w:instrText xml:space="preserve"> PAGEREF _Toc187257598 \h </w:instrText>
      </w:r>
      <w:r>
        <w:rPr>
          <w:noProof/>
        </w:rPr>
      </w:r>
      <w:r>
        <w:rPr>
          <w:noProof/>
        </w:rPr>
        <w:fldChar w:fldCharType="separate"/>
      </w:r>
      <w:r>
        <w:rPr>
          <w:noProof/>
        </w:rPr>
        <w:t>385</w:t>
      </w:r>
      <w:r>
        <w:rPr>
          <w:noProof/>
        </w:rPr>
        <w:fldChar w:fldCharType="end"/>
      </w:r>
    </w:p>
    <w:p w14:paraId="393C8C71" w14:textId="2814046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_Toc187257599 \h </w:instrText>
      </w:r>
      <w:r>
        <w:rPr>
          <w:noProof/>
        </w:rPr>
      </w:r>
      <w:r>
        <w:rPr>
          <w:noProof/>
        </w:rPr>
        <w:fldChar w:fldCharType="separate"/>
      </w:r>
      <w:r>
        <w:rPr>
          <w:noProof/>
        </w:rPr>
        <w:t>386</w:t>
      </w:r>
      <w:r>
        <w:rPr>
          <w:noProof/>
        </w:rPr>
        <w:fldChar w:fldCharType="end"/>
      </w:r>
    </w:p>
    <w:p w14:paraId="62E4A171" w14:textId="453930B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_Toc187257600 \h </w:instrText>
      </w:r>
      <w:r>
        <w:rPr>
          <w:noProof/>
        </w:rPr>
      </w:r>
      <w:r>
        <w:rPr>
          <w:noProof/>
        </w:rPr>
        <w:fldChar w:fldCharType="separate"/>
      </w:r>
      <w:r>
        <w:rPr>
          <w:noProof/>
        </w:rPr>
        <w:t>386</w:t>
      </w:r>
      <w:r>
        <w:rPr>
          <w:noProof/>
        </w:rPr>
        <w:fldChar w:fldCharType="end"/>
      </w:r>
    </w:p>
    <w:p w14:paraId="78125672" w14:textId="13C1F70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C17C59">
        <w:rPr>
          <w:i/>
          <w:noProof/>
        </w:rPr>
        <w:t>BS type 1-O</w:t>
      </w:r>
      <w:r>
        <w:rPr>
          <w:noProof/>
        </w:rPr>
        <w:t>)</w:t>
      </w:r>
      <w:r>
        <w:rPr>
          <w:noProof/>
        </w:rPr>
        <w:tab/>
      </w:r>
      <w:r>
        <w:rPr>
          <w:noProof/>
        </w:rPr>
        <w:fldChar w:fldCharType="begin"/>
      </w:r>
      <w:r>
        <w:rPr>
          <w:noProof/>
        </w:rPr>
        <w:instrText xml:space="preserve"> PAGEREF _Toc187257601 \h </w:instrText>
      </w:r>
      <w:r>
        <w:rPr>
          <w:noProof/>
        </w:rPr>
      </w:r>
      <w:r>
        <w:rPr>
          <w:noProof/>
        </w:rPr>
        <w:fldChar w:fldCharType="separate"/>
      </w:r>
      <w:r>
        <w:rPr>
          <w:noProof/>
        </w:rPr>
        <w:t>387</w:t>
      </w:r>
      <w:r>
        <w:rPr>
          <w:noProof/>
        </w:rPr>
        <w:fldChar w:fldCharType="end"/>
      </w:r>
    </w:p>
    <w:p w14:paraId="728B50EB" w14:textId="73A9B81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_Toc187257602 \h </w:instrText>
      </w:r>
      <w:r>
        <w:rPr>
          <w:noProof/>
        </w:rPr>
      </w:r>
      <w:r>
        <w:rPr>
          <w:noProof/>
        </w:rPr>
        <w:fldChar w:fldCharType="separate"/>
      </w:r>
      <w:r>
        <w:rPr>
          <w:noProof/>
        </w:rPr>
        <w:t>388</w:t>
      </w:r>
      <w:r>
        <w:rPr>
          <w:noProof/>
        </w:rPr>
        <w:fldChar w:fldCharType="end"/>
      </w:r>
    </w:p>
    <w:p w14:paraId="65AC2ACD" w14:textId="470F661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_Toc187257603 \h </w:instrText>
      </w:r>
      <w:r>
        <w:rPr>
          <w:noProof/>
        </w:rPr>
      </w:r>
      <w:r>
        <w:rPr>
          <w:noProof/>
        </w:rPr>
        <w:fldChar w:fldCharType="separate"/>
      </w:r>
      <w:r>
        <w:rPr>
          <w:noProof/>
        </w:rPr>
        <w:t>389</w:t>
      </w:r>
      <w:r>
        <w:rPr>
          <w:noProof/>
        </w:rPr>
        <w:fldChar w:fldCharType="end"/>
      </w:r>
    </w:p>
    <w:p w14:paraId="18F2D5D0" w14:textId="4D5AAE9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_Toc187257604 \h </w:instrText>
      </w:r>
      <w:r>
        <w:rPr>
          <w:noProof/>
        </w:rPr>
      </w:r>
      <w:r>
        <w:rPr>
          <w:noProof/>
        </w:rPr>
        <w:fldChar w:fldCharType="separate"/>
      </w:r>
      <w:r>
        <w:rPr>
          <w:noProof/>
        </w:rPr>
        <w:t>389</w:t>
      </w:r>
      <w:r>
        <w:rPr>
          <w:noProof/>
        </w:rPr>
        <w:fldChar w:fldCharType="end"/>
      </w:r>
    </w:p>
    <w:p w14:paraId="37015026" w14:textId="44282E3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_Toc187257605 \h </w:instrText>
      </w:r>
      <w:r>
        <w:rPr>
          <w:noProof/>
        </w:rPr>
      </w:r>
      <w:r>
        <w:rPr>
          <w:noProof/>
        </w:rPr>
        <w:fldChar w:fldCharType="separate"/>
      </w:r>
      <w:r>
        <w:rPr>
          <w:noProof/>
        </w:rPr>
        <w:t>389</w:t>
      </w:r>
      <w:r>
        <w:rPr>
          <w:noProof/>
        </w:rPr>
        <w:fldChar w:fldCharType="end"/>
      </w:r>
    </w:p>
    <w:p w14:paraId="486C9580" w14:textId="784FB50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_Toc187257606 \h </w:instrText>
      </w:r>
      <w:r>
        <w:rPr>
          <w:noProof/>
        </w:rPr>
      </w:r>
      <w:r>
        <w:rPr>
          <w:noProof/>
        </w:rPr>
        <w:fldChar w:fldCharType="separate"/>
      </w:r>
      <w:r>
        <w:rPr>
          <w:noProof/>
        </w:rPr>
        <w:t>390</w:t>
      </w:r>
      <w:r>
        <w:rPr>
          <w:noProof/>
        </w:rPr>
        <w:fldChar w:fldCharType="end"/>
      </w:r>
    </w:p>
    <w:p w14:paraId="08B02539" w14:textId="783462A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_Toc187257607 \h </w:instrText>
      </w:r>
      <w:r>
        <w:rPr>
          <w:noProof/>
        </w:rPr>
      </w:r>
      <w:r>
        <w:rPr>
          <w:noProof/>
        </w:rPr>
        <w:fldChar w:fldCharType="separate"/>
      </w:r>
      <w:r>
        <w:rPr>
          <w:noProof/>
        </w:rPr>
        <w:t>391</w:t>
      </w:r>
      <w:r>
        <w:rPr>
          <w:noProof/>
        </w:rPr>
        <w:fldChar w:fldCharType="end"/>
      </w:r>
    </w:p>
    <w:p w14:paraId="6890A763" w14:textId="1F45F1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 xml:space="preserve">General </w:t>
      </w:r>
      <w:r>
        <w:rPr>
          <w:noProof/>
        </w:rPr>
        <w:t>OTA</w:t>
      </w:r>
      <w:r w:rsidRPr="00C17C59">
        <w:rPr>
          <w:noProof/>
          <w:lang w:val="en-US"/>
        </w:rPr>
        <w:t xml:space="preserve"> out-of-band blocking</w:t>
      </w:r>
      <w:r>
        <w:rPr>
          <w:noProof/>
        </w:rPr>
        <w:tab/>
      </w:r>
      <w:r>
        <w:rPr>
          <w:noProof/>
        </w:rPr>
        <w:fldChar w:fldCharType="begin"/>
      </w:r>
      <w:r>
        <w:rPr>
          <w:noProof/>
        </w:rPr>
        <w:instrText xml:space="preserve"> PAGEREF _Toc187257608 \h </w:instrText>
      </w:r>
      <w:r>
        <w:rPr>
          <w:noProof/>
        </w:rPr>
      </w:r>
      <w:r>
        <w:rPr>
          <w:noProof/>
        </w:rPr>
        <w:fldChar w:fldCharType="separate"/>
      </w:r>
      <w:r>
        <w:rPr>
          <w:noProof/>
        </w:rPr>
        <w:t>391</w:t>
      </w:r>
      <w:r>
        <w:rPr>
          <w:noProof/>
        </w:rPr>
        <w:fldChar w:fldCharType="end"/>
      </w:r>
    </w:p>
    <w:p w14:paraId="10727D33" w14:textId="1817FE9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C17C59">
        <w:rPr>
          <w:noProof/>
          <w:lang w:val="en-US"/>
        </w:rPr>
        <w:t>co-location blocking</w:t>
      </w:r>
      <w:r>
        <w:rPr>
          <w:noProof/>
        </w:rPr>
        <w:tab/>
      </w:r>
      <w:r>
        <w:rPr>
          <w:noProof/>
        </w:rPr>
        <w:fldChar w:fldCharType="begin"/>
      </w:r>
      <w:r>
        <w:rPr>
          <w:noProof/>
        </w:rPr>
        <w:instrText xml:space="preserve"> PAGEREF _Toc187257609 \h </w:instrText>
      </w:r>
      <w:r>
        <w:rPr>
          <w:noProof/>
        </w:rPr>
      </w:r>
      <w:r>
        <w:rPr>
          <w:noProof/>
        </w:rPr>
        <w:fldChar w:fldCharType="separate"/>
      </w:r>
      <w:r>
        <w:rPr>
          <w:noProof/>
        </w:rPr>
        <w:t>391</w:t>
      </w:r>
      <w:r>
        <w:rPr>
          <w:noProof/>
        </w:rPr>
        <w:fldChar w:fldCharType="end"/>
      </w:r>
    </w:p>
    <w:p w14:paraId="1339C726" w14:textId="07408EE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_Toc187257610 \h </w:instrText>
      </w:r>
      <w:r>
        <w:rPr>
          <w:noProof/>
        </w:rPr>
      </w:r>
      <w:r>
        <w:rPr>
          <w:noProof/>
        </w:rPr>
        <w:fldChar w:fldCharType="separate"/>
      </w:r>
      <w:r>
        <w:rPr>
          <w:noProof/>
        </w:rPr>
        <w:t>392</w:t>
      </w:r>
      <w:r>
        <w:rPr>
          <w:noProof/>
        </w:rPr>
        <w:fldChar w:fldCharType="end"/>
      </w:r>
    </w:p>
    <w:p w14:paraId="2A99CA6F" w14:textId="3875B5A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_Toc187257611 \h </w:instrText>
      </w:r>
      <w:r>
        <w:rPr>
          <w:noProof/>
        </w:rPr>
      </w:r>
      <w:r>
        <w:rPr>
          <w:noProof/>
        </w:rPr>
        <w:fldChar w:fldCharType="separate"/>
      </w:r>
      <w:r>
        <w:rPr>
          <w:noProof/>
        </w:rPr>
        <w:t>392</w:t>
      </w:r>
      <w:r>
        <w:rPr>
          <w:noProof/>
        </w:rPr>
        <w:fldChar w:fldCharType="end"/>
      </w:r>
    </w:p>
    <w:p w14:paraId="68F7BEB1" w14:textId="7FFA792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_Toc187257612 \h </w:instrText>
      </w:r>
      <w:r>
        <w:rPr>
          <w:noProof/>
        </w:rPr>
      </w:r>
      <w:r>
        <w:rPr>
          <w:noProof/>
        </w:rPr>
        <w:fldChar w:fldCharType="separate"/>
      </w:r>
      <w:r>
        <w:rPr>
          <w:noProof/>
        </w:rPr>
        <w:t>393</w:t>
      </w:r>
      <w:r>
        <w:rPr>
          <w:noProof/>
        </w:rPr>
        <w:fldChar w:fldCharType="end"/>
      </w:r>
    </w:p>
    <w:p w14:paraId="035B7940" w14:textId="38BAD1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_Toc187257613 \h </w:instrText>
      </w:r>
      <w:r>
        <w:rPr>
          <w:noProof/>
        </w:rPr>
      </w:r>
      <w:r>
        <w:rPr>
          <w:noProof/>
        </w:rPr>
        <w:fldChar w:fldCharType="separate"/>
      </w:r>
      <w:r>
        <w:rPr>
          <w:noProof/>
        </w:rPr>
        <w:t>393</w:t>
      </w:r>
      <w:r>
        <w:rPr>
          <w:noProof/>
        </w:rPr>
        <w:fldChar w:fldCharType="end"/>
      </w:r>
    </w:p>
    <w:p w14:paraId="674743C5" w14:textId="728188E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_Toc187257614 \h </w:instrText>
      </w:r>
      <w:r>
        <w:rPr>
          <w:noProof/>
        </w:rPr>
      </w:r>
      <w:r>
        <w:rPr>
          <w:noProof/>
        </w:rPr>
        <w:fldChar w:fldCharType="separate"/>
      </w:r>
      <w:r>
        <w:rPr>
          <w:noProof/>
        </w:rPr>
        <w:t>394</w:t>
      </w:r>
      <w:r>
        <w:rPr>
          <w:noProof/>
        </w:rPr>
        <w:fldChar w:fldCharType="end"/>
      </w:r>
    </w:p>
    <w:p w14:paraId="33FFCD42" w14:textId="0A43120B"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_Toc187257615 \h </w:instrText>
      </w:r>
      <w:r>
        <w:rPr>
          <w:noProof/>
        </w:rPr>
      </w:r>
      <w:r>
        <w:rPr>
          <w:noProof/>
        </w:rPr>
        <w:fldChar w:fldCharType="separate"/>
      </w:r>
      <w:r>
        <w:rPr>
          <w:noProof/>
        </w:rPr>
        <w:t>395</w:t>
      </w:r>
      <w:r>
        <w:rPr>
          <w:noProof/>
        </w:rPr>
        <w:fldChar w:fldCharType="end"/>
      </w:r>
    </w:p>
    <w:p w14:paraId="77723E01" w14:textId="21A48A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_Toc187257616 \h </w:instrText>
      </w:r>
      <w:r>
        <w:rPr>
          <w:noProof/>
        </w:rPr>
      </w:r>
      <w:r>
        <w:rPr>
          <w:noProof/>
        </w:rPr>
        <w:fldChar w:fldCharType="separate"/>
      </w:r>
      <w:r>
        <w:rPr>
          <w:noProof/>
        </w:rPr>
        <w:t>395</w:t>
      </w:r>
      <w:r>
        <w:rPr>
          <w:noProof/>
        </w:rPr>
        <w:fldChar w:fldCharType="end"/>
      </w:r>
    </w:p>
    <w:p w14:paraId="74C1B52E" w14:textId="5ED05E8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_Toc187257617 \h </w:instrText>
      </w:r>
      <w:r>
        <w:rPr>
          <w:noProof/>
        </w:rPr>
      </w:r>
      <w:r>
        <w:rPr>
          <w:noProof/>
        </w:rPr>
        <w:fldChar w:fldCharType="separate"/>
      </w:r>
      <w:r>
        <w:rPr>
          <w:noProof/>
        </w:rPr>
        <w:t>396</w:t>
      </w:r>
      <w:r>
        <w:rPr>
          <w:noProof/>
        </w:rPr>
        <w:fldChar w:fldCharType="end"/>
      </w:r>
    </w:p>
    <w:p w14:paraId="465099A0" w14:textId="59C1F46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_Toc187257618 \h </w:instrText>
      </w:r>
      <w:r>
        <w:rPr>
          <w:noProof/>
        </w:rPr>
      </w:r>
      <w:r>
        <w:rPr>
          <w:noProof/>
        </w:rPr>
        <w:fldChar w:fldCharType="separate"/>
      </w:r>
      <w:r>
        <w:rPr>
          <w:noProof/>
        </w:rPr>
        <w:t>397</w:t>
      </w:r>
      <w:r>
        <w:rPr>
          <w:noProof/>
        </w:rPr>
        <w:fldChar w:fldCharType="end"/>
      </w:r>
    </w:p>
    <w:p w14:paraId="1D2268F7" w14:textId="08F713D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_Toc187257619 \h </w:instrText>
      </w:r>
      <w:r>
        <w:rPr>
          <w:noProof/>
        </w:rPr>
      </w:r>
      <w:r>
        <w:rPr>
          <w:noProof/>
        </w:rPr>
        <w:fldChar w:fldCharType="separate"/>
      </w:r>
      <w:r>
        <w:rPr>
          <w:noProof/>
        </w:rPr>
        <w:t>398</w:t>
      </w:r>
      <w:r>
        <w:rPr>
          <w:noProof/>
        </w:rPr>
        <w:fldChar w:fldCharType="end"/>
      </w:r>
    </w:p>
    <w:p w14:paraId="4C219D67" w14:textId="321866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_Toc187257620 \h </w:instrText>
      </w:r>
      <w:r>
        <w:rPr>
          <w:noProof/>
        </w:rPr>
      </w:r>
      <w:r>
        <w:rPr>
          <w:noProof/>
        </w:rPr>
        <w:fldChar w:fldCharType="separate"/>
      </w:r>
      <w:r>
        <w:rPr>
          <w:noProof/>
        </w:rPr>
        <w:t>398</w:t>
      </w:r>
      <w:r>
        <w:rPr>
          <w:noProof/>
        </w:rPr>
        <w:fldChar w:fldCharType="end"/>
      </w:r>
    </w:p>
    <w:p w14:paraId="40A051CF" w14:textId="7E9F82B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_Toc187257621 \h </w:instrText>
      </w:r>
      <w:r>
        <w:rPr>
          <w:noProof/>
        </w:rPr>
      </w:r>
      <w:r>
        <w:rPr>
          <w:noProof/>
        </w:rPr>
        <w:fldChar w:fldCharType="separate"/>
      </w:r>
      <w:r>
        <w:rPr>
          <w:noProof/>
        </w:rPr>
        <w:t>398</w:t>
      </w:r>
      <w:r>
        <w:rPr>
          <w:noProof/>
        </w:rPr>
        <w:fldChar w:fldCharType="end"/>
      </w:r>
    </w:p>
    <w:p w14:paraId="616F406C" w14:textId="78DE736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_Toc187257622 \h </w:instrText>
      </w:r>
      <w:r>
        <w:rPr>
          <w:noProof/>
        </w:rPr>
      </w:r>
      <w:r>
        <w:rPr>
          <w:noProof/>
        </w:rPr>
        <w:fldChar w:fldCharType="separate"/>
      </w:r>
      <w:r>
        <w:rPr>
          <w:noProof/>
        </w:rPr>
        <w:t>398</w:t>
      </w:r>
      <w:r>
        <w:rPr>
          <w:noProof/>
        </w:rPr>
        <w:fldChar w:fldCharType="end"/>
      </w:r>
    </w:p>
    <w:p w14:paraId="0407615B" w14:textId="2A27040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_Toc187257623 \h </w:instrText>
      </w:r>
      <w:r>
        <w:rPr>
          <w:noProof/>
        </w:rPr>
      </w:r>
      <w:r>
        <w:rPr>
          <w:noProof/>
        </w:rPr>
        <w:fldChar w:fldCharType="separate"/>
      </w:r>
      <w:r>
        <w:rPr>
          <w:noProof/>
        </w:rPr>
        <w:t>398</w:t>
      </w:r>
      <w:r>
        <w:rPr>
          <w:noProof/>
        </w:rPr>
        <w:fldChar w:fldCharType="end"/>
      </w:r>
    </w:p>
    <w:p w14:paraId="2A2E85AD" w14:textId="7A6C8FA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_Toc187257624 \h </w:instrText>
      </w:r>
      <w:r>
        <w:rPr>
          <w:noProof/>
        </w:rPr>
      </w:r>
      <w:r>
        <w:rPr>
          <w:noProof/>
        </w:rPr>
        <w:fldChar w:fldCharType="separate"/>
      </w:r>
      <w:r>
        <w:rPr>
          <w:noProof/>
        </w:rPr>
        <w:t>400</w:t>
      </w:r>
      <w:r>
        <w:rPr>
          <w:noProof/>
        </w:rPr>
        <w:fldChar w:fldCharType="end"/>
      </w:r>
    </w:p>
    <w:p w14:paraId="55CAF85E" w14:textId="4B088CF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_Toc187257625 \h </w:instrText>
      </w:r>
      <w:r>
        <w:rPr>
          <w:noProof/>
        </w:rPr>
      </w:r>
      <w:r>
        <w:rPr>
          <w:noProof/>
        </w:rPr>
        <w:fldChar w:fldCharType="separate"/>
      </w:r>
      <w:r>
        <w:rPr>
          <w:noProof/>
        </w:rPr>
        <w:t>401</w:t>
      </w:r>
      <w:r>
        <w:rPr>
          <w:noProof/>
        </w:rPr>
        <w:fldChar w:fldCharType="end"/>
      </w:r>
    </w:p>
    <w:p w14:paraId="66A702AA" w14:textId="6DC06E4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_Toc187257626 \h </w:instrText>
      </w:r>
      <w:r>
        <w:rPr>
          <w:noProof/>
        </w:rPr>
      </w:r>
      <w:r>
        <w:rPr>
          <w:noProof/>
        </w:rPr>
        <w:fldChar w:fldCharType="separate"/>
      </w:r>
      <w:r>
        <w:rPr>
          <w:noProof/>
        </w:rPr>
        <w:t>401</w:t>
      </w:r>
      <w:r>
        <w:rPr>
          <w:noProof/>
        </w:rPr>
        <w:fldChar w:fldCharType="end"/>
      </w:r>
    </w:p>
    <w:p w14:paraId="301E2FC4" w14:textId="37CE5E5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_Toc187257627 \h </w:instrText>
      </w:r>
      <w:r>
        <w:rPr>
          <w:noProof/>
        </w:rPr>
      </w:r>
      <w:r>
        <w:rPr>
          <w:noProof/>
        </w:rPr>
        <w:fldChar w:fldCharType="separate"/>
      </w:r>
      <w:r>
        <w:rPr>
          <w:noProof/>
        </w:rPr>
        <w:t>401</w:t>
      </w:r>
      <w:r>
        <w:rPr>
          <w:noProof/>
        </w:rPr>
        <w:fldChar w:fldCharType="end"/>
      </w:r>
    </w:p>
    <w:p w14:paraId="111B3D49" w14:textId="2CD0D01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Operating band unwanted emissions</w:t>
      </w:r>
      <w:r>
        <w:rPr>
          <w:noProof/>
        </w:rPr>
        <w:tab/>
      </w:r>
      <w:r>
        <w:rPr>
          <w:noProof/>
        </w:rPr>
        <w:fldChar w:fldCharType="begin"/>
      </w:r>
      <w:r>
        <w:rPr>
          <w:noProof/>
        </w:rPr>
        <w:instrText xml:space="preserve"> PAGEREF _Toc187257628 \h </w:instrText>
      </w:r>
      <w:r>
        <w:rPr>
          <w:noProof/>
        </w:rPr>
      </w:r>
      <w:r>
        <w:rPr>
          <w:noProof/>
        </w:rPr>
        <w:fldChar w:fldCharType="separate"/>
      </w:r>
      <w:r>
        <w:rPr>
          <w:noProof/>
        </w:rPr>
        <w:t>402</w:t>
      </w:r>
      <w:r>
        <w:rPr>
          <w:noProof/>
        </w:rPr>
        <w:fldChar w:fldCharType="end"/>
      </w:r>
    </w:p>
    <w:p w14:paraId="5D0ACD25" w14:textId="3123FB0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Spurious unwanted emissions</w:t>
      </w:r>
      <w:r>
        <w:rPr>
          <w:noProof/>
        </w:rPr>
        <w:tab/>
      </w:r>
      <w:r>
        <w:rPr>
          <w:noProof/>
        </w:rPr>
        <w:fldChar w:fldCharType="begin"/>
      </w:r>
      <w:r>
        <w:rPr>
          <w:noProof/>
        </w:rPr>
        <w:instrText xml:space="preserve"> PAGEREF _Toc187257629 \h </w:instrText>
      </w:r>
      <w:r>
        <w:rPr>
          <w:noProof/>
        </w:rPr>
      </w:r>
      <w:r>
        <w:rPr>
          <w:noProof/>
        </w:rPr>
        <w:fldChar w:fldCharType="separate"/>
      </w:r>
      <w:r>
        <w:rPr>
          <w:noProof/>
        </w:rPr>
        <w:t>402</w:t>
      </w:r>
      <w:r>
        <w:rPr>
          <w:noProof/>
        </w:rPr>
        <w:fldChar w:fldCharType="end"/>
      </w:r>
    </w:p>
    <w:p w14:paraId="026CE40E" w14:textId="48B790B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_Toc187257630 \h </w:instrText>
      </w:r>
      <w:r>
        <w:rPr>
          <w:noProof/>
        </w:rPr>
      </w:r>
      <w:r>
        <w:rPr>
          <w:noProof/>
        </w:rPr>
        <w:fldChar w:fldCharType="separate"/>
      </w:r>
      <w:r>
        <w:rPr>
          <w:noProof/>
        </w:rPr>
        <w:t>403</w:t>
      </w:r>
      <w:r>
        <w:rPr>
          <w:noProof/>
        </w:rPr>
        <w:fldChar w:fldCharType="end"/>
      </w:r>
    </w:p>
    <w:p w14:paraId="267597DF" w14:textId="6E2DD7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_Toc187257631 \h </w:instrText>
      </w:r>
      <w:r>
        <w:rPr>
          <w:noProof/>
        </w:rPr>
      </w:r>
      <w:r>
        <w:rPr>
          <w:noProof/>
        </w:rPr>
        <w:fldChar w:fldCharType="separate"/>
      </w:r>
      <w:r>
        <w:rPr>
          <w:noProof/>
        </w:rPr>
        <w:t>403</w:t>
      </w:r>
      <w:r>
        <w:rPr>
          <w:noProof/>
        </w:rPr>
        <w:fldChar w:fldCharType="end"/>
      </w:r>
    </w:p>
    <w:p w14:paraId="085014FE" w14:textId="797B1A8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_Toc187257632 \h </w:instrText>
      </w:r>
      <w:r>
        <w:rPr>
          <w:noProof/>
        </w:rPr>
      </w:r>
      <w:r>
        <w:rPr>
          <w:noProof/>
        </w:rPr>
        <w:fldChar w:fldCharType="separate"/>
      </w:r>
      <w:r>
        <w:rPr>
          <w:noProof/>
        </w:rPr>
        <w:t>403</w:t>
      </w:r>
      <w:r>
        <w:rPr>
          <w:noProof/>
        </w:rPr>
        <w:fldChar w:fldCharType="end"/>
      </w:r>
    </w:p>
    <w:p w14:paraId="034209A0" w14:textId="68BD881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_Toc187257633 \h </w:instrText>
      </w:r>
      <w:r>
        <w:rPr>
          <w:noProof/>
        </w:rPr>
      </w:r>
      <w:r>
        <w:rPr>
          <w:noProof/>
        </w:rPr>
        <w:fldChar w:fldCharType="separate"/>
      </w:r>
      <w:r>
        <w:rPr>
          <w:noProof/>
        </w:rPr>
        <w:t>403</w:t>
      </w:r>
      <w:r>
        <w:rPr>
          <w:noProof/>
        </w:rPr>
        <w:fldChar w:fldCharType="end"/>
      </w:r>
    </w:p>
    <w:p w14:paraId="1777FF31" w14:textId="17661B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_Toc187257634 \h </w:instrText>
      </w:r>
      <w:r>
        <w:rPr>
          <w:noProof/>
        </w:rPr>
      </w:r>
      <w:r>
        <w:rPr>
          <w:noProof/>
        </w:rPr>
        <w:fldChar w:fldCharType="separate"/>
      </w:r>
      <w:r>
        <w:rPr>
          <w:noProof/>
        </w:rPr>
        <w:t>404</w:t>
      </w:r>
      <w:r>
        <w:rPr>
          <w:noProof/>
        </w:rPr>
        <w:fldChar w:fldCharType="end"/>
      </w:r>
    </w:p>
    <w:p w14:paraId="7185B9E4" w14:textId="1B8ABC2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_Toc187257635 \h </w:instrText>
      </w:r>
      <w:r>
        <w:rPr>
          <w:noProof/>
        </w:rPr>
      </w:r>
      <w:r>
        <w:rPr>
          <w:noProof/>
        </w:rPr>
        <w:fldChar w:fldCharType="separate"/>
      </w:r>
      <w:r>
        <w:rPr>
          <w:noProof/>
        </w:rPr>
        <w:t>404</w:t>
      </w:r>
      <w:r>
        <w:rPr>
          <w:noProof/>
        </w:rPr>
        <w:fldChar w:fldCharType="end"/>
      </w:r>
    </w:p>
    <w:p w14:paraId="32394E6C" w14:textId="6B0A2B5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_Toc187257636 \h </w:instrText>
      </w:r>
      <w:r>
        <w:rPr>
          <w:noProof/>
        </w:rPr>
      </w:r>
      <w:r>
        <w:rPr>
          <w:noProof/>
        </w:rPr>
        <w:fldChar w:fldCharType="separate"/>
      </w:r>
      <w:r>
        <w:rPr>
          <w:noProof/>
        </w:rPr>
        <w:t>404</w:t>
      </w:r>
      <w:r>
        <w:rPr>
          <w:noProof/>
        </w:rPr>
        <w:fldChar w:fldCharType="end"/>
      </w:r>
    </w:p>
    <w:p w14:paraId="5B8262F8" w14:textId="4A16257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_Toc187257637 \h </w:instrText>
      </w:r>
      <w:r>
        <w:rPr>
          <w:noProof/>
        </w:rPr>
      </w:r>
      <w:r>
        <w:rPr>
          <w:noProof/>
        </w:rPr>
        <w:fldChar w:fldCharType="separate"/>
      </w:r>
      <w:r>
        <w:rPr>
          <w:noProof/>
        </w:rPr>
        <w:t>405</w:t>
      </w:r>
      <w:r>
        <w:rPr>
          <w:noProof/>
        </w:rPr>
        <w:fldChar w:fldCharType="end"/>
      </w:r>
    </w:p>
    <w:p w14:paraId="341BA6DA" w14:textId="67E01A0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sidRPr="00C17C59">
        <w:rPr>
          <w:noProof/>
          <w:lang w:val="fr-FR"/>
        </w:rPr>
        <w:t>Annex J (normative): Propagation conditions</w:t>
      </w:r>
      <w:r>
        <w:rPr>
          <w:noProof/>
        </w:rPr>
        <w:tab/>
      </w:r>
      <w:r>
        <w:rPr>
          <w:noProof/>
        </w:rPr>
        <w:fldChar w:fldCharType="begin"/>
      </w:r>
      <w:r>
        <w:rPr>
          <w:noProof/>
        </w:rPr>
        <w:instrText xml:space="preserve"> PAGEREF _Toc187257638 \h </w:instrText>
      </w:r>
      <w:r>
        <w:rPr>
          <w:noProof/>
        </w:rPr>
      </w:r>
      <w:r>
        <w:rPr>
          <w:noProof/>
        </w:rPr>
        <w:fldChar w:fldCharType="separate"/>
      </w:r>
      <w:r>
        <w:rPr>
          <w:noProof/>
        </w:rPr>
        <w:t>406</w:t>
      </w:r>
      <w:r>
        <w:rPr>
          <w:noProof/>
        </w:rPr>
        <w:fldChar w:fldCharType="end"/>
      </w:r>
    </w:p>
    <w:p w14:paraId="23DCBC1C" w14:textId="1C27EFE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C17C59">
        <w:rPr>
          <w:noProof/>
          <w:lang w:val="fr-FR"/>
        </w:rPr>
        <w:t>Static propagation condition</w:t>
      </w:r>
      <w:r>
        <w:rPr>
          <w:noProof/>
        </w:rPr>
        <w:tab/>
      </w:r>
      <w:r>
        <w:rPr>
          <w:noProof/>
        </w:rPr>
        <w:fldChar w:fldCharType="begin"/>
      </w:r>
      <w:r>
        <w:rPr>
          <w:noProof/>
        </w:rPr>
        <w:instrText xml:space="preserve"> PAGEREF _Toc187257639 \h </w:instrText>
      </w:r>
      <w:r>
        <w:rPr>
          <w:noProof/>
        </w:rPr>
      </w:r>
      <w:r>
        <w:rPr>
          <w:noProof/>
        </w:rPr>
        <w:fldChar w:fldCharType="separate"/>
      </w:r>
      <w:r>
        <w:rPr>
          <w:noProof/>
        </w:rPr>
        <w:t>406</w:t>
      </w:r>
      <w:r>
        <w:rPr>
          <w:noProof/>
        </w:rPr>
        <w:fldChar w:fldCharType="end"/>
      </w:r>
    </w:p>
    <w:p w14:paraId="66293983" w14:textId="578108C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_Toc187257640 \h </w:instrText>
      </w:r>
      <w:r>
        <w:rPr>
          <w:noProof/>
        </w:rPr>
      </w:r>
      <w:r>
        <w:rPr>
          <w:noProof/>
        </w:rPr>
        <w:fldChar w:fldCharType="separate"/>
      </w:r>
      <w:r>
        <w:rPr>
          <w:noProof/>
        </w:rPr>
        <w:t>406</w:t>
      </w:r>
      <w:r>
        <w:rPr>
          <w:noProof/>
        </w:rPr>
        <w:fldChar w:fldCharType="end"/>
      </w:r>
    </w:p>
    <w:p w14:paraId="56905165" w14:textId="414A3E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_Toc187257641 \h </w:instrText>
      </w:r>
      <w:r>
        <w:rPr>
          <w:noProof/>
        </w:rPr>
      </w:r>
      <w:r>
        <w:rPr>
          <w:noProof/>
        </w:rPr>
        <w:fldChar w:fldCharType="separate"/>
      </w:r>
      <w:r>
        <w:rPr>
          <w:noProof/>
        </w:rPr>
        <w:t>406</w:t>
      </w:r>
      <w:r>
        <w:rPr>
          <w:noProof/>
        </w:rPr>
        <w:fldChar w:fldCharType="end"/>
      </w:r>
    </w:p>
    <w:p w14:paraId="798F84BA" w14:textId="210D859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_Toc187257642 \h </w:instrText>
      </w:r>
      <w:r>
        <w:rPr>
          <w:noProof/>
        </w:rPr>
      </w:r>
      <w:r>
        <w:rPr>
          <w:noProof/>
        </w:rPr>
        <w:fldChar w:fldCharType="separate"/>
      </w:r>
      <w:r>
        <w:rPr>
          <w:noProof/>
        </w:rPr>
        <w:t>407</w:t>
      </w:r>
      <w:r>
        <w:rPr>
          <w:noProof/>
        </w:rPr>
        <w:fldChar w:fldCharType="end"/>
      </w:r>
    </w:p>
    <w:p w14:paraId="11E3C923" w14:textId="5553A4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_Toc187257643 \h </w:instrText>
      </w:r>
      <w:r>
        <w:rPr>
          <w:noProof/>
        </w:rPr>
      </w:r>
      <w:r>
        <w:rPr>
          <w:noProof/>
        </w:rPr>
        <w:fldChar w:fldCharType="separate"/>
      </w:r>
      <w:r>
        <w:rPr>
          <w:noProof/>
        </w:rPr>
        <w:t>408</w:t>
      </w:r>
      <w:r>
        <w:rPr>
          <w:noProof/>
        </w:rPr>
        <w:fldChar w:fldCharType="end"/>
      </w:r>
    </w:p>
    <w:p w14:paraId="6AA7F70A" w14:textId="4378361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_Toc187257644 \h </w:instrText>
      </w:r>
      <w:r>
        <w:rPr>
          <w:noProof/>
        </w:rPr>
      </w:r>
      <w:r>
        <w:rPr>
          <w:noProof/>
        </w:rPr>
        <w:fldChar w:fldCharType="separate"/>
      </w:r>
      <w:r>
        <w:rPr>
          <w:noProof/>
        </w:rPr>
        <w:t>410</w:t>
      </w:r>
      <w:r>
        <w:rPr>
          <w:noProof/>
        </w:rPr>
        <w:fldChar w:fldCharType="end"/>
      </w:r>
    </w:p>
    <w:p w14:paraId="48BD24BB" w14:textId="65257F5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_Toc187257645 \h </w:instrText>
      </w:r>
      <w:r>
        <w:rPr>
          <w:noProof/>
        </w:rPr>
      </w:r>
      <w:r>
        <w:rPr>
          <w:noProof/>
        </w:rPr>
        <w:fldChar w:fldCharType="separate"/>
      </w:r>
      <w:r>
        <w:rPr>
          <w:noProof/>
        </w:rPr>
        <w:t>410</w:t>
      </w:r>
      <w:r>
        <w:rPr>
          <w:noProof/>
        </w:rPr>
        <w:fldChar w:fldCharType="end"/>
      </w:r>
    </w:p>
    <w:p w14:paraId="1B36FB91" w14:textId="2B19AF0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_Toc187257646 \h </w:instrText>
      </w:r>
      <w:r>
        <w:rPr>
          <w:noProof/>
        </w:rPr>
      </w:r>
      <w:r>
        <w:rPr>
          <w:noProof/>
        </w:rPr>
        <w:fldChar w:fldCharType="separate"/>
      </w:r>
      <w:r>
        <w:rPr>
          <w:noProof/>
        </w:rPr>
        <w:t>410</w:t>
      </w:r>
      <w:r>
        <w:rPr>
          <w:noProof/>
        </w:rPr>
        <w:fldChar w:fldCharType="end"/>
      </w:r>
    </w:p>
    <w:p w14:paraId="275DB727" w14:textId="237EBA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_Toc187257647 \h </w:instrText>
      </w:r>
      <w:r>
        <w:rPr>
          <w:noProof/>
        </w:rPr>
      </w:r>
      <w:r>
        <w:rPr>
          <w:noProof/>
        </w:rPr>
        <w:fldChar w:fldCharType="separate"/>
      </w:r>
      <w:r>
        <w:rPr>
          <w:noProof/>
        </w:rPr>
        <w:t>411</w:t>
      </w:r>
      <w:r>
        <w:rPr>
          <w:noProof/>
        </w:rPr>
        <w:fldChar w:fldCharType="end"/>
      </w:r>
    </w:p>
    <w:p w14:paraId="514825F7" w14:textId="503729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_Toc187257648 \h </w:instrText>
      </w:r>
      <w:r>
        <w:rPr>
          <w:noProof/>
        </w:rPr>
      </w:r>
      <w:r>
        <w:rPr>
          <w:noProof/>
        </w:rPr>
        <w:fldChar w:fldCharType="separate"/>
      </w:r>
      <w:r>
        <w:rPr>
          <w:noProof/>
        </w:rPr>
        <w:t>412</w:t>
      </w:r>
      <w:r>
        <w:rPr>
          <w:noProof/>
        </w:rPr>
        <w:fldChar w:fldCharType="end"/>
      </w:r>
    </w:p>
    <w:p w14:paraId="57E5438E" w14:textId="20B19A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_Toc187257649 \h </w:instrText>
      </w:r>
      <w:r>
        <w:rPr>
          <w:noProof/>
        </w:rPr>
      </w:r>
      <w:r>
        <w:rPr>
          <w:noProof/>
        </w:rPr>
        <w:fldChar w:fldCharType="separate"/>
      </w:r>
      <w:r>
        <w:rPr>
          <w:noProof/>
        </w:rPr>
        <w:t>414</w:t>
      </w:r>
      <w:r>
        <w:rPr>
          <w:noProof/>
        </w:rPr>
        <w:fldChar w:fldCharType="end"/>
      </w:r>
    </w:p>
    <w:p w14:paraId="115D7BBA" w14:textId="211F8C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_Toc187257650 \h </w:instrText>
      </w:r>
      <w:r>
        <w:rPr>
          <w:noProof/>
        </w:rPr>
      </w:r>
      <w:r>
        <w:rPr>
          <w:noProof/>
        </w:rPr>
        <w:fldChar w:fldCharType="separate"/>
      </w:r>
      <w:r>
        <w:rPr>
          <w:noProof/>
        </w:rPr>
        <w:t>414</w:t>
      </w:r>
      <w:r>
        <w:rPr>
          <w:noProof/>
        </w:rPr>
        <w:fldChar w:fldCharType="end"/>
      </w:r>
    </w:p>
    <w:p w14:paraId="4A603994" w14:textId="648E99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_Toc187257651 \h </w:instrText>
      </w:r>
      <w:r>
        <w:rPr>
          <w:noProof/>
        </w:rPr>
      </w:r>
      <w:r>
        <w:rPr>
          <w:noProof/>
        </w:rPr>
        <w:fldChar w:fldCharType="separate"/>
      </w:r>
      <w:r>
        <w:rPr>
          <w:noProof/>
        </w:rPr>
        <w:t>415</w:t>
      </w:r>
      <w:r>
        <w:rPr>
          <w:noProof/>
        </w:rPr>
        <w:fldChar w:fldCharType="end"/>
      </w:r>
    </w:p>
    <w:p w14:paraId="688DC6A5" w14:textId="46D6982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_Toc187257652 \h </w:instrText>
      </w:r>
      <w:r>
        <w:rPr>
          <w:noProof/>
        </w:rPr>
      </w:r>
      <w:r>
        <w:rPr>
          <w:noProof/>
        </w:rPr>
        <w:fldChar w:fldCharType="separate"/>
      </w:r>
      <w:r>
        <w:rPr>
          <w:noProof/>
        </w:rPr>
        <w:t>415</w:t>
      </w:r>
      <w:r>
        <w:rPr>
          <w:noProof/>
        </w:rPr>
        <w:fldChar w:fldCharType="end"/>
      </w:r>
    </w:p>
    <w:p w14:paraId="220A86A7" w14:textId="6634EA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_Toc187257653 \h </w:instrText>
      </w:r>
      <w:r>
        <w:rPr>
          <w:noProof/>
        </w:rPr>
      </w:r>
      <w:r>
        <w:rPr>
          <w:noProof/>
        </w:rPr>
        <w:fldChar w:fldCharType="separate"/>
      </w:r>
      <w:r>
        <w:rPr>
          <w:noProof/>
        </w:rPr>
        <w:t>415</w:t>
      </w:r>
      <w:r>
        <w:rPr>
          <w:noProof/>
        </w:rPr>
        <w:fldChar w:fldCharType="end"/>
      </w:r>
    </w:p>
    <w:p w14:paraId="08DC7EED" w14:textId="6BDD5C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_Toc187257654 \h </w:instrText>
      </w:r>
      <w:r>
        <w:rPr>
          <w:noProof/>
        </w:rPr>
      </w:r>
      <w:r>
        <w:rPr>
          <w:noProof/>
        </w:rPr>
        <w:fldChar w:fldCharType="separate"/>
      </w:r>
      <w:r>
        <w:rPr>
          <w:noProof/>
        </w:rPr>
        <w:t>415</w:t>
      </w:r>
      <w:r>
        <w:rPr>
          <w:noProof/>
        </w:rPr>
        <w:fldChar w:fldCharType="end"/>
      </w:r>
    </w:p>
    <w:p w14:paraId="0DFDFDCD" w14:textId="4E4458F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_Toc187257655 \h </w:instrText>
      </w:r>
      <w:r>
        <w:rPr>
          <w:noProof/>
        </w:rPr>
      </w:r>
      <w:r>
        <w:rPr>
          <w:noProof/>
        </w:rPr>
        <w:fldChar w:fldCharType="separate"/>
      </w:r>
      <w:r>
        <w:rPr>
          <w:noProof/>
        </w:rPr>
        <w:t>416</w:t>
      </w:r>
      <w:r>
        <w:rPr>
          <w:noProof/>
        </w:rPr>
        <w:fldChar w:fldCharType="end"/>
      </w:r>
    </w:p>
    <w:p w14:paraId="63FE61AF" w14:textId="067457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_Toc187257656 \h </w:instrText>
      </w:r>
      <w:r>
        <w:rPr>
          <w:noProof/>
        </w:rPr>
      </w:r>
      <w:r>
        <w:rPr>
          <w:noProof/>
        </w:rPr>
        <w:fldChar w:fldCharType="separate"/>
      </w:r>
      <w:r>
        <w:rPr>
          <w:noProof/>
        </w:rPr>
        <w:t>420</w:t>
      </w:r>
      <w:r>
        <w:rPr>
          <w:noProof/>
        </w:rPr>
        <w:fldChar w:fldCharType="end"/>
      </w:r>
    </w:p>
    <w:p w14:paraId="30F669F7" w14:textId="7B5D4D6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_Toc187257657 \h </w:instrText>
      </w:r>
      <w:r>
        <w:rPr>
          <w:noProof/>
        </w:rPr>
      </w:r>
      <w:r>
        <w:rPr>
          <w:noProof/>
        </w:rPr>
        <w:fldChar w:fldCharType="separate"/>
      </w:r>
      <w:r>
        <w:rPr>
          <w:noProof/>
        </w:rPr>
        <w:t>422</w:t>
      </w:r>
      <w:r>
        <w:rPr>
          <w:noProof/>
        </w:rPr>
        <w:fldChar w:fldCharType="end"/>
      </w:r>
    </w:p>
    <w:p w14:paraId="784BF814" w14:textId="70C591F7"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_Toc187257658 \h </w:instrText>
      </w:r>
      <w:r>
        <w:rPr>
          <w:noProof/>
        </w:rPr>
      </w:r>
      <w:r>
        <w:rPr>
          <w:noProof/>
        </w:rPr>
        <w:fldChar w:fldCharType="separate"/>
      </w:r>
      <w:r>
        <w:rPr>
          <w:noProof/>
        </w:rPr>
        <w:t>423</w:t>
      </w:r>
      <w:r>
        <w:rPr>
          <w:noProof/>
        </w:rPr>
        <w:fldChar w:fldCharType="end"/>
      </w:r>
    </w:p>
    <w:p w14:paraId="1578FED2" w14:textId="7C86709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_Toc187257659 \h </w:instrText>
      </w:r>
      <w:r>
        <w:rPr>
          <w:noProof/>
        </w:rPr>
      </w:r>
      <w:r>
        <w:rPr>
          <w:noProof/>
        </w:rPr>
        <w:fldChar w:fldCharType="separate"/>
      </w:r>
      <w:r>
        <w:rPr>
          <w:noProof/>
        </w:rPr>
        <w:t>423</w:t>
      </w:r>
      <w:r>
        <w:rPr>
          <w:noProof/>
        </w:rPr>
        <w:fldChar w:fldCharType="end"/>
      </w:r>
    </w:p>
    <w:p w14:paraId="5DD472F6" w14:textId="0E8231B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_Toc187257660 \h </w:instrText>
      </w:r>
      <w:r>
        <w:rPr>
          <w:noProof/>
        </w:rPr>
      </w:r>
      <w:r>
        <w:rPr>
          <w:noProof/>
        </w:rPr>
        <w:fldChar w:fldCharType="separate"/>
      </w:r>
      <w:r>
        <w:rPr>
          <w:noProof/>
        </w:rPr>
        <w:t>423</w:t>
      </w:r>
      <w:r>
        <w:rPr>
          <w:noProof/>
        </w:rPr>
        <w:fldChar w:fldCharType="end"/>
      </w:r>
    </w:p>
    <w:p w14:paraId="3A4B3BCE" w14:textId="7934B2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_Toc187257661 \h </w:instrText>
      </w:r>
      <w:r>
        <w:rPr>
          <w:noProof/>
        </w:rPr>
      </w:r>
      <w:r>
        <w:rPr>
          <w:noProof/>
        </w:rPr>
        <w:fldChar w:fldCharType="separate"/>
      </w:r>
      <w:r>
        <w:rPr>
          <w:noProof/>
        </w:rPr>
        <w:t>423</w:t>
      </w:r>
      <w:r>
        <w:rPr>
          <w:noProof/>
        </w:rPr>
        <w:fldChar w:fldCharType="end"/>
      </w:r>
    </w:p>
    <w:p w14:paraId="73423203" w14:textId="77E83A2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_Toc187257662 \h </w:instrText>
      </w:r>
      <w:r>
        <w:rPr>
          <w:noProof/>
        </w:rPr>
      </w:r>
      <w:r>
        <w:rPr>
          <w:noProof/>
        </w:rPr>
        <w:fldChar w:fldCharType="separate"/>
      </w:r>
      <w:r>
        <w:rPr>
          <w:noProof/>
        </w:rPr>
        <w:t>423</w:t>
      </w:r>
      <w:r>
        <w:rPr>
          <w:noProof/>
        </w:rPr>
        <w:fldChar w:fldCharType="end"/>
      </w:r>
    </w:p>
    <w:p w14:paraId="4D8597AC" w14:textId="0AC6D8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_Toc187257663 \h </w:instrText>
      </w:r>
      <w:r>
        <w:rPr>
          <w:noProof/>
        </w:rPr>
      </w:r>
      <w:r>
        <w:rPr>
          <w:noProof/>
        </w:rPr>
        <w:fldChar w:fldCharType="separate"/>
      </w:r>
      <w:r>
        <w:rPr>
          <w:noProof/>
        </w:rPr>
        <w:t>424</w:t>
      </w:r>
      <w:r>
        <w:rPr>
          <w:noProof/>
        </w:rPr>
        <w:fldChar w:fldCharType="end"/>
      </w:r>
    </w:p>
    <w:p w14:paraId="1918819F" w14:textId="5C70C06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_Toc187257664 \h </w:instrText>
      </w:r>
      <w:r>
        <w:rPr>
          <w:noProof/>
        </w:rPr>
      </w:r>
      <w:r>
        <w:rPr>
          <w:noProof/>
        </w:rPr>
        <w:fldChar w:fldCharType="separate"/>
      </w:r>
      <w:r>
        <w:rPr>
          <w:noProof/>
        </w:rPr>
        <w:t>424</w:t>
      </w:r>
      <w:r>
        <w:rPr>
          <w:noProof/>
        </w:rPr>
        <w:fldChar w:fldCharType="end"/>
      </w:r>
    </w:p>
    <w:p w14:paraId="5C3165F6" w14:textId="34BF67E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_Toc187257665 \h </w:instrText>
      </w:r>
      <w:r>
        <w:rPr>
          <w:noProof/>
        </w:rPr>
      </w:r>
      <w:r>
        <w:rPr>
          <w:noProof/>
        </w:rPr>
        <w:fldChar w:fldCharType="separate"/>
      </w:r>
      <w:r>
        <w:rPr>
          <w:noProof/>
        </w:rPr>
        <w:t>426</w:t>
      </w:r>
      <w:r>
        <w:rPr>
          <w:noProof/>
        </w:rPr>
        <w:fldChar w:fldCharType="end"/>
      </w:r>
    </w:p>
    <w:p w14:paraId="6E2166DB" w14:textId="2F9448D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_Toc187257666 \h </w:instrText>
      </w:r>
      <w:r>
        <w:rPr>
          <w:noProof/>
        </w:rPr>
      </w:r>
      <w:r>
        <w:rPr>
          <w:noProof/>
        </w:rPr>
        <w:fldChar w:fldCharType="separate"/>
      </w:r>
      <w:r>
        <w:rPr>
          <w:noProof/>
        </w:rPr>
        <w:t>426</w:t>
      </w:r>
      <w:r>
        <w:rPr>
          <w:noProof/>
        </w:rPr>
        <w:fldChar w:fldCharType="end"/>
      </w:r>
    </w:p>
    <w:p w14:paraId="1273CD42" w14:textId="2E4827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_Toc187257667 \h </w:instrText>
      </w:r>
      <w:r>
        <w:rPr>
          <w:noProof/>
        </w:rPr>
      </w:r>
      <w:r>
        <w:rPr>
          <w:noProof/>
        </w:rPr>
        <w:fldChar w:fldCharType="separate"/>
      </w:r>
      <w:r>
        <w:rPr>
          <w:noProof/>
        </w:rPr>
        <w:t>427</w:t>
      </w:r>
      <w:r>
        <w:rPr>
          <w:noProof/>
        </w:rPr>
        <w:fldChar w:fldCharType="end"/>
      </w:r>
    </w:p>
    <w:p w14:paraId="7F960D74" w14:textId="713FFE3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_Toc187257668 \h </w:instrText>
      </w:r>
      <w:r>
        <w:rPr>
          <w:noProof/>
        </w:rPr>
      </w:r>
      <w:r>
        <w:rPr>
          <w:noProof/>
        </w:rPr>
        <w:fldChar w:fldCharType="separate"/>
      </w:r>
      <w:r>
        <w:rPr>
          <w:noProof/>
        </w:rPr>
        <w:t>428</w:t>
      </w:r>
      <w:r>
        <w:rPr>
          <w:noProof/>
        </w:rPr>
        <w:fldChar w:fldCharType="end"/>
      </w:r>
    </w:p>
    <w:p w14:paraId="3A8F08FC" w14:textId="4A082F2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_Toc187257669 \h </w:instrText>
      </w:r>
      <w:r>
        <w:rPr>
          <w:noProof/>
        </w:rPr>
      </w:r>
      <w:r>
        <w:rPr>
          <w:noProof/>
        </w:rPr>
        <w:fldChar w:fldCharType="separate"/>
      </w:r>
      <w:r>
        <w:rPr>
          <w:noProof/>
        </w:rPr>
        <w:t>430</w:t>
      </w:r>
      <w:r>
        <w:rPr>
          <w:noProof/>
        </w:rPr>
        <w:fldChar w:fldCharType="end"/>
      </w:r>
    </w:p>
    <w:p w14:paraId="1C58907A" w14:textId="186D719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C17C59">
        <w:rPr>
          <w:rFonts w:eastAsia="Osaka"/>
          <w:noProof/>
        </w:rPr>
        <w:t>General</w:t>
      </w:r>
      <w:r>
        <w:rPr>
          <w:noProof/>
        </w:rPr>
        <w:tab/>
      </w:r>
      <w:r>
        <w:rPr>
          <w:noProof/>
        </w:rPr>
        <w:fldChar w:fldCharType="begin"/>
      </w:r>
      <w:r>
        <w:rPr>
          <w:noProof/>
        </w:rPr>
        <w:instrText xml:space="preserve"> PAGEREF _Toc187257670 \h </w:instrText>
      </w:r>
      <w:r>
        <w:rPr>
          <w:noProof/>
        </w:rPr>
      </w:r>
      <w:r>
        <w:rPr>
          <w:noProof/>
        </w:rPr>
        <w:fldChar w:fldCharType="separate"/>
      </w:r>
      <w:r>
        <w:rPr>
          <w:noProof/>
        </w:rPr>
        <w:t>430</w:t>
      </w:r>
      <w:r>
        <w:rPr>
          <w:noProof/>
        </w:rPr>
        <w:fldChar w:fldCharType="end"/>
      </w:r>
    </w:p>
    <w:p w14:paraId="0CAB6580" w14:textId="6BBEE91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_Toc187257671 \h </w:instrText>
      </w:r>
      <w:r>
        <w:rPr>
          <w:noProof/>
        </w:rPr>
      </w:r>
      <w:r>
        <w:rPr>
          <w:noProof/>
        </w:rPr>
        <w:fldChar w:fldCharType="separate"/>
      </w:r>
      <w:r>
        <w:rPr>
          <w:noProof/>
        </w:rPr>
        <w:t>430</w:t>
      </w:r>
      <w:r>
        <w:rPr>
          <w:noProof/>
        </w:rPr>
        <w:fldChar w:fldCharType="end"/>
      </w:r>
    </w:p>
    <w:p w14:paraId="2661966D" w14:textId="452296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 for FR1 and FR2-1</w:t>
      </w:r>
      <w:r>
        <w:rPr>
          <w:noProof/>
        </w:rPr>
        <w:tab/>
      </w:r>
      <w:r>
        <w:rPr>
          <w:noProof/>
        </w:rPr>
        <w:fldChar w:fldCharType="begin"/>
      </w:r>
      <w:r>
        <w:rPr>
          <w:noProof/>
        </w:rPr>
        <w:instrText xml:space="preserve"> PAGEREF _Toc187257672 \h </w:instrText>
      </w:r>
      <w:r>
        <w:rPr>
          <w:noProof/>
        </w:rPr>
      </w:r>
      <w:r>
        <w:rPr>
          <w:noProof/>
        </w:rPr>
        <w:fldChar w:fldCharType="separate"/>
      </w:r>
      <w:r>
        <w:rPr>
          <w:noProof/>
        </w:rPr>
        <w:t>431</w:t>
      </w:r>
      <w:r>
        <w:rPr>
          <w:noProof/>
        </w:rPr>
        <w:fldChar w:fldCharType="end"/>
      </w:r>
    </w:p>
    <w:p w14:paraId="08D48C8C" w14:textId="2C000FD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L.7.3</w:t>
      </w:r>
      <w:r>
        <w:rPr>
          <w:rFonts w:asciiTheme="minorHAnsi" w:eastAsiaTheme="minorEastAsia" w:hAnsiTheme="minorHAnsi" w:cstheme="minorBidi"/>
          <w:noProof/>
          <w:kern w:val="2"/>
          <w:sz w:val="24"/>
          <w:szCs w:val="24"/>
          <w:lang w:eastAsia="en-GB"/>
          <w14:ligatures w14:val="standardContextual"/>
        </w:rPr>
        <w:tab/>
      </w:r>
      <w:r>
        <w:rPr>
          <w:noProof/>
        </w:rPr>
        <w:t>Averaged EVM (TDD) for FR2-2</w:t>
      </w:r>
      <w:r>
        <w:rPr>
          <w:noProof/>
        </w:rPr>
        <w:tab/>
      </w:r>
      <w:r>
        <w:rPr>
          <w:noProof/>
        </w:rPr>
        <w:fldChar w:fldCharType="begin"/>
      </w:r>
      <w:r>
        <w:rPr>
          <w:noProof/>
        </w:rPr>
        <w:instrText xml:space="preserve"> PAGEREF _Toc187257673 \h </w:instrText>
      </w:r>
      <w:r>
        <w:rPr>
          <w:noProof/>
        </w:rPr>
      </w:r>
      <w:r>
        <w:rPr>
          <w:noProof/>
        </w:rPr>
        <w:fldChar w:fldCharType="separate"/>
      </w:r>
      <w:r>
        <w:rPr>
          <w:noProof/>
        </w:rPr>
        <w:t>431</w:t>
      </w:r>
      <w:r>
        <w:rPr>
          <w:noProof/>
        </w:rPr>
        <w:fldChar w:fldCharType="end"/>
      </w:r>
    </w:p>
    <w:p w14:paraId="5D208C22" w14:textId="6C927451"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_Toc187257674 \h </w:instrText>
      </w:r>
      <w:r>
        <w:rPr>
          <w:noProof/>
        </w:rPr>
      </w:r>
      <w:r>
        <w:rPr>
          <w:noProof/>
        </w:rPr>
        <w:fldChar w:fldCharType="separate"/>
      </w:r>
      <w:r>
        <w:rPr>
          <w:noProof/>
        </w:rPr>
        <w:t>432</w:t>
      </w:r>
      <w:r>
        <w:rPr>
          <w:noProof/>
        </w:rPr>
        <w:fldChar w:fldCharType="end"/>
      </w:r>
    </w:p>
    <w:p w14:paraId="44ACD3CF" w14:textId="3D7812E4"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_Toc187257675 \h </w:instrText>
      </w:r>
      <w:r>
        <w:rPr>
          <w:noProof/>
        </w:rPr>
      </w:r>
      <w:r>
        <w:rPr>
          <w:noProof/>
        </w:rPr>
        <w:fldChar w:fldCharType="separate"/>
      </w:r>
      <w:r>
        <w:rPr>
          <w:noProof/>
        </w:rPr>
        <w:t>432</w:t>
      </w:r>
      <w:r>
        <w:rPr>
          <w:noProof/>
        </w:rPr>
        <w:fldChar w:fldCharType="end"/>
      </w:r>
    </w:p>
    <w:p w14:paraId="354695C6" w14:textId="459FCDD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_Toc187257676 \h </w:instrText>
      </w:r>
      <w:r>
        <w:rPr>
          <w:noProof/>
        </w:rPr>
      </w:r>
      <w:r>
        <w:rPr>
          <w:noProof/>
        </w:rPr>
        <w:fldChar w:fldCharType="separate"/>
      </w:r>
      <w:r>
        <w:rPr>
          <w:noProof/>
        </w:rPr>
        <w:t>432</w:t>
      </w:r>
      <w:r>
        <w:rPr>
          <w:noProof/>
        </w:rPr>
        <w:fldChar w:fldCharType="end"/>
      </w:r>
    </w:p>
    <w:p w14:paraId="6FECA425" w14:textId="3F2E467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_Toc187257677 \h </w:instrText>
      </w:r>
      <w:r>
        <w:rPr>
          <w:noProof/>
        </w:rPr>
      </w:r>
      <w:r>
        <w:rPr>
          <w:noProof/>
        </w:rPr>
        <w:fldChar w:fldCharType="separate"/>
      </w:r>
      <w:r>
        <w:rPr>
          <w:noProof/>
        </w:rPr>
        <w:t>433</w:t>
      </w:r>
      <w:r>
        <w:rPr>
          <w:noProof/>
        </w:rPr>
        <w:fldChar w:fldCharType="end"/>
      </w:r>
    </w:p>
    <w:p w14:paraId="646209C3" w14:textId="30875AD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_Toc187257678 \h </w:instrText>
      </w:r>
      <w:r>
        <w:rPr>
          <w:noProof/>
        </w:rPr>
      </w:r>
      <w:r>
        <w:rPr>
          <w:noProof/>
        </w:rPr>
        <w:fldChar w:fldCharType="separate"/>
      </w:r>
      <w:r>
        <w:rPr>
          <w:noProof/>
        </w:rPr>
        <w:t>434</w:t>
      </w:r>
      <w:r>
        <w:rPr>
          <w:noProof/>
        </w:rPr>
        <w:fldChar w:fldCharType="end"/>
      </w:r>
    </w:p>
    <w:p w14:paraId="201D7474" w14:textId="1F011E1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_Toc187257679 \h </w:instrText>
      </w:r>
      <w:r>
        <w:rPr>
          <w:noProof/>
        </w:rPr>
      </w:r>
      <w:r>
        <w:rPr>
          <w:noProof/>
        </w:rPr>
        <w:fldChar w:fldCharType="separate"/>
      </w:r>
      <w:r>
        <w:rPr>
          <w:noProof/>
        </w:rPr>
        <w:t>434</w:t>
      </w:r>
      <w:r>
        <w:rPr>
          <w:noProof/>
        </w:rPr>
        <w:fldChar w:fldCharType="end"/>
      </w:r>
    </w:p>
    <w:p w14:paraId="25094E39" w14:textId="433B013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_Toc187257680 \h </w:instrText>
      </w:r>
      <w:r>
        <w:rPr>
          <w:noProof/>
        </w:rPr>
      </w:r>
      <w:r>
        <w:rPr>
          <w:noProof/>
        </w:rPr>
        <w:fldChar w:fldCharType="separate"/>
      </w:r>
      <w:r>
        <w:rPr>
          <w:noProof/>
        </w:rPr>
        <w:t>434</w:t>
      </w:r>
      <w:r>
        <w:rPr>
          <w:noProof/>
        </w:rPr>
        <w:fldChar w:fldCharType="end"/>
      </w:r>
    </w:p>
    <w:p w14:paraId="710AB081" w14:textId="7139F0C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_Toc187257681 \h </w:instrText>
      </w:r>
      <w:r>
        <w:rPr>
          <w:noProof/>
        </w:rPr>
      </w:r>
      <w:r>
        <w:rPr>
          <w:noProof/>
        </w:rPr>
        <w:fldChar w:fldCharType="separate"/>
      </w:r>
      <w:r>
        <w:rPr>
          <w:noProof/>
        </w:rPr>
        <w:t>436</w:t>
      </w:r>
      <w:r>
        <w:rPr>
          <w:noProof/>
        </w:rPr>
        <w:fldChar w:fldCharType="end"/>
      </w:r>
    </w:p>
    <w:p w14:paraId="4D2233CE" w14:textId="42222FDC"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187256902"/>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187256903"/>
      <w:bookmarkEnd w:id="41"/>
      <w:bookmarkEnd w:id="42"/>
      <w:r w:rsidR="00C45907" w:rsidRPr="00931575">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187256904"/>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187256905"/>
      <w:r w:rsidRPr="00931575">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187256906"/>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187256907"/>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187256908"/>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187256909"/>
      <w:r w:rsidRPr="00931575">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187256910"/>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187256911"/>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187256912"/>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187256913"/>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187256914"/>
      <w:r w:rsidRPr="00931575">
        <w:rPr>
          <w:lang w:eastAsia="sv-SE"/>
        </w:rPr>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w:t>
            </w:r>
            <w:r>
              <w:t>,</w:t>
            </w:r>
            <w:r>
              <w:t xml:space="preserve"> for band</w:t>
            </w:r>
            <w:r>
              <w:t>s</w:t>
            </w:r>
            <w:r>
              <w:rPr>
                <w:rFonts w:eastAsia="SimSun" w:hint="eastAsia"/>
                <w:lang w:val="en-US" w:eastAsia="zh-CN"/>
              </w:rPr>
              <w:t xml:space="preserve"> </w:t>
            </w:r>
            <w:r>
              <w:t>n96</w:t>
            </w:r>
            <w:r>
              <w:t xml:space="preserve">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187256915"/>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187256916"/>
      <w:r w:rsidRPr="00931575">
        <w:rPr>
          <w:lang w:eastAsia="sv-SE"/>
        </w:rPr>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187256917"/>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187256918"/>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187256919"/>
      <w:r w:rsidRPr="00931575">
        <w:rPr>
          <w:snapToGrid w:val="0"/>
        </w:rPr>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pPr>
        <w:rPr>
          <w:rFonts w:eastAsiaTheme="minorEastAsia"/>
        </w:rPr>
      </w:pPr>
      <w:r w:rsidRPr="005B385B">
        <w:rPr>
          <w:rFonts w:eastAsiaTheme="minorEastAsia" w:hint="eastAsia"/>
          <w:lang w:eastAsia="ja-JP"/>
        </w:rPr>
        <w:t>F</w:t>
      </w:r>
      <w:r w:rsidRPr="005B385B">
        <w:rPr>
          <w:rFonts w:eastAsiaTheme="minorEastAsia"/>
          <w:lang w:eastAsia="ja-JP"/>
        </w:rPr>
        <w:t xml:space="preserve">or BS </w:t>
      </w:r>
      <w:r w:rsidRPr="005B385B">
        <w:rPr>
          <w:rFonts w:eastAsiaTheme="minorEastAsia"/>
          <w:i/>
          <w:iCs/>
          <w:lang w:eastAsia="ja-JP"/>
        </w:rPr>
        <w:t>type 1-H and 1-O</w:t>
      </w:r>
      <w:r w:rsidRPr="005B385B">
        <w:rPr>
          <w:rFonts w:eastAsiaTheme="minorEastAsia"/>
          <w:iCs/>
          <w:lang w:eastAsia="ja-JP"/>
        </w:rPr>
        <w:t xml:space="preserve">, </w:t>
      </w:r>
      <w:r w:rsidRPr="005B385B">
        <w:rPr>
          <w:rFonts w:eastAsiaTheme="minorEastAsia"/>
          <w:lang w:eastAsia="ja-JP"/>
        </w:rPr>
        <w:t>HAPS BS class is defined as indicated below</w:t>
      </w:r>
      <w:r w:rsidRPr="005B385B">
        <w:rPr>
          <w:rFonts w:eastAsiaTheme="minorEastAsia"/>
        </w:rPr>
        <w:t>:</w:t>
      </w:r>
    </w:p>
    <w:p w14:paraId="673BD21B" w14:textId="77777777" w:rsidR="005B385B" w:rsidRPr="005B385B" w:rsidRDefault="005B385B" w:rsidP="005B385B">
      <w:pPr>
        <w:pStyle w:val="B1"/>
        <w:rPr>
          <w:rFonts w:eastAsiaTheme="minorEastAsia"/>
          <w:lang w:eastAsia="ja-JP"/>
        </w:rPr>
      </w:pPr>
      <w:r w:rsidRPr="005B385B">
        <w:rPr>
          <w:rFonts w:eastAsiaTheme="minorEastAsia"/>
        </w:rPr>
        <w:t>-</w:t>
      </w:r>
      <w:r w:rsidRPr="005B385B">
        <w:rPr>
          <w:rFonts w:eastAsiaTheme="minorEastAsia"/>
        </w:rPr>
        <w:tab/>
      </w:r>
      <w:r w:rsidRPr="005B385B">
        <w:rPr>
          <w:rFonts w:eastAsiaTheme="minorEastAsia"/>
          <w:lang w:eastAsia="ja-JP"/>
        </w:rPr>
        <w:t xml:space="preserve">HAPS Base Stations are characterised by requirements derived from High Altitude Platform scenarios with a BS to ground UE minimum distance of </w:t>
      </w:r>
      <w:bookmarkStart w:id="499" w:name="_Hlk95396199"/>
      <w:r w:rsidRPr="005B385B">
        <w:rPr>
          <w:rFonts w:eastAsiaTheme="minorEastAsia"/>
          <w:lang w:eastAsia="ja-JP"/>
        </w:rPr>
        <w:t>typically</w:t>
      </w:r>
      <w:bookmarkEnd w:id="499"/>
      <w:r w:rsidRPr="005B385B">
        <w:rPr>
          <w:rFonts w:eastAsiaTheme="minorEastAsia"/>
          <w:lang w:eastAsia="ja-JP"/>
        </w:rPr>
        <w:t xml:space="preserve"> around 20km.</w:t>
      </w:r>
    </w:p>
    <w:p w14:paraId="3D10D54F" w14:textId="7CF83EB4" w:rsidR="005B385B" w:rsidRDefault="005B385B" w:rsidP="005B385B">
      <w:pPr>
        <w:pStyle w:val="B1"/>
      </w:pPr>
      <w:r w:rsidRPr="005B385B">
        <w:rPr>
          <w:rFonts w:eastAsiaTheme="minorEastAsia"/>
        </w:rPr>
        <w:t>-</w:t>
      </w:r>
      <w:r w:rsidRPr="005B385B">
        <w:rPr>
          <w:rFonts w:eastAsiaTheme="minorEastAsia"/>
        </w:rPr>
        <w:tab/>
      </w:r>
      <w:r w:rsidRPr="005B385B">
        <w:rPr>
          <w:rFonts w:eastAsiaTheme="minorEastAsia"/>
          <w:lang w:eastAsia="ja-JP"/>
        </w:rPr>
        <w:t>Unless otherwise stated, HAPS BS class would refer to Wide Area BS class, which is specified in clause 4.</w:t>
      </w:r>
      <w:r w:rsidRPr="005B385B">
        <w:rPr>
          <w:rFonts w:eastAsiaTheme="minorEastAsia" w:hint="eastAsia"/>
          <w:lang w:eastAsia="zh-CN"/>
        </w:rPr>
        <w:t>3</w:t>
      </w:r>
      <w:r w:rsidRPr="005B385B">
        <w:rPr>
          <w:rFonts w:eastAsiaTheme="minorEastAsia"/>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187256920"/>
      <w:r w:rsidRPr="00931575">
        <w:rPr>
          <w:lang w:eastAsia="zh-CN"/>
        </w:rPr>
        <w:t>4.4</w:t>
      </w:r>
      <w:r w:rsidRPr="00931575">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187256921"/>
      <w:r w:rsidRPr="00931575">
        <w:rPr>
          <w:rFonts w:cs="v4.2.0"/>
        </w:rPr>
        <w:t>4.5</w:t>
      </w:r>
      <w:r w:rsidRPr="00931575">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931575"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187256922"/>
      <w:r w:rsidRPr="00931575">
        <w:t>4.5.1</w:t>
      </w:r>
      <w:r w:rsidRPr="00931575">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187256923"/>
      <w:r w:rsidRPr="00931575">
        <w:t>4.5.2</w:t>
      </w:r>
      <w:r w:rsidRPr="00931575">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187256924"/>
      <w:r w:rsidRPr="00931575">
        <w:t>4.5.3</w:t>
      </w:r>
      <w:r w:rsidRPr="00931575">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187256925"/>
      <w:r w:rsidRPr="00931575">
        <w:t>4.5.4</w:t>
      </w:r>
      <w:r w:rsidRPr="00931575">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1872569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187256927"/>
      <w:r w:rsidRPr="00931575">
        <w:t>4.7</w:t>
      </w:r>
      <w:r w:rsidRPr="00931575">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931575"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187256928"/>
      <w:r w:rsidRPr="00931575">
        <w:rPr>
          <w:lang w:eastAsia="zh-CN"/>
        </w:rPr>
        <w:t>4.7.1</w:t>
      </w:r>
      <w:r w:rsidRPr="00931575">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187256929"/>
      <w:r w:rsidRPr="00931575">
        <w:rPr>
          <w:lang w:eastAsia="zh-CN"/>
        </w:rPr>
        <w:t>4.7.2</w:t>
      </w:r>
      <w:r w:rsidRPr="00931575">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931575"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187256930"/>
      <w:r w:rsidRPr="00931575">
        <w:t>4.7.2.1</w:t>
      </w:r>
      <w:r w:rsidRPr="00931575">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6" w:name="_Ref516750404"/>
      <w:r w:rsidRPr="00931575">
        <w:t>Table</w:t>
      </w:r>
      <w:bookmarkEnd w:id="78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187256931"/>
      <w:r w:rsidRPr="00931575">
        <w:rPr>
          <w:lang w:eastAsia="zh-CN"/>
        </w:rPr>
        <w:t>4</w:t>
      </w:r>
      <w:bookmarkStart w:id="813" w:name="_Hlk517255432"/>
      <w:r w:rsidRPr="00931575">
        <w:rPr>
          <w:lang w:eastAsia="zh-CN"/>
        </w:rPr>
        <w:t>.7.2</w:t>
      </w:r>
      <w:bookmarkEnd w:id="813"/>
      <w:r w:rsidRPr="00931575">
        <w:rPr>
          <w:lang w:eastAsia="zh-CN"/>
        </w:rPr>
        <w:t>.2</w:t>
      </w:r>
      <w:r w:rsidRPr="00931575">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187256932"/>
      <w:r w:rsidRPr="00931575">
        <w:t>4</w:t>
      </w:r>
      <w:r w:rsidRPr="00931575">
        <w:rPr>
          <w:lang w:eastAsia="zh-CN"/>
        </w:rPr>
        <w:t>.7.2</w:t>
      </w:r>
      <w:r w:rsidRPr="00931575">
        <w:t>.2</w:t>
      </w:r>
      <w:r w:rsidRPr="00931575">
        <w:rPr>
          <w:lang w:eastAsia="zh-CN"/>
        </w:rPr>
        <w:t>.1</w:t>
      </w:r>
      <w:r w:rsidRPr="00931575">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0" w:name="_Toc21102591"/>
      <w:bookmarkStart w:id="84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187256933"/>
      <w:r w:rsidRPr="00931575">
        <w:t>4</w:t>
      </w:r>
      <w:r w:rsidRPr="00931575">
        <w:rPr>
          <w:lang w:eastAsia="zh-CN"/>
        </w:rPr>
        <w:t>.7.2</w:t>
      </w:r>
      <w:r w:rsidRPr="00931575">
        <w:t>.2.</w:t>
      </w:r>
      <w:r w:rsidRPr="00931575">
        <w:rPr>
          <w:lang w:eastAsia="zh-CN"/>
        </w:rPr>
        <w:t>2</w:t>
      </w:r>
      <w:r w:rsidRPr="00931575">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187256934"/>
      <w:r w:rsidRPr="00931575">
        <w:t>4.</w:t>
      </w:r>
      <w:r w:rsidRPr="00931575">
        <w:rPr>
          <w:lang w:eastAsia="zh-CN"/>
        </w:rPr>
        <w:t>7.2</w:t>
      </w:r>
      <w:r w:rsidRPr="00931575">
        <w:t>.3</w:t>
      </w:r>
      <w:r w:rsidRPr="00931575">
        <w:tab/>
      </w:r>
      <w:r w:rsidRPr="00931575">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187256935"/>
      <w:r w:rsidRPr="00931575">
        <w:rPr>
          <w:lang w:eastAsia="zh-CN"/>
        </w:rPr>
        <w:t>4.7.2.3.1</w:t>
      </w:r>
      <w:r w:rsidRPr="00931575">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8" w:name="OLE_LINK18"/>
      <w:r w:rsidRPr="004307E8">
        <w:t xml:space="preserve">Of all </w:t>
      </w:r>
      <w:r w:rsidRPr="004307E8">
        <w:rPr>
          <w:lang w:eastAsia="zh-CN"/>
        </w:rPr>
        <w:t>component carrier</w:t>
      </w:r>
      <w:bookmarkEnd w:id="91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1872569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5" w:name="_Toc21102595"/>
      <w:bookmarkStart w:id="94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1872569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187256938"/>
      <w:r w:rsidRPr="00931575">
        <w:t>4.</w:t>
      </w:r>
      <w:r w:rsidRPr="00931575">
        <w:rPr>
          <w:lang w:eastAsia="zh-CN"/>
        </w:rPr>
        <w:t>7.2</w:t>
      </w:r>
      <w:r w:rsidRPr="00931575">
        <w:t>.4.1</w:t>
      </w:r>
      <w:r w:rsidRPr="00931575">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187256939"/>
      <w:r w:rsidRPr="00931575">
        <w:rPr>
          <w:lang w:eastAsia="zh-CN"/>
        </w:rPr>
        <w:t>4.7.2.4.2</w:t>
      </w:r>
      <w:r w:rsidRPr="00931575">
        <w:rPr>
          <w:lang w:eastAsia="zh-CN"/>
        </w:rPr>
        <w:tab/>
      </w:r>
      <w:r w:rsidRPr="00931575">
        <w:t xml:space="preserve">NRTC3 </w:t>
      </w:r>
      <w:r w:rsidRPr="00931575">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3" w:name="_Toc21102598"/>
      <w:bookmarkStart w:id="102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187256940"/>
      <w:r w:rsidRPr="00931575">
        <w:rPr>
          <w:lang w:eastAsia="zh-CN"/>
        </w:rPr>
        <w:t>4.7.2.5</w:t>
      </w:r>
      <w:r w:rsidRPr="00931575">
        <w:tab/>
        <w:t xml:space="preserve">NRTC4: Multi-band </w:t>
      </w:r>
      <w:r w:rsidRPr="00931575">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931575" w:rsidRDefault="00C45907" w:rsidP="006F1F81">
      <w:bookmarkStart w:id="1049" w:name="_Toc21102599"/>
      <w:bookmarkStart w:id="105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187256941"/>
      <w:r w:rsidRPr="00931575">
        <w:rPr>
          <w:lang w:eastAsia="zh-CN"/>
        </w:rPr>
        <w:t>4.7.2.5</w:t>
      </w:r>
      <w:r w:rsidRPr="00931575">
        <w:t>.1</w:t>
      </w:r>
      <w:r w:rsidRPr="00931575">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187256942"/>
      <w:r w:rsidRPr="00931575">
        <w:rPr>
          <w:lang w:eastAsia="zh-CN"/>
        </w:rPr>
        <w:t>4.7.2.5</w:t>
      </w:r>
      <w:r w:rsidRPr="00931575">
        <w:t>.2</w:t>
      </w:r>
      <w:r w:rsidRPr="00931575">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187256943"/>
      <w:r w:rsidRPr="00931575">
        <w:rPr>
          <w:lang w:eastAsia="zh-CN"/>
        </w:rPr>
        <w:t>4.7.2.6</w:t>
      </w:r>
      <w:r w:rsidRPr="00931575">
        <w:tab/>
        <w:t xml:space="preserve">NRTC5: Multi-band </w:t>
      </w:r>
      <w:r w:rsidRPr="00931575">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187256944"/>
      <w:r w:rsidRPr="00931575">
        <w:rPr>
          <w:lang w:eastAsia="zh-CN"/>
        </w:rPr>
        <w:t>4.7.2.6</w:t>
      </w:r>
      <w:r w:rsidRPr="00931575">
        <w:t>.1</w:t>
      </w:r>
      <w:r w:rsidRPr="00931575">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187256945"/>
      <w:r w:rsidRPr="00931575">
        <w:rPr>
          <w:lang w:eastAsia="zh-CN"/>
        </w:rPr>
        <w:t>4.7.2.6</w:t>
      </w:r>
      <w:r w:rsidRPr="00931575">
        <w:t>.2</w:t>
      </w:r>
      <w:r w:rsidRPr="00931575">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0" w:name="_Toc21102604"/>
      <w:bookmarkStart w:id="118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187256946"/>
      <w:r w:rsidRPr="00931575">
        <w:rPr>
          <w:rFonts w:cs="v4.2.0"/>
        </w:rPr>
        <w:t>4.8</w:t>
      </w:r>
      <w:r w:rsidRPr="00931575">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931575"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187256947"/>
      <w:r w:rsidRPr="00931575">
        <w:rPr>
          <w:lang w:eastAsia="zh-CN"/>
        </w:rPr>
        <w:t>4.8.1</w:t>
      </w:r>
      <w:r w:rsidRPr="00931575">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1872569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1872569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187256950"/>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187256951"/>
      <w:r w:rsidRPr="00931575">
        <w:t>4.9</w:t>
      </w:r>
      <w:r w:rsidRPr="00931575">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931575"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187256952"/>
      <w:r w:rsidRPr="00931575">
        <w:t>4.9.1</w:t>
      </w:r>
      <w:r w:rsidRPr="00931575">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4" w:name="OLE_LINK42"/>
      <w:bookmarkStart w:id="1345" w:name="OLE_LINK43"/>
      <w:r w:rsidRPr="00931575">
        <w:rPr>
          <w:lang w:eastAsia="zh-CN"/>
        </w:rPr>
        <w:t xml:space="preserve">for </w:t>
      </w:r>
      <w:bookmarkStart w:id="1346" w:name="OLE_LINK63"/>
      <w:bookmarkStart w:id="1347" w:name="OLE_LINK35"/>
      <w:bookmarkStart w:id="1348" w:name="OLE_LINK34"/>
      <w:r w:rsidRPr="00931575">
        <w:rPr>
          <w:lang w:eastAsia="zh-CN"/>
        </w:rPr>
        <w:t>contiguous spectrum operation</w:t>
      </w:r>
      <w:bookmarkEnd w:id="1344"/>
      <w:bookmarkEnd w:id="1345"/>
      <w:bookmarkEnd w:id="1346"/>
      <w:bookmarkEnd w:id="1347"/>
      <w:bookmarkEnd w:id="134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187256953"/>
      <w:r w:rsidRPr="00931575">
        <w:t>4.9.2</w:t>
      </w:r>
      <w:r w:rsidRPr="00931575">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931575"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187256954"/>
      <w:r w:rsidRPr="00931575">
        <w:t>4.</w:t>
      </w:r>
      <w:r w:rsidRPr="00931575">
        <w:rPr>
          <w:lang w:eastAsia="zh-CN"/>
        </w:rPr>
        <w:t>9.2</w:t>
      </w:r>
      <w:r w:rsidRPr="00931575">
        <w:t>.1</w:t>
      </w:r>
      <w:r w:rsidRPr="00931575">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1872569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1872569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187256957"/>
      <w:bookmarkEnd w:id="1453"/>
      <w:r w:rsidRPr="00931575">
        <w:t>4.9.2.2.2</w:t>
      </w:r>
      <w:r w:rsidRPr="00931575">
        <w:tab/>
        <w:t>NR FR2 test model 2 (NR-</w:t>
      </w:r>
      <w:r w:rsidRPr="00931575">
        <w:rPr>
          <w:rFonts w:hint="eastAsia"/>
          <w:lang w:val="en-US" w:eastAsia="zh-CN"/>
        </w:rPr>
        <w:t>FR2-</w:t>
      </w:r>
      <w:r w:rsidRPr="00931575">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0" w:name="_Toc45885837"/>
      <w:bookmarkStart w:id="1481" w:name="_Toc53182946"/>
      <w:bookmarkStart w:id="1482" w:name="_Toc58915613"/>
    </w:p>
    <w:p w14:paraId="54645F57" w14:textId="1D77DC08" w:rsidR="0082707E" w:rsidRPr="00931575"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187256958"/>
      <w:r w:rsidRPr="00931575">
        <w:t>4.9.2.2.2a</w:t>
      </w:r>
      <w:r w:rsidRPr="00931575">
        <w:tab/>
        <w:t>NR FR2 test model 2a (NR-</w:t>
      </w:r>
      <w:r w:rsidRPr="00931575">
        <w:rPr>
          <w:lang w:val="en-US" w:eastAsia="zh-CN"/>
        </w:rPr>
        <w:t>FR2-</w:t>
      </w:r>
      <w:r w:rsidRPr="00931575">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187256959"/>
      <w:r w:rsidRPr="00931575">
        <w:t>4.9.2.2.3</w:t>
      </w:r>
      <w:r w:rsidRPr="00931575">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187256960"/>
      <w:r w:rsidRPr="00931575">
        <w:t>4.9.2.2.4</w:t>
      </w:r>
      <w:r w:rsidRPr="00931575">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187256961"/>
      <w:r w:rsidRPr="00931575">
        <w:t>4.9.2.3</w:t>
      </w:r>
      <w:r w:rsidRPr="00931575">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187256962"/>
      <w:r w:rsidRPr="00931575">
        <w:t>4.9.2.3.1</w:t>
      </w:r>
      <w:r w:rsidRPr="00931575">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187256963"/>
      <w:r w:rsidRPr="00931575">
        <w:t>4.9.2.3.2</w:t>
      </w:r>
      <w:r w:rsidRPr="00931575">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45pt;height:15.5pt" o:ole="">
            <v:imagedata r:id="rId18" o:title=""/>
          </v:shape>
          <o:OLEObject Type="Embed" ProgID="Equation.3" ShapeID="_x0000_i1025" DrawAspect="Content" ObjectID="_1812199980" r:id="rId19"/>
        </w:object>
      </w:r>
      <w:r w:rsidRPr="00931575">
        <w:t xml:space="preserve"> </w:t>
      </w:r>
      <w:r w:rsidRPr="00931575">
        <w:rPr>
          <w:position w:val="-14"/>
        </w:rPr>
        <w:object w:dxaOrig="1275" w:dyaOrig="375" w14:anchorId="17CF3790">
          <v:shape id="_x0000_i1026" type="#_x0000_t75" style="width:67.45pt;height:20.95pt" o:ole="">
            <v:imagedata r:id="rId20" o:title=""/>
          </v:shape>
          <o:OLEObject Type="Embed" ProgID="Equation.3" ShapeID="_x0000_i1026" DrawAspect="Content" ObjectID="_181219998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pt;height:20.95pt" o:ole="">
            <v:imagedata r:id="rId22" o:title=""/>
          </v:shape>
          <o:OLEObject Type="Embed" ProgID="Equation.3" ShapeID="_x0000_i1027" DrawAspect="Content" ObjectID="_181219998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05pt;height:20.95pt" o:ole="">
            <v:imagedata r:id="rId24" o:title=""/>
          </v:shape>
          <o:OLEObject Type="Embed" ProgID="Equation.3" ShapeID="_x0000_i1028" DrawAspect="Content" ObjectID="_1812199983" r:id="rId25"/>
        </w:object>
      </w:r>
      <w:r w:rsidRPr="00931575">
        <w:rPr>
          <w:rFonts w:eastAsia="SimSun"/>
        </w:rPr>
        <w:t xml:space="preserve">, </w:t>
      </w:r>
      <w:r w:rsidRPr="00931575">
        <w:rPr>
          <w:position w:val="-14"/>
        </w:rPr>
        <w:object w:dxaOrig="1560" w:dyaOrig="375" w14:anchorId="14EEBB27">
          <v:shape id="_x0000_i1029" type="#_x0000_t75" style="width:77pt;height:20.95pt" o:ole="">
            <v:imagedata r:id="rId26" o:title=""/>
          </v:shape>
          <o:OLEObject Type="Embed" ProgID="Equation.3" ShapeID="_x0000_i1029" DrawAspect="Content" ObjectID="_181219998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187256964"/>
      <w:r w:rsidRPr="00931575">
        <w:t>4.10</w:t>
      </w:r>
      <w:r w:rsidRPr="00931575">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187256965"/>
      <w:r w:rsidRPr="00931575">
        <w:t>4.11</w:t>
      </w:r>
      <w:r w:rsidRPr="00931575">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187256966"/>
      <w:r w:rsidRPr="00931575">
        <w:t>4.12</w:t>
      </w:r>
      <w:r w:rsidRPr="00931575">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931575"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187256967"/>
      <w:r w:rsidRPr="00931575">
        <w:rPr>
          <w:lang w:eastAsia="zh-CN"/>
        </w:rPr>
        <w:t>4.1</w:t>
      </w:r>
      <w:r w:rsidRPr="00931575">
        <w:rPr>
          <w:lang w:val="en-US" w:eastAsia="zh-CN"/>
        </w:rPr>
        <w:t>2</w:t>
      </w:r>
      <w:r w:rsidRPr="00931575">
        <w:rPr>
          <w:lang w:eastAsia="zh-CN"/>
        </w:rPr>
        <w:t>.1</w:t>
      </w:r>
      <w:r w:rsidRPr="00931575">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187256968"/>
      <w:r w:rsidRPr="00931575">
        <w:rPr>
          <w:lang w:eastAsia="zh-CN"/>
        </w:rPr>
        <w:t>4.12.2</w:t>
      </w:r>
      <w:r w:rsidRPr="00931575">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931575"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187256969"/>
      <w:r w:rsidRPr="00931575">
        <w:rPr>
          <w:lang w:eastAsia="zh-CN"/>
        </w:rPr>
        <w:t>4.12.2.1</w:t>
      </w:r>
      <w:r w:rsidRPr="00931575">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1872569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1872569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187256972"/>
      <w:r w:rsidRPr="00931575">
        <w:t>4.13</w:t>
      </w:r>
      <w:r w:rsidRPr="00931575">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1872569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187256974"/>
      <w:r w:rsidRPr="00931575">
        <w:rPr>
          <w:rFonts w:hint="eastAsia"/>
          <w:lang w:eastAsia="zh-CN"/>
        </w:rPr>
        <w:t>5</w:t>
      </w:r>
      <w:r w:rsidRPr="00931575">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4" w:name="historyclause"/>
      <w:r w:rsidRPr="00931575">
        <w:br w:type="page"/>
      </w:r>
    </w:p>
    <w:p w14:paraId="7751B2AE" w14:textId="77777777" w:rsidR="00C45907" w:rsidRPr="00931575"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187256975"/>
      <w:r w:rsidRPr="00931575">
        <w:t>6</w:t>
      </w:r>
      <w:r w:rsidRPr="00931575">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931575"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187256976"/>
      <w:r w:rsidRPr="00931575">
        <w:t>6.1</w:t>
      </w:r>
      <w:r w:rsidRPr="00931575">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187256977"/>
      <w:r w:rsidRPr="00931575">
        <w:t>6.2</w:t>
      </w:r>
      <w:r w:rsidRPr="00931575">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931575"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187256978"/>
      <w:r w:rsidRPr="00931575">
        <w:rPr>
          <w:lang w:eastAsia="sv-SE"/>
        </w:rPr>
        <w:t>6.2.1</w:t>
      </w:r>
      <w:r w:rsidRPr="00931575">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187256979"/>
      <w:r w:rsidRPr="00931575">
        <w:rPr>
          <w:lang w:eastAsia="sv-SE"/>
        </w:rPr>
        <w:t>6.2.2</w:t>
      </w:r>
      <w:r w:rsidRPr="00931575">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187256980"/>
      <w:r w:rsidRPr="00931575">
        <w:rPr>
          <w:lang w:eastAsia="sv-SE"/>
        </w:rPr>
        <w:t>6.2.3</w:t>
      </w:r>
      <w:r w:rsidRPr="00931575">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187256981"/>
      <w:r w:rsidRPr="00931575">
        <w:rPr>
          <w:lang w:eastAsia="sv-SE"/>
        </w:rPr>
        <w:t>6.</w:t>
      </w:r>
      <w:r w:rsidRPr="00931575">
        <w:rPr>
          <w:lang w:eastAsia="zh-CN"/>
        </w:rPr>
        <w:t>2</w:t>
      </w:r>
      <w:r w:rsidRPr="00931575">
        <w:rPr>
          <w:lang w:eastAsia="sv-SE"/>
        </w:rPr>
        <w:t>.4</w:t>
      </w:r>
      <w:r w:rsidRPr="00931575">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931575"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187256982"/>
      <w:r w:rsidRPr="00931575">
        <w:rPr>
          <w:lang w:eastAsia="sv-SE"/>
        </w:rPr>
        <w:t>6.2.4.1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3"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3"/>
    <w:p w14:paraId="177671E6" w14:textId="22655B67" w:rsidR="00C45907" w:rsidRPr="00931575" w:rsidRDefault="00C45907" w:rsidP="00F00682"/>
    <w:p w14:paraId="623499A4" w14:textId="77777777" w:rsidR="006B37F6" w:rsidRPr="00931575" w:rsidRDefault="006B37F6" w:rsidP="006F1F81">
      <w:bookmarkStart w:id="2124" w:name="_Toc21102638"/>
      <w:bookmarkStart w:id="2125" w:name="_Toc29810487"/>
      <w:bookmarkStart w:id="2126" w:name="_Toc36635839"/>
      <w:bookmarkStart w:id="212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187256983"/>
      <w:r w:rsidRPr="00931575">
        <w:rPr>
          <w:lang w:eastAsia="sv-SE"/>
        </w:rPr>
        <w:t>6.2.4.2</w:t>
      </w:r>
      <w:r w:rsidRPr="00931575">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187256984"/>
      <w:r w:rsidRPr="00931575">
        <w:rPr>
          <w:lang w:eastAsia="sv-SE"/>
        </w:rPr>
        <w:t>6.</w:t>
      </w:r>
      <w:r w:rsidRPr="00931575">
        <w:rPr>
          <w:lang w:eastAsia="zh-CN"/>
        </w:rPr>
        <w:t>2</w:t>
      </w:r>
      <w:r w:rsidRPr="00931575">
        <w:rPr>
          <w:lang w:eastAsia="sv-SE"/>
        </w:rPr>
        <w:t>.5</w:t>
      </w:r>
      <w:r w:rsidRPr="00931575">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187256985"/>
      <w:r w:rsidRPr="00931575">
        <w:t>6.3</w:t>
      </w:r>
      <w:r w:rsidRPr="00931575">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931575"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187256986"/>
      <w:r w:rsidRPr="00931575">
        <w:rPr>
          <w:lang w:eastAsia="sv-SE"/>
        </w:rPr>
        <w:t>6.3.1</w:t>
      </w:r>
      <w:r w:rsidRPr="00931575">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187256987"/>
      <w:r w:rsidRPr="00931575">
        <w:rPr>
          <w:lang w:eastAsia="sv-SE"/>
        </w:rPr>
        <w:t>6.3.2</w:t>
      </w:r>
      <w:r w:rsidRPr="00931575">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187256988"/>
      <w:r w:rsidRPr="00931575">
        <w:rPr>
          <w:lang w:eastAsia="sv-SE"/>
        </w:rPr>
        <w:t>6.3.3</w:t>
      </w:r>
      <w:r w:rsidRPr="00931575">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187256989"/>
      <w:r w:rsidRPr="00931575">
        <w:rPr>
          <w:lang w:eastAsia="sv-SE"/>
        </w:rPr>
        <w:t>6</w:t>
      </w:r>
      <w:r w:rsidRPr="00931575">
        <w:rPr>
          <w:lang w:eastAsia="zh-CN"/>
        </w:rPr>
        <w:t>.3.</w:t>
      </w:r>
      <w:r w:rsidRPr="00931575">
        <w:rPr>
          <w:lang w:eastAsia="sv-SE"/>
        </w:rPr>
        <w:t>4</w:t>
      </w:r>
      <w:r w:rsidRPr="00931575">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931575"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187256990"/>
      <w:r w:rsidRPr="00931575">
        <w:rPr>
          <w:lang w:eastAsia="sv-SE"/>
        </w:rPr>
        <w:t>6.3.4.1</w:t>
      </w:r>
      <w:r w:rsidRPr="00931575">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187256991"/>
      <w:r w:rsidRPr="00931575">
        <w:rPr>
          <w:lang w:eastAsia="sv-SE"/>
        </w:rPr>
        <w:t>6.3.4.2</w:t>
      </w:r>
      <w:r w:rsidRPr="00931575">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187256992"/>
      <w:r w:rsidRPr="00931575">
        <w:rPr>
          <w:lang w:eastAsia="sv-SE"/>
        </w:rPr>
        <w:t>6</w:t>
      </w:r>
      <w:r w:rsidRPr="00931575">
        <w:rPr>
          <w:lang w:eastAsia="zh-CN"/>
        </w:rPr>
        <w:t>.3.</w:t>
      </w:r>
      <w:r w:rsidRPr="00931575">
        <w:rPr>
          <w:lang w:eastAsia="sv-SE"/>
        </w:rPr>
        <w:t>5</w:t>
      </w:r>
      <w:r w:rsidRPr="00931575">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931575"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187256993"/>
      <w:bookmarkStart w:id="2410" w:name="_Toc21102649"/>
      <w:r w:rsidRPr="00931575">
        <w:rPr>
          <w:lang w:eastAsia="sv-SE"/>
        </w:rPr>
        <w:t>6.3.5.1</w:t>
      </w:r>
      <w:r w:rsidRPr="00931575">
        <w:rPr>
          <w:lang w:eastAsia="sv-SE"/>
        </w:rPr>
        <w:tab/>
      </w:r>
      <w:r w:rsidRPr="00931575">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187256994"/>
      <w:r w:rsidRPr="00931575">
        <w:rPr>
          <w:lang w:eastAsia="sv-SE"/>
        </w:rPr>
        <w:t>6.3.5.2</w:t>
      </w:r>
      <w:r w:rsidRPr="00931575">
        <w:rPr>
          <w:lang w:eastAsia="sv-SE"/>
        </w:rPr>
        <w:tab/>
      </w:r>
      <w:r w:rsidRPr="00931575">
        <w:rPr>
          <w:i/>
          <w:lang w:eastAsia="sv-SE"/>
        </w:rPr>
        <w:t>BS type 2-O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187256995"/>
      <w:r w:rsidRPr="00931575">
        <w:t>6.4</w:t>
      </w:r>
      <w:r w:rsidRPr="00931575">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931575"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187256996"/>
      <w:r w:rsidRPr="00931575">
        <w:t>6.4.1</w:t>
      </w:r>
      <w:r w:rsidRPr="00931575">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187256997"/>
      <w:r w:rsidRPr="00931575">
        <w:t>6.4.2</w:t>
      </w:r>
      <w:r w:rsidRPr="00931575">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931575"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187256998"/>
      <w:r w:rsidRPr="00931575">
        <w:rPr>
          <w:lang w:eastAsia="sv-SE"/>
        </w:rPr>
        <w:t>6.4.2.1</w:t>
      </w:r>
      <w:r w:rsidRPr="00931575">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187256999"/>
      <w:r w:rsidRPr="00931575">
        <w:rPr>
          <w:lang w:eastAsia="sv-SE"/>
        </w:rPr>
        <w:t>6.4.2.2</w:t>
      </w:r>
      <w:r w:rsidRPr="00931575">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187257000"/>
      <w:r w:rsidRPr="00931575">
        <w:rPr>
          <w:lang w:eastAsia="sv-SE"/>
        </w:rPr>
        <w:t>6.</w:t>
      </w:r>
      <w:r w:rsidRPr="00931575">
        <w:rPr>
          <w:lang w:eastAsia="zh-CN"/>
        </w:rPr>
        <w:t>4.2.</w:t>
      </w:r>
      <w:r w:rsidRPr="00931575">
        <w:rPr>
          <w:lang w:eastAsia="sv-SE"/>
        </w:rPr>
        <w:t>3</w:t>
      </w:r>
      <w:r w:rsidRPr="00931575">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187257001"/>
      <w:r w:rsidRPr="00931575">
        <w:t>6.4.3</w:t>
      </w:r>
      <w:r w:rsidRPr="00931575">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931575"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187257002"/>
      <w:r w:rsidRPr="00931575">
        <w:rPr>
          <w:lang w:eastAsia="sv-SE"/>
        </w:rPr>
        <w:t>6.4.3.1</w:t>
      </w:r>
      <w:r w:rsidRPr="00931575">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4" w:name="_Toc21102658"/>
      <w:bookmarkStart w:id="26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187257003"/>
      <w:r w:rsidRPr="00931575">
        <w:rPr>
          <w:lang w:eastAsia="sv-SE"/>
        </w:rPr>
        <w:t>6.4.3.2</w:t>
      </w:r>
      <w:r w:rsidRPr="00931575">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187257004"/>
      <w:r w:rsidRPr="00931575">
        <w:rPr>
          <w:lang w:eastAsia="sv-SE"/>
        </w:rPr>
        <w:t>6.4.3.3</w:t>
      </w:r>
      <w:r w:rsidRPr="00931575">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187257005"/>
      <w:r w:rsidRPr="00931575">
        <w:rPr>
          <w:lang w:eastAsia="sv-SE"/>
        </w:rPr>
        <w:t>6.</w:t>
      </w:r>
      <w:r w:rsidRPr="00931575">
        <w:rPr>
          <w:lang w:eastAsia="zh-CN"/>
        </w:rPr>
        <w:t>4.3.</w:t>
      </w:r>
      <w:r w:rsidRPr="00931575">
        <w:rPr>
          <w:lang w:eastAsia="sv-SE"/>
        </w:rPr>
        <w:t>4</w:t>
      </w:r>
      <w:r w:rsidRPr="00931575">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931575"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187257006"/>
      <w:r w:rsidRPr="00931575">
        <w:rPr>
          <w:lang w:eastAsia="sv-SE"/>
        </w:rPr>
        <w:t>6.4.3.4.1</w:t>
      </w:r>
      <w:r w:rsidRPr="00931575">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187257007"/>
      <w:r w:rsidRPr="00931575">
        <w:rPr>
          <w:lang w:eastAsia="sv-SE"/>
        </w:rPr>
        <w:t>6.4.3.4.2</w:t>
      </w:r>
      <w:r w:rsidRPr="00931575">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187257008"/>
      <w:r w:rsidRPr="00931575">
        <w:rPr>
          <w:lang w:eastAsia="sv-SE"/>
        </w:rPr>
        <w:t>6.</w:t>
      </w:r>
      <w:r w:rsidRPr="00931575">
        <w:rPr>
          <w:lang w:eastAsia="zh-CN"/>
        </w:rPr>
        <w:t>4.3.</w:t>
      </w:r>
      <w:r w:rsidRPr="00931575">
        <w:rPr>
          <w:lang w:eastAsia="sv-SE"/>
        </w:rPr>
        <w:t>5</w:t>
      </w:r>
      <w:r w:rsidRPr="00931575">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931575"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187257009"/>
      <w:r w:rsidRPr="00931575">
        <w:rPr>
          <w:lang w:eastAsia="sv-SE"/>
        </w:rPr>
        <w:t>6.4.3.5.1</w:t>
      </w:r>
      <w:r w:rsidRPr="00931575">
        <w:rPr>
          <w:lang w:eastAsia="sv-SE"/>
        </w:rPr>
        <w:tab/>
      </w:r>
      <w:r w:rsidRPr="00931575">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187257010"/>
      <w:r w:rsidRPr="00931575">
        <w:rPr>
          <w:lang w:eastAsia="sv-SE"/>
        </w:rPr>
        <w:t>6.4.3.5.2</w:t>
      </w:r>
      <w:r w:rsidRPr="00931575">
        <w:rPr>
          <w:lang w:eastAsia="sv-SE"/>
        </w:rPr>
        <w:tab/>
      </w:r>
      <w:r w:rsidRPr="00931575">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187257011"/>
      <w:r w:rsidRPr="00931575">
        <w:t>6.5</w:t>
      </w:r>
      <w:r w:rsidRPr="00931575">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931575"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187257012"/>
      <w:r w:rsidRPr="00931575">
        <w:t>6.5.1</w:t>
      </w:r>
      <w:r w:rsidRPr="00931575">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931575"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187257013"/>
      <w:r w:rsidRPr="00931575">
        <w:t>6.5.1.1</w:t>
      </w:r>
      <w:r w:rsidRPr="00931575">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187257014"/>
      <w:r w:rsidRPr="00931575">
        <w:t>6.5.1.2</w:t>
      </w:r>
      <w:r w:rsidRPr="00931575">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187257015"/>
      <w:r w:rsidRPr="00931575">
        <w:t>6.5.1.3</w:t>
      </w:r>
      <w:r w:rsidRPr="00931575">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187257016"/>
      <w:r w:rsidRPr="00931575">
        <w:t>6.5.1.4</w:t>
      </w:r>
      <w:r w:rsidRPr="00931575">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187257017"/>
      <w:r w:rsidRPr="00931575">
        <w:t>6.5.1.5</w:t>
      </w:r>
      <w:r w:rsidRPr="00931575">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187257018"/>
      <w:r w:rsidRPr="00931575">
        <w:t>6.5.2</w:t>
      </w:r>
      <w:r w:rsidRPr="00931575">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931575"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187257019"/>
      <w:r w:rsidRPr="00931575">
        <w:t>6.5.2.1</w:t>
      </w:r>
      <w:r w:rsidRPr="00931575">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05pt;height:231.5pt" o:ole="">
            <v:imagedata r:id="rId30" o:title=""/>
          </v:shape>
          <o:OLEObject Type="Embed" ProgID="Word.Picture.8" ShapeID="_x0000_i1030" DrawAspect="Content" ObjectID="_1812199985"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187257020"/>
      <w:r w:rsidRPr="00931575">
        <w:t>6.5.2.2</w:t>
      </w:r>
      <w:r w:rsidRPr="00931575">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187257021"/>
      <w:r w:rsidRPr="00931575">
        <w:t>6.5.2.3</w:t>
      </w:r>
      <w:r w:rsidRPr="00931575">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187257022"/>
      <w:r w:rsidRPr="00931575">
        <w:t>6.5.2.4</w:t>
      </w:r>
      <w:r w:rsidRPr="00931575">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931575"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187257023"/>
      <w:r w:rsidRPr="00931575">
        <w:t>6.5.2.4.1</w:t>
      </w:r>
      <w:r w:rsidRPr="00931575">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187257024"/>
      <w:r w:rsidRPr="00931575">
        <w:t>6.5.2.4.2</w:t>
      </w:r>
      <w:r w:rsidRPr="00931575">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931575"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931575">
        <w:t>6.5.2.4.2.1</w:t>
      </w:r>
      <w:r w:rsidRPr="00931575">
        <w:tab/>
        <w:t>General procedure</w:t>
      </w:r>
      <w:bookmarkEnd w:id="3216"/>
      <w:bookmarkEnd w:id="3217"/>
      <w:bookmarkEnd w:id="3218"/>
      <w:bookmarkEnd w:id="3219"/>
      <w:bookmarkEnd w:id="3220"/>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931575">
        <w:t>6.5.2.4.2.2</w:t>
      </w:r>
      <w:r w:rsidRPr="00931575">
        <w:tab/>
      </w:r>
      <w:r w:rsidRPr="00931575">
        <w:rPr>
          <w:i/>
        </w:rPr>
        <w:t>BS type 1-O</w:t>
      </w:r>
      <w:bookmarkEnd w:id="3221"/>
      <w:bookmarkEnd w:id="3222"/>
      <w:bookmarkEnd w:id="3223"/>
      <w:bookmarkEnd w:id="3224"/>
      <w:bookmarkEnd w:id="3225"/>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931575">
        <w:t>6.5.2.4.2.3</w:t>
      </w:r>
      <w:r w:rsidRPr="00931575">
        <w:tab/>
      </w:r>
      <w:r w:rsidRPr="00931575">
        <w:rPr>
          <w:i/>
        </w:rPr>
        <w:t>BS type 2-O</w:t>
      </w:r>
      <w:bookmarkEnd w:id="3226"/>
      <w:bookmarkEnd w:id="3227"/>
      <w:bookmarkEnd w:id="3228"/>
      <w:bookmarkEnd w:id="3229"/>
      <w:bookmarkEnd w:id="3230"/>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187257025"/>
      <w:r w:rsidRPr="00931575">
        <w:t>6.5.2.5</w:t>
      </w:r>
      <w:r w:rsidRPr="00931575">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931575"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187257026"/>
      <w:r w:rsidRPr="00931575">
        <w:t>6.5.2.5.1</w:t>
      </w:r>
      <w:r w:rsidRPr="00931575">
        <w:tab/>
      </w:r>
      <w:r w:rsidRPr="00931575">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187257027"/>
      <w:r w:rsidRPr="00931575">
        <w:t>6.5.2.5.2</w:t>
      </w:r>
      <w:r w:rsidRPr="00931575">
        <w:tab/>
      </w:r>
      <w:r w:rsidRPr="00931575">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1" w:name="_Toc137393961"/>
      <w:bookmarkStart w:id="3332" w:name="_Toc163475065"/>
      <w:bookmarkStart w:id="3333" w:name="_Toc176783394"/>
      <w:bookmarkStart w:id="3334" w:name="_Toc187257028"/>
      <w:r w:rsidRPr="00931575">
        <w:t>6.6</w:t>
      </w:r>
      <w:r w:rsidRPr="00931575">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931575"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187257029"/>
      <w:r w:rsidRPr="00931575">
        <w:t>6.6.1</w:t>
      </w:r>
      <w:r w:rsidRPr="0093157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187257030"/>
      <w:r w:rsidRPr="00931575">
        <w:t>6.6.2</w:t>
      </w:r>
      <w:r w:rsidRPr="00931575">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931575"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187257031"/>
      <w:r w:rsidRPr="00931575">
        <w:t>6.6.2.1</w:t>
      </w:r>
      <w:r w:rsidRPr="00931575">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187257032"/>
      <w:r w:rsidRPr="00931575">
        <w:t>6.6.2.2</w:t>
      </w:r>
      <w:r w:rsidRPr="00931575">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187257033"/>
      <w:r w:rsidRPr="00931575">
        <w:t>6.6.2.3</w:t>
      </w:r>
      <w:r w:rsidRPr="00931575">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187257034"/>
      <w:r w:rsidRPr="00931575">
        <w:t>6.6.2.4</w:t>
      </w:r>
      <w:r w:rsidRPr="00931575">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187257035"/>
      <w:r w:rsidRPr="00931575">
        <w:t>6.6.2.4.1</w:t>
      </w:r>
      <w:r w:rsidRPr="00931575">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187257036"/>
      <w:r w:rsidRPr="00931575">
        <w:t>6.6.2.5</w:t>
      </w:r>
      <w:r w:rsidRPr="00931575">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187257037"/>
      <w:r w:rsidRPr="00931575">
        <w:t>6.6.3</w:t>
      </w:r>
      <w:r w:rsidRPr="00931575">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931575"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187257038"/>
      <w:r w:rsidRPr="00931575">
        <w:t>6.6.3.1</w:t>
      </w:r>
      <w:r w:rsidRPr="00931575">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187257039"/>
      <w:r w:rsidRPr="00931575">
        <w:t>6.6.3.2</w:t>
      </w:r>
      <w:r w:rsidRPr="00931575">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187257040"/>
      <w:r w:rsidRPr="00931575">
        <w:t>6.6.3.3</w:t>
      </w:r>
      <w:r w:rsidRPr="00931575">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187257041"/>
      <w:r w:rsidRPr="00931575">
        <w:t>6.6.3.4</w:t>
      </w:r>
      <w:r w:rsidRPr="00931575">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931575"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187257042"/>
      <w:r w:rsidRPr="00931575">
        <w:t>6.6.3.4.1</w:t>
      </w:r>
      <w:r w:rsidRPr="00931575">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187257043"/>
      <w:r w:rsidRPr="00931575">
        <w:t>6.6.3.4.2</w:t>
      </w:r>
      <w:r w:rsidRPr="00931575">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187257044"/>
      <w:r w:rsidRPr="00931575">
        <w:t>6.6.3.5</w:t>
      </w:r>
      <w:r w:rsidRPr="00931575">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931575"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187257045"/>
      <w:r w:rsidRPr="00931575">
        <w:t>6.6.3.5.1</w:t>
      </w:r>
      <w:r w:rsidRPr="00931575">
        <w:tab/>
      </w:r>
      <w:r w:rsidRPr="00931575">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187257046"/>
      <w:r w:rsidRPr="00931575">
        <w:t>6.6.3.5.2</w:t>
      </w:r>
      <w:r w:rsidRPr="00931575">
        <w:tab/>
      </w:r>
      <w:r w:rsidRPr="00931575">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187257047"/>
      <w:r w:rsidRPr="00931575">
        <w:t>6.6.4</w:t>
      </w:r>
      <w:r w:rsidRPr="00931575">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931575"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187257048"/>
      <w:r w:rsidRPr="00931575">
        <w:t>6.6.4.1</w:t>
      </w:r>
      <w:r w:rsidRPr="00931575">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187257049"/>
      <w:r w:rsidRPr="00931575">
        <w:t>6.6.4.2</w:t>
      </w:r>
      <w:r w:rsidRPr="00931575">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187257050"/>
      <w:r w:rsidRPr="00931575">
        <w:t>6.6.4.3</w:t>
      </w:r>
      <w:r w:rsidRPr="00931575">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187257051"/>
      <w:r w:rsidRPr="00931575">
        <w:rPr>
          <w:lang w:eastAsia="sv-SE"/>
        </w:rPr>
        <w:t>6.</w:t>
      </w:r>
      <w:r w:rsidRPr="00931575">
        <w:rPr>
          <w:lang w:eastAsia="zh-CN"/>
        </w:rPr>
        <w:t>6.4.</w:t>
      </w:r>
      <w:r w:rsidRPr="00931575">
        <w:rPr>
          <w:lang w:eastAsia="sv-SE"/>
        </w:rPr>
        <w:t>4</w:t>
      </w:r>
      <w:r w:rsidRPr="00931575">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931575"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187257052"/>
      <w:r w:rsidRPr="00931575">
        <w:rPr>
          <w:lang w:eastAsia="sv-SE"/>
        </w:rPr>
        <w:t>6.6.4.4.1</w:t>
      </w:r>
      <w:r w:rsidRPr="00931575">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187257053"/>
      <w:r w:rsidRPr="00931575">
        <w:rPr>
          <w:lang w:eastAsia="sv-SE"/>
        </w:rPr>
        <w:t>6.6.4.4.2</w:t>
      </w:r>
      <w:r w:rsidRPr="00931575">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187257054"/>
      <w:r w:rsidRPr="00931575">
        <w:rPr>
          <w:lang w:eastAsia="sv-SE"/>
        </w:rPr>
        <w:t>6.</w:t>
      </w:r>
      <w:r w:rsidRPr="00931575">
        <w:rPr>
          <w:lang w:eastAsia="zh-CN"/>
        </w:rPr>
        <w:t>6.4.</w:t>
      </w:r>
      <w:r w:rsidRPr="00931575">
        <w:rPr>
          <w:lang w:eastAsia="sv-SE"/>
        </w:rPr>
        <w:t>5</w:t>
      </w:r>
      <w:r w:rsidRPr="00931575">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931575"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187257055"/>
      <w:r w:rsidRPr="00931575">
        <w:t>6.6.4.5.1</w:t>
      </w:r>
      <w:r w:rsidRPr="00931575">
        <w:tab/>
      </w:r>
      <w:r w:rsidRPr="00931575">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187257056"/>
      <w:r w:rsidRPr="00931575">
        <w:t>6.6.4.5.2</w:t>
      </w:r>
      <w:r w:rsidRPr="00931575">
        <w:tab/>
      </w:r>
      <w:r w:rsidRPr="00931575">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5" w:name="_Toc131560290"/>
      <w:bookmarkStart w:id="4086" w:name="_Toc137393990"/>
      <w:bookmarkStart w:id="4087" w:name="_Toc163475094"/>
      <w:bookmarkStart w:id="4088" w:name="_Toc176783423"/>
      <w:bookmarkStart w:id="4089" w:name="_Toc187257057"/>
      <w:r w:rsidRPr="00931575">
        <w:t>6.7</w:t>
      </w:r>
      <w:r w:rsidRPr="00931575">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931575"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187257058"/>
      <w:r w:rsidRPr="00931575">
        <w:t>6.7.1</w:t>
      </w:r>
      <w:r w:rsidRPr="00931575">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931575" w:rsidRDefault="00C45907" w:rsidP="006F1F81">
      <w:bookmarkStart w:id="411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187257059"/>
      <w:r w:rsidRPr="00931575">
        <w:t>6.7.2</w:t>
      </w:r>
      <w:r w:rsidRPr="00931575">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931575"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187257060"/>
      <w:r w:rsidRPr="00931575">
        <w:rPr>
          <w:lang w:eastAsia="sv-SE"/>
        </w:rPr>
        <w:t>6.7.2.1</w:t>
      </w:r>
      <w:r w:rsidRPr="00931575">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187257061"/>
      <w:r w:rsidRPr="00931575">
        <w:rPr>
          <w:lang w:eastAsia="sv-SE"/>
        </w:rPr>
        <w:t>6.7.2.2</w:t>
      </w:r>
      <w:r w:rsidRPr="00931575">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187257062"/>
      <w:r w:rsidRPr="00931575">
        <w:rPr>
          <w:lang w:eastAsia="sv-SE"/>
        </w:rPr>
        <w:t>6.7.2.3</w:t>
      </w:r>
      <w:r w:rsidRPr="00931575">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187257063"/>
      <w:r w:rsidRPr="00931575">
        <w:rPr>
          <w:lang w:eastAsia="sv-SE"/>
        </w:rPr>
        <w:t>6.</w:t>
      </w:r>
      <w:r w:rsidRPr="00931575">
        <w:rPr>
          <w:lang w:eastAsia="zh-CN"/>
        </w:rPr>
        <w:t>7.2.</w:t>
      </w:r>
      <w:r w:rsidRPr="00931575">
        <w:rPr>
          <w:lang w:eastAsia="sv-SE"/>
        </w:rPr>
        <w:t>4</w:t>
      </w:r>
      <w:r w:rsidRPr="00931575">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931575"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187257064"/>
      <w:r w:rsidRPr="00931575">
        <w:rPr>
          <w:lang w:eastAsia="sv-SE"/>
        </w:rPr>
        <w:t>6.7.2.4.1</w:t>
      </w:r>
      <w:r w:rsidRPr="00931575">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187257065"/>
      <w:r w:rsidRPr="00931575">
        <w:rPr>
          <w:lang w:eastAsia="sv-SE"/>
        </w:rPr>
        <w:t>6.7.2.4.2</w:t>
      </w:r>
      <w:r w:rsidRPr="00931575">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95pt" o:ole="">
                  <v:imagedata r:id="rId34" o:title=""/>
                </v:shape>
                <o:OLEObject Type="Embed" ProgID="Equation.3" ShapeID="_x0000_i1031" DrawAspect="Content" ObjectID="_1812199986"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1pt" o:ole="">
                  <v:imagedata r:id="rId36" o:title=""/>
                </v:shape>
                <o:OLEObject Type="Embed" ProgID="Equation.3" ShapeID="_x0000_i1032" DrawAspect="Content" ObjectID="_1812199987"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0.1pt" o:ole="">
                  <v:imagedata r:id="rId38" o:title=""/>
                </v:shape>
                <o:OLEObject Type="Embed" ProgID="Equation.3" ShapeID="_x0000_i1033" DrawAspect="Content" ObjectID="_1812199988"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187257066"/>
      <w:r w:rsidRPr="00931575">
        <w:rPr>
          <w:lang w:eastAsia="sv-SE"/>
        </w:rPr>
        <w:t>6.</w:t>
      </w:r>
      <w:r w:rsidRPr="00931575">
        <w:rPr>
          <w:lang w:eastAsia="zh-CN"/>
        </w:rPr>
        <w:t>7.2.</w:t>
      </w:r>
      <w:r w:rsidRPr="00931575">
        <w:rPr>
          <w:lang w:eastAsia="sv-SE"/>
        </w:rPr>
        <w:t>5</w:t>
      </w:r>
      <w:r w:rsidRPr="00931575">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931575"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187257067"/>
      <w:r w:rsidRPr="00931575">
        <w:t>6.7.2.5.1</w:t>
      </w:r>
      <w:r w:rsidRPr="00931575">
        <w:tab/>
      </w:r>
      <w:r w:rsidRPr="00931575">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187257068"/>
      <w:r w:rsidRPr="00931575">
        <w:t>6.7.2.5.</w:t>
      </w:r>
      <w:r w:rsidRPr="00931575">
        <w:rPr>
          <w:rFonts w:hint="eastAsia"/>
        </w:rPr>
        <w:t>2</w:t>
      </w:r>
      <w:r w:rsidRPr="00931575">
        <w:tab/>
      </w:r>
      <w:r w:rsidRPr="00931575">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187257069"/>
      <w:r w:rsidRPr="00931575">
        <w:t>6.7.3</w:t>
      </w:r>
      <w:r w:rsidRPr="00931575">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931575"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187257070"/>
      <w:r w:rsidRPr="00931575">
        <w:rPr>
          <w:lang w:eastAsia="zh-CN"/>
        </w:rPr>
        <w:t>6.7.3.1</w:t>
      </w:r>
      <w:r w:rsidRPr="00931575">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187257071"/>
      <w:r w:rsidRPr="00931575">
        <w:rPr>
          <w:lang w:eastAsia="zh-CN"/>
        </w:rPr>
        <w:t>6.7.3.2</w:t>
      </w:r>
      <w:r w:rsidRPr="00931575">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187257072"/>
      <w:r w:rsidRPr="00931575">
        <w:rPr>
          <w:lang w:eastAsia="zh-CN"/>
        </w:rPr>
        <w:t>6.7.3.3</w:t>
      </w:r>
      <w:r w:rsidRPr="00931575">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187257073"/>
      <w:r w:rsidRPr="00931575">
        <w:rPr>
          <w:lang w:eastAsia="zh-CN"/>
        </w:rPr>
        <w:t>6.7.3.4</w:t>
      </w:r>
      <w:r w:rsidRPr="00931575">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931575"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187257074"/>
      <w:r w:rsidRPr="00931575">
        <w:rPr>
          <w:lang w:eastAsia="zh-CN"/>
        </w:rPr>
        <w:t>6.7.3.4.1</w:t>
      </w:r>
      <w:r w:rsidRPr="00931575">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187257075"/>
      <w:r w:rsidRPr="00931575">
        <w:rPr>
          <w:lang w:eastAsia="zh-CN"/>
        </w:rPr>
        <w:t>6.7.3.4.2</w:t>
      </w:r>
      <w:r w:rsidRPr="00931575">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931575" w:rsidRDefault="00C45907" w:rsidP="006F1F81">
      <w:pPr>
        <w:rPr>
          <w:lang w:eastAsia="zh-CN"/>
        </w:rPr>
      </w:pPr>
      <w:bookmarkStart w:id="455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187257076"/>
      <w:r w:rsidRPr="00931575">
        <w:rPr>
          <w:lang w:eastAsia="zh-CN"/>
        </w:rPr>
        <w:t>6.7.3.5</w:t>
      </w:r>
      <w:r w:rsidRPr="00931575">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931575"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187257077"/>
      <w:r w:rsidRPr="00931575">
        <w:t>6.7.3.5.1</w:t>
      </w:r>
      <w:r w:rsidRPr="00931575">
        <w:tab/>
      </w:r>
      <w:r w:rsidRPr="00931575">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187257078"/>
      <w:r w:rsidRPr="00931575">
        <w:t>6.7.3.5.2</w:t>
      </w:r>
      <w:r w:rsidRPr="00931575">
        <w:tab/>
      </w:r>
      <w:r w:rsidRPr="00931575">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187257079"/>
      <w:r w:rsidRPr="00931575">
        <w:t>6.7.4</w:t>
      </w:r>
      <w:r w:rsidRPr="00931575">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931575">
        <w:tab/>
      </w:r>
    </w:p>
    <w:p w14:paraId="60907F6F" w14:textId="77777777" w:rsidR="00C45907" w:rsidRPr="00931575"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187257080"/>
      <w:r w:rsidRPr="00931575">
        <w:rPr>
          <w:lang w:eastAsia="zh-CN"/>
        </w:rPr>
        <w:t>6.7.4.1</w:t>
      </w:r>
      <w:r w:rsidRPr="00931575">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2" w:name="_Toc137394014"/>
      <w:bookmarkStart w:id="4713" w:name="_Toc163475118"/>
      <w:bookmarkStart w:id="4714" w:name="_Toc176783447"/>
      <w:bookmarkStart w:id="4715" w:name="_Toc187257081"/>
      <w:r w:rsidRPr="00931575">
        <w:rPr>
          <w:lang w:eastAsia="zh-CN"/>
        </w:rPr>
        <w:t>6.7.4.2</w:t>
      </w:r>
      <w:r w:rsidRPr="00931575">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187257082"/>
      <w:r w:rsidRPr="00931575">
        <w:rPr>
          <w:lang w:eastAsia="zh-CN"/>
        </w:rPr>
        <w:t>6.7.4.3</w:t>
      </w:r>
      <w:r w:rsidRPr="00931575">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187257083"/>
      <w:r w:rsidRPr="00931575">
        <w:rPr>
          <w:lang w:eastAsia="zh-CN"/>
        </w:rPr>
        <w:t>6.7.4.4</w:t>
      </w:r>
      <w:r w:rsidRPr="00931575">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931575"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187257084"/>
      <w:r w:rsidRPr="00931575">
        <w:rPr>
          <w:lang w:eastAsia="zh-CN"/>
        </w:rPr>
        <w:t>6.7.4.4.1</w:t>
      </w:r>
      <w:r w:rsidRPr="00931575">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187257085"/>
      <w:r w:rsidRPr="00931575">
        <w:rPr>
          <w:lang w:eastAsia="zh-CN"/>
        </w:rPr>
        <w:t>6.7.4.4.2</w:t>
      </w:r>
      <w:r w:rsidRPr="00931575">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187257086"/>
      <w:r w:rsidRPr="00931575">
        <w:rPr>
          <w:lang w:eastAsia="zh-CN"/>
        </w:rPr>
        <w:t>6.7.4.5</w:t>
      </w:r>
      <w:r w:rsidRPr="00931575">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931575"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187257087"/>
      <w:r w:rsidRPr="00931575">
        <w:t>6.7.4.5.1</w:t>
      </w:r>
      <w:r w:rsidRPr="00931575">
        <w:tab/>
      </w:r>
      <w:r w:rsidRPr="00931575">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2"/>
      <w:bookmarkEnd w:id="4873"/>
      <w:bookmarkEnd w:id="4874"/>
      <w:bookmarkEnd w:id="4875"/>
      <w:bookmarkEnd w:id="4876"/>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8"/>
      <w:bookmarkEnd w:id="4879"/>
      <w:bookmarkEnd w:id="4880"/>
      <w:bookmarkEnd w:id="4881"/>
      <w:bookmarkEnd w:id="488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3"/>
      <w:bookmarkEnd w:id="4884"/>
      <w:bookmarkEnd w:id="4885"/>
      <w:bookmarkEnd w:id="4886"/>
      <w:bookmarkEnd w:id="488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pt" o:ole="">
                  <v:imagedata r:id="rId40" o:title=""/>
                </v:shape>
                <o:OLEObject Type="Embed" ProgID="Equation.3" ShapeID="_x0000_i1034" DrawAspect="Content" ObjectID="_1812199989"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8"/>
      <w:bookmarkEnd w:id="4889"/>
      <w:bookmarkEnd w:id="4890"/>
      <w:bookmarkEnd w:id="4891"/>
      <w:bookmarkEnd w:id="489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95pt" o:ole="">
                  <v:imagedata r:id="rId42" o:title=""/>
                </v:shape>
                <o:OLEObject Type="Embed" ProgID="Equation.3" ShapeID="_x0000_i1035" DrawAspect="Content" ObjectID="_181219999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95pt" o:ole="">
                  <v:imagedata r:id="rId44" o:title=""/>
                </v:shape>
                <o:OLEObject Type="Embed" ProgID="Equation.3" ShapeID="_x0000_i1036" DrawAspect="Content" ObjectID="_1812199991"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95pt" o:ole="">
                  <v:imagedata r:id="rId46" o:title=""/>
                </v:shape>
                <o:OLEObject Type="Embed" ProgID="Equation.3" ShapeID="_x0000_i1037" DrawAspect="Content" ObjectID="_181219999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pt" o:ole="">
                  <v:imagedata r:id="rId48" o:title=""/>
                </v:shape>
                <o:OLEObject Type="Embed" ProgID="Equation.3" ShapeID="_x0000_i1038" DrawAspect="Content" ObjectID="_181219999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pt" o:ole="">
                  <v:imagedata r:id="rId50" o:title=""/>
                </v:shape>
                <o:OLEObject Type="Embed" ProgID="Equation.3" ShapeID="_x0000_i1039" DrawAspect="Content" ObjectID="_181219999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pt" o:ole="">
                  <v:imagedata r:id="rId52" o:title=""/>
                </v:shape>
                <o:OLEObject Type="Embed" ProgID="Equation.3" ShapeID="_x0000_i1040" DrawAspect="Content" ObjectID="_181219999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3"/>
      <w:bookmarkEnd w:id="4894"/>
      <w:bookmarkEnd w:id="4895"/>
      <w:bookmarkEnd w:id="4896"/>
      <w:bookmarkEnd w:id="489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pt" o:ole="">
                  <v:imagedata r:id="rId54" o:title=""/>
                </v:shape>
                <o:OLEObject Type="Embed" ProgID="Equation.3" ShapeID="_x0000_i1041" DrawAspect="Content" ObjectID="_1812199996"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45pt;height:31pt" o:ole="">
                  <v:imagedata r:id="rId56" o:title=""/>
                </v:shape>
                <o:OLEObject Type="Embed" ProgID="Equation.3" ShapeID="_x0000_i1042" DrawAspect="Content" ObjectID="_1812199997"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45pt;height:31pt" o:ole="">
                  <v:imagedata r:id="rId58" o:title=""/>
                </v:shape>
                <o:OLEObject Type="Embed" ProgID="Equation.3" ShapeID="_x0000_i1043" DrawAspect="Content" ObjectID="_1812199998"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931575">
        <w:rPr>
          <w:rFonts w:hint="eastAsia"/>
          <w:lang w:val="en-US" w:eastAsia="zh-CN"/>
        </w:rPr>
        <w:t>6.7.4.5.1.6</w:t>
      </w:r>
      <w:r w:rsidRPr="00931575">
        <w:tab/>
        <w:t>Additional requirements</w:t>
      </w:r>
      <w:bookmarkEnd w:id="4898"/>
      <w:bookmarkEnd w:id="4899"/>
      <w:bookmarkEnd w:id="4900"/>
      <w:bookmarkEnd w:id="4901"/>
      <w:bookmarkEnd w:id="4902"/>
    </w:p>
    <w:p w14:paraId="2B6A66B6" w14:textId="77777777" w:rsidR="00C45907" w:rsidRPr="00931575"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931575">
        <w:rPr>
          <w:rFonts w:hint="eastAsia"/>
        </w:rPr>
        <w:t>6.7.4.5.1.6</w:t>
      </w:r>
      <w:r w:rsidRPr="00931575">
        <w:t>.</w:t>
      </w:r>
      <w:r w:rsidRPr="00931575">
        <w:rPr>
          <w:rFonts w:hint="eastAsia"/>
        </w:rPr>
        <w:t>1</w:t>
      </w:r>
      <w:r w:rsidRPr="00931575">
        <w:tab/>
        <w:t>Limits in FCC Title 47</w:t>
      </w:r>
      <w:bookmarkEnd w:id="4903"/>
      <w:bookmarkEnd w:id="4904"/>
      <w:bookmarkEnd w:id="4905"/>
      <w:bookmarkEnd w:id="4906"/>
      <w:bookmarkEnd w:id="490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8"/>
      <w:bookmarkEnd w:id="4909"/>
      <w:bookmarkEnd w:id="4910"/>
      <w:bookmarkEnd w:id="4911"/>
      <w:bookmarkEnd w:id="491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187257088"/>
      <w:r w:rsidRPr="00931575">
        <w:t>6.7.4.5.2</w:t>
      </w:r>
      <w:r w:rsidRPr="00931575">
        <w:tab/>
      </w:r>
      <w:r w:rsidRPr="00931575">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931575"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931575">
        <w:t>6.7.4.5.2.1</w:t>
      </w:r>
      <w:r w:rsidRPr="00931575">
        <w:tab/>
        <w:t>General</w:t>
      </w:r>
      <w:bookmarkEnd w:id="4940"/>
      <w:bookmarkEnd w:id="4941"/>
      <w:bookmarkEnd w:id="4942"/>
      <w:bookmarkEnd w:id="4943"/>
      <w:bookmarkEnd w:id="494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931575">
        <w:t>6.7.4.5.2.2</w:t>
      </w:r>
      <w:r w:rsidRPr="00931575">
        <w:tab/>
        <w:t xml:space="preserve">OTA </w:t>
      </w:r>
      <w:r w:rsidRPr="00931575">
        <w:rPr>
          <w:rFonts w:eastAsia="Malgun Gothic"/>
        </w:rPr>
        <w:t>operating band unwanted emission limits (Category A)</w:t>
      </w:r>
      <w:bookmarkEnd w:id="4945"/>
      <w:bookmarkEnd w:id="4946"/>
      <w:bookmarkEnd w:id="4947"/>
      <w:bookmarkEnd w:id="4948"/>
      <w:bookmarkEnd w:id="494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931575">
        <w:t>6.7.4.5.2.3</w:t>
      </w:r>
      <w:r w:rsidRPr="00931575">
        <w:tab/>
        <w:t xml:space="preserve">OTA </w:t>
      </w:r>
      <w:r w:rsidRPr="00931575">
        <w:rPr>
          <w:rFonts w:eastAsia="Malgun Gothic"/>
        </w:rPr>
        <w:t>operating band unwanted emission limits (Category B)</w:t>
      </w:r>
      <w:bookmarkEnd w:id="4950"/>
      <w:bookmarkEnd w:id="4951"/>
      <w:bookmarkEnd w:id="4952"/>
      <w:bookmarkEnd w:id="4953"/>
      <w:bookmarkEnd w:id="495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5" w:name="_Toc45885982"/>
      <w:r w:rsidRPr="00931575">
        <w:t>6.7.4.5.2.4</w:t>
      </w:r>
      <w:r w:rsidRPr="00931575">
        <w:tab/>
        <w:t>Additional OTA operating band unwanted emission limits</w:t>
      </w:r>
      <w:bookmarkEnd w:id="4955"/>
    </w:p>
    <w:p w14:paraId="68AC643F" w14:textId="77777777" w:rsidR="007E5354" w:rsidRPr="00931575" w:rsidRDefault="007E5354" w:rsidP="005624C7">
      <w:pPr>
        <w:pStyle w:val="H6"/>
        <w:rPr>
          <w:rFonts w:eastAsiaTheme="minorEastAsia"/>
        </w:rPr>
      </w:pPr>
      <w:bookmarkStart w:id="4956" w:name="_Toc45885983"/>
      <w:r w:rsidRPr="00931575">
        <w:t>6.7.4.5.2.4.1</w:t>
      </w:r>
      <w:r w:rsidRPr="00931575">
        <w:rPr>
          <w:rFonts w:eastAsiaTheme="minorEastAsia"/>
        </w:rPr>
        <w:tab/>
        <w:t>Protection of Earth Exploration Satellite Service</w:t>
      </w:r>
      <w:bookmarkEnd w:id="4956"/>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187257089"/>
      <w:r w:rsidRPr="00931575">
        <w:t>6.7.5</w:t>
      </w:r>
      <w:r w:rsidRPr="00931575">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931575"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Toc187257090"/>
      <w:bookmarkStart w:id="5009" w:name="_Hlk76115578"/>
      <w:r w:rsidRPr="00931575">
        <w:t>6.7.5.1</w:t>
      </w:r>
      <w:r w:rsidRPr="00931575">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187257091"/>
      <w:r w:rsidRPr="00931575">
        <w:t>6.7.5.2</w:t>
      </w:r>
      <w:r w:rsidRPr="00931575">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931575"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187257092"/>
      <w:r w:rsidRPr="00931575">
        <w:rPr>
          <w:lang w:eastAsia="sv-SE"/>
        </w:rPr>
        <w:t>6.7.5.2.1</w:t>
      </w:r>
      <w:r w:rsidRPr="00931575">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1872570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187257094"/>
      <w:r w:rsidRPr="00931575">
        <w:rPr>
          <w:lang w:eastAsia="sv-SE"/>
        </w:rPr>
        <w:t>6.7.5.2.3</w:t>
      </w:r>
      <w:r w:rsidRPr="00931575">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187257095"/>
      <w:r w:rsidRPr="00931575">
        <w:rPr>
          <w:lang w:eastAsia="sv-SE"/>
        </w:rPr>
        <w:t>6.7.5</w:t>
      </w:r>
      <w:r w:rsidRPr="00931575">
        <w:rPr>
          <w:lang w:eastAsia="zh-CN"/>
        </w:rPr>
        <w:t>.2.4</w:t>
      </w:r>
      <w:r w:rsidRPr="00931575">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931575"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931575">
        <w:rPr>
          <w:lang w:eastAsia="sv-SE"/>
        </w:rPr>
        <w:t>6.7.5.2.4.1</w:t>
      </w:r>
      <w:r w:rsidRPr="00931575">
        <w:rPr>
          <w:lang w:eastAsia="sv-SE"/>
        </w:rPr>
        <w:tab/>
        <w:t>Initial conditions</w:t>
      </w:r>
      <w:bookmarkEnd w:id="5140"/>
      <w:bookmarkEnd w:id="5141"/>
      <w:bookmarkEnd w:id="5142"/>
      <w:bookmarkEnd w:id="5143"/>
      <w:bookmarkEnd w:id="514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931575">
        <w:rPr>
          <w:lang w:eastAsia="sv-SE"/>
        </w:rPr>
        <w:t>6.7.5.2.4.2</w:t>
      </w:r>
      <w:r w:rsidRPr="00931575">
        <w:rPr>
          <w:lang w:eastAsia="sv-SE"/>
        </w:rPr>
        <w:tab/>
        <w:t>Procedure</w:t>
      </w:r>
      <w:bookmarkEnd w:id="5145"/>
      <w:bookmarkEnd w:id="5146"/>
      <w:bookmarkEnd w:id="5147"/>
      <w:bookmarkEnd w:id="5148"/>
      <w:bookmarkEnd w:id="514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187257096"/>
      <w:r w:rsidRPr="00931575">
        <w:t>6.7.5.2.5</w:t>
      </w:r>
      <w:r w:rsidRPr="00931575">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931575"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931575">
        <w:t>6.7.5.2.5.1</w:t>
      </w:r>
      <w:r w:rsidRPr="00931575">
        <w:tab/>
        <w:t xml:space="preserve">Test requirement for </w:t>
      </w:r>
      <w:r w:rsidRPr="00931575">
        <w:rPr>
          <w:i/>
        </w:rPr>
        <w:t>BS type 1-O</w:t>
      </w:r>
      <w:bookmarkEnd w:id="5176"/>
      <w:bookmarkEnd w:id="5177"/>
      <w:bookmarkEnd w:id="5178"/>
      <w:bookmarkEnd w:id="5179"/>
      <w:bookmarkEnd w:id="5180"/>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931575">
        <w:t>6.7.5.2.5.2</w:t>
      </w:r>
      <w:r w:rsidRPr="00931575">
        <w:tab/>
        <w:t xml:space="preserve">Test requirement for </w:t>
      </w:r>
      <w:r w:rsidRPr="00931575">
        <w:rPr>
          <w:i/>
        </w:rPr>
        <w:t>BS type 2-O</w:t>
      </w:r>
      <w:bookmarkEnd w:id="5181"/>
      <w:bookmarkEnd w:id="5182"/>
      <w:bookmarkEnd w:id="5183"/>
      <w:bookmarkEnd w:id="5184"/>
      <w:bookmarkEnd w:id="5185"/>
    </w:p>
    <w:p w14:paraId="1FCD3AC8" w14:textId="77777777" w:rsidR="00C45907" w:rsidRPr="00931575"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931575">
        <w:t>6.7.5.2.5.2.1</w:t>
      </w:r>
      <w:r w:rsidRPr="00931575">
        <w:tab/>
        <w:t>General</w:t>
      </w:r>
      <w:bookmarkEnd w:id="5186"/>
      <w:bookmarkEnd w:id="5187"/>
      <w:bookmarkEnd w:id="5188"/>
      <w:bookmarkEnd w:id="5189"/>
      <w:bookmarkEnd w:id="5190"/>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931575">
        <w:t>6.7.5.2.5.2.2</w:t>
      </w:r>
      <w:r w:rsidRPr="00931575">
        <w:tab/>
        <w:t>OTA transmitter spurious emissions (Category A)</w:t>
      </w:r>
      <w:bookmarkEnd w:id="5191"/>
      <w:bookmarkEnd w:id="5192"/>
      <w:bookmarkEnd w:id="5193"/>
      <w:bookmarkEnd w:id="5194"/>
      <w:bookmarkEnd w:id="5195"/>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931575">
        <w:t>6.7.5.2.5.2.3</w:t>
      </w:r>
      <w:r w:rsidRPr="00931575">
        <w:tab/>
        <w:t>OTA transmitter spurious emissions (Category B)</w:t>
      </w:r>
      <w:bookmarkEnd w:id="5196"/>
      <w:bookmarkEnd w:id="5197"/>
      <w:bookmarkEnd w:id="5198"/>
      <w:bookmarkEnd w:id="5199"/>
      <w:bookmarkEnd w:id="5200"/>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187257097"/>
      <w:r w:rsidRPr="00931575">
        <w:t>6.7.5.3</w:t>
      </w:r>
      <w:r w:rsidRPr="00931575">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931575"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187257098"/>
      <w:r w:rsidRPr="00931575">
        <w:rPr>
          <w:lang w:eastAsia="sv-SE"/>
        </w:rPr>
        <w:t>6.7.5.3.1</w:t>
      </w:r>
      <w:r w:rsidRPr="00931575">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187257099"/>
      <w:r w:rsidRPr="00931575">
        <w:rPr>
          <w:lang w:eastAsia="sv-SE"/>
        </w:rPr>
        <w:t>6.7.5.3.2</w:t>
      </w:r>
      <w:r w:rsidRPr="00931575">
        <w:rPr>
          <w:lang w:eastAsia="sv-SE"/>
        </w:rPr>
        <w:tab/>
      </w:r>
      <w:r w:rsidRPr="00931575">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187257100"/>
      <w:r w:rsidRPr="00931575">
        <w:rPr>
          <w:lang w:eastAsia="sv-SE"/>
        </w:rPr>
        <w:t>6.7.5.3.3</w:t>
      </w:r>
      <w:r w:rsidRPr="00931575">
        <w:rPr>
          <w:lang w:eastAsia="sv-SE"/>
        </w:rPr>
        <w:tab/>
      </w:r>
      <w:r w:rsidRPr="00931575">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187257101"/>
      <w:r w:rsidRPr="00931575">
        <w:rPr>
          <w:lang w:eastAsia="sv-SE"/>
        </w:rPr>
        <w:t>6.7.5.3.4</w:t>
      </w:r>
      <w:r w:rsidRPr="00931575">
        <w:rPr>
          <w:lang w:eastAsia="sv-SE"/>
        </w:rPr>
        <w:tab/>
      </w:r>
      <w:r w:rsidRPr="00931575">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931575"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931575">
        <w:t>6.7.5.3.4.1</w:t>
      </w:r>
      <w:r w:rsidRPr="00931575">
        <w:tab/>
        <w:t>Initial conditions</w:t>
      </w:r>
      <w:bookmarkEnd w:id="5331"/>
      <w:bookmarkEnd w:id="5332"/>
      <w:bookmarkEnd w:id="5333"/>
      <w:bookmarkEnd w:id="5334"/>
      <w:bookmarkEnd w:id="533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931575">
        <w:t>6.7.5.3.4.2</w:t>
      </w:r>
      <w:r w:rsidRPr="00931575">
        <w:tab/>
        <w:t>Procedure</w:t>
      </w:r>
      <w:bookmarkEnd w:id="5336"/>
      <w:bookmarkEnd w:id="5337"/>
      <w:bookmarkEnd w:id="5338"/>
      <w:bookmarkEnd w:id="5339"/>
      <w:bookmarkEnd w:id="534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1" w:name="_Hlk508280732"/>
      <w:r w:rsidRPr="00931575">
        <w:t>depicted in annex E.1.3.</w:t>
      </w:r>
    </w:p>
    <w:bookmarkEnd w:id="534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1872571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931575"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931575">
        <w:t>6.7.5.3.5.1</w:t>
      </w:r>
      <w:r w:rsidRPr="00931575">
        <w:tab/>
        <w:t xml:space="preserve">Test requirement for </w:t>
      </w:r>
      <w:r w:rsidRPr="00931575">
        <w:rPr>
          <w:i/>
        </w:rPr>
        <w:t>BS type 1-O</w:t>
      </w:r>
      <w:bookmarkEnd w:id="5368"/>
      <w:bookmarkEnd w:id="5369"/>
      <w:bookmarkEnd w:id="5370"/>
      <w:bookmarkEnd w:id="5371"/>
      <w:bookmarkEnd w:id="537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187257103"/>
      <w:r w:rsidRPr="00931575">
        <w:t>6.7.5.4</w:t>
      </w:r>
      <w:r w:rsidRPr="00931575">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931575"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187257104"/>
      <w:r w:rsidRPr="00931575">
        <w:rPr>
          <w:lang w:eastAsia="sv-SE"/>
        </w:rPr>
        <w:t>6.7.5.4.1</w:t>
      </w:r>
      <w:r w:rsidRPr="00931575">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187257105"/>
      <w:r w:rsidRPr="00931575">
        <w:rPr>
          <w:lang w:eastAsia="sv-SE"/>
        </w:rPr>
        <w:t>6.7.5.4.2</w:t>
      </w:r>
      <w:r w:rsidRPr="00931575">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1" w:name="_Toc21102785"/>
      <w:bookmarkStart w:id="5452" w:name="_Toc29810634"/>
      <w:bookmarkStart w:id="5453" w:name="_Toc36635986"/>
      <w:bookmarkStart w:id="545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187257106"/>
      <w:r w:rsidRPr="00931575">
        <w:rPr>
          <w:lang w:eastAsia="sv-SE"/>
        </w:rPr>
        <w:t>6.7.5.4.3</w:t>
      </w:r>
      <w:r w:rsidRPr="00931575">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187257107"/>
      <w:r w:rsidRPr="00931575">
        <w:rPr>
          <w:lang w:eastAsia="sv-SE"/>
        </w:rPr>
        <w:t>6.7.5</w:t>
      </w:r>
      <w:r w:rsidRPr="00931575">
        <w:rPr>
          <w:lang w:eastAsia="zh-CN"/>
        </w:rPr>
        <w:t>.4.4</w:t>
      </w:r>
      <w:r w:rsidRPr="00931575">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931575"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931575">
        <w:rPr>
          <w:lang w:eastAsia="sv-SE"/>
        </w:rPr>
        <w:t>6.7.5.4.4.1</w:t>
      </w:r>
      <w:r w:rsidRPr="00931575">
        <w:rPr>
          <w:lang w:eastAsia="sv-SE"/>
        </w:rPr>
        <w:tab/>
        <w:t>Initial conditions</w:t>
      </w:r>
      <w:bookmarkEnd w:id="5503"/>
      <w:bookmarkEnd w:id="5504"/>
      <w:bookmarkEnd w:id="5505"/>
      <w:bookmarkEnd w:id="5506"/>
      <w:bookmarkEnd w:id="550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931575">
        <w:rPr>
          <w:lang w:eastAsia="sv-SE"/>
        </w:rPr>
        <w:t>6.7.5.4.4.2</w:t>
      </w:r>
      <w:r w:rsidRPr="00931575">
        <w:rPr>
          <w:lang w:eastAsia="sv-SE"/>
        </w:rPr>
        <w:tab/>
        <w:t>Procedure</w:t>
      </w:r>
      <w:bookmarkEnd w:id="5508"/>
      <w:bookmarkEnd w:id="5509"/>
      <w:bookmarkEnd w:id="5510"/>
      <w:bookmarkEnd w:id="5511"/>
      <w:bookmarkEnd w:id="5512"/>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187257108"/>
      <w:r w:rsidRPr="00931575">
        <w:t>6.7.5.4.5</w:t>
      </w:r>
      <w:r w:rsidRPr="00931575">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931575"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931575">
        <w:t>6.7.5.4.5.1</w:t>
      </w:r>
      <w:r w:rsidRPr="00931575">
        <w:tab/>
        <w:t xml:space="preserve">Test requirement for </w:t>
      </w:r>
      <w:r w:rsidRPr="00931575">
        <w:rPr>
          <w:i/>
        </w:rPr>
        <w:t>BS type 1-O</w:t>
      </w:r>
      <w:bookmarkEnd w:id="5539"/>
      <w:bookmarkEnd w:id="5540"/>
      <w:bookmarkEnd w:id="5541"/>
      <w:bookmarkEnd w:id="5542"/>
      <w:bookmarkEnd w:id="554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931575">
        <w:t>6.7.5.4.5.2</w:t>
      </w:r>
      <w:r w:rsidRPr="00931575">
        <w:tab/>
        <w:t xml:space="preserve">Test requirement for </w:t>
      </w:r>
      <w:r w:rsidRPr="00931575">
        <w:rPr>
          <w:i/>
        </w:rPr>
        <w:t>BS type 2-O</w:t>
      </w:r>
      <w:bookmarkEnd w:id="554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187257109"/>
      <w:bookmarkEnd w:id="5545"/>
      <w:r w:rsidRPr="00931575">
        <w:t>6.7.5.5</w:t>
      </w:r>
      <w:r w:rsidRPr="00931575">
        <w:tab/>
      </w:r>
      <w:r w:rsidRPr="00931575">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931575"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187257110"/>
      <w:r w:rsidRPr="00931575">
        <w:rPr>
          <w:lang w:eastAsia="sv-SE"/>
        </w:rPr>
        <w:t>6.7.5.5.1</w:t>
      </w:r>
      <w:r w:rsidRPr="00931575">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187257111"/>
      <w:r w:rsidRPr="00931575">
        <w:rPr>
          <w:lang w:eastAsia="sv-SE"/>
        </w:rPr>
        <w:t>6.7.5.5.2</w:t>
      </w:r>
      <w:r w:rsidRPr="00931575">
        <w:rPr>
          <w:lang w:eastAsia="sv-SE"/>
        </w:rPr>
        <w:tab/>
      </w:r>
      <w:r w:rsidRPr="00931575">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187257112"/>
      <w:r w:rsidRPr="00931575">
        <w:rPr>
          <w:lang w:eastAsia="sv-SE"/>
        </w:rPr>
        <w:t>6.7.5.5.3</w:t>
      </w:r>
      <w:r w:rsidRPr="00931575">
        <w:rPr>
          <w:lang w:eastAsia="sv-SE"/>
        </w:rPr>
        <w:tab/>
      </w:r>
      <w:r w:rsidRPr="00931575">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187257113"/>
      <w:r w:rsidRPr="00931575">
        <w:rPr>
          <w:lang w:eastAsia="sv-SE"/>
        </w:rPr>
        <w:t>6.7.5.5.4</w:t>
      </w:r>
      <w:r w:rsidRPr="00931575">
        <w:rPr>
          <w:lang w:eastAsia="sv-SE"/>
        </w:rPr>
        <w:tab/>
      </w:r>
      <w:r w:rsidRPr="00931575">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931575"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931575">
        <w:t>6.7.5.5.4.1</w:t>
      </w:r>
      <w:r w:rsidRPr="00931575">
        <w:tab/>
        <w:t>Initial conditions</w:t>
      </w:r>
      <w:bookmarkEnd w:id="5676"/>
      <w:bookmarkEnd w:id="5677"/>
      <w:bookmarkEnd w:id="5678"/>
      <w:bookmarkEnd w:id="5679"/>
      <w:bookmarkEnd w:id="568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931575">
        <w:t>6.7.5.5.4.2</w:t>
      </w:r>
      <w:r w:rsidRPr="00931575">
        <w:tab/>
        <w:t>Procedure</w:t>
      </w:r>
      <w:bookmarkEnd w:id="5681"/>
      <w:bookmarkEnd w:id="5682"/>
      <w:bookmarkEnd w:id="5683"/>
      <w:bookmarkEnd w:id="5684"/>
      <w:bookmarkEnd w:id="568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187257114"/>
      <w:r w:rsidRPr="00931575">
        <w:rPr>
          <w:lang w:eastAsia="sv-SE"/>
        </w:rPr>
        <w:t>6.7.5.5.5</w:t>
      </w:r>
      <w:r w:rsidRPr="00931575">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931575"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931575">
        <w:t>6.7.5.5.5.1</w:t>
      </w:r>
      <w:r w:rsidRPr="00931575">
        <w:tab/>
        <w:t xml:space="preserve">Test requirement for </w:t>
      </w:r>
      <w:r w:rsidRPr="00931575">
        <w:rPr>
          <w:i/>
        </w:rPr>
        <w:t>BS type 1-O</w:t>
      </w:r>
      <w:bookmarkEnd w:id="5712"/>
      <w:bookmarkEnd w:id="5713"/>
      <w:bookmarkEnd w:id="5714"/>
      <w:bookmarkEnd w:id="5715"/>
      <w:bookmarkEnd w:id="571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187257115"/>
      <w:r w:rsidRPr="00931575">
        <w:t>6.8</w:t>
      </w:r>
      <w:r w:rsidRPr="00931575">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931575"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187257116"/>
      <w:r w:rsidRPr="00931575">
        <w:t>6.</w:t>
      </w:r>
      <w:r w:rsidRPr="00931575">
        <w:rPr>
          <w:lang w:val="en-US"/>
        </w:rPr>
        <w:t>8</w:t>
      </w:r>
      <w:r w:rsidRPr="00931575">
        <w:t>.1</w:t>
      </w:r>
      <w:r w:rsidRPr="00931575">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187257117"/>
      <w:r w:rsidRPr="00931575">
        <w:t>6.8.2</w:t>
      </w:r>
      <w:r w:rsidRPr="00931575">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187257118"/>
      <w:r w:rsidRPr="00931575">
        <w:t>6.8.3</w:t>
      </w:r>
      <w:r w:rsidRPr="00931575">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187257119"/>
      <w:r w:rsidRPr="00931575">
        <w:t>6.8.4</w:t>
      </w:r>
      <w:r w:rsidRPr="00931575">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931575"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187257120"/>
      <w:r w:rsidRPr="00931575">
        <w:t>6.8.4.1</w:t>
      </w:r>
      <w:r w:rsidRPr="00931575">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187257121"/>
      <w:r w:rsidRPr="00931575">
        <w:t>6.8.4.2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187257122"/>
      <w:r w:rsidRPr="00931575">
        <w:t>6.8.5</w:t>
      </w:r>
      <w:r w:rsidRPr="00931575">
        <w:tab/>
        <w:t>Test requirement</w:t>
      </w:r>
      <w:r w:rsidRPr="00931575">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931575"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187257123"/>
      <w:r w:rsidRPr="00931575">
        <w:t>6.8.5.1</w:t>
      </w:r>
      <w:r w:rsidRPr="00931575">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pt;height:31pt;mso-position-horizontal-relative:page;mso-position-vertical-relative:page" o:ole="">
                  <v:fill o:detectmouseclick="t"/>
                  <v:imagedata r:id="rId60" o:title=""/>
                </v:shape>
                <o:OLEObject Type="Embed" ProgID="Equation.3" ShapeID="_x0000_i1044" DrawAspect="Content" ObjectID="_1812199999"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1" w:name="_Toc176783490"/>
      <w:bookmarkStart w:id="5952" w:name="_Toc187257124"/>
      <w:r w:rsidRPr="00931575">
        <w:t>6.8.5.</w:t>
      </w:r>
      <w:r>
        <w:t>2</w:t>
      </w:r>
      <w:r w:rsidRPr="00931575">
        <w:tab/>
      </w:r>
      <w:r>
        <w:t>Additional</w:t>
      </w:r>
      <w:r w:rsidRPr="00F95B02">
        <w:t xml:space="preserve"> requirement</w:t>
      </w:r>
      <w:r>
        <w:t>s (regional)</w:t>
      </w:r>
      <w:bookmarkEnd w:id="5951"/>
      <w:bookmarkEnd w:id="5952"/>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187257125"/>
      <w:r w:rsidRPr="00931575">
        <w:t>7</w:t>
      </w:r>
      <w:r w:rsidRPr="00931575">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931575"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187257126"/>
      <w:r w:rsidRPr="00931575">
        <w:t>7.1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7" w:name="_Toc137394059"/>
      <w:bookmarkStart w:id="6028" w:name="_Toc163475163"/>
      <w:bookmarkStart w:id="6029" w:name="_Toc176783493"/>
      <w:bookmarkStart w:id="6030" w:name="_Toc187257127"/>
      <w:r w:rsidRPr="00931575">
        <w:t>7.2</w:t>
      </w:r>
      <w:r w:rsidRPr="00931575">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931575"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187257128"/>
      <w:r w:rsidRPr="00931575">
        <w:t>7.2.1</w:t>
      </w:r>
      <w:r w:rsidRPr="00931575">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187257129"/>
      <w:r w:rsidRPr="00931575">
        <w:t>7.2.2</w:t>
      </w:r>
      <w:r w:rsidRPr="00931575">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187257130"/>
      <w:r w:rsidRPr="00931575">
        <w:t>7.2.3</w:t>
      </w:r>
      <w:r w:rsidRPr="00931575">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187257131"/>
      <w:r w:rsidRPr="00931575">
        <w:t>7.2.4</w:t>
      </w:r>
      <w:r w:rsidRPr="00931575">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931575"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187257132"/>
      <w:r w:rsidRPr="00931575">
        <w:t>7.2.4.1</w:t>
      </w:r>
      <w:r w:rsidRPr="00931575">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187257133"/>
      <w:r w:rsidRPr="00931575">
        <w:t>7.2.4.2</w:t>
      </w:r>
      <w:r w:rsidRPr="00931575">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187257134"/>
      <w:r w:rsidRPr="00931575">
        <w:t>7.2.5</w:t>
      </w:r>
      <w:r w:rsidRPr="00931575">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931575"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187257135"/>
      <w:r w:rsidRPr="00931575">
        <w:t>7.2.5.1</w:t>
      </w:r>
      <w:r w:rsidRPr="00931575">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187257136"/>
      <w:r w:rsidRPr="00931575">
        <w:t>7.2.5.2</w:t>
      </w:r>
      <w:r w:rsidRPr="00931575">
        <w:tab/>
        <w:t xml:space="preserve">Test requirements for </w:t>
      </w:r>
      <w:r w:rsidRPr="00931575">
        <w:rPr>
          <w:i/>
        </w:rPr>
        <w:t>BS type 1-H</w:t>
      </w:r>
      <w:r w:rsidRPr="00931575">
        <w:t xml:space="preserve"> and </w:t>
      </w:r>
      <w:r w:rsidRPr="00931575">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187257137"/>
      <w:r w:rsidRPr="00931575">
        <w:t>7.2.5.3</w:t>
      </w:r>
      <w:r w:rsidRPr="00931575">
        <w:tab/>
        <w:t xml:space="preserve">Test requirements for </w:t>
      </w:r>
      <w:r w:rsidRPr="00931575">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187257138"/>
      <w:r w:rsidRPr="00931575">
        <w:t>7.3</w:t>
      </w:r>
      <w:r w:rsidRPr="00931575">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931575"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187257139"/>
      <w:r w:rsidRPr="00931575">
        <w:t>7.3.1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187257140"/>
      <w:r w:rsidRPr="00931575">
        <w:t>7.3.2</w:t>
      </w:r>
      <w:r w:rsidRPr="00931575">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187257141"/>
      <w:r w:rsidRPr="00931575">
        <w:t>7.3.3</w:t>
      </w:r>
      <w:r w:rsidRPr="00931575">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187257142"/>
      <w:r w:rsidRPr="00931575">
        <w:t>7.3.4</w:t>
      </w:r>
      <w:r w:rsidRPr="00931575">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931575"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187257143"/>
      <w:r w:rsidRPr="00931575">
        <w:t>7.3.4.1</w:t>
      </w:r>
      <w:r w:rsidRPr="00931575">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187257144"/>
      <w:r w:rsidRPr="00931575">
        <w:t>7.3.4.2</w:t>
      </w:r>
      <w:r w:rsidRPr="00931575">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187257145"/>
      <w:r w:rsidRPr="00931575">
        <w:t>7.3.5</w:t>
      </w:r>
      <w:r w:rsidRPr="00931575">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931575"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187257146"/>
      <w:r w:rsidRPr="00931575">
        <w:t>7.3.5.1</w:t>
      </w:r>
      <w:r w:rsidRPr="00931575">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187257147"/>
      <w:r w:rsidRPr="00931575">
        <w:t>7.3.5.2</w:t>
      </w:r>
      <w:r w:rsidRPr="00931575">
        <w:tab/>
        <w:t xml:space="preserve">Test requirements for </w:t>
      </w:r>
      <w:r w:rsidRPr="00931575">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187257148"/>
      <w:r w:rsidRPr="00931575">
        <w:t>7.3.5.3</w:t>
      </w:r>
      <w:r w:rsidRPr="00931575">
        <w:tab/>
        <w:t xml:space="preserve">Test requirements for </w:t>
      </w:r>
      <w:r w:rsidRPr="00931575">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187257149"/>
      <w:r w:rsidRPr="00931575">
        <w:t>7.4</w:t>
      </w:r>
      <w:r w:rsidRPr="00931575">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931575"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187257150"/>
      <w:r w:rsidRPr="00931575">
        <w:rPr>
          <w:lang w:eastAsia="sv-SE"/>
        </w:rPr>
        <w:t>7.4.1</w:t>
      </w:r>
      <w:r w:rsidRPr="00931575">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187257151"/>
      <w:r w:rsidRPr="00931575">
        <w:rPr>
          <w:lang w:eastAsia="sv-SE"/>
        </w:rPr>
        <w:t>7.4.2</w:t>
      </w:r>
      <w:r w:rsidRPr="00931575">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187257152"/>
      <w:r w:rsidRPr="00931575">
        <w:rPr>
          <w:lang w:eastAsia="sv-SE"/>
        </w:rPr>
        <w:t>7.4.3</w:t>
      </w:r>
      <w:r w:rsidRPr="00931575">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187257153"/>
      <w:r w:rsidRPr="00931575">
        <w:rPr>
          <w:lang w:eastAsia="sv-SE"/>
        </w:rPr>
        <w:t>7.4</w:t>
      </w:r>
      <w:r w:rsidRPr="00931575">
        <w:rPr>
          <w:lang w:eastAsia="zh-CN"/>
        </w:rPr>
        <w:t>.</w:t>
      </w:r>
      <w:r w:rsidRPr="00931575">
        <w:rPr>
          <w:lang w:eastAsia="sv-SE"/>
        </w:rPr>
        <w:t>4</w:t>
      </w:r>
      <w:r w:rsidRPr="00931575">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931575"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187257154"/>
      <w:r w:rsidRPr="00931575">
        <w:rPr>
          <w:lang w:eastAsia="sv-SE"/>
        </w:rPr>
        <w:t>7.4.4.1</w:t>
      </w:r>
      <w:r w:rsidRPr="00931575">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187257155"/>
      <w:r w:rsidRPr="00931575">
        <w:rPr>
          <w:lang w:eastAsia="sv-SE"/>
        </w:rPr>
        <w:t>7.4.4.2</w:t>
      </w:r>
      <w:r w:rsidRPr="00931575">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187257156"/>
      <w:r w:rsidRPr="00931575">
        <w:rPr>
          <w:lang w:eastAsia="sv-SE"/>
        </w:rPr>
        <w:t>7.4.5</w:t>
      </w:r>
      <w:r w:rsidRPr="00931575">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931575"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187257157"/>
      <w:r w:rsidRPr="00931575">
        <w:t>7.4.5.1</w:t>
      </w:r>
      <w:r w:rsidRPr="00931575">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187257158"/>
      <w:r w:rsidRPr="00931575">
        <w:t>7.4.5.2</w:t>
      </w:r>
      <w:r w:rsidRPr="00931575">
        <w:tab/>
        <w:t xml:space="preserve">Test requirements for </w:t>
      </w:r>
      <w:r w:rsidRPr="00931575">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187257159"/>
      <w:r w:rsidRPr="00931575">
        <w:t>7.5</w:t>
      </w:r>
      <w:r w:rsidRPr="00931575">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931575"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187257160"/>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931575"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187257161"/>
      <w:r w:rsidRPr="00931575">
        <w:rPr>
          <w:lang w:eastAsia="sv-SE"/>
        </w:rPr>
        <w:t>7.5.1.1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187257162"/>
      <w:r w:rsidRPr="00931575">
        <w:rPr>
          <w:lang w:eastAsia="sv-SE"/>
        </w:rPr>
        <w:t>7.5.1.2</w:t>
      </w:r>
      <w:r w:rsidRPr="00931575">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187257163"/>
      <w:r w:rsidRPr="00931575">
        <w:rPr>
          <w:lang w:eastAsia="sv-SE"/>
        </w:rPr>
        <w:t>7.5.1.3</w:t>
      </w:r>
      <w:r w:rsidRPr="00931575">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187257164"/>
      <w:r w:rsidRPr="00931575">
        <w:rPr>
          <w:lang w:eastAsia="sv-SE"/>
        </w:rPr>
        <w:t>7.5.1</w:t>
      </w:r>
      <w:r w:rsidRPr="00931575">
        <w:rPr>
          <w:lang w:eastAsia="zh-CN"/>
        </w:rPr>
        <w:t>.</w:t>
      </w:r>
      <w:r w:rsidRPr="00931575">
        <w:rPr>
          <w:lang w:eastAsia="sv-SE"/>
        </w:rPr>
        <w:t>4</w:t>
      </w:r>
      <w:r w:rsidRPr="00931575">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931575"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187257165"/>
      <w:r w:rsidRPr="00931575">
        <w:rPr>
          <w:lang w:eastAsia="sv-SE"/>
        </w:rPr>
        <w:t>7.5.1.4.1</w:t>
      </w:r>
      <w:r w:rsidRPr="00931575">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187257166"/>
      <w:r w:rsidRPr="00931575">
        <w:rPr>
          <w:lang w:eastAsia="sv-SE"/>
        </w:rPr>
        <w:t>7.5.1.4.2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187257167"/>
      <w:r w:rsidRPr="00931575">
        <w:rPr>
          <w:lang w:eastAsia="sv-SE"/>
        </w:rPr>
        <w:t>7.5.1</w:t>
      </w:r>
      <w:r w:rsidRPr="00931575">
        <w:rPr>
          <w:lang w:eastAsia="zh-CN"/>
        </w:rPr>
        <w:t>.</w:t>
      </w:r>
      <w:r w:rsidRPr="00931575">
        <w:rPr>
          <w:lang w:eastAsia="sv-SE"/>
        </w:rPr>
        <w:t>5</w:t>
      </w:r>
      <w:r w:rsidRPr="00931575">
        <w:rPr>
          <w:lang w:eastAsia="sv-SE"/>
        </w:rPr>
        <w:tab/>
      </w:r>
      <w:bookmarkStart w:id="7071" w:name="_Hlk513649853"/>
      <w:r w:rsidRPr="00931575">
        <w:rPr>
          <w:lang w:eastAsia="sv-SE"/>
        </w:rPr>
        <w:t xml:space="preserve">Test </w:t>
      </w:r>
      <w:bookmarkEnd w:id="7071"/>
      <w:r w:rsidRPr="00931575">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931575"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187257168"/>
      <w:r w:rsidRPr="00931575">
        <w:rPr>
          <w:lang w:eastAsia="sv-SE"/>
        </w:rPr>
        <w:t>7.5.1.5.1</w:t>
      </w:r>
      <w:r w:rsidRPr="00931575">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187257169"/>
      <w:r w:rsidRPr="00931575">
        <w:rPr>
          <w:lang w:eastAsia="sv-SE"/>
        </w:rPr>
        <w:t>7.5.1.5.2</w:t>
      </w:r>
      <w:r w:rsidRPr="00931575">
        <w:rPr>
          <w:lang w:eastAsia="sv-SE"/>
        </w:rPr>
        <w:tab/>
        <w:t xml:space="preserve">Test requirements for </w:t>
      </w:r>
      <w:r w:rsidRPr="00931575">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187257170"/>
      <w:r w:rsidRPr="00931575">
        <w:rPr>
          <w:lang w:eastAsia="sv-SE"/>
        </w:rPr>
        <w:t>7.5.1.5.3</w:t>
      </w:r>
      <w:r w:rsidRPr="00931575">
        <w:rPr>
          <w:lang w:eastAsia="sv-SE"/>
        </w:rPr>
        <w:tab/>
        <w:t xml:space="preserve">Test requirements for </w:t>
      </w:r>
      <w:r w:rsidRPr="00931575">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187257171"/>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931575"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187257172"/>
      <w:r w:rsidRPr="00931575">
        <w:rPr>
          <w:lang w:eastAsia="sv-SE"/>
        </w:rPr>
        <w:t>7.5.2.1</w:t>
      </w:r>
      <w:r w:rsidRPr="00931575">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187257173"/>
      <w:r w:rsidRPr="00931575">
        <w:rPr>
          <w:lang w:eastAsia="sv-SE"/>
        </w:rPr>
        <w:t>7.5.2.2</w:t>
      </w:r>
      <w:r w:rsidRPr="00931575">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187257174"/>
      <w:r w:rsidRPr="00931575">
        <w:rPr>
          <w:lang w:eastAsia="sv-SE"/>
        </w:rPr>
        <w:t>7.5.2.3</w:t>
      </w:r>
      <w:r w:rsidRPr="00931575">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187257175"/>
      <w:r w:rsidRPr="00931575">
        <w:rPr>
          <w:lang w:eastAsia="sv-SE"/>
        </w:rPr>
        <w:t>7.5.2</w:t>
      </w:r>
      <w:r w:rsidRPr="00931575">
        <w:rPr>
          <w:lang w:eastAsia="zh-CN"/>
        </w:rPr>
        <w:t>.</w:t>
      </w:r>
      <w:r w:rsidRPr="00931575">
        <w:rPr>
          <w:lang w:eastAsia="sv-SE"/>
        </w:rPr>
        <w:t>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931575"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187257176"/>
      <w:r w:rsidRPr="00931575">
        <w:rPr>
          <w:lang w:eastAsia="sv-SE"/>
        </w:rPr>
        <w:t>7.5.2.4.1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187257177"/>
      <w:r w:rsidRPr="00931575">
        <w:rPr>
          <w:lang w:eastAsia="sv-SE"/>
        </w:rPr>
        <w:t>7.5.2.4.2</w:t>
      </w:r>
      <w:r w:rsidRPr="00931575">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187257178"/>
      <w:r w:rsidRPr="00931575">
        <w:rPr>
          <w:lang w:eastAsia="sv-SE"/>
        </w:rPr>
        <w:t>7.5.2</w:t>
      </w:r>
      <w:r w:rsidRPr="00931575">
        <w:rPr>
          <w:lang w:eastAsia="zh-CN"/>
        </w:rPr>
        <w:t>.</w:t>
      </w:r>
      <w:r w:rsidRPr="00931575">
        <w:rPr>
          <w:lang w:eastAsia="sv-SE"/>
        </w:rPr>
        <w:t>5</w:t>
      </w:r>
      <w:r w:rsidRPr="00931575">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187257179"/>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187257180"/>
      <w:r w:rsidRPr="00931575">
        <w:rPr>
          <w:lang w:eastAsia="sv-SE"/>
        </w:rPr>
        <w:t>7.5.2.5.2</w:t>
      </w:r>
      <w:r w:rsidRPr="00931575">
        <w:rPr>
          <w:lang w:eastAsia="sv-SE"/>
        </w:rPr>
        <w:tab/>
        <w:t xml:space="preserve">Test requirements for </w:t>
      </w:r>
      <w:r w:rsidRPr="00931575">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187257181"/>
      <w:r w:rsidRPr="00931575">
        <w:rPr>
          <w:lang w:eastAsia="sv-SE"/>
        </w:rPr>
        <w:t>7.5.2.5.3</w:t>
      </w:r>
      <w:r w:rsidRPr="00931575">
        <w:rPr>
          <w:lang w:eastAsia="sv-SE"/>
        </w:rPr>
        <w:tab/>
        <w:t xml:space="preserve">Test requirements for </w:t>
      </w:r>
      <w:r w:rsidRPr="00931575">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8" w:name="_Toc131560414"/>
      <w:bookmarkStart w:id="7459" w:name="_Toc137394114"/>
      <w:bookmarkStart w:id="7460" w:name="_Toc163475218"/>
      <w:bookmarkStart w:id="7461" w:name="_Toc176783548"/>
      <w:bookmarkStart w:id="7462" w:name="_Toc187257182"/>
      <w:r w:rsidRPr="00931575">
        <w:t>7.6</w:t>
      </w:r>
      <w:r w:rsidRPr="00931575">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931575"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187257183"/>
      <w:r w:rsidRPr="00931575">
        <w:t>7.6.1</w:t>
      </w:r>
      <w:r w:rsidRPr="00931575">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187257184"/>
      <w:r w:rsidRPr="00931575">
        <w:t>7.6.2</w:t>
      </w:r>
      <w:r w:rsidRPr="00931575">
        <w:tab/>
        <w:t xml:space="preserve">Minimum </w:t>
      </w:r>
      <w:r w:rsidRPr="00931575">
        <w:rPr>
          <w:lang w:val="en-US"/>
        </w:rPr>
        <w:t>r</w:t>
      </w:r>
      <w:r w:rsidRPr="00931575">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187257185"/>
      <w:r w:rsidRPr="00931575">
        <w:t>7.6.3</w:t>
      </w:r>
      <w:r w:rsidRPr="00931575">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187257186"/>
      <w:r w:rsidRPr="00931575">
        <w:t>7.6.4</w:t>
      </w:r>
      <w:r w:rsidRPr="00931575">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931575"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187257187"/>
      <w:r w:rsidRPr="00931575">
        <w:rPr>
          <w:lang w:eastAsia="sv-SE"/>
        </w:rPr>
        <w:t>7.6.4.1</w:t>
      </w:r>
      <w:r w:rsidRPr="00931575">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187257188"/>
      <w:r w:rsidRPr="00931575">
        <w:rPr>
          <w:lang w:eastAsia="sv-SE"/>
        </w:rPr>
        <w:t>7.6.4.2</w:t>
      </w:r>
      <w:r w:rsidRPr="00931575">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931575"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1872571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1872571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187257191"/>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187257192"/>
      <w:r w:rsidRPr="00931575">
        <w:t>7.</w:t>
      </w:r>
      <w:r w:rsidRPr="00931575">
        <w:rPr>
          <w:lang w:val="en-US"/>
        </w:rPr>
        <w:t>6</w:t>
      </w:r>
      <w:r w:rsidRPr="00931575">
        <w:t>.5</w:t>
      </w:r>
      <w:r w:rsidRPr="00931575">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931575"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187257193"/>
      <w:r w:rsidRPr="00931575">
        <w:t>7.</w:t>
      </w:r>
      <w:r w:rsidRPr="00931575">
        <w:rPr>
          <w:lang w:val="en-US"/>
        </w:rPr>
        <w:t>6</w:t>
      </w:r>
      <w:r w:rsidRPr="00931575">
        <w:t>.5.1</w:t>
      </w:r>
      <w:r w:rsidRPr="00931575">
        <w:tab/>
        <w:t xml:space="preserve">Requirement for </w:t>
      </w:r>
      <w:r w:rsidRPr="00931575">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187257194"/>
      <w:r w:rsidRPr="00931575">
        <w:t>7.</w:t>
      </w:r>
      <w:r w:rsidRPr="00931575">
        <w:rPr>
          <w:lang w:val="en-US"/>
        </w:rPr>
        <w:t>6</w:t>
      </w:r>
      <w:r w:rsidRPr="00931575">
        <w:t>.5.1.1</w:t>
      </w:r>
      <w:r w:rsidRPr="00931575">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187257195"/>
      <w:r w:rsidRPr="00931575">
        <w:t>7.</w:t>
      </w:r>
      <w:r w:rsidRPr="00931575">
        <w:rPr>
          <w:lang w:val="en-US"/>
        </w:rPr>
        <w:t>6</w:t>
      </w:r>
      <w:r w:rsidRPr="00931575">
        <w:t>.5.1.2</w:t>
      </w:r>
      <w:r w:rsidRPr="00931575">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187257196"/>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187257197"/>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187257198"/>
      <w:r w:rsidRPr="00931575">
        <w:t>7.7</w:t>
      </w:r>
      <w:r w:rsidRPr="00931575">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931575"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187257199"/>
      <w:r w:rsidRPr="00931575">
        <w:rPr>
          <w:lang w:eastAsia="sv-SE"/>
        </w:rPr>
        <w:t>7.7.1</w:t>
      </w:r>
      <w:r w:rsidRPr="00931575">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931575" w:rsidRDefault="00C45907" w:rsidP="006F1F81">
      <w:pPr>
        <w:rPr>
          <w:lang w:val="en-US" w:eastAsia="zh-CN"/>
        </w:rPr>
      </w:pPr>
      <w:bookmarkStart w:id="790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187257200"/>
      <w:r w:rsidRPr="00931575">
        <w:rPr>
          <w:lang w:eastAsia="sv-SE"/>
        </w:rPr>
        <w:t>7.7.2</w:t>
      </w:r>
      <w:r w:rsidRPr="00931575">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187257201"/>
      <w:r w:rsidRPr="00931575">
        <w:rPr>
          <w:lang w:eastAsia="sv-SE"/>
        </w:rPr>
        <w:t>7.7.3</w:t>
      </w:r>
      <w:r w:rsidRPr="00931575">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187257202"/>
      <w:r w:rsidRPr="00931575">
        <w:rPr>
          <w:lang w:eastAsia="sv-SE"/>
        </w:rPr>
        <w:t>7.7.4</w:t>
      </w:r>
      <w:r w:rsidRPr="00931575">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931575"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187257203"/>
      <w:r w:rsidRPr="00931575">
        <w:rPr>
          <w:lang w:eastAsia="sv-SE"/>
        </w:rPr>
        <w:t>7.7.4.1</w:t>
      </w:r>
      <w:r w:rsidRPr="00931575">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187257204"/>
      <w:r w:rsidRPr="00931575">
        <w:rPr>
          <w:lang w:eastAsia="sv-SE"/>
        </w:rPr>
        <w:t>7.7.4.2</w:t>
      </w:r>
      <w:r w:rsidRPr="00931575">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187257205"/>
      <w:r w:rsidRPr="00931575">
        <w:rPr>
          <w:lang w:eastAsia="sv-SE"/>
        </w:rPr>
        <w:t>7.7.5</w:t>
      </w:r>
      <w:r w:rsidRPr="00931575">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931575"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187257206"/>
      <w:r w:rsidRPr="00931575">
        <w:t>7.7.5.1</w:t>
      </w:r>
      <w:r w:rsidRPr="00931575">
        <w:tab/>
        <w:t xml:space="preserve">Test requirement for </w:t>
      </w:r>
      <w:r w:rsidRPr="00931575">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187257207"/>
      <w:r w:rsidRPr="00931575">
        <w:t>7.7.5.2</w:t>
      </w:r>
      <w:r w:rsidRPr="00931575">
        <w:tab/>
        <w:t xml:space="preserve">Test requirement for </w:t>
      </w:r>
      <w:r w:rsidRPr="00931575">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4" w:name="_Toc21102892"/>
      <w:bookmarkStart w:id="8115" w:name="_Toc29810741"/>
      <w:bookmarkStart w:id="8116" w:name="_Toc36636093"/>
      <w:bookmarkStart w:id="811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8" w:name="_Hlk41916936"/>
      <w:r w:rsidRPr="00931575">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187257208"/>
      <w:r w:rsidRPr="00931575">
        <w:t>7.8</w:t>
      </w:r>
      <w:r w:rsidRPr="00931575">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931575"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187257209"/>
      <w:r w:rsidRPr="00931575">
        <w:rPr>
          <w:lang w:eastAsia="sv-SE"/>
        </w:rPr>
        <w:t>7.8.1</w:t>
      </w:r>
      <w:r w:rsidRPr="00931575">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187257210"/>
      <w:r w:rsidRPr="00931575">
        <w:rPr>
          <w:lang w:eastAsia="sv-SE"/>
        </w:rPr>
        <w:t>7.8.2</w:t>
      </w:r>
      <w:r w:rsidRPr="00931575">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187257211"/>
      <w:r w:rsidRPr="00931575">
        <w:rPr>
          <w:lang w:eastAsia="sv-SE"/>
        </w:rPr>
        <w:t>7.8.3</w:t>
      </w:r>
      <w:r w:rsidRPr="00931575">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187257212"/>
      <w:r w:rsidRPr="00931575">
        <w:rPr>
          <w:lang w:eastAsia="sv-SE"/>
        </w:rPr>
        <w:t>7.8</w:t>
      </w:r>
      <w:r w:rsidRPr="00931575">
        <w:rPr>
          <w:lang w:eastAsia="zh-CN"/>
        </w:rPr>
        <w:t>.</w:t>
      </w:r>
      <w:r w:rsidRPr="00931575">
        <w:rPr>
          <w:lang w:eastAsia="sv-SE"/>
        </w:rPr>
        <w:t>4</w:t>
      </w:r>
      <w:r w:rsidRPr="00931575">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931575"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187257213"/>
      <w:r w:rsidRPr="00931575">
        <w:rPr>
          <w:lang w:eastAsia="sv-SE"/>
        </w:rPr>
        <w:t>7.8.4.1</w:t>
      </w:r>
      <w:r w:rsidRPr="00931575">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187257214"/>
      <w:r w:rsidRPr="00931575">
        <w:rPr>
          <w:lang w:eastAsia="sv-SE"/>
        </w:rPr>
        <w:t>7.8.4.2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187257215"/>
      <w:r w:rsidRPr="00931575">
        <w:rPr>
          <w:lang w:eastAsia="sv-SE"/>
        </w:rPr>
        <w:t>7.8</w:t>
      </w:r>
      <w:r w:rsidRPr="00931575">
        <w:rPr>
          <w:lang w:eastAsia="zh-CN"/>
        </w:rPr>
        <w:t>.</w:t>
      </w:r>
      <w:r w:rsidRPr="00931575">
        <w:rPr>
          <w:lang w:eastAsia="sv-SE"/>
        </w:rPr>
        <w:t>5</w:t>
      </w:r>
      <w:r w:rsidRPr="00931575">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931575"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187257216"/>
      <w:r w:rsidRPr="00931575">
        <w:rPr>
          <w:lang w:eastAsia="sv-SE"/>
        </w:rPr>
        <w:t>7.8.5.1</w:t>
      </w:r>
      <w:r w:rsidRPr="00931575">
        <w:rPr>
          <w:lang w:eastAsia="sv-SE"/>
        </w:rPr>
        <w:tab/>
      </w:r>
      <w:r w:rsidRPr="00931575">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0" w:name="_Hlk499831507"/>
            <w:r w:rsidRPr="00931575">
              <w:t>±7.465</w:t>
            </w:r>
            <w:bookmarkEnd w:id="835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187257217"/>
      <w:r w:rsidRPr="00931575">
        <w:rPr>
          <w:lang w:eastAsia="sv-SE"/>
        </w:rPr>
        <w:t>7.8.5.2</w:t>
      </w:r>
      <w:r w:rsidRPr="00931575">
        <w:rPr>
          <w:lang w:eastAsia="sv-SE"/>
        </w:rPr>
        <w:tab/>
      </w:r>
      <w:r w:rsidRPr="00931575">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8" w:name="_Toc131560450"/>
      <w:bookmarkStart w:id="8399" w:name="_Toc137394150"/>
      <w:bookmarkStart w:id="8400" w:name="_Toc163475254"/>
      <w:bookmarkStart w:id="8401" w:name="_Toc176783584"/>
      <w:bookmarkStart w:id="8402" w:name="_Toc187257218"/>
      <w:r w:rsidRPr="00931575">
        <w:t>7.9</w:t>
      </w:r>
      <w:r w:rsidRPr="00931575">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931575"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187257219"/>
      <w:r w:rsidRPr="00931575">
        <w:rPr>
          <w:lang w:eastAsia="sv-SE"/>
        </w:rPr>
        <w:t>7.9.1</w:t>
      </w:r>
      <w:r w:rsidRPr="00931575">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187257220"/>
      <w:r w:rsidRPr="00931575">
        <w:rPr>
          <w:lang w:eastAsia="sv-SE"/>
        </w:rPr>
        <w:t>7.9.2</w:t>
      </w:r>
      <w:r w:rsidRPr="00931575">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187257221"/>
      <w:r w:rsidRPr="00931575">
        <w:rPr>
          <w:lang w:eastAsia="sv-SE"/>
        </w:rPr>
        <w:t>7.9.3</w:t>
      </w:r>
      <w:r w:rsidRPr="00931575">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187257222"/>
      <w:r w:rsidRPr="00931575">
        <w:rPr>
          <w:lang w:eastAsia="sv-SE"/>
        </w:rPr>
        <w:t>7.9</w:t>
      </w:r>
      <w:r w:rsidRPr="00931575">
        <w:rPr>
          <w:lang w:eastAsia="zh-CN"/>
        </w:rPr>
        <w:t>.</w:t>
      </w:r>
      <w:r w:rsidRPr="00931575">
        <w:rPr>
          <w:lang w:eastAsia="sv-SE"/>
        </w:rPr>
        <w:t>4</w:t>
      </w:r>
      <w:r w:rsidRPr="00931575">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931575"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187257223"/>
      <w:r w:rsidRPr="00931575">
        <w:rPr>
          <w:lang w:eastAsia="sv-SE"/>
        </w:rPr>
        <w:t>7.9.4.1</w:t>
      </w:r>
      <w:r w:rsidRPr="00931575">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187257224"/>
      <w:r w:rsidRPr="00931575">
        <w:rPr>
          <w:lang w:eastAsia="sv-SE"/>
        </w:rPr>
        <w:t>7.9.4.2</w:t>
      </w:r>
      <w:r w:rsidRPr="00931575">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187257225"/>
      <w:r w:rsidRPr="00931575">
        <w:rPr>
          <w:lang w:eastAsia="sv-SE"/>
        </w:rPr>
        <w:t>7.9</w:t>
      </w:r>
      <w:r w:rsidRPr="00931575">
        <w:rPr>
          <w:lang w:eastAsia="zh-CN"/>
        </w:rPr>
        <w:t>.</w:t>
      </w:r>
      <w:r w:rsidRPr="00931575">
        <w:rPr>
          <w:lang w:eastAsia="sv-SE"/>
        </w:rPr>
        <w:t>5</w:t>
      </w:r>
      <w:r w:rsidRPr="00931575">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931575"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187257226"/>
      <w:r w:rsidRPr="00931575">
        <w:rPr>
          <w:lang w:eastAsia="sv-SE"/>
        </w:rPr>
        <w:t>7.9.5.1</w:t>
      </w:r>
      <w:r w:rsidRPr="00931575">
        <w:rPr>
          <w:lang w:eastAsia="sv-SE"/>
        </w:rPr>
        <w:tab/>
      </w:r>
      <w:r w:rsidRPr="00931575">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187257227"/>
      <w:r w:rsidRPr="00931575">
        <w:rPr>
          <w:lang w:eastAsia="sv-SE"/>
        </w:rPr>
        <w:t>7.9.5.2</w:t>
      </w:r>
      <w:r w:rsidRPr="00931575">
        <w:rPr>
          <w:lang w:eastAsia="sv-SE"/>
        </w:rPr>
        <w:tab/>
      </w:r>
      <w:r w:rsidRPr="00931575">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187257228"/>
      <w:r w:rsidRPr="00931575">
        <w:t>8</w:t>
      </w:r>
      <w:r w:rsidRPr="00931575">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931575"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187257229"/>
      <w:r w:rsidRPr="00931575">
        <w:t>8.1</w:t>
      </w:r>
      <w:r w:rsidRPr="00931575">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931575"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187257230"/>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187257231"/>
      <w:r w:rsidRPr="00931575">
        <w:t>8.1.1</w:t>
      </w:r>
      <w:r w:rsidRPr="00931575">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187257232"/>
      <w:r w:rsidRPr="00931575">
        <w:rPr>
          <w:lang w:eastAsia="ko-KR"/>
        </w:rPr>
        <w:t>8.1.</w:t>
      </w:r>
      <w:r w:rsidRPr="00931575">
        <w:rPr>
          <w:rFonts w:hint="eastAsia"/>
          <w:lang w:eastAsia="zh-CN"/>
        </w:rPr>
        <w:t>2</w:t>
      </w:r>
      <w:r w:rsidRPr="00931575">
        <w:rPr>
          <w:lang w:eastAsia="ko-KR"/>
        </w:rPr>
        <w:tab/>
      </w:r>
      <w:r w:rsidRPr="00931575">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931575"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1872572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187257234"/>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931575"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187257235"/>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1872572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1872572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89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187257238"/>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187257239"/>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187257240"/>
      <w:bookmarkStart w:id="8948" w:name="_Toc29810771"/>
      <w:bookmarkStart w:id="8949" w:name="_Toc36636123"/>
      <w:bookmarkStart w:id="8950" w:name="_Toc37273069"/>
      <w:bookmarkStart w:id="8951" w:name="_Toc45886149"/>
      <w:bookmarkStart w:id="895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47"/>
    </w:p>
    <w:p w14:paraId="049E8F92" w14:textId="77777777" w:rsidR="00C0408B"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18725724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8" w:name="_Toc163475278"/>
      <w:bookmarkStart w:id="8979" w:name="_Toc176783608"/>
      <w:bookmarkStart w:id="8980" w:name="_Toc187257242"/>
      <w:r>
        <w:rPr>
          <w:noProof/>
          <w:lang w:eastAsia="zh-CN"/>
        </w:rPr>
        <w:t>8.1.2.1.8</w:t>
      </w:r>
      <w:r>
        <w:rPr>
          <w:noProof/>
          <w:lang w:eastAsia="zh-CN"/>
        </w:rPr>
        <w:tab/>
        <w:t>Applicability of PUSCH with 0.001% BLER requirements</w:t>
      </w:r>
      <w:bookmarkEnd w:id="8978"/>
      <w:bookmarkEnd w:id="8979"/>
      <w:bookmarkEnd w:id="8980"/>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1" w:name="_Toc163475279"/>
      <w:bookmarkStart w:id="8982" w:name="_Toc176783609"/>
      <w:bookmarkStart w:id="8983" w:name="_Toc187257243"/>
      <w:r>
        <w:rPr>
          <w:noProof/>
          <w:lang w:eastAsia="zh-CN"/>
        </w:rPr>
        <w:t>8.1.2.1.9</w:t>
      </w:r>
      <w:r>
        <w:rPr>
          <w:noProof/>
          <w:lang w:eastAsia="zh-CN"/>
        </w:rPr>
        <w:tab/>
        <w:t>Applicability of PUSCH repetition type A requirements</w:t>
      </w:r>
      <w:bookmarkEnd w:id="8981"/>
      <w:bookmarkEnd w:id="8982"/>
      <w:bookmarkEnd w:id="8983"/>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1872572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7"/>
      <w:bookmarkEnd w:id="8948"/>
      <w:bookmarkEnd w:id="8949"/>
      <w:bookmarkEnd w:id="8950"/>
      <w:bookmarkEnd w:id="8951"/>
      <w:bookmarkEnd w:id="8952"/>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931575"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1872572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1872572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1872572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1872572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1872572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1872572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1872572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931575"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1872572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1872572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1872572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187257255"/>
      <w:r w:rsidRPr="00931575">
        <w:rPr>
          <w:lang w:eastAsia="zh-CN"/>
        </w:rPr>
        <w:t>8.1.2.3.4</w:t>
      </w:r>
      <w:r w:rsidRPr="00931575">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187257256"/>
      <w:r w:rsidRPr="00931575">
        <w:rPr>
          <w:noProof/>
        </w:rPr>
        <w:t>8.1.2.4</w:t>
      </w:r>
      <w:r w:rsidRPr="00931575">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931575"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187257257"/>
      <w:r w:rsidRPr="00931575">
        <w:t>8.1.2.4.1</w:t>
      </w:r>
      <w:r w:rsidRPr="00931575">
        <w:tab/>
      </w:r>
      <w:r w:rsidR="002E3015" w:rsidRPr="00931575">
        <w:t>Applicability</w:t>
      </w:r>
      <w:r w:rsidRPr="00931575">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931575"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187257258"/>
      <w:r w:rsidRPr="00931575">
        <w:t>8.1.2.4.2</w:t>
      </w:r>
      <w:r w:rsidRPr="00931575">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5"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187257259"/>
      <w:bookmarkEnd w:id="932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18725726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18725726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187257262"/>
      <w:r>
        <w:rPr>
          <w:lang w:eastAsia="zh-CN"/>
        </w:rPr>
        <w:t>8.1.2.5.1</w:t>
      </w:r>
      <w:r>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18725726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187257264"/>
      <w:r>
        <w:t>8.1.2.5</w:t>
      </w:r>
      <w:r>
        <w:rPr>
          <w:lang w:eastAsia="zh-CN"/>
        </w:rPr>
        <w:t>.3</w:t>
      </w:r>
      <w:r>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187257265"/>
      <w:r>
        <w:t>8.1.2.5</w:t>
      </w:r>
      <w:r>
        <w:rPr>
          <w:lang w:eastAsia="zh-CN"/>
        </w:rPr>
        <w:t>.4</w:t>
      </w:r>
      <w:r>
        <w:tab/>
        <w:t xml:space="preserve">Applicability of requirements for different </w:t>
      </w:r>
      <w:r>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187257266"/>
      <w:r>
        <w:t>8.1.2.5.5</w:t>
      </w:r>
      <w:r>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18725726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187257268"/>
      <w:r>
        <w:rPr>
          <w:lang w:eastAsia="zh-CN"/>
        </w:rPr>
        <w:t>8.1.2.6.1</w:t>
      </w:r>
      <w:r>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18725726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18725727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187257271"/>
      <w:r>
        <w:t>8.1.2.6</w:t>
      </w:r>
      <w:r>
        <w:rPr>
          <w:lang w:eastAsia="zh-CN"/>
        </w:rPr>
        <w:t>.4</w:t>
      </w:r>
      <w:r>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18725727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18725727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18725727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187257275"/>
      <w:r>
        <w:t>8.1.2.7</w:t>
      </w:r>
      <w:r>
        <w:rPr>
          <w:lang w:eastAsia="zh-CN"/>
        </w:rPr>
        <w:t>.3</w:t>
      </w:r>
      <w:r>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187257276"/>
      <w:r>
        <w:rPr>
          <w:noProof/>
        </w:rPr>
        <w:t>8.1.2.8</w:t>
      </w:r>
      <w:r>
        <w:rPr>
          <w:noProof/>
        </w:rPr>
        <w:tab/>
        <w:t xml:space="preserve">Applicability of performance requirements for PUSCH with TB over </w:t>
      </w:r>
      <w:r w:rsidR="00451642">
        <w:rPr>
          <w:noProof/>
        </w:rPr>
        <w:t>m</w:t>
      </w:r>
      <w:r>
        <w:rPr>
          <w:noProof/>
        </w:rPr>
        <w:t>ulti-Slots</w:t>
      </w:r>
      <w:bookmarkEnd w:id="9601"/>
      <w:bookmarkEnd w:id="9602"/>
      <w:bookmarkEnd w:id="9603"/>
      <w:bookmarkEnd w:id="9604"/>
      <w:bookmarkEnd w:id="9605"/>
      <w:bookmarkEnd w:id="9606"/>
      <w:bookmarkEnd w:id="9607"/>
      <w:bookmarkEnd w:id="9608"/>
    </w:p>
    <w:p w14:paraId="3CC32849" w14:textId="77777777" w:rsidR="00044470"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187257277"/>
      <w:r>
        <w:rPr>
          <w:noProof/>
        </w:rPr>
        <w:t>8.1.2.8.1</w:t>
      </w:r>
      <w:r>
        <w:rPr>
          <w:noProof/>
        </w:rPr>
        <w:tab/>
      </w:r>
      <w:r>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187257278"/>
      <w:r>
        <w:rPr>
          <w:noProof/>
        </w:rPr>
        <w:t>8.1.2.9</w:t>
      </w:r>
      <w:r>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187257279"/>
      <w:r>
        <w:t>8.1.2.9.1</w:t>
      </w:r>
      <w:r>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187257280"/>
      <w:r>
        <w:t>8.1.2.9.2</w:t>
      </w:r>
      <w:r>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187257281"/>
      <w:r>
        <w:t>8.1.2.9.3</w:t>
      </w:r>
      <w:r>
        <w:tab/>
        <w:t>Applicability of requirements for different receiver antenna connectors</w:t>
      </w:r>
      <w:bookmarkEnd w:id="9641"/>
      <w:bookmarkEnd w:id="9642"/>
      <w:bookmarkEnd w:id="9643"/>
      <w:bookmarkEnd w:id="9644"/>
      <w:bookmarkEnd w:id="9645"/>
      <w:bookmarkEnd w:id="9646"/>
      <w:bookmarkEnd w:id="9647"/>
      <w:bookmarkEnd w:id="9648"/>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49" w:name="_Toc121999709"/>
      <w:bookmarkStart w:id="9650" w:name="_Toc124153882"/>
      <w:bookmarkStart w:id="9651" w:name="_Toc124154657"/>
      <w:bookmarkStart w:id="9652" w:name="_Toc131560512"/>
      <w:bookmarkStart w:id="9653" w:name="_Toc137394212"/>
      <w:bookmarkStart w:id="9654" w:name="_Toc163475318"/>
      <w:bookmarkStart w:id="9655" w:name="_Toc176783648"/>
      <w:bookmarkStart w:id="9656" w:name="_Toc187257282"/>
      <w:r>
        <w:rPr>
          <w:noProof/>
        </w:rPr>
        <w:t>8.1.2.10</w:t>
      </w:r>
      <w:r>
        <w:rPr>
          <w:noProof/>
        </w:rPr>
        <w:tab/>
        <w:t>Applicability of performance requirements for PUCCH with DM-RS bundling</w:t>
      </w:r>
      <w:bookmarkEnd w:id="9649"/>
      <w:bookmarkEnd w:id="9650"/>
      <w:bookmarkEnd w:id="9651"/>
      <w:bookmarkEnd w:id="9652"/>
      <w:bookmarkEnd w:id="9653"/>
      <w:bookmarkEnd w:id="9654"/>
      <w:bookmarkEnd w:id="9655"/>
      <w:bookmarkEnd w:id="9656"/>
    </w:p>
    <w:p w14:paraId="218596F4" w14:textId="77777777" w:rsidR="00044470" w:rsidRDefault="00044470" w:rsidP="00044470">
      <w:pPr>
        <w:pStyle w:val="Heading5"/>
      </w:pPr>
      <w:bookmarkStart w:id="9657" w:name="_Toc121999710"/>
      <w:bookmarkStart w:id="9658" w:name="_Toc124153883"/>
      <w:bookmarkStart w:id="9659" w:name="_Toc124154658"/>
      <w:bookmarkStart w:id="9660" w:name="_Toc131560513"/>
      <w:bookmarkStart w:id="9661" w:name="_Toc137394213"/>
      <w:bookmarkStart w:id="9662" w:name="_Toc163475319"/>
      <w:bookmarkStart w:id="9663" w:name="_Toc176783649"/>
      <w:bookmarkStart w:id="9664" w:name="_Toc187257283"/>
      <w:r>
        <w:t>8.1.2.10.1</w:t>
      </w:r>
      <w:r>
        <w:tab/>
        <w:t>Applicability of requirements for TDD different subcarrier spacings</w:t>
      </w:r>
      <w:bookmarkEnd w:id="9657"/>
      <w:bookmarkEnd w:id="9658"/>
      <w:bookmarkEnd w:id="9659"/>
      <w:bookmarkEnd w:id="9660"/>
      <w:bookmarkEnd w:id="9661"/>
      <w:bookmarkEnd w:id="9662"/>
      <w:bookmarkEnd w:id="9663"/>
      <w:bookmarkEnd w:id="9664"/>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5" w:name="_Toc121999711"/>
      <w:bookmarkStart w:id="9666" w:name="_Toc124153884"/>
      <w:bookmarkStart w:id="9667" w:name="_Toc124154659"/>
      <w:bookmarkStart w:id="9668" w:name="_Toc131560514"/>
      <w:bookmarkStart w:id="9669" w:name="_Toc137394214"/>
      <w:bookmarkStart w:id="9670" w:name="_Toc163475320"/>
      <w:bookmarkStart w:id="9671" w:name="_Toc176783650"/>
      <w:bookmarkStart w:id="9672" w:name="_Toc187257284"/>
      <w:r>
        <w:t>8.1.2.10.2</w:t>
      </w:r>
      <w:r>
        <w:tab/>
        <w:t>Applicability of requirements for TDD with different UL-DL patterns</w:t>
      </w:r>
      <w:bookmarkEnd w:id="9665"/>
      <w:bookmarkEnd w:id="9666"/>
      <w:bookmarkEnd w:id="9667"/>
      <w:bookmarkEnd w:id="9668"/>
      <w:bookmarkEnd w:id="9669"/>
      <w:bookmarkEnd w:id="9670"/>
      <w:bookmarkEnd w:id="9671"/>
      <w:bookmarkEnd w:id="9672"/>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3" w:name="_Toc53183238"/>
      <w:bookmarkStart w:id="9674" w:name="_Toc58915908"/>
      <w:bookmarkStart w:id="9675" w:name="_Toc58918089"/>
      <w:bookmarkStart w:id="9676" w:name="_Toc66693959"/>
      <w:bookmarkStart w:id="9677" w:name="_Toc74915926"/>
      <w:bookmarkStart w:id="9678" w:name="_Toc76114551"/>
      <w:bookmarkStart w:id="9679" w:name="_Toc76544437"/>
      <w:bookmarkStart w:id="9680" w:name="_Toc82536559"/>
      <w:bookmarkStart w:id="9681" w:name="_Toc89952852"/>
      <w:bookmarkStart w:id="9682" w:name="_Toc98766668"/>
      <w:bookmarkStart w:id="9683" w:name="_Toc99703031"/>
      <w:bookmarkStart w:id="9684" w:name="_Toc106206819"/>
      <w:bookmarkStart w:id="9685" w:name="_Toc115080821"/>
      <w:bookmarkStart w:id="9686" w:name="_Toc121999712"/>
      <w:bookmarkStart w:id="9687" w:name="_Toc124153885"/>
      <w:bookmarkStart w:id="9688" w:name="_Toc124154660"/>
      <w:bookmarkStart w:id="9689" w:name="_Toc131560515"/>
      <w:bookmarkStart w:id="9690" w:name="_Toc137394215"/>
      <w:bookmarkStart w:id="9691" w:name="_Toc163475321"/>
      <w:bookmarkStart w:id="9692" w:name="_Toc176783651"/>
      <w:bookmarkStart w:id="9693" w:name="_Toc187257285"/>
      <w:r w:rsidRPr="00931575">
        <w:t>8.2</w:t>
      </w:r>
      <w:r w:rsidRPr="00931575">
        <w:tab/>
        <w:t>OTA performance requirements for PUSCH</w:t>
      </w:r>
      <w:bookmarkEnd w:id="9242"/>
      <w:bookmarkEnd w:id="9243"/>
      <w:bookmarkEnd w:id="9244"/>
      <w:bookmarkEnd w:id="9245"/>
      <w:bookmarkEnd w:id="9246"/>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0B09667F" w14:textId="77777777" w:rsidR="00C45907" w:rsidRPr="00931575" w:rsidRDefault="00C45907" w:rsidP="00C45907">
      <w:pPr>
        <w:pStyle w:val="Heading3"/>
        <w:rPr>
          <w:rFonts w:eastAsia="SimSun"/>
        </w:rPr>
      </w:pPr>
      <w:bookmarkStart w:id="9694" w:name="_Toc21102933"/>
      <w:bookmarkStart w:id="9695" w:name="_Toc29810782"/>
      <w:bookmarkStart w:id="9696" w:name="_Toc36636134"/>
      <w:bookmarkStart w:id="9697" w:name="_Toc37273080"/>
      <w:bookmarkStart w:id="9698" w:name="_Toc45886160"/>
      <w:bookmarkStart w:id="9699" w:name="_Toc53183239"/>
      <w:bookmarkStart w:id="9700" w:name="_Toc58915909"/>
      <w:bookmarkStart w:id="9701" w:name="_Toc58918090"/>
      <w:bookmarkStart w:id="9702" w:name="_Toc66693960"/>
      <w:bookmarkStart w:id="9703" w:name="_Toc74915927"/>
      <w:bookmarkStart w:id="9704" w:name="_Toc76114552"/>
      <w:bookmarkStart w:id="9705" w:name="_Toc76544438"/>
      <w:bookmarkStart w:id="9706" w:name="_Toc82536560"/>
      <w:bookmarkStart w:id="9707" w:name="_Toc89952853"/>
      <w:bookmarkStart w:id="9708" w:name="_Toc98766669"/>
      <w:bookmarkStart w:id="9709" w:name="_Toc99703032"/>
      <w:bookmarkStart w:id="9710" w:name="_Toc106206820"/>
      <w:bookmarkStart w:id="9711" w:name="_Toc115080822"/>
      <w:bookmarkStart w:id="9712" w:name="_Toc121999713"/>
      <w:bookmarkStart w:id="9713" w:name="_Toc124153886"/>
      <w:bookmarkStart w:id="9714" w:name="_Toc124154661"/>
      <w:bookmarkStart w:id="9715" w:name="_Toc131560516"/>
      <w:bookmarkStart w:id="9716" w:name="_Toc137394216"/>
      <w:bookmarkStart w:id="9717" w:name="_Toc163475322"/>
      <w:bookmarkStart w:id="9718" w:name="_Toc176783652"/>
      <w:bookmarkStart w:id="9719" w:name="_Toc18725728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2ADD7EE" w14:textId="77777777" w:rsidR="00C45907" w:rsidRPr="00931575" w:rsidRDefault="00C45907" w:rsidP="00C45907">
      <w:pPr>
        <w:pStyle w:val="Heading4"/>
      </w:pPr>
      <w:bookmarkStart w:id="9720" w:name="_Toc21102934"/>
      <w:bookmarkStart w:id="9721" w:name="_Toc29810783"/>
      <w:bookmarkStart w:id="9722" w:name="_Toc36636135"/>
      <w:bookmarkStart w:id="9723" w:name="_Toc37273081"/>
      <w:bookmarkStart w:id="9724" w:name="_Toc45886161"/>
      <w:bookmarkStart w:id="9725" w:name="_Toc53183240"/>
      <w:bookmarkStart w:id="9726" w:name="_Toc58915910"/>
      <w:bookmarkStart w:id="9727" w:name="_Toc58918091"/>
      <w:bookmarkStart w:id="9728" w:name="_Toc66693961"/>
      <w:bookmarkStart w:id="9729" w:name="_Toc74915928"/>
      <w:bookmarkStart w:id="9730" w:name="_Toc76114553"/>
      <w:bookmarkStart w:id="9731" w:name="_Toc76544439"/>
      <w:bookmarkStart w:id="9732" w:name="_Toc82536561"/>
      <w:bookmarkStart w:id="9733" w:name="_Toc89952854"/>
      <w:bookmarkStart w:id="9734" w:name="_Toc98766670"/>
      <w:bookmarkStart w:id="9735" w:name="_Toc99703033"/>
      <w:bookmarkStart w:id="9736" w:name="_Toc106206821"/>
      <w:bookmarkStart w:id="9737" w:name="_Toc115080823"/>
      <w:bookmarkStart w:id="9738" w:name="_Toc121999714"/>
      <w:bookmarkStart w:id="9739" w:name="_Toc124153887"/>
      <w:bookmarkStart w:id="9740" w:name="_Toc124154662"/>
      <w:bookmarkStart w:id="9741" w:name="_Toc131560517"/>
      <w:bookmarkStart w:id="9742" w:name="_Toc137394217"/>
      <w:bookmarkStart w:id="9743" w:name="_Toc163475323"/>
      <w:bookmarkStart w:id="9744" w:name="_Toc176783653"/>
      <w:bookmarkStart w:id="9745" w:name="_Toc187257287"/>
      <w:r w:rsidRPr="00931575">
        <w:t>8.2.1.1</w:t>
      </w:r>
      <w:r w:rsidRPr="00931575">
        <w:tab/>
        <w:t>Definition and applicability</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46" w:name="_Toc21102935"/>
      <w:bookmarkStart w:id="9747" w:name="_Toc29810784"/>
      <w:bookmarkStart w:id="9748" w:name="_Toc36636136"/>
      <w:bookmarkStart w:id="9749" w:name="_Toc37273082"/>
      <w:bookmarkStart w:id="9750" w:name="_Toc45886162"/>
      <w:bookmarkStart w:id="9751" w:name="_Toc53183241"/>
      <w:bookmarkStart w:id="9752" w:name="_Toc58915911"/>
      <w:bookmarkStart w:id="9753" w:name="_Toc58918092"/>
      <w:bookmarkStart w:id="9754" w:name="_Toc66693962"/>
      <w:bookmarkStart w:id="9755" w:name="_Toc74915929"/>
      <w:bookmarkStart w:id="9756" w:name="_Toc76114554"/>
      <w:bookmarkStart w:id="9757" w:name="_Toc76544440"/>
      <w:bookmarkStart w:id="9758" w:name="_Toc82536562"/>
      <w:bookmarkStart w:id="9759" w:name="_Toc89952855"/>
      <w:bookmarkStart w:id="9760" w:name="_Toc98766671"/>
      <w:bookmarkStart w:id="9761" w:name="_Toc99703034"/>
      <w:bookmarkStart w:id="9762" w:name="_Toc106206822"/>
      <w:bookmarkStart w:id="9763" w:name="_Toc115080824"/>
      <w:bookmarkStart w:id="9764" w:name="_Toc121999715"/>
      <w:bookmarkStart w:id="9765" w:name="_Toc124153888"/>
      <w:bookmarkStart w:id="9766" w:name="_Toc124154663"/>
      <w:bookmarkStart w:id="9767" w:name="_Toc131560518"/>
      <w:bookmarkStart w:id="9768" w:name="_Toc137394218"/>
      <w:bookmarkStart w:id="9769" w:name="_Toc163475324"/>
      <w:bookmarkStart w:id="9770" w:name="_Toc176783654"/>
      <w:bookmarkStart w:id="9771" w:name="_Toc187257288"/>
      <w:r w:rsidRPr="00931575">
        <w:t>8.2.1.2</w:t>
      </w:r>
      <w:r w:rsidRPr="00931575">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2" w:name="_Toc21102936"/>
      <w:bookmarkStart w:id="9773" w:name="_Toc29810785"/>
      <w:bookmarkStart w:id="9774" w:name="_Toc36636137"/>
      <w:bookmarkStart w:id="9775" w:name="_Toc37273083"/>
      <w:bookmarkStart w:id="9776" w:name="_Toc45886163"/>
      <w:bookmarkStart w:id="9777" w:name="_Toc53183242"/>
      <w:bookmarkStart w:id="9778" w:name="_Toc58915912"/>
      <w:bookmarkStart w:id="9779" w:name="_Toc58918093"/>
      <w:bookmarkStart w:id="9780" w:name="_Toc66693963"/>
      <w:bookmarkStart w:id="9781" w:name="_Toc74915930"/>
      <w:bookmarkStart w:id="9782" w:name="_Toc76114555"/>
      <w:bookmarkStart w:id="9783" w:name="_Toc76544441"/>
      <w:bookmarkStart w:id="9784" w:name="_Toc82536563"/>
      <w:bookmarkStart w:id="9785" w:name="_Toc89952856"/>
      <w:bookmarkStart w:id="9786" w:name="_Toc98766672"/>
      <w:bookmarkStart w:id="9787" w:name="_Toc99703035"/>
      <w:bookmarkStart w:id="9788" w:name="_Toc106206823"/>
      <w:bookmarkStart w:id="9789" w:name="_Toc115080825"/>
      <w:bookmarkStart w:id="9790" w:name="_Toc121999716"/>
      <w:bookmarkStart w:id="9791" w:name="_Toc124153889"/>
      <w:bookmarkStart w:id="9792" w:name="_Toc124154664"/>
      <w:bookmarkStart w:id="9793" w:name="_Toc131560519"/>
      <w:bookmarkStart w:id="9794" w:name="_Toc137394219"/>
      <w:bookmarkStart w:id="9795" w:name="_Toc163475325"/>
      <w:bookmarkStart w:id="9796" w:name="_Toc176783655"/>
      <w:bookmarkStart w:id="9797" w:name="_Toc187257289"/>
      <w:r w:rsidRPr="00931575">
        <w:t>8.2.1.3</w:t>
      </w:r>
      <w:r w:rsidRPr="00931575">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98" w:name="_Toc21102937"/>
      <w:bookmarkStart w:id="9799" w:name="_Toc29810786"/>
      <w:bookmarkStart w:id="9800" w:name="_Toc36636138"/>
      <w:bookmarkStart w:id="9801" w:name="_Toc37273084"/>
      <w:bookmarkStart w:id="9802" w:name="_Toc45886164"/>
      <w:bookmarkStart w:id="9803" w:name="_Toc53183243"/>
      <w:bookmarkStart w:id="9804" w:name="_Toc58915913"/>
      <w:bookmarkStart w:id="9805" w:name="_Toc58918094"/>
      <w:bookmarkStart w:id="9806" w:name="_Toc66693964"/>
      <w:bookmarkStart w:id="9807" w:name="_Toc74915931"/>
      <w:bookmarkStart w:id="9808" w:name="_Toc76114556"/>
      <w:bookmarkStart w:id="9809" w:name="_Toc76544442"/>
      <w:bookmarkStart w:id="9810" w:name="_Toc82536564"/>
      <w:bookmarkStart w:id="9811" w:name="_Toc89952857"/>
      <w:bookmarkStart w:id="9812" w:name="_Toc98766673"/>
      <w:bookmarkStart w:id="9813" w:name="_Toc99703036"/>
      <w:bookmarkStart w:id="9814" w:name="_Toc106206824"/>
      <w:bookmarkStart w:id="9815" w:name="_Toc115080826"/>
      <w:bookmarkStart w:id="9816" w:name="_Toc121999717"/>
      <w:bookmarkStart w:id="9817" w:name="_Toc124153890"/>
      <w:bookmarkStart w:id="9818" w:name="_Toc124154665"/>
      <w:bookmarkStart w:id="9819" w:name="_Toc131560520"/>
      <w:bookmarkStart w:id="9820" w:name="_Toc137394220"/>
      <w:bookmarkStart w:id="9821" w:name="_Toc163475326"/>
      <w:bookmarkStart w:id="9822" w:name="_Toc176783656"/>
      <w:bookmarkStart w:id="9823" w:name="_Toc187257290"/>
      <w:r w:rsidRPr="00931575">
        <w:t>8.2.1.4</w:t>
      </w:r>
      <w:r w:rsidRPr="00931575">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23C930B" w14:textId="77777777" w:rsidR="00C45907" w:rsidRPr="00931575" w:rsidRDefault="00C45907" w:rsidP="00C45907">
      <w:pPr>
        <w:pStyle w:val="Heading5"/>
      </w:pPr>
      <w:bookmarkStart w:id="9824" w:name="_Toc21102938"/>
      <w:bookmarkStart w:id="9825" w:name="_Toc29810787"/>
      <w:bookmarkStart w:id="9826" w:name="_Toc36636139"/>
      <w:bookmarkStart w:id="9827" w:name="_Toc37273085"/>
      <w:bookmarkStart w:id="9828" w:name="_Toc45886165"/>
      <w:bookmarkStart w:id="9829" w:name="_Toc53183244"/>
      <w:bookmarkStart w:id="9830" w:name="_Toc58915914"/>
      <w:bookmarkStart w:id="9831" w:name="_Toc58918095"/>
      <w:bookmarkStart w:id="9832" w:name="_Toc66693965"/>
      <w:bookmarkStart w:id="9833" w:name="_Toc74915932"/>
      <w:bookmarkStart w:id="9834" w:name="_Toc76114557"/>
      <w:bookmarkStart w:id="9835" w:name="_Toc76544443"/>
      <w:bookmarkStart w:id="9836" w:name="_Toc82536565"/>
      <w:bookmarkStart w:id="9837" w:name="_Toc89952858"/>
      <w:bookmarkStart w:id="9838" w:name="_Toc98766674"/>
      <w:bookmarkStart w:id="9839" w:name="_Toc99703037"/>
      <w:bookmarkStart w:id="9840" w:name="_Toc106206825"/>
      <w:bookmarkStart w:id="9841" w:name="_Toc115080827"/>
      <w:bookmarkStart w:id="9842" w:name="_Toc121999718"/>
      <w:bookmarkStart w:id="9843" w:name="_Toc124153891"/>
      <w:bookmarkStart w:id="9844" w:name="_Toc124154666"/>
      <w:bookmarkStart w:id="9845" w:name="_Toc131560521"/>
      <w:bookmarkStart w:id="9846" w:name="_Toc137394221"/>
      <w:bookmarkStart w:id="9847" w:name="_Toc163475327"/>
      <w:bookmarkStart w:id="9848" w:name="_Toc176783657"/>
      <w:bookmarkStart w:id="9849" w:name="_Toc187257291"/>
      <w:r w:rsidRPr="00931575">
        <w:t>8.2.1.4.1</w:t>
      </w:r>
      <w:r w:rsidRPr="00931575">
        <w:tab/>
        <w:t>Initial conditions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0" w:name="_Toc21102939"/>
      <w:bookmarkStart w:id="985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2" w:name="_Toc29810788"/>
      <w:bookmarkStart w:id="9853" w:name="_Toc36636140"/>
      <w:bookmarkStart w:id="9854" w:name="_Toc37273086"/>
      <w:bookmarkStart w:id="9855" w:name="_Toc45886166"/>
      <w:bookmarkStart w:id="9856" w:name="_Toc53183245"/>
      <w:bookmarkStart w:id="9857" w:name="_Toc58915915"/>
      <w:bookmarkStart w:id="9858" w:name="_Toc58918096"/>
      <w:bookmarkStart w:id="9859" w:name="_Toc66693966"/>
      <w:bookmarkStart w:id="9860" w:name="_Toc74915933"/>
      <w:bookmarkStart w:id="9861" w:name="_Toc76114558"/>
      <w:bookmarkStart w:id="9862" w:name="_Toc76544444"/>
      <w:bookmarkStart w:id="9863" w:name="_Toc82536566"/>
      <w:bookmarkStart w:id="9864" w:name="_Toc89952859"/>
      <w:bookmarkStart w:id="9865" w:name="_Toc98766675"/>
      <w:bookmarkStart w:id="9866" w:name="_Toc99703038"/>
      <w:bookmarkStart w:id="9867" w:name="_Toc106206826"/>
      <w:bookmarkStart w:id="9868" w:name="_Toc115080828"/>
      <w:bookmarkStart w:id="9869" w:name="_Toc121999719"/>
      <w:bookmarkStart w:id="9870" w:name="_Toc124153892"/>
      <w:bookmarkStart w:id="9871" w:name="_Toc124154667"/>
      <w:bookmarkStart w:id="9872" w:name="_Toc131560522"/>
      <w:bookmarkStart w:id="9873" w:name="_Toc137394222"/>
      <w:bookmarkStart w:id="9874" w:name="_Toc163475328"/>
      <w:bookmarkStart w:id="9875" w:name="_Toc176783658"/>
      <w:bookmarkStart w:id="9876" w:name="_Toc187257292"/>
      <w:r w:rsidRPr="00931575">
        <w:t>8.2.1.4.2</w:t>
      </w:r>
      <w:r w:rsidRPr="00931575">
        <w:tab/>
        <w:t>Procedure</w:t>
      </w:r>
      <w:bookmarkEnd w:id="9850"/>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1"/>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77" w:name="_Toc21102940"/>
      <w:bookmarkStart w:id="9878" w:name="_Toc29810789"/>
      <w:bookmarkStart w:id="9879" w:name="_Toc36636141"/>
      <w:bookmarkStart w:id="9880" w:name="_Toc37273087"/>
      <w:bookmarkStart w:id="9881" w:name="_Toc45886167"/>
      <w:bookmarkStart w:id="9882" w:name="_Toc53183246"/>
      <w:bookmarkStart w:id="9883" w:name="_Toc58915916"/>
      <w:bookmarkStart w:id="9884" w:name="_Toc58918097"/>
      <w:bookmarkStart w:id="9885" w:name="_Toc66693967"/>
      <w:bookmarkStart w:id="9886" w:name="_Toc74915934"/>
      <w:bookmarkStart w:id="9887" w:name="_Toc76114559"/>
      <w:bookmarkStart w:id="9888" w:name="_Toc76544445"/>
      <w:bookmarkStart w:id="9889" w:name="_Toc82536567"/>
      <w:bookmarkStart w:id="9890" w:name="_Toc89952860"/>
      <w:bookmarkStart w:id="9891" w:name="_Toc98766676"/>
      <w:bookmarkStart w:id="9892" w:name="_Toc99703039"/>
      <w:bookmarkStart w:id="9893" w:name="_Toc106206827"/>
      <w:bookmarkStart w:id="9894" w:name="_Toc115080829"/>
      <w:bookmarkStart w:id="9895" w:name="_Toc121999720"/>
      <w:bookmarkStart w:id="9896" w:name="_Toc124153893"/>
      <w:bookmarkStart w:id="9897" w:name="_Toc124154668"/>
      <w:bookmarkStart w:id="9898" w:name="_Toc131560523"/>
      <w:bookmarkStart w:id="9899" w:name="_Toc137394223"/>
      <w:bookmarkStart w:id="9900" w:name="_Toc163475329"/>
      <w:bookmarkStart w:id="9901" w:name="_Toc176783659"/>
      <w:bookmarkStart w:id="9902" w:name="_Toc187257293"/>
      <w:r w:rsidRPr="00931575">
        <w:t>8.2.1.5</w:t>
      </w:r>
      <w:r w:rsidRPr="00931575">
        <w:tab/>
        <w:t>Test Requirement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5B73D3" w14:textId="77777777" w:rsidR="00C45907" w:rsidRPr="00931575" w:rsidRDefault="00C45907" w:rsidP="00D64225">
      <w:pPr>
        <w:pStyle w:val="Heading5"/>
        <w:rPr>
          <w:i/>
          <w:iCs/>
          <w:lang w:eastAsia="zh-CN"/>
        </w:rPr>
      </w:pPr>
      <w:bookmarkStart w:id="9903" w:name="_Toc21102941"/>
      <w:bookmarkStart w:id="9904" w:name="_Toc29810790"/>
      <w:bookmarkStart w:id="9905" w:name="_Toc36636142"/>
      <w:bookmarkStart w:id="9906" w:name="_Toc37273088"/>
      <w:bookmarkStart w:id="9907" w:name="_Toc45886168"/>
      <w:bookmarkStart w:id="9908" w:name="_Toc53183247"/>
      <w:bookmarkStart w:id="9909" w:name="_Toc58915917"/>
      <w:bookmarkStart w:id="9910" w:name="_Toc58918098"/>
      <w:bookmarkStart w:id="9911" w:name="_Toc66693968"/>
      <w:bookmarkStart w:id="9912" w:name="_Toc74915935"/>
      <w:bookmarkStart w:id="9913" w:name="_Toc76114560"/>
      <w:bookmarkStart w:id="9914" w:name="_Toc76544446"/>
      <w:bookmarkStart w:id="9915" w:name="_Toc82536568"/>
      <w:bookmarkStart w:id="9916" w:name="_Toc89952861"/>
      <w:bookmarkStart w:id="9917" w:name="_Toc98766677"/>
      <w:bookmarkStart w:id="9918" w:name="_Toc99703040"/>
      <w:bookmarkStart w:id="9919" w:name="_Toc106206828"/>
      <w:bookmarkStart w:id="9920" w:name="_Toc115080830"/>
      <w:bookmarkStart w:id="9921" w:name="_Toc121999721"/>
      <w:bookmarkStart w:id="9922" w:name="_Toc124153894"/>
      <w:bookmarkStart w:id="9923" w:name="_Toc124154669"/>
      <w:bookmarkStart w:id="9924" w:name="_Toc131560524"/>
      <w:bookmarkStart w:id="9925" w:name="_Toc137394224"/>
      <w:bookmarkStart w:id="9926" w:name="_Toc163475330"/>
      <w:bookmarkStart w:id="9927" w:name="_Toc176783660"/>
      <w:bookmarkStart w:id="9928" w:name="_Toc18725729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29" w:name="_Toc21102942"/>
      <w:bookmarkStart w:id="9930" w:name="_Toc29810791"/>
      <w:bookmarkStart w:id="9931" w:name="_Toc36636143"/>
      <w:bookmarkStart w:id="9932" w:name="_Toc37273089"/>
      <w:bookmarkStart w:id="9933" w:name="_Toc45886169"/>
      <w:bookmarkStart w:id="9934" w:name="_Toc53183248"/>
      <w:bookmarkStart w:id="9935" w:name="_Toc58915918"/>
      <w:bookmarkStart w:id="9936" w:name="_Toc58918099"/>
      <w:bookmarkStart w:id="9937" w:name="_Toc66693969"/>
      <w:bookmarkStart w:id="9938" w:name="_Toc74915936"/>
      <w:bookmarkStart w:id="9939" w:name="_Toc76114561"/>
      <w:bookmarkStart w:id="9940" w:name="_Toc76544447"/>
      <w:bookmarkStart w:id="9941" w:name="_Toc82536569"/>
      <w:bookmarkStart w:id="9942" w:name="_Toc89952862"/>
      <w:bookmarkStart w:id="9943" w:name="_Toc98766678"/>
      <w:bookmarkStart w:id="9944" w:name="_Toc99703041"/>
      <w:bookmarkStart w:id="9945" w:name="_Toc106206829"/>
      <w:bookmarkStart w:id="9946" w:name="_Toc115080831"/>
      <w:bookmarkStart w:id="9947" w:name="_Toc121999722"/>
      <w:bookmarkStart w:id="9948" w:name="_Toc124153895"/>
      <w:bookmarkStart w:id="9949" w:name="_Toc124154670"/>
      <w:bookmarkStart w:id="9950" w:name="_Toc131560525"/>
      <w:bookmarkStart w:id="9951" w:name="_Toc137394225"/>
      <w:bookmarkStart w:id="9952" w:name="_Toc163475331"/>
      <w:bookmarkStart w:id="9953" w:name="_Toc176783661"/>
      <w:bookmarkStart w:id="9954" w:name="_Toc18725729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5" w:name="_Toc21102943"/>
      <w:bookmarkStart w:id="9956" w:name="_Toc29810792"/>
      <w:bookmarkStart w:id="9957" w:name="_Toc36636144"/>
      <w:bookmarkStart w:id="9958" w:name="_Toc37273090"/>
      <w:bookmarkStart w:id="9959" w:name="_Toc45886170"/>
      <w:bookmarkStart w:id="9960" w:name="_Toc53183249"/>
      <w:bookmarkStart w:id="9961" w:name="_Toc58915919"/>
      <w:bookmarkStart w:id="9962" w:name="_Toc58918100"/>
      <w:bookmarkStart w:id="9963" w:name="_Toc66693970"/>
      <w:bookmarkStart w:id="9964" w:name="_Toc74915937"/>
      <w:bookmarkStart w:id="9965" w:name="_Toc76114562"/>
      <w:bookmarkStart w:id="9966" w:name="_Toc76544448"/>
      <w:bookmarkStart w:id="9967" w:name="_Toc82536570"/>
      <w:bookmarkStart w:id="9968" w:name="_Toc89952863"/>
      <w:bookmarkStart w:id="9969" w:name="_Toc98766679"/>
      <w:bookmarkStart w:id="9970" w:name="_Toc99703042"/>
      <w:bookmarkStart w:id="9971" w:name="_Toc106206830"/>
      <w:bookmarkStart w:id="9972" w:name="_Toc115080832"/>
      <w:bookmarkStart w:id="9973" w:name="_Toc121999723"/>
      <w:bookmarkStart w:id="9974" w:name="_Toc124153896"/>
      <w:bookmarkStart w:id="9975" w:name="_Toc124154671"/>
      <w:bookmarkStart w:id="9976" w:name="_Toc131560526"/>
      <w:bookmarkStart w:id="9977" w:name="_Toc137394226"/>
      <w:bookmarkStart w:id="9978" w:name="_Toc163475332"/>
      <w:bookmarkStart w:id="9979" w:name="_Toc176783662"/>
      <w:bookmarkStart w:id="9980" w:name="_Toc18725729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D9475D2" w14:textId="77777777" w:rsidR="00C45907" w:rsidRPr="00931575" w:rsidRDefault="00C45907" w:rsidP="00C45907">
      <w:pPr>
        <w:pStyle w:val="Heading4"/>
      </w:pPr>
      <w:bookmarkStart w:id="9981" w:name="_Toc21102944"/>
      <w:bookmarkStart w:id="9982" w:name="_Toc29810793"/>
      <w:bookmarkStart w:id="9983" w:name="_Toc36636145"/>
      <w:bookmarkStart w:id="9984" w:name="_Toc37273091"/>
      <w:bookmarkStart w:id="9985" w:name="_Toc45886171"/>
      <w:bookmarkStart w:id="9986" w:name="_Toc53183250"/>
      <w:bookmarkStart w:id="9987" w:name="_Toc58915920"/>
      <w:bookmarkStart w:id="9988" w:name="_Toc58918101"/>
      <w:bookmarkStart w:id="9989" w:name="_Toc66693971"/>
      <w:bookmarkStart w:id="9990" w:name="_Toc74915938"/>
      <w:bookmarkStart w:id="9991" w:name="_Toc76114563"/>
      <w:bookmarkStart w:id="9992" w:name="_Toc76544449"/>
      <w:bookmarkStart w:id="9993" w:name="_Toc82536571"/>
      <w:bookmarkStart w:id="9994" w:name="_Toc89952864"/>
      <w:bookmarkStart w:id="9995" w:name="_Toc98766680"/>
      <w:bookmarkStart w:id="9996" w:name="_Toc99703043"/>
      <w:bookmarkStart w:id="9997" w:name="_Toc106206831"/>
      <w:bookmarkStart w:id="9998" w:name="_Toc115080833"/>
      <w:bookmarkStart w:id="9999" w:name="_Toc121999724"/>
      <w:bookmarkStart w:id="10000" w:name="_Toc124153897"/>
      <w:bookmarkStart w:id="10001" w:name="_Toc124154672"/>
      <w:bookmarkStart w:id="10002" w:name="_Toc131560527"/>
      <w:bookmarkStart w:id="10003" w:name="_Toc137394227"/>
      <w:bookmarkStart w:id="10004" w:name="_Toc163475333"/>
      <w:bookmarkStart w:id="10005" w:name="_Toc176783663"/>
      <w:bookmarkStart w:id="10006" w:name="_Toc187257297"/>
      <w:r w:rsidRPr="00931575">
        <w:t>8.2.</w:t>
      </w:r>
      <w:r w:rsidRPr="00931575">
        <w:rPr>
          <w:rFonts w:hint="eastAsia"/>
        </w:rPr>
        <w:t>2.1</w:t>
      </w:r>
      <w:r w:rsidRPr="00931575">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07" w:name="_Toc21102945"/>
      <w:bookmarkStart w:id="10008" w:name="_Toc29810794"/>
      <w:bookmarkStart w:id="10009" w:name="_Toc36636146"/>
      <w:bookmarkStart w:id="10010" w:name="_Toc37273092"/>
      <w:bookmarkStart w:id="10011" w:name="_Toc45886172"/>
      <w:bookmarkStart w:id="10012" w:name="_Toc53183251"/>
      <w:bookmarkStart w:id="10013" w:name="_Toc58915921"/>
      <w:bookmarkStart w:id="10014" w:name="_Toc58918102"/>
      <w:bookmarkStart w:id="10015" w:name="_Toc66693972"/>
      <w:bookmarkStart w:id="10016" w:name="_Toc74915939"/>
      <w:bookmarkStart w:id="10017" w:name="_Toc76114564"/>
      <w:bookmarkStart w:id="10018" w:name="_Toc76544450"/>
      <w:bookmarkStart w:id="10019" w:name="_Toc82536572"/>
      <w:bookmarkStart w:id="10020" w:name="_Toc89952865"/>
      <w:bookmarkStart w:id="10021" w:name="_Toc98766681"/>
      <w:bookmarkStart w:id="10022" w:name="_Toc99703044"/>
      <w:bookmarkStart w:id="10023" w:name="_Toc106206832"/>
      <w:bookmarkStart w:id="10024" w:name="_Toc115080834"/>
      <w:bookmarkStart w:id="10025" w:name="_Toc121999725"/>
      <w:bookmarkStart w:id="10026" w:name="_Toc124153898"/>
      <w:bookmarkStart w:id="10027" w:name="_Toc124154673"/>
      <w:bookmarkStart w:id="10028" w:name="_Toc131560528"/>
      <w:bookmarkStart w:id="10029" w:name="_Toc137394228"/>
      <w:bookmarkStart w:id="10030" w:name="_Toc163475334"/>
      <w:bookmarkStart w:id="10031" w:name="_Toc176783664"/>
      <w:bookmarkStart w:id="10032" w:name="_Toc187257298"/>
      <w:r w:rsidRPr="00931575">
        <w:t>8.2.</w:t>
      </w:r>
      <w:r w:rsidRPr="00931575">
        <w:rPr>
          <w:rFonts w:hint="eastAsia"/>
        </w:rPr>
        <w:t>2.</w:t>
      </w:r>
      <w:r w:rsidRPr="00931575">
        <w:t>2</w:t>
      </w:r>
      <w:r w:rsidRPr="00931575">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3" w:name="_Toc21102946"/>
      <w:bookmarkStart w:id="10034" w:name="_Toc29810795"/>
      <w:bookmarkStart w:id="10035" w:name="_Toc36636147"/>
      <w:bookmarkStart w:id="10036" w:name="_Toc37273093"/>
      <w:bookmarkStart w:id="10037" w:name="_Toc45886173"/>
      <w:bookmarkStart w:id="10038" w:name="_Toc53183252"/>
      <w:bookmarkStart w:id="10039" w:name="_Toc58915922"/>
      <w:bookmarkStart w:id="10040" w:name="_Toc58918103"/>
      <w:bookmarkStart w:id="10041" w:name="_Toc66693973"/>
      <w:bookmarkStart w:id="10042" w:name="_Toc74915940"/>
      <w:bookmarkStart w:id="10043" w:name="_Toc76114565"/>
      <w:bookmarkStart w:id="10044" w:name="_Toc76544451"/>
      <w:bookmarkStart w:id="10045" w:name="_Toc82536573"/>
      <w:bookmarkStart w:id="10046" w:name="_Toc89952866"/>
      <w:bookmarkStart w:id="10047" w:name="_Toc98766682"/>
      <w:bookmarkStart w:id="10048" w:name="_Toc99703045"/>
      <w:bookmarkStart w:id="10049" w:name="_Toc106206833"/>
      <w:bookmarkStart w:id="10050" w:name="_Toc115080835"/>
      <w:bookmarkStart w:id="10051" w:name="_Toc121999726"/>
      <w:bookmarkStart w:id="10052" w:name="_Toc124153899"/>
      <w:bookmarkStart w:id="10053" w:name="_Toc124154674"/>
      <w:bookmarkStart w:id="10054" w:name="_Toc131560529"/>
      <w:bookmarkStart w:id="10055" w:name="_Toc137394229"/>
      <w:bookmarkStart w:id="10056" w:name="_Toc163475335"/>
      <w:bookmarkStart w:id="10057" w:name="_Toc176783665"/>
      <w:bookmarkStart w:id="10058" w:name="_Toc187257299"/>
      <w:r w:rsidRPr="00931575">
        <w:t>8.2.</w:t>
      </w:r>
      <w:r w:rsidRPr="00931575">
        <w:rPr>
          <w:rFonts w:hint="eastAsia"/>
        </w:rPr>
        <w:t>2.</w:t>
      </w:r>
      <w:r w:rsidRPr="00931575">
        <w:t>3</w:t>
      </w:r>
      <w:r w:rsidRPr="00931575">
        <w:tab/>
        <w:t>Test Purpose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59" w:name="_Toc21102947"/>
      <w:bookmarkStart w:id="10060" w:name="_Toc29810796"/>
      <w:bookmarkStart w:id="10061" w:name="_Toc36636148"/>
      <w:bookmarkStart w:id="10062" w:name="_Toc37273094"/>
      <w:bookmarkStart w:id="10063" w:name="_Toc45886174"/>
      <w:bookmarkStart w:id="10064" w:name="_Toc53183253"/>
      <w:bookmarkStart w:id="10065" w:name="_Toc58915923"/>
      <w:bookmarkStart w:id="10066" w:name="_Toc58918104"/>
      <w:bookmarkStart w:id="10067" w:name="_Toc66693974"/>
      <w:bookmarkStart w:id="10068" w:name="_Toc74915941"/>
      <w:bookmarkStart w:id="10069" w:name="_Toc76114566"/>
      <w:bookmarkStart w:id="10070" w:name="_Toc76544452"/>
      <w:bookmarkStart w:id="10071" w:name="_Toc82536574"/>
      <w:bookmarkStart w:id="10072" w:name="_Toc89952867"/>
      <w:bookmarkStart w:id="10073" w:name="_Toc98766683"/>
      <w:bookmarkStart w:id="10074" w:name="_Toc99703046"/>
      <w:bookmarkStart w:id="10075" w:name="_Toc106206834"/>
      <w:bookmarkStart w:id="10076" w:name="_Toc115080836"/>
      <w:bookmarkStart w:id="10077" w:name="_Toc121999727"/>
      <w:bookmarkStart w:id="10078" w:name="_Toc124153900"/>
      <w:bookmarkStart w:id="10079" w:name="_Toc124154675"/>
      <w:bookmarkStart w:id="10080" w:name="_Toc131560530"/>
      <w:bookmarkStart w:id="10081" w:name="_Toc137394230"/>
      <w:bookmarkStart w:id="10082" w:name="_Toc163475336"/>
      <w:bookmarkStart w:id="10083" w:name="_Toc176783666"/>
      <w:bookmarkStart w:id="10084" w:name="_Toc187257300"/>
      <w:r w:rsidRPr="00931575">
        <w:t>8.2.</w:t>
      </w:r>
      <w:r w:rsidRPr="00931575">
        <w:rPr>
          <w:rFonts w:hint="eastAsia"/>
        </w:rPr>
        <w:t>2.</w:t>
      </w:r>
      <w:r w:rsidRPr="00931575">
        <w:t>4</w:t>
      </w:r>
      <w:r w:rsidRPr="00931575">
        <w:tab/>
        <w:t>Method of test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FCB0D33" w14:textId="77777777" w:rsidR="00C45907" w:rsidRPr="00931575" w:rsidRDefault="00C45907" w:rsidP="00C45907">
      <w:pPr>
        <w:pStyle w:val="Heading5"/>
      </w:pPr>
      <w:bookmarkStart w:id="10085" w:name="_Toc21102948"/>
      <w:bookmarkStart w:id="10086" w:name="_Toc29810797"/>
      <w:bookmarkStart w:id="10087" w:name="_Toc36636149"/>
      <w:bookmarkStart w:id="10088" w:name="_Toc37273095"/>
      <w:bookmarkStart w:id="10089" w:name="_Toc45886175"/>
      <w:bookmarkStart w:id="10090" w:name="_Toc53183254"/>
      <w:bookmarkStart w:id="10091" w:name="_Toc58915924"/>
      <w:bookmarkStart w:id="10092" w:name="_Toc58918105"/>
      <w:bookmarkStart w:id="10093" w:name="_Toc66693975"/>
      <w:bookmarkStart w:id="10094" w:name="_Toc74915942"/>
      <w:bookmarkStart w:id="10095" w:name="_Toc76114567"/>
      <w:bookmarkStart w:id="10096" w:name="_Toc76544453"/>
      <w:bookmarkStart w:id="10097" w:name="_Toc82536575"/>
      <w:bookmarkStart w:id="10098" w:name="_Toc89952868"/>
      <w:bookmarkStart w:id="10099" w:name="_Toc98766684"/>
      <w:bookmarkStart w:id="10100" w:name="_Toc99703047"/>
      <w:bookmarkStart w:id="10101" w:name="_Toc106206835"/>
      <w:bookmarkStart w:id="10102" w:name="_Toc115080837"/>
      <w:bookmarkStart w:id="10103" w:name="_Toc121999728"/>
      <w:bookmarkStart w:id="10104" w:name="_Toc124153901"/>
      <w:bookmarkStart w:id="10105" w:name="_Toc124154676"/>
      <w:bookmarkStart w:id="10106" w:name="_Toc131560531"/>
      <w:bookmarkStart w:id="10107" w:name="_Toc137394231"/>
      <w:bookmarkStart w:id="10108" w:name="_Toc163475337"/>
      <w:bookmarkStart w:id="10109" w:name="_Toc176783667"/>
      <w:bookmarkStart w:id="10110" w:name="_Toc187257301"/>
      <w:r w:rsidRPr="00931575">
        <w:t>8.2.2.4.1</w:t>
      </w:r>
      <w:r w:rsidRPr="00931575">
        <w:rPr>
          <w:rFonts w:hint="eastAsia"/>
        </w:rPr>
        <w:tab/>
      </w:r>
      <w:r w:rsidRPr="00931575">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2" w:name="_Toc29810798"/>
      <w:bookmarkStart w:id="10113" w:name="_Toc36636150"/>
      <w:bookmarkStart w:id="10114" w:name="_Toc37273096"/>
      <w:bookmarkStart w:id="10115" w:name="_Toc45886176"/>
      <w:bookmarkStart w:id="10116" w:name="_Toc53183255"/>
      <w:bookmarkStart w:id="10117" w:name="_Toc58915925"/>
      <w:bookmarkStart w:id="10118" w:name="_Toc58918106"/>
      <w:bookmarkStart w:id="10119" w:name="_Toc66693976"/>
      <w:bookmarkStart w:id="10120" w:name="_Toc74915943"/>
      <w:bookmarkStart w:id="10121" w:name="_Toc76114568"/>
      <w:bookmarkStart w:id="10122" w:name="_Toc76544454"/>
      <w:bookmarkStart w:id="10123" w:name="_Toc82536576"/>
      <w:bookmarkStart w:id="10124" w:name="_Toc89952869"/>
      <w:bookmarkStart w:id="10125" w:name="_Toc98766685"/>
      <w:bookmarkStart w:id="10126" w:name="_Toc99703048"/>
      <w:bookmarkStart w:id="10127" w:name="_Toc106206836"/>
      <w:bookmarkStart w:id="10128" w:name="_Toc115080838"/>
      <w:bookmarkStart w:id="10129" w:name="_Toc121999729"/>
      <w:bookmarkStart w:id="10130" w:name="_Toc124153902"/>
      <w:bookmarkStart w:id="10131" w:name="_Toc124154677"/>
      <w:bookmarkStart w:id="10132" w:name="_Toc131560532"/>
      <w:bookmarkStart w:id="10133" w:name="_Toc137394232"/>
      <w:bookmarkStart w:id="10134" w:name="_Toc163475338"/>
      <w:bookmarkStart w:id="10135" w:name="_Toc176783668"/>
      <w:bookmarkStart w:id="10136" w:name="_Toc187257302"/>
      <w:r w:rsidRPr="00931575">
        <w:t>8.2.</w:t>
      </w:r>
      <w:r w:rsidRPr="00931575">
        <w:rPr>
          <w:rFonts w:hint="eastAsia"/>
        </w:rPr>
        <w:t>2.</w:t>
      </w:r>
      <w:r w:rsidRPr="00931575">
        <w:t>4.2</w:t>
      </w:r>
      <w:r w:rsidRPr="00931575">
        <w:tab/>
        <w:t>Procedure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37" w:name="_Toc21102950"/>
      <w:bookmarkStart w:id="10138" w:name="_Toc29810799"/>
      <w:bookmarkStart w:id="10139" w:name="_Toc36636151"/>
      <w:bookmarkStart w:id="10140" w:name="_Toc37273097"/>
      <w:bookmarkStart w:id="10141" w:name="_Toc45886177"/>
      <w:bookmarkStart w:id="10142" w:name="_Toc53183256"/>
      <w:bookmarkStart w:id="10143" w:name="_Toc58915926"/>
      <w:bookmarkStart w:id="10144" w:name="_Toc58918107"/>
      <w:bookmarkStart w:id="10145" w:name="_Toc66693977"/>
      <w:bookmarkStart w:id="10146" w:name="_Toc74915944"/>
      <w:bookmarkStart w:id="10147" w:name="_Toc76114569"/>
      <w:bookmarkStart w:id="10148" w:name="_Toc76544455"/>
      <w:bookmarkStart w:id="10149" w:name="_Toc82536577"/>
      <w:bookmarkStart w:id="10150" w:name="_Toc89952870"/>
      <w:bookmarkStart w:id="10151" w:name="_Toc98766686"/>
      <w:bookmarkStart w:id="10152" w:name="_Toc99703049"/>
      <w:bookmarkStart w:id="10153" w:name="_Toc106206837"/>
      <w:bookmarkStart w:id="10154" w:name="_Toc115080839"/>
      <w:bookmarkStart w:id="10155" w:name="_Toc121999730"/>
      <w:bookmarkStart w:id="10156" w:name="_Toc124153903"/>
      <w:bookmarkStart w:id="10157" w:name="_Toc124154678"/>
      <w:bookmarkStart w:id="10158" w:name="_Toc131560533"/>
      <w:bookmarkStart w:id="10159" w:name="_Toc137394233"/>
      <w:bookmarkStart w:id="10160" w:name="_Toc163475339"/>
      <w:bookmarkStart w:id="10161" w:name="_Toc176783669"/>
      <w:bookmarkStart w:id="10162" w:name="_Toc187257303"/>
      <w:r w:rsidRPr="00931575">
        <w:t>8.2.</w:t>
      </w:r>
      <w:r w:rsidRPr="00931575">
        <w:rPr>
          <w:rFonts w:hint="eastAsia"/>
        </w:rPr>
        <w:t>2.</w:t>
      </w:r>
      <w:r w:rsidRPr="00931575">
        <w:t>5</w:t>
      </w:r>
      <w:r w:rsidRPr="00931575">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D50A1E" w14:textId="77777777" w:rsidR="00C45907" w:rsidRPr="00931575" w:rsidRDefault="00C45907" w:rsidP="00C45907">
      <w:pPr>
        <w:pStyle w:val="Heading5"/>
        <w:rPr>
          <w:rFonts w:cs="Arial"/>
          <w:i/>
          <w:iCs/>
          <w:szCs w:val="22"/>
          <w:lang w:eastAsia="zh-CN"/>
        </w:rPr>
      </w:pPr>
      <w:bookmarkStart w:id="10163" w:name="_Toc21102951"/>
      <w:bookmarkStart w:id="10164" w:name="_Toc29810800"/>
      <w:bookmarkStart w:id="10165" w:name="_Toc36636152"/>
      <w:bookmarkStart w:id="10166" w:name="_Toc37273098"/>
      <w:bookmarkStart w:id="10167" w:name="_Toc45886178"/>
      <w:bookmarkStart w:id="10168" w:name="_Toc53183257"/>
      <w:bookmarkStart w:id="10169" w:name="_Toc58915927"/>
      <w:bookmarkStart w:id="10170" w:name="_Toc58918108"/>
      <w:bookmarkStart w:id="10171" w:name="_Toc66693978"/>
      <w:bookmarkStart w:id="10172" w:name="_Toc74915945"/>
      <w:bookmarkStart w:id="10173" w:name="_Toc76114570"/>
      <w:bookmarkStart w:id="10174" w:name="_Toc76544456"/>
      <w:bookmarkStart w:id="10175" w:name="_Toc82536578"/>
      <w:bookmarkStart w:id="10176" w:name="_Toc89952871"/>
      <w:bookmarkStart w:id="10177" w:name="_Toc98766687"/>
      <w:bookmarkStart w:id="10178" w:name="_Toc99703050"/>
      <w:bookmarkStart w:id="10179" w:name="_Toc106206838"/>
      <w:bookmarkStart w:id="10180" w:name="_Toc115080840"/>
      <w:bookmarkStart w:id="10181" w:name="_Toc121999731"/>
      <w:bookmarkStart w:id="10182" w:name="_Toc124153904"/>
      <w:bookmarkStart w:id="10183" w:name="_Toc124154679"/>
      <w:bookmarkStart w:id="10184" w:name="_Toc131560534"/>
      <w:bookmarkStart w:id="10185" w:name="_Toc137394234"/>
      <w:bookmarkStart w:id="10186" w:name="_Toc163475340"/>
      <w:bookmarkStart w:id="10187" w:name="_Toc176783670"/>
      <w:bookmarkStart w:id="10188" w:name="_Toc18725730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89" w:name="_Toc21102952"/>
      <w:bookmarkStart w:id="10190" w:name="_Toc29810801"/>
      <w:bookmarkStart w:id="10191" w:name="_Toc36636153"/>
      <w:bookmarkStart w:id="10192" w:name="_Toc37273099"/>
      <w:bookmarkStart w:id="10193" w:name="_Toc45886179"/>
      <w:bookmarkStart w:id="10194" w:name="_Toc53183258"/>
      <w:bookmarkStart w:id="10195" w:name="_Toc58915928"/>
      <w:bookmarkStart w:id="10196" w:name="_Toc58918109"/>
      <w:bookmarkStart w:id="10197" w:name="_Toc66693979"/>
      <w:bookmarkStart w:id="10198" w:name="_Toc74915946"/>
      <w:bookmarkStart w:id="10199" w:name="_Toc76114571"/>
      <w:bookmarkStart w:id="10200" w:name="_Toc76544457"/>
      <w:bookmarkStart w:id="10201" w:name="_Toc82536579"/>
      <w:bookmarkStart w:id="10202" w:name="_Toc89952872"/>
      <w:bookmarkStart w:id="10203" w:name="_Toc98766688"/>
      <w:bookmarkStart w:id="10204" w:name="_Toc99703051"/>
      <w:bookmarkStart w:id="10205" w:name="_Toc106206839"/>
      <w:bookmarkStart w:id="10206" w:name="_Toc115080841"/>
      <w:bookmarkStart w:id="10207" w:name="_Toc121999732"/>
      <w:bookmarkStart w:id="10208" w:name="_Toc124153905"/>
      <w:bookmarkStart w:id="10209" w:name="_Toc124154680"/>
      <w:bookmarkStart w:id="10210" w:name="_Toc131560535"/>
      <w:bookmarkStart w:id="10211" w:name="_Toc137394235"/>
      <w:bookmarkStart w:id="10212" w:name="_Toc163475341"/>
      <w:bookmarkStart w:id="10213" w:name="_Toc176783671"/>
      <w:bookmarkStart w:id="10214" w:name="_Toc18725730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5" w:name="_Toc21102953"/>
      <w:bookmarkStart w:id="10216" w:name="_Toc29810802"/>
      <w:bookmarkStart w:id="10217" w:name="_Toc36636154"/>
      <w:bookmarkStart w:id="10218" w:name="_Toc37273100"/>
      <w:bookmarkStart w:id="10219" w:name="_Toc45886180"/>
      <w:bookmarkStart w:id="10220" w:name="_Toc53183259"/>
      <w:bookmarkStart w:id="10221" w:name="_Toc58915929"/>
      <w:bookmarkStart w:id="10222" w:name="_Toc58918110"/>
      <w:bookmarkStart w:id="10223" w:name="_Toc66693980"/>
      <w:bookmarkStart w:id="10224" w:name="_Toc74915947"/>
      <w:bookmarkStart w:id="10225" w:name="_Toc76114572"/>
      <w:bookmarkStart w:id="10226" w:name="_Toc76544458"/>
      <w:bookmarkStart w:id="10227" w:name="_Toc82536580"/>
      <w:bookmarkStart w:id="10228" w:name="_Toc89952873"/>
      <w:bookmarkStart w:id="10229" w:name="_Toc98766689"/>
      <w:bookmarkStart w:id="10230" w:name="_Toc99703052"/>
      <w:bookmarkStart w:id="10231" w:name="_Toc106206840"/>
      <w:bookmarkStart w:id="10232" w:name="_Toc115080842"/>
      <w:bookmarkStart w:id="10233" w:name="_Toc121999733"/>
      <w:bookmarkStart w:id="10234" w:name="_Toc124153906"/>
      <w:bookmarkStart w:id="10235" w:name="_Toc124154681"/>
      <w:bookmarkStart w:id="10236" w:name="_Toc131560536"/>
      <w:bookmarkStart w:id="10237" w:name="_Toc137394236"/>
      <w:bookmarkStart w:id="10238" w:name="_Toc163475342"/>
      <w:bookmarkStart w:id="10239" w:name="_Toc176783672"/>
      <w:bookmarkStart w:id="10240" w:name="_Toc18725730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E1F80EA" w14:textId="77777777" w:rsidR="00C45907" w:rsidRPr="00931575" w:rsidRDefault="00C45907" w:rsidP="00C45907">
      <w:pPr>
        <w:pStyle w:val="Heading4"/>
      </w:pPr>
      <w:bookmarkStart w:id="10241" w:name="_Toc21102954"/>
      <w:bookmarkStart w:id="10242" w:name="_Toc29810803"/>
      <w:bookmarkStart w:id="10243" w:name="_Toc36636155"/>
      <w:bookmarkStart w:id="10244" w:name="_Toc37273101"/>
      <w:bookmarkStart w:id="10245" w:name="_Toc45886181"/>
      <w:bookmarkStart w:id="10246" w:name="_Toc53183260"/>
      <w:bookmarkStart w:id="10247" w:name="_Toc58915930"/>
      <w:bookmarkStart w:id="10248" w:name="_Toc58918111"/>
      <w:bookmarkStart w:id="10249" w:name="_Toc66693981"/>
      <w:bookmarkStart w:id="10250" w:name="_Toc74915948"/>
      <w:bookmarkStart w:id="10251" w:name="_Toc76114573"/>
      <w:bookmarkStart w:id="10252" w:name="_Toc76544459"/>
      <w:bookmarkStart w:id="10253" w:name="_Toc82536581"/>
      <w:bookmarkStart w:id="10254" w:name="_Toc89952874"/>
      <w:bookmarkStart w:id="10255" w:name="_Toc98766690"/>
      <w:bookmarkStart w:id="10256" w:name="_Toc99703053"/>
      <w:bookmarkStart w:id="10257" w:name="_Toc106206841"/>
      <w:bookmarkStart w:id="10258" w:name="_Toc115080843"/>
      <w:bookmarkStart w:id="10259" w:name="_Toc121999734"/>
      <w:bookmarkStart w:id="10260" w:name="_Toc124153907"/>
      <w:bookmarkStart w:id="10261" w:name="_Toc124154682"/>
      <w:bookmarkStart w:id="10262" w:name="_Toc131560537"/>
      <w:bookmarkStart w:id="10263" w:name="_Toc137394237"/>
      <w:bookmarkStart w:id="10264" w:name="_Toc163475343"/>
      <w:bookmarkStart w:id="10265" w:name="_Toc176783673"/>
      <w:bookmarkStart w:id="10266" w:name="_Toc187257307"/>
      <w:r w:rsidRPr="00931575">
        <w:t>8.2.</w:t>
      </w:r>
      <w:r w:rsidRPr="00931575">
        <w:rPr>
          <w:rFonts w:hint="eastAsia"/>
        </w:rPr>
        <w:t>3.1</w:t>
      </w:r>
      <w:r w:rsidRPr="00931575">
        <w:tab/>
        <w:t>Definition and applicability</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67" w:name="_Toc21102955"/>
      <w:bookmarkStart w:id="10268" w:name="_Toc29810804"/>
      <w:bookmarkStart w:id="10269" w:name="_Toc36636156"/>
      <w:bookmarkStart w:id="10270" w:name="_Toc37273102"/>
      <w:bookmarkStart w:id="10271" w:name="_Toc45886182"/>
      <w:bookmarkStart w:id="10272" w:name="_Toc53183261"/>
      <w:bookmarkStart w:id="10273" w:name="_Toc58915931"/>
      <w:bookmarkStart w:id="10274" w:name="_Toc58918112"/>
      <w:bookmarkStart w:id="10275" w:name="_Toc66693982"/>
      <w:bookmarkStart w:id="10276" w:name="_Toc74915949"/>
      <w:bookmarkStart w:id="10277" w:name="_Toc76114574"/>
      <w:bookmarkStart w:id="10278" w:name="_Toc76544460"/>
      <w:bookmarkStart w:id="10279" w:name="_Toc82536582"/>
      <w:bookmarkStart w:id="10280" w:name="_Toc89952875"/>
      <w:bookmarkStart w:id="10281" w:name="_Toc98766691"/>
      <w:bookmarkStart w:id="10282" w:name="_Toc99703054"/>
      <w:bookmarkStart w:id="10283" w:name="_Toc106206842"/>
      <w:bookmarkStart w:id="10284" w:name="_Toc115080844"/>
      <w:bookmarkStart w:id="10285" w:name="_Toc121999735"/>
      <w:bookmarkStart w:id="10286" w:name="_Toc124153908"/>
      <w:bookmarkStart w:id="10287" w:name="_Toc124154683"/>
      <w:bookmarkStart w:id="10288" w:name="_Toc131560538"/>
      <w:bookmarkStart w:id="10289" w:name="_Toc137394238"/>
      <w:bookmarkStart w:id="10290" w:name="_Toc163475344"/>
      <w:bookmarkStart w:id="10291" w:name="_Toc176783674"/>
      <w:bookmarkStart w:id="10292" w:name="_Toc187257308"/>
      <w:r w:rsidRPr="00931575">
        <w:t>8.2.</w:t>
      </w:r>
      <w:r w:rsidRPr="00931575">
        <w:rPr>
          <w:rFonts w:hint="eastAsia"/>
        </w:rPr>
        <w:t>3.</w:t>
      </w:r>
      <w:r w:rsidRPr="00931575">
        <w:t>2</w:t>
      </w:r>
      <w:r w:rsidRPr="00931575">
        <w:tab/>
        <w:t>Minimum Requirement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3" w:name="_Toc21102956"/>
      <w:bookmarkStart w:id="10294" w:name="_Toc29810805"/>
      <w:bookmarkStart w:id="10295" w:name="_Toc36636157"/>
      <w:bookmarkStart w:id="10296" w:name="_Toc37273103"/>
      <w:bookmarkStart w:id="10297" w:name="_Toc45886183"/>
      <w:bookmarkStart w:id="10298" w:name="_Toc53183262"/>
      <w:bookmarkStart w:id="10299" w:name="_Toc58915932"/>
      <w:bookmarkStart w:id="10300" w:name="_Toc58918113"/>
      <w:bookmarkStart w:id="10301" w:name="_Toc66693983"/>
      <w:bookmarkStart w:id="10302" w:name="_Toc74915950"/>
      <w:bookmarkStart w:id="10303" w:name="_Toc76114575"/>
      <w:bookmarkStart w:id="10304" w:name="_Toc76544461"/>
      <w:bookmarkStart w:id="10305" w:name="_Toc82536583"/>
      <w:bookmarkStart w:id="10306" w:name="_Toc89952876"/>
      <w:bookmarkStart w:id="10307" w:name="_Toc98766692"/>
      <w:bookmarkStart w:id="10308" w:name="_Toc99703055"/>
      <w:bookmarkStart w:id="10309" w:name="_Toc106206843"/>
      <w:bookmarkStart w:id="10310" w:name="_Toc115080845"/>
      <w:bookmarkStart w:id="10311" w:name="_Toc121999736"/>
      <w:bookmarkStart w:id="10312" w:name="_Toc124153909"/>
      <w:bookmarkStart w:id="10313" w:name="_Toc124154684"/>
      <w:bookmarkStart w:id="10314" w:name="_Toc131560539"/>
      <w:bookmarkStart w:id="10315" w:name="_Toc137394239"/>
      <w:bookmarkStart w:id="10316" w:name="_Toc163475345"/>
      <w:bookmarkStart w:id="10317" w:name="_Toc176783675"/>
      <w:bookmarkStart w:id="10318" w:name="_Toc187257309"/>
      <w:r w:rsidRPr="00931575">
        <w:t>8.2.</w:t>
      </w:r>
      <w:r w:rsidRPr="00931575">
        <w:rPr>
          <w:rFonts w:hint="eastAsia"/>
        </w:rPr>
        <w:t>3.</w:t>
      </w:r>
      <w:r w:rsidRPr="00931575">
        <w:t>3</w:t>
      </w:r>
      <w:r w:rsidRPr="00931575">
        <w:tab/>
        <w:t>Test purpose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19" w:name="_Toc21102957"/>
      <w:bookmarkStart w:id="10320" w:name="_Toc29810806"/>
      <w:bookmarkStart w:id="10321" w:name="_Toc36636158"/>
      <w:bookmarkStart w:id="10322" w:name="_Toc37273104"/>
      <w:bookmarkStart w:id="10323" w:name="_Toc45886184"/>
      <w:bookmarkStart w:id="10324" w:name="_Toc53183263"/>
      <w:bookmarkStart w:id="10325" w:name="_Toc58915933"/>
      <w:bookmarkStart w:id="10326" w:name="_Toc58918114"/>
      <w:bookmarkStart w:id="10327" w:name="_Toc66693984"/>
      <w:bookmarkStart w:id="10328" w:name="_Toc74915951"/>
      <w:bookmarkStart w:id="10329" w:name="_Toc76114576"/>
      <w:bookmarkStart w:id="10330" w:name="_Toc76544462"/>
      <w:bookmarkStart w:id="10331" w:name="_Toc82536584"/>
      <w:bookmarkStart w:id="10332" w:name="_Toc89952877"/>
      <w:bookmarkStart w:id="10333" w:name="_Toc98766693"/>
      <w:bookmarkStart w:id="10334" w:name="_Toc99703056"/>
      <w:bookmarkStart w:id="10335" w:name="_Toc106206844"/>
      <w:bookmarkStart w:id="10336" w:name="_Toc115080846"/>
      <w:bookmarkStart w:id="10337" w:name="_Toc121999737"/>
      <w:bookmarkStart w:id="10338" w:name="_Toc124153910"/>
      <w:bookmarkStart w:id="10339" w:name="_Toc124154685"/>
      <w:bookmarkStart w:id="10340" w:name="_Toc131560540"/>
      <w:bookmarkStart w:id="10341" w:name="_Toc137394240"/>
      <w:bookmarkStart w:id="10342" w:name="_Toc163475346"/>
      <w:bookmarkStart w:id="10343" w:name="_Toc176783676"/>
      <w:bookmarkStart w:id="10344" w:name="_Toc187257310"/>
      <w:r w:rsidRPr="00931575">
        <w:t>8.2.</w:t>
      </w:r>
      <w:r w:rsidRPr="00931575">
        <w:rPr>
          <w:rFonts w:hint="eastAsia"/>
        </w:rPr>
        <w:t>3.</w:t>
      </w:r>
      <w:r w:rsidRPr="00931575">
        <w:t>4</w:t>
      </w:r>
      <w:r w:rsidRPr="00931575">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3DA80D05" w14:textId="77777777" w:rsidR="00C45907" w:rsidRPr="00931575" w:rsidRDefault="00C45907" w:rsidP="00C45907">
      <w:pPr>
        <w:pStyle w:val="Heading5"/>
      </w:pPr>
      <w:bookmarkStart w:id="10345" w:name="_Toc21102958"/>
      <w:bookmarkStart w:id="10346" w:name="_Toc29810807"/>
      <w:bookmarkStart w:id="10347" w:name="_Toc36636159"/>
      <w:bookmarkStart w:id="10348" w:name="_Toc37273105"/>
      <w:bookmarkStart w:id="10349" w:name="_Toc45886185"/>
      <w:bookmarkStart w:id="10350" w:name="_Toc53183264"/>
      <w:bookmarkStart w:id="10351" w:name="_Toc58915934"/>
      <w:bookmarkStart w:id="10352" w:name="_Toc58918115"/>
      <w:bookmarkStart w:id="10353" w:name="_Toc66693985"/>
      <w:bookmarkStart w:id="10354" w:name="_Toc74915952"/>
      <w:bookmarkStart w:id="10355" w:name="_Toc76114577"/>
      <w:bookmarkStart w:id="10356" w:name="_Toc76544463"/>
      <w:bookmarkStart w:id="10357" w:name="_Toc82536585"/>
      <w:bookmarkStart w:id="10358" w:name="_Toc89952878"/>
      <w:bookmarkStart w:id="10359" w:name="_Toc98766694"/>
      <w:bookmarkStart w:id="10360" w:name="_Toc99703057"/>
      <w:bookmarkStart w:id="10361" w:name="_Toc106206845"/>
      <w:bookmarkStart w:id="10362" w:name="_Toc115080847"/>
      <w:bookmarkStart w:id="10363" w:name="_Toc121999738"/>
      <w:bookmarkStart w:id="10364" w:name="_Toc124153911"/>
      <w:bookmarkStart w:id="10365" w:name="_Toc124154686"/>
      <w:bookmarkStart w:id="10366" w:name="_Toc131560541"/>
      <w:bookmarkStart w:id="10367" w:name="_Toc137394241"/>
      <w:bookmarkStart w:id="10368" w:name="_Toc163475347"/>
      <w:bookmarkStart w:id="10369" w:name="_Toc176783677"/>
      <w:bookmarkStart w:id="10370" w:name="_Toc187257311"/>
      <w:r w:rsidRPr="00931575">
        <w:t>8.2.</w:t>
      </w:r>
      <w:r w:rsidRPr="00931575">
        <w:rPr>
          <w:rFonts w:hint="eastAsia"/>
        </w:rPr>
        <w:t>3</w:t>
      </w:r>
      <w:r w:rsidRPr="00931575">
        <w:t>.4.1</w:t>
      </w:r>
      <w:r w:rsidRPr="00931575">
        <w:rPr>
          <w:rFonts w:hint="eastAsia"/>
        </w:rPr>
        <w:tab/>
      </w:r>
      <w:r w:rsidRPr="00931575">
        <w:t>Initial conditions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2" w:name="_Toc29810808"/>
      <w:bookmarkStart w:id="10373" w:name="_Toc36636160"/>
      <w:bookmarkStart w:id="10374" w:name="_Toc37273106"/>
      <w:bookmarkStart w:id="10375" w:name="_Toc45886186"/>
      <w:bookmarkStart w:id="10376" w:name="_Toc53183265"/>
      <w:bookmarkStart w:id="10377" w:name="_Toc58915935"/>
      <w:bookmarkStart w:id="10378" w:name="_Toc58918116"/>
      <w:bookmarkStart w:id="10379" w:name="_Toc66693986"/>
      <w:bookmarkStart w:id="10380" w:name="_Toc74915953"/>
      <w:bookmarkStart w:id="10381" w:name="_Toc76114578"/>
      <w:bookmarkStart w:id="10382" w:name="_Toc76544464"/>
      <w:bookmarkStart w:id="10383" w:name="_Toc82536586"/>
      <w:bookmarkStart w:id="10384" w:name="_Toc89952879"/>
      <w:bookmarkStart w:id="10385" w:name="_Toc98766695"/>
      <w:bookmarkStart w:id="10386" w:name="_Toc99703058"/>
      <w:bookmarkStart w:id="10387" w:name="_Toc106206846"/>
      <w:bookmarkStart w:id="10388" w:name="_Toc115080848"/>
      <w:bookmarkStart w:id="10389" w:name="_Toc121999739"/>
      <w:bookmarkStart w:id="10390" w:name="_Toc124153912"/>
      <w:bookmarkStart w:id="10391" w:name="_Toc124154687"/>
      <w:bookmarkStart w:id="10392" w:name="_Toc131560542"/>
      <w:bookmarkStart w:id="10393" w:name="_Toc137394242"/>
      <w:bookmarkStart w:id="10394" w:name="_Toc163475348"/>
      <w:bookmarkStart w:id="10395" w:name="_Toc176783678"/>
      <w:bookmarkStart w:id="10396" w:name="_Toc187257312"/>
      <w:r w:rsidRPr="00931575">
        <w:t>8.2.</w:t>
      </w:r>
      <w:r w:rsidRPr="00931575">
        <w:rPr>
          <w:rFonts w:hint="eastAsia"/>
        </w:rPr>
        <w:t>3.</w:t>
      </w:r>
      <w:r w:rsidRPr="00931575">
        <w:t>4.2</w:t>
      </w:r>
      <w:r w:rsidRPr="00931575">
        <w:tab/>
        <w:t>Procedure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397" w:name="_Toc21102960"/>
      <w:bookmarkStart w:id="1039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399" w:name="_Toc36636161"/>
      <w:bookmarkStart w:id="10400" w:name="_Toc37273107"/>
      <w:bookmarkStart w:id="10401" w:name="_Toc45886187"/>
      <w:bookmarkStart w:id="10402" w:name="_Toc53183266"/>
      <w:bookmarkStart w:id="10403" w:name="_Toc58915936"/>
      <w:bookmarkStart w:id="10404" w:name="_Toc58918117"/>
      <w:bookmarkStart w:id="10405" w:name="_Toc66693987"/>
      <w:bookmarkStart w:id="10406" w:name="_Toc74915954"/>
      <w:bookmarkStart w:id="10407" w:name="_Toc76114579"/>
      <w:bookmarkStart w:id="10408" w:name="_Toc76544465"/>
      <w:bookmarkStart w:id="10409" w:name="_Toc82536587"/>
      <w:bookmarkStart w:id="10410" w:name="_Toc89952880"/>
      <w:bookmarkStart w:id="10411" w:name="_Toc98766696"/>
      <w:bookmarkStart w:id="10412" w:name="_Toc99703059"/>
      <w:bookmarkStart w:id="10413" w:name="_Toc106206847"/>
      <w:bookmarkStart w:id="10414" w:name="_Toc115080849"/>
      <w:bookmarkStart w:id="10415" w:name="_Toc121999740"/>
      <w:bookmarkStart w:id="10416" w:name="_Toc124153913"/>
      <w:bookmarkStart w:id="10417" w:name="_Toc124154688"/>
      <w:bookmarkStart w:id="10418" w:name="_Toc131560543"/>
      <w:bookmarkStart w:id="10419" w:name="_Toc137394243"/>
      <w:bookmarkStart w:id="10420" w:name="_Toc163475349"/>
      <w:bookmarkStart w:id="10421" w:name="_Toc176783679"/>
      <w:bookmarkStart w:id="10422" w:name="_Toc187257313"/>
      <w:r w:rsidRPr="00931575">
        <w:t>8.2.</w:t>
      </w:r>
      <w:r w:rsidRPr="00931575">
        <w:rPr>
          <w:rFonts w:hint="eastAsia"/>
        </w:rPr>
        <w:t>3.</w:t>
      </w:r>
      <w:r w:rsidRPr="00931575">
        <w:t>5</w:t>
      </w:r>
      <w:r w:rsidRPr="00931575">
        <w:tab/>
        <w:t>Test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2F43211C" w14:textId="77777777" w:rsidR="00C45907" w:rsidRPr="00931575" w:rsidRDefault="00C45907" w:rsidP="00C45907">
      <w:pPr>
        <w:pStyle w:val="Heading5"/>
      </w:pPr>
      <w:bookmarkStart w:id="10423" w:name="_Toc21102961"/>
      <w:bookmarkStart w:id="10424" w:name="_Toc29810810"/>
      <w:bookmarkStart w:id="10425" w:name="_Toc36636162"/>
      <w:bookmarkStart w:id="10426" w:name="_Toc37273108"/>
      <w:bookmarkStart w:id="10427" w:name="_Toc45886188"/>
      <w:bookmarkStart w:id="10428" w:name="_Toc53183267"/>
      <w:bookmarkStart w:id="10429" w:name="_Toc58915937"/>
      <w:bookmarkStart w:id="10430" w:name="_Toc58918118"/>
      <w:bookmarkStart w:id="10431" w:name="_Toc66693988"/>
      <w:bookmarkStart w:id="10432" w:name="_Toc74915955"/>
      <w:bookmarkStart w:id="10433" w:name="_Toc76114580"/>
      <w:bookmarkStart w:id="10434" w:name="_Toc76544466"/>
      <w:bookmarkStart w:id="10435" w:name="_Toc82536588"/>
      <w:bookmarkStart w:id="10436" w:name="_Toc89952881"/>
      <w:bookmarkStart w:id="10437" w:name="_Toc98766697"/>
      <w:bookmarkStart w:id="10438" w:name="_Toc99703060"/>
      <w:bookmarkStart w:id="10439" w:name="_Toc106206848"/>
      <w:bookmarkStart w:id="10440" w:name="_Toc115080850"/>
      <w:bookmarkStart w:id="10441" w:name="_Toc121999741"/>
      <w:bookmarkStart w:id="10442" w:name="_Toc124153914"/>
      <w:bookmarkStart w:id="10443" w:name="_Toc124154689"/>
      <w:bookmarkStart w:id="10444" w:name="_Toc131560544"/>
      <w:bookmarkStart w:id="10445" w:name="_Toc137394244"/>
      <w:bookmarkStart w:id="10446" w:name="_Toc163475350"/>
      <w:bookmarkStart w:id="10447" w:name="_Toc176783680"/>
      <w:bookmarkStart w:id="10448" w:name="_Toc18725731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49" w:name="_Toc21102962"/>
      <w:bookmarkStart w:id="10450" w:name="_Toc29810811"/>
      <w:bookmarkStart w:id="10451" w:name="_Toc36636163"/>
      <w:bookmarkStart w:id="10452" w:name="_Toc37273109"/>
      <w:bookmarkStart w:id="10453" w:name="_Toc45886189"/>
      <w:bookmarkStart w:id="10454" w:name="_Toc53183268"/>
      <w:bookmarkStart w:id="10455" w:name="_Toc58915938"/>
      <w:bookmarkStart w:id="10456" w:name="_Toc58918119"/>
      <w:bookmarkStart w:id="10457" w:name="_Toc66693989"/>
      <w:bookmarkStart w:id="10458" w:name="_Toc74915956"/>
      <w:bookmarkStart w:id="10459" w:name="_Toc76114581"/>
      <w:bookmarkStart w:id="10460" w:name="_Toc76544467"/>
      <w:bookmarkStart w:id="10461" w:name="_Toc82536589"/>
      <w:bookmarkStart w:id="10462" w:name="_Toc89952882"/>
      <w:bookmarkStart w:id="10463" w:name="_Toc98766698"/>
      <w:bookmarkStart w:id="10464" w:name="_Toc99703061"/>
      <w:bookmarkStart w:id="10465" w:name="_Toc106206849"/>
      <w:bookmarkStart w:id="10466" w:name="_Toc115080851"/>
      <w:bookmarkStart w:id="10467" w:name="_Toc121999742"/>
      <w:bookmarkStart w:id="10468" w:name="_Toc124153915"/>
      <w:bookmarkStart w:id="10469" w:name="_Toc124154690"/>
      <w:bookmarkStart w:id="10470" w:name="_Toc131560545"/>
      <w:bookmarkStart w:id="10471" w:name="_Toc137394245"/>
      <w:bookmarkStart w:id="10472" w:name="_Toc163475351"/>
      <w:bookmarkStart w:id="10473" w:name="_Toc176783681"/>
      <w:bookmarkStart w:id="10474" w:name="_Toc18725731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5" w:name="_Toc5282889"/>
      <w:bookmarkStart w:id="10476" w:name="_Toc36636164"/>
      <w:bookmarkStart w:id="10477" w:name="_Toc37273110"/>
      <w:bookmarkStart w:id="10478" w:name="_Toc45886190"/>
      <w:bookmarkStart w:id="10479" w:name="_Toc53183269"/>
      <w:bookmarkStart w:id="10480" w:name="_Toc58915939"/>
      <w:bookmarkStart w:id="10481" w:name="_Toc58918120"/>
      <w:bookmarkStart w:id="10482" w:name="_Toc66693990"/>
      <w:bookmarkStart w:id="10483" w:name="_Toc74915957"/>
      <w:bookmarkStart w:id="10484" w:name="_Toc76114582"/>
      <w:bookmarkStart w:id="10485" w:name="_Toc76544468"/>
      <w:bookmarkStart w:id="10486" w:name="_Toc82536590"/>
      <w:bookmarkStart w:id="10487" w:name="_Toc89952883"/>
      <w:bookmarkStart w:id="10488" w:name="_Toc98766699"/>
      <w:bookmarkStart w:id="10489" w:name="_Toc99703062"/>
      <w:bookmarkStart w:id="10490" w:name="_Toc106206850"/>
      <w:bookmarkStart w:id="10491" w:name="_Toc115080852"/>
      <w:bookmarkStart w:id="10492" w:name="_Toc121999743"/>
      <w:bookmarkStart w:id="10493" w:name="_Toc124153916"/>
      <w:bookmarkStart w:id="10494" w:name="_Toc124154691"/>
      <w:bookmarkStart w:id="10495" w:name="_Toc131560546"/>
      <w:bookmarkStart w:id="10496" w:name="_Toc137394246"/>
      <w:bookmarkStart w:id="10497" w:name="_Toc163475352"/>
      <w:bookmarkStart w:id="10498" w:name="_Toc176783682"/>
      <w:bookmarkStart w:id="10499" w:name="_Toc187257316"/>
      <w:bookmarkStart w:id="10500" w:name="_Toc5282896"/>
      <w:bookmarkStart w:id="10501" w:name="_Toc21102963"/>
      <w:bookmarkStart w:id="10502" w:name="_Toc29810812"/>
      <w:r w:rsidRPr="00931575">
        <w:t>8.2.4</w:t>
      </w:r>
      <w:r w:rsidRPr="00931575">
        <w:tab/>
      </w:r>
      <w:bookmarkEnd w:id="10475"/>
      <w:r w:rsidRPr="00931575">
        <w:t>Performance requirements for PUSCH for high speed train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r w:rsidRPr="00931575">
        <w:t xml:space="preserve"> </w:t>
      </w:r>
    </w:p>
    <w:p w14:paraId="4ECC4E62" w14:textId="77777777" w:rsidR="00C45907" w:rsidRPr="00931575" w:rsidRDefault="00C45907" w:rsidP="00C45907">
      <w:pPr>
        <w:pStyle w:val="Heading4"/>
      </w:pPr>
      <w:bookmarkStart w:id="10503" w:name="_Toc5282890"/>
      <w:bookmarkStart w:id="10504" w:name="_Toc36636165"/>
      <w:bookmarkStart w:id="10505" w:name="_Toc37273111"/>
      <w:bookmarkStart w:id="10506" w:name="_Toc45886191"/>
      <w:bookmarkStart w:id="10507" w:name="_Toc53183270"/>
      <w:bookmarkStart w:id="10508" w:name="_Toc58915940"/>
      <w:bookmarkStart w:id="10509" w:name="_Toc58918121"/>
      <w:bookmarkStart w:id="10510" w:name="_Toc66693991"/>
      <w:bookmarkStart w:id="10511" w:name="_Toc74915958"/>
      <w:bookmarkStart w:id="10512" w:name="_Toc76114583"/>
      <w:bookmarkStart w:id="10513" w:name="_Toc76544469"/>
      <w:bookmarkStart w:id="10514" w:name="_Toc82536591"/>
      <w:bookmarkStart w:id="10515" w:name="_Toc89952884"/>
      <w:bookmarkStart w:id="10516" w:name="_Toc98766700"/>
      <w:bookmarkStart w:id="10517" w:name="_Toc99703063"/>
      <w:bookmarkStart w:id="10518" w:name="_Toc106206851"/>
      <w:bookmarkStart w:id="10519" w:name="_Toc115080853"/>
      <w:bookmarkStart w:id="10520" w:name="_Toc121999744"/>
      <w:bookmarkStart w:id="10521" w:name="_Toc124153917"/>
      <w:bookmarkStart w:id="10522" w:name="_Toc124154692"/>
      <w:bookmarkStart w:id="10523" w:name="_Toc131560547"/>
      <w:bookmarkStart w:id="10524" w:name="_Toc137394247"/>
      <w:bookmarkStart w:id="10525" w:name="_Toc163475353"/>
      <w:bookmarkStart w:id="10526" w:name="_Toc176783683"/>
      <w:bookmarkStart w:id="10527" w:name="_Toc187257317"/>
      <w:r w:rsidRPr="00931575">
        <w:t>8.2.4.1</w:t>
      </w:r>
      <w:r w:rsidRPr="00931575">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28" w:name="_Toc5282891"/>
      <w:bookmarkStart w:id="10529" w:name="_Toc36636166"/>
      <w:bookmarkStart w:id="10530" w:name="_Toc37273112"/>
      <w:bookmarkStart w:id="10531" w:name="_Toc45886192"/>
      <w:bookmarkStart w:id="10532" w:name="_Toc53183271"/>
      <w:bookmarkStart w:id="10533" w:name="_Toc58915941"/>
      <w:bookmarkStart w:id="10534" w:name="_Toc58918122"/>
      <w:bookmarkStart w:id="10535" w:name="_Toc66693992"/>
      <w:bookmarkStart w:id="10536" w:name="_Toc74915959"/>
      <w:bookmarkStart w:id="10537" w:name="_Toc76114584"/>
      <w:bookmarkStart w:id="10538" w:name="_Toc76544470"/>
      <w:bookmarkStart w:id="10539" w:name="_Toc82536592"/>
      <w:bookmarkStart w:id="10540" w:name="_Toc89952885"/>
      <w:bookmarkStart w:id="10541" w:name="_Toc98766701"/>
      <w:bookmarkStart w:id="10542" w:name="_Toc99703064"/>
      <w:bookmarkStart w:id="10543" w:name="_Toc106206852"/>
      <w:bookmarkStart w:id="10544" w:name="_Toc115080854"/>
      <w:bookmarkStart w:id="10545" w:name="_Toc121999745"/>
      <w:bookmarkStart w:id="10546" w:name="_Toc124153918"/>
      <w:bookmarkStart w:id="10547" w:name="_Toc124154693"/>
      <w:bookmarkStart w:id="10548" w:name="_Toc131560548"/>
      <w:bookmarkStart w:id="10549" w:name="_Toc137394248"/>
      <w:bookmarkStart w:id="10550" w:name="_Toc163475354"/>
      <w:bookmarkStart w:id="10551" w:name="_Toc176783684"/>
      <w:bookmarkStart w:id="10552" w:name="_Toc187257318"/>
      <w:r w:rsidRPr="00931575">
        <w:t>8.2.4.2</w:t>
      </w:r>
      <w:r w:rsidRPr="00931575">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49A3AEBA" w14:textId="77CBF7A0" w:rsidR="00184F66" w:rsidRDefault="00184F66" w:rsidP="006F1F81">
      <w:bookmarkStart w:id="10553" w:name="_Toc5282892"/>
      <w:bookmarkStart w:id="10554" w:name="_Toc36636167"/>
      <w:bookmarkStart w:id="10555" w:name="_Toc37273113"/>
      <w:bookmarkStart w:id="10556" w:name="_Toc45886193"/>
      <w:bookmarkStart w:id="10557" w:name="_Toc53183272"/>
      <w:bookmarkStart w:id="10558" w:name="_Toc58915942"/>
      <w:bookmarkStart w:id="10559" w:name="_Toc58918123"/>
      <w:bookmarkStart w:id="10560" w:name="_Toc66693993"/>
      <w:bookmarkStart w:id="10561" w:name="_Toc74915960"/>
      <w:bookmarkStart w:id="10562" w:name="_Toc76114585"/>
      <w:bookmarkStart w:id="10563" w:name="_Toc76544471"/>
      <w:bookmarkStart w:id="10564" w:name="_Toc82536593"/>
      <w:bookmarkStart w:id="10565" w:name="_Toc89952886"/>
      <w:bookmarkStart w:id="10566" w:name="_Toc98766702"/>
      <w:bookmarkStart w:id="10567"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68" w:name="_Toc106206853"/>
      <w:bookmarkStart w:id="10569" w:name="_Toc115080855"/>
      <w:bookmarkStart w:id="10570" w:name="_Toc121999746"/>
      <w:bookmarkStart w:id="10571" w:name="_Toc124153919"/>
      <w:bookmarkStart w:id="10572" w:name="_Toc124154694"/>
      <w:bookmarkStart w:id="10573" w:name="_Toc131560549"/>
      <w:bookmarkStart w:id="10574" w:name="_Toc137394249"/>
      <w:bookmarkStart w:id="10575" w:name="_Toc163475355"/>
      <w:bookmarkStart w:id="10576" w:name="_Toc176783685"/>
      <w:bookmarkStart w:id="10577" w:name="_Toc187257319"/>
      <w:r w:rsidRPr="00931575">
        <w:t>8.2.4.3</w:t>
      </w:r>
      <w:r w:rsidRPr="00931575">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78" w:name="_Toc5282893"/>
      <w:bookmarkStart w:id="10579" w:name="_Toc36636168"/>
      <w:bookmarkStart w:id="10580" w:name="_Toc37273114"/>
      <w:bookmarkStart w:id="10581" w:name="_Toc45886194"/>
      <w:bookmarkStart w:id="10582" w:name="_Toc53183273"/>
      <w:bookmarkStart w:id="10583" w:name="_Toc58915943"/>
      <w:bookmarkStart w:id="10584" w:name="_Toc58918124"/>
      <w:bookmarkStart w:id="10585" w:name="_Toc66693994"/>
      <w:bookmarkStart w:id="10586" w:name="_Toc74915961"/>
      <w:bookmarkStart w:id="10587" w:name="_Toc76114586"/>
      <w:bookmarkStart w:id="10588" w:name="_Toc76544472"/>
      <w:bookmarkStart w:id="10589" w:name="_Toc82536594"/>
      <w:bookmarkStart w:id="10590" w:name="_Toc89952887"/>
      <w:bookmarkStart w:id="10591" w:name="_Toc98766703"/>
      <w:bookmarkStart w:id="10592" w:name="_Toc99703066"/>
      <w:bookmarkStart w:id="10593" w:name="_Toc106206854"/>
      <w:bookmarkStart w:id="10594" w:name="_Toc115080856"/>
      <w:bookmarkStart w:id="10595" w:name="_Toc121999747"/>
      <w:bookmarkStart w:id="10596" w:name="_Toc124153920"/>
      <w:bookmarkStart w:id="10597" w:name="_Toc124154695"/>
      <w:bookmarkStart w:id="10598" w:name="_Toc131560550"/>
      <w:bookmarkStart w:id="10599" w:name="_Toc137394250"/>
      <w:bookmarkStart w:id="10600" w:name="_Toc163475356"/>
      <w:bookmarkStart w:id="10601" w:name="_Toc176783686"/>
      <w:bookmarkStart w:id="10602" w:name="_Toc187257320"/>
      <w:r w:rsidRPr="00931575">
        <w:t>8.2.4.4</w:t>
      </w:r>
      <w:r w:rsidRPr="00931575">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A75E34" w14:textId="77777777" w:rsidR="00C45907" w:rsidRPr="00931575" w:rsidRDefault="00C45907" w:rsidP="00C45907">
      <w:pPr>
        <w:pStyle w:val="Heading5"/>
      </w:pPr>
      <w:bookmarkStart w:id="10603" w:name="_Toc5282894"/>
      <w:bookmarkStart w:id="10604" w:name="_Toc36636169"/>
      <w:bookmarkStart w:id="10605" w:name="_Toc37273115"/>
      <w:bookmarkStart w:id="10606" w:name="_Toc45886195"/>
      <w:bookmarkStart w:id="10607" w:name="_Toc53183274"/>
      <w:bookmarkStart w:id="10608" w:name="_Toc58915944"/>
      <w:bookmarkStart w:id="10609" w:name="_Toc58918125"/>
      <w:bookmarkStart w:id="10610" w:name="_Toc66693995"/>
      <w:bookmarkStart w:id="10611" w:name="_Toc74915962"/>
      <w:bookmarkStart w:id="10612" w:name="_Toc76114587"/>
      <w:bookmarkStart w:id="10613" w:name="_Toc76544473"/>
      <w:bookmarkStart w:id="10614" w:name="_Toc82536595"/>
      <w:bookmarkStart w:id="10615" w:name="_Toc89952888"/>
      <w:bookmarkStart w:id="10616" w:name="_Toc98766704"/>
      <w:bookmarkStart w:id="10617" w:name="_Toc99703067"/>
      <w:bookmarkStart w:id="10618" w:name="_Toc106206855"/>
      <w:bookmarkStart w:id="10619" w:name="_Toc115080857"/>
      <w:bookmarkStart w:id="10620" w:name="_Toc121999748"/>
      <w:bookmarkStart w:id="10621" w:name="_Toc124153921"/>
      <w:bookmarkStart w:id="10622" w:name="_Toc124154696"/>
      <w:bookmarkStart w:id="10623" w:name="_Toc131560551"/>
      <w:bookmarkStart w:id="10624" w:name="_Toc137394251"/>
      <w:bookmarkStart w:id="10625" w:name="_Toc163475357"/>
      <w:bookmarkStart w:id="10626" w:name="_Toc176783687"/>
      <w:bookmarkStart w:id="10627" w:name="_Toc187257321"/>
      <w:r w:rsidRPr="00931575">
        <w:t>8.2.4.4.1</w:t>
      </w:r>
      <w:r w:rsidRPr="00931575">
        <w:tab/>
        <w:t>Initial Conditions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2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29" w:name="_Toc36636170"/>
      <w:bookmarkStart w:id="10630" w:name="_Toc37273116"/>
      <w:bookmarkStart w:id="10631" w:name="_Toc45886196"/>
      <w:bookmarkStart w:id="10632" w:name="_Toc53183275"/>
      <w:bookmarkStart w:id="10633" w:name="_Toc58915945"/>
      <w:bookmarkStart w:id="10634" w:name="_Toc58918126"/>
      <w:bookmarkStart w:id="10635" w:name="_Toc66693996"/>
      <w:bookmarkStart w:id="10636" w:name="_Toc74915963"/>
      <w:bookmarkStart w:id="10637" w:name="_Toc76114588"/>
      <w:bookmarkStart w:id="10638" w:name="_Toc76544474"/>
      <w:bookmarkStart w:id="10639" w:name="_Toc82536596"/>
      <w:bookmarkStart w:id="10640" w:name="_Toc89952889"/>
      <w:bookmarkStart w:id="10641" w:name="_Toc98766705"/>
      <w:bookmarkStart w:id="10642" w:name="_Toc99703068"/>
      <w:bookmarkStart w:id="10643" w:name="_Toc106206856"/>
      <w:bookmarkStart w:id="10644" w:name="_Toc115080858"/>
      <w:bookmarkStart w:id="10645" w:name="_Toc121999749"/>
      <w:bookmarkStart w:id="10646" w:name="_Toc124153922"/>
      <w:bookmarkStart w:id="10647" w:name="_Toc124154697"/>
      <w:bookmarkStart w:id="10648" w:name="_Toc131560552"/>
      <w:bookmarkStart w:id="10649" w:name="_Toc137394252"/>
      <w:bookmarkStart w:id="10650" w:name="_Toc163475358"/>
      <w:bookmarkStart w:id="10651" w:name="_Toc176783688"/>
      <w:bookmarkStart w:id="10652" w:name="_Toc187257322"/>
      <w:r w:rsidRPr="00931575">
        <w:t>8.2.4.4.2</w:t>
      </w:r>
      <w:r w:rsidRPr="00931575">
        <w:tab/>
        <w:t>Procedure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3" w:name="_Toc36636171"/>
      <w:bookmarkStart w:id="10654" w:name="_Toc37273117"/>
      <w:bookmarkStart w:id="10655" w:name="_Toc45886197"/>
      <w:bookmarkStart w:id="10656" w:name="_Toc53183276"/>
      <w:bookmarkStart w:id="10657" w:name="_Toc58915946"/>
      <w:bookmarkStart w:id="10658" w:name="_Toc58918127"/>
      <w:bookmarkStart w:id="10659" w:name="_Toc66693997"/>
      <w:bookmarkStart w:id="10660" w:name="_Toc74915964"/>
      <w:bookmarkStart w:id="10661" w:name="_Toc76114589"/>
      <w:bookmarkStart w:id="10662" w:name="_Toc76544475"/>
      <w:bookmarkStart w:id="10663" w:name="_Toc82536597"/>
      <w:bookmarkStart w:id="10664" w:name="_Toc89952890"/>
      <w:bookmarkStart w:id="10665" w:name="_Toc98766706"/>
      <w:bookmarkStart w:id="10666" w:name="_Toc99703069"/>
      <w:bookmarkStart w:id="10667" w:name="_Toc106206857"/>
      <w:bookmarkStart w:id="10668" w:name="_Toc115080859"/>
      <w:bookmarkStart w:id="10669" w:name="_Toc121999750"/>
      <w:bookmarkStart w:id="10670" w:name="_Toc124153923"/>
      <w:bookmarkStart w:id="10671" w:name="_Toc124154698"/>
      <w:bookmarkStart w:id="10672" w:name="_Toc131560553"/>
      <w:bookmarkStart w:id="10673" w:name="_Toc137394253"/>
      <w:bookmarkStart w:id="10674" w:name="_Toc163475359"/>
      <w:bookmarkStart w:id="10675" w:name="_Toc176783689"/>
      <w:bookmarkStart w:id="10676" w:name="_Toc187257323"/>
      <w:bookmarkEnd w:id="10500"/>
      <w:r w:rsidRPr="00931575">
        <w:t>8.2.4.5</w:t>
      </w:r>
      <w:r w:rsidRPr="00931575">
        <w:tab/>
        <w:t>Test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r>
        <w:t xml:space="preserve"> for </w:t>
      </w:r>
      <w:r w:rsidRPr="00E01B15">
        <w:rPr>
          <w:i/>
          <w:iCs/>
        </w:rPr>
        <w:t>BS Type 1-O</w:t>
      </w:r>
      <w:bookmarkEnd w:id="10667"/>
      <w:bookmarkEnd w:id="10668"/>
      <w:bookmarkEnd w:id="10669"/>
      <w:bookmarkEnd w:id="10670"/>
      <w:bookmarkEnd w:id="10671"/>
      <w:bookmarkEnd w:id="10672"/>
      <w:bookmarkEnd w:id="10673"/>
      <w:bookmarkEnd w:id="10674"/>
      <w:bookmarkEnd w:id="10675"/>
      <w:bookmarkEnd w:id="10676"/>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77" w:name="_Toc106206858"/>
      <w:bookmarkStart w:id="10678" w:name="_Toc115080860"/>
      <w:bookmarkStart w:id="10679" w:name="_Toc121999751"/>
      <w:bookmarkStart w:id="10680" w:name="_Toc124153924"/>
      <w:bookmarkStart w:id="10681" w:name="_Toc124154699"/>
      <w:bookmarkStart w:id="10682" w:name="_Toc131560554"/>
      <w:bookmarkStart w:id="10683" w:name="_Toc137394254"/>
      <w:bookmarkStart w:id="10684" w:name="_Toc163475360"/>
      <w:bookmarkStart w:id="10685" w:name="_Toc176783690"/>
      <w:bookmarkStart w:id="10686" w:name="_Toc187257324"/>
      <w:r w:rsidRPr="00CA0FA8">
        <w:t>8.2.4.</w:t>
      </w:r>
      <w:r>
        <w:t>6</w:t>
      </w:r>
      <w:r w:rsidRPr="00CA0FA8">
        <w:tab/>
        <w:t>Test Requirement</w:t>
      </w:r>
      <w:r>
        <w:t xml:space="preserve"> for </w:t>
      </w:r>
      <w:r w:rsidRPr="00A264C3">
        <w:rPr>
          <w:i/>
          <w:iCs/>
        </w:rPr>
        <w:t>BS Type 2-O</w:t>
      </w:r>
      <w:bookmarkEnd w:id="10677"/>
      <w:bookmarkEnd w:id="10678"/>
      <w:bookmarkEnd w:id="10679"/>
      <w:bookmarkEnd w:id="10680"/>
      <w:bookmarkEnd w:id="10681"/>
      <w:bookmarkEnd w:id="10682"/>
      <w:bookmarkEnd w:id="10683"/>
      <w:bookmarkEnd w:id="10684"/>
      <w:bookmarkEnd w:id="10685"/>
      <w:bookmarkEnd w:id="10686"/>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87" w:name="_Toc45886198"/>
      <w:bookmarkStart w:id="10688" w:name="_Toc53183277"/>
      <w:bookmarkStart w:id="10689" w:name="_Toc58915947"/>
      <w:bookmarkStart w:id="10690" w:name="_Toc58918128"/>
      <w:bookmarkStart w:id="10691" w:name="_Toc66693998"/>
      <w:bookmarkStart w:id="10692" w:name="_Toc74915965"/>
      <w:bookmarkStart w:id="10693" w:name="_Toc76114590"/>
      <w:bookmarkStart w:id="10694" w:name="_Toc76544476"/>
      <w:bookmarkStart w:id="10695" w:name="_Toc82536598"/>
      <w:bookmarkStart w:id="10696" w:name="_Toc89952891"/>
      <w:bookmarkStart w:id="10697" w:name="_Toc98766707"/>
      <w:bookmarkStart w:id="10698" w:name="_Toc99703070"/>
      <w:bookmarkStart w:id="10699" w:name="_Toc106206859"/>
      <w:bookmarkStart w:id="10700" w:name="_Toc115080861"/>
      <w:bookmarkStart w:id="10701" w:name="_Toc121999752"/>
      <w:bookmarkStart w:id="10702" w:name="_Toc124153925"/>
      <w:bookmarkStart w:id="10703" w:name="_Toc124154700"/>
      <w:bookmarkStart w:id="10704" w:name="_Toc131560555"/>
      <w:bookmarkStart w:id="10705" w:name="_Toc137394255"/>
      <w:bookmarkStart w:id="10706" w:name="_Toc163475361"/>
      <w:bookmarkStart w:id="10707" w:name="_Toc176783691"/>
      <w:bookmarkStart w:id="10708" w:name="_Toc18725732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r w:rsidRPr="00931575">
        <w:t xml:space="preserve"> </w:t>
      </w:r>
    </w:p>
    <w:p w14:paraId="7689F09A" w14:textId="77777777" w:rsidR="00805C39" w:rsidRPr="00931575" w:rsidRDefault="00805C39" w:rsidP="00805C39">
      <w:pPr>
        <w:pStyle w:val="Heading4"/>
      </w:pPr>
      <w:bookmarkStart w:id="10709" w:name="_Toc45886199"/>
      <w:bookmarkStart w:id="10710" w:name="_Toc53183278"/>
      <w:bookmarkStart w:id="10711" w:name="_Toc58915948"/>
      <w:bookmarkStart w:id="10712" w:name="_Toc58918129"/>
      <w:bookmarkStart w:id="10713" w:name="_Toc66693999"/>
      <w:bookmarkStart w:id="10714" w:name="_Toc74915966"/>
      <w:bookmarkStart w:id="10715" w:name="_Toc76114591"/>
      <w:bookmarkStart w:id="10716" w:name="_Toc76544477"/>
      <w:bookmarkStart w:id="10717" w:name="_Toc82536599"/>
      <w:bookmarkStart w:id="10718" w:name="_Toc89952892"/>
      <w:bookmarkStart w:id="10719" w:name="_Toc98766708"/>
      <w:bookmarkStart w:id="10720" w:name="_Toc99703071"/>
      <w:bookmarkStart w:id="10721" w:name="_Toc106206860"/>
      <w:bookmarkStart w:id="10722" w:name="_Toc115080862"/>
      <w:bookmarkStart w:id="10723" w:name="_Toc121999753"/>
      <w:bookmarkStart w:id="10724" w:name="_Toc124153926"/>
      <w:bookmarkStart w:id="10725" w:name="_Toc124154701"/>
      <w:bookmarkStart w:id="10726" w:name="_Toc131560556"/>
      <w:bookmarkStart w:id="10727" w:name="_Toc137394256"/>
      <w:bookmarkStart w:id="10728" w:name="_Toc163475362"/>
      <w:bookmarkStart w:id="10729" w:name="_Toc176783692"/>
      <w:bookmarkStart w:id="10730" w:name="_Toc187257326"/>
      <w:r w:rsidRPr="00931575">
        <w:t>8.2.</w:t>
      </w:r>
      <w:r w:rsidRPr="00931575">
        <w:rPr>
          <w:rFonts w:hint="eastAsia"/>
          <w:lang w:eastAsia="zh-CN"/>
        </w:rPr>
        <w:t>5</w:t>
      </w:r>
      <w:r w:rsidRPr="00931575">
        <w:t>.1</w:t>
      </w:r>
      <w:r w:rsidRPr="00931575">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1" w:name="_Toc45886200"/>
      <w:bookmarkStart w:id="10732" w:name="_Toc53183279"/>
      <w:bookmarkStart w:id="10733" w:name="_Toc58915949"/>
      <w:bookmarkStart w:id="10734" w:name="_Toc58918130"/>
      <w:bookmarkStart w:id="10735" w:name="_Toc66694000"/>
      <w:bookmarkStart w:id="10736" w:name="_Toc74915967"/>
      <w:bookmarkStart w:id="10737" w:name="_Toc76114592"/>
      <w:bookmarkStart w:id="10738" w:name="_Toc76544478"/>
      <w:bookmarkStart w:id="10739" w:name="_Toc82536600"/>
      <w:bookmarkStart w:id="10740" w:name="_Toc89952893"/>
      <w:bookmarkStart w:id="10741" w:name="_Toc98766709"/>
      <w:bookmarkStart w:id="10742" w:name="_Toc99703072"/>
      <w:bookmarkStart w:id="10743" w:name="_Toc106206861"/>
      <w:bookmarkStart w:id="10744" w:name="_Toc115080863"/>
      <w:bookmarkStart w:id="10745" w:name="_Toc121999754"/>
      <w:bookmarkStart w:id="10746" w:name="_Toc124153927"/>
      <w:bookmarkStart w:id="10747" w:name="_Toc124154702"/>
      <w:bookmarkStart w:id="10748" w:name="_Toc131560557"/>
      <w:bookmarkStart w:id="10749" w:name="_Toc137394257"/>
      <w:bookmarkStart w:id="10750" w:name="_Toc163475363"/>
      <w:bookmarkStart w:id="10751" w:name="_Toc176783693"/>
      <w:bookmarkStart w:id="10752" w:name="_Toc187257327"/>
      <w:r w:rsidRPr="00931575">
        <w:t>8.2.</w:t>
      </w:r>
      <w:r w:rsidRPr="00931575">
        <w:rPr>
          <w:rFonts w:hint="eastAsia"/>
          <w:lang w:eastAsia="zh-CN"/>
        </w:rPr>
        <w:t>5</w:t>
      </w:r>
      <w:r w:rsidRPr="00931575">
        <w:t>.2</w:t>
      </w:r>
      <w:r w:rsidRPr="00931575">
        <w:tab/>
        <w:t>Minimum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A2641B9" w14:textId="2C2E4A34" w:rsidR="00D84853" w:rsidRPr="00931575" w:rsidRDefault="00D84853" w:rsidP="006F1F81">
      <w:bookmarkStart w:id="10753" w:name="_Toc45886201"/>
      <w:bookmarkStart w:id="10754" w:name="_Toc53183280"/>
      <w:bookmarkStart w:id="10755" w:name="_Toc58915950"/>
      <w:bookmarkStart w:id="10756" w:name="_Toc58918131"/>
      <w:bookmarkStart w:id="10757" w:name="_Toc66694001"/>
      <w:bookmarkStart w:id="10758" w:name="_Toc74915968"/>
      <w:bookmarkStart w:id="10759" w:name="_Toc76114593"/>
      <w:bookmarkStart w:id="10760" w:name="_Toc76544479"/>
      <w:bookmarkStart w:id="10761" w:name="_Toc82536601"/>
      <w:bookmarkStart w:id="10762" w:name="_Toc89952894"/>
      <w:bookmarkStart w:id="10763" w:name="_Toc98766710"/>
      <w:bookmarkStart w:id="10764"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5" w:name="_Toc106206862"/>
      <w:bookmarkStart w:id="10766" w:name="_Toc115080864"/>
      <w:bookmarkStart w:id="10767" w:name="_Toc121999755"/>
      <w:bookmarkStart w:id="10768" w:name="_Toc124153928"/>
      <w:bookmarkStart w:id="10769" w:name="_Toc124154703"/>
      <w:bookmarkStart w:id="10770" w:name="_Toc131560558"/>
      <w:bookmarkStart w:id="10771" w:name="_Toc137394258"/>
      <w:bookmarkStart w:id="10772" w:name="_Toc163475364"/>
      <w:bookmarkStart w:id="10773" w:name="_Toc176783694"/>
      <w:bookmarkStart w:id="10774" w:name="_Toc187257328"/>
      <w:r w:rsidRPr="00931575">
        <w:t>8.2.</w:t>
      </w:r>
      <w:r w:rsidRPr="00931575">
        <w:rPr>
          <w:rFonts w:hint="eastAsia"/>
          <w:lang w:eastAsia="zh-CN"/>
        </w:rPr>
        <w:t>5</w:t>
      </w:r>
      <w:r w:rsidRPr="00931575">
        <w:t>.3</w:t>
      </w:r>
      <w:r w:rsidRPr="00931575">
        <w:tab/>
        <w:t>Test Purpose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5" w:name="_Toc45886202"/>
      <w:bookmarkStart w:id="10776" w:name="_Toc53183281"/>
      <w:bookmarkStart w:id="10777" w:name="_Toc58915951"/>
      <w:bookmarkStart w:id="10778" w:name="_Toc58918132"/>
      <w:bookmarkStart w:id="10779" w:name="_Toc66694002"/>
      <w:bookmarkStart w:id="10780" w:name="_Toc74915969"/>
      <w:bookmarkStart w:id="10781" w:name="_Toc76114594"/>
      <w:bookmarkStart w:id="10782" w:name="_Toc76544480"/>
      <w:bookmarkStart w:id="10783" w:name="_Toc82536602"/>
      <w:bookmarkStart w:id="10784" w:name="_Toc89952895"/>
      <w:bookmarkStart w:id="10785" w:name="_Toc98766711"/>
      <w:bookmarkStart w:id="10786" w:name="_Toc99703074"/>
      <w:bookmarkStart w:id="10787" w:name="_Toc106206863"/>
      <w:bookmarkStart w:id="10788" w:name="_Toc115080865"/>
      <w:bookmarkStart w:id="10789" w:name="_Toc121999756"/>
      <w:bookmarkStart w:id="10790" w:name="_Toc124153929"/>
      <w:bookmarkStart w:id="10791" w:name="_Toc124154704"/>
      <w:bookmarkStart w:id="10792" w:name="_Toc131560559"/>
      <w:bookmarkStart w:id="10793" w:name="_Toc137394259"/>
      <w:bookmarkStart w:id="10794" w:name="_Toc163475365"/>
      <w:bookmarkStart w:id="10795" w:name="_Toc176783695"/>
      <w:bookmarkStart w:id="10796" w:name="_Toc187257329"/>
      <w:r w:rsidRPr="00931575">
        <w:t>8.2.</w:t>
      </w:r>
      <w:r w:rsidRPr="00931575">
        <w:rPr>
          <w:rFonts w:hint="eastAsia"/>
          <w:lang w:eastAsia="zh-CN"/>
        </w:rPr>
        <w:t>5</w:t>
      </w:r>
      <w:r w:rsidRPr="00931575">
        <w:t>.4</w:t>
      </w:r>
      <w:r w:rsidRPr="00931575">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C2F2D55" w14:textId="77777777" w:rsidR="00805C39" w:rsidRPr="00931575" w:rsidRDefault="00805C39" w:rsidP="00805C39">
      <w:pPr>
        <w:pStyle w:val="Heading5"/>
      </w:pPr>
      <w:bookmarkStart w:id="10797" w:name="_Toc45886203"/>
      <w:bookmarkStart w:id="10798" w:name="_Toc53183282"/>
      <w:bookmarkStart w:id="10799" w:name="_Toc58915952"/>
      <w:bookmarkStart w:id="10800" w:name="_Toc58918133"/>
      <w:bookmarkStart w:id="10801" w:name="_Toc66694003"/>
      <w:bookmarkStart w:id="10802" w:name="_Toc74915970"/>
      <w:bookmarkStart w:id="10803" w:name="_Toc76114595"/>
      <w:bookmarkStart w:id="10804" w:name="_Toc76544481"/>
      <w:bookmarkStart w:id="10805" w:name="_Toc82536603"/>
      <w:bookmarkStart w:id="10806" w:name="_Toc89952896"/>
      <w:bookmarkStart w:id="10807" w:name="_Toc98766712"/>
      <w:bookmarkStart w:id="10808" w:name="_Toc99703075"/>
      <w:bookmarkStart w:id="10809" w:name="_Toc106206864"/>
      <w:bookmarkStart w:id="10810" w:name="_Toc115080866"/>
      <w:bookmarkStart w:id="10811" w:name="_Toc121999757"/>
      <w:bookmarkStart w:id="10812" w:name="_Toc124153930"/>
      <w:bookmarkStart w:id="10813" w:name="_Toc124154705"/>
      <w:bookmarkStart w:id="10814" w:name="_Toc131560560"/>
      <w:bookmarkStart w:id="10815" w:name="_Toc137394260"/>
      <w:bookmarkStart w:id="10816" w:name="_Toc163475366"/>
      <w:bookmarkStart w:id="10817" w:name="_Toc176783696"/>
      <w:bookmarkStart w:id="10818" w:name="_Toc187257330"/>
      <w:r w:rsidRPr="00931575">
        <w:t>8.2.</w:t>
      </w:r>
      <w:r w:rsidRPr="00931575">
        <w:rPr>
          <w:rFonts w:hint="eastAsia"/>
          <w:lang w:eastAsia="zh-CN"/>
        </w:rPr>
        <w:t>5</w:t>
      </w:r>
      <w:r w:rsidRPr="00931575">
        <w:t>.4.1</w:t>
      </w:r>
      <w:r w:rsidRPr="00931575">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19" w:name="_Toc45886204"/>
      <w:bookmarkStart w:id="10820" w:name="_Toc53183283"/>
      <w:bookmarkStart w:id="10821" w:name="_Toc58915953"/>
      <w:bookmarkStart w:id="10822" w:name="_Toc58918134"/>
      <w:bookmarkStart w:id="10823" w:name="_Toc66694004"/>
      <w:bookmarkStart w:id="10824" w:name="_Toc74915971"/>
      <w:bookmarkStart w:id="10825" w:name="_Toc76114596"/>
      <w:bookmarkStart w:id="10826" w:name="_Toc76544482"/>
      <w:bookmarkStart w:id="10827" w:name="_Toc82536604"/>
      <w:bookmarkStart w:id="10828" w:name="_Toc89952897"/>
      <w:bookmarkStart w:id="10829" w:name="_Toc98766713"/>
      <w:bookmarkStart w:id="10830" w:name="_Toc99703076"/>
      <w:bookmarkStart w:id="10831" w:name="_Toc106206865"/>
      <w:bookmarkStart w:id="10832" w:name="_Toc115080867"/>
      <w:bookmarkStart w:id="10833" w:name="_Toc121999758"/>
      <w:bookmarkStart w:id="10834" w:name="_Toc124153931"/>
      <w:bookmarkStart w:id="10835" w:name="_Toc124154706"/>
      <w:bookmarkStart w:id="10836" w:name="_Toc131560561"/>
      <w:bookmarkStart w:id="10837" w:name="_Toc137394261"/>
      <w:bookmarkStart w:id="10838" w:name="_Toc163475367"/>
      <w:bookmarkStart w:id="10839" w:name="_Toc176783697"/>
      <w:bookmarkStart w:id="10840" w:name="_Toc187257331"/>
      <w:r w:rsidRPr="00931575">
        <w:t>8.2.</w:t>
      </w:r>
      <w:r w:rsidRPr="00931575">
        <w:rPr>
          <w:rFonts w:hint="eastAsia"/>
          <w:lang w:eastAsia="zh-CN"/>
        </w:rPr>
        <w:t>5</w:t>
      </w:r>
      <w:r w:rsidRPr="00931575">
        <w:t>.4.2</w:t>
      </w:r>
      <w:r w:rsidRPr="00931575">
        <w:tab/>
        <w:t>Procedure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1" w:name="_Toc45886205"/>
      <w:bookmarkStart w:id="10842" w:name="_Toc53183284"/>
      <w:bookmarkStart w:id="10843" w:name="_Toc58915954"/>
      <w:bookmarkStart w:id="10844" w:name="_Toc58918135"/>
      <w:bookmarkStart w:id="10845" w:name="_Toc66694005"/>
      <w:bookmarkStart w:id="10846" w:name="_Toc74915972"/>
      <w:bookmarkStart w:id="10847" w:name="_Toc76114597"/>
      <w:bookmarkStart w:id="10848" w:name="_Toc76544483"/>
      <w:bookmarkStart w:id="10849" w:name="_Toc82536605"/>
      <w:bookmarkStart w:id="10850" w:name="_Toc89952898"/>
      <w:bookmarkStart w:id="10851" w:name="_Toc98766714"/>
      <w:bookmarkStart w:id="10852" w:name="_Toc99703077"/>
      <w:bookmarkStart w:id="10853" w:name="_Toc106206866"/>
      <w:bookmarkStart w:id="10854" w:name="_Toc115080868"/>
      <w:bookmarkStart w:id="10855" w:name="_Toc121999759"/>
      <w:bookmarkStart w:id="10856" w:name="_Toc124153932"/>
      <w:bookmarkStart w:id="10857" w:name="_Toc124154707"/>
      <w:bookmarkStart w:id="10858" w:name="_Toc131560562"/>
      <w:bookmarkStart w:id="10859" w:name="_Toc137394262"/>
      <w:bookmarkStart w:id="10860" w:name="_Toc163475368"/>
      <w:bookmarkStart w:id="10861" w:name="_Toc176783698"/>
      <w:bookmarkStart w:id="10862" w:name="_Toc187257332"/>
      <w:r w:rsidRPr="00931575">
        <w:t>8.2.</w:t>
      </w:r>
      <w:r w:rsidRPr="00931575">
        <w:rPr>
          <w:rFonts w:hint="eastAsia"/>
          <w:lang w:eastAsia="zh-CN"/>
        </w:rPr>
        <w:t>5</w:t>
      </w:r>
      <w:r w:rsidRPr="00931575">
        <w:t>.5</w:t>
      </w:r>
      <w:r w:rsidRPr="00931575">
        <w:tab/>
        <w:t>Test Requirement</w:t>
      </w:r>
      <w:bookmarkEnd w:id="10841"/>
      <w:bookmarkEnd w:id="10842"/>
      <w:r w:rsidRPr="00931575">
        <w:rPr>
          <w:rFonts w:hint="eastAsia"/>
          <w:lang w:eastAsia="zh-CN"/>
        </w:rPr>
        <w:t xml:space="preserve"> for High Speed Train</w:t>
      </w:r>
      <w:bookmarkEnd w:id="10843"/>
      <w:bookmarkEnd w:id="10844"/>
      <w:bookmarkEnd w:id="10845"/>
      <w:bookmarkEnd w:id="10846"/>
      <w:bookmarkEnd w:id="10847"/>
      <w:bookmarkEnd w:id="10848"/>
      <w:bookmarkEnd w:id="10849"/>
      <w:bookmarkEnd w:id="10850"/>
      <w:bookmarkEnd w:id="10851"/>
      <w:bookmarkEnd w:id="10852"/>
      <w:r>
        <w:rPr>
          <w:rFonts w:hint="eastAsia"/>
          <w:lang w:eastAsia="zh-CN"/>
        </w:rPr>
        <w:t xml:space="preserve"> </w:t>
      </w:r>
      <w:r w:rsidRPr="00E01B15">
        <w:rPr>
          <w:i/>
          <w:sz w:val="22"/>
          <w:lang w:eastAsia="zh-CN"/>
        </w:rPr>
        <w:t>for BS type 1-O</w:t>
      </w:r>
      <w:bookmarkEnd w:id="10853"/>
      <w:bookmarkEnd w:id="10854"/>
      <w:bookmarkEnd w:id="10855"/>
      <w:bookmarkEnd w:id="10856"/>
      <w:bookmarkEnd w:id="10857"/>
      <w:bookmarkEnd w:id="10858"/>
      <w:bookmarkEnd w:id="10859"/>
      <w:bookmarkEnd w:id="10860"/>
      <w:bookmarkEnd w:id="10861"/>
      <w:bookmarkEnd w:id="10862"/>
    </w:p>
    <w:p w14:paraId="5861CC06" w14:textId="77777777" w:rsidR="00260B33" w:rsidRDefault="00260B33" w:rsidP="00260B33">
      <w:pPr>
        <w:rPr>
          <w:lang w:eastAsia="zh-CN"/>
        </w:rPr>
      </w:pPr>
      <w:bookmarkStart w:id="10863" w:name="_Toc36636172"/>
      <w:bookmarkStart w:id="10864" w:name="_Toc37273118"/>
      <w:bookmarkStart w:id="10865" w:name="_Toc45886206"/>
      <w:bookmarkStart w:id="10866"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67" w:name="_Toc115080869"/>
      <w:bookmarkStart w:id="10868" w:name="_Toc121999760"/>
      <w:bookmarkStart w:id="10869" w:name="_Toc124153933"/>
      <w:bookmarkStart w:id="10870" w:name="_Toc124154708"/>
      <w:bookmarkStart w:id="10871" w:name="_Toc131560563"/>
      <w:bookmarkStart w:id="10872" w:name="_Toc137394263"/>
      <w:bookmarkStart w:id="10873" w:name="_Toc163475369"/>
      <w:bookmarkStart w:id="10874" w:name="_Toc176783699"/>
      <w:bookmarkStart w:id="10875" w:name="_Toc18725733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67"/>
      <w:bookmarkEnd w:id="10868"/>
      <w:bookmarkEnd w:id="10869"/>
      <w:bookmarkEnd w:id="10870"/>
      <w:bookmarkEnd w:id="10871"/>
      <w:bookmarkEnd w:id="10872"/>
      <w:bookmarkEnd w:id="10873"/>
      <w:bookmarkEnd w:id="10874"/>
      <w:bookmarkEnd w:id="10875"/>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76" w:name="_Toc58915955"/>
      <w:bookmarkStart w:id="10877" w:name="_Toc58918136"/>
      <w:bookmarkStart w:id="10878" w:name="_Toc66694006"/>
      <w:bookmarkStart w:id="10879" w:name="_Toc74915973"/>
      <w:bookmarkStart w:id="10880" w:name="_Toc76114598"/>
      <w:bookmarkStart w:id="10881" w:name="_Toc76544484"/>
      <w:bookmarkStart w:id="10882" w:name="_Toc82536606"/>
      <w:bookmarkStart w:id="10883" w:name="_Toc89952899"/>
      <w:bookmarkStart w:id="10884" w:name="_Toc98766715"/>
      <w:bookmarkStart w:id="10885" w:name="_Toc99703078"/>
      <w:bookmarkStart w:id="10886" w:name="_Toc106206867"/>
      <w:bookmarkStart w:id="10887" w:name="_Toc115080870"/>
      <w:bookmarkStart w:id="10888" w:name="_Toc121999761"/>
      <w:bookmarkStart w:id="10889" w:name="_Toc124153934"/>
      <w:bookmarkStart w:id="10890" w:name="_Toc124154709"/>
      <w:bookmarkStart w:id="10891" w:name="_Toc131560564"/>
      <w:bookmarkStart w:id="10892" w:name="_Toc137394264"/>
      <w:bookmarkStart w:id="10893" w:name="_Toc163475370"/>
      <w:bookmarkStart w:id="10894" w:name="_Toc176783700"/>
      <w:bookmarkStart w:id="10895" w:name="_Toc18725733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896" w:name="_Toc58915956"/>
      <w:bookmarkStart w:id="10897" w:name="_Toc58918137"/>
      <w:bookmarkStart w:id="10898" w:name="_Toc66694007"/>
      <w:bookmarkStart w:id="10899" w:name="_Toc74915974"/>
      <w:bookmarkStart w:id="10900" w:name="_Toc76114599"/>
      <w:bookmarkStart w:id="10901" w:name="_Toc76544485"/>
      <w:bookmarkStart w:id="10902" w:name="_Toc82536607"/>
      <w:bookmarkStart w:id="10903" w:name="_Toc89952900"/>
      <w:bookmarkStart w:id="10904" w:name="_Toc98766716"/>
      <w:bookmarkStart w:id="10905" w:name="_Toc99703079"/>
      <w:bookmarkStart w:id="10906" w:name="_Toc106206869"/>
      <w:bookmarkStart w:id="10907" w:name="_Toc115080871"/>
      <w:bookmarkStart w:id="10908" w:name="_Toc121999762"/>
      <w:bookmarkStart w:id="10909" w:name="_Toc124153935"/>
      <w:bookmarkStart w:id="10910" w:name="_Toc124154710"/>
      <w:bookmarkStart w:id="10911" w:name="_Toc131560565"/>
      <w:bookmarkStart w:id="10912" w:name="_Toc137394265"/>
      <w:bookmarkStart w:id="10913" w:name="_Toc163475371"/>
      <w:bookmarkStart w:id="10914" w:name="_Toc176783701"/>
      <w:bookmarkStart w:id="10915" w:name="_Toc18725733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2471D707" w14:textId="77777777" w:rsidR="002C0395" w:rsidRPr="00931575" w:rsidRDefault="002C0395" w:rsidP="002C0395">
      <w:pPr>
        <w:pStyle w:val="Heading4"/>
      </w:pPr>
      <w:bookmarkStart w:id="10916" w:name="_Toc58915957"/>
      <w:bookmarkStart w:id="10917" w:name="_Toc58918138"/>
      <w:bookmarkStart w:id="10918" w:name="_Toc66694008"/>
      <w:bookmarkStart w:id="10919" w:name="_Toc74915975"/>
      <w:bookmarkStart w:id="10920" w:name="_Toc76114600"/>
      <w:bookmarkStart w:id="10921" w:name="_Toc76544486"/>
      <w:bookmarkStart w:id="10922" w:name="_Toc82536608"/>
      <w:bookmarkStart w:id="10923" w:name="_Toc89952901"/>
      <w:bookmarkStart w:id="10924" w:name="_Toc98766717"/>
      <w:bookmarkStart w:id="10925" w:name="_Toc99703080"/>
      <w:bookmarkStart w:id="10926" w:name="_Toc106206870"/>
      <w:bookmarkStart w:id="10927" w:name="_Toc115080872"/>
      <w:bookmarkStart w:id="10928" w:name="_Toc121999763"/>
      <w:bookmarkStart w:id="10929" w:name="_Toc124153936"/>
      <w:bookmarkStart w:id="10930" w:name="_Toc124154711"/>
      <w:bookmarkStart w:id="10931" w:name="_Toc131560566"/>
      <w:bookmarkStart w:id="10932" w:name="_Toc137394266"/>
      <w:bookmarkStart w:id="10933" w:name="_Toc163475372"/>
      <w:bookmarkStart w:id="10934" w:name="_Toc176783702"/>
      <w:bookmarkStart w:id="10935" w:name="_Toc187257336"/>
      <w:r w:rsidRPr="00931575">
        <w:t>8.2.</w:t>
      </w:r>
      <w:r w:rsidRPr="00931575">
        <w:rPr>
          <w:lang w:eastAsia="zh-CN"/>
        </w:rPr>
        <w:t>6</w:t>
      </w:r>
      <w:r w:rsidRPr="00931575">
        <w:t>.1</w:t>
      </w:r>
      <w:r w:rsidRPr="00931575">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36" w:name="_Toc58915958"/>
      <w:bookmarkStart w:id="10937" w:name="_Toc58918139"/>
      <w:bookmarkStart w:id="10938" w:name="_Toc66694009"/>
      <w:bookmarkStart w:id="10939" w:name="_Toc74915976"/>
      <w:bookmarkStart w:id="10940" w:name="_Toc76114601"/>
      <w:bookmarkStart w:id="10941" w:name="_Toc76544487"/>
      <w:bookmarkStart w:id="10942" w:name="_Toc82536609"/>
      <w:bookmarkStart w:id="10943" w:name="_Toc89952902"/>
      <w:bookmarkStart w:id="10944" w:name="_Toc98766718"/>
      <w:bookmarkStart w:id="10945" w:name="_Toc99703081"/>
      <w:bookmarkStart w:id="10946" w:name="_Toc106206871"/>
      <w:bookmarkStart w:id="10947" w:name="_Toc115080873"/>
      <w:bookmarkStart w:id="10948" w:name="_Toc121999764"/>
      <w:bookmarkStart w:id="10949" w:name="_Toc124153937"/>
      <w:bookmarkStart w:id="10950" w:name="_Toc124154712"/>
      <w:bookmarkStart w:id="10951" w:name="_Toc131560567"/>
      <w:bookmarkStart w:id="10952" w:name="_Toc137394267"/>
      <w:bookmarkStart w:id="10953" w:name="_Toc163475373"/>
      <w:bookmarkStart w:id="10954" w:name="_Toc176783703"/>
      <w:bookmarkStart w:id="10955" w:name="_Toc187257337"/>
      <w:r w:rsidRPr="00931575">
        <w:t>8.2.</w:t>
      </w:r>
      <w:r w:rsidRPr="00931575">
        <w:rPr>
          <w:lang w:eastAsia="zh-CN"/>
        </w:rPr>
        <w:t>6</w:t>
      </w:r>
      <w:r w:rsidRPr="00931575">
        <w:t>.2</w:t>
      </w:r>
      <w:r w:rsidRPr="00931575">
        <w:tab/>
        <w:t>Minimum Requirement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56" w:name="_Toc58915959"/>
      <w:bookmarkStart w:id="10957" w:name="_Toc58918140"/>
      <w:bookmarkStart w:id="10958" w:name="_Toc66694010"/>
      <w:bookmarkStart w:id="10959" w:name="_Toc74915977"/>
      <w:bookmarkStart w:id="10960" w:name="_Toc76114602"/>
      <w:bookmarkStart w:id="10961" w:name="_Toc76544488"/>
      <w:bookmarkStart w:id="10962" w:name="_Toc82536610"/>
      <w:bookmarkStart w:id="10963" w:name="_Toc89952903"/>
      <w:bookmarkStart w:id="10964" w:name="_Toc98766719"/>
      <w:bookmarkStart w:id="10965" w:name="_Toc99703082"/>
      <w:bookmarkStart w:id="10966" w:name="_Toc106206872"/>
      <w:bookmarkStart w:id="10967" w:name="_Toc115080874"/>
      <w:bookmarkStart w:id="10968" w:name="_Toc121999765"/>
      <w:bookmarkStart w:id="10969" w:name="_Toc124153938"/>
      <w:bookmarkStart w:id="10970" w:name="_Toc124154713"/>
      <w:bookmarkStart w:id="10971" w:name="_Toc131560568"/>
      <w:bookmarkStart w:id="10972" w:name="_Toc137394268"/>
      <w:bookmarkStart w:id="10973" w:name="_Toc163475374"/>
      <w:bookmarkStart w:id="10974" w:name="_Toc176783704"/>
      <w:bookmarkStart w:id="10975" w:name="_Toc187257338"/>
      <w:r w:rsidRPr="00931575">
        <w:t>8.2.</w:t>
      </w:r>
      <w:r w:rsidRPr="00931575">
        <w:rPr>
          <w:lang w:eastAsia="zh-CN"/>
        </w:rPr>
        <w:t>6</w:t>
      </w:r>
      <w:r w:rsidRPr="00931575">
        <w:t>.3</w:t>
      </w:r>
      <w:r w:rsidRPr="00931575">
        <w:tab/>
        <w:t>Test Purpose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76" w:name="_Toc58915960"/>
      <w:bookmarkStart w:id="10977" w:name="_Toc58918141"/>
      <w:bookmarkStart w:id="10978" w:name="_Toc66694011"/>
      <w:bookmarkStart w:id="10979" w:name="_Toc74915978"/>
      <w:bookmarkStart w:id="10980" w:name="_Toc76114603"/>
      <w:bookmarkStart w:id="10981" w:name="_Toc76544489"/>
      <w:bookmarkStart w:id="10982" w:name="_Toc82536611"/>
      <w:bookmarkStart w:id="10983" w:name="_Toc89952904"/>
      <w:bookmarkStart w:id="10984" w:name="_Toc98766720"/>
      <w:bookmarkStart w:id="10985" w:name="_Toc99703083"/>
      <w:bookmarkStart w:id="10986" w:name="_Toc106206873"/>
      <w:bookmarkStart w:id="10987" w:name="_Toc115080875"/>
      <w:bookmarkStart w:id="10988" w:name="_Toc121999766"/>
      <w:bookmarkStart w:id="10989" w:name="_Toc124153939"/>
      <w:bookmarkStart w:id="10990" w:name="_Toc124154714"/>
      <w:bookmarkStart w:id="10991" w:name="_Toc131560569"/>
      <w:bookmarkStart w:id="10992" w:name="_Toc137394269"/>
      <w:bookmarkStart w:id="10993" w:name="_Toc163475375"/>
      <w:bookmarkStart w:id="10994" w:name="_Toc176783705"/>
      <w:bookmarkStart w:id="10995" w:name="_Toc187257339"/>
      <w:r w:rsidRPr="00931575">
        <w:t>8.2.</w:t>
      </w:r>
      <w:r w:rsidRPr="00931575">
        <w:rPr>
          <w:lang w:eastAsia="zh-CN"/>
        </w:rPr>
        <w:t>6</w:t>
      </w:r>
      <w:r w:rsidRPr="00931575">
        <w:t>.4</w:t>
      </w:r>
      <w:r w:rsidRPr="00931575">
        <w:tab/>
        <w:t>Method of test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9F41AD" w14:textId="77777777" w:rsidR="002C0395" w:rsidRPr="00931575" w:rsidRDefault="002C0395" w:rsidP="002C0395">
      <w:pPr>
        <w:pStyle w:val="Heading5"/>
      </w:pPr>
      <w:bookmarkStart w:id="10996" w:name="_Toc58915961"/>
      <w:bookmarkStart w:id="10997" w:name="_Toc58918142"/>
      <w:bookmarkStart w:id="10998" w:name="_Toc66694012"/>
      <w:bookmarkStart w:id="10999" w:name="_Toc74915979"/>
      <w:bookmarkStart w:id="11000" w:name="_Toc76114604"/>
      <w:bookmarkStart w:id="11001" w:name="_Toc76544490"/>
      <w:bookmarkStart w:id="11002" w:name="_Toc82536612"/>
      <w:bookmarkStart w:id="11003" w:name="_Toc89952905"/>
      <w:bookmarkStart w:id="11004" w:name="_Toc98766721"/>
      <w:bookmarkStart w:id="11005" w:name="_Toc99703084"/>
      <w:bookmarkStart w:id="11006" w:name="_Toc106206874"/>
      <w:bookmarkStart w:id="11007" w:name="_Toc115080876"/>
      <w:bookmarkStart w:id="11008" w:name="_Toc121999767"/>
      <w:bookmarkStart w:id="11009" w:name="_Toc124153940"/>
      <w:bookmarkStart w:id="11010" w:name="_Toc124154715"/>
      <w:bookmarkStart w:id="11011" w:name="_Toc131560570"/>
      <w:bookmarkStart w:id="11012" w:name="_Toc137394270"/>
      <w:bookmarkStart w:id="11013" w:name="_Toc163475376"/>
      <w:bookmarkStart w:id="11014" w:name="_Toc176783706"/>
      <w:bookmarkStart w:id="11015" w:name="_Toc187257340"/>
      <w:r w:rsidRPr="00931575">
        <w:t>8.2.</w:t>
      </w:r>
      <w:r w:rsidRPr="00931575">
        <w:rPr>
          <w:lang w:eastAsia="zh-CN"/>
        </w:rPr>
        <w:t>6</w:t>
      </w:r>
      <w:r w:rsidRPr="00931575">
        <w:t>.4.1</w:t>
      </w:r>
      <w:r w:rsidRPr="00931575">
        <w:tab/>
        <w:t>Initial Conditions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16" w:name="_Toc58915962"/>
      <w:bookmarkStart w:id="11017" w:name="_Toc58918143"/>
      <w:bookmarkStart w:id="11018" w:name="_Toc66694013"/>
      <w:bookmarkStart w:id="11019" w:name="_Toc74915980"/>
      <w:bookmarkStart w:id="11020" w:name="_Toc76114605"/>
      <w:bookmarkStart w:id="11021" w:name="_Toc76544491"/>
      <w:bookmarkStart w:id="11022" w:name="_Toc82536613"/>
      <w:bookmarkStart w:id="11023" w:name="_Toc89952906"/>
      <w:bookmarkStart w:id="11024" w:name="_Toc98766722"/>
      <w:bookmarkStart w:id="11025" w:name="_Toc99703085"/>
      <w:bookmarkStart w:id="11026" w:name="_Toc106206875"/>
      <w:bookmarkStart w:id="11027" w:name="_Toc115080877"/>
      <w:bookmarkStart w:id="11028" w:name="_Toc121999768"/>
      <w:bookmarkStart w:id="11029" w:name="_Toc124153941"/>
      <w:bookmarkStart w:id="11030" w:name="_Toc124154716"/>
      <w:bookmarkStart w:id="11031" w:name="_Toc131560571"/>
      <w:bookmarkStart w:id="11032" w:name="_Toc137394271"/>
      <w:bookmarkStart w:id="11033" w:name="_Toc163475377"/>
      <w:bookmarkStart w:id="11034" w:name="_Toc176783707"/>
      <w:bookmarkStart w:id="11035" w:name="_Toc187257341"/>
      <w:r w:rsidRPr="00931575">
        <w:t>8.2.6.4.2</w:t>
      </w:r>
      <w:r w:rsidRPr="00931575">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36" w:name="_Toc58915963"/>
      <w:bookmarkStart w:id="11037" w:name="_Toc58918144"/>
      <w:bookmarkStart w:id="11038" w:name="_Toc66694014"/>
      <w:bookmarkStart w:id="11039" w:name="_Toc74915981"/>
      <w:bookmarkStart w:id="11040" w:name="_Toc76114606"/>
      <w:bookmarkStart w:id="11041" w:name="_Toc76544492"/>
      <w:bookmarkStart w:id="11042" w:name="_Toc82536614"/>
      <w:bookmarkStart w:id="11043" w:name="_Toc89952907"/>
      <w:bookmarkStart w:id="11044" w:name="_Toc98766723"/>
      <w:bookmarkStart w:id="11045" w:name="_Toc99703086"/>
      <w:bookmarkStart w:id="11046" w:name="_Toc106206876"/>
      <w:bookmarkStart w:id="11047" w:name="_Toc115080878"/>
      <w:bookmarkStart w:id="11048" w:name="_Toc121999769"/>
      <w:bookmarkStart w:id="11049" w:name="_Toc124153942"/>
      <w:bookmarkStart w:id="11050" w:name="_Toc124154717"/>
      <w:bookmarkStart w:id="11051" w:name="_Toc131560572"/>
      <w:bookmarkStart w:id="11052" w:name="_Toc137394272"/>
      <w:bookmarkStart w:id="11053" w:name="_Toc163475378"/>
      <w:bookmarkStart w:id="11054" w:name="_Toc176783708"/>
      <w:bookmarkStart w:id="11055" w:name="_Toc187257342"/>
      <w:r w:rsidRPr="00931575">
        <w:t>8.2.</w:t>
      </w:r>
      <w:r w:rsidRPr="00931575">
        <w:rPr>
          <w:lang w:eastAsia="zh-CN"/>
        </w:rPr>
        <w:t>6</w:t>
      </w:r>
      <w:r w:rsidRPr="00931575">
        <w:t>.5</w:t>
      </w:r>
      <w:r w:rsidRPr="00931575">
        <w:tab/>
        <w:t>Test requirement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3E95FC3" w14:textId="77777777" w:rsidR="002C0395" w:rsidRPr="00931575" w:rsidRDefault="002C0395" w:rsidP="002C0395">
      <w:pPr>
        <w:pStyle w:val="Heading5"/>
        <w:rPr>
          <w:rFonts w:cs="Arial"/>
          <w:i/>
          <w:iCs/>
          <w:szCs w:val="22"/>
          <w:lang w:eastAsia="zh-CN"/>
        </w:rPr>
      </w:pPr>
      <w:bookmarkStart w:id="11056" w:name="_Toc58915964"/>
      <w:bookmarkStart w:id="11057" w:name="_Toc58918145"/>
      <w:bookmarkStart w:id="11058" w:name="_Toc66694015"/>
      <w:bookmarkStart w:id="11059" w:name="_Toc74915982"/>
      <w:bookmarkStart w:id="11060" w:name="_Toc76114607"/>
      <w:bookmarkStart w:id="11061" w:name="_Toc76544493"/>
      <w:bookmarkStart w:id="11062" w:name="_Toc82536615"/>
      <w:bookmarkStart w:id="11063" w:name="_Toc89952908"/>
      <w:bookmarkStart w:id="11064" w:name="_Toc98766724"/>
      <w:bookmarkStart w:id="11065" w:name="_Toc99703087"/>
      <w:bookmarkStart w:id="11066" w:name="_Toc106206877"/>
      <w:bookmarkStart w:id="11067" w:name="_Toc115080879"/>
      <w:bookmarkStart w:id="11068" w:name="_Toc121999770"/>
      <w:bookmarkStart w:id="11069" w:name="_Toc124153943"/>
      <w:bookmarkStart w:id="11070" w:name="_Toc124154718"/>
      <w:bookmarkStart w:id="11071" w:name="_Toc131560573"/>
      <w:bookmarkStart w:id="11072" w:name="_Toc137394273"/>
      <w:bookmarkStart w:id="11073" w:name="_Toc163475379"/>
      <w:bookmarkStart w:id="11074" w:name="_Toc176783709"/>
      <w:bookmarkStart w:id="11075" w:name="_Toc18725734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76" w:name="_Toc58915965"/>
      <w:bookmarkStart w:id="11077" w:name="_Toc58918146"/>
      <w:bookmarkStart w:id="11078" w:name="_Toc66694016"/>
      <w:bookmarkStart w:id="11079" w:name="_Toc74915983"/>
      <w:bookmarkStart w:id="11080" w:name="_Toc76114608"/>
      <w:bookmarkStart w:id="11081" w:name="_Toc76544494"/>
      <w:bookmarkStart w:id="11082" w:name="_Toc82536616"/>
      <w:bookmarkStart w:id="11083" w:name="_Toc89952909"/>
      <w:bookmarkStart w:id="11084" w:name="_Toc98766725"/>
      <w:bookmarkStart w:id="11085" w:name="_Toc99703088"/>
      <w:bookmarkStart w:id="11086" w:name="_Toc106206878"/>
      <w:bookmarkStart w:id="11087" w:name="_Toc115080880"/>
      <w:bookmarkStart w:id="11088" w:name="_Toc121999771"/>
      <w:bookmarkStart w:id="11089" w:name="_Toc124153944"/>
      <w:bookmarkStart w:id="11090" w:name="_Toc124154719"/>
      <w:bookmarkStart w:id="11091" w:name="_Toc131560574"/>
      <w:bookmarkStart w:id="11092" w:name="_Toc137394274"/>
      <w:bookmarkStart w:id="11093" w:name="_Toc163475380"/>
      <w:bookmarkStart w:id="11094" w:name="_Toc176783710"/>
      <w:bookmarkStart w:id="11095" w:name="_Toc18725734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1AA0460" w14:textId="77777777" w:rsidR="002C0395" w:rsidRPr="00931575" w:rsidRDefault="002C0395" w:rsidP="002C0395">
      <w:pPr>
        <w:pStyle w:val="Heading4"/>
      </w:pPr>
      <w:bookmarkStart w:id="11096" w:name="_Toc58915966"/>
      <w:bookmarkStart w:id="11097" w:name="_Toc58918147"/>
      <w:bookmarkStart w:id="11098" w:name="_Toc66694017"/>
      <w:bookmarkStart w:id="11099" w:name="_Toc74915984"/>
      <w:bookmarkStart w:id="11100" w:name="_Toc76114609"/>
      <w:bookmarkStart w:id="11101" w:name="_Toc76544495"/>
      <w:bookmarkStart w:id="11102" w:name="_Toc82536617"/>
      <w:bookmarkStart w:id="11103" w:name="_Toc89952910"/>
      <w:bookmarkStart w:id="11104" w:name="_Toc98766726"/>
      <w:bookmarkStart w:id="11105" w:name="_Toc99703089"/>
      <w:bookmarkStart w:id="11106" w:name="_Toc106206879"/>
      <w:bookmarkStart w:id="11107" w:name="_Toc115080881"/>
      <w:bookmarkStart w:id="11108" w:name="_Toc121999772"/>
      <w:bookmarkStart w:id="11109" w:name="_Toc124153945"/>
      <w:bookmarkStart w:id="11110" w:name="_Toc124154720"/>
      <w:bookmarkStart w:id="11111" w:name="_Toc131560575"/>
      <w:bookmarkStart w:id="11112" w:name="_Toc137394275"/>
      <w:bookmarkStart w:id="11113" w:name="_Toc163475381"/>
      <w:bookmarkStart w:id="11114" w:name="_Toc176783711"/>
      <w:bookmarkStart w:id="11115" w:name="_Toc187257345"/>
      <w:r w:rsidRPr="00931575">
        <w:t>8.2.7.1</w:t>
      </w:r>
      <w:r w:rsidRPr="00931575">
        <w:tab/>
        <w:t>Definition and applicability</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16" w:name="_Toc58915967"/>
      <w:bookmarkStart w:id="11117" w:name="_Toc58918148"/>
      <w:bookmarkStart w:id="11118" w:name="_Toc66694018"/>
      <w:bookmarkStart w:id="11119" w:name="_Toc74915985"/>
      <w:bookmarkStart w:id="11120" w:name="_Toc76114610"/>
      <w:bookmarkStart w:id="11121" w:name="_Toc76544496"/>
      <w:bookmarkStart w:id="11122" w:name="_Toc82536618"/>
      <w:bookmarkStart w:id="11123" w:name="_Toc89952911"/>
      <w:bookmarkStart w:id="11124" w:name="_Toc98766727"/>
      <w:bookmarkStart w:id="11125" w:name="_Toc99703090"/>
      <w:bookmarkStart w:id="11126" w:name="_Toc106206880"/>
      <w:bookmarkStart w:id="11127" w:name="_Toc115080882"/>
      <w:bookmarkStart w:id="11128" w:name="_Toc121999773"/>
      <w:bookmarkStart w:id="11129" w:name="_Toc124153946"/>
      <w:bookmarkStart w:id="11130" w:name="_Toc124154721"/>
      <w:bookmarkStart w:id="11131" w:name="_Toc131560576"/>
      <w:bookmarkStart w:id="11132" w:name="_Toc137394276"/>
      <w:bookmarkStart w:id="11133" w:name="_Toc163475382"/>
      <w:bookmarkStart w:id="11134" w:name="_Toc176783712"/>
      <w:bookmarkStart w:id="11135" w:name="_Toc187257346"/>
      <w:r w:rsidRPr="00931575">
        <w:t>8.2.7.2</w:t>
      </w:r>
      <w:r w:rsidRPr="00931575">
        <w:tab/>
        <w:t>Minimum Requirement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36" w:name="_Toc58915968"/>
      <w:bookmarkStart w:id="11137" w:name="_Toc58918149"/>
      <w:bookmarkStart w:id="11138" w:name="_Toc66694019"/>
      <w:bookmarkStart w:id="11139" w:name="_Toc74915986"/>
      <w:bookmarkStart w:id="11140" w:name="_Toc76114611"/>
      <w:bookmarkStart w:id="11141" w:name="_Toc76544497"/>
      <w:bookmarkStart w:id="11142" w:name="_Toc82536619"/>
      <w:bookmarkStart w:id="11143" w:name="_Toc89952912"/>
      <w:bookmarkStart w:id="11144" w:name="_Toc98766728"/>
      <w:bookmarkStart w:id="11145" w:name="_Toc99703091"/>
      <w:bookmarkStart w:id="11146" w:name="_Toc106206881"/>
      <w:bookmarkStart w:id="11147" w:name="_Toc115080883"/>
      <w:bookmarkStart w:id="11148" w:name="_Toc121999774"/>
      <w:bookmarkStart w:id="11149" w:name="_Toc124153947"/>
      <w:bookmarkStart w:id="11150" w:name="_Toc124154722"/>
      <w:bookmarkStart w:id="11151" w:name="_Toc131560577"/>
      <w:bookmarkStart w:id="11152" w:name="_Toc137394277"/>
      <w:bookmarkStart w:id="11153" w:name="_Toc163475383"/>
      <w:bookmarkStart w:id="11154" w:name="_Toc176783713"/>
      <w:bookmarkStart w:id="11155" w:name="_Toc187257347"/>
      <w:r w:rsidRPr="00931575">
        <w:t>8.2.7.3</w:t>
      </w:r>
      <w:r w:rsidRPr="00931575">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56" w:name="_Toc58915969"/>
      <w:bookmarkStart w:id="11157" w:name="_Toc58918150"/>
      <w:bookmarkStart w:id="11158" w:name="_Toc66694020"/>
      <w:bookmarkStart w:id="11159" w:name="_Toc74915987"/>
      <w:bookmarkStart w:id="11160" w:name="_Toc76114612"/>
      <w:bookmarkStart w:id="11161" w:name="_Toc76544498"/>
      <w:bookmarkStart w:id="11162" w:name="_Toc82536620"/>
      <w:bookmarkStart w:id="11163" w:name="_Toc89952913"/>
      <w:bookmarkStart w:id="11164" w:name="_Toc98766729"/>
      <w:bookmarkStart w:id="11165" w:name="_Toc99703092"/>
      <w:bookmarkStart w:id="11166" w:name="_Toc106206882"/>
      <w:bookmarkStart w:id="11167" w:name="_Toc115080884"/>
      <w:bookmarkStart w:id="11168" w:name="_Toc121999775"/>
      <w:bookmarkStart w:id="11169" w:name="_Toc124153948"/>
      <w:bookmarkStart w:id="11170" w:name="_Toc124154723"/>
      <w:bookmarkStart w:id="11171" w:name="_Toc131560578"/>
      <w:bookmarkStart w:id="11172" w:name="_Toc137394278"/>
      <w:bookmarkStart w:id="11173" w:name="_Toc163475384"/>
      <w:bookmarkStart w:id="11174" w:name="_Toc176783714"/>
      <w:bookmarkStart w:id="11175" w:name="_Toc187257348"/>
      <w:r w:rsidRPr="00931575">
        <w:t>8.2.7.4</w:t>
      </w:r>
      <w:r w:rsidRPr="00931575">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9C7AABA" w14:textId="77777777" w:rsidR="002C0395" w:rsidRPr="00931575" w:rsidRDefault="002C0395" w:rsidP="002C0395">
      <w:pPr>
        <w:pStyle w:val="Heading5"/>
        <w:rPr>
          <w:b/>
        </w:rPr>
      </w:pPr>
      <w:bookmarkStart w:id="11176" w:name="_Toc58915970"/>
      <w:bookmarkStart w:id="11177" w:name="_Toc58918151"/>
      <w:bookmarkStart w:id="11178" w:name="_Toc66694021"/>
      <w:bookmarkStart w:id="11179" w:name="_Toc74915988"/>
      <w:bookmarkStart w:id="11180" w:name="_Toc76114613"/>
      <w:bookmarkStart w:id="11181" w:name="_Toc76544499"/>
      <w:bookmarkStart w:id="11182" w:name="_Toc82536621"/>
      <w:bookmarkStart w:id="11183" w:name="_Toc89952914"/>
      <w:bookmarkStart w:id="11184" w:name="_Toc98766730"/>
      <w:bookmarkStart w:id="11185" w:name="_Toc99703093"/>
      <w:bookmarkStart w:id="11186" w:name="_Toc106206883"/>
      <w:bookmarkStart w:id="11187" w:name="_Toc115080885"/>
      <w:bookmarkStart w:id="11188" w:name="_Toc121999776"/>
      <w:bookmarkStart w:id="11189" w:name="_Toc124153949"/>
      <w:bookmarkStart w:id="11190" w:name="_Toc124154724"/>
      <w:bookmarkStart w:id="11191" w:name="_Toc131560579"/>
      <w:bookmarkStart w:id="11192" w:name="_Toc137394279"/>
      <w:bookmarkStart w:id="11193" w:name="_Toc163475385"/>
      <w:bookmarkStart w:id="11194" w:name="_Toc176783715"/>
      <w:bookmarkStart w:id="11195" w:name="_Toc187257349"/>
      <w:r w:rsidRPr="00931575">
        <w:t>8.2.7.4.1</w:t>
      </w:r>
      <w:r w:rsidRPr="00931575">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196" w:name="_Toc58915971"/>
      <w:bookmarkStart w:id="11197" w:name="_Toc58918152"/>
      <w:bookmarkStart w:id="11198" w:name="_Toc66694022"/>
      <w:bookmarkStart w:id="11199" w:name="_Toc74915989"/>
      <w:bookmarkStart w:id="11200" w:name="_Toc76114614"/>
      <w:bookmarkStart w:id="11201" w:name="_Toc76544500"/>
      <w:bookmarkStart w:id="11202" w:name="_Toc82536622"/>
      <w:bookmarkStart w:id="11203" w:name="_Toc89952915"/>
      <w:bookmarkStart w:id="11204" w:name="_Toc98766731"/>
      <w:bookmarkStart w:id="11205" w:name="_Toc99703094"/>
      <w:bookmarkStart w:id="11206" w:name="_Toc106206884"/>
      <w:bookmarkStart w:id="11207" w:name="_Toc115080886"/>
      <w:bookmarkStart w:id="11208" w:name="_Toc121999777"/>
      <w:bookmarkStart w:id="11209" w:name="_Toc124153950"/>
      <w:bookmarkStart w:id="11210" w:name="_Toc124154725"/>
      <w:bookmarkStart w:id="11211" w:name="_Toc131560580"/>
      <w:bookmarkStart w:id="11212" w:name="_Toc137394280"/>
      <w:bookmarkStart w:id="11213" w:name="_Toc163475386"/>
      <w:bookmarkStart w:id="11214" w:name="_Toc176783716"/>
      <w:bookmarkStart w:id="11215" w:name="_Toc187257350"/>
      <w:r w:rsidRPr="00931575">
        <w:t>8.2.7.4.2</w:t>
      </w:r>
      <w:r w:rsidRPr="00931575">
        <w:tab/>
        <w:t>Procedure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16" w:name="_Toc58915972"/>
      <w:bookmarkStart w:id="11217" w:name="_Toc58918153"/>
      <w:bookmarkStart w:id="11218" w:name="_Toc66694023"/>
      <w:bookmarkStart w:id="11219" w:name="_Toc74915990"/>
      <w:bookmarkStart w:id="11220" w:name="_Toc76114615"/>
      <w:bookmarkStart w:id="11221" w:name="_Toc76544501"/>
      <w:bookmarkStart w:id="11222" w:name="_Toc82536623"/>
      <w:bookmarkStart w:id="11223" w:name="_Toc89952916"/>
      <w:bookmarkStart w:id="11224" w:name="_Toc98766732"/>
      <w:bookmarkStart w:id="11225" w:name="_Toc99703095"/>
      <w:bookmarkStart w:id="11226" w:name="_Toc106206885"/>
      <w:bookmarkStart w:id="11227" w:name="_Toc115080887"/>
      <w:bookmarkStart w:id="11228" w:name="_Toc121999778"/>
      <w:bookmarkStart w:id="11229" w:name="_Toc124153951"/>
      <w:bookmarkStart w:id="11230" w:name="_Toc124154726"/>
      <w:bookmarkStart w:id="11231" w:name="_Toc131560581"/>
      <w:bookmarkStart w:id="11232" w:name="_Toc137394281"/>
      <w:bookmarkStart w:id="11233" w:name="_Toc163475387"/>
      <w:bookmarkStart w:id="11234" w:name="_Toc176783717"/>
      <w:bookmarkStart w:id="11235" w:name="_Toc187257351"/>
      <w:r w:rsidRPr="00931575">
        <w:t>8.2.</w:t>
      </w:r>
      <w:r>
        <w:t>7</w:t>
      </w:r>
      <w:r w:rsidRPr="00931575">
        <w:t>.5</w:t>
      </w:r>
      <w:r w:rsidR="002C0395" w:rsidRPr="00931575">
        <w:tab/>
        <w:t>Test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D9E85C1" w14:textId="19CDF613" w:rsidR="002C0395" w:rsidRPr="00931575" w:rsidRDefault="001D129D" w:rsidP="002C0395">
      <w:pPr>
        <w:pStyle w:val="Heading5"/>
        <w:rPr>
          <w:rFonts w:cs="Arial"/>
          <w:b/>
          <w:i/>
          <w:iCs/>
          <w:szCs w:val="22"/>
          <w:lang w:eastAsia="zh-CN"/>
        </w:rPr>
      </w:pPr>
      <w:bookmarkStart w:id="11236" w:name="_Toc58915973"/>
      <w:bookmarkStart w:id="11237" w:name="_Toc58918154"/>
      <w:bookmarkStart w:id="11238" w:name="_Toc66694024"/>
      <w:bookmarkStart w:id="11239" w:name="_Toc74915991"/>
      <w:bookmarkStart w:id="11240" w:name="_Toc76114616"/>
      <w:bookmarkStart w:id="11241" w:name="_Toc76544502"/>
      <w:bookmarkStart w:id="11242" w:name="_Toc82536624"/>
      <w:bookmarkStart w:id="11243" w:name="_Toc89952917"/>
      <w:bookmarkStart w:id="11244" w:name="_Toc98766733"/>
      <w:bookmarkStart w:id="11245" w:name="_Toc99703096"/>
      <w:bookmarkStart w:id="11246" w:name="_Toc106206886"/>
      <w:bookmarkStart w:id="11247" w:name="_Toc115080888"/>
      <w:bookmarkStart w:id="11248" w:name="_Toc121999779"/>
      <w:bookmarkStart w:id="11249" w:name="_Toc124153952"/>
      <w:bookmarkStart w:id="11250" w:name="_Toc124154727"/>
      <w:bookmarkStart w:id="11251" w:name="_Toc131560582"/>
      <w:bookmarkStart w:id="11252" w:name="_Toc137394282"/>
      <w:bookmarkStart w:id="11253" w:name="_Toc163475388"/>
      <w:bookmarkStart w:id="11254" w:name="_Toc176783718"/>
      <w:bookmarkStart w:id="11255" w:name="_Toc18725735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56" w:name="_Toc58915974"/>
      <w:bookmarkStart w:id="11257" w:name="_Toc58918155"/>
      <w:bookmarkStart w:id="11258" w:name="_Toc66694025"/>
      <w:bookmarkStart w:id="11259" w:name="_Toc74915992"/>
      <w:bookmarkStart w:id="11260" w:name="_Toc76114617"/>
      <w:bookmarkStart w:id="11261" w:name="_Toc76544503"/>
      <w:bookmarkStart w:id="11262" w:name="_Toc82536625"/>
      <w:bookmarkStart w:id="11263" w:name="_Toc89952918"/>
      <w:bookmarkStart w:id="11264" w:name="_Toc98766734"/>
      <w:bookmarkStart w:id="11265" w:name="_Toc99703097"/>
      <w:bookmarkStart w:id="11266" w:name="_Toc106206887"/>
      <w:bookmarkStart w:id="11267" w:name="_Toc115080889"/>
      <w:bookmarkStart w:id="11268" w:name="_Toc121999780"/>
      <w:bookmarkStart w:id="11269" w:name="_Toc124153953"/>
      <w:bookmarkStart w:id="11270" w:name="_Toc124154728"/>
      <w:bookmarkStart w:id="11271" w:name="_Toc131560583"/>
      <w:bookmarkStart w:id="11272" w:name="_Toc137394283"/>
      <w:bookmarkStart w:id="11273" w:name="_Toc163475389"/>
      <w:bookmarkStart w:id="11274" w:name="_Toc176783719"/>
      <w:bookmarkStart w:id="11275" w:name="_Toc18725735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76" w:name="_Toc58915975"/>
      <w:bookmarkStart w:id="11277" w:name="_Toc58918156"/>
      <w:bookmarkStart w:id="11278" w:name="_Toc66694026"/>
      <w:bookmarkStart w:id="11279" w:name="_Toc74915993"/>
      <w:bookmarkStart w:id="11280" w:name="_Toc76114618"/>
      <w:bookmarkStart w:id="11281" w:name="_Toc76544504"/>
      <w:bookmarkStart w:id="11282" w:name="_Toc82536626"/>
      <w:bookmarkStart w:id="11283" w:name="_Toc89952919"/>
      <w:bookmarkStart w:id="11284" w:name="_Toc98766735"/>
      <w:bookmarkStart w:id="11285" w:name="_Toc99703098"/>
      <w:bookmarkStart w:id="11286" w:name="_Toc106206888"/>
      <w:bookmarkStart w:id="11287" w:name="_Toc115080890"/>
      <w:bookmarkStart w:id="11288" w:name="_Toc121999781"/>
      <w:bookmarkStart w:id="11289" w:name="_Toc124153954"/>
      <w:bookmarkStart w:id="11290" w:name="_Toc124154729"/>
      <w:bookmarkStart w:id="11291" w:name="_Toc131560584"/>
      <w:bookmarkStart w:id="11292" w:name="_Toc137394284"/>
      <w:bookmarkStart w:id="11293" w:name="_Toc163475390"/>
      <w:bookmarkStart w:id="11294" w:name="_Toc176783720"/>
      <w:bookmarkStart w:id="11295" w:name="_Toc187257354"/>
      <w:r w:rsidRPr="00931575">
        <w:t>8.2.8.1</w:t>
      </w:r>
      <w:r w:rsidRPr="00931575">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296" w:name="_Toc58915976"/>
      <w:bookmarkStart w:id="11297" w:name="_Toc58918157"/>
      <w:bookmarkStart w:id="11298" w:name="_Toc66694027"/>
      <w:bookmarkStart w:id="11299" w:name="_Toc74915994"/>
      <w:bookmarkStart w:id="11300" w:name="_Toc76114619"/>
      <w:bookmarkStart w:id="11301" w:name="_Toc76544505"/>
      <w:bookmarkStart w:id="11302" w:name="_Toc82536627"/>
      <w:bookmarkStart w:id="11303" w:name="_Toc89952920"/>
      <w:bookmarkStart w:id="11304" w:name="_Toc98766736"/>
      <w:bookmarkStart w:id="11305" w:name="_Toc99703099"/>
      <w:bookmarkStart w:id="11306" w:name="_Toc106206889"/>
      <w:bookmarkStart w:id="11307" w:name="_Toc115080891"/>
      <w:bookmarkStart w:id="11308" w:name="_Toc121999782"/>
      <w:bookmarkStart w:id="11309" w:name="_Toc124153955"/>
      <w:bookmarkStart w:id="11310" w:name="_Toc124154730"/>
      <w:bookmarkStart w:id="11311" w:name="_Toc131560585"/>
      <w:bookmarkStart w:id="11312" w:name="_Toc137394285"/>
      <w:bookmarkStart w:id="11313" w:name="_Toc163475391"/>
      <w:bookmarkStart w:id="11314" w:name="_Toc176783721"/>
      <w:bookmarkStart w:id="11315" w:name="_Toc187257355"/>
      <w:r w:rsidRPr="00931575">
        <w:t>8.2.8.2</w:t>
      </w:r>
      <w:r w:rsidRPr="00931575">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16" w:name="_Toc58915977"/>
      <w:bookmarkStart w:id="11317" w:name="_Toc58918158"/>
      <w:bookmarkStart w:id="11318" w:name="_Toc66694028"/>
      <w:bookmarkStart w:id="11319" w:name="_Toc74915995"/>
      <w:bookmarkStart w:id="11320" w:name="_Toc76114620"/>
      <w:bookmarkStart w:id="11321" w:name="_Toc76544506"/>
      <w:bookmarkStart w:id="11322" w:name="_Toc82536628"/>
      <w:bookmarkStart w:id="11323" w:name="_Toc89952921"/>
      <w:bookmarkStart w:id="11324" w:name="_Toc98766737"/>
      <w:bookmarkStart w:id="11325" w:name="_Toc99703100"/>
      <w:bookmarkStart w:id="11326" w:name="_Toc106206890"/>
      <w:bookmarkStart w:id="11327" w:name="_Toc115080892"/>
      <w:bookmarkStart w:id="11328" w:name="_Toc121999783"/>
      <w:bookmarkStart w:id="11329" w:name="_Toc124153956"/>
      <w:bookmarkStart w:id="11330" w:name="_Toc124154731"/>
      <w:bookmarkStart w:id="11331" w:name="_Toc131560586"/>
      <w:bookmarkStart w:id="11332" w:name="_Toc137394286"/>
      <w:bookmarkStart w:id="11333" w:name="_Toc163475392"/>
      <w:bookmarkStart w:id="11334" w:name="_Toc176783722"/>
      <w:bookmarkStart w:id="11335" w:name="_Toc187257356"/>
      <w:r w:rsidRPr="00931575">
        <w:t>8.2.8.3</w:t>
      </w:r>
      <w:r w:rsidRPr="00931575">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36" w:name="_Toc58915978"/>
      <w:bookmarkStart w:id="11337" w:name="_Toc58918159"/>
      <w:bookmarkStart w:id="11338" w:name="_Toc66694029"/>
      <w:bookmarkStart w:id="11339" w:name="_Toc74915996"/>
      <w:bookmarkStart w:id="11340" w:name="_Toc76114621"/>
      <w:bookmarkStart w:id="11341" w:name="_Toc76544507"/>
      <w:bookmarkStart w:id="11342" w:name="_Toc82536629"/>
      <w:bookmarkStart w:id="11343" w:name="_Toc89952922"/>
      <w:bookmarkStart w:id="11344" w:name="_Toc98766738"/>
      <w:bookmarkStart w:id="11345" w:name="_Toc99703101"/>
      <w:bookmarkStart w:id="11346" w:name="_Toc106206891"/>
      <w:bookmarkStart w:id="11347" w:name="_Toc115080893"/>
      <w:bookmarkStart w:id="11348" w:name="_Toc121999784"/>
      <w:bookmarkStart w:id="11349" w:name="_Toc124153957"/>
      <w:bookmarkStart w:id="11350" w:name="_Toc124154732"/>
      <w:bookmarkStart w:id="11351" w:name="_Toc131560587"/>
      <w:bookmarkStart w:id="11352" w:name="_Toc137394287"/>
      <w:bookmarkStart w:id="11353" w:name="_Toc163475393"/>
      <w:bookmarkStart w:id="11354" w:name="_Toc176783723"/>
      <w:bookmarkStart w:id="11355" w:name="_Toc187257357"/>
      <w:r w:rsidRPr="00931575">
        <w:t>8.2.8.4</w:t>
      </w:r>
      <w:r w:rsidRPr="00931575">
        <w:tab/>
        <w:t>Method of test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A1A6E7B" w14:textId="77777777" w:rsidR="007F5CD7" w:rsidRPr="00931575" w:rsidRDefault="007F5CD7" w:rsidP="007F5CD7">
      <w:pPr>
        <w:pStyle w:val="Heading5"/>
      </w:pPr>
      <w:bookmarkStart w:id="11356" w:name="_Toc58915979"/>
      <w:bookmarkStart w:id="11357" w:name="_Toc58918160"/>
      <w:bookmarkStart w:id="11358" w:name="_Toc66694030"/>
      <w:bookmarkStart w:id="11359" w:name="_Toc74915997"/>
      <w:bookmarkStart w:id="11360" w:name="_Toc76114622"/>
      <w:bookmarkStart w:id="11361" w:name="_Toc76544508"/>
      <w:bookmarkStart w:id="11362" w:name="_Toc82536630"/>
      <w:bookmarkStart w:id="11363" w:name="_Toc89952923"/>
      <w:bookmarkStart w:id="11364" w:name="_Toc98766739"/>
      <w:bookmarkStart w:id="11365" w:name="_Toc99703102"/>
      <w:bookmarkStart w:id="11366" w:name="_Toc106206892"/>
      <w:bookmarkStart w:id="11367" w:name="_Toc115080894"/>
      <w:bookmarkStart w:id="11368" w:name="_Toc121999785"/>
      <w:bookmarkStart w:id="11369" w:name="_Toc124153958"/>
      <w:bookmarkStart w:id="11370" w:name="_Toc124154733"/>
      <w:bookmarkStart w:id="11371" w:name="_Toc131560588"/>
      <w:bookmarkStart w:id="11372" w:name="_Toc137394288"/>
      <w:bookmarkStart w:id="11373" w:name="_Toc163475394"/>
      <w:bookmarkStart w:id="11374" w:name="_Toc176783724"/>
      <w:bookmarkStart w:id="11375" w:name="_Toc187257358"/>
      <w:r w:rsidRPr="00931575">
        <w:t>8.2.8.4.1</w:t>
      </w:r>
      <w:r w:rsidRPr="00931575">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76" w:name="_Toc58915980"/>
      <w:bookmarkStart w:id="11377" w:name="_Toc58918161"/>
      <w:bookmarkStart w:id="11378" w:name="_Toc66694031"/>
      <w:bookmarkStart w:id="11379" w:name="_Toc74915998"/>
      <w:bookmarkStart w:id="11380" w:name="_Toc76114623"/>
      <w:bookmarkStart w:id="11381" w:name="_Toc76544509"/>
      <w:bookmarkStart w:id="11382" w:name="_Toc82536631"/>
      <w:bookmarkStart w:id="11383" w:name="_Toc89952924"/>
      <w:bookmarkStart w:id="11384" w:name="_Toc98766740"/>
      <w:bookmarkStart w:id="11385" w:name="_Toc99703103"/>
      <w:bookmarkStart w:id="11386" w:name="_Toc106206893"/>
      <w:bookmarkStart w:id="11387" w:name="_Toc115080895"/>
      <w:bookmarkStart w:id="11388" w:name="_Toc121999786"/>
      <w:bookmarkStart w:id="11389" w:name="_Toc124153959"/>
      <w:bookmarkStart w:id="11390" w:name="_Toc124154734"/>
      <w:bookmarkStart w:id="11391" w:name="_Toc131560589"/>
      <w:bookmarkStart w:id="11392" w:name="_Toc137394289"/>
      <w:bookmarkStart w:id="11393" w:name="_Toc163475395"/>
      <w:bookmarkStart w:id="11394" w:name="_Toc176783725"/>
      <w:bookmarkStart w:id="11395" w:name="_Toc187257359"/>
      <w:r w:rsidRPr="00931575">
        <w:t>8.2.8.4.2</w:t>
      </w:r>
      <w:r w:rsidRPr="00931575">
        <w:tab/>
        <w:t>Procedure</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396" w:name="_Toc58915981"/>
      <w:bookmarkStart w:id="11397" w:name="_Toc58918162"/>
      <w:bookmarkStart w:id="11398" w:name="_Toc66694032"/>
      <w:bookmarkStart w:id="11399" w:name="_Toc74915999"/>
      <w:bookmarkStart w:id="11400" w:name="_Toc76114624"/>
      <w:bookmarkStart w:id="11401" w:name="_Toc76544510"/>
      <w:bookmarkStart w:id="11402" w:name="_Toc82536632"/>
      <w:bookmarkStart w:id="11403" w:name="_Toc89952925"/>
      <w:bookmarkStart w:id="11404" w:name="_Toc98766741"/>
      <w:bookmarkStart w:id="11405" w:name="_Toc99703104"/>
      <w:bookmarkStart w:id="11406" w:name="_Toc106206894"/>
      <w:bookmarkStart w:id="11407" w:name="_Toc115080896"/>
      <w:bookmarkStart w:id="11408" w:name="_Toc121999787"/>
      <w:bookmarkStart w:id="11409" w:name="_Toc124153960"/>
      <w:bookmarkStart w:id="11410" w:name="_Toc124154735"/>
      <w:bookmarkStart w:id="11411" w:name="_Toc131560590"/>
      <w:bookmarkStart w:id="11412" w:name="_Toc137394290"/>
      <w:bookmarkStart w:id="11413" w:name="_Toc163475396"/>
      <w:bookmarkStart w:id="11414" w:name="_Toc176783726"/>
      <w:bookmarkStart w:id="11415" w:name="_Toc187257360"/>
      <w:r w:rsidRPr="00931575">
        <w:t>8.2.8.5</w:t>
      </w:r>
      <w:r w:rsidRPr="00931575">
        <w:tab/>
        <w:t>Test Requirement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E3931B5" w14:textId="77777777" w:rsidR="007F5CD7" w:rsidRPr="00931575" w:rsidRDefault="007F5CD7" w:rsidP="007F5CD7">
      <w:pPr>
        <w:pStyle w:val="Heading5"/>
        <w:rPr>
          <w:rFonts w:cs="Arial"/>
          <w:i/>
          <w:iCs/>
          <w:szCs w:val="22"/>
          <w:lang w:eastAsia="zh-CN"/>
        </w:rPr>
      </w:pPr>
      <w:bookmarkStart w:id="11416" w:name="_Toc58915982"/>
      <w:bookmarkStart w:id="11417" w:name="_Toc58918163"/>
      <w:bookmarkStart w:id="11418" w:name="_Toc66694033"/>
      <w:bookmarkStart w:id="11419" w:name="_Toc74916000"/>
      <w:bookmarkStart w:id="11420" w:name="_Toc76114625"/>
      <w:bookmarkStart w:id="11421" w:name="_Toc76544511"/>
      <w:bookmarkStart w:id="11422" w:name="_Toc82536633"/>
      <w:bookmarkStart w:id="11423" w:name="_Toc89952926"/>
      <w:bookmarkStart w:id="11424" w:name="_Toc98766742"/>
      <w:bookmarkStart w:id="11425" w:name="_Toc99703105"/>
      <w:bookmarkStart w:id="11426" w:name="_Toc106206895"/>
      <w:bookmarkStart w:id="11427" w:name="_Toc115080897"/>
      <w:bookmarkStart w:id="11428" w:name="_Toc121999788"/>
      <w:bookmarkStart w:id="11429" w:name="_Toc124153961"/>
      <w:bookmarkStart w:id="11430" w:name="_Toc124154736"/>
      <w:bookmarkStart w:id="11431" w:name="_Toc131560591"/>
      <w:bookmarkStart w:id="11432" w:name="_Toc137394291"/>
      <w:bookmarkStart w:id="11433" w:name="_Toc163475397"/>
      <w:bookmarkStart w:id="11434" w:name="_Toc176783727"/>
      <w:bookmarkStart w:id="11435" w:name="_Toc18725736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36" w:name="_Toc58915983"/>
      <w:bookmarkStart w:id="11437" w:name="_Toc58918164"/>
      <w:bookmarkStart w:id="11438" w:name="_Toc66694034"/>
      <w:bookmarkStart w:id="11439" w:name="_Toc74916001"/>
      <w:bookmarkStart w:id="11440" w:name="_Toc76114626"/>
      <w:bookmarkStart w:id="11441" w:name="_Toc76544512"/>
      <w:bookmarkStart w:id="11442" w:name="_Toc82536634"/>
      <w:bookmarkStart w:id="11443" w:name="_Toc89952927"/>
      <w:bookmarkStart w:id="11444" w:name="_Toc98766743"/>
      <w:bookmarkStart w:id="11445" w:name="_Toc99703106"/>
      <w:bookmarkStart w:id="11446" w:name="_Toc106206896"/>
      <w:bookmarkStart w:id="11447" w:name="_Toc115080898"/>
      <w:bookmarkStart w:id="11448" w:name="_Toc121999789"/>
      <w:bookmarkStart w:id="11449" w:name="_Toc124153962"/>
      <w:bookmarkStart w:id="11450" w:name="_Toc124154737"/>
      <w:bookmarkStart w:id="11451" w:name="_Toc131560592"/>
      <w:bookmarkStart w:id="11452" w:name="_Toc137394292"/>
      <w:bookmarkStart w:id="11453" w:name="_Toc163475398"/>
      <w:bookmarkStart w:id="11454" w:name="_Toc176783728"/>
      <w:bookmarkStart w:id="11455" w:name="_Toc18725736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56" w:name="_Toc58915984"/>
      <w:bookmarkStart w:id="11457" w:name="_Toc58918165"/>
      <w:bookmarkStart w:id="11458" w:name="_Toc66694035"/>
      <w:bookmarkStart w:id="11459" w:name="_Toc74916002"/>
      <w:bookmarkStart w:id="11460" w:name="_Toc76114627"/>
      <w:bookmarkStart w:id="11461" w:name="_Toc76544513"/>
      <w:bookmarkStart w:id="11462" w:name="_Toc82536635"/>
      <w:bookmarkStart w:id="11463" w:name="_Toc89952928"/>
      <w:bookmarkStart w:id="11464" w:name="_Toc98766744"/>
      <w:bookmarkStart w:id="11465" w:name="_Toc99703107"/>
      <w:bookmarkStart w:id="11466" w:name="_Toc106206897"/>
      <w:bookmarkStart w:id="11467" w:name="_Toc115080899"/>
      <w:bookmarkStart w:id="11468" w:name="_Toc121999790"/>
      <w:bookmarkStart w:id="11469" w:name="_Toc124153963"/>
      <w:bookmarkStart w:id="11470" w:name="_Toc124154738"/>
      <w:bookmarkStart w:id="11471" w:name="_Toc131560593"/>
      <w:bookmarkStart w:id="11472" w:name="_Toc137394293"/>
      <w:bookmarkStart w:id="11473" w:name="_Toc163475399"/>
      <w:bookmarkStart w:id="11474" w:name="_Toc176783729"/>
      <w:bookmarkStart w:id="11475" w:name="_Toc187257363"/>
      <w:r w:rsidRPr="00931575">
        <w:t>8.2.</w:t>
      </w:r>
      <w:r w:rsidRPr="00931575">
        <w:rPr>
          <w:lang w:eastAsia="zh-CN"/>
        </w:rPr>
        <w:t>9</w:t>
      </w:r>
      <w:r w:rsidRPr="00931575">
        <w:tab/>
        <w:t xml:space="preserve">Performance requirements for </w:t>
      </w:r>
      <w:r w:rsidRPr="00931575">
        <w:rPr>
          <w:lang w:eastAsia="zh-CN"/>
        </w:rPr>
        <w:t>MsgA PUSCH</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3F12F64" w14:textId="5A954A3E" w:rsidR="00BA36CA" w:rsidRPr="00931575" w:rsidRDefault="00BA36CA" w:rsidP="00BA36CA">
      <w:pPr>
        <w:pStyle w:val="Heading4"/>
      </w:pPr>
      <w:bookmarkStart w:id="11476" w:name="_Toc58915985"/>
      <w:bookmarkStart w:id="11477" w:name="_Toc58918166"/>
      <w:bookmarkStart w:id="11478" w:name="_Toc66694036"/>
      <w:bookmarkStart w:id="11479" w:name="_Toc74916003"/>
      <w:bookmarkStart w:id="11480" w:name="_Toc76114628"/>
      <w:bookmarkStart w:id="11481" w:name="_Toc76544514"/>
      <w:bookmarkStart w:id="11482" w:name="_Toc82536636"/>
      <w:bookmarkStart w:id="11483" w:name="_Toc89952929"/>
      <w:bookmarkStart w:id="11484" w:name="_Toc98766745"/>
      <w:bookmarkStart w:id="11485" w:name="_Toc99703108"/>
      <w:bookmarkStart w:id="11486" w:name="_Toc106206898"/>
      <w:bookmarkStart w:id="11487" w:name="_Toc115080900"/>
      <w:bookmarkStart w:id="11488" w:name="_Toc121999791"/>
      <w:bookmarkStart w:id="11489" w:name="_Toc124153964"/>
      <w:bookmarkStart w:id="11490" w:name="_Toc124154739"/>
      <w:bookmarkStart w:id="11491" w:name="_Toc131560594"/>
      <w:bookmarkStart w:id="11492" w:name="_Toc137394294"/>
      <w:bookmarkStart w:id="11493" w:name="_Toc163475400"/>
      <w:bookmarkStart w:id="11494" w:name="_Toc176783730"/>
      <w:bookmarkStart w:id="11495" w:name="_Toc187257364"/>
      <w:r w:rsidRPr="00931575">
        <w:t>8.2.</w:t>
      </w:r>
      <w:r w:rsidRPr="00931575">
        <w:rPr>
          <w:lang w:eastAsia="zh-CN"/>
        </w:rPr>
        <w:t>9</w:t>
      </w:r>
      <w:r w:rsidRPr="00931575">
        <w:t>.1</w:t>
      </w:r>
      <w:r w:rsidRPr="00931575">
        <w:tab/>
        <w:t>Definition and applicability</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496" w:name="_Toc58915986"/>
      <w:bookmarkStart w:id="11497" w:name="_Toc58918167"/>
      <w:bookmarkStart w:id="11498" w:name="_Toc66694037"/>
      <w:bookmarkStart w:id="11499" w:name="_Toc74916004"/>
      <w:bookmarkStart w:id="11500" w:name="_Toc76114629"/>
      <w:bookmarkStart w:id="11501" w:name="_Toc76544515"/>
      <w:bookmarkStart w:id="11502" w:name="_Toc82536637"/>
      <w:bookmarkStart w:id="11503" w:name="_Toc89952930"/>
      <w:bookmarkStart w:id="11504" w:name="_Toc98766746"/>
      <w:bookmarkStart w:id="11505" w:name="_Toc99703109"/>
      <w:bookmarkStart w:id="11506" w:name="_Toc106206899"/>
      <w:bookmarkStart w:id="11507" w:name="_Toc115080901"/>
      <w:bookmarkStart w:id="11508" w:name="_Toc121999792"/>
      <w:bookmarkStart w:id="11509" w:name="_Toc124153965"/>
      <w:bookmarkStart w:id="11510" w:name="_Toc124154740"/>
      <w:bookmarkStart w:id="11511" w:name="_Toc131560595"/>
      <w:bookmarkStart w:id="11512" w:name="_Toc137394295"/>
      <w:bookmarkStart w:id="11513" w:name="_Toc163475401"/>
      <w:bookmarkStart w:id="11514" w:name="_Toc176783731"/>
      <w:bookmarkStart w:id="11515" w:name="_Toc187257365"/>
      <w:bookmarkStart w:id="11516" w:name="_Hlk58915356"/>
      <w:r w:rsidRPr="00931575">
        <w:t>8.2.</w:t>
      </w:r>
      <w:r w:rsidRPr="00931575">
        <w:rPr>
          <w:lang w:eastAsia="zh-CN"/>
        </w:rPr>
        <w:t>9</w:t>
      </w:r>
      <w:r w:rsidRPr="00931575">
        <w:t>.2</w:t>
      </w:r>
      <w:r w:rsidRPr="00931575">
        <w:tab/>
        <w:t>Minimum Requirement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7AE2597C" w14:textId="17A68252" w:rsidR="00E55975" w:rsidRPr="00BF5400" w:rsidRDefault="00E55975" w:rsidP="006F1F81">
      <w:pPr>
        <w:rPr>
          <w:rFonts w:eastAsia="DengXian"/>
        </w:rPr>
      </w:pPr>
      <w:bookmarkStart w:id="11517" w:name="_Toc58915987"/>
      <w:bookmarkStart w:id="11518" w:name="_Toc58918168"/>
      <w:bookmarkEnd w:id="1151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19" w:name="_Toc66694038"/>
      <w:bookmarkStart w:id="11520" w:name="_Toc74916005"/>
      <w:bookmarkStart w:id="11521" w:name="_Toc76114630"/>
      <w:bookmarkStart w:id="11522" w:name="_Toc76544516"/>
      <w:bookmarkStart w:id="11523" w:name="_Toc82536638"/>
      <w:bookmarkStart w:id="11524" w:name="_Toc89952931"/>
      <w:bookmarkStart w:id="11525" w:name="_Toc98766747"/>
      <w:bookmarkStart w:id="11526" w:name="_Toc99703110"/>
      <w:bookmarkStart w:id="11527" w:name="_Toc106206900"/>
      <w:bookmarkStart w:id="11528" w:name="_Toc115080902"/>
      <w:bookmarkStart w:id="11529" w:name="_Toc121999793"/>
      <w:bookmarkStart w:id="11530" w:name="_Toc124153966"/>
      <w:bookmarkStart w:id="11531" w:name="_Toc124154741"/>
      <w:bookmarkStart w:id="11532" w:name="_Toc131560596"/>
      <w:bookmarkStart w:id="11533" w:name="_Toc137394296"/>
      <w:bookmarkStart w:id="11534" w:name="_Toc163475402"/>
      <w:bookmarkStart w:id="11535" w:name="_Toc176783732"/>
      <w:bookmarkStart w:id="11536" w:name="_Toc187257366"/>
      <w:r w:rsidRPr="00931575">
        <w:t>8.2.</w:t>
      </w:r>
      <w:r w:rsidRPr="00931575">
        <w:rPr>
          <w:lang w:eastAsia="zh-CN"/>
        </w:rPr>
        <w:t>9</w:t>
      </w:r>
      <w:r w:rsidRPr="00931575">
        <w:t>.3</w:t>
      </w:r>
      <w:r w:rsidRPr="00931575">
        <w:tab/>
        <w:t>Test Purpose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37" w:name="_Toc58915988"/>
      <w:bookmarkStart w:id="11538" w:name="_Toc58918169"/>
      <w:bookmarkStart w:id="11539" w:name="_Toc66694039"/>
      <w:bookmarkStart w:id="11540" w:name="_Toc74916006"/>
      <w:bookmarkStart w:id="11541" w:name="_Toc76114631"/>
      <w:bookmarkStart w:id="11542" w:name="_Toc76544517"/>
      <w:bookmarkStart w:id="11543" w:name="_Toc82536639"/>
      <w:bookmarkStart w:id="11544" w:name="_Toc89952932"/>
      <w:bookmarkStart w:id="11545" w:name="_Toc98766748"/>
      <w:bookmarkStart w:id="11546" w:name="_Toc99703111"/>
      <w:bookmarkStart w:id="11547" w:name="_Toc106206901"/>
      <w:bookmarkStart w:id="11548" w:name="_Toc115080903"/>
      <w:bookmarkStart w:id="11549" w:name="_Toc121999794"/>
      <w:bookmarkStart w:id="11550" w:name="_Toc124153967"/>
      <w:bookmarkStart w:id="11551" w:name="_Toc124154742"/>
      <w:bookmarkStart w:id="11552" w:name="_Toc131560597"/>
      <w:bookmarkStart w:id="11553" w:name="_Toc137394297"/>
      <w:bookmarkStart w:id="11554" w:name="_Toc163475403"/>
      <w:bookmarkStart w:id="11555" w:name="_Toc176783733"/>
      <w:bookmarkStart w:id="11556" w:name="_Toc187257367"/>
      <w:r w:rsidRPr="00931575">
        <w:t>8.2.</w:t>
      </w:r>
      <w:r w:rsidRPr="00931575">
        <w:rPr>
          <w:lang w:eastAsia="zh-CN"/>
        </w:rPr>
        <w:t>9</w:t>
      </w:r>
      <w:r w:rsidRPr="00931575">
        <w:t>.4</w:t>
      </w:r>
      <w:r w:rsidRPr="00931575">
        <w:tab/>
        <w:t>Method of test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08672F0" w14:textId="32A7E57B" w:rsidR="00BA36CA" w:rsidRPr="00931575" w:rsidRDefault="00BA36CA" w:rsidP="00BA36CA">
      <w:pPr>
        <w:pStyle w:val="Heading5"/>
      </w:pPr>
      <w:bookmarkStart w:id="11557" w:name="_Toc58915989"/>
      <w:bookmarkStart w:id="11558" w:name="_Toc58918170"/>
      <w:bookmarkStart w:id="11559" w:name="_Toc66694040"/>
      <w:bookmarkStart w:id="11560" w:name="_Toc74916007"/>
      <w:bookmarkStart w:id="11561" w:name="_Toc76114632"/>
      <w:bookmarkStart w:id="11562" w:name="_Toc76544518"/>
      <w:bookmarkStart w:id="11563" w:name="_Toc82536640"/>
      <w:bookmarkStart w:id="11564" w:name="_Toc89952933"/>
      <w:bookmarkStart w:id="11565" w:name="_Toc98766749"/>
      <w:bookmarkStart w:id="11566" w:name="_Toc99703112"/>
      <w:bookmarkStart w:id="11567" w:name="_Toc106206902"/>
      <w:bookmarkStart w:id="11568" w:name="_Toc115080904"/>
      <w:bookmarkStart w:id="11569" w:name="_Toc121999795"/>
      <w:bookmarkStart w:id="11570" w:name="_Toc124153968"/>
      <w:bookmarkStart w:id="11571" w:name="_Toc124154743"/>
      <w:bookmarkStart w:id="11572" w:name="_Toc131560598"/>
      <w:bookmarkStart w:id="11573" w:name="_Toc137394298"/>
      <w:bookmarkStart w:id="11574" w:name="_Toc163475404"/>
      <w:bookmarkStart w:id="11575" w:name="_Toc176783734"/>
      <w:bookmarkStart w:id="11576" w:name="_Toc187257368"/>
      <w:r w:rsidRPr="00931575">
        <w:t>8.2.</w:t>
      </w:r>
      <w:r w:rsidRPr="00931575">
        <w:rPr>
          <w:lang w:eastAsia="zh-CN"/>
        </w:rPr>
        <w:t>9</w:t>
      </w:r>
      <w:r w:rsidRPr="00931575">
        <w:t>.4.1</w:t>
      </w:r>
      <w:r w:rsidRPr="00931575">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77" w:name="_Toc58915990"/>
      <w:bookmarkStart w:id="1157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79" w:name="_Toc66694041"/>
      <w:bookmarkStart w:id="11580" w:name="_Toc74916008"/>
      <w:bookmarkStart w:id="11581" w:name="_Toc76114633"/>
      <w:bookmarkStart w:id="11582" w:name="_Toc76544519"/>
      <w:bookmarkStart w:id="11583" w:name="_Toc82536641"/>
      <w:bookmarkStart w:id="11584" w:name="_Toc89952934"/>
      <w:bookmarkStart w:id="11585" w:name="_Toc98766750"/>
      <w:bookmarkStart w:id="11586" w:name="_Toc99703113"/>
      <w:bookmarkStart w:id="11587" w:name="_Toc106206903"/>
      <w:bookmarkStart w:id="11588" w:name="_Toc115080905"/>
      <w:bookmarkStart w:id="11589" w:name="_Toc121999796"/>
      <w:bookmarkStart w:id="11590" w:name="_Toc124153969"/>
      <w:bookmarkStart w:id="11591" w:name="_Toc124154744"/>
      <w:bookmarkStart w:id="11592" w:name="_Toc131560599"/>
      <w:bookmarkStart w:id="11593" w:name="_Toc137394299"/>
      <w:bookmarkStart w:id="11594" w:name="_Toc163475405"/>
      <w:bookmarkStart w:id="11595" w:name="_Toc176783735"/>
      <w:bookmarkStart w:id="11596" w:name="_Toc187257369"/>
      <w:r w:rsidRPr="00931575">
        <w:t>8.2.</w:t>
      </w:r>
      <w:r w:rsidRPr="00931575">
        <w:rPr>
          <w:lang w:eastAsia="zh-CN"/>
        </w:rPr>
        <w:t>9</w:t>
      </w:r>
      <w:r w:rsidRPr="00931575">
        <w:t>.4.2</w:t>
      </w:r>
      <w:r w:rsidRPr="00931575">
        <w:tab/>
        <w:t>Procedure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812200000"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812200001"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812200002"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812200003"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597" w:name="_Toc58915991"/>
      <w:bookmarkStart w:id="11598" w:name="_Toc58918172"/>
      <w:bookmarkStart w:id="11599" w:name="_Toc66694042"/>
      <w:bookmarkStart w:id="11600" w:name="_Toc74916009"/>
      <w:bookmarkStart w:id="11601" w:name="_Toc76114634"/>
      <w:bookmarkStart w:id="11602" w:name="_Toc76544520"/>
      <w:bookmarkStart w:id="11603" w:name="_Toc82536642"/>
      <w:bookmarkStart w:id="11604" w:name="_Toc89952935"/>
      <w:bookmarkStart w:id="11605" w:name="_Toc98766751"/>
      <w:bookmarkStart w:id="11606" w:name="_Toc99703114"/>
      <w:bookmarkStart w:id="11607" w:name="_Toc106206904"/>
      <w:bookmarkStart w:id="11608" w:name="_Toc115080906"/>
      <w:bookmarkStart w:id="11609" w:name="_Toc121999797"/>
      <w:bookmarkStart w:id="11610" w:name="_Toc124153970"/>
      <w:bookmarkStart w:id="11611" w:name="_Toc124154745"/>
      <w:bookmarkStart w:id="11612" w:name="_Toc131560600"/>
      <w:bookmarkStart w:id="11613" w:name="_Toc137394300"/>
      <w:bookmarkStart w:id="11614" w:name="_Toc163475406"/>
      <w:bookmarkStart w:id="11615" w:name="_Toc176783736"/>
      <w:bookmarkStart w:id="11616" w:name="_Toc187257370"/>
      <w:r w:rsidRPr="00931575">
        <w:t>8.2.</w:t>
      </w:r>
      <w:r w:rsidRPr="00931575">
        <w:rPr>
          <w:lang w:eastAsia="zh-CN"/>
        </w:rPr>
        <w:t>9</w:t>
      </w:r>
      <w:r w:rsidRPr="00931575">
        <w:t>.5</w:t>
      </w:r>
      <w:r w:rsidRPr="00931575">
        <w:tab/>
        <w:t>Test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3D11B7C" w14:textId="7F49D1B4" w:rsidR="00BA36CA" w:rsidRPr="00931575" w:rsidRDefault="00BA36CA" w:rsidP="00BA36CA">
      <w:pPr>
        <w:pStyle w:val="Heading5"/>
        <w:rPr>
          <w:i/>
        </w:rPr>
      </w:pPr>
      <w:bookmarkStart w:id="11617" w:name="_Toc58915992"/>
      <w:bookmarkStart w:id="11618" w:name="_Toc58918173"/>
      <w:bookmarkStart w:id="11619" w:name="_Toc66694043"/>
      <w:bookmarkStart w:id="11620" w:name="_Toc74916010"/>
      <w:bookmarkStart w:id="11621" w:name="_Toc76114635"/>
      <w:bookmarkStart w:id="11622" w:name="_Toc76544521"/>
      <w:bookmarkStart w:id="11623" w:name="_Toc82536643"/>
      <w:bookmarkStart w:id="11624" w:name="_Toc89952936"/>
      <w:bookmarkStart w:id="11625" w:name="_Toc98766752"/>
      <w:bookmarkStart w:id="11626" w:name="_Toc99703115"/>
      <w:bookmarkStart w:id="11627" w:name="_Toc106206905"/>
      <w:bookmarkStart w:id="11628" w:name="_Toc115080907"/>
      <w:bookmarkStart w:id="11629" w:name="_Toc121999798"/>
      <w:bookmarkStart w:id="11630" w:name="_Toc124153971"/>
      <w:bookmarkStart w:id="11631" w:name="_Toc124154746"/>
      <w:bookmarkStart w:id="11632" w:name="_Toc131560601"/>
      <w:bookmarkStart w:id="11633" w:name="_Toc137394301"/>
      <w:bookmarkStart w:id="11634" w:name="_Toc163475407"/>
      <w:bookmarkStart w:id="11635" w:name="_Toc176783737"/>
      <w:bookmarkStart w:id="11636" w:name="_Toc18725737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37" w:name="_Toc58915993"/>
      <w:bookmarkStart w:id="11638" w:name="_Toc58918174"/>
      <w:bookmarkStart w:id="11639" w:name="_Toc66694044"/>
      <w:bookmarkStart w:id="11640" w:name="_Toc74916011"/>
      <w:bookmarkStart w:id="11641" w:name="_Toc76114636"/>
      <w:bookmarkStart w:id="11642" w:name="_Toc76544522"/>
      <w:bookmarkStart w:id="11643" w:name="_Toc82536644"/>
      <w:bookmarkStart w:id="11644" w:name="_Toc89952937"/>
      <w:bookmarkStart w:id="11645" w:name="_Toc98766753"/>
      <w:bookmarkStart w:id="11646" w:name="_Toc99703116"/>
      <w:bookmarkStart w:id="11647" w:name="_Toc106206906"/>
      <w:bookmarkStart w:id="11648" w:name="_Toc115080908"/>
      <w:bookmarkStart w:id="11649" w:name="_Toc121999799"/>
      <w:bookmarkStart w:id="11650" w:name="_Toc124153972"/>
      <w:bookmarkStart w:id="11651" w:name="_Toc124154747"/>
      <w:bookmarkStart w:id="11652" w:name="_Toc131560602"/>
      <w:bookmarkStart w:id="11653" w:name="_Toc137394302"/>
      <w:bookmarkStart w:id="11654" w:name="_Toc163475408"/>
      <w:bookmarkStart w:id="11655" w:name="_Toc176783738"/>
      <w:bookmarkStart w:id="11656" w:name="_Toc187257372"/>
      <w:r w:rsidRPr="00931575">
        <w:t>8.2.9</w:t>
      </w:r>
      <w:r w:rsidRPr="00931575">
        <w:rPr>
          <w:rFonts w:hint="eastAsia"/>
        </w:rPr>
        <w:t>.5</w:t>
      </w:r>
      <w:r w:rsidRPr="00931575">
        <w:t>.2</w:t>
      </w:r>
      <w:r w:rsidRPr="00931575">
        <w:tab/>
        <w:t xml:space="preserve">Test Requirement for </w:t>
      </w:r>
      <w:r w:rsidRPr="00931575">
        <w:rPr>
          <w:i/>
        </w:rPr>
        <w:t>BS type 2-O</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57" w:name="_Toc61178968"/>
      <w:bookmarkStart w:id="11658" w:name="_Toc61179438"/>
      <w:bookmarkStart w:id="11659" w:name="_Toc74916012"/>
      <w:bookmarkStart w:id="11660" w:name="_Toc76114637"/>
      <w:bookmarkStart w:id="11661" w:name="_Toc76544523"/>
      <w:bookmarkStart w:id="11662" w:name="_Toc82536645"/>
      <w:bookmarkStart w:id="11663" w:name="_Toc89952938"/>
      <w:bookmarkStart w:id="11664" w:name="_Toc98766754"/>
      <w:bookmarkStart w:id="11665" w:name="_Toc99703117"/>
      <w:bookmarkStart w:id="11666" w:name="_Toc106206907"/>
      <w:bookmarkStart w:id="11667" w:name="_Toc115080909"/>
      <w:bookmarkStart w:id="11668" w:name="_Toc121999800"/>
      <w:bookmarkStart w:id="11669" w:name="_Toc124153973"/>
      <w:bookmarkStart w:id="11670" w:name="_Toc124154748"/>
      <w:bookmarkStart w:id="11671" w:name="_Toc131560603"/>
      <w:bookmarkStart w:id="11672" w:name="_Toc137394303"/>
      <w:bookmarkStart w:id="11673" w:name="_Toc163475409"/>
      <w:bookmarkStart w:id="11674" w:name="_Toc176783739"/>
      <w:bookmarkStart w:id="11675" w:name="_Toc187257373"/>
      <w:r>
        <w:t>8.2.10</w:t>
      </w:r>
      <w:r>
        <w:tab/>
        <w:t>Requirements for interlaced PUSCH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94F1B3A" w14:textId="1A33EEE1" w:rsidR="00E27907" w:rsidRDefault="00E27907" w:rsidP="00E27907">
      <w:pPr>
        <w:pStyle w:val="Heading4"/>
      </w:pPr>
      <w:bookmarkStart w:id="11676" w:name="_Toc61178969"/>
      <w:bookmarkStart w:id="11677" w:name="_Toc61179439"/>
      <w:bookmarkStart w:id="11678" w:name="_Toc74916013"/>
      <w:bookmarkStart w:id="11679" w:name="_Toc76114638"/>
      <w:bookmarkStart w:id="11680" w:name="_Toc76544524"/>
      <w:bookmarkStart w:id="11681" w:name="_Toc82536646"/>
      <w:bookmarkStart w:id="11682" w:name="_Toc89952939"/>
      <w:bookmarkStart w:id="11683" w:name="_Toc98766755"/>
      <w:bookmarkStart w:id="11684" w:name="_Toc99703118"/>
      <w:bookmarkStart w:id="11685" w:name="_Toc106206908"/>
      <w:bookmarkStart w:id="11686" w:name="_Toc115080910"/>
      <w:bookmarkStart w:id="11687" w:name="_Toc121999801"/>
      <w:bookmarkStart w:id="11688" w:name="_Toc124153974"/>
      <w:bookmarkStart w:id="11689" w:name="_Toc124154749"/>
      <w:bookmarkStart w:id="11690" w:name="_Toc131560604"/>
      <w:bookmarkStart w:id="11691" w:name="_Toc137394304"/>
      <w:bookmarkStart w:id="11692" w:name="_Toc163475410"/>
      <w:bookmarkStart w:id="11693" w:name="_Toc176783740"/>
      <w:bookmarkStart w:id="11694" w:name="_Toc187257374"/>
      <w:bookmarkStart w:id="11695" w:name="OLE_LINK64"/>
      <w:r>
        <w:t>8.2.10.1</w:t>
      </w:r>
      <w:r>
        <w:tab/>
        <w:t>Definition and applicability</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bookmarkEnd w:id="1169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696" w:name="_Toc74916014"/>
      <w:bookmarkStart w:id="11697" w:name="_Toc76114639"/>
      <w:bookmarkStart w:id="11698" w:name="_Toc76544525"/>
      <w:bookmarkStart w:id="11699" w:name="_Toc82536647"/>
      <w:bookmarkStart w:id="11700" w:name="_Toc89952940"/>
      <w:bookmarkStart w:id="11701" w:name="_Toc98766756"/>
      <w:bookmarkStart w:id="11702" w:name="_Toc99703119"/>
      <w:bookmarkStart w:id="11703" w:name="_Toc106206909"/>
      <w:bookmarkStart w:id="11704" w:name="_Toc115080911"/>
      <w:bookmarkStart w:id="11705" w:name="_Toc121999802"/>
      <w:bookmarkStart w:id="11706" w:name="_Toc124153975"/>
      <w:bookmarkStart w:id="11707" w:name="_Toc124154750"/>
      <w:bookmarkStart w:id="11708" w:name="_Toc131560605"/>
      <w:bookmarkStart w:id="11709" w:name="_Toc137394305"/>
      <w:bookmarkStart w:id="11710" w:name="_Toc163475411"/>
      <w:bookmarkStart w:id="11711" w:name="_Toc176783741"/>
      <w:bookmarkStart w:id="11712" w:name="_Toc187257375"/>
      <w:bookmarkStart w:id="11713" w:name="OLE_LINK6"/>
      <w:r>
        <w:t>8.2.10.2</w:t>
      </w:r>
      <w:r>
        <w:tab/>
        <w:t>M</w:t>
      </w:r>
      <w:r>
        <w:rPr>
          <w:lang w:eastAsia="zh-CN"/>
        </w:rPr>
        <w:t>inimum Requirement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bookmarkEnd w:id="11713"/>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4" w:name="_Toc74916015"/>
      <w:bookmarkStart w:id="11715" w:name="_Toc76114640"/>
      <w:bookmarkStart w:id="11716" w:name="_Toc76544526"/>
      <w:bookmarkStart w:id="11717" w:name="_Toc82536648"/>
      <w:bookmarkStart w:id="11718" w:name="_Toc89952941"/>
      <w:bookmarkStart w:id="11719" w:name="_Toc98766757"/>
      <w:bookmarkStart w:id="11720" w:name="_Toc99703120"/>
      <w:bookmarkStart w:id="11721" w:name="_Toc106206910"/>
      <w:bookmarkStart w:id="11722" w:name="_Toc115080912"/>
      <w:bookmarkStart w:id="11723" w:name="_Toc121999803"/>
      <w:bookmarkStart w:id="11724" w:name="_Toc124153976"/>
      <w:bookmarkStart w:id="11725" w:name="_Toc124154751"/>
      <w:bookmarkStart w:id="11726" w:name="_Toc131560606"/>
      <w:bookmarkStart w:id="11727" w:name="_Toc137394306"/>
      <w:bookmarkStart w:id="11728" w:name="_Toc163475412"/>
      <w:bookmarkStart w:id="11729" w:name="_Toc176783742"/>
      <w:bookmarkStart w:id="11730" w:name="_Toc187257376"/>
      <w:r>
        <w:t>8.2.10.3</w:t>
      </w:r>
      <w:r>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1" w:name="_Toc74916016"/>
      <w:bookmarkStart w:id="11732" w:name="_Toc76114641"/>
      <w:bookmarkStart w:id="11733" w:name="_Toc76544527"/>
      <w:bookmarkStart w:id="11734" w:name="_Toc82536649"/>
      <w:bookmarkStart w:id="11735" w:name="_Toc89952942"/>
      <w:bookmarkStart w:id="11736" w:name="_Toc98766758"/>
      <w:bookmarkStart w:id="11737" w:name="_Toc99703121"/>
      <w:bookmarkStart w:id="11738" w:name="_Toc106206911"/>
      <w:bookmarkStart w:id="11739" w:name="_Toc115080913"/>
      <w:bookmarkStart w:id="11740" w:name="_Toc121999804"/>
      <w:bookmarkStart w:id="11741" w:name="_Toc124153977"/>
      <w:bookmarkStart w:id="11742" w:name="_Toc124154752"/>
      <w:bookmarkStart w:id="11743" w:name="_Toc131560607"/>
      <w:bookmarkStart w:id="11744" w:name="_Toc137394307"/>
      <w:bookmarkStart w:id="11745" w:name="_Toc163475413"/>
      <w:bookmarkStart w:id="11746" w:name="_Toc176783743"/>
      <w:bookmarkStart w:id="11747" w:name="_Toc187257377"/>
      <w:r>
        <w:t>8.2.10.4</w:t>
      </w:r>
      <w:r>
        <w:tab/>
        <w:t>M</w:t>
      </w:r>
      <w:r>
        <w:rPr>
          <w:lang w:eastAsia="zh-CN"/>
        </w:rPr>
        <w:t>ethod of test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77C400A" w14:textId="77777777" w:rsidR="00E27907" w:rsidRDefault="00E27907" w:rsidP="00E27907">
      <w:pPr>
        <w:pStyle w:val="Heading5"/>
      </w:pPr>
      <w:bookmarkStart w:id="11748" w:name="_Toc21100113"/>
      <w:bookmarkStart w:id="11749" w:name="_Toc29809911"/>
      <w:bookmarkStart w:id="11750" w:name="_Toc36645296"/>
      <w:bookmarkStart w:id="11751" w:name="_Toc37272350"/>
      <w:bookmarkStart w:id="11752" w:name="_Toc45884596"/>
      <w:bookmarkStart w:id="11753" w:name="_Toc53182620"/>
      <w:bookmarkStart w:id="11754" w:name="_Toc58860364"/>
      <w:bookmarkStart w:id="11755" w:name="_Toc58862868"/>
      <w:bookmarkStart w:id="11756" w:name="_Toc61182861"/>
      <w:bookmarkStart w:id="11757" w:name="_Toc74916017"/>
      <w:bookmarkStart w:id="11758" w:name="_Toc76114642"/>
      <w:bookmarkStart w:id="11759" w:name="_Toc76544528"/>
      <w:bookmarkStart w:id="11760" w:name="_Toc82536650"/>
      <w:bookmarkStart w:id="11761" w:name="_Toc89952943"/>
      <w:bookmarkStart w:id="11762" w:name="_Toc98766759"/>
      <w:bookmarkStart w:id="11763" w:name="_Toc99703122"/>
      <w:bookmarkStart w:id="11764" w:name="_Toc106206912"/>
      <w:bookmarkStart w:id="11765" w:name="_Toc115080914"/>
      <w:bookmarkStart w:id="11766" w:name="_Toc121999805"/>
      <w:bookmarkStart w:id="11767" w:name="_Toc124153978"/>
      <w:bookmarkStart w:id="11768" w:name="_Toc124154753"/>
      <w:bookmarkStart w:id="11769" w:name="_Toc131560608"/>
      <w:bookmarkStart w:id="11770" w:name="_Toc137394308"/>
      <w:bookmarkStart w:id="11771" w:name="_Toc163475414"/>
      <w:bookmarkStart w:id="11772" w:name="_Toc176783744"/>
      <w:bookmarkStart w:id="11773" w:name="_Toc187257378"/>
      <w:r>
        <w:t>8.2.10.4.1</w:t>
      </w:r>
      <w:r>
        <w:tab/>
        <w:t>Initial Conditions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4" w:name="_Toc29809912"/>
      <w:bookmarkStart w:id="11775" w:name="_Toc36645297"/>
      <w:bookmarkStart w:id="11776" w:name="_Toc37272351"/>
      <w:bookmarkStart w:id="11777" w:name="_Toc45884597"/>
      <w:bookmarkStart w:id="11778" w:name="_Toc53182621"/>
      <w:bookmarkStart w:id="11779" w:name="_Toc58860365"/>
      <w:bookmarkStart w:id="11780" w:name="_Toc58862869"/>
      <w:bookmarkStart w:id="11781" w:name="_Toc61182862"/>
      <w:bookmarkStart w:id="11782" w:name="_Toc74916018"/>
      <w:bookmarkStart w:id="11783" w:name="_Toc76114643"/>
      <w:bookmarkStart w:id="11784" w:name="_Toc76544529"/>
      <w:bookmarkStart w:id="11785" w:name="_Toc82536651"/>
      <w:bookmarkStart w:id="11786" w:name="_Toc89952944"/>
      <w:bookmarkStart w:id="11787" w:name="_Toc98766760"/>
      <w:bookmarkStart w:id="11788" w:name="_Toc99703123"/>
      <w:bookmarkStart w:id="11789" w:name="_Toc106206913"/>
      <w:bookmarkStart w:id="11790" w:name="_Toc115080915"/>
      <w:bookmarkStart w:id="11791" w:name="_Toc121999806"/>
      <w:bookmarkStart w:id="11792" w:name="_Toc124153979"/>
      <w:bookmarkStart w:id="11793" w:name="_Toc124154754"/>
      <w:bookmarkStart w:id="11794" w:name="_Toc131560609"/>
      <w:bookmarkStart w:id="11795" w:name="_Toc137394309"/>
      <w:bookmarkStart w:id="11796" w:name="_Toc163475415"/>
      <w:bookmarkStart w:id="11797" w:name="_Toc176783745"/>
      <w:bookmarkStart w:id="11798" w:name="_Toc187257379"/>
      <w:r>
        <w:t>8.2.10.4.2</w:t>
      </w:r>
      <w:r>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799" w:name="_Toc74916019"/>
      <w:bookmarkStart w:id="11800" w:name="_Toc76114644"/>
      <w:bookmarkStart w:id="11801" w:name="_Toc76544530"/>
      <w:bookmarkStart w:id="11802" w:name="_Toc82536652"/>
      <w:bookmarkStart w:id="11803" w:name="_Toc89952945"/>
      <w:bookmarkStart w:id="11804" w:name="_Toc98766761"/>
      <w:bookmarkStart w:id="11805" w:name="_Toc99703124"/>
      <w:bookmarkStart w:id="11806" w:name="_Toc106206914"/>
      <w:bookmarkStart w:id="11807" w:name="_Toc115080916"/>
      <w:bookmarkStart w:id="11808" w:name="_Toc121999807"/>
      <w:bookmarkStart w:id="11809" w:name="_Toc124153980"/>
      <w:bookmarkStart w:id="11810" w:name="_Toc124154755"/>
      <w:bookmarkStart w:id="11811" w:name="_Toc131560610"/>
      <w:bookmarkStart w:id="11812" w:name="_Toc137394310"/>
      <w:bookmarkStart w:id="11813" w:name="_Toc163475416"/>
      <w:bookmarkStart w:id="11814" w:name="_Toc176783746"/>
      <w:bookmarkStart w:id="11815" w:name="_Toc187257380"/>
      <w:r>
        <w:t>8.2.10.5</w:t>
      </w:r>
      <w:r>
        <w:tab/>
        <w:t>Test Requirement</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AC7EACE" w14:textId="77777777" w:rsidR="00E27907" w:rsidRDefault="00E27907" w:rsidP="00E27907">
      <w:pPr>
        <w:pStyle w:val="Heading5"/>
        <w:rPr>
          <w:rFonts w:cs="Arial"/>
          <w:i/>
          <w:iCs/>
          <w:szCs w:val="22"/>
          <w:lang w:eastAsia="zh-CN"/>
        </w:rPr>
      </w:pPr>
      <w:bookmarkStart w:id="11816" w:name="_Toc74916020"/>
      <w:bookmarkStart w:id="11817" w:name="_Toc76114645"/>
      <w:bookmarkStart w:id="11818" w:name="_Toc76544531"/>
      <w:bookmarkStart w:id="11819" w:name="_Toc82536653"/>
      <w:bookmarkStart w:id="11820" w:name="_Toc89952946"/>
      <w:bookmarkStart w:id="11821" w:name="_Toc98766762"/>
      <w:bookmarkStart w:id="11822" w:name="_Toc99703125"/>
      <w:bookmarkStart w:id="11823" w:name="_Toc106206915"/>
      <w:bookmarkStart w:id="11824" w:name="_Toc115080917"/>
      <w:bookmarkStart w:id="11825" w:name="_Toc121999808"/>
      <w:bookmarkStart w:id="11826" w:name="_Toc124153981"/>
      <w:bookmarkStart w:id="11827" w:name="_Toc124154756"/>
      <w:bookmarkStart w:id="11828" w:name="_Toc131560611"/>
      <w:bookmarkStart w:id="11829" w:name="_Toc137394311"/>
      <w:bookmarkStart w:id="11830" w:name="_Toc163475417"/>
      <w:bookmarkStart w:id="11831" w:name="_Toc176783747"/>
      <w:bookmarkStart w:id="11832" w:name="_Toc187257381"/>
      <w:r>
        <w:t>8.2</w:t>
      </w:r>
      <w:bookmarkStart w:id="11833" w:name="OLE_LINK56"/>
      <w:r>
        <w:t>.</w:t>
      </w:r>
      <w:bookmarkEnd w:id="1183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4"/>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5"/>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3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36"/>
    </w:p>
    <w:p w14:paraId="42BABAC5" w14:textId="77777777" w:rsidR="00E27907" w:rsidRDefault="00E27907" w:rsidP="00E27907">
      <w:pPr>
        <w:pStyle w:val="Heading3"/>
        <w:rPr>
          <w:rFonts w:eastAsia="SimSun"/>
        </w:rPr>
      </w:pPr>
      <w:bookmarkStart w:id="11837" w:name="_Toc66701076"/>
      <w:bookmarkStart w:id="11838" w:name="_Toc68697233"/>
      <w:bookmarkStart w:id="11839" w:name="_Toc74916021"/>
      <w:bookmarkStart w:id="11840" w:name="_Toc76114646"/>
      <w:bookmarkStart w:id="11841" w:name="_Toc76544532"/>
      <w:bookmarkStart w:id="11842" w:name="_Toc82536654"/>
      <w:bookmarkStart w:id="11843" w:name="_Toc89952947"/>
      <w:bookmarkStart w:id="11844" w:name="_Toc98766763"/>
      <w:bookmarkStart w:id="11845" w:name="_Toc99703126"/>
      <w:bookmarkStart w:id="11846" w:name="_Toc106206916"/>
      <w:bookmarkStart w:id="11847" w:name="_Toc115080918"/>
      <w:bookmarkStart w:id="11848" w:name="_Toc121999809"/>
      <w:bookmarkStart w:id="11849" w:name="_Toc124153982"/>
      <w:bookmarkStart w:id="11850" w:name="_Toc124154757"/>
      <w:bookmarkStart w:id="11851" w:name="_Toc131560612"/>
      <w:bookmarkStart w:id="11852" w:name="_Toc137394312"/>
      <w:bookmarkStart w:id="11853" w:name="_Toc163475418"/>
      <w:bookmarkStart w:id="11854" w:name="_Toc176783748"/>
      <w:bookmarkStart w:id="11855" w:name="_Toc187257382"/>
      <w:r>
        <w:rPr>
          <w:rFonts w:eastAsia="SimSun"/>
        </w:rPr>
        <w:t>8.2.11</w:t>
      </w:r>
      <w:r>
        <w:rPr>
          <w:rFonts w:eastAsia="SimSun"/>
        </w:rPr>
        <w:tab/>
        <w:t>Performance requirements for CG-UCI multiplexed on interlaced PUSCH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bookmarkStart w:id="11866" w:name="_Toc115080919"/>
      <w:bookmarkStart w:id="11867" w:name="_Toc121999810"/>
      <w:bookmarkStart w:id="11868" w:name="_Toc124153983"/>
      <w:bookmarkStart w:id="11869" w:name="_Toc124154758"/>
      <w:bookmarkStart w:id="11870" w:name="_Toc131560613"/>
      <w:bookmarkStart w:id="11871" w:name="_Toc137394313"/>
      <w:bookmarkStart w:id="11872" w:name="_Toc163475419"/>
      <w:bookmarkStart w:id="11873" w:name="_Toc176783749"/>
      <w:bookmarkStart w:id="11874" w:name="_Toc187257383"/>
      <w:r>
        <w:t>8.2.11.1</w:t>
      </w:r>
      <w:r>
        <w:tab/>
        <w:t>Definition and applicability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5" w:name="_Toc66701078"/>
      <w:bookmarkStart w:id="11876" w:name="_Toc68697235"/>
      <w:bookmarkStart w:id="11877" w:name="_Toc74916023"/>
      <w:bookmarkStart w:id="11878" w:name="_Toc76114648"/>
      <w:bookmarkStart w:id="11879" w:name="_Toc76544534"/>
      <w:bookmarkStart w:id="11880" w:name="_Toc82536656"/>
      <w:bookmarkStart w:id="11881" w:name="_Toc89952949"/>
      <w:bookmarkStart w:id="11882" w:name="_Toc98766765"/>
      <w:bookmarkStart w:id="11883" w:name="_Toc99703128"/>
      <w:bookmarkStart w:id="11884" w:name="_Toc106206918"/>
      <w:bookmarkStart w:id="11885" w:name="_Toc115080920"/>
      <w:bookmarkStart w:id="11886" w:name="_Toc121999811"/>
      <w:bookmarkStart w:id="11887" w:name="_Toc124153984"/>
      <w:bookmarkStart w:id="11888" w:name="_Toc124154759"/>
      <w:bookmarkStart w:id="11889" w:name="_Toc131560614"/>
      <w:bookmarkStart w:id="11890" w:name="_Toc137394314"/>
      <w:bookmarkStart w:id="11891" w:name="_Toc163475420"/>
      <w:bookmarkStart w:id="11892" w:name="_Toc176783750"/>
      <w:bookmarkStart w:id="11893" w:name="_Toc187257384"/>
      <w:r>
        <w:t>8.2.11.2</w:t>
      </w:r>
      <w:r>
        <w:tab/>
        <w:t>Minimum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4" w:name="_Toc66701079"/>
      <w:bookmarkStart w:id="11895" w:name="_Toc68697236"/>
      <w:bookmarkStart w:id="11896" w:name="_Toc74916024"/>
      <w:bookmarkStart w:id="11897" w:name="_Toc76114649"/>
      <w:bookmarkStart w:id="11898" w:name="_Toc76544535"/>
      <w:bookmarkStart w:id="11899" w:name="_Toc82536657"/>
      <w:bookmarkStart w:id="11900" w:name="_Toc89952950"/>
      <w:bookmarkStart w:id="11901" w:name="_Toc98766766"/>
      <w:bookmarkStart w:id="11902" w:name="_Toc99703129"/>
      <w:bookmarkStart w:id="11903" w:name="_Toc106206919"/>
      <w:bookmarkStart w:id="11904" w:name="_Toc115080921"/>
      <w:bookmarkStart w:id="11905" w:name="_Toc121999812"/>
      <w:bookmarkStart w:id="11906" w:name="_Toc124153985"/>
      <w:bookmarkStart w:id="11907" w:name="_Toc124154760"/>
      <w:bookmarkStart w:id="11908" w:name="_Toc131560615"/>
      <w:bookmarkStart w:id="11909" w:name="_Toc137394315"/>
      <w:bookmarkStart w:id="11910" w:name="_Toc163475421"/>
      <w:bookmarkStart w:id="11911" w:name="_Toc176783751"/>
      <w:bookmarkStart w:id="11912" w:name="_Toc187257385"/>
      <w:r>
        <w:t>8.2.11.3</w:t>
      </w:r>
      <w:r>
        <w:tab/>
        <w:t>Test purpose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3" w:name="_Toc66701080"/>
      <w:bookmarkStart w:id="11914" w:name="_Toc68697237"/>
      <w:bookmarkStart w:id="11915" w:name="_Toc74916025"/>
      <w:bookmarkStart w:id="11916" w:name="_Toc76114650"/>
      <w:bookmarkStart w:id="11917" w:name="_Toc76544536"/>
      <w:bookmarkStart w:id="11918" w:name="_Toc82536658"/>
      <w:bookmarkStart w:id="11919" w:name="_Toc89952951"/>
      <w:bookmarkStart w:id="11920" w:name="_Toc98766767"/>
      <w:bookmarkStart w:id="11921" w:name="_Toc99703130"/>
      <w:bookmarkStart w:id="11922" w:name="_Toc106206920"/>
      <w:bookmarkStart w:id="11923" w:name="_Toc115080922"/>
      <w:bookmarkStart w:id="11924" w:name="_Toc121999813"/>
      <w:bookmarkStart w:id="11925" w:name="_Toc124153986"/>
      <w:bookmarkStart w:id="11926" w:name="_Toc124154761"/>
      <w:bookmarkStart w:id="11927" w:name="_Toc131560616"/>
      <w:bookmarkStart w:id="11928" w:name="_Toc137394316"/>
      <w:bookmarkStart w:id="11929" w:name="_Toc163475422"/>
      <w:bookmarkStart w:id="11930" w:name="_Toc176783752"/>
      <w:bookmarkStart w:id="11931" w:name="_Toc187257386"/>
      <w:r>
        <w:t>8.2.11.4</w:t>
      </w:r>
      <w:r>
        <w:tab/>
        <w:t>Method of test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16404B7" w14:textId="77777777" w:rsidR="00E27907" w:rsidRDefault="00E27907" w:rsidP="00E27907">
      <w:pPr>
        <w:pStyle w:val="Heading5"/>
      </w:pPr>
      <w:bookmarkStart w:id="11932" w:name="_Toc66701081"/>
      <w:bookmarkStart w:id="11933" w:name="_Toc68697238"/>
      <w:bookmarkStart w:id="11934" w:name="_Toc74916026"/>
      <w:bookmarkStart w:id="11935" w:name="_Toc76114651"/>
      <w:bookmarkStart w:id="11936" w:name="_Toc76544537"/>
      <w:bookmarkStart w:id="11937" w:name="_Toc82536659"/>
      <w:bookmarkStart w:id="11938" w:name="_Toc89952952"/>
      <w:bookmarkStart w:id="11939" w:name="_Toc98766768"/>
      <w:bookmarkStart w:id="11940" w:name="_Toc99703131"/>
      <w:bookmarkStart w:id="11941" w:name="_Toc106206921"/>
      <w:bookmarkStart w:id="11942" w:name="_Toc115080923"/>
      <w:bookmarkStart w:id="11943" w:name="_Toc121999814"/>
      <w:bookmarkStart w:id="11944" w:name="_Toc124153987"/>
      <w:bookmarkStart w:id="11945" w:name="_Toc124154762"/>
      <w:bookmarkStart w:id="11946" w:name="_Toc131560617"/>
      <w:bookmarkStart w:id="11947" w:name="_Toc137394317"/>
      <w:bookmarkStart w:id="11948" w:name="_Toc163475423"/>
      <w:bookmarkStart w:id="11949" w:name="_Toc176783753"/>
      <w:bookmarkStart w:id="11950" w:name="_Toc187257387"/>
      <w:r>
        <w:t>8.2.11.4.1</w:t>
      </w:r>
      <w:r>
        <w:tab/>
        <w:t>Initial conditions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1" w:name="_Toc66701082"/>
      <w:bookmarkStart w:id="11952" w:name="_Toc68697239"/>
      <w:bookmarkStart w:id="11953" w:name="_Toc74916027"/>
      <w:bookmarkStart w:id="11954" w:name="_Toc76114652"/>
      <w:bookmarkStart w:id="11955" w:name="_Toc76544538"/>
      <w:bookmarkStart w:id="11956" w:name="_Toc82536660"/>
      <w:bookmarkStart w:id="11957" w:name="_Toc89952953"/>
      <w:bookmarkStart w:id="11958" w:name="_Toc98766769"/>
      <w:bookmarkStart w:id="11959" w:name="_Toc99703132"/>
      <w:bookmarkStart w:id="11960" w:name="_Toc106206922"/>
      <w:bookmarkStart w:id="11961" w:name="_Toc115080924"/>
      <w:bookmarkStart w:id="11962" w:name="_Toc121999815"/>
      <w:bookmarkStart w:id="11963" w:name="_Toc124153988"/>
      <w:bookmarkStart w:id="11964" w:name="_Toc124154763"/>
      <w:bookmarkStart w:id="11965" w:name="_Toc131560618"/>
      <w:bookmarkStart w:id="11966" w:name="_Toc137394318"/>
      <w:bookmarkStart w:id="11967" w:name="_Toc163475424"/>
      <w:bookmarkStart w:id="11968" w:name="_Toc176783754"/>
      <w:bookmarkStart w:id="11969" w:name="_Toc187257388"/>
      <w:r>
        <w:t>8.2.11.4.2</w:t>
      </w:r>
      <w:r>
        <w:tab/>
        <w:t>Procedure</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70" w:name="_Toc66701083"/>
      <w:bookmarkStart w:id="11971" w:name="_Toc68697240"/>
      <w:bookmarkStart w:id="11972" w:name="_Toc74916028"/>
      <w:bookmarkStart w:id="11973" w:name="_Toc76114653"/>
      <w:bookmarkStart w:id="11974" w:name="_Toc76544539"/>
      <w:bookmarkStart w:id="11975" w:name="_Toc82536661"/>
      <w:bookmarkStart w:id="11976" w:name="_Toc89952954"/>
      <w:bookmarkStart w:id="11977" w:name="_Toc98766770"/>
      <w:bookmarkStart w:id="11978" w:name="_Toc99703133"/>
      <w:bookmarkStart w:id="11979" w:name="_Toc106206923"/>
      <w:bookmarkStart w:id="11980" w:name="_Toc115080925"/>
      <w:bookmarkStart w:id="11981" w:name="_Toc121999816"/>
      <w:bookmarkStart w:id="11982" w:name="_Toc124153989"/>
      <w:bookmarkStart w:id="11983" w:name="_Toc124154764"/>
      <w:bookmarkStart w:id="11984" w:name="_Toc131560619"/>
      <w:bookmarkStart w:id="11985" w:name="_Toc137394319"/>
      <w:bookmarkStart w:id="11986" w:name="_Toc163475425"/>
      <w:bookmarkStart w:id="11987" w:name="_Toc176783755"/>
      <w:bookmarkStart w:id="11988" w:name="_Toc187257389"/>
      <w:r>
        <w:t>8.2.11.5</w:t>
      </w:r>
      <w:r>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1177B99" w14:textId="77777777" w:rsidR="00E27907" w:rsidRDefault="00E27907" w:rsidP="00E27907">
      <w:pPr>
        <w:pStyle w:val="Heading5"/>
        <w:rPr>
          <w:rFonts w:cs="Arial"/>
          <w:i/>
          <w:iCs/>
          <w:szCs w:val="22"/>
          <w:lang w:eastAsia="zh-CN"/>
        </w:rPr>
      </w:pPr>
      <w:bookmarkStart w:id="11989" w:name="_Toc66701111"/>
      <w:bookmarkStart w:id="11990" w:name="_Toc68697268"/>
      <w:bookmarkStart w:id="11991" w:name="_Toc74916029"/>
      <w:bookmarkStart w:id="11992" w:name="_Toc76114654"/>
      <w:bookmarkStart w:id="11993" w:name="_Toc76544540"/>
      <w:bookmarkStart w:id="11994" w:name="_Toc82536662"/>
      <w:bookmarkStart w:id="11995" w:name="_Toc89952955"/>
      <w:bookmarkStart w:id="11996" w:name="_Toc98766771"/>
      <w:bookmarkStart w:id="11997" w:name="_Toc99703134"/>
      <w:bookmarkStart w:id="11998" w:name="_Toc106206924"/>
      <w:bookmarkStart w:id="11999" w:name="_Toc115080926"/>
      <w:bookmarkStart w:id="12000" w:name="_Toc121999817"/>
      <w:bookmarkStart w:id="12001" w:name="_Toc124153990"/>
      <w:bookmarkStart w:id="12002" w:name="_Toc124154765"/>
      <w:bookmarkStart w:id="12003" w:name="_Toc131560620"/>
      <w:bookmarkStart w:id="12004" w:name="_Toc137394320"/>
      <w:bookmarkStart w:id="12005" w:name="_Toc163475426"/>
      <w:bookmarkStart w:id="12006" w:name="_Toc176783756"/>
      <w:bookmarkStart w:id="12007" w:name="_Toc187257390"/>
      <w:bookmarkStart w:id="12008" w:name="_Toc66701084"/>
      <w:bookmarkStart w:id="12009"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bookmarkEnd w:id="12008"/>
    <w:bookmarkEnd w:id="12009"/>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10" w:name="_Toc21100108"/>
      <w:bookmarkStart w:id="12011" w:name="_Toc29809906"/>
      <w:bookmarkStart w:id="12012" w:name="_Toc36645291"/>
      <w:bookmarkStart w:id="12013" w:name="_Toc37272345"/>
      <w:bookmarkStart w:id="12014" w:name="_Toc45884591"/>
      <w:bookmarkStart w:id="12015" w:name="_Toc53182615"/>
      <w:bookmarkStart w:id="12016" w:name="_Toc58860359"/>
      <w:bookmarkStart w:id="12017" w:name="_Toc58862863"/>
      <w:bookmarkStart w:id="12018" w:name="_Toc61182856"/>
      <w:bookmarkStart w:id="12019" w:name="_Toc66728171"/>
      <w:bookmarkStart w:id="12020" w:name="_Toc74961990"/>
      <w:bookmarkStart w:id="12021" w:name="_Toc75242900"/>
      <w:bookmarkStart w:id="12022" w:name="_Toc76545246"/>
      <w:bookmarkStart w:id="12023" w:name="_Toc82595349"/>
      <w:bookmarkStart w:id="12024" w:name="_Toc89955380"/>
      <w:bookmarkStart w:id="12025" w:name="_Toc98773807"/>
      <w:bookmarkStart w:id="12026" w:name="_Toc106201568"/>
      <w:bookmarkStart w:id="12027" w:name="_Toc121999818"/>
      <w:bookmarkStart w:id="12028" w:name="_Toc124153991"/>
      <w:bookmarkStart w:id="12029" w:name="_Toc124154766"/>
      <w:bookmarkStart w:id="12030" w:name="_Toc131560621"/>
      <w:bookmarkStart w:id="12031" w:name="_Toc137394321"/>
      <w:bookmarkStart w:id="12032" w:name="_Toc163475427"/>
      <w:bookmarkStart w:id="12033" w:name="_Toc176783757"/>
      <w:bookmarkStart w:id="12034" w:name="_Toc187257391"/>
      <w:r w:rsidRPr="00D40C61">
        <w:t>8.2.</w:t>
      </w:r>
      <w:r>
        <w:t>12</w:t>
      </w:r>
      <w:r w:rsidRPr="00D40C61">
        <w:tab/>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r w:rsidRPr="0076566E">
        <w:t xml:space="preserve">Performance requirements for </w:t>
      </w:r>
      <w:r w:rsidRPr="00F555CA">
        <w:t>TB processing over multi-slot PUSCH</w:t>
      </w:r>
      <w:r w:rsidRPr="0076566E">
        <w:t xml:space="preserve"> (TBoMS)</w:t>
      </w:r>
      <w:bookmarkEnd w:id="12027"/>
      <w:bookmarkEnd w:id="12028"/>
      <w:bookmarkEnd w:id="12029"/>
      <w:bookmarkEnd w:id="12030"/>
      <w:bookmarkEnd w:id="12031"/>
      <w:bookmarkEnd w:id="12032"/>
      <w:bookmarkEnd w:id="12033"/>
      <w:bookmarkEnd w:id="12034"/>
    </w:p>
    <w:p w14:paraId="56E1F32A" w14:textId="77777777" w:rsidR="00E71E79" w:rsidRPr="00D40C61" w:rsidRDefault="00E71E79" w:rsidP="00E71E79">
      <w:pPr>
        <w:pStyle w:val="Heading4"/>
      </w:pPr>
      <w:bookmarkStart w:id="12035" w:name="_Toc21100109"/>
      <w:bookmarkStart w:id="12036" w:name="_Toc29809907"/>
      <w:bookmarkStart w:id="12037" w:name="_Toc36645292"/>
      <w:bookmarkStart w:id="12038" w:name="_Toc37272346"/>
      <w:bookmarkStart w:id="12039" w:name="_Toc45884592"/>
      <w:bookmarkStart w:id="12040" w:name="_Toc53182616"/>
      <w:bookmarkStart w:id="12041" w:name="_Toc58860360"/>
      <w:bookmarkStart w:id="12042" w:name="_Toc58862864"/>
      <w:bookmarkStart w:id="12043" w:name="_Toc61182857"/>
      <w:bookmarkStart w:id="12044" w:name="_Toc66728172"/>
      <w:bookmarkStart w:id="12045" w:name="_Toc74961991"/>
      <w:bookmarkStart w:id="12046" w:name="_Toc75242901"/>
      <w:bookmarkStart w:id="12047" w:name="_Toc76545247"/>
      <w:bookmarkStart w:id="12048" w:name="_Toc82595350"/>
      <w:bookmarkStart w:id="12049" w:name="_Toc89955381"/>
      <w:bookmarkStart w:id="12050" w:name="_Toc98773808"/>
      <w:bookmarkStart w:id="12051" w:name="_Toc106201569"/>
      <w:bookmarkStart w:id="12052" w:name="_Toc121999819"/>
      <w:bookmarkStart w:id="12053" w:name="_Toc124153992"/>
      <w:bookmarkStart w:id="12054" w:name="_Toc124154767"/>
      <w:bookmarkStart w:id="12055" w:name="_Toc131560622"/>
      <w:bookmarkStart w:id="12056" w:name="_Toc137394322"/>
      <w:bookmarkStart w:id="12057" w:name="_Toc163475428"/>
      <w:bookmarkStart w:id="12058" w:name="_Toc176783758"/>
      <w:bookmarkStart w:id="12059" w:name="_Toc187257392"/>
      <w:r w:rsidRPr="00D40C61">
        <w:t>8.2.</w:t>
      </w:r>
      <w:r>
        <w:t>12</w:t>
      </w:r>
      <w:r w:rsidRPr="00D40C61">
        <w:t>.1</w:t>
      </w:r>
      <w:r w:rsidRPr="00D40C61">
        <w:tab/>
        <w:t>Definition and applicability</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60" w:name="_Toc21100110"/>
      <w:bookmarkStart w:id="12061" w:name="_Toc29809908"/>
      <w:bookmarkStart w:id="12062" w:name="_Toc36645293"/>
      <w:bookmarkStart w:id="12063" w:name="_Toc37272347"/>
      <w:bookmarkStart w:id="12064" w:name="_Toc45884593"/>
      <w:bookmarkStart w:id="12065" w:name="_Toc53182617"/>
      <w:bookmarkStart w:id="12066" w:name="_Toc58860361"/>
      <w:bookmarkStart w:id="12067" w:name="_Toc58862865"/>
      <w:bookmarkStart w:id="12068" w:name="_Toc61182858"/>
      <w:bookmarkStart w:id="12069" w:name="_Toc66728173"/>
      <w:bookmarkStart w:id="12070" w:name="_Toc74961992"/>
      <w:bookmarkStart w:id="12071" w:name="_Toc75242902"/>
      <w:bookmarkStart w:id="12072" w:name="_Toc76545248"/>
      <w:bookmarkStart w:id="12073" w:name="_Toc82595351"/>
      <w:bookmarkStart w:id="12074" w:name="_Toc89955382"/>
      <w:bookmarkStart w:id="12075" w:name="_Toc98773809"/>
      <w:bookmarkStart w:id="12076" w:name="_Toc106201570"/>
      <w:bookmarkStart w:id="12077" w:name="_Toc121999820"/>
      <w:bookmarkStart w:id="12078" w:name="_Toc124153993"/>
      <w:bookmarkStart w:id="12079" w:name="_Toc124154768"/>
      <w:bookmarkStart w:id="12080" w:name="_Toc131560623"/>
      <w:bookmarkStart w:id="12081" w:name="_Toc137394323"/>
      <w:bookmarkStart w:id="12082" w:name="_Toc163475429"/>
      <w:bookmarkStart w:id="12083" w:name="_Toc176783759"/>
      <w:bookmarkStart w:id="12084" w:name="_Toc187257393"/>
      <w:r w:rsidRPr="00D40C61">
        <w:t>8.2.1</w:t>
      </w:r>
      <w:r>
        <w:t>2</w:t>
      </w:r>
      <w:r w:rsidRPr="00D40C61">
        <w:t>.2</w:t>
      </w:r>
      <w:r w:rsidRPr="00D40C61">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5" w:name="_Toc21100111"/>
      <w:bookmarkStart w:id="12086" w:name="_Toc29809909"/>
      <w:bookmarkStart w:id="12087" w:name="_Toc36645294"/>
      <w:bookmarkStart w:id="12088" w:name="_Toc37272348"/>
      <w:bookmarkStart w:id="12089" w:name="_Toc45884594"/>
      <w:bookmarkStart w:id="12090" w:name="_Toc53182618"/>
      <w:bookmarkStart w:id="12091" w:name="_Toc58860362"/>
      <w:bookmarkStart w:id="12092" w:name="_Toc58862866"/>
      <w:bookmarkStart w:id="12093" w:name="_Toc61182859"/>
      <w:bookmarkStart w:id="12094" w:name="_Toc66728174"/>
      <w:bookmarkStart w:id="12095" w:name="_Toc74961993"/>
      <w:bookmarkStart w:id="12096" w:name="_Toc75242903"/>
      <w:bookmarkStart w:id="12097" w:name="_Toc76545249"/>
      <w:bookmarkStart w:id="12098" w:name="_Toc82595352"/>
      <w:bookmarkStart w:id="12099" w:name="_Toc89955383"/>
      <w:bookmarkStart w:id="12100" w:name="_Toc98773810"/>
      <w:bookmarkStart w:id="12101" w:name="_Toc106201571"/>
      <w:bookmarkStart w:id="12102" w:name="_Toc121999821"/>
      <w:bookmarkStart w:id="12103" w:name="_Toc124153994"/>
      <w:bookmarkStart w:id="12104" w:name="_Toc124154769"/>
      <w:bookmarkStart w:id="12105" w:name="_Toc131560624"/>
      <w:bookmarkStart w:id="12106" w:name="_Toc137394324"/>
      <w:bookmarkStart w:id="12107" w:name="_Toc163475430"/>
      <w:bookmarkStart w:id="12108" w:name="_Toc176783760"/>
      <w:bookmarkStart w:id="12109" w:name="_Toc187257394"/>
      <w:r w:rsidRPr="00D40C61">
        <w:t>8.2.1</w:t>
      </w:r>
      <w:r>
        <w:t>2</w:t>
      </w:r>
      <w:r w:rsidRPr="00D40C61">
        <w:t>.3</w:t>
      </w:r>
      <w:r w:rsidRPr="00D40C61">
        <w:tab/>
        <w:t>Test Purpose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10" w:name="_Toc21100112"/>
      <w:bookmarkStart w:id="12111" w:name="_Toc29809910"/>
      <w:bookmarkStart w:id="12112" w:name="_Toc36645295"/>
      <w:bookmarkStart w:id="12113" w:name="_Toc37272349"/>
      <w:bookmarkStart w:id="12114" w:name="_Toc45884595"/>
      <w:bookmarkStart w:id="12115" w:name="_Toc53182619"/>
      <w:bookmarkStart w:id="12116" w:name="_Toc58860363"/>
      <w:bookmarkStart w:id="12117" w:name="_Toc58862867"/>
      <w:bookmarkStart w:id="12118" w:name="_Toc61182860"/>
      <w:bookmarkStart w:id="12119" w:name="_Toc66728175"/>
      <w:bookmarkStart w:id="12120" w:name="_Toc74961994"/>
      <w:bookmarkStart w:id="12121" w:name="_Toc75242904"/>
      <w:bookmarkStart w:id="12122" w:name="_Toc76545250"/>
      <w:bookmarkStart w:id="12123" w:name="_Toc82595353"/>
      <w:bookmarkStart w:id="12124" w:name="_Toc89955384"/>
      <w:bookmarkStart w:id="12125" w:name="_Toc98773811"/>
      <w:bookmarkStart w:id="12126" w:name="_Toc106201572"/>
      <w:bookmarkStart w:id="12127" w:name="_Toc121999822"/>
      <w:bookmarkStart w:id="12128" w:name="_Toc124153995"/>
      <w:bookmarkStart w:id="12129" w:name="_Toc124154770"/>
      <w:bookmarkStart w:id="12130" w:name="_Toc131560625"/>
      <w:bookmarkStart w:id="12131" w:name="_Toc137394325"/>
      <w:bookmarkStart w:id="12132" w:name="_Toc163475431"/>
      <w:bookmarkStart w:id="12133" w:name="_Toc176783761"/>
      <w:bookmarkStart w:id="12134" w:name="_Toc187257395"/>
      <w:r w:rsidRPr="00D40C61">
        <w:t>8.2.1</w:t>
      </w:r>
      <w:r>
        <w:t>2</w:t>
      </w:r>
      <w:r w:rsidRPr="00D40C61">
        <w:t>.4</w:t>
      </w:r>
      <w:r w:rsidRPr="00D40C61">
        <w:tab/>
        <w:t>Method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EF7A1B" w14:textId="77777777" w:rsidR="00E71E79" w:rsidRPr="00D40C61" w:rsidRDefault="00E71E79" w:rsidP="00E71E79">
      <w:pPr>
        <w:pStyle w:val="Heading5"/>
      </w:pPr>
      <w:bookmarkStart w:id="12135" w:name="_Toc66728176"/>
      <w:bookmarkStart w:id="12136" w:name="_Toc74961995"/>
      <w:bookmarkStart w:id="12137" w:name="_Toc75242905"/>
      <w:bookmarkStart w:id="12138" w:name="_Toc76545251"/>
      <w:bookmarkStart w:id="12139" w:name="_Toc82595354"/>
      <w:bookmarkStart w:id="12140" w:name="_Toc89955385"/>
      <w:bookmarkStart w:id="12141" w:name="_Toc98773812"/>
      <w:bookmarkStart w:id="12142" w:name="_Toc106201573"/>
      <w:bookmarkStart w:id="12143" w:name="_Toc121999823"/>
      <w:bookmarkStart w:id="12144" w:name="_Toc124153996"/>
      <w:bookmarkStart w:id="12145" w:name="_Toc124154771"/>
      <w:bookmarkStart w:id="12146" w:name="_Toc131560626"/>
      <w:bookmarkStart w:id="12147" w:name="_Toc137394326"/>
      <w:bookmarkStart w:id="12148" w:name="_Toc163475432"/>
      <w:bookmarkStart w:id="12149" w:name="_Toc176783762"/>
      <w:bookmarkStart w:id="12150" w:name="_Toc187257396"/>
      <w:r w:rsidRPr="00D40C61">
        <w:t>8.2.1</w:t>
      </w:r>
      <w:r>
        <w:t>2</w:t>
      </w:r>
      <w:r w:rsidRPr="00D40C61">
        <w:t>.4.1</w:t>
      </w:r>
      <w:r w:rsidRPr="00D40C61">
        <w:tab/>
        <w:t>Initial Conditions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C2C28D0" w14:textId="77777777" w:rsidR="00E71E79" w:rsidRPr="0076566E" w:rsidRDefault="00E71E79" w:rsidP="00E71E79">
      <w:pPr>
        <w:rPr>
          <w:rFonts w:eastAsia="DengXian"/>
          <w:color w:val="000000"/>
          <w:lang w:eastAsia="ja-JP"/>
        </w:rPr>
      </w:pPr>
      <w:bookmarkStart w:id="12151" w:name="_Toc21100114"/>
      <w:bookmarkStart w:id="12152" w:name="_Toc66728177"/>
      <w:bookmarkStart w:id="12153" w:name="_Toc74961996"/>
      <w:bookmarkStart w:id="12154" w:name="_Toc75242906"/>
      <w:bookmarkStart w:id="12155" w:name="_Toc76545252"/>
      <w:bookmarkStart w:id="12156" w:name="_Toc82595355"/>
      <w:bookmarkStart w:id="12157" w:name="_Toc89955386"/>
      <w:bookmarkStart w:id="12158" w:name="_Toc98773813"/>
      <w:bookmarkStart w:id="12159"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60" w:name="_Toc121999824"/>
      <w:bookmarkStart w:id="12161" w:name="_Toc124153997"/>
      <w:bookmarkStart w:id="12162" w:name="_Toc124154772"/>
      <w:bookmarkStart w:id="12163" w:name="_Toc131560627"/>
      <w:bookmarkStart w:id="12164" w:name="_Toc137394327"/>
      <w:bookmarkStart w:id="12165" w:name="_Toc163475433"/>
      <w:bookmarkStart w:id="12166" w:name="_Toc176783763"/>
      <w:bookmarkStart w:id="12167" w:name="_Toc187257397"/>
      <w:r w:rsidRPr="00D40C61">
        <w:t>8.2.1</w:t>
      </w:r>
      <w:r>
        <w:t>2</w:t>
      </w:r>
      <w:r w:rsidRPr="00D40C61">
        <w:t>.4.2</w:t>
      </w:r>
      <w:r w:rsidRPr="00D40C61">
        <w:tab/>
        <w:t>Procedure</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68" w:name="_Toc21100115"/>
      <w:bookmarkStart w:id="12169" w:name="_Toc29809913"/>
      <w:bookmarkStart w:id="12170" w:name="_Toc36645298"/>
      <w:bookmarkStart w:id="12171" w:name="_Toc37272352"/>
      <w:bookmarkStart w:id="12172" w:name="_Toc45884598"/>
      <w:bookmarkStart w:id="12173" w:name="_Toc53182622"/>
      <w:bookmarkStart w:id="12174" w:name="_Toc58860366"/>
      <w:bookmarkStart w:id="12175" w:name="_Toc58862870"/>
      <w:bookmarkStart w:id="12176" w:name="_Toc61182863"/>
      <w:bookmarkStart w:id="12177" w:name="_Toc66728178"/>
      <w:bookmarkStart w:id="12178" w:name="_Toc74961997"/>
      <w:bookmarkStart w:id="12179" w:name="_Toc75242907"/>
      <w:bookmarkStart w:id="12180" w:name="_Toc76545253"/>
      <w:bookmarkStart w:id="12181" w:name="_Toc82595356"/>
      <w:bookmarkStart w:id="12182" w:name="_Toc89955387"/>
      <w:bookmarkStart w:id="12183" w:name="_Toc98773814"/>
      <w:bookmarkStart w:id="12184" w:name="_Toc106201575"/>
      <w:bookmarkStart w:id="12185" w:name="_Toc121999825"/>
      <w:bookmarkStart w:id="12186" w:name="_Toc124153998"/>
      <w:bookmarkStart w:id="12187" w:name="_Toc124154773"/>
      <w:bookmarkStart w:id="12188" w:name="_Toc131560628"/>
      <w:bookmarkStart w:id="12189" w:name="_Toc137394328"/>
      <w:bookmarkStart w:id="12190" w:name="_Toc163475434"/>
      <w:bookmarkStart w:id="12191" w:name="_Toc176783764"/>
      <w:bookmarkStart w:id="12192" w:name="_Toc187257398"/>
      <w:r w:rsidRPr="00D40C61">
        <w:t>8.2.1</w:t>
      </w:r>
      <w:r>
        <w:t>2</w:t>
      </w:r>
      <w:r w:rsidRPr="00D40C61">
        <w:t>.5</w:t>
      </w:r>
      <w:r w:rsidRPr="00D40C61">
        <w:tab/>
        <w:t>Test Requirement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AF20B1" w14:textId="77777777" w:rsidR="00E71E79" w:rsidRPr="004C733C" w:rsidRDefault="00E71E79" w:rsidP="00D9755B">
      <w:pPr>
        <w:pStyle w:val="Heading5"/>
        <w:rPr>
          <w:rFonts w:eastAsia="DengXian"/>
          <w:i/>
          <w:iCs/>
          <w:lang w:eastAsia="zh-CN"/>
        </w:rPr>
      </w:pPr>
      <w:bookmarkStart w:id="12193" w:name="_Toc121999826"/>
      <w:bookmarkStart w:id="12194" w:name="_Toc124153999"/>
      <w:bookmarkStart w:id="12195" w:name="_Toc124154774"/>
      <w:bookmarkStart w:id="12196" w:name="_Toc131560629"/>
      <w:bookmarkStart w:id="12197" w:name="_Toc137394329"/>
      <w:bookmarkStart w:id="12198" w:name="_Toc163475435"/>
      <w:bookmarkStart w:id="12199" w:name="_Toc176783765"/>
      <w:bookmarkStart w:id="12200" w:name="_Toc18725739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3"/>
      <w:bookmarkEnd w:id="12194"/>
      <w:bookmarkEnd w:id="12195"/>
      <w:bookmarkEnd w:id="12196"/>
      <w:bookmarkEnd w:id="12197"/>
      <w:bookmarkEnd w:id="12198"/>
      <w:bookmarkEnd w:id="12199"/>
      <w:bookmarkEnd w:id="12200"/>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1" w:name="_Toc121999827"/>
      <w:bookmarkStart w:id="12202" w:name="_Toc124154000"/>
      <w:bookmarkStart w:id="12203" w:name="_Toc124154775"/>
      <w:bookmarkStart w:id="12204" w:name="_Toc131560630"/>
      <w:bookmarkStart w:id="12205" w:name="_Toc137394330"/>
      <w:bookmarkStart w:id="12206" w:name="_Toc163475436"/>
      <w:bookmarkStart w:id="12207" w:name="_Toc176783766"/>
      <w:bookmarkStart w:id="12208" w:name="_Toc18725740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1"/>
      <w:bookmarkEnd w:id="12202"/>
      <w:bookmarkEnd w:id="12203"/>
      <w:bookmarkEnd w:id="12204"/>
      <w:bookmarkEnd w:id="12205"/>
      <w:bookmarkEnd w:id="12206"/>
      <w:bookmarkEnd w:id="12207"/>
      <w:bookmarkEnd w:id="12208"/>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09" w:name="_Toc121999828"/>
      <w:bookmarkStart w:id="12210" w:name="_Toc124154001"/>
      <w:bookmarkStart w:id="12211" w:name="_Toc124154776"/>
      <w:bookmarkStart w:id="12212" w:name="_Toc131560631"/>
      <w:bookmarkStart w:id="12213" w:name="_Toc137394331"/>
      <w:bookmarkStart w:id="12214" w:name="_Toc163475437"/>
      <w:bookmarkStart w:id="12215" w:name="_Toc176783767"/>
      <w:bookmarkStart w:id="12216" w:name="_Toc187257401"/>
      <w:r w:rsidRPr="008C3753">
        <w:t>8.2.1</w:t>
      </w:r>
      <w:r>
        <w:t>3</w:t>
      </w:r>
      <w:r w:rsidRPr="008C3753">
        <w:tab/>
      </w:r>
      <w:r w:rsidRPr="00D04E44">
        <w:t>Performance requirements for PUSCH with DMRS bundling</w:t>
      </w:r>
      <w:bookmarkEnd w:id="12209"/>
      <w:bookmarkEnd w:id="12210"/>
      <w:bookmarkEnd w:id="12211"/>
      <w:bookmarkEnd w:id="12212"/>
      <w:bookmarkEnd w:id="12213"/>
      <w:bookmarkEnd w:id="12214"/>
      <w:bookmarkEnd w:id="12215"/>
      <w:bookmarkEnd w:id="12216"/>
    </w:p>
    <w:p w14:paraId="3CA069F1" w14:textId="77777777" w:rsidR="00E45BCD" w:rsidRPr="008C3753" w:rsidRDefault="00E45BCD" w:rsidP="00E45BCD">
      <w:pPr>
        <w:pStyle w:val="Heading4"/>
      </w:pPr>
      <w:bookmarkStart w:id="12217" w:name="_Toc121999829"/>
      <w:bookmarkStart w:id="12218" w:name="_Toc124154002"/>
      <w:bookmarkStart w:id="12219" w:name="_Toc124154777"/>
      <w:bookmarkStart w:id="12220" w:name="_Toc131560632"/>
      <w:bookmarkStart w:id="12221" w:name="_Toc137394332"/>
      <w:bookmarkStart w:id="12222" w:name="_Toc163475438"/>
      <w:bookmarkStart w:id="12223" w:name="_Toc176783768"/>
      <w:bookmarkStart w:id="12224" w:name="_Toc187257402"/>
      <w:r w:rsidRPr="008C3753">
        <w:t>8.2.1</w:t>
      </w:r>
      <w:r>
        <w:t>3</w:t>
      </w:r>
      <w:r w:rsidRPr="008C3753">
        <w:t>.1</w:t>
      </w:r>
      <w:r w:rsidRPr="008C3753">
        <w:tab/>
        <w:t>Definition and applicability</w:t>
      </w:r>
      <w:bookmarkEnd w:id="12217"/>
      <w:bookmarkEnd w:id="12218"/>
      <w:bookmarkEnd w:id="12219"/>
      <w:bookmarkEnd w:id="12220"/>
      <w:bookmarkEnd w:id="12221"/>
      <w:bookmarkEnd w:id="12222"/>
      <w:bookmarkEnd w:id="12223"/>
      <w:bookmarkEnd w:id="12224"/>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5" w:name="_Toc121999830"/>
      <w:bookmarkStart w:id="12226" w:name="_Toc124154003"/>
      <w:bookmarkStart w:id="12227" w:name="_Toc124154778"/>
      <w:bookmarkStart w:id="12228" w:name="_Toc131560633"/>
      <w:bookmarkStart w:id="12229" w:name="_Toc137394333"/>
      <w:bookmarkStart w:id="12230" w:name="_Toc163475439"/>
      <w:bookmarkStart w:id="12231" w:name="_Toc176783769"/>
      <w:bookmarkStart w:id="12232" w:name="_Toc187257403"/>
      <w:r w:rsidRPr="008C3753">
        <w:t>8.2.1</w:t>
      </w:r>
      <w:r>
        <w:t>3</w:t>
      </w:r>
      <w:r w:rsidRPr="008C3753">
        <w:t>.2</w:t>
      </w:r>
      <w:r w:rsidRPr="008C3753">
        <w:tab/>
        <w:t>Minimum Requirement</w:t>
      </w:r>
      <w:bookmarkEnd w:id="12225"/>
      <w:bookmarkEnd w:id="12226"/>
      <w:bookmarkEnd w:id="12227"/>
      <w:bookmarkEnd w:id="12228"/>
      <w:bookmarkEnd w:id="12229"/>
      <w:bookmarkEnd w:id="12230"/>
      <w:bookmarkEnd w:id="12231"/>
      <w:bookmarkEnd w:id="12232"/>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3" w:name="_Toc121999831"/>
      <w:bookmarkStart w:id="12234" w:name="_Toc124154004"/>
      <w:bookmarkStart w:id="12235" w:name="_Toc124154779"/>
      <w:bookmarkStart w:id="12236" w:name="_Toc131560634"/>
      <w:bookmarkStart w:id="12237" w:name="_Toc137394334"/>
      <w:bookmarkStart w:id="12238" w:name="_Toc163475440"/>
      <w:bookmarkStart w:id="12239" w:name="_Toc176783770"/>
      <w:bookmarkStart w:id="12240" w:name="_Toc187257404"/>
      <w:r w:rsidRPr="008C3753">
        <w:t>8.2.1</w:t>
      </w:r>
      <w:r>
        <w:t>3</w:t>
      </w:r>
      <w:r w:rsidRPr="008C3753">
        <w:t>.3</w:t>
      </w:r>
      <w:r w:rsidRPr="008C3753">
        <w:tab/>
        <w:t>Test Purpose</w:t>
      </w:r>
      <w:bookmarkEnd w:id="12233"/>
      <w:bookmarkEnd w:id="12234"/>
      <w:bookmarkEnd w:id="12235"/>
      <w:bookmarkEnd w:id="12236"/>
      <w:bookmarkEnd w:id="12237"/>
      <w:bookmarkEnd w:id="12238"/>
      <w:bookmarkEnd w:id="12239"/>
      <w:bookmarkEnd w:id="12240"/>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1" w:name="_Toc121999832"/>
      <w:bookmarkStart w:id="12242" w:name="_Toc124154005"/>
      <w:bookmarkStart w:id="12243" w:name="_Toc124154780"/>
      <w:bookmarkStart w:id="12244" w:name="_Toc131560635"/>
      <w:bookmarkStart w:id="12245" w:name="_Toc137394335"/>
      <w:bookmarkStart w:id="12246" w:name="_Toc163475441"/>
      <w:bookmarkStart w:id="12247" w:name="_Toc176783771"/>
      <w:bookmarkStart w:id="12248" w:name="_Toc187257405"/>
      <w:r w:rsidRPr="008C3753">
        <w:t>8.2.1</w:t>
      </w:r>
      <w:r>
        <w:t>3</w:t>
      </w:r>
      <w:r w:rsidRPr="008C3753">
        <w:t>.4</w:t>
      </w:r>
      <w:r w:rsidRPr="008C3753">
        <w:tab/>
        <w:t>Method of test</w:t>
      </w:r>
      <w:bookmarkEnd w:id="12241"/>
      <w:bookmarkEnd w:id="12242"/>
      <w:bookmarkEnd w:id="12243"/>
      <w:bookmarkEnd w:id="12244"/>
      <w:bookmarkEnd w:id="12245"/>
      <w:bookmarkEnd w:id="12246"/>
      <w:bookmarkEnd w:id="12247"/>
      <w:bookmarkEnd w:id="12248"/>
    </w:p>
    <w:p w14:paraId="707015E3" w14:textId="77777777" w:rsidR="00E45BCD" w:rsidRPr="008C3753" w:rsidRDefault="00E45BCD" w:rsidP="00E45BCD">
      <w:pPr>
        <w:pStyle w:val="Heading5"/>
      </w:pPr>
      <w:bookmarkStart w:id="12249" w:name="_Toc121999833"/>
      <w:bookmarkStart w:id="12250" w:name="_Toc124154006"/>
      <w:bookmarkStart w:id="12251" w:name="_Toc124154781"/>
      <w:bookmarkStart w:id="12252" w:name="_Toc131560636"/>
      <w:bookmarkStart w:id="12253" w:name="_Toc137394336"/>
      <w:bookmarkStart w:id="12254" w:name="_Toc163475442"/>
      <w:bookmarkStart w:id="12255" w:name="_Toc176783772"/>
      <w:bookmarkStart w:id="12256" w:name="_Toc187257406"/>
      <w:r w:rsidRPr="008C3753">
        <w:t>8.2.1</w:t>
      </w:r>
      <w:r>
        <w:t>3</w:t>
      </w:r>
      <w:r w:rsidRPr="008C3753">
        <w:t>.4.1</w:t>
      </w:r>
      <w:r w:rsidRPr="008C3753">
        <w:tab/>
        <w:t>Initial Conditions</w:t>
      </w:r>
      <w:bookmarkEnd w:id="12249"/>
      <w:bookmarkEnd w:id="12250"/>
      <w:bookmarkEnd w:id="12251"/>
      <w:bookmarkEnd w:id="12252"/>
      <w:bookmarkEnd w:id="12253"/>
      <w:bookmarkEnd w:id="12254"/>
      <w:bookmarkEnd w:id="12255"/>
      <w:bookmarkEnd w:id="12256"/>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57" w:name="_Toc121999834"/>
      <w:bookmarkStart w:id="12258" w:name="_Toc124154007"/>
      <w:bookmarkStart w:id="12259" w:name="_Toc124154782"/>
      <w:bookmarkStart w:id="12260" w:name="_Toc131560637"/>
      <w:bookmarkStart w:id="12261" w:name="_Toc137394337"/>
      <w:bookmarkStart w:id="12262" w:name="_Toc163475443"/>
      <w:bookmarkStart w:id="12263" w:name="_Toc176783773"/>
      <w:bookmarkStart w:id="12264" w:name="_Toc187257407"/>
      <w:r w:rsidRPr="008C3753">
        <w:t>8.2.1</w:t>
      </w:r>
      <w:r>
        <w:t>3</w:t>
      </w:r>
      <w:r w:rsidRPr="008C3753">
        <w:t>.4.2</w:t>
      </w:r>
      <w:r w:rsidRPr="008C3753">
        <w:tab/>
        <w:t>Procedure</w:t>
      </w:r>
      <w:bookmarkEnd w:id="12257"/>
      <w:bookmarkEnd w:id="12258"/>
      <w:bookmarkEnd w:id="12259"/>
      <w:bookmarkEnd w:id="12260"/>
      <w:bookmarkEnd w:id="12261"/>
      <w:bookmarkEnd w:id="12262"/>
      <w:bookmarkEnd w:id="12263"/>
      <w:bookmarkEnd w:id="12264"/>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5" w:name="_Toc121999835"/>
      <w:bookmarkStart w:id="12266" w:name="_Toc124154008"/>
      <w:bookmarkStart w:id="12267" w:name="_Toc124154783"/>
      <w:bookmarkStart w:id="12268" w:name="_Toc131560638"/>
      <w:bookmarkStart w:id="12269" w:name="_Toc137394338"/>
      <w:bookmarkStart w:id="12270" w:name="_Toc163475444"/>
      <w:bookmarkStart w:id="12271" w:name="_Toc176783774"/>
      <w:bookmarkStart w:id="12272" w:name="_Toc187257408"/>
      <w:r w:rsidRPr="00931575">
        <w:t>8.2.</w:t>
      </w:r>
      <w:r>
        <w:t>13</w:t>
      </w:r>
      <w:r w:rsidRPr="00931575">
        <w:t>.5</w:t>
      </w:r>
      <w:r w:rsidRPr="00931575">
        <w:tab/>
        <w:t>Test Requirement</w:t>
      </w:r>
      <w:bookmarkEnd w:id="12265"/>
      <w:bookmarkEnd w:id="12266"/>
      <w:bookmarkEnd w:id="12267"/>
      <w:bookmarkEnd w:id="12268"/>
      <w:bookmarkEnd w:id="12269"/>
      <w:bookmarkEnd w:id="12270"/>
      <w:bookmarkEnd w:id="12271"/>
      <w:bookmarkEnd w:id="12272"/>
    </w:p>
    <w:p w14:paraId="0E107166" w14:textId="77777777" w:rsidR="00E45BCD" w:rsidRPr="00931575" w:rsidRDefault="00E45BCD" w:rsidP="00E45BCD">
      <w:pPr>
        <w:pStyle w:val="Heading5"/>
        <w:rPr>
          <w:b/>
          <w:i/>
          <w:iCs/>
          <w:lang w:eastAsia="zh-CN"/>
        </w:rPr>
      </w:pPr>
      <w:bookmarkStart w:id="12273" w:name="_Toc121999836"/>
      <w:bookmarkStart w:id="12274" w:name="_Toc124154009"/>
      <w:bookmarkStart w:id="12275" w:name="_Toc124154784"/>
      <w:bookmarkStart w:id="12276" w:name="_Toc131560639"/>
      <w:bookmarkStart w:id="12277" w:name="_Toc137394339"/>
      <w:bookmarkStart w:id="12278" w:name="_Toc163475445"/>
      <w:bookmarkStart w:id="12279" w:name="_Toc176783775"/>
      <w:bookmarkStart w:id="12280" w:name="_Toc18725740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3"/>
      <w:bookmarkEnd w:id="12274"/>
      <w:bookmarkEnd w:id="12275"/>
      <w:bookmarkEnd w:id="12276"/>
      <w:bookmarkEnd w:id="12277"/>
      <w:bookmarkEnd w:id="12278"/>
      <w:bookmarkEnd w:id="12279"/>
      <w:bookmarkEnd w:id="12280"/>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1" w:name="_Toc121999837"/>
      <w:bookmarkStart w:id="12282" w:name="_Toc124154010"/>
      <w:bookmarkStart w:id="12283" w:name="_Toc124154785"/>
      <w:bookmarkStart w:id="12284" w:name="_Toc131560640"/>
      <w:bookmarkStart w:id="12285" w:name="_Toc137394340"/>
      <w:bookmarkStart w:id="12286" w:name="_Toc163475446"/>
      <w:bookmarkStart w:id="12287" w:name="_Toc176783776"/>
      <w:bookmarkStart w:id="12288" w:name="_Toc18725741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1"/>
      <w:bookmarkEnd w:id="12282"/>
      <w:bookmarkEnd w:id="12283"/>
      <w:bookmarkEnd w:id="12284"/>
      <w:bookmarkEnd w:id="12285"/>
      <w:bookmarkEnd w:id="12286"/>
      <w:bookmarkEnd w:id="12287"/>
      <w:bookmarkEnd w:id="12288"/>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89" w:name="_Toc58915994"/>
      <w:bookmarkStart w:id="12290" w:name="_Toc58918175"/>
      <w:bookmarkStart w:id="12291" w:name="_Toc66694045"/>
      <w:bookmarkStart w:id="12292" w:name="_Toc74916030"/>
      <w:bookmarkStart w:id="12293" w:name="_Toc76114655"/>
      <w:bookmarkStart w:id="12294" w:name="_Toc76544541"/>
      <w:bookmarkStart w:id="12295" w:name="_Toc82536663"/>
      <w:bookmarkStart w:id="12296" w:name="_Toc89952956"/>
      <w:bookmarkStart w:id="12297" w:name="_Toc98766772"/>
      <w:bookmarkStart w:id="12298" w:name="_Toc99703135"/>
      <w:bookmarkStart w:id="12299" w:name="_Toc106206925"/>
      <w:bookmarkStart w:id="12300" w:name="_Toc115080927"/>
      <w:bookmarkStart w:id="12301" w:name="_Toc121999838"/>
      <w:bookmarkStart w:id="12302" w:name="_Toc124154011"/>
      <w:bookmarkStart w:id="12303" w:name="_Toc124154786"/>
      <w:bookmarkStart w:id="12304" w:name="_Toc131560641"/>
      <w:bookmarkStart w:id="12305" w:name="_Toc137394341"/>
      <w:bookmarkStart w:id="12306" w:name="_Toc163475447"/>
      <w:bookmarkStart w:id="12307" w:name="_Toc176783777"/>
      <w:bookmarkStart w:id="12308" w:name="_Toc187257411"/>
      <w:r w:rsidRPr="00931575">
        <w:t>8.3</w:t>
      </w:r>
      <w:r w:rsidRPr="00931575">
        <w:tab/>
        <w:t>OTA performance requirements for PUCCH</w:t>
      </w:r>
      <w:bookmarkEnd w:id="10501"/>
      <w:bookmarkEnd w:id="10502"/>
      <w:bookmarkEnd w:id="10863"/>
      <w:bookmarkEnd w:id="10864"/>
      <w:bookmarkEnd w:id="10865"/>
      <w:bookmarkEnd w:id="10866"/>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0767A8A" w14:textId="77777777" w:rsidR="00C45907" w:rsidRPr="00931575" w:rsidRDefault="00C45907" w:rsidP="00C45907">
      <w:pPr>
        <w:pStyle w:val="Heading3"/>
        <w:rPr>
          <w:lang w:eastAsia="zh-CN"/>
        </w:rPr>
      </w:pPr>
      <w:bookmarkStart w:id="12309" w:name="_Toc21102964"/>
      <w:bookmarkStart w:id="12310" w:name="_Toc29810813"/>
      <w:bookmarkStart w:id="12311" w:name="_Toc36636173"/>
      <w:bookmarkStart w:id="12312" w:name="_Toc37273119"/>
      <w:bookmarkStart w:id="12313" w:name="_Toc45886207"/>
      <w:bookmarkStart w:id="12314" w:name="_Toc53183286"/>
      <w:bookmarkStart w:id="12315" w:name="_Toc58915995"/>
      <w:bookmarkStart w:id="12316" w:name="_Toc58918176"/>
      <w:bookmarkStart w:id="12317" w:name="_Toc66694046"/>
      <w:bookmarkStart w:id="12318" w:name="_Toc74916031"/>
      <w:bookmarkStart w:id="12319" w:name="_Toc76114656"/>
      <w:bookmarkStart w:id="12320" w:name="_Toc76544542"/>
      <w:bookmarkStart w:id="12321" w:name="_Toc82536664"/>
      <w:bookmarkStart w:id="12322" w:name="_Toc89952957"/>
      <w:bookmarkStart w:id="12323" w:name="_Toc98766773"/>
      <w:bookmarkStart w:id="12324" w:name="_Toc99703136"/>
      <w:bookmarkStart w:id="12325" w:name="_Toc106206926"/>
      <w:bookmarkStart w:id="12326" w:name="_Toc115080928"/>
      <w:bookmarkStart w:id="12327" w:name="_Toc121999839"/>
      <w:bookmarkStart w:id="12328" w:name="_Toc124154012"/>
      <w:bookmarkStart w:id="12329" w:name="_Toc124154787"/>
      <w:bookmarkStart w:id="12330" w:name="_Toc131560642"/>
      <w:bookmarkStart w:id="12331" w:name="_Toc137394342"/>
      <w:bookmarkStart w:id="12332" w:name="_Toc163475448"/>
      <w:bookmarkStart w:id="12333" w:name="_Toc176783778"/>
      <w:bookmarkStart w:id="12334" w:name="_Toc187257412"/>
      <w:r w:rsidRPr="00931575">
        <w:t>8.3.1</w:t>
      </w:r>
      <w:r w:rsidRPr="00931575">
        <w:tab/>
        <w:t xml:space="preserve">Performance requirements for PUCCH format </w:t>
      </w:r>
      <w:r w:rsidRPr="00931575">
        <w:rPr>
          <w:rFonts w:hint="eastAsia"/>
          <w:lang w:eastAsia="zh-CN"/>
        </w:rPr>
        <w:t>0</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C47E1EB" w14:textId="77777777" w:rsidR="00C45907" w:rsidRPr="00931575" w:rsidRDefault="00C45907" w:rsidP="00C45907">
      <w:pPr>
        <w:pStyle w:val="Heading4"/>
      </w:pPr>
      <w:bookmarkStart w:id="12335" w:name="_Toc21102965"/>
      <w:bookmarkStart w:id="12336" w:name="_Toc29810814"/>
      <w:bookmarkStart w:id="12337" w:name="_Toc36636174"/>
      <w:bookmarkStart w:id="12338" w:name="_Toc37273120"/>
      <w:bookmarkStart w:id="12339" w:name="_Toc45886208"/>
      <w:bookmarkStart w:id="12340" w:name="_Toc53183287"/>
      <w:bookmarkStart w:id="12341" w:name="_Toc58915996"/>
      <w:bookmarkStart w:id="12342" w:name="_Toc58918177"/>
      <w:bookmarkStart w:id="12343" w:name="_Toc66694047"/>
      <w:bookmarkStart w:id="12344" w:name="_Toc74916032"/>
      <w:bookmarkStart w:id="12345" w:name="_Toc76114657"/>
      <w:bookmarkStart w:id="12346" w:name="_Toc76544543"/>
      <w:bookmarkStart w:id="12347" w:name="_Toc82536665"/>
      <w:bookmarkStart w:id="12348" w:name="_Toc89952958"/>
      <w:bookmarkStart w:id="12349" w:name="_Toc98766774"/>
      <w:bookmarkStart w:id="12350" w:name="_Toc99703137"/>
      <w:bookmarkStart w:id="12351" w:name="_Toc106206927"/>
      <w:bookmarkStart w:id="12352" w:name="_Toc115080929"/>
      <w:bookmarkStart w:id="12353" w:name="_Toc121999840"/>
      <w:bookmarkStart w:id="12354" w:name="_Toc124154013"/>
      <w:bookmarkStart w:id="12355" w:name="_Toc124154788"/>
      <w:bookmarkStart w:id="12356" w:name="_Toc131560643"/>
      <w:bookmarkStart w:id="12357" w:name="_Toc137394343"/>
      <w:bookmarkStart w:id="12358" w:name="_Toc163475449"/>
      <w:bookmarkStart w:id="12359" w:name="_Toc176783779"/>
      <w:bookmarkStart w:id="12360" w:name="_Toc187257413"/>
      <w:r w:rsidRPr="00931575">
        <w:t>8.3.1.1</w:t>
      </w:r>
      <w:r w:rsidRPr="00931575">
        <w:tab/>
        <w:t>Definition and applicability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1" w:name="_Toc21102966"/>
      <w:bookmarkStart w:id="12362" w:name="_Toc29810815"/>
      <w:bookmarkStart w:id="12363" w:name="_Toc36636175"/>
      <w:bookmarkStart w:id="12364" w:name="_Toc37273121"/>
      <w:bookmarkStart w:id="12365" w:name="_Toc45886209"/>
      <w:bookmarkStart w:id="12366" w:name="_Toc53183288"/>
      <w:bookmarkStart w:id="12367" w:name="_Toc58915997"/>
      <w:bookmarkStart w:id="12368" w:name="_Toc58918178"/>
      <w:bookmarkStart w:id="12369" w:name="_Toc66694048"/>
      <w:bookmarkStart w:id="12370" w:name="_Toc74916033"/>
      <w:bookmarkStart w:id="12371" w:name="_Toc76114658"/>
      <w:bookmarkStart w:id="12372" w:name="_Toc76544544"/>
      <w:bookmarkStart w:id="12373" w:name="_Toc82536666"/>
      <w:bookmarkStart w:id="12374" w:name="_Toc89952959"/>
      <w:bookmarkStart w:id="12375" w:name="_Toc98766775"/>
      <w:bookmarkStart w:id="12376" w:name="_Toc99703138"/>
      <w:bookmarkStart w:id="12377" w:name="_Toc106206928"/>
      <w:bookmarkStart w:id="12378" w:name="_Toc115080930"/>
      <w:bookmarkStart w:id="12379" w:name="_Toc121999841"/>
      <w:bookmarkStart w:id="12380" w:name="_Toc124154014"/>
      <w:bookmarkStart w:id="12381" w:name="_Toc124154789"/>
      <w:bookmarkStart w:id="12382" w:name="_Toc131560644"/>
      <w:bookmarkStart w:id="12383" w:name="_Toc137394344"/>
      <w:bookmarkStart w:id="12384" w:name="_Toc163475450"/>
      <w:bookmarkStart w:id="12385" w:name="_Toc176783780"/>
      <w:bookmarkStart w:id="12386" w:name="_Toc187257414"/>
      <w:r w:rsidRPr="00931575">
        <w:t>8.3.1.2</w:t>
      </w:r>
      <w:r w:rsidRPr="00931575">
        <w:tab/>
        <w:t>Minimum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87" w:name="_Toc21102967"/>
      <w:bookmarkStart w:id="12388" w:name="_Toc29810816"/>
      <w:bookmarkStart w:id="12389" w:name="_Toc36636176"/>
      <w:bookmarkStart w:id="12390" w:name="_Toc37273122"/>
      <w:bookmarkStart w:id="12391" w:name="_Toc45886210"/>
      <w:bookmarkStart w:id="12392" w:name="_Toc53183289"/>
      <w:bookmarkStart w:id="12393" w:name="_Toc58915998"/>
      <w:bookmarkStart w:id="12394" w:name="_Toc58918179"/>
      <w:bookmarkStart w:id="12395" w:name="_Toc66694049"/>
      <w:bookmarkStart w:id="12396" w:name="_Toc74916034"/>
      <w:bookmarkStart w:id="12397" w:name="_Toc76114659"/>
      <w:bookmarkStart w:id="12398" w:name="_Toc76544545"/>
      <w:bookmarkStart w:id="12399" w:name="_Toc82536667"/>
      <w:bookmarkStart w:id="12400" w:name="_Toc89952960"/>
      <w:bookmarkStart w:id="12401" w:name="_Toc98766776"/>
      <w:bookmarkStart w:id="12402" w:name="_Toc99703139"/>
      <w:bookmarkStart w:id="12403" w:name="_Toc106206929"/>
      <w:bookmarkStart w:id="12404" w:name="_Toc115080931"/>
      <w:bookmarkStart w:id="12405" w:name="_Toc121999842"/>
      <w:bookmarkStart w:id="12406" w:name="_Toc124154015"/>
      <w:bookmarkStart w:id="12407" w:name="_Toc124154790"/>
      <w:bookmarkStart w:id="12408" w:name="_Toc131560645"/>
      <w:bookmarkStart w:id="12409" w:name="_Toc137394345"/>
      <w:bookmarkStart w:id="12410" w:name="_Toc163475451"/>
      <w:bookmarkStart w:id="12411" w:name="_Toc176783781"/>
      <w:bookmarkStart w:id="12412" w:name="_Toc187257415"/>
      <w:r w:rsidRPr="00931575">
        <w:t>8.3.1.3</w:t>
      </w:r>
      <w:r w:rsidRPr="00931575">
        <w:tab/>
        <w:t>Test purpose</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3" w:name="_Toc21102968"/>
      <w:bookmarkStart w:id="12414" w:name="_Toc29810817"/>
      <w:bookmarkStart w:id="12415" w:name="_Toc36636177"/>
      <w:bookmarkStart w:id="12416" w:name="_Toc37273123"/>
      <w:bookmarkStart w:id="12417" w:name="_Toc45886211"/>
      <w:bookmarkStart w:id="12418" w:name="_Toc53183290"/>
      <w:bookmarkStart w:id="12419" w:name="_Toc58915999"/>
      <w:bookmarkStart w:id="12420" w:name="_Toc58918180"/>
      <w:bookmarkStart w:id="12421" w:name="_Toc66694050"/>
      <w:bookmarkStart w:id="12422" w:name="_Toc74916035"/>
      <w:bookmarkStart w:id="12423" w:name="_Toc76114660"/>
      <w:bookmarkStart w:id="12424" w:name="_Toc76544546"/>
      <w:bookmarkStart w:id="12425" w:name="_Toc82536668"/>
      <w:bookmarkStart w:id="12426" w:name="_Toc89952961"/>
      <w:bookmarkStart w:id="12427" w:name="_Toc98766777"/>
      <w:bookmarkStart w:id="12428" w:name="_Toc99703140"/>
      <w:bookmarkStart w:id="12429" w:name="_Toc106206930"/>
      <w:bookmarkStart w:id="12430" w:name="_Toc115080932"/>
      <w:bookmarkStart w:id="12431" w:name="_Toc121999843"/>
      <w:bookmarkStart w:id="12432" w:name="_Toc124154016"/>
      <w:bookmarkStart w:id="12433" w:name="_Toc124154791"/>
      <w:bookmarkStart w:id="12434" w:name="_Toc131560646"/>
      <w:bookmarkStart w:id="12435" w:name="_Toc137394346"/>
      <w:bookmarkStart w:id="12436" w:name="_Toc163475452"/>
      <w:bookmarkStart w:id="12437" w:name="_Toc176783782"/>
      <w:bookmarkStart w:id="12438" w:name="_Toc187257416"/>
      <w:r w:rsidRPr="00931575">
        <w:t>8.3.1.4</w:t>
      </w:r>
      <w:r w:rsidRPr="00931575">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09C9BE1A" w14:textId="77777777" w:rsidR="00C45907" w:rsidRPr="00931575" w:rsidRDefault="00C45907" w:rsidP="00C45907">
      <w:pPr>
        <w:pStyle w:val="Heading5"/>
      </w:pPr>
      <w:bookmarkStart w:id="12439" w:name="_Toc21102969"/>
      <w:bookmarkStart w:id="12440" w:name="_Toc29810818"/>
      <w:bookmarkStart w:id="12441" w:name="_Toc36636178"/>
      <w:bookmarkStart w:id="12442" w:name="_Toc37273124"/>
      <w:bookmarkStart w:id="12443" w:name="_Toc45886212"/>
      <w:bookmarkStart w:id="12444" w:name="_Toc53183291"/>
      <w:bookmarkStart w:id="12445" w:name="_Toc58916000"/>
      <w:bookmarkStart w:id="12446" w:name="_Toc58918181"/>
      <w:bookmarkStart w:id="12447" w:name="_Toc66694051"/>
      <w:bookmarkStart w:id="12448" w:name="_Toc74916036"/>
      <w:bookmarkStart w:id="12449" w:name="_Toc76114661"/>
      <w:bookmarkStart w:id="12450" w:name="_Toc76544547"/>
      <w:bookmarkStart w:id="12451" w:name="_Toc82536669"/>
      <w:bookmarkStart w:id="12452" w:name="_Toc89952962"/>
      <w:bookmarkStart w:id="12453" w:name="_Toc98766778"/>
      <w:bookmarkStart w:id="12454" w:name="_Toc99703141"/>
      <w:bookmarkStart w:id="12455" w:name="_Toc106206931"/>
      <w:bookmarkStart w:id="12456" w:name="_Toc115080933"/>
      <w:bookmarkStart w:id="12457" w:name="_Toc121999844"/>
      <w:bookmarkStart w:id="12458" w:name="_Toc124154017"/>
      <w:bookmarkStart w:id="12459" w:name="_Toc124154792"/>
      <w:bookmarkStart w:id="12460" w:name="_Toc131560647"/>
      <w:bookmarkStart w:id="12461" w:name="_Toc137394347"/>
      <w:bookmarkStart w:id="12462" w:name="_Toc163475453"/>
      <w:bookmarkStart w:id="12463" w:name="_Toc176783783"/>
      <w:bookmarkStart w:id="12464" w:name="_Toc187257417"/>
      <w:r w:rsidRPr="00931575">
        <w:t>8.3.1.4.1</w:t>
      </w:r>
      <w:r w:rsidRPr="00931575">
        <w:tab/>
        <w:t>Initial conditions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66" w:name="_Toc29810819"/>
      <w:bookmarkStart w:id="12467" w:name="_Toc36636179"/>
      <w:bookmarkStart w:id="12468" w:name="_Toc37273125"/>
      <w:bookmarkStart w:id="12469" w:name="_Toc45886213"/>
      <w:bookmarkStart w:id="12470" w:name="_Toc53183292"/>
      <w:bookmarkStart w:id="12471" w:name="_Toc58916001"/>
      <w:bookmarkStart w:id="12472" w:name="_Toc58918182"/>
      <w:bookmarkStart w:id="12473" w:name="_Toc66694052"/>
      <w:bookmarkStart w:id="12474" w:name="_Toc74916037"/>
      <w:bookmarkStart w:id="12475" w:name="_Toc76114662"/>
      <w:bookmarkStart w:id="12476" w:name="_Toc76544548"/>
      <w:bookmarkStart w:id="12477" w:name="_Toc82536670"/>
      <w:bookmarkStart w:id="12478" w:name="_Toc89952963"/>
      <w:bookmarkStart w:id="12479" w:name="_Toc98766779"/>
      <w:bookmarkStart w:id="12480" w:name="_Toc99703142"/>
      <w:bookmarkStart w:id="12481" w:name="_Toc106206932"/>
      <w:bookmarkStart w:id="12482" w:name="_Toc115080934"/>
      <w:bookmarkStart w:id="12483" w:name="_Toc121999845"/>
      <w:bookmarkStart w:id="12484" w:name="_Toc124154018"/>
      <w:bookmarkStart w:id="12485" w:name="_Toc124154793"/>
      <w:bookmarkStart w:id="12486" w:name="_Toc131560648"/>
      <w:bookmarkStart w:id="12487" w:name="_Toc137394348"/>
      <w:bookmarkStart w:id="12488" w:name="_Toc163475454"/>
      <w:bookmarkStart w:id="12489" w:name="_Toc176783784"/>
      <w:bookmarkStart w:id="12490" w:name="_Toc187257418"/>
      <w:r w:rsidRPr="00931575">
        <w:t>8.3.1.4.2</w:t>
      </w:r>
      <w:r w:rsidRPr="00931575">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812200004"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1" w:name="_Toc21102971"/>
      <w:bookmarkStart w:id="12492" w:name="_Toc29810820"/>
      <w:bookmarkStart w:id="12493" w:name="_Toc36636180"/>
      <w:bookmarkStart w:id="12494" w:name="_Toc37273126"/>
      <w:bookmarkStart w:id="12495" w:name="_Toc45886214"/>
      <w:bookmarkStart w:id="12496" w:name="_Toc53183293"/>
      <w:bookmarkStart w:id="12497" w:name="_Toc58916002"/>
      <w:bookmarkStart w:id="12498" w:name="_Toc58918183"/>
      <w:bookmarkStart w:id="12499" w:name="_Toc66694053"/>
      <w:bookmarkStart w:id="12500" w:name="_Toc74916038"/>
      <w:bookmarkStart w:id="12501" w:name="_Toc76114663"/>
      <w:bookmarkStart w:id="12502" w:name="_Toc76544549"/>
      <w:bookmarkStart w:id="12503" w:name="_Toc82536671"/>
      <w:bookmarkStart w:id="12504" w:name="_Toc89952964"/>
      <w:bookmarkStart w:id="12505" w:name="_Toc98766780"/>
      <w:bookmarkStart w:id="12506" w:name="_Toc99703143"/>
      <w:bookmarkStart w:id="12507" w:name="_Toc106206933"/>
      <w:bookmarkStart w:id="12508" w:name="_Toc115080935"/>
      <w:bookmarkStart w:id="12509" w:name="_Toc121999846"/>
      <w:bookmarkStart w:id="12510" w:name="_Toc124154019"/>
      <w:bookmarkStart w:id="12511" w:name="_Toc124154794"/>
      <w:bookmarkStart w:id="12512" w:name="_Toc131560649"/>
      <w:bookmarkStart w:id="12513" w:name="_Toc137394349"/>
      <w:bookmarkStart w:id="12514" w:name="_Toc163475455"/>
      <w:bookmarkStart w:id="12515" w:name="_Toc176783785"/>
      <w:bookmarkStart w:id="12516" w:name="_Toc187257419"/>
      <w:r w:rsidRPr="00931575">
        <w:t>8.3.1.5</w:t>
      </w:r>
      <w:r w:rsidRPr="00931575">
        <w:tab/>
        <w:t>Test Requirement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8BB0FD3" w14:textId="77777777" w:rsidR="00C45907" w:rsidRPr="00931575" w:rsidRDefault="00C45907" w:rsidP="00C45907">
      <w:pPr>
        <w:pStyle w:val="Heading5"/>
        <w:rPr>
          <w:i/>
          <w:iCs/>
          <w:lang w:eastAsia="zh-CN"/>
        </w:rPr>
      </w:pPr>
      <w:bookmarkStart w:id="12517" w:name="_Toc21102972"/>
      <w:bookmarkStart w:id="12518" w:name="_Toc29810821"/>
      <w:bookmarkStart w:id="12519" w:name="_Toc36636181"/>
      <w:bookmarkStart w:id="12520" w:name="_Toc37273127"/>
      <w:bookmarkStart w:id="12521" w:name="_Toc45886215"/>
      <w:bookmarkStart w:id="12522" w:name="_Toc53183294"/>
      <w:bookmarkStart w:id="12523" w:name="_Toc58916003"/>
      <w:bookmarkStart w:id="12524" w:name="_Toc58918184"/>
      <w:bookmarkStart w:id="12525" w:name="_Toc66694054"/>
      <w:bookmarkStart w:id="12526" w:name="_Toc74916039"/>
      <w:bookmarkStart w:id="12527" w:name="_Toc76114664"/>
      <w:bookmarkStart w:id="12528" w:name="_Toc76544550"/>
      <w:bookmarkStart w:id="12529" w:name="_Toc82536672"/>
      <w:bookmarkStart w:id="12530" w:name="_Toc89952965"/>
      <w:bookmarkStart w:id="12531" w:name="_Toc98766781"/>
      <w:bookmarkStart w:id="12532" w:name="_Toc99703144"/>
      <w:bookmarkStart w:id="12533" w:name="_Toc106206934"/>
      <w:bookmarkStart w:id="12534" w:name="_Toc115080936"/>
      <w:bookmarkStart w:id="12535" w:name="_Toc121999847"/>
      <w:bookmarkStart w:id="12536" w:name="_Toc124154020"/>
      <w:bookmarkStart w:id="12537" w:name="_Toc124154795"/>
      <w:bookmarkStart w:id="12538" w:name="_Toc131560650"/>
      <w:bookmarkStart w:id="12539" w:name="_Toc137394350"/>
      <w:bookmarkStart w:id="12540" w:name="_Toc163475456"/>
      <w:bookmarkStart w:id="12541" w:name="_Toc176783786"/>
      <w:bookmarkStart w:id="12542" w:name="_Toc1872574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3" w:name="_Toc21102973"/>
      <w:bookmarkStart w:id="12544" w:name="_Toc29810822"/>
      <w:bookmarkStart w:id="12545" w:name="_Toc36636182"/>
      <w:bookmarkStart w:id="12546" w:name="_Toc37273128"/>
      <w:bookmarkStart w:id="12547" w:name="_Toc45886216"/>
      <w:bookmarkStart w:id="12548" w:name="_Toc53183295"/>
      <w:bookmarkStart w:id="12549" w:name="_Toc58916004"/>
      <w:bookmarkStart w:id="12550" w:name="_Toc58918185"/>
      <w:bookmarkStart w:id="12551" w:name="_Toc66694055"/>
      <w:bookmarkStart w:id="12552" w:name="_Toc74916040"/>
      <w:bookmarkStart w:id="12553" w:name="_Toc76114665"/>
      <w:bookmarkStart w:id="12554" w:name="_Toc76544551"/>
      <w:bookmarkStart w:id="12555" w:name="_Toc82536673"/>
      <w:bookmarkStart w:id="12556" w:name="_Toc89952966"/>
      <w:bookmarkStart w:id="12557" w:name="_Toc98766782"/>
      <w:bookmarkStart w:id="12558" w:name="_Toc99703145"/>
      <w:bookmarkStart w:id="12559" w:name="_Toc106206935"/>
      <w:bookmarkStart w:id="12560" w:name="_Toc115080937"/>
      <w:bookmarkStart w:id="12561" w:name="_Toc121999848"/>
      <w:bookmarkStart w:id="12562" w:name="_Toc124154021"/>
      <w:bookmarkStart w:id="12563" w:name="_Toc124154796"/>
      <w:bookmarkStart w:id="12564" w:name="_Toc131560651"/>
      <w:bookmarkStart w:id="12565" w:name="_Toc137394351"/>
      <w:bookmarkStart w:id="12566" w:name="_Toc163475457"/>
      <w:bookmarkStart w:id="12567" w:name="_Toc176783787"/>
      <w:bookmarkStart w:id="12568" w:name="_Toc1872574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69" w:name="_Toc21102974"/>
      <w:bookmarkStart w:id="12570" w:name="_Toc29810823"/>
      <w:bookmarkStart w:id="12571" w:name="_Toc36636183"/>
      <w:bookmarkStart w:id="12572" w:name="_Toc37273129"/>
      <w:bookmarkStart w:id="12573" w:name="_Toc45886217"/>
      <w:bookmarkStart w:id="12574" w:name="_Toc53183296"/>
      <w:bookmarkStart w:id="12575" w:name="_Toc58916005"/>
      <w:bookmarkStart w:id="12576" w:name="_Toc58918186"/>
      <w:bookmarkStart w:id="12577" w:name="_Toc66694056"/>
      <w:bookmarkStart w:id="12578" w:name="_Toc74916041"/>
      <w:bookmarkStart w:id="12579" w:name="_Toc76114666"/>
      <w:bookmarkStart w:id="12580" w:name="_Toc76544552"/>
      <w:bookmarkStart w:id="12581" w:name="_Toc82536674"/>
      <w:bookmarkStart w:id="12582" w:name="_Toc89952967"/>
      <w:bookmarkStart w:id="12583" w:name="_Toc98766783"/>
      <w:bookmarkStart w:id="12584" w:name="_Toc99703146"/>
      <w:bookmarkStart w:id="12585" w:name="_Toc106206936"/>
      <w:bookmarkStart w:id="12586" w:name="_Toc115080938"/>
      <w:bookmarkStart w:id="12587" w:name="_Toc121999849"/>
      <w:bookmarkStart w:id="12588" w:name="_Toc124154022"/>
      <w:bookmarkStart w:id="12589" w:name="_Toc124154797"/>
      <w:bookmarkStart w:id="12590" w:name="_Toc131560652"/>
      <w:bookmarkStart w:id="12591" w:name="_Toc137394352"/>
      <w:bookmarkStart w:id="12592" w:name="_Toc163475458"/>
      <w:bookmarkStart w:id="12593" w:name="_Toc176783788"/>
      <w:bookmarkStart w:id="12594" w:name="_Toc187257422"/>
      <w:r w:rsidRPr="00931575">
        <w:rPr>
          <w:lang w:val="en-US"/>
        </w:rPr>
        <w:t>8.3.2</w:t>
      </w:r>
      <w:r w:rsidRPr="00931575">
        <w:tab/>
      </w:r>
      <w:r w:rsidRPr="00931575">
        <w:rPr>
          <w:lang w:val="en-US"/>
        </w:rPr>
        <w:t>Performance requirements for PUCCH format 1</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0DF4EBDD" w14:textId="77777777" w:rsidR="00C45907" w:rsidRPr="00931575" w:rsidRDefault="00C45907" w:rsidP="00C45907">
      <w:pPr>
        <w:pStyle w:val="Heading4"/>
        <w:rPr>
          <w:lang w:val="en-US"/>
        </w:rPr>
      </w:pPr>
      <w:bookmarkStart w:id="12595" w:name="_Toc21102975"/>
      <w:bookmarkStart w:id="12596" w:name="_Toc29810824"/>
      <w:bookmarkStart w:id="12597" w:name="_Toc36636184"/>
      <w:bookmarkStart w:id="12598" w:name="_Toc37273130"/>
      <w:bookmarkStart w:id="12599" w:name="_Toc45886218"/>
      <w:bookmarkStart w:id="12600" w:name="_Toc53183297"/>
      <w:bookmarkStart w:id="12601" w:name="_Toc58916006"/>
      <w:bookmarkStart w:id="12602" w:name="_Toc58918187"/>
      <w:bookmarkStart w:id="12603" w:name="_Toc66694057"/>
      <w:bookmarkStart w:id="12604" w:name="_Toc74916042"/>
      <w:bookmarkStart w:id="12605" w:name="_Toc76114667"/>
      <w:bookmarkStart w:id="12606" w:name="_Toc76544553"/>
      <w:bookmarkStart w:id="12607" w:name="_Toc82536675"/>
      <w:bookmarkStart w:id="12608" w:name="_Toc89952968"/>
      <w:bookmarkStart w:id="12609" w:name="_Toc98766784"/>
      <w:bookmarkStart w:id="12610" w:name="_Toc99703147"/>
      <w:bookmarkStart w:id="12611" w:name="_Toc106206937"/>
      <w:bookmarkStart w:id="12612" w:name="_Toc115080939"/>
      <w:bookmarkStart w:id="12613" w:name="_Toc121999850"/>
      <w:bookmarkStart w:id="12614" w:name="_Toc124154023"/>
      <w:bookmarkStart w:id="12615" w:name="_Toc124154798"/>
      <w:bookmarkStart w:id="12616" w:name="_Toc131560653"/>
      <w:bookmarkStart w:id="12617" w:name="_Toc137394353"/>
      <w:bookmarkStart w:id="12618" w:name="_Toc163475459"/>
      <w:bookmarkStart w:id="12619" w:name="_Toc176783789"/>
      <w:bookmarkStart w:id="12620" w:name="_Toc187257423"/>
      <w:r w:rsidRPr="00931575">
        <w:rPr>
          <w:lang w:val="en-US"/>
        </w:rPr>
        <w:t>8.3.2.1</w:t>
      </w:r>
      <w:r w:rsidRPr="00931575">
        <w:rPr>
          <w:lang w:val="en-US"/>
        </w:rPr>
        <w:tab/>
        <w:t>NACK to ACK detection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8093795" w14:textId="77777777" w:rsidR="00C45907" w:rsidRPr="00931575" w:rsidRDefault="00C45907" w:rsidP="00C45907">
      <w:pPr>
        <w:pStyle w:val="Heading5"/>
        <w:rPr>
          <w:lang w:val="en-US"/>
        </w:rPr>
      </w:pPr>
      <w:bookmarkStart w:id="12621" w:name="_Toc21102976"/>
      <w:bookmarkStart w:id="12622" w:name="_Toc29810825"/>
      <w:bookmarkStart w:id="12623" w:name="_Toc36636185"/>
      <w:bookmarkStart w:id="12624" w:name="_Toc37273131"/>
      <w:bookmarkStart w:id="12625" w:name="_Toc45886219"/>
      <w:bookmarkStart w:id="12626" w:name="_Toc53183298"/>
      <w:bookmarkStart w:id="12627" w:name="_Toc58916007"/>
      <w:bookmarkStart w:id="12628" w:name="_Toc58918188"/>
      <w:bookmarkStart w:id="12629" w:name="_Toc66694058"/>
      <w:bookmarkStart w:id="12630" w:name="_Toc74916043"/>
      <w:bookmarkStart w:id="12631" w:name="_Toc76114668"/>
      <w:bookmarkStart w:id="12632" w:name="_Toc76544554"/>
      <w:bookmarkStart w:id="12633" w:name="_Toc82536676"/>
      <w:bookmarkStart w:id="12634" w:name="_Toc89952969"/>
      <w:bookmarkStart w:id="12635" w:name="_Toc98766785"/>
      <w:bookmarkStart w:id="12636" w:name="_Toc99703148"/>
      <w:bookmarkStart w:id="12637" w:name="_Toc106206938"/>
      <w:bookmarkStart w:id="12638" w:name="_Toc115080940"/>
      <w:bookmarkStart w:id="12639" w:name="_Toc121999851"/>
      <w:bookmarkStart w:id="12640" w:name="_Toc124154024"/>
      <w:bookmarkStart w:id="12641" w:name="_Toc124154799"/>
      <w:bookmarkStart w:id="12642" w:name="_Toc131560654"/>
      <w:bookmarkStart w:id="12643" w:name="_Toc137394354"/>
      <w:bookmarkStart w:id="12644" w:name="_Toc163475460"/>
      <w:bookmarkStart w:id="12645" w:name="_Toc176783790"/>
      <w:bookmarkStart w:id="12646" w:name="_Toc187257424"/>
      <w:r w:rsidRPr="00931575">
        <w:rPr>
          <w:lang w:val="en-US"/>
        </w:rPr>
        <w:t>8.3.2.1.1</w:t>
      </w:r>
      <w:r w:rsidRPr="00931575">
        <w:rPr>
          <w:lang w:val="en-US"/>
        </w:rPr>
        <w:tab/>
        <w:t>Definition and applicability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47" w:name="_Toc21102977"/>
      <w:bookmarkStart w:id="12648" w:name="_Toc29810826"/>
      <w:bookmarkStart w:id="12649" w:name="_Toc36636186"/>
      <w:bookmarkStart w:id="12650" w:name="_Toc37273132"/>
      <w:bookmarkStart w:id="12651" w:name="_Toc45886220"/>
      <w:bookmarkStart w:id="12652" w:name="_Toc53183299"/>
      <w:bookmarkStart w:id="12653" w:name="_Toc58916008"/>
      <w:bookmarkStart w:id="12654" w:name="_Toc58918189"/>
      <w:bookmarkStart w:id="12655" w:name="_Toc66694059"/>
      <w:bookmarkStart w:id="12656" w:name="_Toc74916044"/>
      <w:bookmarkStart w:id="12657" w:name="_Toc76114669"/>
      <w:bookmarkStart w:id="12658" w:name="_Toc76544555"/>
      <w:bookmarkStart w:id="12659" w:name="_Toc82536677"/>
      <w:bookmarkStart w:id="12660" w:name="_Toc89952970"/>
      <w:bookmarkStart w:id="12661" w:name="_Toc98766786"/>
      <w:bookmarkStart w:id="12662" w:name="_Toc99703149"/>
      <w:bookmarkStart w:id="12663" w:name="_Toc106206939"/>
      <w:bookmarkStart w:id="12664" w:name="_Toc115080941"/>
      <w:bookmarkStart w:id="12665" w:name="_Toc121999852"/>
      <w:bookmarkStart w:id="12666" w:name="_Toc124154025"/>
      <w:bookmarkStart w:id="12667" w:name="_Toc124154800"/>
      <w:bookmarkStart w:id="12668" w:name="_Toc131560655"/>
      <w:bookmarkStart w:id="12669" w:name="_Toc137394355"/>
      <w:bookmarkStart w:id="12670" w:name="_Toc163475461"/>
      <w:bookmarkStart w:id="12671" w:name="_Toc176783791"/>
      <w:bookmarkStart w:id="12672" w:name="_Toc187257425"/>
      <w:r w:rsidRPr="00931575">
        <w:rPr>
          <w:lang w:val="en-US"/>
        </w:rPr>
        <w:t>8.3.2.1.2</w:t>
      </w:r>
      <w:r w:rsidRPr="00931575">
        <w:rPr>
          <w:lang w:val="en-US"/>
        </w:rPr>
        <w:tab/>
        <w:t>Minimum Requirement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3" w:name="_Toc21102978"/>
      <w:bookmarkStart w:id="12674" w:name="_Toc29810827"/>
      <w:bookmarkStart w:id="12675" w:name="_Toc36636187"/>
      <w:bookmarkStart w:id="12676" w:name="_Toc37273133"/>
      <w:bookmarkStart w:id="12677" w:name="_Toc45886221"/>
      <w:bookmarkStart w:id="12678" w:name="_Toc53183300"/>
      <w:bookmarkStart w:id="12679" w:name="_Toc58916009"/>
      <w:bookmarkStart w:id="12680" w:name="_Toc58918190"/>
      <w:bookmarkStart w:id="12681" w:name="_Toc66694060"/>
      <w:bookmarkStart w:id="12682" w:name="_Toc74916045"/>
      <w:bookmarkStart w:id="12683" w:name="_Toc76114670"/>
      <w:bookmarkStart w:id="12684" w:name="_Toc76544556"/>
      <w:bookmarkStart w:id="12685" w:name="_Toc82536678"/>
      <w:bookmarkStart w:id="12686" w:name="_Toc89952971"/>
      <w:bookmarkStart w:id="12687" w:name="_Toc98766787"/>
      <w:bookmarkStart w:id="12688" w:name="_Toc99703150"/>
      <w:bookmarkStart w:id="12689" w:name="_Toc106206940"/>
      <w:bookmarkStart w:id="12690" w:name="_Toc115080942"/>
      <w:bookmarkStart w:id="12691" w:name="_Toc121999853"/>
      <w:bookmarkStart w:id="12692" w:name="_Toc124154026"/>
      <w:bookmarkStart w:id="12693" w:name="_Toc124154801"/>
      <w:bookmarkStart w:id="12694" w:name="_Toc131560656"/>
      <w:bookmarkStart w:id="12695" w:name="_Toc137394356"/>
      <w:bookmarkStart w:id="12696" w:name="_Toc163475462"/>
      <w:bookmarkStart w:id="12697" w:name="_Toc176783792"/>
      <w:bookmarkStart w:id="12698" w:name="_Toc187257426"/>
      <w:r w:rsidRPr="00931575">
        <w:rPr>
          <w:lang w:val="en-US"/>
        </w:rPr>
        <w:t>8.3.2.1.3</w:t>
      </w:r>
      <w:r w:rsidRPr="00931575">
        <w:rPr>
          <w:lang w:val="en-US"/>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99" w:name="_Toc21102979"/>
      <w:bookmarkStart w:id="12700" w:name="_Toc29810828"/>
      <w:bookmarkStart w:id="12701" w:name="_Toc36636188"/>
      <w:bookmarkStart w:id="12702" w:name="_Toc37273134"/>
      <w:bookmarkStart w:id="12703" w:name="_Toc45886222"/>
      <w:bookmarkStart w:id="12704" w:name="_Toc53183301"/>
      <w:bookmarkStart w:id="12705" w:name="_Toc58916010"/>
      <w:bookmarkStart w:id="12706" w:name="_Toc58918191"/>
      <w:bookmarkStart w:id="12707" w:name="_Toc66694061"/>
      <w:bookmarkStart w:id="12708" w:name="_Toc74916046"/>
      <w:bookmarkStart w:id="12709" w:name="_Toc76114671"/>
      <w:bookmarkStart w:id="12710" w:name="_Toc76544557"/>
      <w:bookmarkStart w:id="12711" w:name="_Toc82536679"/>
      <w:bookmarkStart w:id="12712" w:name="_Toc89952972"/>
      <w:bookmarkStart w:id="12713" w:name="_Toc98766788"/>
      <w:bookmarkStart w:id="12714" w:name="_Toc99703151"/>
      <w:bookmarkStart w:id="12715" w:name="_Toc106206941"/>
      <w:bookmarkStart w:id="12716" w:name="_Toc115080943"/>
      <w:bookmarkStart w:id="12717" w:name="_Toc121999854"/>
      <w:bookmarkStart w:id="12718" w:name="_Toc124154027"/>
      <w:bookmarkStart w:id="12719" w:name="_Toc124154802"/>
      <w:bookmarkStart w:id="12720" w:name="_Toc131560657"/>
      <w:bookmarkStart w:id="12721" w:name="_Toc137394357"/>
      <w:bookmarkStart w:id="12722" w:name="_Toc163475463"/>
      <w:bookmarkStart w:id="12723" w:name="_Toc176783793"/>
      <w:bookmarkStart w:id="12724" w:name="_Toc187257427"/>
      <w:r w:rsidRPr="00931575">
        <w:rPr>
          <w:lang w:val="en-US"/>
        </w:rPr>
        <w:t>8.3.2.1.4</w:t>
      </w:r>
      <w:r w:rsidRPr="00931575">
        <w:rPr>
          <w:lang w:val="en-US"/>
        </w:rPr>
        <w:tab/>
        <w:t>Method of test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6F7FD37" w14:textId="77777777" w:rsidR="00C45907" w:rsidRPr="00931575" w:rsidRDefault="00C45907" w:rsidP="005624C7">
      <w:pPr>
        <w:pStyle w:val="H6"/>
        <w:rPr>
          <w:lang w:val="en-US"/>
        </w:rPr>
      </w:pPr>
      <w:bookmarkStart w:id="12725" w:name="_Toc21102980"/>
      <w:bookmarkStart w:id="12726" w:name="_Toc29810829"/>
      <w:bookmarkStart w:id="12727" w:name="_Toc36636189"/>
      <w:bookmarkStart w:id="12728" w:name="_Toc37273135"/>
      <w:bookmarkStart w:id="12729" w:name="_Toc45886223"/>
      <w:r w:rsidRPr="00931575">
        <w:rPr>
          <w:lang w:val="en-US"/>
        </w:rPr>
        <w:t>8.3.2.1.4.1</w:t>
      </w:r>
      <w:r w:rsidRPr="00931575">
        <w:rPr>
          <w:lang w:val="en-US"/>
        </w:rPr>
        <w:tab/>
        <w:t>Initial Conditions</w:t>
      </w:r>
      <w:bookmarkEnd w:id="12725"/>
      <w:bookmarkEnd w:id="12726"/>
      <w:bookmarkEnd w:id="12727"/>
      <w:bookmarkEnd w:id="12728"/>
      <w:bookmarkEnd w:id="12729"/>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30" w:name="_Toc21102981"/>
      <w:bookmarkStart w:id="12731" w:name="_Toc29810830"/>
      <w:bookmarkStart w:id="12732" w:name="_Toc36636190"/>
      <w:bookmarkStart w:id="12733" w:name="_Toc37273136"/>
      <w:bookmarkStart w:id="12734" w:name="_Toc45886224"/>
      <w:r w:rsidRPr="00931575">
        <w:rPr>
          <w:lang w:val="en-US"/>
        </w:rPr>
        <w:t>8.3.2.1.4.2</w:t>
      </w:r>
      <w:r w:rsidRPr="00931575">
        <w:rPr>
          <w:lang w:val="en-US"/>
        </w:rPr>
        <w:tab/>
        <w:t>Procedure</w:t>
      </w:r>
      <w:bookmarkEnd w:id="12730"/>
      <w:bookmarkEnd w:id="12731"/>
      <w:bookmarkEnd w:id="12732"/>
      <w:bookmarkEnd w:id="12733"/>
      <w:bookmarkEnd w:id="12734"/>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5" w:name="_Toc21102982"/>
      <w:bookmarkStart w:id="12736" w:name="_Toc29810831"/>
      <w:bookmarkStart w:id="12737" w:name="_Toc36636191"/>
      <w:bookmarkStart w:id="12738" w:name="_Toc37273137"/>
      <w:bookmarkStart w:id="12739" w:name="_Toc45886225"/>
      <w:bookmarkStart w:id="12740" w:name="_Toc53183302"/>
      <w:bookmarkStart w:id="12741" w:name="_Toc58916011"/>
      <w:bookmarkStart w:id="12742" w:name="_Toc58918192"/>
      <w:bookmarkStart w:id="12743" w:name="_Toc66694062"/>
      <w:bookmarkStart w:id="12744" w:name="_Toc74916047"/>
      <w:bookmarkStart w:id="12745" w:name="_Toc76114672"/>
      <w:bookmarkStart w:id="12746" w:name="_Toc76544558"/>
      <w:bookmarkStart w:id="12747" w:name="_Toc82536680"/>
      <w:bookmarkStart w:id="12748" w:name="_Toc89952973"/>
      <w:bookmarkStart w:id="12749" w:name="_Toc98766789"/>
      <w:bookmarkStart w:id="12750" w:name="_Toc99703152"/>
      <w:bookmarkStart w:id="12751" w:name="_Toc106206942"/>
      <w:bookmarkStart w:id="12752" w:name="_Toc115080944"/>
      <w:bookmarkStart w:id="12753" w:name="_Toc121999855"/>
      <w:bookmarkStart w:id="12754" w:name="_Toc124154028"/>
      <w:bookmarkStart w:id="12755" w:name="_Toc124154803"/>
      <w:bookmarkStart w:id="12756" w:name="_Toc131560658"/>
      <w:bookmarkStart w:id="12757" w:name="_Toc137394358"/>
      <w:bookmarkStart w:id="12758" w:name="_Toc163475464"/>
      <w:bookmarkStart w:id="12759" w:name="_Toc176783794"/>
      <w:bookmarkStart w:id="12760" w:name="_Toc187257428"/>
      <w:r w:rsidRPr="00931575">
        <w:rPr>
          <w:lang w:val="en-US"/>
        </w:rPr>
        <w:t>8.3.2.1.5</w:t>
      </w:r>
      <w:r w:rsidRPr="00931575">
        <w:rPr>
          <w:lang w:val="en-US"/>
        </w:rPr>
        <w:tab/>
        <w:t>Test Requirement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699306B" w14:textId="77777777" w:rsidR="00C45907" w:rsidRPr="00931575" w:rsidRDefault="00C45907" w:rsidP="005624C7">
      <w:pPr>
        <w:pStyle w:val="H6"/>
        <w:rPr>
          <w:lang w:val="en-US"/>
        </w:rPr>
      </w:pPr>
      <w:bookmarkStart w:id="12761" w:name="_Toc21102983"/>
      <w:bookmarkStart w:id="12762" w:name="_Toc29810832"/>
      <w:bookmarkStart w:id="12763" w:name="_Toc36636192"/>
      <w:bookmarkStart w:id="12764" w:name="_Toc37273138"/>
      <w:bookmarkStart w:id="12765" w:name="_Toc45886226"/>
      <w:r w:rsidRPr="00931575">
        <w:rPr>
          <w:lang w:val="en-US"/>
        </w:rPr>
        <w:t>8.3.2.1.5.1</w:t>
      </w:r>
      <w:r w:rsidRPr="00931575">
        <w:rPr>
          <w:lang w:val="en-US"/>
        </w:rPr>
        <w:tab/>
        <w:t xml:space="preserve">Test Requirement for </w:t>
      </w:r>
      <w:r w:rsidRPr="00931575">
        <w:rPr>
          <w:i/>
          <w:lang w:val="en-US"/>
        </w:rPr>
        <w:t>BS type 1-O</w:t>
      </w:r>
      <w:bookmarkEnd w:id="12761"/>
      <w:bookmarkEnd w:id="12762"/>
      <w:bookmarkEnd w:id="12763"/>
      <w:bookmarkEnd w:id="12764"/>
      <w:bookmarkEnd w:id="12765"/>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66" w:name="_Toc21102984"/>
      <w:bookmarkStart w:id="12767" w:name="_Toc29810833"/>
      <w:bookmarkStart w:id="12768" w:name="_Toc36636193"/>
      <w:bookmarkStart w:id="12769" w:name="_Toc37273139"/>
      <w:bookmarkStart w:id="12770" w:name="_Toc45886227"/>
      <w:r w:rsidRPr="00931575">
        <w:rPr>
          <w:lang w:val="en-US"/>
        </w:rPr>
        <w:t>8.3.2.1.5.2</w:t>
      </w:r>
      <w:r w:rsidRPr="00931575">
        <w:rPr>
          <w:lang w:val="en-US"/>
        </w:rPr>
        <w:tab/>
        <w:t>Test Requirement for BS type 2-O</w:t>
      </w:r>
      <w:bookmarkEnd w:id="12766"/>
      <w:bookmarkEnd w:id="12767"/>
      <w:bookmarkEnd w:id="12768"/>
      <w:bookmarkEnd w:id="12769"/>
      <w:bookmarkEnd w:id="12770"/>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1" w:name="_Toc21102985"/>
      <w:bookmarkStart w:id="12772" w:name="_Toc29810834"/>
      <w:bookmarkStart w:id="12773" w:name="_Toc36636194"/>
      <w:bookmarkStart w:id="12774" w:name="_Toc37273140"/>
      <w:bookmarkStart w:id="12775" w:name="_Toc45886228"/>
      <w:bookmarkStart w:id="12776" w:name="_Toc53183303"/>
      <w:bookmarkStart w:id="12777" w:name="_Toc58916012"/>
      <w:bookmarkStart w:id="12778" w:name="_Toc58918193"/>
      <w:bookmarkStart w:id="12779" w:name="_Toc66694063"/>
      <w:bookmarkStart w:id="12780" w:name="_Toc74916048"/>
      <w:bookmarkStart w:id="12781" w:name="_Toc76114673"/>
      <w:bookmarkStart w:id="12782" w:name="_Toc76544559"/>
      <w:bookmarkStart w:id="12783" w:name="_Toc82536681"/>
      <w:bookmarkStart w:id="12784" w:name="_Toc89952974"/>
      <w:bookmarkStart w:id="12785" w:name="_Toc98766790"/>
      <w:bookmarkStart w:id="12786" w:name="_Toc99703153"/>
      <w:bookmarkStart w:id="12787" w:name="_Toc106206943"/>
      <w:bookmarkStart w:id="12788" w:name="_Toc115080945"/>
      <w:bookmarkStart w:id="12789" w:name="_Toc121999856"/>
      <w:bookmarkStart w:id="12790" w:name="_Toc124154029"/>
      <w:bookmarkStart w:id="12791" w:name="_Toc124154804"/>
      <w:bookmarkStart w:id="12792" w:name="_Toc131560659"/>
      <w:bookmarkStart w:id="12793" w:name="_Toc137394359"/>
      <w:bookmarkStart w:id="12794" w:name="_Toc163475465"/>
      <w:bookmarkStart w:id="12795" w:name="_Toc176783795"/>
      <w:bookmarkStart w:id="12796" w:name="_Toc187257429"/>
      <w:r w:rsidRPr="00931575">
        <w:rPr>
          <w:lang w:val="en-US"/>
        </w:rPr>
        <w:t>8.3.2.2</w:t>
      </w:r>
      <w:r w:rsidRPr="00931575">
        <w:rPr>
          <w:lang w:val="en-US"/>
        </w:rPr>
        <w:tab/>
        <w:t>ACK missed detection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7E4D3CC1" w14:textId="77777777" w:rsidR="00C45907" w:rsidRPr="00931575" w:rsidRDefault="00C45907" w:rsidP="00C45907">
      <w:pPr>
        <w:pStyle w:val="Heading5"/>
        <w:rPr>
          <w:lang w:val="en-US"/>
        </w:rPr>
      </w:pPr>
      <w:bookmarkStart w:id="12797" w:name="_Toc21102986"/>
      <w:bookmarkStart w:id="12798" w:name="_Toc29810835"/>
      <w:bookmarkStart w:id="12799" w:name="_Toc36636195"/>
      <w:bookmarkStart w:id="12800" w:name="_Toc37273141"/>
      <w:bookmarkStart w:id="12801" w:name="_Toc45886229"/>
      <w:bookmarkStart w:id="12802" w:name="_Toc53183304"/>
      <w:bookmarkStart w:id="12803" w:name="_Toc58916013"/>
      <w:bookmarkStart w:id="12804" w:name="_Toc58918194"/>
      <w:bookmarkStart w:id="12805" w:name="_Toc66694064"/>
      <w:bookmarkStart w:id="12806" w:name="_Toc74916049"/>
      <w:bookmarkStart w:id="12807" w:name="_Toc76114674"/>
      <w:bookmarkStart w:id="12808" w:name="_Toc76544560"/>
      <w:bookmarkStart w:id="12809" w:name="_Toc82536682"/>
      <w:bookmarkStart w:id="12810" w:name="_Toc89952975"/>
      <w:bookmarkStart w:id="12811" w:name="_Toc98766791"/>
      <w:bookmarkStart w:id="12812" w:name="_Toc99703154"/>
      <w:bookmarkStart w:id="12813" w:name="_Toc106206944"/>
      <w:bookmarkStart w:id="12814" w:name="_Toc115080946"/>
      <w:bookmarkStart w:id="12815" w:name="_Toc121999857"/>
      <w:bookmarkStart w:id="12816" w:name="_Toc124154030"/>
      <w:bookmarkStart w:id="12817" w:name="_Toc124154805"/>
      <w:bookmarkStart w:id="12818" w:name="_Toc131560660"/>
      <w:bookmarkStart w:id="12819" w:name="_Toc137394360"/>
      <w:bookmarkStart w:id="12820" w:name="_Toc163475466"/>
      <w:bookmarkStart w:id="12821" w:name="_Toc176783796"/>
      <w:bookmarkStart w:id="12822" w:name="_Toc187257430"/>
      <w:r w:rsidRPr="00931575">
        <w:rPr>
          <w:lang w:val="en-US"/>
        </w:rPr>
        <w:t>8.3.2.2.1</w:t>
      </w:r>
      <w:r w:rsidRPr="00931575">
        <w:rPr>
          <w:lang w:val="en-US"/>
        </w:rPr>
        <w:tab/>
        <w:t>Definition and applicability</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3" w:name="_Toc21102987"/>
      <w:bookmarkStart w:id="12824" w:name="_Toc29810836"/>
      <w:bookmarkStart w:id="12825" w:name="_Toc36636196"/>
      <w:bookmarkStart w:id="12826" w:name="_Toc37273142"/>
      <w:bookmarkStart w:id="12827" w:name="_Toc45886230"/>
      <w:bookmarkStart w:id="12828" w:name="_Toc53183305"/>
      <w:bookmarkStart w:id="12829" w:name="_Toc58916014"/>
      <w:bookmarkStart w:id="12830" w:name="_Toc58918195"/>
      <w:bookmarkStart w:id="12831" w:name="_Toc66694065"/>
      <w:bookmarkStart w:id="12832" w:name="_Toc74916050"/>
      <w:bookmarkStart w:id="12833" w:name="_Toc76114675"/>
      <w:bookmarkStart w:id="12834" w:name="_Toc76544561"/>
      <w:bookmarkStart w:id="12835" w:name="_Toc82536683"/>
      <w:bookmarkStart w:id="12836" w:name="_Toc89952976"/>
      <w:bookmarkStart w:id="12837" w:name="_Toc98766792"/>
      <w:bookmarkStart w:id="12838" w:name="_Toc99703155"/>
      <w:bookmarkStart w:id="12839" w:name="_Toc106206945"/>
      <w:bookmarkStart w:id="12840" w:name="_Toc115080947"/>
      <w:bookmarkStart w:id="12841" w:name="_Toc121999858"/>
      <w:bookmarkStart w:id="12842" w:name="_Toc124154031"/>
      <w:bookmarkStart w:id="12843" w:name="_Toc124154806"/>
      <w:bookmarkStart w:id="12844" w:name="_Toc131560661"/>
      <w:bookmarkStart w:id="12845" w:name="_Toc137394361"/>
      <w:bookmarkStart w:id="12846" w:name="_Toc163475467"/>
      <w:bookmarkStart w:id="12847" w:name="_Toc176783797"/>
      <w:bookmarkStart w:id="12848" w:name="_Toc187257431"/>
      <w:r w:rsidRPr="00931575">
        <w:rPr>
          <w:lang w:val="en-US"/>
        </w:rPr>
        <w:t>8.3.2.2.2</w:t>
      </w:r>
      <w:r w:rsidRPr="00931575">
        <w:rPr>
          <w:lang w:val="en-US"/>
        </w:rPr>
        <w:tab/>
        <w:t>Minimum Requirement</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49" w:name="_Toc21102988"/>
      <w:bookmarkStart w:id="12850" w:name="_Toc29810837"/>
      <w:bookmarkStart w:id="12851" w:name="_Toc36636197"/>
      <w:bookmarkStart w:id="12852" w:name="_Toc37273143"/>
      <w:bookmarkStart w:id="12853" w:name="_Toc45886231"/>
      <w:bookmarkStart w:id="12854" w:name="_Toc53183306"/>
      <w:bookmarkStart w:id="12855" w:name="_Toc58916015"/>
      <w:bookmarkStart w:id="12856" w:name="_Toc58918196"/>
      <w:bookmarkStart w:id="12857" w:name="_Toc66694066"/>
      <w:bookmarkStart w:id="12858" w:name="_Toc74916051"/>
      <w:bookmarkStart w:id="12859" w:name="_Toc76114676"/>
      <w:bookmarkStart w:id="12860" w:name="_Toc76544562"/>
      <w:bookmarkStart w:id="12861" w:name="_Toc82536684"/>
      <w:bookmarkStart w:id="12862" w:name="_Toc89952977"/>
      <w:bookmarkStart w:id="12863" w:name="_Toc98766793"/>
      <w:bookmarkStart w:id="12864" w:name="_Toc99703156"/>
      <w:bookmarkStart w:id="12865" w:name="_Toc106206946"/>
      <w:bookmarkStart w:id="12866" w:name="_Toc115080948"/>
      <w:bookmarkStart w:id="12867" w:name="_Toc121999859"/>
      <w:bookmarkStart w:id="12868" w:name="_Toc124154032"/>
      <w:bookmarkStart w:id="12869" w:name="_Toc124154807"/>
      <w:bookmarkStart w:id="12870" w:name="_Toc131560662"/>
      <w:bookmarkStart w:id="12871" w:name="_Toc137394362"/>
      <w:bookmarkStart w:id="12872" w:name="_Toc163475468"/>
      <w:bookmarkStart w:id="12873" w:name="_Toc176783798"/>
      <w:bookmarkStart w:id="12874" w:name="_Toc187257432"/>
      <w:r w:rsidRPr="00931575">
        <w:rPr>
          <w:lang w:val="en-US"/>
        </w:rPr>
        <w:t>8.3.2.2.3</w:t>
      </w:r>
      <w:r w:rsidRPr="00931575">
        <w:rPr>
          <w:lang w:val="en-US"/>
        </w:rPr>
        <w:tab/>
        <w:t>Test purpose</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5" w:name="_Toc21102989"/>
      <w:bookmarkStart w:id="12876" w:name="_Toc29810838"/>
      <w:bookmarkStart w:id="12877" w:name="_Toc36636198"/>
      <w:bookmarkStart w:id="12878" w:name="_Toc37273144"/>
      <w:bookmarkStart w:id="12879" w:name="_Toc45886232"/>
      <w:bookmarkStart w:id="12880" w:name="_Toc53183307"/>
      <w:bookmarkStart w:id="12881" w:name="_Toc58916016"/>
      <w:bookmarkStart w:id="12882" w:name="_Toc58918197"/>
      <w:bookmarkStart w:id="12883" w:name="_Toc66694067"/>
      <w:bookmarkStart w:id="12884" w:name="_Toc74916052"/>
      <w:bookmarkStart w:id="12885" w:name="_Toc76114677"/>
      <w:bookmarkStart w:id="12886" w:name="_Toc76544563"/>
      <w:bookmarkStart w:id="12887" w:name="_Toc82536685"/>
      <w:bookmarkStart w:id="12888" w:name="_Toc89952978"/>
      <w:bookmarkStart w:id="12889" w:name="_Toc98766794"/>
      <w:bookmarkStart w:id="12890" w:name="_Toc99703157"/>
      <w:bookmarkStart w:id="12891" w:name="_Toc106206947"/>
      <w:bookmarkStart w:id="12892" w:name="_Toc115080949"/>
      <w:bookmarkStart w:id="12893" w:name="_Toc121999860"/>
      <w:bookmarkStart w:id="12894" w:name="_Toc124154033"/>
      <w:bookmarkStart w:id="12895" w:name="_Toc124154808"/>
      <w:bookmarkStart w:id="12896" w:name="_Toc131560663"/>
      <w:bookmarkStart w:id="12897" w:name="_Toc137394363"/>
      <w:bookmarkStart w:id="12898" w:name="_Toc163475469"/>
      <w:bookmarkStart w:id="12899" w:name="_Toc176783799"/>
      <w:bookmarkStart w:id="12900" w:name="_Toc187257433"/>
      <w:r w:rsidRPr="00931575">
        <w:rPr>
          <w:lang w:val="en-US"/>
        </w:rPr>
        <w:t>8.3.2.2.4</w:t>
      </w:r>
      <w:r w:rsidRPr="00931575">
        <w:rPr>
          <w:lang w:val="en-US"/>
        </w:rPr>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67624AF" w14:textId="77777777" w:rsidR="00C45907" w:rsidRPr="00931575" w:rsidRDefault="00C45907" w:rsidP="005624C7">
      <w:pPr>
        <w:pStyle w:val="H6"/>
        <w:rPr>
          <w:lang w:val="en-US"/>
        </w:rPr>
      </w:pPr>
      <w:bookmarkStart w:id="12901" w:name="_Toc21102990"/>
      <w:bookmarkStart w:id="12902" w:name="_Toc29810839"/>
      <w:bookmarkStart w:id="12903" w:name="_Toc36636199"/>
      <w:bookmarkStart w:id="12904" w:name="_Toc37273145"/>
      <w:bookmarkStart w:id="12905" w:name="_Toc45886233"/>
      <w:r w:rsidRPr="00931575">
        <w:rPr>
          <w:lang w:val="en-US"/>
        </w:rPr>
        <w:t>8.3.2.2.4.1</w:t>
      </w:r>
      <w:r w:rsidRPr="00931575">
        <w:rPr>
          <w:lang w:val="en-US"/>
        </w:rPr>
        <w:tab/>
        <w:t>Initial Conditions</w:t>
      </w:r>
      <w:bookmarkEnd w:id="12901"/>
      <w:bookmarkEnd w:id="12902"/>
      <w:bookmarkEnd w:id="12903"/>
      <w:bookmarkEnd w:id="12904"/>
      <w:bookmarkEnd w:id="12905"/>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06" w:name="_Toc21102991"/>
      <w:bookmarkStart w:id="12907" w:name="_Toc29810840"/>
      <w:bookmarkStart w:id="12908" w:name="_Toc36636200"/>
      <w:bookmarkStart w:id="12909" w:name="_Toc37273146"/>
      <w:bookmarkStart w:id="12910" w:name="_Toc45886234"/>
      <w:r w:rsidRPr="00931575">
        <w:rPr>
          <w:lang w:val="en-US"/>
        </w:rPr>
        <w:t>8.3.2.2.4.2</w:t>
      </w:r>
      <w:r w:rsidRPr="00931575">
        <w:rPr>
          <w:lang w:val="en-US"/>
        </w:rPr>
        <w:tab/>
        <w:t>Procedure</w:t>
      </w:r>
      <w:bookmarkEnd w:id="12906"/>
      <w:bookmarkEnd w:id="12907"/>
      <w:bookmarkEnd w:id="12908"/>
      <w:bookmarkEnd w:id="12909"/>
      <w:bookmarkEnd w:id="12910"/>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1" w:name="_Toc21102992"/>
      <w:bookmarkStart w:id="12912" w:name="_Toc29810841"/>
      <w:bookmarkStart w:id="12913" w:name="_Toc36636201"/>
      <w:bookmarkStart w:id="12914" w:name="_Toc37273147"/>
      <w:bookmarkStart w:id="12915" w:name="_Toc45886235"/>
      <w:bookmarkStart w:id="12916" w:name="_Toc53183308"/>
      <w:bookmarkStart w:id="12917" w:name="_Toc58916017"/>
      <w:bookmarkStart w:id="12918" w:name="_Toc58918198"/>
      <w:bookmarkStart w:id="12919" w:name="_Toc66694068"/>
      <w:bookmarkStart w:id="12920" w:name="_Toc74916053"/>
      <w:bookmarkStart w:id="12921" w:name="_Toc76114678"/>
      <w:bookmarkStart w:id="12922" w:name="_Toc76544564"/>
      <w:bookmarkStart w:id="12923" w:name="_Toc82536686"/>
      <w:bookmarkStart w:id="12924" w:name="_Toc89952979"/>
      <w:bookmarkStart w:id="12925" w:name="_Toc98766795"/>
      <w:bookmarkStart w:id="12926" w:name="_Toc99703158"/>
      <w:bookmarkStart w:id="12927" w:name="_Toc106206948"/>
      <w:bookmarkStart w:id="12928" w:name="_Toc115080950"/>
      <w:bookmarkStart w:id="12929" w:name="_Toc121999861"/>
      <w:bookmarkStart w:id="12930" w:name="_Toc124154034"/>
      <w:bookmarkStart w:id="12931" w:name="_Toc124154809"/>
      <w:bookmarkStart w:id="12932" w:name="_Toc131560664"/>
      <w:bookmarkStart w:id="12933" w:name="_Toc137394364"/>
      <w:bookmarkStart w:id="12934" w:name="_Toc163475470"/>
      <w:bookmarkStart w:id="12935" w:name="_Toc176783800"/>
      <w:bookmarkStart w:id="12936" w:name="_Toc187257434"/>
      <w:r w:rsidRPr="00931575">
        <w:rPr>
          <w:lang w:val="en-US"/>
        </w:rPr>
        <w:t>8.3.2.2.5</w:t>
      </w:r>
      <w:r w:rsidRPr="00931575">
        <w:rPr>
          <w:lang w:val="en-US"/>
        </w:rPr>
        <w:tab/>
        <w:t>Test Requirement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38AEEA6" w14:textId="528B4035" w:rsidR="00C45907" w:rsidRPr="00931575" w:rsidRDefault="00C45907" w:rsidP="005624C7">
      <w:pPr>
        <w:pStyle w:val="H6"/>
        <w:rPr>
          <w:lang w:val="en-US"/>
        </w:rPr>
      </w:pPr>
      <w:bookmarkStart w:id="12937" w:name="_Toc21102993"/>
      <w:bookmarkStart w:id="12938" w:name="_Toc29810842"/>
      <w:bookmarkStart w:id="12939" w:name="_Toc36636202"/>
      <w:bookmarkStart w:id="12940" w:name="_Toc37273148"/>
      <w:bookmarkStart w:id="12941"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37"/>
      <w:bookmarkEnd w:id="12938"/>
      <w:bookmarkEnd w:id="12939"/>
      <w:bookmarkEnd w:id="12940"/>
      <w:bookmarkEnd w:id="12941"/>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2" w:name="_Toc21102994"/>
      <w:bookmarkStart w:id="12943" w:name="_Toc29810843"/>
      <w:bookmarkStart w:id="12944" w:name="_Toc36636203"/>
      <w:bookmarkStart w:id="12945" w:name="_Toc37273149"/>
      <w:bookmarkStart w:id="12946" w:name="_Toc45886237"/>
      <w:r w:rsidRPr="00931575">
        <w:rPr>
          <w:lang w:val="en-US"/>
        </w:rPr>
        <w:t>8.3.2.2.5.2</w:t>
      </w:r>
      <w:r w:rsidRPr="00931575">
        <w:rPr>
          <w:lang w:val="en-US"/>
        </w:rPr>
        <w:tab/>
        <w:t>Test Requirement for BS type 2-O</w:t>
      </w:r>
      <w:bookmarkEnd w:id="12942"/>
      <w:bookmarkEnd w:id="12943"/>
      <w:bookmarkEnd w:id="12944"/>
      <w:bookmarkEnd w:id="12945"/>
      <w:bookmarkEnd w:id="12946"/>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47" w:name="_Toc21102995"/>
      <w:bookmarkStart w:id="12948" w:name="_Toc29810844"/>
      <w:bookmarkStart w:id="12949" w:name="_Toc36636204"/>
      <w:bookmarkStart w:id="12950" w:name="_Toc37273150"/>
      <w:bookmarkStart w:id="12951" w:name="_Toc45886238"/>
      <w:bookmarkStart w:id="12952" w:name="_Toc53183309"/>
      <w:bookmarkStart w:id="12953" w:name="_Toc58916018"/>
      <w:bookmarkStart w:id="12954" w:name="_Toc58918199"/>
      <w:bookmarkStart w:id="12955" w:name="_Toc66694069"/>
      <w:bookmarkStart w:id="12956" w:name="_Toc74916054"/>
      <w:bookmarkStart w:id="12957" w:name="_Toc76114679"/>
      <w:bookmarkStart w:id="12958" w:name="_Toc76544565"/>
      <w:bookmarkStart w:id="12959" w:name="_Toc82536687"/>
      <w:bookmarkStart w:id="12960" w:name="_Toc89952980"/>
      <w:bookmarkStart w:id="12961" w:name="_Toc98766796"/>
      <w:bookmarkStart w:id="12962" w:name="_Toc99703159"/>
      <w:bookmarkStart w:id="12963" w:name="_Toc106206949"/>
      <w:bookmarkStart w:id="12964" w:name="_Toc115080951"/>
      <w:bookmarkStart w:id="12965" w:name="_Toc121999862"/>
      <w:bookmarkStart w:id="12966" w:name="_Toc124154035"/>
      <w:bookmarkStart w:id="12967" w:name="_Toc124154810"/>
      <w:bookmarkStart w:id="12968" w:name="_Toc131560665"/>
      <w:bookmarkStart w:id="12969" w:name="_Toc137394365"/>
      <w:bookmarkStart w:id="12970" w:name="_Toc163475471"/>
      <w:bookmarkStart w:id="12971" w:name="_Toc176783801"/>
      <w:bookmarkStart w:id="12972" w:name="_Toc187257435"/>
      <w:r w:rsidRPr="00931575">
        <w:t>8.3.3</w:t>
      </w:r>
      <w:r w:rsidRPr="00931575">
        <w:tab/>
        <w:t>Performance requirements for PUCCH format 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483D0D4C" w14:textId="77777777" w:rsidR="00C45907" w:rsidRPr="00931575" w:rsidRDefault="00C45907" w:rsidP="00C45907">
      <w:pPr>
        <w:pStyle w:val="Heading4"/>
      </w:pPr>
      <w:bookmarkStart w:id="12973" w:name="_Toc21102996"/>
      <w:bookmarkStart w:id="12974" w:name="_Toc29810845"/>
      <w:bookmarkStart w:id="12975" w:name="_Toc36636205"/>
      <w:bookmarkStart w:id="12976" w:name="_Toc37273151"/>
      <w:bookmarkStart w:id="12977" w:name="_Toc45886239"/>
      <w:bookmarkStart w:id="12978" w:name="_Toc53183310"/>
      <w:bookmarkStart w:id="12979" w:name="_Toc58916019"/>
      <w:bookmarkStart w:id="12980" w:name="_Toc58918200"/>
      <w:bookmarkStart w:id="12981" w:name="_Toc66694070"/>
      <w:bookmarkStart w:id="12982" w:name="_Toc74916055"/>
      <w:bookmarkStart w:id="12983" w:name="_Toc76114680"/>
      <w:bookmarkStart w:id="12984" w:name="_Toc76544566"/>
      <w:bookmarkStart w:id="12985" w:name="_Toc82536688"/>
      <w:bookmarkStart w:id="12986" w:name="_Toc89952981"/>
      <w:bookmarkStart w:id="12987" w:name="_Toc98766797"/>
      <w:bookmarkStart w:id="12988" w:name="_Toc99703160"/>
      <w:bookmarkStart w:id="12989" w:name="_Toc106206950"/>
      <w:bookmarkStart w:id="12990" w:name="_Toc115080952"/>
      <w:bookmarkStart w:id="12991" w:name="_Toc121999863"/>
      <w:bookmarkStart w:id="12992" w:name="_Toc124154036"/>
      <w:bookmarkStart w:id="12993" w:name="_Toc124154811"/>
      <w:bookmarkStart w:id="12994" w:name="_Toc131560666"/>
      <w:bookmarkStart w:id="12995" w:name="_Toc137394366"/>
      <w:bookmarkStart w:id="12996" w:name="_Toc163475472"/>
      <w:bookmarkStart w:id="12997" w:name="_Toc176783802"/>
      <w:bookmarkStart w:id="12998" w:name="_Toc187257436"/>
      <w:r w:rsidRPr="00931575">
        <w:t>8.3.3.1</w:t>
      </w:r>
      <w:r w:rsidRPr="00931575">
        <w:tab/>
        <w:t>ACK missed detection performance requirements</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6933E703" w14:textId="77777777" w:rsidR="00C45907" w:rsidRPr="00931575" w:rsidRDefault="00C45907" w:rsidP="00C45907">
      <w:pPr>
        <w:pStyle w:val="Heading5"/>
      </w:pPr>
      <w:bookmarkStart w:id="12999" w:name="_Toc21102997"/>
      <w:bookmarkStart w:id="13000" w:name="_Toc29810846"/>
      <w:bookmarkStart w:id="13001" w:name="_Toc36636206"/>
      <w:bookmarkStart w:id="13002" w:name="_Toc37273152"/>
      <w:bookmarkStart w:id="13003" w:name="_Toc45886240"/>
      <w:bookmarkStart w:id="13004" w:name="_Toc53183311"/>
      <w:bookmarkStart w:id="13005" w:name="_Toc58916020"/>
      <w:bookmarkStart w:id="13006" w:name="_Toc58918201"/>
      <w:bookmarkStart w:id="13007" w:name="_Toc66694071"/>
      <w:bookmarkStart w:id="13008" w:name="_Toc74916056"/>
      <w:bookmarkStart w:id="13009" w:name="_Toc76114681"/>
      <w:bookmarkStart w:id="13010" w:name="_Toc76544567"/>
      <w:bookmarkStart w:id="13011" w:name="_Toc82536689"/>
      <w:bookmarkStart w:id="13012" w:name="_Toc89952982"/>
      <w:bookmarkStart w:id="13013" w:name="_Toc98766798"/>
      <w:bookmarkStart w:id="13014" w:name="_Toc99703161"/>
      <w:bookmarkStart w:id="13015" w:name="_Toc106206951"/>
      <w:bookmarkStart w:id="13016" w:name="_Toc115080953"/>
      <w:bookmarkStart w:id="13017" w:name="_Toc121999864"/>
      <w:bookmarkStart w:id="13018" w:name="_Toc124154037"/>
      <w:bookmarkStart w:id="13019" w:name="_Toc124154812"/>
      <w:bookmarkStart w:id="13020" w:name="_Toc131560667"/>
      <w:bookmarkStart w:id="13021" w:name="_Toc137394367"/>
      <w:bookmarkStart w:id="13022" w:name="_Toc163475473"/>
      <w:bookmarkStart w:id="13023" w:name="_Toc176783803"/>
      <w:bookmarkStart w:id="13024" w:name="_Toc187257437"/>
      <w:r w:rsidRPr="00931575">
        <w:t>8.3.3.1.1</w:t>
      </w:r>
      <w:r w:rsidRPr="00931575">
        <w:tab/>
        <w:t>Definition and applicability</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5"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26" w:name="_Toc29810847"/>
      <w:bookmarkStart w:id="13027" w:name="_Toc36636207"/>
      <w:bookmarkStart w:id="13028" w:name="_Toc37273153"/>
      <w:bookmarkStart w:id="13029" w:name="_Toc45886241"/>
      <w:bookmarkStart w:id="13030" w:name="_Toc53183312"/>
      <w:bookmarkStart w:id="13031" w:name="_Toc58916021"/>
      <w:bookmarkStart w:id="13032" w:name="_Toc58918202"/>
      <w:bookmarkStart w:id="13033" w:name="_Toc66694072"/>
      <w:bookmarkStart w:id="13034" w:name="_Toc74916057"/>
      <w:bookmarkStart w:id="13035" w:name="_Toc76114682"/>
      <w:bookmarkStart w:id="13036" w:name="_Toc76544568"/>
      <w:bookmarkStart w:id="13037" w:name="_Toc82536690"/>
      <w:bookmarkStart w:id="13038" w:name="_Toc89952983"/>
      <w:bookmarkStart w:id="13039" w:name="_Toc98766799"/>
      <w:bookmarkStart w:id="13040" w:name="_Toc99703162"/>
      <w:bookmarkStart w:id="13041" w:name="_Toc106206952"/>
      <w:bookmarkStart w:id="13042" w:name="_Toc115080954"/>
      <w:bookmarkStart w:id="13043" w:name="_Toc121999865"/>
      <w:bookmarkStart w:id="13044" w:name="_Toc124154038"/>
      <w:bookmarkStart w:id="13045" w:name="_Toc124154813"/>
      <w:bookmarkStart w:id="13046" w:name="_Toc131560668"/>
      <w:bookmarkStart w:id="13047" w:name="_Toc137394368"/>
      <w:bookmarkStart w:id="13048" w:name="_Toc163475474"/>
      <w:bookmarkStart w:id="13049" w:name="_Toc176783804"/>
      <w:bookmarkStart w:id="13050" w:name="_Toc187257438"/>
      <w:r w:rsidRPr="00931575">
        <w:t>8.3.3.1.2</w:t>
      </w:r>
      <w:r w:rsidRPr="00931575">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1" w:name="_Toc21102999"/>
      <w:bookmarkStart w:id="13052" w:name="_Toc29810848"/>
      <w:bookmarkStart w:id="13053" w:name="_Toc36636208"/>
      <w:bookmarkStart w:id="13054" w:name="_Toc37273154"/>
      <w:bookmarkStart w:id="13055" w:name="_Toc45886242"/>
      <w:bookmarkStart w:id="13056" w:name="_Toc53183313"/>
      <w:bookmarkStart w:id="13057" w:name="_Toc58916022"/>
      <w:bookmarkStart w:id="13058" w:name="_Toc58918203"/>
      <w:bookmarkStart w:id="13059" w:name="_Toc66694073"/>
      <w:bookmarkStart w:id="13060" w:name="_Toc74916058"/>
      <w:bookmarkStart w:id="13061" w:name="_Toc76114683"/>
      <w:bookmarkStart w:id="13062" w:name="_Toc76544569"/>
      <w:bookmarkStart w:id="13063" w:name="_Toc82536691"/>
      <w:bookmarkStart w:id="13064" w:name="_Toc89952984"/>
      <w:bookmarkStart w:id="13065" w:name="_Toc98766800"/>
      <w:bookmarkStart w:id="13066" w:name="_Toc99703163"/>
      <w:bookmarkStart w:id="13067" w:name="_Toc106206953"/>
      <w:bookmarkStart w:id="13068" w:name="_Toc115080955"/>
      <w:bookmarkStart w:id="13069" w:name="_Toc121999866"/>
      <w:bookmarkStart w:id="13070" w:name="_Toc124154039"/>
      <w:bookmarkStart w:id="13071" w:name="_Toc124154814"/>
      <w:bookmarkStart w:id="13072" w:name="_Toc131560669"/>
      <w:bookmarkStart w:id="13073" w:name="_Toc137394369"/>
      <w:bookmarkStart w:id="13074" w:name="_Toc163475475"/>
      <w:bookmarkStart w:id="13075" w:name="_Toc176783805"/>
      <w:bookmarkStart w:id="13076" w:name="_Toc187257439"/>
      <w:r w:rsidRPr="00931575">
        <w:t>8.3.3.1.3</w:t>
      </w:r>
      <w:r w:rsidRPr="00931575">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77" w:name="_Toc21103000"/>
      <w:bookmarkStart w:id="13078" w:name="_Toc29810849"/>
      <w:bookmarkStart w:id="13079" w:name="_Toc36636209"/>
      <w:bookmarkStart w:id="13080" w:name="_Toc37273155"/>
      <w:bookmarkStart w:id="13081" w:name="_Toc45886243"/>
      <w:bookmarkStart w:id="13082" w:name="_Toc53183314"/>
      <w:bookmarkStart w:id="13083" w:name="_Toc58916023"/>
      <w:bookmarkStart w:id="13084" w:name="_Toc58918204"/>
      <w:bookmarkStart w:id="13085" w:name="_Toc66694074"/>
      <w:bookmarkStart w:id="13086" w:name="_Toc74916059"/>
      <w:bookmarkStart w:id="13087" w:name="_Toc76114684"/>
      <w:bookmarkStart w:id="13088" w:name="_Toc76544570"/>
      <w:bookmarkStart w:id="13089" w:name="_Toc82536692"/>
      <w:bookmarkStart w:id="13090" w:name="_Toc89952985"/>
      <w:bookmarkStart w:id="13091" w:name="_Toc98766801"/>
      <w:bookmarkStart w:id="13092" w:name="_Toc99703164"/>
      <w:bookmarkStart w:id="13093" w:name="_Toc106206954"/>
      <w:bookmarkStart w:id="13094" w:name="_Toc115080956"/>
      <w:bookmarkStart w:id="13095" w:name="_Toc121999867"/>
      <w:bookmarkStart w:id="13096" w:name="_Toc124154040"/>
      <w:bookmarkStart w:id="13097" w:name="_Toc124154815"/>
      <w:bookmarkStart w:id="13098" w:name="_Toc131560670"/>
      <w:bookmarkStart w:id="13099" w:name="_Toc137394370"/>
      <w:bookmarkStart w:id="13100" w:name="_Toc163475476"/>
      <w:bookmarkStart w:id="13101" w:name="_Toc176783806"/>
      <w:bookmarkStart w:id="13102" w:name="_Toc187257440"/>
      <w:r w:rsidRPr="00931575">
        <w:t>8.3.3.1.4</w:t>
      </w:r>
      <w:r w:rsidRPr="00931575">
        <w:tab/>
        <w:t>Method of test</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6774FBB6" w14:textId="77777777" w:rsidR="00C45907" w:rsidRPr="00931575" w:rsidRDefault="00C45907" w:rsidP="005624C7">
      <w:pPr>
        <w:pStyle w:val="H6"/>
      </w:pPr>
      <w:bookmarkStart w:id="13103" w:name="_Toc21103001"/>
      <w:bookmarkStart w:id="13104" w:name="_Toc29810850"/>
      <w:bookmarkStart w:id="13105" w:name="_Toc36636210"/>
      <w:bookmarkStart w:id="13106" w:name="_Toc37273156"/>
      <w:bookmarkStart w:id="13107" w:name="_Toc45886244"/>
      <w:r w:rsidRPr="00931575">
        <w:t>8.3.3.1.4.1</w:t>
      </w:r>
      <w:r w:rsidRPr="00931575">
        <w:tab/>
        <w:t>Initial conditions</w:t>
      </w:r>
      <w:bookmarkEnd w:id="13103"/>
      <w:bookmarkEnd w:id="13104"/>
      <w:bookmarkEnd w:id="13105"/>
      <w:bookmarkEnd w:id="13106"/>
      <w:bookmarkEnd w:id="13107"/>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0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09" w:name="_Toc29810851"/>
      <w:bookmarkStart w:id="13110" w:name="_Toc36636211"/>
      <w:bookmarkStart w:id="13111" w:name="_Toc37273157"/>
      <w:bookmarkStart w:id="1311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08"/>
      <w:bookmarkEnd w:id="13109"/>
      <w:bookmarkEnd w:id="13110"/>
      <w:bookmarkEnd w:id="13111"/>
      <w:bookmarkEnd w:id="13112"/>
    </w:p>
    <w:p w14:paraId="1E23D2AD" w14:textId="77777777" w:rsidR="00C45907" w:rsidRPr="00931575" w:rsidRDefault="00C45907" w:rsidP="006F1F81">
      <w:pPr>
        <w:pStyle w:val="B1"/>
        <w:rPr>
          <w:rFonts w:eastAsia="DengXian"/>
        </w:rPr>
      </w:pPr>
      <w:bookmarkStart w:id="13113" w:name="_MON_1283843391"/>
      <w:bookmarkEnd w:id="1311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4" w:name="_MON_1290324379"/>
    <w:bookmarkEnd w:id="13114"/>
    <w:p w14:paraId="3F61C38F" w14:textId="77777777" w:rsidR="00C45907" w:rsidRPr="00931575" w:rsidRDefault="00C45907" w:rsidP="006F1F81">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812200005"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5" w:name="_Toc21103003"/>
      <w:bookmarkStart w:id="13116" w:name="_Toc29810852"/>
      <w:bookmarkStart w:id="13117" w:name="_Toc36636212"/>
      <w:bookmarkStart w:id="13118" w:name="_Toc37273158"/>
      <w:bookmarkStart w:id="13119" w:name="_Toc45886246"/>
      <w:bookmarkStart w:id="13120" w:name="_Toc53183315"/>
      <w:bookmarkStart w:id="13121" w:name="_Toc58916024"/>
      <w:bookmarkStart w:id="13122" w:name="_Toc58918205"/>
      <w:bookmarkStart w:id="13123" w:name="_Toc66694075"/>
      <w:bookmarkStart w:id="13124" w:name="_Toc74916060"/>
      <w:bookmarkStart w:id="13125" w:name="_Toc76114685"/>
      <w:bookmarkStart w:id="13126" w:name="_Toc76544571"/>
      <w:bookmarkStart w:id="13127" w:name="_Toc82536693"/>
      <w:bookmarkStart w:id="13128" w:name="_Toc89952986"/>
      <w:bookmarkStart w:id="13129" w:name="_Toc98766802"/>
      <w:bookmarkStart w:id="13130" w:name="_Toc99703165"/>
      <w:bookmarkStart w:id="13131" w:name="_Toc106206955"/>
      <w:bookmarkStart w:id="13132" w:name="_Toc115080957"/>
      <w:bookmarkStart w:id="13133" w:name="_Toc121999868"/>
      <w:bookmarkStart w:id="13134" w:name="_Toc124154041"/>
      <w:bookmarkStart w:id="13135" w:name="_Toc124154816"/>
      <w:bookmarkStart w:id="13136" w:name="_Toc131560671"/>
      <w:bookmarkStart w:id="13137" w:name="_Toc137394371"/>
      <w:bookmarkStart w:id="13138" w:name="_Toc163475477"/>
      <w:bookmarkStart w:id="13139" w:name="_Toc176783807"/>
      <w:bookmarkStart w:id="13140" w:name="_Toc187257441"/>
      <w:r w:rsidRPr="00931575">
        <w:t>8.3.3.1.5</w:t>
      </w:r>
      <w:r w:rsidRPr="00931575">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2192768" w14:textId="77777777" w:rsidR="00C45907" w:rsidRPr="00931575" w:rsidRDefault="00C45907" w:rsidP="005624C7">
      <w:pPr>
        <w:pStyle w:val="H6"/>
      </w:pPr>
      <w:bookmarkStart w:id="13141" w:name="_Toc21103004"/>
      <w:bookmarkStart w:id="13142" w:name="_Toc29810853"/>
      <w:bookmarkStart w:id="13143" w:name="_Toc36636213"/>
      <w:bookmarkStart w:id="13144" w:name="_Toc37273159"/>
      <w:bookmarkStart w:id="1314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1"/>
      <w:bookmarkEnd w:id="13142"/>
      <w:bookmarkEnd w:id="13143"/>
      <w:bookmarkEnd w:id="13144"/>
      <w:bookmarkEnd w:id="13145"/>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46" w:name="_Toc21103005"/>
      <w:bookmarkStart w:id="13147" w:name="_Toc29810854"/>
      <w:bookmarkStart w:id="13148" w:name="_Toc36636214"/>
      <w:bookmarkStart w:id="13149" w:name="_Toc37273160"/>
      <w:bookmarkStart w:id="1315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46"/>
      <w:bookmarkEnd w:id="13147"/>
      <w:bookmarkEnd w:id="13148"/>
      <w:bookmarkEnd w:id="13149"/>
      <w:bookmarkEnd w:id="13150"/>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1"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1"/>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2" w:name="_Toc21103006"/>
      <w:bookmarkStart w:id="13153" w:name="_Toc29810855"/>
      <w:bookmarkStart w:id="13154" w:name="_Toc36636215"/>
      <w:bookmarkStart w:id="13155" w:name="_Toc37273161"/>
      <w:bookmarkStart w:id="13156" w:name="_Toc45886249"/>
      <w:bookmarkStart w:id="13157" w:name="_Toc53183316"/>
      <w:bookmarkStart w:id="13158" w:name="_Toc58916025"/>
      <w:bookmarkStart w:id="13159" w:name="_Toc58918206"/>
      <w:bookmarkStart w:id="13160" w:name="_Toc66694076"/>
      <w:bookmarkStart w:id="13161" w:name="_Toc74916061"/>
      <w:bookmarkStart w:id="13162" w:name="_Toc76114686"/>
      <w:bookmarkStart w:id="13163" w:name="_Toc76544572"/>
      <w:bookmarkStart w:id="13164" w:name="_Toc82536694"/>
      <w:bookmarkStart w:id="13165" w:name="_Toc89952987"/>
      <w:bookmarkStart w:id="13166" w:name="_Toc98766803"/>
      <w:bookmarkStart w:id="13167" w:name="_Toc99703166"/>
      <w:bookmarkStart w:id="13168" w:name="_Toc106206956"/>
      <w:bookmarkStart w:id="13169" w:name="_Toc115080958"/>
      <w:bookmarkStart w:id="13170" w:name="_Toc121999869"/>
      <w:bookmarkStart w:id="13171" w:name="_Toc124154042"/>
      <w:bookmarkStart w:id="13172" w:name="_Toc124154817"/>
      <w:bookmarkStart w:id="13173" w:name="_Toc131560672"/>
      <w:bookmarkStart w:id="13174" w:name="_Toc137394372"/>
      <w:bookmarkStart w:id="13175" w:name="_Toc163475478"/>
      <w:bookmarkStart w:id="13176" w:name="_Toc176783808"/>
      <w:bookmarkStart w:id="13177" w:name="_Toc187257442"/>
      <w:r w:rsidRPr="00931575">
        <w:t>8.3.3.2</w:t>
      </w:r>
      <w:r w:rsidRPr="00931575">
        <w:tab/>
        <w:t>UCI BLER performance requirements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C16B05F" w14:textId="77777777" w:rsidR="00C45907" w:rsidRPr="00931575" w:rsidRDefault="00C45907" w:rsidP="00C45907">
      <w:pPr>
        <w:pStyle w:val="Heading5"/>
      </w:pPr>
      <w:bookmarkStart w:id="13178" w:name="_Toc21103007"/>
      <w:bookmarkStart w:id="13179" w:name="_Toc29810856"/>
      <w:bookmarkStart w:id="13180" w:name="_Toc36636216"/>
      <w:bookmarkStart w:id="13181" w:name="_Toc37273162"/>
      <w:bookmarkStart w:id="13182" w:name="_Toc45886250"/>
      <w:bookmarkStart w:id="13183" w:name="_Toc53183317"/>
      <w:bookmarkStart w:id="13184" w:name="_Toc58916026"/>
      <w:bookmarkStart w:id="13185" w:name="_Toc58918207"/>
      <w:bookmarkStart w:id="13186" w:name="_Toc66694077"/>
      <w:bookmarkStart w:id="13187" w:name="_Toc74916062"/>
      <w:bookmarkStart w:id="13188" w:name="_Toc76114687"/>
      <w:bookmarkStart w:id="13189" w:name="_Toc76544573"/>
      <w:bookmarkStart w:id="13190" w:name="_Toc82536695"/>
      <w:bookmarkStart w:id="13191" w:name="_Toc89952988"/>
      <w:bookmarkStart w:id="13192" w:name="_Toc98766804"/>
      <w:bookmarkStart w:id="13193" w:name="_Toc99703167"/>
      <w:bookmarkStart w:id="13194" w:name="_Toc106206957"/>
      <w:bookmarkStart w:id="13195" w:name="_Toc115080959"/>
      <w:bookmarkStart w:id="13196" w:name="_Toc121999870"/>
      <w:bookmarkStart w:id="13197" w:name="_Toc124154043"/>
      <w:bookmarkStart w:id="13198" w:name="_Toc124154818"/>
      <w:bookmarkStart w:id="13199" w:name="_Toc131560673"/>
      <w:bookmarkStart w:id="13200" w:name="_Toc137394373"/>
      <w:bookmarkStart w:id="13201" w:name="_Toc163475479"/>
      <w:bookmarkStart w:id="13202" w:name="_Toc176783809"/>
      <w:bookmarkStart w:id="13203" w:name="_Toc187257443"/>
      <w:r w:rsidRPr="00931575">
        <w:t>8.3.3.2.1</w:t>
      </w:r>
      <w:r w:rsidRPr="00931575">
        <w:tab/>
        <w:t>Definition and applicability</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4" w:name="OLE_LINK14"/>
    </w:p>
    <w:p w14:paraId="6E263439" w14:textId="77777777" w:rsidR="00C45907" w:rsidRPr="00931575" w:rsidRDefault="00C45907" w:rsidP="00C45907">
      <w:pPr>
        <w:pStyle w:val="Heading5"/>
      </w:pPr>
      <w:bookmarkStart w:id="13205" w:name="_Toc21103008"/>
      <w:bookmarkStart w:id="13206" w:name="_Toc29810857"/>
      <w:bookmarkStart w:id="13207" w:name="_Toc36636217"/>
      <w:bookmarkStart w:id="13208" w:name="_Toc37273163"/>
      <w:bookmarkStart w:id="13209" w:name="_Toc45886251"/>
      <w:bookmarkStart w:id="13210" w:name="_Toc53183318"/>
      <w:bookmarkStart w:id="13211" w:name="_Toc58916027"/>
      <w:bookmarkStart w:id="13212" w:name="_Toc58918208"/>
      <w:bookmarkStart w:id="13213" w:name="_Toc66694078"/>
      <w:bookmarkStart w:id="13214" w:name="_Toc74916063"/>
      <w:bookmarkStart w:id="13215" w:name="_Toc76114688"/>
      <w:bookmarkStart w:id="13216" w:name="_Toc76544574"/>
      <w:bookmarkStart w:id="13217" w:name="_Toc82536696"/>
      <w:bookmarkStart w:id="13218" w:name="_Toc89952989"/>
      <w:bookmarkStart w:id="13219" w:name="_Toc98766805"/>
      <w:bookmarkStart w:id="13220" w:name="_Toc99703168"/>
      <w:bookmarkStart w:id="13221" w:name="_Toc106206958"/>
      <w:bookmarkStart w:id="13222" w:name="_Toc115080960"/>
      <w:bookmarkStart w:id="13223" w:name="_Toc121999871"/>
      <w:bookmarkStart w:id="13224" w:name="_Toc124154044"/>
      <w:bookmarkStart w:id="13225" w:name="_Toc124154819"/>
      <w:bookmarkStart w:id="13226" w:name="_Toc131560674"/>
      <w:bookmarkStart w:id="13227" w:name="_Toc137394374"/>
      <w:bookmarkStart w:id="13228" w:name="_Toc163475480"/>
      <w:bookmarkStart w:id="13229" w:name="_Toc176783810"/>
      <w:bookmarkStart w:id="13230" w:name="_Toc187257444"/>
      <w:bookmarkEnd w:id="13204"/>
      <w:r w:rsidRPr="00931575">
        <w:t>8.3.3.2.2</w:t>
      </w:r>
      <w:r w:rsidRPr="00931575">
        <w:tab/>
        <w:t>Minimum Requirement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1" w:name="_Toc21103009"/>
      <w:bookmarkStart w:id="13232" w:name="_Toc29810858"/>
      <w:bookmarkStart w:id="13233" w:name="_Toc36636218"/>
      <w:bookmarkStart w:id="13234" w:name="_Toc37273164"/>
      <w:bookmarkStart w:id="13235" w:name="_Toc45886252"/>
      <w:bookmarkStart w:id="13236" w:name="_Toc53183319"/>
      <w:bookmarkStart w:id="13237" w:name="_Toc58916028"/>
      <w:bookmarkStart w:id="13238" w:name="_Toc58918209"/>
      <w:bookmarkStart w:id="13239" w:name="_Toc66694079"/>
      <w:bookmarkStart w:id="13240" w:name="_Toc74916064"/>
      <w:bookmarkStart w:id="13241" w:name="_Toc76114689"/>
      <w:bookmarkStart w:id="13242" w:name="_Toc76544575"/>
      <w:bookmarkStart w:id="13243" w:name="_Toc82536697"/>
      <w:bookmarkStart w:id="13244" w:name="_Toc89952990"/>
      <w:bookmarkStart w:id="13245" w:name="_Toc98766806"/>
      <w:bookmarkStart w:id="13246" w:name="_Toc99703169"/>
      <w:bookmarkStart w:id="13247" w:name="_Toc106206959"/>
      <w:bookmarkStart w:id="13248" w:name="_Toc115080961"/>
      <w:bookmarkStart w:id="13249" w:name="_Toc121999872"/>
      <w:bookmarkStart w:id="13250" w:name="_Toc124154045"/>
      <w:bookmarkStart w:id="13251" w:name="_Toc124154820"/>
      <w:bookmarkStart w:id="13252" w:name="_Toc131560675"/>
      <w:bookmarkStart w:id="13253" w:name="_Toc137394375"/>
      <w:bookmarkStart w:id="13254" w:name="_Toc163475481"/>
      <w:bookmarkStart w:id="13255" w:name="_Toc176783811"/>
      <w:bookmarkStart w:id="13256" w:name="_Toc187257445"/>
      <w:r w:rsidRPr="00931575">
        <w:t>8.3.3.2.3</w:t>
      </w:r>
      <w:r w:rsidRPr="00931575">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57" w:name="_Toc21103010"/>
      <w:bookmarkStart w:id="13258" w:name="_Toc29810859"/>
      <w:bookmarkStart w:id="13259" w:name="_Toc36636219"/>
      <w:bookmarkStart w:id="13260" w:name="_Toc37273165"/>
      <w:bookmarkStart w:id="13261" w:name="_Toc45886253"/>
      <w:bookmarkStart w:id="13262" w:name="_Toc53183320"/>
      <w:bookmarkStart w:id="13263" w:name="_Toc58916029"/>
      <w:bookmarkStart w:id="13264" w:name="_Toc58918210"/>
      <w:bookmarkStart w:id="13265" w:name="_Toc66694080"/>
      <w:bookmarkStart w:id="13266" w:name="_Toc74916065"/>
      <w:bookmarkStart w:id="13267" w:name="_Toc76114690"/>
      <w:bookmarkStart w:id="13268" w:name="_Toc76544576"/>
      <w:bookmarkStart w:id="13269" w:name="_Toc82536698"/>
      <w:bookmarkStart w:id="13270" w:name="_Toc89952991"/>
      <w:bookmarkStart w:id="13271" w:name="_Toc98766807"/>
      <w:bookmarkStart w:id="13272" w:name="_Toc99703170"/>
      <w:bookmarkStart w:id="13273" w:name="_Toc106206960"/>
      <w:bookmarkStart w:id="13274" w:name="_Toc115080962"/>
      <w:bookmarkStart w:id="13275" w:name="_Toc121999873"/>
      <w:bookmarkStart w:id="13276" w:name="_Toc124154046"/>
      <w:bookmarkStart w:id="13277" w:name="_Toc124154821"/>
      <w:bookmarkStart w:id="13278" w:name="_Toc131560676"/>
      <w:bookmarkStart w:id="13279" w:name="_Toc137394376"/>
      <w:bookmarkStart w:id="13280" w:name="_Toc163475482"/>
      <w:bookmarkStart w:id="13281" w:name="_Toc176783812"/>
      <w:bookmarkStart w:id="13282" w:name="_Toc187257446"/>
      <w:r w:rsidRPr="00931575">
        <w:t>8.3.3.2.4</w:t>
      </w:r>
      <w:r w:rsidRPr="00931575">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5E6659C" w14:textId="77777777" w:rsidR="00C45907" w:rsidRPr="00931575" w:rsidRDefault="00C45907" w:rsidP="005624C7">
      <w:pPr>
        <w:pStyle w:val="H6"/>
      </w:pPr>
      <w:bookmarkStart w:id="13283" w:name="_Toc21103011"/>
      <w:bookmarkStart w:id="13284" w:name="_Toc29810860"/>
      <w:bookmarkStart w:id="13285" w:name="_Toc36636220"/>
      <w:bookmarkStart w:id="13286" w:name="_Toc37273166"/>
      <w:bookmarkStart w:id="1328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3"/>
      <w:bookmarkEnd w:id="13284"/>
      <w:bookmarkEnd w:id="13285"/>
      <w:bookmarkEnd w:id="13286"/>
      <w:bookmarkEnd w:id="13287"/>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8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89" w:name="_Toc29810861"/>
      <w:bookmarkStart w:id="13290" w:name="_Toc36636221"/>
      <w:bookmarkStart w:id="13291" w:name="_Toc37273167"/>
      <w:bookmarkStart w:id="1329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88"/>
      <w:bookmarkEnd w:id="13289"/>
      <w:bookmarkEnd w:id="13290"/>
      <w:bookmarkEnd w:id="13291"/>
      <w:bookmarkEnd w:id="13292"/>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3" w:name="_MON_1281253042"/>
    <w:bookmarkEnd w:id="13293"/>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812200006"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4" w:name="_Toc21103013"/>
      <w:bookmarkStart w:id="13295" w:name="_Toc29810862"/>
      <w:bookmarkStart w:id="13296" w:name="_Toc36636222"/>
      <w:bookmarkStart w:id="13297" w:name="_Toc37273168"/>
      <w:bookmarkStart w:id="13298" w:name="_Toc45886256"/>
      <w:bookmarkStart w:id="13299" w:name="_Toc53183321"/>
      <w:bookmarkStart w:id="13300" w:name="_Toc58916030"/>
      <w:bookmarkStart w:id="13301" w:name="_Toc58918211"/>
      <w:bookmarkStart w:id="13302" w:name="_Toc66694081"/>
      <w:bookmarkStart w:id="13303" w:name="_Toc74916066"/>
      <w:bookmarkStart w:id="13304" w:name="_Toc76114691"/>
      <w:bookmarkStart w:id="13305" w:name="_Toc76544577"/>
      <w:bookmarkStart w:id="13306" w:name="_Toc82536699"/>
      <w:bookmarkStart w:id="13307" w:name="_Toc89952992"/>
      <w:bookmarkStart w:id="13308" w:name="_Toc98766808"/>
      <w:bookmarkStart w:id="13309" w:name="_Toc99703171"/>
      <w:bookmarkStart w:id="13310" w:name="_Toc106206961"/>
      <w:bookmarkStart w:id="13311" w:name="_Toc115080963"/>
      <w:bookmarkStart w:id="13312" w:name="_Toc121999874"/>
      <w:bookmarkStart w:id="13313" w:name="_Toc124154047"/>
      <w:bookmarkStart w:id="13314" w:name="_Toc124154822"/>
      <w:bookmarkStart w:id="13315" w:name="_Toc131560677"/>
      <w:bookmarkStart w:id="13316" w:name="_Toc137394377"/>
      <w:bookmarkStart w:id="13317" w:name="_Toc163475483"/>
      <w:bookmarkStart w:id="13318" w:name="_Toc176783813"/>
      <w:bookmarkStart w:id="13319" w:name="_Toc187257447"/>
      <w:r w:rsidRPr="00931575">
        <w:t>8.3.3.2.5</w:t>
      </w:r>
      <w:r w:rsidRPr="00931575">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600ACC6" w14:textId="77777777" w:rsidR="00C45907" w:rsidRPr="00931575" w:rsidRDefault="00C45907" w:rsidP="005624C7">
      <w:pPr>
        <w:pStyle w:val="H6"/>
      </w:pPr>
      <w:bookmarkStart w:id="13320" w:name="_Toc21103014"/>
      <w:bookmarkStart w:id="13321" w:name="_Toc29810863"/>
      <w:bookmarkStart w:id="13322" w:name="_Toc36636223"/>
      <w:bookmarkStart w:id="13323" w:name="_Toc37273169"/>
      <w:bookmarkStart w:id="13324" w:name="_Toc45886257"/>
      <w:r w:rsidRPr="00931575">
        <w:t>8.3.3.2.5.1</w:t>
      </w:r>
      <w:r w:rsidRPr="00931575">
        <w:tab/>
        <w:t>Requirements for BS type 1-O</w:t>
      </w:r>
      <w:bookmarkEnd w:id="13320"/>
      <w:bookmarkEnd w:id="13321"/>
      <w:bookmarkEnd w:id="13322"/>
      <w:bookmarkEnd w:id="13323"/>
      <w:bookmarkEnd w:id="13324"/>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5" w:name="_Toc21103015"/>
      <w:bookmarkStart w:id="13326" w:name="_Toc29810864"/>
      <w:bookmarkStart w:id="13327" w:name="_Toc36636224"/>
      <w:bookmarkStart w:id="13328" w:name="_Toc37273170"/>
      <w:bookmarkStart w:id="13329"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5"/>
      <w:bookmarkEnd w:id="13326"/>
      <w:bookmarkEnd w:id="13327"/>
      <w:bookmarkEnd w:id="13328"/>
      <w:bookmarkEnd w:id="13329"/>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30" w:name="_Toc21103016"/>
      <w:bookmarkStart w:id="13331" w:name="_Toc29810865"/>
      <w:bookmarkStart w:id="13332" w:name="_Toc36636225"/>
      <w:bookmarkStart w:id="13333" w:name="_Toc37273171"/>
      <w:bookmarkStart w:id="13334" w:name="_Toc45886259"/>
      <w:bookmarkStart w:id="13335" w:name="_Toc53183322"/>
      <w:bookmarkStart w:id="13336" w:name="_Toc58916031"/>
      <w:bookmarkStart w:id="13337" w:name="_Toc58918212"/>
      <w:bookmarkStart w:id="13338" w:name="_Toc66694082"/>
      <w:bookmarkStart w:id="13339" w:name="_Toc74916067"/>
      <w:bookmarkStart w:id="13340" w:name="_Toc76114692"/>
      <w:bookmarkStart w:id="13341" w:name="_Toc76544578"/>
      <w:bookmarkStart w:id="13342" w:name="_Toc82536700"/>
      <w:bookmarkStart w:id="13343" w:name="_Toc89952993"/>
      <w:bookmarkStart w:id="13344" w:name="_Toc98766809"/>
      <w:bookmarkStart w:id="13345" w:name="_Toc99703172"/>
      <w:bookmarkStart w:id="13346" w:name="_Toc106206962"/>
      <w:bookmarkStart w:id="13347" w:name="_Toc115080964"/>
      <w:bookmarkStart w:id="13348" w:name="_Toc121999875"/>
      <w:bookmarkStart w:id="13349" w:name="_Toc124154048"/>
      <w:bookmarkStart w:id="13350" w:name="_Toc124154823"/>
      <w:bookmarkStart w:id="13351" w:name="_Toc131560678"/>
      <w:bookmarkStart w:id="13352" w:name="_Toc137394378"/>
      <w:bookmarkStart w:id="13353" w:name="_Toc163475484"/>
      <w:bookmarkStart w:id="13354" w:name="_Toc176783814"/>
      <w:bookmarkStart w:id="13355" w:name="_Toc187257448"/>
      <w:r w:rsidRPr="00931575">
        <w:t>8.3.4</w:t>
      </w:r>
      <w:r w:rsidRPr="00931575">
        <w:tab/>
        <w:t>Performance requirements for PUCCH format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259364FD" w14:textId="77777777" w:rsidR="00C45907" w:rsidRPr="00931575" w:rsidRDefault="00C45907" w:rsidP="00C45907">
      <w:pPr>
        <w:pStyle w:val="Heading4"/>
      </w:pPr>
      <w:bookmarkStart w:id="13356" w:name="_Toc21103017"/>
      <w:bookmarkStart w:id="13357" w:name="_Toc29810866"/>
      <w:bookmarkStart w:id="13358" w:name="_Toc36636226"/>
      <w:bookmarkStart w:id="13359" w:name="_Toc37273172"/>
      <w:bookmarkStart w:id="13360" w:name="_Toc45886260"/>
      <w:bookmarkStart w:id="13361" w:name="_Toc53183323"/>
      <w:bookmarkStart w:id="13362" w:name="_Toc58916032"/>
      <w:bookmarkStart w:id="13363" w:name="_Toc58918213"/>
      <w:bookmarkStart w:id="13364" w:name="_Toc66694083"/>
      <w:bookmarkStart w:id="13365" w:name="_Toc74916068"/>
      <w:bookmarkStart w:id="13366" w:name="_Toc76114693"/>
      <w:bookmarkStart w:id="13367" w:name="_Toc76544579"/>
      <w:bookmarkStart w:id="13368" w:name="_Toc82536701"/>
      <w:bookmarkStart w:id="13369" w:name="_Toc89952994"/>
      <w:bookmarkStart w:id="13370" w:name="_Toc98766810"/>
      <w:bookmarkStart w:id="13371" w:name="_Toc99703173"/>
      <w:bookmarkStart w:id="13372" w:name="_Toc106206963"/>
      <w:bookmarkStart w:id="13373" w:name="_Toc115080965"/>
      <w:bookmarkStart w:id="13374" w:name="_Toc121999876"/>
      <w:bookmarkStart w:id="13375" w:name="_Toc124154049"/>
      <w:bookmarkStart w:id="13376" w:name="_Toc124154824"/>
      <w:bookmarkStart w:id="13377" w:name="_Toc131560679"/>
      <w:bookmarkStart w:id="13378" w:name="_Toc137394379"/>
      <w:bookmarkStart w:id="13379" w:name="_Toc163475485"/>
      <w:bookmarkStart w:id="13380" w:name="_Toc176783815"/>
      <w:bookmarkStart w:id="13381" w:name="_Toc187257449"/>
      <w:r w:rsidRPr="00931575">
        <w:t>8.3.4.1</w:t>
      </w:r>
      <w:r w:rsidRPr="00931575">
        <w:tab/>
        <w:t>Definition and applicability</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2" w:name="_Toc21103018"/>
      <w:bookmarkStart w:id="13383" w:name="_Toc29810867"/>
      <w:bookmarkStart w:id="13384" w:name="_Toc36636227"/>
      <w:bookmarkStart w:id="13385" w:name="_Toc37273173"/>
      <w:bookmarkStart w:id="13386" w:name="_Toc45886261"/>
      <w:bookmarkStart w:id="13387" w:name="_Toc53183324"/>
      <w:bookmarkStart w:id="13388" w:name="_Toc58916033"/>
      <w:bookmarkStart w:id="13389" w:name="_Toc58918214"/>
      <w:bookmarkStart w:id="13390" w:name="_Toc66694084"/>
      <w:bookmarkStart w:id="13391" w:name="_Toc74916069"/>
      <w:bookmarkStart w:id="13392" w:name="_Toc76114694"/>
      <w:bookmarkStart w:id="13393" w:name="_Toc76544580"/>
      <w:bookmarkStart w:id="13394" w:name="_Toc82536702"/>
      <w:bookmarkStart w:id="13395" w:name="_Toc89952995"/>
      <w:bookmarkStart w:id="13396" w:name="_Toc98766811"/>
      <w:bookmarkStart w:id="13397" w:name="_Toc99703174"/>
      <w:bookmarkStart w:id="13398" w:name="_Toc106206964"/>
      <w:bookmarkStart w:id="13399" w:name="_Toc115080966"/>
      <w:bookmarkStart w:id="13400" w:name="_Toc121999877"/>
      <w:bookmarkStart w:id="13401" w:name="_Toc124154050"/>
      <w:bookmarkStart w:id="13402" w:name="_Toc124154825"/>
      <w:bookmarkStart w:id="13403" w:name="_Toc131560680"/>
      <w:bookmarkStart w:id="13404" w:name="_Toc137394380"/>
      <w:bookmarkStart w:id="13405" w:name="_Toc163475486"/>
      <w:bookmarkStart w:id="13406" w:name="_Toc176783816"/>
      <w:bookmarkStart w:id="13407" w:name="_Toc187257450"/>
      <w:r w:rsidRPr="00931575">
        <w:t>8.3.4.2</w:t>
      </w:r>
      <w:r w:rsidRPr="00931575">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08" w:name="_Toc21103019"/>
      <w:bookmarkStart w:id="13409" w:name="_Toc29810868"/>
      <w:bookmarkStart w:id="13410" w:name="_Toc36636228"/>
      <w:bookmarkStart w:id="13411" w:name="_Toc37273174"/>
      <w:bookmarkStart w:id="13412" w:name="_Toc45886262"/>
      <w:bookmarkStart w:id="13413" w:name="_Toc53183325"/>
      <w:bookmarkStart w:id="13414" w:name="_Toc58916034"/>
      <w:bookmarkStart w:id="13415" w:name="_Toc58918215"/>
      <w:bookmarkStart w:id="13416" w:name="_Toc66694085"/>
      <w:bookmarkStart w:id="13417" w:name="_Toc74916070"/>
      <w:bookmarkStart w:id="13418" w:name="_Toc76114695"/>
      <w:bookmarkStart w:id="13419" w:name="_Toc76544581"/>
      <w:bookmarkStart w:id="13420" w:name="_Toc82536703"/>
      <w:bookmarkStart w:id="13421" w:name="_Toc89952996"/>
      <w:bookmarkStart w:id="13422" w:name="_Toc98766812"/>
      <w:bookmarkStart w:id="13423" w:name="_Toc99703175"/>
      <w:bookmarkStart w:id="13424" w:name="_Toc106206965"/>
      <w:bookmarkStart w:id="13425" w:name="_Toc115080967"/>
      <w:bookmarkStart w:id="13426" w:name="_Toc121999878"/>
      <w:bookmarkStart w:id="13427" w:name="_Toc124154051"/>
      <w:bookmarkStart w:id="13428" w:name="_Toc124154826"/>
      <w:bookmarkStart w:id="13429" w:name="_Toc131560681"/>
      <w:bookmarkStart w:id="13430" w:name="_Toc137394381"/>
      <w:bookmarkStart w:id="13431" w:name="_Toc163475487"/>
      <w:bookmarkStart w:id="13432" w:name="_Toc176783817"/>
      <w:bookmarkStart w:id="13433" w:name="_Toc187257451"/>
      <w:r w:rsidRPr="00931575">
        <w:t>8.3.4.3</w:t>
      </w:r>
      <w:r w:rsidRPr="00931575">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4" w:name="_Toc21103020"/>
      <w:bookmarkStart w:id="13435" w:name="_Toc29810869"/>
      <w:bookmarkStart w:id="13436" w:name="_Toc36636229"/>
      <w:bookmarkStart w:id="13437" w:name="_Toc37273175"/>
      <w:bookmarkStart w:id="13438" w:name="_Toc45886263"/>
      <w:bookmarkStart w:id="13439" w:name="_Toc53183326"/>
      <w:bookmarkStart w:id="13440" w:name="_Toc58916035"/>
      <w:bookmarkStart w:id="13441" w:name="_Toc58918216"/>
      <w:bookmarkStart w:id="13442" w:name="_Toc66694086"/>
      <w:bookmarkStart w:id="13443" w:name="_Toc74916071"/>
      <w:bookmarkStart w:id="13444" w:name="_Toc76114696"/>
      <w:bookmarkStart w:id="13445" w:name="_Toc76544582"/>
      <w:bookmarkStart w:id="13446" w:name="_Toc82536704"/>
      <w:bookmarkStart w:id="13447" w:name="_Toc89952997"/>
      <w:bookmarkStart w:id="13448" w:name="_Toc98766813"/>
      <w:bookmarkStart w:id="13449" w:name="_Toc99703176"/>
      <w:bookmarkStart w:id="13450" w:name="_Toc106206966"/>
      <w:bookmarkStart w:id="13451" w:name="_Toc115080968"/>
      <w:bookmarkStart w:id="13452" w:name="_Toc121999879"/>
      <w:bookmarkStart w:id="13453" w:name="_Toc124154052"/>
      <w:bookmarkStart w:id="13454" w:name="_Toc124154827"/>
      <w:bookmarkStart w:id="13455" w:name="_Toc131560682"/>
      <w:bookmarkStart w:id="13456" w:name="_Toc137394382"/>
      <w:bookmarkStart w:id="13457" w:name="_Toc163475488"/>
      <w:bookmarkStart w:id="13458" w:name="_Toc176783818"/>
      <w:bookmarkStart w:id="13459" w:name="_Toc187257452"/>
      <w:r w:rsidRPr="00931575">
        <w:t>8.3.4.4</w:t>
      </w:r>
      <w:r w:rsidRPr="00931575">
        <w:tab/>
        <w:t>Method of test</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2973DB5" w14:textId="77777777" w:rsidR="00C45907" w:rsidRPr="00931575" w:rsidRDefault="00C45907" w:rsidP="00C45907">
      <w:pPr>
        <w:pStyle w:val="Heading5"/>
      </w:pPr>
      <w:bookmarkStart w:id="13460" w:name="_Toc21103021"/>
      <w:bookmarkStart w:id="13461" w:name="_Toc29810870"/>
      <w:bookmarkStart w:id="13462" w:name="_Toc36636230"/>
      <w:bookmarkStart w:id="13463" w:name="_Toc37273176"/>
      <w:bookmarkStart w:id="13464" w:name="_Toc45886264"/>
      <w:bookmarkStart w:id="13465" w:name="_Toc53183327"/>
      <w:bookmarkStart w:id="13466" w:name="_Toc58916036"/>
      <w:bookmarkStart w:id="13467" w:name="_Toc58918217"/>
      <w:bookmarkStart w:id="13468" w:name="_Toc66694087"/>
      <w:bookmarkStart w:id="13469" w:name="_Toc74916072"/>
      <w:bookmarkStart w:id="13470" w:name="_Toc76114697"/>
      <w:bookmarkStart w:id="13471" w:name="_Toc76544583"/>
      <w:bookmarkStart w:id="13472" w:name="_Toc82536705"/>
      <w:bookmarkStart w:id="13473" w:name="_Toc89952998"/>
      <w:bookmarkStart w:id="13474" w:name="_Toc98766814"/>
      <w:bookmarkStart w:id="13475" w:name="_Toc99703177"/>
      <w:bookmarkStart w:id="13476" w:name="_Toc106206967"/>
      <w:bookmarkStart w:id="13477" w:name="_Toc115080969"/>
      <w:bookmarkStart w:id="13478" w:name="_Toc121999880"/>
      <w:bookmarkStart w:id="13479" w:name="_Toc124154053"/>
      <w:bookmarkStart w:id="13480" w:name="_Toc124154828"/>
      <w:bookmarkStart w:id="13481" w:name="_Toc131560683"/>
      <w:bookmarkStart w:id="13482" w:name="_Toc137394383"/>
      <w:bookmarkStart w:id="13483" w:name="_Toc163475489"/>
      <w:bookmarkStart w:id="13484" w:name="_Toc176783819"/>
      <w:bookmarkStart w:id="13485" w:name="_Toc187257453"/>
      <w:r w:rsidRPr="00931575">
        <w:t>8.3.4.4.1</w:t>
      </w:r>
      <w:r w:rsidRPr="00931575">
        <w:tab/>
        <w:t>Initial conditions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8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87" w:name="_Toc29810871"/>
      <w:bookmarkStart w:id="13488" w:name="_Toc36636231"/>
      <w:bookmarkStart w:id="13489" w:name="_Toc37273177"/>
      <w:bookmarkStart w:id="13490" w:name="_Toc45886265"/>
      <w:bookmarkStart w:id="13491" w:name="_Toc53183328"/>
      <w:bookmarkStart w:id="13492" w:name="_Toc58916037"/>
      <w:bookmarkStart w:id="13493" w:name="_Toc58918218"/>
      <w:bookmarkStart w:id="13494" w:name="_Toc66694088"/>
      <w:bookmarkStart w:id="13495" w:name="_Toc74916073"/>
      <w:bookmarkStart w:id="13496" w:name="_Toc76114698"/>
      <w:bookmarkStart w:id="13497" w:name="_Toc76544584"/>
      <w:bookmarkStart w:id="13498" w:name="_Toc82536706"/>
      <w:bookmarkStart w:id="13499" w:name="_Toc89952999"/>
      <w:bookmarkStart w:id="13500" w:name="_Toc98766815"/>
      <w:bookmarkStart w:id="13501" w:name="_Toc99703178"/>
      <w:bookmarkStart w:id="13502" w:name="_Toc106206968"/>
      <w:bookmarkStart w:id="13503" w:name="_Toc115080970"/>
      <w:bookmarkStart w:id="13504" w:name="_Toc121999881"/>
      <w:bookmarkStart w:id="13505" w:name="_Toc124154054"/>
      <w:bookmarkStart w:id="13506" w:name="_Toc124154829"/>
      <w:bookmarkStart w:id="13507" w:name="_Toc131560684"/>
      <w:bookmarkStart w:id="13508" w:name="_Toc137394384"/>
      <w:bookmarkStart w:id="13509" w:name="_Toc163475490"/>
      <w:bookmarkStart w:id="13510" w:name="_Toc176783820"/>
      <w:bookmarkStart w:id="13511" w:name="_Toc187257454"/>
      <w:r w:rsidRPr="00931575">
        <w:t>8.3.4.4.2</w:t>
      </w:r>
      <w:r w:rsidRPr="00931575">
        <w:tab/>
        <w:t>Procedure</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2" w:name="_Toc21103023"/>
      <w:bookmarkStart w:id="13513" w:name="_Toc29810872"/>
      <w:bookmarkStart w:id="13514" w:name="_Toc36636232"/>
      <w:bookmarkStart w:id="13515" w:name="_Toc37273178"/>
      <w:bookmarkStart w:id="13516" w:name="_Toc45886266"/>
      <w:bookmarkStart w:id="13517" w:name="_Toc53183329"/>
      <w:bookmarkStart w:id="13518" w:name="_Toc58916038"/>
      <w:bookmarkStart w:id="13519" w:name="_Toc58918219"/>
      <w:bookmarkStart w:id="13520" w:name="_Toc66694089"/>
      <w:bookmarkStart w:id="13521" w:name="_Toc74916074"/>
      <w:bookmarkStart w:id="13522" w:name="_Toc76114699"/>
      <w:bookmarkStart w:id="13523" w:name="_Toc76544585"/>
      <w:bookmarkStart w:id="13524" w:name="_Toc82536707"/>
      <w:bookmarkStart w:id="13525" w:name="_Toc89953000"/>
      <w:bookmarkStart w:id="13526" w:name="_Toc98766816"/>
      <w:bookmarkStart w:id="13527" w:name="_Toc99703179"/>
      <w:bookmarkStart w:id="13528" w:name="_Toc106206969"/>
      <w:bookmarkStart w:id="13529" w:name="_Toc115080971"/>
      <w:bookmarkStart w:id="13530" w:name="_Toc121999882"/>
      <w:bookmarkStart w:id="13531" w:name="_Toc124154055"/>
      <w:bookmarkStart w:id="13532" w:name="_Toc124154830"/>
      <w:bookmarkStart w:id="13533" w:name="_Toc131560685"/>
      <w:bookmarkStart w:id="13534" w:name="_Toc137394385"/>
      <w:bookmarkStart w:id="13535" w:name="_Toc163475491"/>
      <w:bookmarkStart w:id="13536" w:name="_Toc176783821"/>
      <w:bookmarkStart w:id="13537" w:name="_Toc187257455"/>
      <w:r w:rsidRPr="00931575">
        <w:t>8.3.4.5</w:t>
      </w:r>
      <w:r w:rsidRPr="00931575">
        <w:tab/>
        <w:t>Test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C390B50" w14:textId="77777777" w:rsidR="00C45907" w:rsidRPr="00931575" w:rsidRDefault="00C45907" w:rsidP="00C45907">
      <w:pPr>
        <w:pStyle w:val="Heading5"/>
        <w:rPr>
          <w:rFonts w:cs="Arial"/>
          <w:i/>
          <w:iCs/>
          <w:szCs w:val="22"/>
          <w:lang w:eastAsia="zh-CN"/>
        </w:rPr>
      </w:pPr>
      <w:bookmarkStart w:id="13538" w:name="_Toc21103024"/>
      <w:bookmarkStart w:id="13539" w:name="_Toc29810873"/>
      <w:bookmarkStart w:id="13540" w:name="_Toc36636233"/>
      <w:bookmarkStart w:id="13541" w:name="_Toc37273179"/>
      <w:bookmarkStart w:id="13542" w:name="_Toc45886267"/>
      <w:bookmarkStart w:id="13543" w:name="_Toc53183330"/>
      <w:bookmarkStart w:id="13544" w:name="_Toc58916039"/>
      <w:bookmarkStart w:id="13545" w:name="_Toc58918220"/>
      <w:bookmarkStart w:id="13546" w:name="_Toc66694090"/>
      <w:bookmarkStart w:id="13547" w:name="_Toc74916075"/>
      <w:bookmarkStart w:id="13548" w:name="_Toc76114700"/>
      <w:bookmarkStart w:id="13549" w:name="_Toc76544586"/>
      <w:bookmarkStart w:id="13550" w:name="_Toc82536708"/>
      <w:bookmarkStart w:id="13551" w:name="_Toc89953001"/>
      <w:bookmarkStart w:id="13552" w:name="_Toc98766817"/>
      <w:bookmarkStart w:id="13553" w:name="_Toc99703180"/>
      <w:bookmarkStart w:id="13554" w:name="_Toc106206970"/>
      <w:bookmarkStart w:id="13555" w:name="_Toc115080972"/>
      <w:bookmarkStart w:id="13556" w:name="_Toc121999883"/>
      <w:bookmarkStart w:id="13557" w:name="_Toc124154056"/>
      <w:bookmarkStart w:id="13558" w:name="_Toc124154831"/>
      <w:bookmarkStart w:id="13559" w:name="_Toc131560686"/>
      <w:bookmarkStart w:id="13560" w:name="_Toc137394386"/>
      <w:bookmarkStart w:id="13561" w:name="_Toc163475492"/>
      <w:bookmarkStart w:id="13562" w:name="_Toc176783822"/>
      <w:bookmarkStart w:id="13563" w:name="_Toc1872574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4" w:name="_Toc21103025"/>
      <w:bookmarkStart w:id="13565" w:name="_Toc29810874"/>
      <w:bookmarkStart w:id="13566" w:name="_Toc36636234"/>
      <w:bookmarkStart w:id="13567" w:name="_Toc37273180"/>
      <w:bookmarkStart w:id="13568" w:name="_Toc45886268"/>
      <w:bookmarkStart w:id="13569" w:name="_Toc53183331"/>
      <w:bookmarkStart w:id="13570" w:name="_Toc58916040"/>
      <w:bookmarkStart w:id="13571" w:name="_Toc58918221"/>
      <w:bookmarkStart w:id="13572" w:name="_Toc66694091"/>
      <w:bookmarkStart w:id="13573" w:name="_Toc74916076"/>
      <w:bookmarkStart w:id="13574" w:name="_Toc76114701"/>
      <w:bookmarkStart w:id="13575" w:name="_Toc76544587"/>
      <w:bookmarkStart w:id="13576" w:name="_Toc82536709"/>
      <w:bookmarkStart w:id="13577" w:name="_Toc89953002"/>
      <w:bookmarkStart w:id="13578" w:name="_Toc98766818"/>
      <w:bookmarkStart w:id="13579" w:name="_Toc99703181"/>
      <w:bookmarkStart w:id="13580" w:name="_Toc106206971"/>
      <w:bookmarkStart w:id="13581" w:name="_Toc115080973"/>
      <w:bookmarkStart w:id="13582" w:name="_Toc121999884"/>
      <w:bookmarkStart w:id="13583" w:name="_Toc124154057"/>
      <w:bookmarkStart w:id="13584" w:name="_Toc124154832"/>
      <w:bookmarkStart w:id="13585" w:name="_Toc131560687"/>
      <w:bookmarkStart w:id="13586" w:name="_Toc137394387"/>
      <w:bookmarkStart w:id="13587" w:name="_Toc163475493"/>
      <w:bookmarkStart w:id="13588" w:name="_Toc176783823"/>
      <w:bookmarkStart w:id="13589" w:name="_Toc1872574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90" w:name="_Toc21103026"/>
      <w:bookmarkStart w:id="13591" w:name="_Toc29810875"/>
      <w:bookmarkStart w:id="13592" w:name="_Toc36636235"/>
      <w:bookmarkStart w:id="13593" w:name="_Toc37273181"/>
      <w:bookmarkStart w:id="13594" w:name="_Toc45886269"/>
      <w:bookmarkStart w:id="13595" w:name="_Toc53183332"/>
      <w:bookmarkStart w:id="13596" w:name="_Toc58916041"/>
      <w:bookmarkStart w:id="13597" w:name="_Toc58918222"/>
      <w:bookmarkStart w:id="13598" w:name="_Toc66694092"/>
      <w:bookmarkStart w:id="13599" w:name="_Toc74916077"/>
      <w:bookmarkStart w:id="13600" w:name="_Toc76114702"/>
      <w:bookmarkStart w:id="13601" w:name="_Toc76544588"/>
      <w:bookmarkStart w:id="13602" w:name="_Toc82536710"/>
      <w:bookmarkStart w:id="13603" w:name="_Toc89953003"/>
      <w:bookmarkStart w:id="13604" w:name="_Toc98766819"/>
      <w:bookmarkStart w:id="13605" w:name="_Toc99703182"/>
      <w:bookmarkStart w:id="13606" w:name="_Toc106206972"/>
      <w:bookmarkStart w:id="13607" w:name="_Toc115080974"/>
      <w:bookmarkStart w:id="13608" w:name="_Toc121999885"/>
      <w:bookmarkStart w:id="13609" w:name="_Toc124154058"/>
      <w:bookmarkStart w:id="13610" w:name="_Toc124154833"/>
      <w:bookmarkStart w:id="13611" w:name="_Toc131560688"/>
      <w:bookmarkStart w:id="13612" w:name="_Toc137394388"/>
      <w:bookmarkStart w:id="13613" w:name="_Toc163475494"/>
      <w:bookmarkStart w:id="13614" w:name="_Toc176783824"/>
      <w:bookmarkStart w:id="13615" w:name="_Toc187257458"/>
      <w:r w:rsidRPr="00931575">
        <w:t>8.3.5</w:t>
      </w:r>
      <w:r w:rsidRPr="00931575">
        <w:tab/>
        <w:t>Performance requirements for PUCCH format 4</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3C59C84" w14:textId="77777777" w:rsidR="00C45907" w:rsidRPr="00931575" w:rsidRDefault="00C45907" w:rsidP="00C45907">
      <w:pPr>
        <w:pStyle w:val="Heading4"/>
      </w:pPr>
      <w:bookmarkStart w:id="13616" w:name="_Toc21103027"/>
      <w:bookmarkStart w:id="13617" w:name="_Toc29810876"/>
      <w:bookmarkStart w:id="13618" w:name="_Toc36636236"/>
      <w:bookmarkStart w:id="13619" w:name="_Toc37273182"/>
      <w:bookmarkStart w:id="13620" w:name="_Toc45886270"/>
      <w:bookmarkStart w:id="13621" w:name="_Toc53183333"/>
      <w:bookmarkStart w:id="13622" w:name="_Toc58916042"/>
      <w:bookmarkStart w:id="13623" w:name="_Toc58918223"/>
      <w:bookmarkStart w:id="13624" w:name="_Toc66694093"/>
      <w:bookmarkStart w:id="13625" w:name="_Toc74916078"/>
      <w:bookmarkStart w:id="13626" w:name="_Toc76114703"/>
      <w:bookmarkStart w:id="13627" w:name="_Toc76544589"/>
      <w:bookmarkStart w:id="13628" w:name="_Toc82536711"/>
      <w:bookmarkStart w:id="13629" w:name="_Toc89953004"/>
      <w:bookmarkStart w:id="13630" w:name="_Toc98766820"/>
      <w:bookmarkStart w:id="13631" w:name="_Toc99703183"/>
      <w:bookmarkStart w:id="13632" w:name="_Toc106206973"/>
      <w:bookmarkStart w:id="13633" w:name="_Toc115080975"/>
      <w:bookmarkStart w:id="13634" w:name="_Toc121999886"/>
      <w:bookmarkStart w:id="13635" w:name="_Toc124154059"/>
      <w:bookmarkStart w:id="13636" w:name="_Toc124154834"/>
      <w:bookmarkStart w:id="13637" w:name="_Toc131560689"/>
      <w:bookmarkStart w:id="13638" w:name="_Toc137394389"/>
      <w:bookmarkStart w:id="13639" w:name="_Toc163475495"/>
      <w:bookmarkStart w:id="13640" w:name="_Toc176783825"/>
      <w:bookmarkStart w:id="13641" w:name="_Toc187257459"/>
      <w:r w:rsidRPr="00931575">
        <w:t>8.3.5.1</w:t>
      </w:r>
      <w:r w:rsidRPr="00931575">
        <w:tab/>
        <w:t>Definition and applicability</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2" w:name="_Toc21103028"/>
      <w:bookmarkStart w:id="13643" w:name="_Toc29810877"/>
      <w:bookmarkStart w:id="13644" w:name="_Toc36636237"/>
      <w:bookmarkStart w:id="13645" w:name="_Toc37273183"/>
      <w:bookmarkStart w:id="13646" w:name="_Toc45886271"/>
      <w:bookmarkStart w:id="13647" w:name="_Toc53183334"/>
      <w:bookmarkStart w:id="13648" w:name="_Toc58916043"/>
      <w:bookmarkStart w:id="13649" w:name="_Toc58918224"/>
      <w:bookmarkStart w:id="13650" w:name="_Toc66694094"/>
      <w:bookmarkStart w:id="13651" w:name="_Toc74916079"/>
      <w:bookmarkStart w:id="13652" w:name="_Toc76114704"/>
      <w:bookmarkStart w:id="13653" w:name="_Toc76544590"/>
      <w:bookmarkStart w:id="13654" w:name="_Toc82536712"/>
      <w:bookmarkStart w:id="13655" w:name="_Toc89953005"/>
      <w:bookmarkStart w:id="13656" w:name="_Toc98766821"/>
      <w:bookmarkStart w:id="13657" w:name="_Toc99703184"/>
      <w:bookmarkStart w:id="13658" w:name="_Toc106206974"/>
      <w:bookmarkStart w:id="13659" w:name="_Toc115080976"/>
      <w:bookmarkStart w:id="13660" w:name="_Toc121999887"/>
      <w:bookmarkStart w:id="13661" w:name="_Toc124154060"/>
      <w:bookmarkStart w:id="13662" w:name="_Toc124154835"/>
      <w:bookmarkStart w:id="13663" w:name="_Toc131560690"/>
      <w:bookmarkStart w:id="13664" w:name="_Toc137394390"/>
      <w:bookmarkStart w:id="13665" w:name="_Toc163475496"/>
      <w:bookmarkStart w:id="13666" w:name="_Toc176783826"/>
      <w:bookmarkStart w:id="13667" w:name="_Toc187257460"/>
      <w:r w:rsidRPr="00931575">
        <w:t>8.3.5.2</w:t>
      </w:r>
      <w:r w:rsidRPr="00931575">
        <w:tab/>
        <w:t>Minimum requirement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68" w:name="_Toc21103029"/>
      <w:bookmarkStart w:id="13669" w:name="_Toc29810878"/>
      <w:bookmarkStart w:id="13670" w:name="_Toc36636238"/>
      <w:bookmarkStart w:id="13671" w:name="_Toc37273184"/>
      <w:bookmarkStart w:id="13672" w:name="_Toc45886272"/>
      <w:bookmarkStart w:id="13673" w:name="_Toc53183335"/>
      <w:bookmarkStart w:id="13674" w:name="_Toc58916044"/>
      <w:bookmarkStart w:id="13675" w:name="_Toc58918225"/>
      <w:bookmarkStart w:id="13676" w:name="_Toc66694095"/>
      <w:bookmarkStart w:id="13677" w:name="_Toc74916080"/>
      <w:bookmarkStart w:id="13678" w:name="_Toc76114705"/>
      <w:bookmarkStart w:id="13679" w:name="_Toc76544591"/>
      <w:bookmarkStart w:id="13680" w:name="_Toc82536713"/>
      <w:bookmarkStart w:id="13681" w:name="_Toc89953006"/>
      <w:bookmarkStart w:id="13682" w:name="_Toc98766822"/>
      <w:bookmarkStart w:id="13683" w:name="_Toc99703185"/>
      <w:bookmarkStart w:id="13684" w:name="_Toc106206975"/>
      <w:bookmarkStart w:id="13685" w:name="_Toc115080977"/>
      <w:bookmarkStart w:id="13686" w:name="_Toc121999888"/>
      <w:bookmarkStart w:id="13687" w:name="_Toc124154061"/>
      <w:bookmarkStart w:id="13688" w:name="_Toc124154836"/>
      <w:bookmarkStart w:id="13689" w:name="_Toc131560691"/>
      <w:bookmarkStart w:id="13690" w:name="_Toc137394391"/>
      <w:bookmarkStart w:id="13691" w:name="_Toc163475497"/>
      <w:bookmarkStart w:id="13692" w:name="_Toc176783827"/>
      <w:bookmarkStart w:id="13693" w:name="_Toc187257461"/>
      <w:r w:rsidRPr="00931575">
        <w:t>8.3.5.3</w:t>
      </w:r>
      <w:r w:rsidRPr="00931575">
        <w:tab/>
        <w:t>Test purpose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4" w:name="_Toc21103030"/>
      <w:bookmarkStart w:id="13695" w:name="_Toc29810879"/>
      <w:bookmarkStart w:id="13696" w:name="_Toc36636239"/>
      <w:bookmarkStart w:id="13697" w:name="_Toc37273185"/>
      <w:bookmarkStart w:id="13698" w:name="_Toc45886273"/>
      <w:bookmarkStart w:id="13699" w:name="_Toc53183336"/>
      <w:bookmarkStart w:id="13700" w:name="_Toc58916045"/>
      <w:bookmarkStart w:id="13701" w:name="_Toc58918226"/>
      <w:bookmarkStart w:id="13702" w:name="_Toc66694096"/>
      <w:bookmarkStart w:id="13703" w:name="_Toc74916081"/>
      <w:bookmarkStart w:id="13704" w:name="_Toc76114706"/>
      <w:bookmarkStart w:id="13705" w:name="_Toc76544592"/>
      <w:bookmarkStart w:id="13706" w:name="_Toc82536714"/>
      <w:bookmarkStart w:id="13707" w:name="_Toc89953007"/>
      <w:bookmarkStart w:id="13708" w:name="_Toc98766823"/>
      <w:bookmarkStart w:id="13709" w:name="_Toc99703186"/>
      <w:bookmarkStart w:id="13710" w:name="_Toc106206976"/>
      <w:bookmarkStart w:id="13711" w:name="_Toc115080978"/>
      <w:bookmarkStart w:id="13712" w:name="_Toc121999889"/>
      <w:bookmarkStart w:id="13713" w:name="_Toc124154062"/>
      <w:bookmarkStart w:id="13714" w:name="_Toc124154837"/>
      <w:bookmarkStart w:id="13715" w:name="_Toc131560692"/>
      <w:bookmarkStart w:id="13716" w:name="_Toc137394392"/>
      <w:bookmarkStart w:id="13717" w:name="_Toc163475498"/>
      <w:bookmarkStart w:id="13718" w:name="_Toc176783828"/>
      <w:bookmarkStart w:id="13719" w:name="_Toc187257462"/>
      <w:r w:rsidRPr="00931575">
        <w:t>8.3.5.4</w:t>
      </w:r>
      <w:r w:rsidRPr="00931575">
        <w:tab/>
        <w:t>Method of test</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B690729" w14:textId="77777777" w:rsidR="00C45907" w:rsidRPr="00931575" w:rsidRDefault="00C45907" w:rsidP="00C45907">
      <w:pPr>
        <w:pStyle w:val="Heading5"/>
      </w:pPr>
      <w:bookmarkStart w:id="13720" w:name="_Toc21103031"/>
      <w:bookmarkStart w:id="13721" w:name="_Toc29810880"/>
      <w:bookmarkStart w:id="13722" w:name="_Toc36636240"/>
      <w:bookmarkStart w:id="13723" w:name="_Toc37273186"/>
      <w:bookmarkStart w:id="13724" w:name="_Toc45886274"/>
      <w:bookmarkStart w:id="13725" w:name="_Toc53183337"/>
      <w:bookmarkStart w:id="13726" w:name="_Toc58916046"/>
      <w:bookmarkStart w:id="13727" w:name="_Toc58918227"/>
      <w:bookmarkStart w:id="13728" w:name="_Toc66694097"/>
      <w:bookmarkStart w:id="13729" w:name="_Toc74916082"/>
      <w:bookmarkStart w:id="13730" w:name="_Toc76114707"/>
      <w:bookmarkStart w:id="13731" w:name="_Toc76544593"/>
      <w:bookmarkStart w:id="13732" w:name="_Toc82536715"/>
      <w:bookmarkStart w:id="13733" w:name="_Toc89953008"/>
      <w:bookmarkStart w:id="13734" w:name="_Toc98766824"/>
      <w:bookmarkStart w:id="13735" w:name="_Toc99703187"/>
      <w:bookmarkStart w:id="13736" w:name="_Toc106206977"/>
      <w:bookmarkStart w:id="13737" w:name="_Toc115080979"/>
      <w:bookmarkStart w:id="13738" w:name="_Toc121999890"/>
      <w:bookmarkStart w:id="13739" w:name="_Toc124154063"/>
      <w:bookmarkStart w:id="13740" w:name="_Toc124154838"/>
      <w:bookmarkStart w:id="13741" w:name="_Toc131560693"/>
      <w:bookmarkStart w:id="13742" w:name="_Toc137394393"/>
      <w:bookmarkStart w:id="13743" w:name="_Toc163475499"/>
      <w:bookmarkStart w:id="13744" w:name="_Toc176783829"/>
      <w:bookmarkStart w:id="13745" w:name="_Toc187257463"/>
      <w:r w:rsidRPr="00931575">
        <w:t>8.3.5.4.1</w:t>
      </w:r>
      <w:r w:rsidRPr="00931575">
        <w:tab/>
        <w:t>Initial conditions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4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47" w:name="_Toc29810881"/>
      <w:bookmarkStart w:id="13748" w:name="_Toc36636241"/>
      <w:bookmarkStart w:id="13749" w:name="_Toc37273187"/>
      <w:bookmarkStart w:id="13750" w:name="_Toc45886275"/>
      <w:bookmarkStart w:id="13751" w:name="_Toc53183338"/>
      <w:bookmarkStart w:id="13752" w:name="_Toc58916047"/>
      <w:bookmarkStart w:id="13753" w:name="_Toc58918228"/>
      <w:bookmarkStart w:id="13754" w:name="_Toc66694098"/>
      <w:bookmarkStart w:id="13755" w:name="_Toc74916083"/>
      <w:bookmarkStart w:id="13756" w:name="_Toc76114708"/>
      <w:bookmarkStart w:id="13757" w:name="_Toc76544594"/>
      <w:bookmarkStart w:id="13758" w:name="_Toc82536716"/>
      <w:bookmarkStart w:id="13759" w:name="_Toc89953009"/>
      <w:bookmarkStart w:id="13760" w:name="_Toc98766825"/>
      <w:bookmarkStart w:id="13761" w:name="_Toc99703188"/>
      <w:bookmarkStart w:id="13762" w:name="_Toc106206978"/>
      <w:bookmarkStart w:id="13763" w:name="_Toc115080980"/>
      <w:bookmarkStart w:id="13764" w:name="_Toc121999891"/>
      <w:bookmarkStart w:id="13765" w:name="_Toc124154064"/>
      <w:bookmarkStart w:id="13766" w:name="_Toc124154839"/>
      <w:bookmarkStart w:id="13767" w:name="_Toc131560694"/>
      <w:bookmarkStart w:id="13768" w:name="_Toc137394394"/>
      <w:bookmarkStart w:id="13769" w:name="_Toc163475500"/>
      <w:bookmarkStart w:id="13770" w:name="_Toc176783830"/>
      <w:bookmarkStart w:id="13771" w:name="_Toc187257464"/>
      <w:r w:rsidRPr="00931575">
        <w:t>8.3.5.4.2</w:t>
      </w:r>
      <w:r w:rsidRPr="00931575">
        <w:tab/>
        <w:t>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2" w:name="_Toc21103033"/>
      <w:bookmarkStart w:id="13773" w:name="_Toc29810882"/>
      <w:bookmarkStart w:id="13774" w:name="_Toc36636242"/>
      <w:bookmarkStart w:id="13775" w:name="_Toc37273188"/>
      <w:bookmarkStart w:id="13776" w:name="_Toc45886276"/>
      <w:bookmarkStart w:id="13777" w:name="_Toc53183339"/>
      <w:bookmarkStart w:id="13778" w:name="_Toc58916048"/>
      <w:bookmarkStart w:id="13779" w:name="_Toc58918229"/>
      <w:bookmarkStart w:id="13780" w:name="_Toc66694099"/>
      <w:bookmarkStart w:id="13781" w:name="_Toc74916084"/>
      <w:bookmarkStart w:id="13782" w:name="_Toc76114709"/>
      <w:bookmarkStart w:id="13783" w:name="_Toc76544595"/>
      <w:bookmarkStart w:id="13784" w:name="_Toc82536717"/>
      <w:bookmarkStart w:id="13785" w:name="_Toc89953010"/>
      <w:bookmarkStart w:id="13786" w:name="_Toc98766826"/>
      <w:bookmarkStart w:id="13787" w:name="_Toc99703189"/>
      <w:bookmarkStart w:id="13788" w:name="_Toc106206979"/>
      <w:bookmarkStart w:id="13789" w:name="_Toc115080981"/>
      <w:bookmarkStart w:id="13790" w:name="_Toc121999892"/>
      <w:bookmarkStart w:id="13791" w:name="_Toc124154065"/>
      <w:bookmarkStart w:id="13792" w:name="_Toc124154840"/>
      <w:bookmarkStart w:id="13793" w:name="_Toc131560695"/>
      <w:bookmarkStart w:id="13794" w:name="_Toc137394395"/>
      <w:bookmarkStart w:id="13795" w:name="_Toc163475501"/>
      <w:bookmarkStart w:id="13796" w:name="_Toc176783831"/>
      <w:bookmarkStart w:id="13797" w:name="_Toc187257465"/>
      <w:r w:rsidRPr="00931575">
        <w:t>8.3.5.5</w:t>
      </w:r>
      <w:r w:rsidRPr="00931575">
        <w:tab/>
        <w:t>Test requirement</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2CCD3B76" w14:textId="77777777" w:rsidR="00C45907" w:rsidRPr="00931575" w:rsidRDefault="00C45907" w:rsidP="00C45907">
      <w:pPr>
        <w:pStyle w:val="Heading5"/>
        <w:rPr>
          <w:rFonts w:cs="Arial"/>
          <w:i/>
          <w:iCs/>
          <w:szCs w:val="22"/>
          <w:lang w:eastAsia="zh-CN"/>
        </w:rPr>
      </w:pPr>
      <w:bookmarkStart w:id="13798" w:name="_Toc21103034"/>
      <w:bookmarkStart w:id="13799" w:name="_Toc29810883"/>
      <w:bookmarkStart w:id="13800" w:name="_Toc36636243"/>
      <w:bookmarkStart w:id="13801" w:name="_Toc37273189"/>
      <w:bookmarkStart w:id="13802" w:name="_Toc45886277"/>
      <w:bookmarkStart w:id="13803" w:name="_Toc53183340"/>
      <w:bookmarkStart w:id="13804" w:name="_Toc58916049"/>
      <w:bookmarkStart w:id="13805" w:name="_Toc58918230"/>
      <w:bookmarkStart w:id="13806" w:name="_Toc66694100"/>
      <w:bookmarkStart w:id="13807" w:name="_Toc74916085"/>
      <w:bookmarkStart w:id="13808" w:name="_Toc76114710"/>
      <w:bookmarkStart w:id="13809" w:name="_Toc76544596"/>
      <w:bookmarkStart w:id="13810" w:name="_Toc82536718"/>
      <w:bookmarkStart w:id="13811" w:name="_Toc89953011"/>
      <w:bookmarkStart w:id="13812" w:name="_Toc98766827"/>
      <w:bookmarkStart w:id="13813" w:name="_Toc99703190"/>
      <w:bookmarkStart w:id="13814" w:name="_Toc106206980"/>
      <w:bookmarkStart w:id="13815" w:name="_Toc115080982"/>
      <w:bookmarkStart w:id="13816" w:name="_Toc121999893"/>
      <w:bookmarkStart w:id="13817" w:name="_Toc124154066"/>
      <w:bookmarkStart w:id="13818" w:name="_Toc124154841"/>
      <w:bookmarkStart w:id="13819" w:name="_Toc131560696"/>
      <w:bookmarkStart w:id="13820" w:name="_Toc137394396"/>
      <w:bookmarkStart w:id="13821" w:name="_Toc163475502"/>
      <w:bookmarkStart w:id="13822" w:name="_Toc176783832"/>
      <w:bookmarkStart w:id="13823" w:name="_Toc1872574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4" w:name="_Toc21103035"/>
      <w:bookmarkStart w:id="13825" w:name="_Toc29810884"/>
      <w:bookmarkStart w:id="13826" w:name="_Toc36636244"/>
      <w:bookmarkStart w:id="13827" w:name="_Toc37273190"/>
      <w:bookmarkStart w:id="13828" w:name="_Toc45886278"/>
      <w:bookmarkStart w:id="13829" w:name="_Toc53183341"/>
      <w:bookmarkStart w:id="13830" w:name="_Toc58916050"/>
      <w:bookmarkStart w:id="13831" w:name="_Toc58918231"/>
      <w:bookmarkStart w:id="13832" w:name="_Toc66694101"/>
      <w:bookmarkStart w:id="13833" w:name="_Toc74916086"/>
      <w:bookmarkStart w:id="13834" w:name="_Toc76114711"/>
      <w:bookmarkStart w:id="13835" w:name="_Toc76544597"/>
      <w:bookmarkStart w:id="13836" w:name="_Toc82536719"/>
      <w:bookmarkStart w:id="13837" w:name="_Toc89953012"/>
      <w:bookmarkStart w:id="13838" w:name="_Toc98766828"/>
      <w:bookmarkStart w:id="13839" w:name="_Toc99703191"/>
      <w:bookmarkStart w:id="13840" w:name="_Toc106206981"/>
      <w:bookmarkStart w:id="13841" w:name="_Toc115080983"/>
      <w:bookmarkStart w:id="13842" w:name="_Toc121999894"/>
      <w:bookmarkStart w:id="13843" w:name="_Toc124154067"/>
      <w:bookmarkStart w:id="13844" w:name="_Toc124154842"/>
      <w:bookmarkStart w:id="13845" w:name="_Toc131560697"/>
      <w:bookmarkStart w:id="13846" w:name="_Toc137394397"/>
      <w:bookmarkStart w:id="13847" w:name="_Toc163475503"/>
      <w:bookmarkStart w:id="13848" w:name="_Toc176783833"/>
      <w:bookmarkStart w:id="13849" w:name="_Toc1872574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50" w:name="_Toc21103036"/>
      <w:bookmarkStart w:id="13851" w:name="_Toc29810885"/>
      <w:bookmarkStart w:id="13852" w:name="_Toc36636245"/>
      <w:bookmarkStart w:id="13853" w:name="_Toc37273191"/>
      <w:bookmarkStart w:id="13854" w:name="_Toc45886279"/>
      <w:bookmarkStart w:id="13855" w:name="_Toc53183342"/>
      <w:bookmarkStart w:id="13856" w:name="_Toc58916051"/>
      <w:bookmarkStart w:id="13857" w:name="_Toc58918232"/>
      <w:bookmarkStart w:id="13858" w:name="_Toc66694102"/>
      <w:bookmarkStart w:id="13859" w:name="_Toc74916087"/>
      <w:bookmarkStart w:id="13860" w:name="_Toc76114712"/>
      <w:bookmarkStart w:id="13861" w:name="_Toc76544598"/>
      <w:bookmarkStart w:id="13862" w:name="_Toc82536720"/>
      <w:bookmarkStart w:id="13863" w:name="_Toc89953013"/>
      <w:bookmarkStart w:id="13864" w:name="_Toc98766829"/>
      <w:bookmarkStart w:id="13865" w:name="_Toc99703192"/>
      <w:bookmarkStart w:id="13866" w:name="_Toc106206982"/>
      <w:bookmarkStart w:id="13867" w:name="_Toc115080984"/>
      <w:bookmarkStart w:id="13868" w:name="_Toc121999895"/>
      <w:bookmarkStart w:id="13869" w:name="_Toc124154068"/>
      <w:bookmarkStart w:id="13870" w:name="_Toc124154843"/>
      <w:bookmarkStart w:id="13871" w:name="_Toc131560698"/>
      <w:bookmarkStart w:id="13872" w:name="_Toc137394398"/>
      <w:bookmarkStart w:id="13873" w:name="_Toc163475504"/>
      <w:bookmarkStart w:id="13874" w:name="_Toc176783834"/>
      <w:bookmarkStart w:id="13875" w:name="_Toc187257468"/>
      <w:r w:rsidRPr="00931575">
        <w:rPr>
          <w:lang w:val="en-US"/>
        </w:rPr>
        <w:t>8.3.6</w:t>
      </w:r>
      <w:r w:rsidRPr="00931575">
        <w:tab/>
      </w:r>
      <w:r w:rsidRPr="00931575">
        <w:rPr>
          <w:lang w:val="en-US"/>
        </w:rPr>
        <w:t>Performance requirements for multi-slot PUCCH format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1F7C22CB" w14:textId="77777777" w:rsidR="00C45907" w:rsidRPr="00931575" w:rsidRDefault="00C45907" w:rsidP="00C45907">
      <w:pPr>
        <w:pStyle w:val="Heading4"/>
        <w:rPr>
          <w:lang w:val="en-US"/>
        </w:rPr>
      </w:pPr>
      <w:bookmarkStart w:id="13876" w:name="_Toc21103037"/>
      <w:bookmarkStart w:id="13877" w:name="_Toc29810886"/>
      <w:bookmarkStart w:id="13878" w:name="_Toc36636246"/>
      <w:bookmarkStart w:id="13879" w:name="_Toc37273192"/>
      <w:bookmarkStart w:id="13880" w:name="_Toc45886280"/>
      <w:bookmarkStart w:id="13881" w:name="_Toc53183343"/>
      <w:bookmarkStart w:id="13882" w:name="_Toc58916052"/>
      <w:bookmarkStart w:id="13883" w:name="_Toc58918233"/>
      <w:bookmarkStart w:id="13884" w:name="_Toc66694103"/>
      <w:bookmarkStart w:id="13885" w:name="_Toc74916088"/>
      <w:bookmarkStart w:id="13886" w:name="_Toc76114713"/>
      <w:bookmarkStart w:id="13887" w:name="_Toc76544599"/>
      <w:bookmarkStart w:id="13888" w:name="_Toc82536721"/>
      <w:bookmarkStart w:id="13889" w:name="_Toc89953014"/>
      <w:bookmarkStart w:id="13890" w:name="_Toc98766830"/>
      <w:bookmarkStart w:id="13891" w:name="_Toc99703193"/>
      <w:bookmarkStart w:id="13892" w:name="_Toc106206983"/>
      <w:bookmarkStart w:id="13893" w:name="_Toc115080985"/>
      <w:bookmarkStart w:id="13894" w:name="_Toc121999896"/>
      <w:bookmarkStart w:id="13895" w:name="_Toc124154069"/>
      <w:bookmarkStart w:id="13896" w:name="_Toc124154844"/>
      <w:bookmarkStart w:id="13897" w:name="_Toc131560699"/>
      <w:bookmarkStart w:id="13898" w:name="_Toc137394399"/>
      <w:bookmarkStart w:id="13899" w:name="_Toc163475505"/>
      <w:bookmarkStart w:id="13900" w:name="_Toc176783835"/>
      <w:bookmarkStart w:id="13901" w:name="_Toc187257469"/>
      <w:r w:rsidRPr="00931575">
        <w:rPr>
          <w:lang w:val="en-US"/>
        </w:rPr>
        <w:t>8.3.6.1</w:t>
      </w:r>
      <w:r w:rsidRPr="00931575">
        <w:rPr>
          <w:lang w:val="en-US"/>
        </w:rPr>
        <w:tab/>
        <w:t>Performance requirements for multi-slot PUCCH format 1</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84F7745" w14:textId="77777777" w:rsidR="00C45907" w:rsidRPr="00931575" w:rsidRDefault="00C45907" w:rsidP="00C45907">
      <w:pPr>
        <w:pStyle w:val="Heading5"/>
        <w:rPr>
          <w:lang w:val="en-US"/>
        </w:rPr>
      </w:pPr>
      <w:bookmarkStart w:id="13902" w:name="_Toc21103038"/>
      <w:bookmarkStart w:id="13903" w:name="_Toc29810887"/>
      <w:bookmarkStart w:id="13904" w:name="_Toc36636247"/>
      <w:bookmarkStart w:id="13905" w:name="_Toc37273193"/>
      <w:bookmarkStart w:id="13906" w:name="_Toc45886281"/>
      <w:bookmarkStart w:id="13907" w:name="_Toc53183344"/>
      <w:bookmarkStart w:id="13908" w:name="_Toc58916053"/>
      <w:bookmarkStart w:id="13909" w:name="_Toc58918234"/>
      <w:bookmarkStart w:id="13910" w:name="_Toc66694104"/>
      <w:bookmarkStart w:id="13911" w:name="_Toc74916089"/>
      <w:bookmarkStart w:id="13912" w:name="_Toc76114714"/>
      <w:bookmarkStart w:id="13913" w:name="_Toc76544600"/>
      <w:bookmarkStart w:id="13914" w:name="_Toc82536722"/>
      <w:bookmarkStart w:id="13915" w:name="_Toc89953015"/>
      <w:bookmarkStart w:id="13916" w:name="_Toc98766831"/>
      <w:bookmarkStart w:id="13917" w:name="_Toc99703194"/>
      <w:bookmarkStart w:id="13918" w:name="_Toc106206984"/>
      <w:bookmarkStart w:id="13919" w:name="_Toc115080986"/>
      <w:bookmarkStart w:id="13920" w:name="_Toc121999897"/>
      <w:bookmarkStart w:id="13921" w:name="_Toc124154070"/>
      <w:bookmarkStart w:id="13922" w:name="_Toc124154845"/>
      <w:bookmarkStart w:id="13923" w:name="_Toc131560700"/>
      <w:bookmarkStart w:id="13924" w:name="_Toc137394400"/>
      <w:bookmarkStart w:id="13925" w:name="_Toc163475506"/>
      <w:bookmarkStart w:id="13926" w:name="_Toc176783836"/>
      <w:bookmarkStart w:id="13927" w:name="_Toc187257470"/>
      <w:r w:rsidRPr="00931575">
        <w:rPr>
          <w:lang w:val="en-US"/>
        </w:rPr>
        <w:t>8.3.6.1.1</w:t>
      </w:r>
      <w:r w:rsidRPr="00931575">
        <w:rPr>
          <w:lang w:val="en-US"/>
        </w:rPr>
        <w:tab/>
        <w:t>NACK to ACK detection</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B9F94BE" w14:textId="77777777" w:rsidR="00C45907" w:rsidRPr="00931575" w:rsidRDefault="00C45907" w:rsidP="005624C7">
      <w:pPr>
        <w:pStyle w:val="H6"/>
        <w:rPr>
          <w:lang w:eastAsia="zh-CN"/>
        </w:rPr>
      </w:pPr>
      <w:bookmarkStart w:id="13928" w:name="_Toc21103039"/>
      <w:bookmarkStart w:id="13929" w:name="_Toc29810888"/>
      <w:bookmarkStart w:id="13930" w:name="_Toc36636248"/>
      <w:bookmarkStart w:id="13931" w:name="_Toc37273194"/>
      <w:bookmarkStart w:id="13932" w:name="_Toc45886282"/>
      <w:r w:rsidRPr="00931575">
        <w:rPr>
          <w:lang w:val="en-US"/>
        </w:rPr>
        <w:t>8.3.6.1.1.1</w:t>
      </w:r>
      <w:r w:rsidRPr="00931575">
        <w:rPr>
          <w:lang w:val="en-US"/>
        </w:rPr>
        <w:tab/>
        <w:t>Definition and applicability</w:t>
      </w:r>
      <w:bookmarkEnd w:id="13928"/>
      <w:bookmarkEnd w:id="13929"/>
      <w:bookmarkEnd w:id="13930"/>
      <w:bookmarkEnd w:id="13931"/>
      <w:bookmarkEnd w:id="1393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4" w:name="_Toc29810889"/>
      <w:bookmarkStart w:id="13935" w:name="_Toc36636249"/>
      <w:bookmarkStart w:id="13936" w:name="_Toc37273195"/>
      <w:bookmarkStart w:id="13937" w:name="_Toc45886283"/>
      <w:r w:rsidRPr="00931575">
        <w:rPr>
          <w:lang w:eastAsia="zh-CN"/>
        </w:rPr>
        <w:t>8.3.6.1.1.2</w:t>
      </w:r>
      <w:r w:rsidRPr="00931575">
        <w:rPr>
          <w:lang w:eastAsia="zh-CN"/>
        </w:rPr>
        <w:tab/>
        <w:t>Minimum Requirement</w:t>
      </w:r>
      <w:bookmarkEnd w:id="13933"/>
      <w:bookmarkEnd w:id="13934"/>
      <w:bookmarkEnd w:id="13935"/>
      <w:bookmarkEnd w:id="13936"/>
      <w:bookmarkEnd w:id="13937"/>
    </w:p>
    <w:p w14:paraId="5CC62614" w14:textId="6A9E8E90" w:rsidR="00C45907" w:rsidRPr="00931575" w:rsidRDefault="00C45907" w:rsidP="006F1F81">
      <w:pPr>
        <w:rPr>
          <w:lang w:eastAsia="zh-CN"/>
        </w:rPr>
      </w:pPr>
      <w:bookmarkStart w:id="1393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39" w:name="_Toc29810890"/>
      <w:bookmarkStart w:id="13940" w:name="_Toc36636250"/>
      <w:bookmarkStart w:id="13941" w:name="_Toc37273196"/>
      <w:bookmarkStart w:id="13942" w:name="_Toc45886284"/>
      <w:r w:rsidRPr="00931575">
        <w:rPr>
          <w:lang w:val="en-US"/>
        </w:rPr>
        <w:t>8.3.6.1.1.3</w:t>
      </w:r>
      <w:r w:rsidRPr="00931575">
        <w:rPr>
          <w:lang w:val="en-US"/>
        </w:rPr>
        <w:tab/>
        <w:t>Test purpose</w:t>
      </w:r>
      <w:bookmarkEnd w:id="13938"/>
      <w:bookmarkEnd w:id="13939"/>
      <w:bookmarkEnd w:id="13940"/>
      <w:bookmarkEnd w:id="13941"/>
      <w:bookmarkEnd w:id="1394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3" w:name="_Toc21103042"/>
      <w:bookmarkStart w:id="13944" w:name="_Toc29810891"/>
      <w:bookmarkStart w:id="13945" w:name="_Toc36636251"/>
      <w:bookmarkStart w:id="13946" w:name="_Toc37273197"/>
      <w:bookmarkStart w:id="13947" w:name="_Toc45886285"/>
      <w:r w:rsidRPr="00931575">
        <w:rPr>
          <w:lang w:val="en-US"/>
        </w:rPr>
        <w:t>8.3.6.1.1</w:t>
      </w:r>
      <w:r w:rsidRPr="00931575">
        <w:rPr>
          <w:lang w:val="en-US" w:eastAsia="zh-CN"/>
        </w:rPr>
        <w:t>.4</w:t>
      </w:r>
      <w:r w:rsidRPr="00931575">
        <w:rPr>
          <w:lang w:val="en-US" w:eastAsia="zh-CN"/>
        </w:rPr>
        <w:tab/>
        <w:t>Method of test</w:t>
      </w:r>
      <w:bookmarkEnd w:id="13943"/>
      <w:bookmarkEnd w:id="13944"/>
      <w:bookmarkEnd w:id="13945"/>
      <w:bookmarkEnd w:id="13946"/>
      <w:bookmarkEnd w:id="13947"/>
    </w:p>
    <w:p w14:paraId="62844157" w14:textId="77777777" w:rsidR="00C45907" w:rsidRPr="00931575" w:rsidRDefault="00C45907" w:rsidP="005624C7">
      <w:pPr>
        <w:pStyle w:val="H6"/>
        <w:rPr>
          <w:lang w:val="en-US" w:eastAsia="zh-CN"/>
        </w:rPr>
      </w:pPr>
      <w:bookmarkStart w:id="13948" w:name="_Toc21103043"/>
      <w:bookmarkStart w:id="13949" w:name="_Toc29810892"/>
      <w:bookmarkStart w:id="13950" w:name="_Toc36636252"/>
      <w:bookmarkStart w:id="13951" w:name="_Toc37273198"/>
      <w:bookmarkStart w:id="13952" w:name="_Toc45886286"/>
      <w:r w:rsidRPr="00931575">
        <w:rPr>
          <w:lang w:val="en-US"/>
        </w:rPr>
        <w:t>8.3.6.1.1</w:t>
      </w:r>
      <w:r w:rsidRPr="00931575">
        <w:rPr>
          <w:lang w:val="en-US" w:eastAsia="zh-CN"/>
        </w:rPr>
        <w:t>.4.1</w:t>
      </w:r>
      <w:r w:rsidRPr="00931575">
        <w:rPr>
          <w:lang w:val="en-US" w:eastAsia="zh-CN"/>
        </w:rPr>
        <w:tab/>
        <w:t>Initial conditions</w:t>
      </w:r>
      <w:bookmarkEnd w:id="13948"/>
      <w:bookmarkEnd w:id="13949"/>
      <w:bookmarkEnd w:id="13950"/>
      <w:bookmarkEnd w:id="13951"/>
      <w:bookmarkEnd w:id="1395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3" w:name="_Toc21103044"/>
      <w:bookmarkStart w:id="13954" w:name="_Toc29810893"/>
      <w:bookmarkStart w:id="13955" w:name="_Toc36636253"/>
      <w:bookmarkStart w:id="13956" w:name="_Toc37273199"/>
      <w:bookmarkStart w:id="13957" w:name="_Toc45886287"/>
      <w:r w:rsidRPr="00931575">
        <w:rPr>
          <w:lang w:val="en-US"/>
        </w:rPr>
        <w:t>8.3.6.1.1</w:t>
      </w:r>
      <w:r w:rsidRPr="00931575">
        <w:rPr>
          <w:lang w:val="en-US" w:eastAsia="zh-CN"/>
        </w:rPr>
        <w:t>.4.2</w:t>
      </w:r>
      <w:r w:rsidRPr="00931575">
        <w:rPr>
          <w:lang w:val="en-US" w:eastAsia="zh-CN"/>
        </w:rPr>
        <w:tab/>
        <w:t>Procedure</w:t>
      </w:r>
      <w:bookmarkEnd w:id="13953"/>
      <w:bookmarkEnd w:id="13954"/>
      <w:bookmarkEnd w:id="13955"/>
      <w:bookmarkEnd w:id="13956"/>
      <w:bookmarkEnd w:id="1395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58" w:name="_Toc21103045"/>
      <w:bookmarkStart w:id="13959" w:name="_Toc29810894"/>
      <w:bookmarkStart w:id="13960" w:name="_Toc36636254"/>
      <w:bookmarkStart w:id="13961" w:name="_Toc37273200"/>
      <w:bookmarkStart w:id="13962" w:name="_Toc45886288"/>
      <w:r w:rsidRPr="00931575">
        <w:rPr>
          <w:lang w:val="en-US"/>
        </w:rPr>
        <w:t>8.3.6.1.1.5</w:t>
      </w:r>
      <w:r w:rsidRPr="00931575">
        <w:rPr>
          <w:lang w:val="en-US"/>
        </w:rPr>
        <w:tab/>
        <w:t>Test Requirement</w:t>
      </w:r>
      <w:bookmarkEnd w:id="13958"/>
      <w:bookmarkEnd w:id="13959"/>
      <w:bookmarkEnd w:id="13960"/>
      <w:bookmarkEnd w:id="13961"/>
      <w:bookmarkEnd w:id="13962"/>
    </w:p>
    <w:p w14:paraId="7B5A2302" w14:textId="77777777" w:rsidR="00C45907" w:rsidRPr="00931575" w:rsidRDefault="00C45907" w:rsidP="005624C7">
      <w:pPr>
        <w:pStyle w:val="H6"/>
        <w:rPr>
          <w:lang w:val="en-US"/>
        </w:rPr>
      </w:pPr>
      <w:bookmarkStart w:id="13963" w:name="_Toc21103046"/>
      <w:bookmarkStart w:id="13964" w:name="_Toc29810895"/>
      <w:bookmarkStart w:id="13965" w:name="_Toc36636255"/>
      <w:bookmarkStart w:id="13966" w:name="_Toc37273201"/>
      <w:bookmarkStart w:id="13967" w:name="_Toc45886289"/>
      <w:r w:rsidRPr="00931575">
        <w:rPr>
          <w:lang w:val="en-US"/>
        </w:rPr>
        <w:t>8.3.6.1.1.5.1</w:t>
      </w:r>
      <w:r w:rsidRPr="00931575">
        <w:rPr>
          <w:lang w:val="en-US"/>
        </w:rPr>
        <w:tab/>
        <w:t xml:space="preserve">Test Requirement for </w:t>
      </w:r>
      <w:r w:rsidRPr="00931575">
        <w:rPr>
          <w:i/>
          <w:lang w:val="en-US"/>
        </w:rPr>
        <w:t>BS type 1-O</w:t>
      </w:r>
      <w:bookmarkEnd w:id="13963"/>
      <w:bookmarkEnd w:id="13964"/>
      <w:bookmarkEnd w:id="13965"/>
      <w:bookmarkEnd w:id="13966"/>
      <w:bookmarkEnd w:id="1396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68" w:name="_Toc21103047"/>
      <w:bookmarkStart w:id="13969" w:name="_Toc29810896"/>
      <w:bookmarkStart w:id="13970" w:name="_Toc36636256"/>
      <w:bookmarkStart w:id="13971" w:name="_Toc37273202"/>
      <w:bookmarkStart w:id="13972" w:name="_Toc45886290"/>
      <w:r w:rsidRPr="00931575">
        <w:rPr>
          <w:lang w:val="en-US"/>
        </w:rPr>
        <w:t>8.3.6.1.1.5.2</w:t>
      </w:r>
      <w:r w:rsidRPr="00931575">
        <w:rPr>
          <w:lang w:val="en-US"/>
        </w:rPr>
        <w:tab/>
      </w:r>
      <w:bookmarkEnd w:id="13968"/>
      <w:r w:rsidRPr="00931575">
        <w:rPr>
          <w:lang w:val="en-US"/>
        </w:rPr>
        <w:t>Void</w:t>
      </w:r>
      <w:bookmarkEnd w:id="13969"/>
      <w:bookmarkEnd w:id="13970"/>
      <w:bookmarkEnd w:id="13971"/>
      <w:bookmarkEnd w:id="13972"/>
    </w:p>
    <w:p w14:paraId="7BB8C3B5" w14:textId="77777777" w:rsidR="00C45907" w:rsidRPr="00931575" w:rsidRDefault="00C45907" w:rsidP="00C45907">
      <w:pPr>
        <w:pStyle w:val="Heading5"/>
        <w:rPr>
          <w:lang w:eastAsia="zh-CN"/>
        </w:rPr>
      </w:pPr>
      <w:bookmarkStart w:id="13973" w:name="_Toc21103048"/>
      <w:bookmarkStart w:id="13974" w:name="_Toc29810897"/>
      <w:bookmarkStart w:id="13975" w:name="_Toc36636257"/>
      <w:bookmarkStart w:id="13976" w:name="_Toc37273203"/>
      <w:bookmarkStart w:id="13977" w:name="_Toc45886291"/>
      <w:bookmarkStart w:id="13978" w:name="_Toc53183345"/>
      <w:bookmarkStart w:id="13979" w:name="_Toc58916054"/>
      <w:bookmarkStart w:id="13980" w:name="_Toc58918235"/>
      <w:bookmarkStart w:id="13981" w:name="_Toc66694105"/>
      <w:bookmarkStart w:id="13982" w:name="_Toc74916090"/>
      <w:bookmarkStart w:id="13983" w:name="_Toc76114715"/>
      <w:bookmarkStart w:id="13984" w:name="_Toc76544601"/>
      <w:bookmarkStart w:id="13985" w:name="_Toc82536723"/>
      <w:bookmarkStart w:id="13986" w:name="_Toc89953016"/>
      <w:bookmarkStart w:id="13987" w:name="_Toc98766832"/>
      <w:bookmarkStart w:id="13988" w:name="_Toc99703195"/>
      <w:bookmarkStart w:id="13989" w:name="_Toc106206985"/>
      <w:bookmarkStart w:id="13990" w:name="_Toc115080987"/>
      <w:bookmarkStart w:id="13991" w:name="_Toc121999898"/>
      <w:bookmarkStart w:id="13992" w:name="_Toc124154071"/>
      <w:bookmarkStart w:id="13993" w:name="_Toc124154846"/>
      <w:bookmarkStart w:id="13994" w:name="_Toc131560701"/>
      <w:bookmarkStart w:id="13995" w:name="_Toc137394401"/>
      <w:bookmarkStart w:id="13996" w:name="_Toc163475507"/>
      <w:bookmarkStart w:id="13997" w:name="_Toc176783837"/>
      <w:bookmarkStart w:id="13998" w:name="_Toc187257471"/>
      <w:r w:rsidRPr="00931575">
        <w:rPr>
          <w:lang w:eastAsia="zh-CN"/>
        </w:rPr>
        <w:t>8.3.6.1.2</w:t>
      </w:r>
      <w:r w:rsidRPr="00931575">
        <w:rPr>
          <w:lang w:eastAsia="zh-CN"/>
        </w:rPr>
        <w:tab/>
        <w:t>ACK missed detection</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A38F4C8" w14:textId="77777777" w:rsidR="00C45907" w:rsidRPr="00931575" w:rsidRDefault="00C45907" w:rsidP="005624C7">
      <w:pPr>
        <w:pStyle w:val="H6"/>
        <w:rPr>
          <w:lang w:eastAsia="zh-CN"/>
        </w:rPr>
      </w:pPr>
      <w:bookmarkStart w:id="13999" w:name="_Toc21103049"/>
      <w:bookmarkStart w:id="14000" w:name="_Toc29810898"/>
      <w:bookmarkStart w:id="14001" w:name="_Toc36636258"/>
      <w:bookmarkStart w:id="14002" w:name="_Toc37273204"/>
      <w:bookmarkStart w:id="14003" w:name="_Toc45886292"/>
      <w:r w:rsidRPr="00931575">
        <w:rPr>
          <w:lang w:eastAsia="zh-CN"/>
        </w:rPr>
        <w:t>8.3.6.1.2.1</w:t>
      </w:r>
      <w:r w:rsidRPr="00931575">
        <w:rPr>
          <w:lang w:eastAsia="zh-CN"/>
        </w:rPr>
        <w:tab/>
        <w:t>Definition and applicability</w:t>
      </w:r>
      <w:bookmarkEnd w:id="13999"/>
      <w:bookmarkEnd w:id="14000"/>
      <w:bookmarkEnd w:id="14001"/>
      <w:bookmarkEnd w:id="14002"/>
      <w:bookmarkEnd w:id="14003"/>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4" w:name="_Toc21103050"/>
      <w:bookmarkStart w:id="14005" w:name="_Toc29810899"/>
      <w:bookmarkStart w:id="14006" w:name="_Toc36636259"/>
      <w:bookmarkStart w:id="14007" w:name="_Toc37273205"/>
      <w:bookmarkStart w:id="14008" w:name="_Toc45886293"/>
      <w:r w:rsidRPr="00931575">
        <w:rPr>
          <w:lang w:eastAsia="zh-CN"/>
        </w:rPr>
        <w:t>8.3.6.1.2.2</w:t>
      </w:r>
      <w:r w:rsidRPr="00931575">
        <w:rPr>
          <w:lang w:eastAsia="zh-CN"/>
        </w:rPr>
        <w:tab/>
        <w:t>Minimum Requirement</w:t>
      </w:r>
      <w:bookmarkEnd w:id="14004"/>
      <w:bookmarkEnd w:id="14005"/>
      <w:bookmarkEnd w:id="14006"/>
      <w:bookmarkEnd w:id="14007"/>
      <w:bookmarkEnd w:id="14008"/>
    </w:p>
    <w:p w14:paraId="3439565E" w14:textId="5CBA91FC" w:rsidR="00C45907" w:rsidRPr="00931575" w:rsidRDefault="00C45907" w:rsidP="006F1F81">
      <w:pPr>
        <w:rPr>
          <w:lang w:eastAsia="zh-CN"/>
        </w:rPr>
      </w:pPr>
      <w:bookmarkStart w:id="1400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10" w:name="_Toc29810900"/>
      <w:bookmarkStart w:id="14011" w:name="_Toc36636260"/>
      <w:bookmarkStart w:id="14012" w:name="_Toc37273206"/>
      <w:bookmarkStart w:id="14013" w:name="_Toc45886294"/>
      <w:r w:rsidRPr="00931575">
        <w:rPr>
          <w:lang w:eastAsia="zh-CN"/>
        </w:rPr>
        <w:t>8.3.6.1.2.3</w:t>
      </w:r>
      <w:r w:rsidRPr="00931575">
        <w:rPr>
          <w:lang w:eastAsia="zh-CN"/>
        </w:rPr>
        <w:tab/>
        <w:t>Test purpose</w:t>
      </w:r>
      <w:bookmarkEnd w:id="14009"/>
      <w:bookmarkEnd w:id="14010"/>
      <w:bookmarkEnd w:id="14011"/>
      <w:bookmarkEnd w:id="14012"/>
      <w:bookmarkEnd w:id="14013"/>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4" w:name="_Toc21103052"/>
      <w:bookmarkStart w:id="14015" w:name="_Toc29810901"/>
      <w:bookmarkStart w:id="14016" w:name="_Toc36636261"/>
      <w:bookmarkStart w:id="14017" w:name="_Toc37273207"/>
      <w:bookmarkStart w:id="14018" w:name="_Toc45886295"/>
      <w:r w:rsidRPr="00931575">
        <w:rPr>
          <w:lang w:eastAsia="zh-CN"/>
        </w:rPr>
        <w:t>8.3.6.1.2.4</w:t>
      </w:r>
      <w:r w:rsidRPr="00931575">
        <w:rPr>
          <w:lang w:eastAsia="zh-CN"/>
        </w:rPr>
        <w:tab/>
        <w:t>Method of test</w:t>
      </w:r>
      <w:bookmarkEnd w:id="14014"/>
      <w:bookmarkEnd w:id="14015"/>
      <w:bookmarkEnd w:id="14016"/>
      <w:bookmarkEnd w:id="14017"/>
      <w:bookmarkEnd w:id="14018"/>
    </w:p>
    <w:p w14:paraId="76CF7156" w14:textId="77777777" w:rsidR="00C45907" w:rsidRPr="00931575" w:rsidRDefault="00C45907" w:rsidP="005624C7">
      <w:pPr>
        <w:pStyle w:val="H6"/>
        <w:rPr>
          <w:lang w:val="en-US"/>
        </w:rPr>
      </w:pPr>
      <w:bookmarkStart w:id="14019" w:name="_Toc21103053"/>
      <w:bookmarkStart w:id="14020" w:name="_Toc29810902"/>
      <w:bookmarkStart w:id="14021" w:name="_Toc36636262"/>
      <w:bookmarkStart w:id="14022" w:name="_Toc37273208"/>
      <w:bookmarkStart w:id="14023" w:name="_Toc45886296"/>
      <w:r w:rsidRPr="00931575">
        <w:rPr>
          <w:lang w:eastAsia="zh-CN"/>
        </w:rPr>
        <w:t>8.3.6.1.2.4</w:t>
      </w:r>
      <w:r w:rsidRPr="00931575">
        <w:rPr>
          <w:lang w:val="en-US"/>
        </w:rPr>
        <w:t>.1</w:t>
      </w:r>
      <w:r w:rsidRPr="00931575">
        <w:rPr>
          <w:lang w:val="en-US"/>
        </w:rPr>
        <w:tab/>
        <w:t>Initial Conditions</w:t>
      </w:r>
      <w:bookmarkEnd w:id="14019"/>
      <w:bookmarkEnd w:id="14020"/>
      <w:bookmarkEnd w:id="14021"/>
      <w:bookmarkEnd w:id="14022"/>
      <w:bookmarkEnd w:id="14023"/>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4" w:name="_Toc21103054"/>
      <w:bookmarkStart w:id="14025" w:name="_Toc29810903"/>
      <w:bookmarkStart w:id="14026" w:name="_Toc36636263"/>
      <w:bookmarkStart w:id="14027" w:name="_Toc37273209"/>
      <w:bookmarkStart w:id="14028" w:name="_Toc45886297"/>
      <w:r w:rsidRPr="00931575">
        <w:rPr>
          <w:lang w:eastAsia="zh-CN"/>
        </w:rPr>
        <w:t>8.3.6.1.2.4</w:t>
      </w:r>
      <w:r w:rsidRPr="00931575">
        <w:rPr>
          <w:lang w:val="en-US"/>
        </w:rPr>
        <w:t>.2</w:t>
      </w:r>
      <w:r w:rsidRPr="00931575">
        <w:rPr>
          <w:lang w:val="en-US"/>
        </w:rPr>
        <w:tab/>
        <w:t>Procedure</w:t>
      </w:r>
      <w:bookmarkEnd w:id="14024"/>
      <w:bookmarkEnd w:id="14025"/>
      <w:bookmarkEnd w:id="14026"/>
      <w:bookmarkEnd w:id="14027"/>
      <w:bookmarkEnd w:id="14028"/>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05pt" o:ole="" fillcolor="window">
            <v:imagedata r:id="rId71" o:title=""/>
          </v:shape>
          <o:OLEObject Type="Embed" ProgID="Word.Picture.8" ShapeID="_x0000_i1052" DrawAspect="Content" ObjectID="_1812200007"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29" w:name="_Toc21103055"/>
      <w:bookmarkStart w:id="14030" w:name="_Toc29810904"/>
      <w:bookmarkStart w:id="14031" w:name="_Toc36636264"/>
      <w:bookmarkStart w:id="14032" w:name="_Toc37273210"/>
      <w:bookmarkStart w:id="14033" w:name="_Toc45886298"/>
      <w:r w:rsidRPr="00931575">
        <w:rPr>
          <w:lang w:val="en-US"/>
        </w:rPr>
        <w:t>8.3.6.1.2.5</w:t>
      </w:r>
      <w:r w:rsidRPr="00931575">
        <w:rPr>
          <w:lang w:val="en-US"/>
        </w:rPr>
        <w:tab/>
        <w:t>Test Requirement</w:t>
      </w:r>
      <w:bookmarkEnd w:id="14029"/>
      <w:bookmarkEnd w:id="14030"/>
      <w:bookmarkEnd w:id="14031"/>
      <w:bookmarkEnd w:id="14032"/>
      <w:bookmarkEnd w:id="14033"/>
    </w:p>
    <w:p w14:paraId="052C6829" w14:textId="77777777" w:rsidR="00C45907" w:rsidRPr="00931575" w:rsidRDefault="00C45907" w:rsidP="005624C7">
      <w:pPr>
        <w:pStyle w:val="H6"/>
        <w:rPr>
          <w:lang w:val="en-US"/>
        </w:rPr>
      </w:pPr>
      <w:bookmarkStart w:id="14034" w:name="_Toc21103056"/>
      <w:bookmarkStart w:id="14035" w:name="_Toc29810905"/>
      <w:bookmarkStart w:id="14036" w:name="_Toc36636265"/>
      <w:bookmarkStart w:id="14037" w:name="_Toc37273211"/>
      <w:bookmarkStart w:id="14038" w:name="_Toc45886299"/>
      <w:r w:rsidRPr="00931575">
        <w:rPr>
          <w:lang w:val="en-US"/>
        </w:rPr>
        <w:t>8.3.6.1.2.5.1</w:t>
      </w:r>
      <w:r w:rsidRPr="00931575">
        <w:rPr>
          <w:lang w:val="en-US"/>
        </w:rPr>
        <w:tab/>
        <w:t>Test Requirement for BS type 1-O</w:t>
      </w:r>
      <w:bookmarkEnd w:id="14034"/>
      <w:bookmarkEnd w:id="14035"/>
      <w:bookmarkEnd w:id="14036"/>
      <w:bookmarkEnd w:id="14037"/>
      <w:bookmarkEnd w:id="14038"/>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39" w:name="_Toc21103057"/>
      <w:bookmarkStart w:id="14040" w:name="_Toc29810906"/>
      <w:bookmarkStart w:id="14041" w:name="_Toc36636266"/>
      <w:bookmarkStart w:id="14042" w:name="_Toc37273212"/>
      <w:bookmarkStart w:id="14043" w:name="_Toc45886300"/>
      <w:r w:rsidRPr="00931575">
        <w:rPr>
          <w:lang w:val="en-US"/>
        </w:rPr>
        <w:t>8.3.6.1.2.5.2</w:t>
      </w:r>
      <w:r w:rsidRPr="00931575">
        <w:rPr>
          <w:lang w:val="en-US"/>
        </w:rPr>
        <w:tab/>
      </w:r>
      <w:bookmarkEnd w:id="14039"/>
      <w:r w:rsidRPr="00931575">
        <w:rPr>
          <w:lang w:val="en-US"/>
        </w:rPr>
        <w:t>Void</w:t>
      </w:r>
      <w:bookmarkEnd w:id="14040"/>
      <w:bookmarkEnd w:id="14041"/>
      <w:bookmarkEnd w:id="14042"/>
      <w:bookmarkEnd w:id="14043"/>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4" w:name="_Toc74916091"/>
      <w:bookmarkStart w:id="14045" w:name="_Toc76114716"/>
      <w:bookmarkStart w:id="14046" w:name="_Toc76544602"/>
      <w:bookmarkStart w:id="14047" w:name="_Toc82536724"/>
      <w:bookmarkStart w:id="14048" w:name="_Toc89953017"/>
      <w:bookmarkStart w:id="14049" w:name="_Toc98766833"/>
      <w:bookmarkStart w:id="14050" w:name="_Toc99703196"/>
      <w:bookmarkStart w:id="14051" w:name="_Toc106206986"/>
      <w:bookmarkStart w:id="14052" w:name="_Toc115080988"/>
      <w:bookmarkStart w:id="14053" w:name="_Toc121999899"/>
      <w:bookmarkStart w:id="14054" w:name="_Toc124154072"/>
      <w:bookmarkStart w:id="14055" w:name="_Toc124154847"/>
      <w:bookmarkStart w:id="14056" w:name="_Toc131560702"/>
      <w:bookmarkStart w:id="14057" w:name="_Toc137394402"/>
      <w:bookmarkStart w:id="14058" w:name="_Toc163475508"/>
      <w:bookmarkStart w:id="14059" w:name="_Toc176783838"/>
      <w:bookmarkStart w:id="14060" w:name="_Toc187257472"/>
      <w:r>
        <w:t>8.3.7</w:t>
      </w:r>
      <w:r>
        <w:tab/>
        <w:t xml:space="preserve">Performance requirements for interlaced PUCCH format </w:t>
      </w:r>
      <w:r>
        <w:rPr>
          <w:lang w:eastAsia="zh-CN"/>
        </w:rPr>
        <w:t>0</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55EA8B47" w14:textId="77777777" w:rsidR="00E335AD" w:rsidRDefault="00E335AD" w:rsidP="00E335AD">
      <w:pPr>
        <w:pStyle w:val="Heading4"/>
      </w:pPr>
      <w:bookmarkStart w:id="14061" w:name="_Toc74916092"/>
      <w:bookmarkStart w:id="14062" w:name="_Toc76114717"/>
      <w:bookmarkStart w:id="14063" w:name="_Toc76544603"/>
      <w:bookmarkStart w:id="14064" w:name="_Toc82536725"/>
      <w:bookmarkStart w:id="14065" w:name="_Toc89953018"/>
      <w:bookmarkStart w:id="14066" w:name="_Toc98766834"/>
      <w:bookmarkStart w:id="14067" w:name="_Toc99703197"/>
      <w:bookmarkStart w:id="14068" w:name="_Toc106206987"/>
      <w:bookmarkStart w:id="14069" w:name="_Toc115080989"/>
      <w:bookmarkStart w:id="14070" w:name="_Toc121999900"/>
      <w:bookmarkStart w:id="14071" w:name="_Toc124154073"/>
      <w:bookmarkStart w:id="14072" w:name="_Toc124154848"/>
      <w:bookmarkStart w:id="14073" w:name="_Toc131560703"/>
      <w:bookmarkStart w:id="14074" w:name="_Toc137394403"/>
      <w:bookmarkStart w:id="14075" w:name="_Toc163475509"/>
      <w:bookmarkStart w:id="14076" w:name="_Toc176783839"/>
      <w:bookmarkStart w:id="14077" w:name="_Toc187257473"/>
      <w:r>
        <w:t>8.3.7.1</w:t>
      </w:r>
      <w:r>
        <w:tab/>
        <w:t>Definition and applicability</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078" w:name="_Toc74916093"/>
      <w:bookmarkStart w:id="14079" w:name="_Toc76114718"/>
      <w:bookmarkStart w:id="14080" w:name="_Toc76544604"/>
      <w:bookmarkStart w:id="14081" w:name="_Toc82536726"/>
      <w:bookmarkStart w:id="14082" w:name="_Toc89953019"/>
      <w:bookmarkStart w:id="14083" w:name="_Toc98766835"/>
      <w:bookmarkStart w:id="14084" w:name="_Toc99703198"/>
      <w:bookmarkStart w:id="14085" w:name="_Toc106206988"/>
      <w:bookmarkStart w:id="14086" w:name="_Toc115080990"/>
      <w:bookmarkStart w:id="14087" w:name="_Toc121999901"/>
      <w:bookmarkStart w:id="14088" w:name="_Toc124154074"/>
      <w:bookmarkStart w:id="14089" w:name="_Toc124154849"/>
      <w:bookmarkStart w:id="14090" w:name="_Toc131560704"/>
      <w:bookmarkStart w:id="14091" w:name="_Toc137394404"/>
      <w:bookmarkStart w:id="14092" w:name="_Toc163475510"/>
      <w:bookmarkStart w:id="14093" w:name="_Toc176783840"/>
      <w:bookmarkStart w:id="14094" w:name="_Toc187257474"/>
      <w:r>
        <w:t>8.3.7.2</w:t>
      </w:r>
      <w:r>
        <w:tab/>
        <w:t>Minimum Requirement</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5" w:name="_Toc74916094"/>
      <w:bookmarkStart w:id="14096" w:name="_Toc76114719"/>
      <w:bookmarkStart w:id="14097" w:name="_Toc76544605"/>
      <w:bookmarkStart w:id="14098" w:name="_Toc82536727"/>
      <w:bookmarkStart w:id="14099" w:name="_Toc89953020"/>
      <w:bookmarkStart w:id="14100" w:name="_Toc98766836"/>
      <w:bookmarkStart w:id="14101" w:name="_Toc99703199"/>
      <w:bookmarkStart w:id="14102" w:name="_Toc106206989"/>
      <w:bookmarkStart w:id="14103" w:name="_Toc115080991"/>
      <w:bookmarkStart w:id="14104" w:name="_Toc121999902"/>
      <w:bookmarkStart w:id="14105" w:name="_Toc124154075"/>
      <w:bookmarkStart w:id="14106" w:name="_Toc124154850"/>
      <w:bookmarkStart w:id="14107" w:name="_Toc131560705"/>
      <w:bookmarkStart w:id="14108" w:name="_Toc137394405"/>
      <w:bookmarkStart w:id="14109" w:name="_Toc163475511"/>
      <w:bookmarkStart w:id="14110" w:name="_Toc176783841"/>
      <w:bookmarkStart w:id="14111" w:name="_Toc187257475"/>
      <w:r>
        <w:t>8.3.7.3</w:t>
      </w:r>
      <w:r>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2" w:name="_Toc74916095"/>
      <w:bookmarkStart w:id="14113" w:name="_Toc76114720"/>
      <w:bookmarkStart w:id="14114" w:name="_Toc76544606"/>
      <w:bookmarkStart w:id="14115" w:name="_Toc82536728"/>
      <w:bookmarkStart w:id="14116" w:name="_Toc89953021"/>
      <w:bookmarkStart w:id="14117" w:name="_Toc98766837"/>
      <w:bookmarkStart w:id="14118" w:name="_Toc99703200"/>
      <w:bookmarkStart w:id="14119" w:name="_Toc106206990"/>
      <w:bookmarkStart w:id="14120" w:name="_Toc115080992"/>
      <w:bookmarkStart w:id="14121" w:name="_Toc121999903"/>
      <w:bookmarkStart w:id="14122" w:name="_Toc124154076"/>
      <w:bookmarkStart w:id="14123" w:name="_Toc124154851"/>
      <w:bookmarkStart w:id="14124" w:name="_Toc131560706"/>
      <w:bookmarkStart w:id="14125" w:name="_Toc137394406"/>
      <w:bookmarkStart w:id="14126" w:name="_Toc163475512"/>
      <w:bookmarkStart w:id="14127" w:name="_Toc176783842"/>
      <w:bookmarkStart w:id="14128" w:name="_Toc187257476"/>
      <w:r>
        <w:t>8.3.7.4</w:t>
      </w:r>
      <w:r>
        <w:tab/>
        <w:t>Method of test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38357C1" w14:textId="77777777" w:rsidR="00E335AD" w:rsidRDefault="00E335AD" w:rsidP="00E335AD">
      <w:pPr>
        <w:pStyle w:val="Heading5"/>
      </w:pPr>
      <w:bookmarkStart w:id="14129" w:name="_Toc74916096"/>
      <w:bookmarkStart w:id="14130" w:name="_Toc76114721"/>
      <w:bookmarkStart w:id="14131" w:name="_Toc76544607"/>
      <w:bookmarkStart w:id="14132" w:name="_Toc82536729"/>
      <w:bookmarkStart w:id="14133" w:name="_Toc89953022"/>
      <w:bookmarkStart w:id="14134" w:name="_Toc98766838"/>
      <w:bookmarkStart w:id="14135" w:name="_Toc99703201"/>
      <w:bookmarkStart w:id="14136" w:name="_Toc106206991"/>
      <w:bookmarkStart w:id="14137" w:name="_Toc115080993"/>
      <w:bookmarkStart w:id="14138" w:name="_Toc121999904"/>
      <w:bookmarkStart w:id="14139" w:name="_Toc124154077"/>
      <w:bookmarkStart w:id="14140" w:name="_Toc124154852"/>
      <w:bookmarkStart w:id="14141" w:name="_Toc131560707"/>
      <w:bookmarkStart w:id="14142" w:name="_Toc137394407"/>
      <w:bookmarkStart w:id="14143" w:name="_Toc163475513"/>
      <w:bookmarkStart w:id="14144" w:name="_Toc176783843"/>
      <w:bookmarkStart w:id="14145" w:name="_Toc187257477"/>
      <w:r>
        <w:t>8.3.7.4.1</w:t>
      </w:r>
      <w:r>
        <w:tab/>
        <w:t>Initial conditions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46" w:name="_Toc74916097"/>
      <w:bookmarkStart w:id="14147" w:name="_Toc76114722"/>
      <w:bookmarkStart w:id="14148" w:name="_Toc76544608"/>
      <w:bookmarkStart w:id="14149" w:name="_Toc82536730"/>
      <w:bookmarkStart w:id="14150" w:name="_Toc89953023"/>
      <w:bookmarkStart w:id="14151" w:name="_Toc98766839"/>
      <w:bookmarkStart w:id="14152" w:name="_Toc99703202"/>
      <w:bookmarkStart w:id="14153" w:name="_Toc106206992"/>
      <w:bookmarkStart w:id="14154" w:name="_Toc115080994"/>
      <w:bookmarkStart w:id="14155" w:name="_Toc121999905"/>
      <w:bookmarkStart w:id="14156" w:name="_Toc124154078"/>
      <w:bookmarkStart w:id="14157" w:name="_Toc124154853"/>
      <w:bookmarkStart w:id="14158" w:name="_Toc131560708"/>
      <w:bookmarkStart w:id="14159" w:name="_Toc137394408"/>
      <w:bookmarkStart w:id="14160" w:name="_Toc163475514"/>
      <w:bookmarkStart w:id="14161" w:name="_Toc176783844"/>
      <w:bookmarkStart w:id="14162" w:name="_Toc187257478"/>
      <w:r>
        <w:t>8.3.7.4.2</w:t>
      </w:r>
      <w:r>
        <w:tab/>
        <w:t>Procedure</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9pt" o:ole="" fillcolor="window">
            <v:imagedata r:id="rId71" o:title=""/>
          </v:shape>
          <o:OLEObject Type="Embed" ProgID="Word.Picture.8" ShapeID="_x0000_i1053" DrawAspect="Content" ObjectID="_1812200008"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3" w:name="_Toc74916098"/>
      <w:bookmarkStart w:id="14164" w:name="_Toc76114723"/>
      <w:bookmarkStart w:id="14165" w:name="_Toc76544609"/>
      <w:bookmarkStart w:id="14166" w:name="_Toc82536731"/>
      <w:bookmarkStart w:id="14167" w:name="_Toc89953024"/>
      <w:bookmarkStart w:id="14168" w:name="_Toc98766840"/>
      <w:bookmarkStart w:id="14169" w:name="_Toc99703203"/>
      <w:bookmarkStart w:id="14170" w:name="_Toc106206993"/>
      <w:bookmarkStart w:id="14171" w:name="_Toc115080995"/>
      <w:bookmarkStart w:id="14172" w:name="_Toc121999906"/>
      <w:bookmarkStart w:id="14173" w:name="_Toc124154079"/>
      <w:bookmarkStart w:id="14174" w:name="_Toc124154854"/>
      <w:bookmarkStart w:id="14175" w:name="_Toc131560709"/>
      <w:bookmarkStart w:id="14176" w:name="_Toc137394409"/>
      <w:bookmarkStart w:id="14177" w:name="_Toc163475515"/>
      <w:bookmarkStart w:id="14178" w:name="_Toc176783845"/>
      <w:bookmarkStart w:id="14179" w:name="_Toc187257479"/>
      <w:r>
        <w:t>8.3.7.5</w:t>
      </w:r>
      <w:r>
        <w:tab/>
        <w:t>Test Requirement</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9BD520F" w14:textId="77777777" w:rsidR="00E335AD" w:rsidRDefault="00E335AD" w:rsidP="00E335AD">
      <w:pPr>
        <w:pStyle w:val="Heading5"/>
        <w:rPr>
          <w:i/>
          <w:iCs/>
          <w:lang w:eastAsia="zh-CN"/>
        </w:rPr>
      </w:pPr>
      <w:bookmarkStart w:id="14180" w:name="_Toc74916099"/>
      <w:bookmarkStart w:id="14181" w:name="_Toc76114724"/>
      <w:bookmarkStart w:id="14182" w:name="_Toc76544610"/>
      <w:bookmarkStart w:id="14183" w:name="_Toc82536732"/>
      <w:bookmarkStart w:id="14184" w:name="_Toc89953025"/>
      <w:bookmarkStart w:id="14185" w:name="_Toc98766841"/>
      <w:bookmarkStart w:id="14186" w:name="_Toc99703204"/>
      <w:bookmarkStart w:id="14187" w:name="_Toc106206994"/>
      <w:bookmarkStart w:id="14188" w:name="_Toc115080996"/>
      <w:bookmarkStart w:id="14189" w:name="_Toc121999907"/>
      <w:bookmarkStart w:id="14190" w:name="_Toc124154080"/>
      <w:bookmarkStart w:id="14191" w:name="_Toc124154855"/>
      <w:bookmarkStart w:id="14192" w:name="_Toc131560710"/>
      <w:bookmarkStart w:id="14193" w:name="_Toc137394410"/>
      <w:bookmarkStart w:id="14194" w:name="_Toc163475516"/>
      <w:bookmarkStart w:id="14195" w:name="_Toc176783846"/>
      <w:bookmarkStart w:id="14196" w:name="_Toc18725748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197" w:name="_Toc74916100"/>
      <w:bookmarkStart w:id="14198" w:name="_Toc76114725"/>
      <w:bookmarkStart w:id="14199" w:name="_Toc76544611"/>
      <w:bookmarkStart w:id="14200" w:name="_Toc82536733"/>
      <w:bookmarkStart w:id="14201" w:name="_Toc89953026"/>
      <w:bookmarkStart w:id="14202" w:name="_Toc98766842"/>
      <w:bookmarkStart w:id="14203" w:name="_Toc99703205"/>
      <w:bookmarkStart w:id="14204" w:name="_Toc106206995"/>
      <w:bookmarkStart w:id="14205" w:name="_Toc115080997"/>
      <w:bookmarkStart w:id="14206" w:name="_Toc121999908"/>
      <w:bookmarkStart w:id="14207" w:name="_Toc124154081"/>
      <w:bookmarkStart w:id="14208" w:name="_Toc124154856"/>
      <w:bookmarkStart w:id="14209" w:name="_Toc131560711"/>
      <w:bookmarkStart w:id="14210" w:name="_Toc137394411"/>
      <w:bookmarkStart w:id="14211" w:name="_Toc163475517"/>
      <w:bookmarkStart w:id="14212" w:name="_Toc176783847"/>
      <w:bookmarkStart w:id="14213" w:name="_Toc187257481"/>
      <w:r>
        <w:rPr>
          <w:lang w:val="en-US"/>
        </w:rPr>
        <w:t>8.3.8</w:t>
      </w:r>
      <w:r>
        <w:tab/>
      </w:r>
      <w:r>
        <w:rPr>
          <w:lang w:val="en-US"/>
        </w:rPr>
        <w:t>Performance requirements for interlaced PUCCH format 1</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1ABC808B" w14:textId="77777777" w:rsidR="00E335AD" w:rsidRDefault="00E335AD" w:rsidP="00E335AD">
      <w:pPr>
        <w:pStyle w:val="Heading4"/>
        <w:rPr>
          <w:lang w:val="en-US"/>
        </w:rPr>
      </w:pPr>
      <w:bookmarkStart w:id="14214" w:name="_Toc74916101"/>
      <w:bookmarkStart w:id="14215" w:name="_Toc76114726"/>
      <w:bookmarkStart w:id="14216" w:name="_Toc76544612"/>
      <w:bookmarkStart w:id="14217" w:name="_Toc82536734"/>
      <w:bookmarkStart w:id="14218" w:name="_Toc89953027"/>
      <w:bookmarkStart w:id="14219" w:name="_Toc98766843"/>
      <w:bookmarkStart w:id="14220" w:name="_Toc99703206"/>
      <w:bookmarkStart w:id="14221" w:name="_Toc106206996"/>
      <w:bookmarkStart w:id="14222" w:name="_Toc115080998"/>
      <w:bookmarkStart w:id="14223" w:name="_Toc121999909"/>
      <w:bookmarkStart w:id="14224" w:name="_Toc124154082"/>
      <w:bookmarkStart w:id="14225" w:name="_Toc124154857"/>
      <w:bookmarkStart w:id="14226" w:name="_Toc131560712"/>
      <w:bookmarkStart w:id="14227" w:name="_Toc137394412"/>
      <w:bookmarkStart w:id="14228" w:name="_Toc163475518"/>
      <w:bookmarkStart w:id="14229" w:name="_Toc176783848"/>
      <w:bookmarkStart w:id="14230" w:name="_Toc187257482"/>
      <w:r>
        <w:rPr>
          <w:lang w:val="en-US"/>
        </w:rPr>
        <w:t>8.3.8.1</w:t>
      </w:r>
      <w:r>
        <w:rPr>
          <w:lang w:val="en-US"/>
        </w:rPr>
        <w:tab/>
        <w:t>NACK to ACK detection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C9C0E7D" w14:textId="77777777" w:rsidR="00E335AD" w:rsidRDefault="00E335AD" w:rsidP="00E335AD">
      <w:pPr>
        <w:pStyle w:val="Heading5"/>
        <w:rPr>
          <w:lang w:val="en-US"/>
        </w:rPr>
      </w:pPr>
      <w:bookmarkStart w:id="14231" w:name="_Toc74916102"/>
      <w:bookmarkStart w:id="14232" w:name="_Toc76114727"/>
      <w:bookmarkStart w:id="14233" w:name="_Toc76544613"/>
      <w:bookmarkStart w:id="14234" w:name="_Toc82536735"/>
      <w:bookmarkStart w:id="14235" w:name="_Toc89953028"/>
      <w:bookmarkStart w:id="14236" w:name="_Toc98766844"/>
      <w:bookmarkStart w:id="14237" w:name="_Toc99703207"/>
      <w:bookmarkStart w:id="14238" w:name="_Toc106206997"/>
      <w:bookmarkStart w:id="14239" w:name="_Toc115080999"/>
      <w:bookmarkStart w:id="14240" w:name="_Toc121999910"/>
      <w:bookmarkStart w:id="14241" w:name="_Toc124154083"/>
      <w:bookmarkStart w:id="14242" w:name="_Toc124154858"/>
      <w:bookmarkStart w:id="14243" w:name="_Toc131560713"/>
      <w:bookmarkStart w:id="14244" w:name="_Toc137394413"/>
      <w:bookmarkStart w:id="14245" w:name="_Toc163475519"/>
      <w:bookmarkStart w:id="14246" w:name="_Toc176783849"/>
      <w:bookmarkStart w:id="14247" w:name="_Toc187257483"/>
      <w:r>
        <w:rPr>
          <w:lang w:val="en-US"/>
        </w:rPr>
        <w:t>8.3.8.1.1</w:t>
      </w:r>
      <w:r>
        <w:rPr>
          <w:lang w:val="en-US"/>
        </w:rPr>
        <w:tab/>
        <w:t>Definition and applicability</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48" w:name="_Toc74916103"/>
      <w:bookmarkStart w:id="14249" w:name="_Toc76114728"/>
      <w:bookmarkStart w:id="14250" w:name="_Toc76544614"/>
      <w:bookmarkStart w:id="14251" w:name="_Toc82536736"/>
      <w:bookmarkStart w:id="14252" w:name="_Toc89953029"/>
      <w:bookmarkStart w:id="14253" w:name="_Toc98766845"/>
      <w:bookmarkStart w:id="14254" w:name="_Toc99703208"/>
      <w:bookmarkStart w:id="14255" w:name="_Toc106206998"/>
      <w:bookmarkStart w:id="14256" w:name="_Toc115081000"/>
      <w:bookmarkStart w:id="14257" w:name="_Toc121999911"/>
      <w:bookmarkStart w:id="14258" w:name="_Toc124154084"/>
      <w:bookmarkStart w:id="14259" w:name="_Toc124154859"/>
      <w:bookmarkStart w:id="14260" w:name="_Toc131560714"/>
      <w:bookmarkStart w:id="14261" w:name="_Toc137394414"/>
      <w:bookmarkStart w:id="14262" w:name="_Toc163475520"/>
      <w:bookmarkStart w:id="14263" w:name="_Toc176783850"/>
      <w:bookmarkStart w:id="14264" w:name="_Toc187257484"/>
      <w:r>
        <w:rPr>
          <w:lang w:val="en-US"/>
        </w:rPr>
        <w:t>8.3.8.1.2</w:t>
      </w:r>
      <w:r>
        <w:rPr>
          <w:lang w:val="en-US"/>
        </w:rPr>
        <w:tab/>
        <w:t>Minimum Requirement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5" w:name="_Toc74916104"/>
      <w:bookmarkStart w:id="14266" w:name="_Toc76114729"/>
      <w:bookmarkStart w:id="14267" w:name="_Toc76544615"/>
      <w:bookmarkStart w:id="14268" w:name="_Toc82536737"/>
      <w:bookmarkStart w:id="14269" w:name="_Toc89953030"/>
      <w:bookmarkStart w:id="14270" w:name="_Toc98766846"/>
      <w:bookmarkStart w:id="14271" w:name="_Toc99703209"/>
      <w:bookmarkStart w:id="14272" w:name="_Toc106206999"/>
      <w:bookmarkStart w:id="14273" w:name="_Toc115081001"/>
      <w:bookmarkStart w:id="14274" w:name="_Toc121999912"/>
      <w:bookmarkStart w:id="14275" w:name="_Toc124154085"/>
      <w:bookmarkStart w:id="14276" w:name="_Toc124154860"/>
      <w:bookmarkStart w:id="14277" w:name="_Toc131560715"/>
      <w:bookmarkStart w:id="14278" w:name="_Toc137394415"/>
      <w:bookmarkStart w:id="14279" w:name="_Toc163475521"/>
      <w:bookmarkStart w:id="14280" w:name="_Toc176783851"/>
      <w:bookmarkStart w:id="14281" w:name="_Toc187257485"/>
      <w:r>
        <w:rPr>
          <w:lang w:val="en-US"/>
        </w:rPr>
        <w:t>8.3.8.1.3</w:t>
      </w:r>
      <w:r>
        <w:rPr>
          <w:lang w:val="en-US"/>
        </w:rPr>
        <w:tab/>
        <w:t>Test purpose</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2" w:name="_Toc74916105"/>
      <w:bookmarkStart w:id="14283" w:name="_Toc76114730"/>
      <w:bookmarkStart w:id="14284" w:name="_Toc76544616"/>
      <w:bookmarkStart w:id="14285" w:name="_Toc82536738"/>
      <w:bookmarkStart w:id="14286" w:name="_Toc89953031"/>
      <w:bookmarkStart w:id="14287" w:name="_Toc98766847"/>
      <w:bookmarkStart w:id="14288" w:name="_Toc99703210"/>
      <w:bookmarkStart w:id="14289" w:name="_Toc106207000"/>
      <w:bookmarkStart w:id="14290" w:name="_Toc115081002"/>
      <w:bookmarkStart w:id="14291" w:name="_Toc121999913"/>
      <w:bookmarkStart w:id="14292" w:name="_Toc124154086"/>
      <w:bookmarkStart w:id="14293" w:name="_Toc124154861"/>
      <w:bookmarkStart w:id="14294" w:name="_Toc131560716"/>
      <w:bookmarkStart w:id="14295" w:name="_Toc137394416"/>
      <w:bookmarkStart w:id="14296" w:name="_Toc163475522"/>
      <w:bookmarkStart w:id="14297" w:name="_Toc176783852"/>
      <w:bookmarkStart w:id="14298" w:name="_Toc187257486"/>
      <w:r>
        <w:rPr>
          <w:lang w:val="en-US"/>
        </w:rPr>
        <w:t>8.3.8.1.4</w:t>
      </w:r>
      <w:r>
        <w:rPr>
          <w:lang w:val="en-US"/>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299" w:name="_Toc74916106"/>
      <w:bookmarkStart w:id="14300" w:name="_Toc76114731"/>
      <w:bookmarkStart w:id="14301" w:name="_Toc76544617"/>
      <w:bookmarkStart w:id="14302" w:name="_Toc82536739"/>
      <w:bookmarkStart w:id="14303" w:name="_Toc89953032"/>
      <w:bookmarkStart w:id="14304" w:name="_Toc98766848"/>
      <w:bookmarkStart w:id="14305" w:name="_Toc99703211"/>
      <w:bookmarkStart w:id="14306" w:name="_Toc106207001"/>
      <w:bookmarkStart w:id="14307" w:name="_Toc115081003"/>
      <w:bookmarkStart w:id="14308" w:name="_Toc121999914"/>
      <w:bookmarkStart w:id="14309" w:name="_Toc124154087"/>
      <w:bookmarkStart w:id="14310" w:name="_Toc124154862"/>
      <w:bookmarkStart w:id="14311" w:name="_Toc131560717"/>
      <w:bookmarkStart w:id="14312" w:name="_Toc137394417"/>
      <w:bookmarkStart w:id="14313" w:name="_Toc163475523"/>
      <w:bookmarkStart w:id="14314" w:name="_Toc176783853"/>
      <w:bookmarkStart w:id="14315" w:name="_Toc187257487"/>
      <w:r>
        <w:rPr>
          <w:lang w:val="en-US"/>
        </w:rPr>
        <w:t>8.3.8.1.5</w:t>
      </w:r>
      <w:r>
        <w:rPr>
          <w:lang w:val="en-US"/>
        </w:rPr>
        <w:tab/>
        <w:t>Test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16" w:name="_Toc74916107"/>
      <w:bookmarkStart w:id="14317" w:name="_Toc76114732"/>
      <w:bookmarkStart w:id="14318" w:name="_Toc76544618"/>
      <w:bookmarkStart w:id="14319" w:name="_Toc82536740"/>
      <w:bookmarkStart w:id="14320" w:name="_Toc89953033"/>
      <w:bookmarkStart w:id="14321" w:name="_Toc98766849"/>
      <w:bookmarkStart w:id="14322" w:name="_Toc99703212"/>
      <w:bookmarkStart w:id="14323" w:name="_Toc106207002"/>
      <w:bookmarkStart w:id="14324" w:name="_Toc115081004"/>
      <w:bookmarkStart w:id="14325" w:name="_Toc121999915"/>
      <w:bookmarkStart w:id="14326" w:name="_Toc124154088"/>
      <w:bookmarkStart w:id="14327" w:name="_Toc124154863"/>
      <w:bookmarkStart w:id="14328" w:name="_Toc131560718"/>
      <w:bookmarkStart w:id="14329" w:name="_Toc137394418"/>
      <w:bookmarkStart w:id="14330" w:name="_Toc163475524"/>
      <w:bookmarkStart w:id="14331" w:name="_Toc176783854"/>
      <w:bookmarkStart w:id="14332" w:name="_Toc187257488"/>
      <w:r>
        <w:rPr>
          <w:lang w:val="en-US"/>
        </w:rPr>
        <w:t>8.3.8.2</w:t>
      </w:r>
      <w:r>
        <w:rPr>
          <w:lang w:val="en-US"/>
        </w:rPr>
        <w:tab/>
        <w:t>ACK missed detection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4E46C3" w14:textId="77777777" w:rsidR="00E335AD" w:rsidRDefault="00E335AD" w:rsidP="00E335AD">
      <w:pPr>
        <w:pStyle w:val="Heading5"/>
        <w:rPr>
          <w:lang w:val="en-US"/>
        </w:rPr>
      </w:pPr>
      <w:bookmarkStart w:id="14333" w:name="_Toc74916108"/>
      <w:bookmarkStart w:id="14334" w:name="_Toc76114733"/>
      <w:bookmarkStart w:id="14335" w:name="_Toc76544619"/>
      <w:bookmarkStart w:id="14336" w:name="_Toc82536741"/>
      <w:bookmarkStart w:id="14337" w:name="_Toc89953034"/>
      <w:bookmarkStart w:id="14338" w:name="_Toc98766850"/>
      <w:bookmarkStart w:id="14339" w:name="_Toc99703213"/>
      <w:bookmarkStart w:id="14340" w:name="_Toc106207003"/>
      <w:bookmarkStart w:id="14341" w:name="_Toc115081005"/>
      <w:bookmarkStart w:id="14342" w:name="_Toc121999916"/>
      <w:bookmarkStart w:id="14343" w:name="_Toc124154089"/>
      <w:bookmarkStart w:id="14344" w:name="_Toc124154864"/>
      <w:bookmarkStart w:id="14345" w:name="_Toc131560719"/>
      <w:bookmarkStart w:id="14346" w:name="_Toc137394419"/>
      <w:bookmarkStart w:id="14347" w:name="_Toc163475525"/>
      <w:bookmarkStart w:id="14348" w:name="_Toc176783855"/>
      <w:bookmarkStart w:id="14349" w:name="_Toc187257489"/>
      <w:r>
        <w:rPr>
          <w:lang w:val="en-US"/>
        </w:rPr>
        <w:t>8.3.8.2.1</w:t>
      </w:r>
      <w:r>
        <w:rPr>
          <w:lang w:val="en-US"/>
        </w:rPr>
        <w:tab/>
        <w:t>Definition and applicability</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50" w:name="_Toc74916109"/>
      <w:bookmarkStart w:id="14351" w:name="_Toc76114734"/>
      <w:bookmarkStart w:id="14352" w:name="_Toc76544620"/>
      <w:bookmarkStart w:id="14353" w:name="_Toc82536742"/>
      <w:bookmarkStart w:id="14354" w:name="_Toc89953035"/>
      <w:bookmarkStart w:id="14355" w:name="_Toc98766851"/>
      <w:bookmarkStart w:id="14356" w:name="_Toc99703214"/>
      <w:bookmarkStart w:id="14357" w:name="_Toc106207004"/>
      <w:bookmarkStart w:id="14358" w:name="_Toc115081006"/>
      <w:bookmarkStart w:id="14359" w:name="_Toc121999917"/>
      <w:bookmarkStart w:id="14360" w:name="_Toc124154090"/>
      <w:bookmarkStart w:id="14361" w:name="_Toc124154865"/>
      <w:bookmarkStart w:id="14362" w:name="_Toc131560720"/>
      <w:bookmarkStart w:id="14363" w:name="_Toc137394420"/>
      <w:bookmarkStart w:id="14364" w:name="_Toc163475526"/>
      <w:bookmarkStart w:id="14365" w:name="_Toc176783856"/>
      <w:bookmarkStart w:id="14366" w:name="_Toc187257490"/>
      <w:r>
        <w:rPr>
          <w:lang w:val="en-US"/>
        </w:rPr>
        <w:t>8.3.8.2.2</w:t>
      </w:r>
      <w:r>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67" w:name="_Toc74916110"/>
      <w:bookmarkStart w:id="14368" w:name="_Toc76114735"/>
      <w:bookmarkStart w:id="14369" w:name="_Toc76544621"/>
      <w:bookmarkStart w:id="14370" w:name="_Toc82536743"/>
      <w:bookmarkStart w:id="14371" w:name="_Toc89953036"/>
      <w:bookmarkStart w:id="14372" w:name="_Toc98766852"/>
      <w:bookmarkStart w:id="14373" w:name="_Toc99703215"/>
      <w:bookmarkStart w:id="14374" w:name="_Toc106207005"/>
      <w:bookmarkStart w:id="14375" w:name="_Toc115081007"/>
      <w:bookmarkStart w:id="14376" w:name="_Toc121999918"/>
      <w:bookmarkStart w:id="14377" w:name="_Toc124154091"/>
      <w:bookmarkStart w:id="14378" w:name="_Toc124154866"/>
      <w:bookmarkStart w:id="14379" w:name="_Toc131560721"/>
      <w:bookmarkStart w:id="14380" w:name="_Toc137394421"/>
      <w:bookmarkStart w:id="14381" w:name="_Toc163475527"/>
      <w:bookmarkStart w:id="14382" w:name="_Toc176783857"/>
      <w:bookmarkStart w:id="14383" w:name="_Toc187257491"/>
      <w:r>
        <w:rPr>
          <w:lang w:val="en-US"/>
        </w:rPr>
        <w:t>8.3.8.2.3</w:t>
      </w:r>
      <w:r>
        <w:rPr>
          <w:lang w:val="en-US"/>
        </w:rPr>
        <w:tab/>
        <w:t>Test purpose</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4" w:name="_Toc74916111"/>
      <w:bookmarkStart w:id="14385" w:name="_Toc76114736"/>
      <w:bookmarkStart w:id="14386" w:name="_Toc76544622"/>
      <w:bookmarkStart w:id="14387" w:name="_Toc82536744"/>
      <w:bookmarkStart w:id="14388" w:name="_Toc89953037"/>
      <w:bookmarkStart w:id="14389" w:name="_Toc98766853"/>
      <w:bookmarkStart w:id="14390" w:name="_Toc99703216"/>
      <w:bookmarkStart w:id="14391" w:name="_Toc106207006"/>
      <w:bookmarkStart w:id="14392" w:name="_Toc115081008"/>
      <w:bookmarkStart w:id="14393" w:name="_Toc121999919"/>
      <w:bookmarkStart w:id="14394" w:name="_Toc124154092"/>
      <w:bookmarkStart w:id="14395" w:name="_Toc124154867"/>
      <w:bookmarkStart w:id="14396" w:name="_Toc131560722"/>
      <w:bookmarkStart w:id="14397" w:name="_Toc137394422"/>
      <w:bookmarkStart w:id="14398" w:name="_Toc163475528"/>
      <w:bookmarkStart w:id="14399" w:name="_Toc176783858"/>
      <w:bookmarkStart w:id="14400" w:name="_Toc187257492"/>
      <w:r>
        <w:rPr>
          <w:lang w:val="en-US"/>
        </w:rPr>
        <w:t>8.3.8.2.4</w:t>
      </w:r>
      <w:r>
        <w:rPr>
          <w:lang w:val="en-US"/>
        </w:rPr>
        <w:tab/>
        <w:t>Method of test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1" w:name="_Toc74916112"/>
      <w:bookmarkStart w:id="14402" w:name="_Toc76114737"/>
      <w:bookmarkStart w:id="14403" w:name="_Toc76544623"/>
      <w:bookmarkStart w:id="14404" w:name="_Toc82536745"/>
      <w:bookmarkStart w:id="14405" w:name="_Toc89953038"/>
      <w:bookmarkStart w:id="14406" w:name="_Toc98766854"/>
      <w:bookmarkStart w:id="14407" w:name="_Toc99703217"/>
      <w:bookmarkStart w:id="14408" w:name="_Toc106207007"/>
      <w:bookmarkStart w:id="14409" w:name="_Toc115081009"/>
      <w:bookmarkStart w:id="14410" w:name="_Toc121999920"/>
      <w:bookmarkStart w:id="14411" w:name="_Toc124154093"/>
      <w:bookmarkStart w:id="14412" w:name="_Toc124154868"/>
      <w:bookmarkStart w:id="14413" w:name="_Toc131560723"/>
      <w:bookmarkStart w:id="14414" w:name="_Toc137394423"/>
      <w:bookmarkStart w:id="14415" w:name="_Toc163475529"/>
      <w:bookmarkStart w:id="14416" w:name="_Toc176783859"/>
      <w:bookmarkStart w:id="14417" w:name="_Toc187257493"/>
      <w:r>
        <w:rPr>
          <w:lang w:val="en-US"/>
        </w:rPr>
        <w:t>8.3.8.2.5</w:t>
      </w:r>
      <w:r>
        <w:rPr>
          <w:lang w:val="en-US"/>
        </w:rPr>
        <w:tab/>
        <w:t>Test Requirement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18" w:name="_Toc74916113"/>
      <w:bookmarkStart w:id="14419" w:name="_Toc76114738"/>
      <w:bookmarkStart w:id="14420" w:name="_Toc76544624"/>
      <w:bookmarkStart w:id="14421" w:name="_Toc82536746"/>
      <w:bookmarkStart w:id="14422" w:name="_Toc89953039"/>
      <w:bookmarkStart w:id="14423" w:name="_Toc98766855"/>
      <w:bookmarkStart w:id="14424" w:name="_Toc99703218"/>
      <w:bookmarkStart w:id="14425" w:name="_Toc106207008"/>
      <w:bookmarkStart w:id="14426" w:name="_Toc115081010"/>
      <w:bookmarkStart w:id="14427" w:name="_Toc121999921"/>
      <w:bookmarkStart w:id="14428" w:name="_Toc124154094"/>
      <w:bookmarkStart w:id="14429" w:name="_Toc124154869"/>
      <w:bookmarkStart w:id="14430" w:name="_Toc131560724"/>
      <w:bookmarkStart w:id="14431" w:name="_Toc137394424"/>
      <w:bookmarkStart w:id="14432" w:name="_Toc163475530"/>
      <w:bookmarkStart w:id="14433" w:name="_Toc176783860"/>
      <w:bookmarkStart w:id="14434" w:name="_Toc187257494"/>
      <w:r>
        <w:t>8.3.9</w:t>
      </w:r>
      <w:r>
        <w:tab/>
        <w:t>Performance requirements for interlaced PUCCH format 2</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11993EBE" w14:textId="517C5616" w:rsidR="00E335AD" w:rsidRDefault="00E335AD" w:rsidP="00E335AD">
      <w:pPr>
        <w:pStyle w:val="Heading4"/>
      </w:pPr>
      <w:bookmarkStart w:id="14435" w:name="_Toc66701166"/>
      <w:bookmarkStart w:id="14436" w:name="_Toc74916114"/>
      <w:bookmarkStart w:id="14437" w:name="_Toc76114739"/>
      <w:bookmarkStart w:id="14438" w:name="_Toc76544625"/>
      <w:bookmarkStart w:id="14439" w:name="_Toc82536747"/>
      <w:bookmarkStart w:id="14440" w:name="_Toc89953040"/>
      <w:bookmarkStart w:id="14441" w:name="_Toc98766856"/>
      <w:bookmarkStart w:id="14442" w:name="_Toc99703219"/>
      <w:bookmarkStart w:id="14443" w:name="_Toc106207009"/>
      <w:bookmarkStart w:id="14444" w:name="_Toc115081011"/>
      <w:bookmarkStart w:id="14445" w:name="_Toc121999922"/>
      <w:bookmarkStart w:id="14446" w:name="_Toc124154095"/>
      <w:bookmarkStart w:id="14447" w:name="_Toc124154870"/>
      <w:bookmarkStart w:id="14448" w:name="_Toc131560725"/>
      <w:bookmarkStart w:id="14449" w:name="_Toc137394425"/>
      <w:bookmarkStart w:id="14450" w:name="_Toc163475531"/>
      <w:bookmarkStart w:id="14451" w:name="_Toc176783861"/>
      <w:bookmarkStart w:id="14452" w:name="_Toc187257495"/>
      <w:r>
        <w:t>8.3.9.1</w:t>
      </w:r>
      <w:r>
        <w:tab/>
      </w:r>
      <w:bookmarkEnd w:id="14435"/>
      <w:bookmarkEnd w:id="14436"/>
      <w:bookmarkEnd w:id="14437"/>
      <w:bookmarkEnd w:id="14438"/>
      <w:r w:rsidR="00984F37" w:rsidRPr="00C47711">
        <w:t>Definition and applicability</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3" w:name="_Toc66701168"/>
      <w:bookmarkStart w:id="14454" w:name="_Toc74916115"/>
      <w:bookmarkStart w:id="14455" w:name="_Toc76114740"/>
      <w:bookmarkStart w:id="1445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57" w:name="_Toc82536748"/>
      <w:bookmarkStart w:id="14458" w:name="_Toc89953041"/>
      <w:bookmarkStart w:id="14459" w:name="_Toc98766857"/>
      <w:bookmarkStart w:id="14460" w:name="_Toc99703220"/>
      <w:bookmarkStart w:id="14461" w:name="_Toc106207010"/>
      <w:bookmarkStart w:id="14462" w:name="_Toc115081012"/>
      <w:bookmarkStart w:id="14463" w:name="_Toc121999923"/>
      <w:bookmarkStart w:id="14464" w:name="_Toc124154096"/>
      <w:bookmarkStart w:id="14465" w:name="_Toc124154871"/>
      <w:bookmarkStart w:id="14466" w:name="_Toc131560726"/>
      <w:bookmarkStart w:id="14467" w:name="_Toc137394426"/>
      <w:bookmarkStart w:id="14468" w:name="_Toc163475532"/>
      <w:bookmarkStart w:id="14469" w:name="_Toc176783862"/>
      <w:bookmarkStart w:id="14470" w:name="_Toc187257496"/>
      <w:r>
        <w:t>8.3.9.2</w:t>
      </w:r>
      <w:r>
        <w:tab/>
        <w:t>Minimum Requirement</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1" w:name="_Toc66701169"/>
      <w:bookmarkStart w:id="14472" w:name="_Toc74916116"/>
      <w:bookmarkStart w:id="14473" w:name="_Toc76114741"/>
      <w:bookmarkStart w:id="14474" w:name="_Toc76544627"/>
      <w:bookmarkStart w:id="14475" w:name="_Toc82536749"/>
      <w:bookmarkStart w:id="14476" w:name="_Toc89953042"/>
      <w:bookmarkStart w:id="14477" w:name="_Toc98766858"/>
      <w:bookmarkStart w:id="14478" w:name="_Toc99703221"/>
      <w:bookmarkStart w:id="14479" w:name="_Toc106207011"/>
      <w:bookmarkStart w:id="14480" w:name="_Toc115081013"/>
      <w:bookmarkStart w:id="14481" w:name="_Toc121999924"/>
      <w:bookmarkStart w:id="14482" w:name="_Toc124154097"/>
      <w:bookmarkStart w:id="14483" w:name="_Toc124154872"/>
      <w:bookmarkStart w:id="14484" w:name="_Toc131560727"/>
      <w:bookmarkStart w:id="14485" w:name="_Toc137394427"/>
      <w:bookmarkStart w:id="14486" w:name="_Toc163475533"/>
      <w:bookmarkStart w:id="14487" w:name="_Toc176783863"/>
      <w:bookmarkStart w:id="14488" w:name="_Toc187257497"/>
      <w:r>
        <w:t>8.3.9.3</w:t>
      </w:r>
      <w:r>
        <w:tab/>
        <w:t>Test Purpose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89" w:name="_Toc66701170"/>
      <w:bookmarkStart w:id="14490" w:name="_Toc74916117"/>
      <w:bookmarkStart w:id="14491" w:name="_Toc76114742"/>
      <w:bookmarkStart w:id="14492" w:name="_Toc76544628"/>
      <w:bookmarkStart w:id="14493" w:name="_Toc82536750"/>
      <w:bookmarkStart w:id="14494" w:name="_Toc89953043"/>
      <w:bookmarkStart w:id="14495" w:name="_Toc98766859"/>
      <w:bookmarkStart w:id="14496" w:name="_Toc99703222"/>
      <w:bookmarkStart w:id="14497" w:name="_Toc106207012"/>
      <w:bookmarkStart w:id="14498" w:name="_Toc115081014"/>
      <w:bookmarkStart w:id="14499" w:name="_Toc121999925"/>
      <w:bookmarkStart w:id="14500" w:name="_Toc124154098"/>
      <w:bookmarkStart w:id="14501" w:name="_Toc124154873"/>
      <w:bookmarkStart w:id="14502" w:name="_Toc131560728"/>
      <w:bookmarkStart w:id="14503" w:name="_Toc137394428"/>
      <w:bookmarkStart w:id="14504" w:name="_Toc163475534"/>
      <w:bookmarkStart w:id="14505" w:name="_Toc176783864"/>
      <w:bookmarkStart w:id="14506" w:name="_Toc187257498"/>
      <w:r>
        <w:t>8.3.9.4</w:t>
      </w:r>
      <w:r>
        <w:tab/>
        <w:t>Method of test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5805DF47" w14:textId="77777777" w:rsidR="00E335AD" w:rsidRDefault="00E335AD" w:rsidP="00E335AD">
      <w:pPr>
        <w:pStyle w:val="Heading5"/>
      </w:pPr>
      <w:bookmarkStart w:id="14507" w:name="_Toc74916118"/>
      <w:bookmarkStart w:id="14508" w:name="_Toc76114743"/>
      <w:bookmarkStart w:id="14509" w:name="_Toc76544629"/>
      <w:bookmarkStart w:id="14510" w:name="_Toc82536751"/>
      <w:bookmarkStart w:id="14511" w:name="_Toc89953044"/>
      <w:bookmarkStart w:id="14512" w:name="_Toc98766860"/>
      <w:bookmarkStart w:id="14513" w:name="_Toc99703223"/>
      <w:bookmarkStart w:id="14514" w:name="_Toc106207013"/>
      <w:bookmarkStart w:id="14515" w:name="_Toc115081015"/>
      <w:bookmarkStart w:id="14516" w:name="_Toc121999926"/>
      <w:bookmarkStart w:id="14517" w:name="_Toc124154099"/>
      <w:bookmarkStart w:id="14518" w:name="_Toc124154874"/>
      <w:bookmarkStart w:id="14519" w:name="_Toc131560729"/>
      <w:bookmarkStart w:id="14520" w:name="_Toc137394429"/>
      <w:bookmarkStart w:id="14521" w:name="_Toc163475535"/>
      <w:bookmarkStart w:id="14522" w:name="_Toc176783865"/>
      <w:bookmarkStart w:id="14523" w:name="_Toc187257499"/>
      <w:r>
        <w:t>8.3.9.4.1</w:t>
      </w:r>
      <w:r>
        <w:tab/>
        <w:t>Initial conditions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4" w:name="_Toc74916119"/>
      <w:bookmarkStart w:id="14525" w:name="_Toc76114744"/>
      <w:bookmarkStart w:id="14526" w:name="_Toc76544630"/>
      <w:bookmarkStart w:id="14527" w:name="_Toc82536752"/>
      <w:bookmarkStart w:id="14528" w:name="_Toc89953045"/>
      <w:bookmarkStart w:id="14529" w:name="_Toc98766861"/>
      <w:bookmarkStart w:id="14530" w:name="_Toc99703224"/>
      <w:bookmarkStart w:id="14531" w:name="_Toc106207014"/>
      <w:bookmarkStart w:id="14532" w:name="_Toc115081016"/>
      <w:bookmarkStart w:id="14533" w:name="_Toc121999927"/>
      <w:bookmarkStart w:id="14534" w:name="_Toc124154100"/>
      <w:bookmarkStart w:id="14535" w:name="_Toc124154875"/>
      <w:bookmarkStart w:id="14536" w:name="_Toc131560730"/>
      <w:bookmarkStart w:id="14537" w:name="_Toc137394430"/>
      <w:bookmarkStart w:id="14538" w:name="_Toc163475536"/>
      <w:bookmarkStart w:id="14539" w:name="_Toc176783866"/>
      <w:bookmarkStart w:id="14540" w:name="_Toc187257500"/>
      <w:r>
        <w:t>8.3.9.4.2</w:t>
      </w:r>
      <w:r>
        <w:tab/>
        <w:t>Procedure</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5pt" o:ole="" fillcolor="window">
            <v:imagedata r:id="rId74" o:title=""/>
          </v:shape>
          <o:OLEObject Type="Embed" ProgID="Word.Picture.8" ShapeID="_x0000_i1054" DrawAspect="Content" ObjectID="_1812200009"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1" w:name="_Toc66701171"/>
      <w:bookmarkStart w:id="14542" w:name="_Toc74916120"/>
      <w:bookmarkStart w:id="14543" w:name="_Toc76114745"/>
      <w:bookmarkStart w:id="14544" w:name="_Toc76544631"/>
      <w:bookmarkStart w:id="14545" w:name="_Toc82536753"/>
      <w:bookmarkStart w:id="14546" w:name="_Toc89953046"/>
      <w:bookmarkStart w:id="14547" w:name="_Toc98766862"/>
      <w:bookmarkStart w:id="14548" w:name="_Toc99703225"/>
      <w:bookmarkStart w:id="14549" w:name="_Toc106207015"/>
      <w:bookmarkStart w:id="14550" w:name="_Toc115081017"/>
      <w:bookmarkStart w:id="14551" w:name="_Toc121999928"/>
      <w:bookmarkStart w:id="14552" w:name="_Toc124154101"/>
      <w:bookmarkStart w:id="14553" w:name="_Toc124154876"/>
      <w:bookmarkStart w:id="14554" w:name="_Toc131560731"/>
      <w:bookmarkStart w:id="14555" w:name="_Toc137394431"/>
      <w:bookmarkStart w:id="14556" w:name="_Toc163475537"/>
      <w:bookmarkStart w:id="14557" w:name="_Toc176783867"/>
      <w:bookmarkStart w:id="14558" w:name="_Toc187257501"/>
      <w:r>
        <w:t>8.3.9.5</w:t>
      </w:r>
      <w:r>
        <w:tab/>
        <w:t>Test requirement</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59" w:name="_Toc74916121"/>
      <w:bookmarkStart w:id="14560" w:name="_Toc76114746"/>
      <w:bookmarkStart w:id="14561" w:name="_Toc76544632"/>
      <w:bookmarkStart w:id="14562" w:name="_Toc82536754"/>
      <w:bookmarkStart w:id="14563" w:name="_Toc89953047"/>
      <w:bookmarkStart w:id="14564" w:name="_Toc98766863"/>
      <w:bookmarkStart w:id="14565" w:name="_Toc99703226"/>
      <w:bookmarkStart w:id="14566" w:name="_Toc106207016"/>
      <w:bookmarkStart w:id="14567" w:name="_Toc115081018"/>
      <w:bookmarkStart w:id="14568" w:name="_Toc121999929"/>
      <w:bookmarkStart w:id="14569" w:name="_Toc124154102"/>
      <w:bookmarkStart w:id="14570" w:name="_Toc124154877"/>
      <w:bookmarkStart w:id="14571" w:name="_Toc131560732"/>
      <w:bookmarkStart w:id="14572" w:name="_Toc137394432"/>
      <w:bookmarkStart w:id="14573" w:name="_Toc163475538"/>
      <w:bookmarkStart w:id="14574" w:name="_Toc176783868"/>
      <w:bookmarkStart w:id="14575" w:name="_Toc187257502"/>
      <w:r>
        <w:t>8.3.10</w:t>
      </w:r>
      <w:r>
        <w:tab/>
        <w:t>Performance requirements for interlaced PUCCH format 3</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C373DF8" w14:textId="7556FAD1" w:rsidR="00E335AD" w:rsidRDefault="00E335AD" w:rsidP="00E335AD">
      <w:pPr>
        <w:pStyle w:val="Heading4"/>
      </w:pPr>
      <w:bookmarkStart w:id="14576" w:name="_Toc74916122"/>
      <w:bookmarkStart w:id="14577" w:name="_Toc76114747"/>
      <w:bookmarkStart w:id="14578" w:name="_Toc76544633"/>
      <w:bookmarkStart w:id="14579" w:name="_Toc82536755"/>
      <w:bookmarkStart w:id="14580" w:name="_Toc89953048"/>
      <w:bookmarkStart w:id="14581" w:name="_Toc98766864"/>
      <w:bookmarkStart w:id="14582" w:name="_Toc99703227"/>
      <w:bookmarkStart w:id="14583" w:name="_Toc106207017"/>
      <w:bookmarkStart w:id="14584" w:name="_Toc115081019"/>
      <w:bookmarkStart w:id="14585" w:name="_Toc121999930"/>
      <w:bookmarkStart w:id="14586" w:name="_Toc124154103"/>
      <w:bookmarkStart w:id="14587" w:name="_Toc124154878"/>
      <w:bookmarkStart w:id="14588" w:name="_Toc131560733"/>
      <w:bookmarkStart w:id="14589" w:name="_Toc137394433"/>
      <w:bookmarkStart w:id="14590" w:name="_Toc163475539"/>
      <w:bookmarkStart w:id="14591" w:name="_Toc176783869"/>
      <w:bookmarkStart w:id="14592" w:name="_Toc187257503"/>
      <w:r>
        <w:t>8.3.10.1</w:t>
      </w:r>
      <w:r>
        <w:tab/>
      </w:r>
      <w:bookmarkEnd w:id="14576"/>
      <w:bookmarkEnd w:id="14577"/>
      <w:bookmarkEnd w:id="14578"/>
      <w:r w:rsidR="00984F37" w:rsidRPr="00C47711">
        <w:t>Definition and applicability</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3" w:name="_Toc74916123"/>
      <w:bookmarkStart w:id="14594" w:name="_Toc76114748"/>
      <w:bookmarkStart w:id="14595"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596" w:name="_Toc82536756"/>
      <w:bookmarkStart w:id="14597" w:name="_Toc89953049"/>
      <w:bookmarkStart w:id="14598" w:name="_Toc98766865"/>
      <w:bookmarkStart w:id="14599" w:name="_Toc99703228"/>
      <w:bookmarkStart w:id="14600" w:name="_Toc106207018"/>
      <w:bookmarkStart w:id="14601" w:name="_Toc115081020"/>
      <w:bookmarkStart w:id="14602" w:name="_Toc121999931"/>
      <w:bookmarkStart w:id="14603" w:name="_Toc124154104"/>
      <w:bookmarkStart w:id="14604" w:name="_Toc124154879"/>
      <w:bookmarkStart w:id="14605" w:name="_Toc131560734"/>
      <w:bookmarkStart w:id="14606" w:name="_Toc137394434"/>
      <w:bookmarkStart w:id="14607" w:name="_Toc163475540"/>
      <w:bookmarkStart w:id="14608" w:name="_Toc176783870"/>
      <w:bookmarkStart w:id="14609" w:name="_Toc187257504"/>
      <w:r>
        <w:t>8.3.10.2</w:t>
      </w:r>
      <w:r>
        <w:tab/>
        <w:t>Minimum Requirement</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10" w:name="_Toc74916124"/>
      <w:bookmarkStart w:id="14611" w:name="_Toc76114749"/>
      <w:bookmarkStart w:id="14612" w:name="_Toc76544635"/>
      <w:bookmarkStart w:id="14613" w:name="_Toc82536757"/>
      <w:bookmarkStart w:id="14614" w:name="_Toc89953050"/>
      <w:bookmarkStart w:id="14615" w:name="_Toc98766866"/>
      <w:bookmarkStart w:id="14616" w:name="_Toc99703229"/>
      <w:bookmarkStart w:id="14617" w:name="_Toc106207019"/>
      <w:bookmarkStart w:id="14618" w:name="_Toc115081021"/>
      <w:bookmarkStart w:id="14619" w:name="_Toc121999932"/>
      <w:bookmarkStart w:id="14620" w:name="_Toc124154105"/>
      <w:bookmarkStart w:id="14621" w:name="_Toc124154880"/>
      <w:bookmarkStart w:id="14622" w:name="_Toc131560735"/>
      <w:bookmarkStart w:id="14623" w:name="_Toc137394435"/>
      <w:bookmarkStart w:id="14624" w:name="_Toc163475541"/>
      <w:bookmarkStart w:id="14625" w:name="_Toc176783871"/>
      <w:bookmarkStart w:id="14626" w:name="_Toc187257505"/>
      <w:r>
        <w:t>8.3.10.3</w:t>
      </w:r>
      <w:r>
        <w:tab/>
        <w:t>Test Purpose</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27" w:name="_Toc74916125"/>
      <w:bookmarkStart w:id="14628" w:name="_Toc76114750"/>
      <w:bookmarkStart w:id="14629" w:name="_Toc76544636"/>
      <w:bookmarkStart w:id="14630" w:name="_Toc82536758"/>
      <w:bookmarkStart w:id="14631" w:name="_Toc89953051"/>
      <w:bookmarkStart w:id="14632" w:name="_Toc98766867"/>
      <w:bookmarkStart w:id="14633" w:name="_Toc99703230"/>
      <w:bookmarkStart w:id="14634" w:name="_Toc106207020"/>
      <w:bookmarkStart w:id="14635" w:name="_Toc115081022"/>
      <w:bookmarkStart w:id="14636" w:name="_Toc121999933"/>
      <w:bookmarkStart w:id="14637" w:name="_Toc124154106"/>
      <w:bookmarkStart w:id="14638" w:name="_Toc124154881"/>
      <w:bookmarkStart w:id="14639" w:name="_Toc131560736"/>
      <w:bookmarkStart w:id="14640" w:name="_Toc137394436"/>
      <w:bookmarkStart w:id="14641" w:name="_Toc163475542"/>
      <w:bookmarkStart w:id="14642" w:name="_Toc176783872"/>
      <w:bookmarkStart w:id="14643" w:name="_Toc187257506"/>
      <w:r>
        <w:t>8.3.10.4</w:t>
      </w:r>
      <w:r>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12C8995" w14:textId="77777777" w:rsidR="00E335AD" w:rsidRDefault="00E335AD" w:rsidP="00E335AD">
      <w:pPr>
        <w:pStyle w:val="Heading5"/>
      </w:pPr>
      <w:bookmarkStart w:id="14644" w:name="_Toc74916126"/>
      <w:bookmarkStart w:id="14645" w:name="_Toc76114751"/>
      <w:bookmarkStart w:id="14646" w:name="_Toc76544637"/>
      <w:bookmarkStart w:id="14647" w:name="_Toc82536759"/>
      <w:bookmarkStart w:id="14648" w:name="_Toc89953052"/>
      <w:bookmarkStart w:id="14649" w:name="_Toc98766868"/>
      <w:bookmarkStart w:id="14650" w:name="_Toc99703231"/>
      <w:bookmarkStart w:id="14651" w:name="_Toc106207021"/>
      <w:bookmarkStart w:id="14652" w:name="_Toc115081023"/>
      <w:bookmarkStart w:id="14653" w:name="_Toc121999934"/>
      <w:bookmarkStart w:id="14654" w:name="_Toc124154107"/>
      <w:bookmarkStart w:id="14655" w:name="_Toc124154882"/>
      <w:bookmarkStart w:id="14656" w:name="_Toc131560737"/>
      <w:bookmarkStart w:id="14657" w:name="_Toc137394437"/>
      <w:bookmarkStart w:id="14658" w:name="_Toc163475543"/>
      <w:bookmarkStart w:id="14659" w:name="_Toc176783873"/>
      <w:bookmarkStart w:id="14660" w:name="_Toc187257507"/>
      <w:r>
        <w:t>8.3.10.4.1</w:t>
      </w:r>
      <w:r>
        <w:tab/>
        <w:t>Initial conditions</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1" w:name="_Toc74916127"/>
      <w:bookmarkStart w:id="14662" w:name="_Toc76114752"/>
      <w:bookmarkStart w:id="14663" w:name="_Toc76544638"/>
      <w:bookmarkStart w:id="14664" w:name="_Toc82536760"/>
      <w:bookmarkStart w:id="14665" w:name="_Toc89953053"/>
      <w:bookmarkStart w:id="14666" w:name="_Toc98766869"/>
      <w:bookmarkStart w:id="14667" w:name="_Toc99703232"/>
      <w:bookmarkStart w:id="14668" w:name="_Toc106207022"/>
      <w:bookmarkStart w:id="14669" w:name="_Toc115081024"/>
      <w:bookmarkStart w:id="14670" w:name="_Toc121999935"/>
      <w:bookmarkStart w:id="14671" w:name="_Toc124154108"/>
      <w:bookmarkStart w:id="14672" w:name="_Toc124154883"/>
      <w:bookmarkStart w:id="14673" w:name="_Toc131560738"/>
      <w:bookmarkStart w:id="14674" w:name="_Toc137394438"/>
      <w:bookmarkStart w:id="14675" w:name="_Toc163475544"/>
      <w:bookmarkStart w:id="14676" w:name="_Toc176783874"/>
      <w:bookmarkStart w:id="14677" w:name="_Toc187257508"/>
      <w:r>
        <w:t>8.3.10.4.2</w:t>
      </w:r>
      <w:r>
        <w:tab/>
        <w:t>Procedure</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5pt" o:ole="" fillcolor="window">
            <v:imagedata r:id="rId71" o:title=""/>
          </v:shape>
          <o:OLEObject Type="Embed" ProgID="Word.Picture.8" ShapeID="_x0000_i1055" DrawAspect="Content" ObjectID="_1812200010"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78" w:name="_Toc74916128"/>
      <w:bookmarkStart w:id="14679" w:name="_Toc76114753"/>
      <w:bookmarkStart w:id="14680" w:name="_Toc76544639"/>
      <w:bookmarkStart w:id="14681" w:name="_Toc82536761"/>
      <w:bookmarkStart w:id="14682" w:name="_Toc89953054"/>
      <w:bookmarkStart w:id="14683" w:name="_Toc98766870"/>
      <w:bookmarkStart w:id="14684" w:name="_Toc99703233"/>
      <w:bookmarkStart w:id="14685" w:name="_Toc106207023"/>
      <w:bookmarkStart w:id="14686" w:name="_Toc115081025"/>
      <w:bookmarkStart w:id="14687" w:name="_Toc121999936"/>
      <w:bookmarkStart w:id="14688" w:name="_Toc124154109"/>
      <w:bookmarkStart w:id="14689" w:name="_Toc124154884"/>
      <w:bookmarkStart w:id="14690" w:name="_Toc131560739"/>
      <w:bookmarkStart w:id="14691" w:name="_Toc137394439"/>
      <w:bookmarkStart w:id="14692" w:name="_Toc163475545"/>
      <w:bookmarkStart w:id="14693" w:name="_Toc176783875"/>
      <w:bookmarkStart w:id="14694" w:name="_Toc187257509"/>
      <w:r>
        <w:t>8.3.10.5</w:t>
      </w:r>
      <w:r>
        <w:tab/>
        <w:t>Test requirement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5" w:name="MCCQCTEMPBM_00000053"/>
    <w:bookmarkStart w:id="14696" w:name="MCCQCTEMPBM_00000056"/>
    <w:bookmarkStart w:id="14697" w:name="MCCQCTEMPBM_00000059"/>
    <w:bookmarkStart w:id="14698" w:name="MCCQCTEMPBM_00000064"/>
    <w:p w14:paraId="284B12AD" w14:textId="77777777" w:rsidR="00E335AD" w:rsidRDefault="00E335AD" w:rsidP="006F1F81">
      <w:pPr>
        <w:rPr>
          <w:lang w:val="en-US"/>
        </w:rPr>
      </w:pPr>
      <w:r>
        <w:fldChar w:fldCharType="begin"/>
      </w:r>
      <w:r>
        <w:fldChar w:fldCharType="end"/>
      </w:r>
      <w:bookmarkStart w:id="14699" w:name="MCCQCTEMPBM_00000054"/>
      <w:bookmarkStart w:id="14700" w:name="MCCQCTEMPBM_00000057"/>
      <w:bookmarkStart w:id="14701" w:name="MCCQCTEMPBM_00000060"/>
      <w:bookmarkStart w:id="14702" w:name="MCCQCTEMPBM_00000065"/>
      <w:bookmarkEnd w:id="14695"/>
      <w:bookmarkEnd w:id="14696"/>
      <w:bookmarkEnd w:id="14697"/>
      <w:bookmarkEnd w:id="14698"/>
      <w:r>
        <w:fldChar w:fldCharType="begin"/>
      </w:r>
      <w:r>
        <w:fldChar w:fldCharType="end"/>
      </w:r>
      <w:bookmarkStart w:id="14703" w:name="MCCQCTEMPBM_00000055"/>
      <w:bookmarkStart w:id="14704" w:name="MCCQCTEMPBM_00000058"/>
      <w:bookmarkStart w:id="14705" w:name="MCCQCTEMPBM_00000061"/>
      <w:bookmarkStart w:id="14706" w:name="MCCQCTEMPBM_00000066"/>
      <w:bookmarkEnd w:id="14699"/>
      <w:bookmarkEnd w:id="14700"/>
      <w:bookmarkEnd w:id="14701"/>
      <w:bookmarkEnd w:id="14702"/>
      <w:r>
        <w:fldChar w:fldCharType="begin"/>
      </w:r>
      <w:r>
        <w:fldChar w:fldCharType="end"/>
      </w:r>
      <w:bookmarkEnd w:id="14703"/>
      <w:bookmarkEnd w:id="14704"/>
      <w:bookmarkEnd w:id="14705"/>
      <w:bookmarkEnd w:id="14706"/>
    </w:p>
    <w:p w14:paraId="583F4DBC" w14:textId="77777777" w:rsidR="000E628C" w:rsidRPr="00931575" w:rsidRDefault="000E628C" w:rsidP="000E628C">
      <w:pPr>
        <w:pStyle w:val="Heading3"/>
        <w:rPr>
          <w:lang w:eastAsia="zh-CN"/>
        </w:rPr>
      </w:pPr>
      <w:bookmarkStart w:id="14707" w:name="_Toc121999937"/>
      <w:bookmarkStart w:id="14708" w:name="_Toc124154110"/>
      <w:bookmarkStart w:id="14709" w:name="_Toc124154885"/>
      <w:bookmarkStart w:id="14710" w:name="_Toc131560740"/>
      <w:bookmarkStart w:id="14711" w:name="_Toc137394440"/>
      <w:bookmarkStart w:id="14712" w:name="_Toc163475546"/>
      <w:bookmarkStart w:id="14713" w:name="_Toc176783876"/>
      <w:bookmarkStart w:id="14714" w:name="_Toc187257510"/>
      <w:r w:rsidRPr="00931575">
        <w:t>8.3.</w:t>
      </w:r>
      <w:r>
        <w:t>11</w:t>
      </w:r>
      <w:r w:rsidRPr="00931575">
        <w:tab/>
        <w:t xml:space="preserve">Performance requirements for </w:t>
      </w:r>
      <w:r>
        <w:t>PUCCH sub-slo</w:t>
      </w:r>
      <w:r w:rsidRPr="00350206">
        <w:t>t based</w:t>
      </w:r>
      <w:r>
        <w:t xml:space="preserve"> repetition format 0</w:t>
      </w:r>
      <w:bookmarkEnd w:id="14707"/>
      <w:bookmarkEnd w:id="14708"/>
      <w:bookmarkEnd w:id="14709"/>
      <w:bookmarkEnd w:id="14710"/>
      <w:bookmarkEnd w:id="14711"/>
      <w:bookmarkEnd w:id="14712"/>
      <w:bookmarkEnd w:id="14713"/>
      <w:bookmarkEnd w:id="14714"/>
    </w:p>
    <w:p w14:paraId="0F95FFF7" w14:textId="77777777" w:rsidR="000E628C" w:rsidRPr="00931575" w:rsidRDefault="000E628C" w:rsidP="000E628C">
      <w:pPr>
        <w:pStyle w:val="Heading4"/>
      </w:pPr>
      <w:bookmarkStart w:id="14715" w:name="_Toc121999938"/>
      <w:bookmarkStart w:id="14716" w:name="_Toc124154111"/>
      <w:bookmarkStart w:id="14717" w:name="_Toc124154886"/>
      <w:bookmarkStart w:id="14718" w:name="_Toc131560741"/>
      <w:bookmarkStart w:id="14719" w:name="_Toc137394441"/>
      <w:bookmarkStart w:id="14720" w:name="_Toc163475547"/>
      <w:bookmarkStart w:id="14721" w:name="_Toc176783877"/>
      <w:bookmarkStart w:id="14722" w:name="_Toc187257511"/>
      <w:r w:rsidRPr="00931575">
        <w:t>8.3.</w:t>
      </w:r>
      <w:r>
        <w:t>11</w:t>
      </w:r>
      <w:r w:rsidRPr="00931575">
        <w:t>.1</w:t>
      </w:r>
      <w:r w:rsidRPr="00931575">
        <w:tab/>
        <w:t>Definition and applicability</w:t>
      </w:r>
      <w:bookmarkEnd w:id="14715"/>
      <w:bookmarkEnd w:id="14716"/>
      <w:bookmarkEnd w:id="14717"/>
      <w:bookmarkEnd w:id="14718"/>
      <w:bookmarkEnd w:id="14719"/>
      <w:bookmarkEnd w:id="14720"/>
      <w:bookmarkEnd w:id="14721"/>
      <w:bookmarkEnd w:id="14722"/>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3" w:name="_Toc121999939"/>
      <w:bookmarkStart w:id="14724" w:name="_Toc124154112"/>
      <w:bookmarkStart w:id="14725" w:name="_Toc124154887"/>
      <w:bookmarkStart w:id="14726" w:name="_Toc131560742"/>
      <w:bookmarkStart w:id="14727" w:name="_Toc137394442"/>
      <w:bookmarkStart w:id="14728" w:name="_Toc163475548"/>
      <w:bookmarkStart w:id="14729" w:name="_Toc176783878"/>
      <w:bookmarkStart w:id="14730" w:name="_Toc187257512"/>
      <w:r w:rsidRPr="00931575">
        <w:t>8.3.</w:t>
      </w:r>
      <w:r>
        <w:t>11</w:t>
      </w:r>
      <w:r w:rsidRPr="00931575">
        <w:t>.2</w:t>
      </w:r>
      <w:r w:rsidRPr="00931575">
        <w:tab/>
        <w:t>Minimum Requirement</w:t>
      </w:r>
      <w:bookmarkEnd w:id="14723"/>
      <w:bookmarkEnd w:id="14724"/>
      <w:bookmarkEnd w:id="14725"/>
      <w:bookmarkEnd w:id="14726"/>
      <w:bookmarkEnd w:id="14727"/>
      <w:bookmarkEnd w:id="14728"/>
      <w:bookmarkEnd w:id="14729"/>
      <w:bookmarkEnd w:id="14730"/>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1" w:name="_Toc121999940"/>
      <w:bookmarkStart w:id="14732" w:name="_Toc124154113"/>
      <w:bookmarkStart w:id="14733" w:name="_Toc124154888"/>
      <w:bookmarkStart w:id="14734" w:name="_Toc131560743"/>
      <w:bookmarkStart w:id="14735" w:name="_Toc137394443"/>
      <w:bookmarkStart w:id="14736" w:name="_Toc163475549"/>
      <w:bookmarkStart w:id="14737" w:name="_Toc176783879"/>
      <w:bookmarkStart w:id="14738" w:name="_Toc187257513"/>
      <w:r w:rsidRPr="00931575">
        <w:t>8.3.</w:t>
      </w:r>
      <w:r>
        <w:t>11</w:t>
      </w:r>
      <w:r w:rsidRPr="00931575">
        <w:t>.3</w:t>
      </w:r>
      <w:r w:rsidRPr="00931575">
        <w:tab/>
        <w:t>Test purpose</w:t>
      </w:r>
      <w:bookmarkEnd w:id="14731"/>
      <w:bookmarkEnd w:id="14732"/>
      <w:bookmarkEnd w:id="14733"/>
      <w:bookmarkEnd w:id="14734"/>
      <w:bookmarkEnd w:id="14735"/>
      <w:bookmarkEnd w:id="14736"/>
      <w:bookmarkEnd w:id="14737"/>
      <w:bookmarkEnd w:id="14738"/>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39" w:name="_Toc121999941"/>
      <w:bookmarkStart w:id="14740" w:name="_Toc124154114"/>
      <w:bookmarkStart w:id="14741" w:name="_Toc124154889"/>
      <w:bookmarkStart w:id="14742" w:name="_Toc131560744"/>
      <w:bookmarkStart w:id="14743" w:name="_Toc137394444"/>
      <w:bookmarkStart w:id="14744" w:name="_Toc163475550"/>
      <w:bookmarkStart w:id="14745" w:name="_Toc176783880"/>
      <w:bookmarkStart w:id="14746" w:name="_Toc187257514"/>
      <w:r w:rsidRPr="00931575">
        <w:t>8.3.</w:t>
      </w:r>
      <w:r>
        <w:t>11</w:t>
      </w:r>
      <w:r w:rsidRPr="00931575">
        <w:t>.4</w:t>
      </w:r>
      <w:r w:rsidRPr="00931575">
        <w:tab/>
        <w:t>Method of test</w:t>
      </w:r>
      <w:bookmarkEnd w:id="14739"/>
      <w:bookmarkEnd w:id="14740"/>
      <w:bookmarkEnd w:id="14741"/>
      <w:bookmarkEnd w:id="14742"/>
      <w:bookmarkEnd w:id="14743"/>
      <w:bookmarkEnd w:id="14744"/>
      <w:bookmarkEnd w:id="14745"/>
      <w:bookmarkEnd w:id="14746"/>
    </w:p>
    <w:p w14:paraId="43074681" w14:textId="77777777" w:rsidR="000E628C" w:rsidRPr="00931575" w:rsidRDefault="000E628C" w:rsidP="000E628C">
      <w:pPr>
        <w:pStyle w:val="Heading5"/>
      </w:pPr>
      <w:bookmarkStart w:id="14747" w:name="_Toc121999942"/>
      <w:bookmarkStart w:id="14748" w:name="_Toc124154115"/>
      <w:bookmarkStart w:id="14749" w:name="_Toc124154890"/>
      <w:bookmarkStart w:id="14750" w:name="_Toc131560745"/>
      <w:bookmarkStart w:id="14751" w:name="_Toc137394445"/>
      <w:bookmarkStart w:id="14752" w:name="_Toc163475551"/>
      <w:bookmarkStart w:id="14753" w:name="_Toc176783881"/>
      <w:bookmarkStart w:id="14754" w:name="_Toc187257515"/>
      <w:r w:rsidRPr="00931575">
        <w:t>8.3.</w:t>
      </w:r>
      <w:r>
        <w:t>11</w:t>
      </w:r>
      <w:r w:rsidRPr="00931575">
        <w:t>.4.1</w:t>
      </w:r>
      <w:r w:rsidRPr="00931575">
        <w:tab/>
        <w:t>Initial conditions</w:t>
      </w:r>
      <w:bookmarkEnd w:id="14747"/>
      <w:bookmarkEnd w:id="14748"/>
      <w:bookmarkEnd w:id="14749"/>
      <w:bookmarkEnd w:id="14750"/>
      <w:bookmarkEnd w:id="14751"/>
      <w:bookmarkEnd w:id="14752"/>
      <w:bookmarkEnd w:id="14753"/>
      <w:bookmarkEnd w:id="14754"/>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5" w:name="_Toc121999943"/>
      <w:bookmarkStart w:id="14756" w:name="_Toc124154116"/>
      <w:bookmarkStart w:id="14757" w:name="_Toc124154891"/>
      <w:bookmarkStart w:id="14758" w:name="_Toc131560746"/>
      <w:bookmarkStart w:id="14759" w:name="_Toc137394446"/>
      <w:bookmarkStart w:id="14760" w:name="_Toc163475552"/>
      <w:bookmarkStart w:id="14761" w:name="_Toc176783882"/>
      <w:bookmarkStart w:id="14762" w:name="_Toc187257516"/>
      <w:r w:rsidRPr="00931575">
        <w:t>8.3.</w:t>
      </w:r>
      <w:r>
        <w:t>11</w:t>
      </w:r>
      <w:r w:rsidRPr="00931575">
        <w:t>.4.2</w:t>
      </w:r>
      <w:r w:rsidRPr="00931575">
        <w:tab/>
        <w:t>Procedure</w:t>
      </w:r>
      <w:bookmarkEnd w:id="14755"/>
      <w:bookmarkEnd w:id="14756"/>
      <w:bookmarkEnd w:id="14757"/>
      <w:bookmarkEnd w:id="14758"/>
      <w:bookmarkEnd w:id="14759"/>
      <w:bookmarkEnd w:id="14760"/>
      <w:bookmarkEnd w:id="14761"/>
      <w:bookmarkEnd w:id="14762"/>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05pt" o:ole="" fillcolor="window">
            <v:imagedata r:id="rId71" o:title=""/>
          </v:shape>
          <o:OLEObject Type="Embed" ProgID="Word.Picture.8" ShapeID="_x0000_i1056" DrawAspect="Content" ObjectID="_1812200011"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3" w:name="_Toc121999944"/>
      <w:bookmarkStart w:id="14764" w:name="_Toc124154117"/>
      <w:bookmarkStart w:id="14765" w:name="_Toc124154892"/>
      <w:bookmarkStart w:id="14766" w:name="_Toc131560747"/>
      <w:bookmarkStart w:id="14767" w:name="_Toc137394447"/>
      <w:bookmarkStart w:id="14768" w:name="_Toc163475553"/>
      <w:bookmarkStart w:id="14769" w:name="_Toc176783883"/>
      <w:bookmarkStart w:id="14770" w:name="_Toc187257517"/>
      <w:r w:rsidRPr="00931575">
        <w:t>8.3.</w:t>
      </w:r>
      <w:r>
        <w:t>11</w:t>
      </w:r>
      <w:r w:rsidRPr="00931575">
        <w:t>.5</w:t>
      </w:r>
      <w:r w:rsidRPr="00931575">
        <w:tab/>
        <w:t>Test Requirement</w:t>
      </w:r>
      <w:bookmarkEnd w:id="14763"/>
      <w:bookmarkEnd w:id="14764"/>
      <w:bookmarkEnd w:id="14765"/>
      <w:bookmarkEnd w:id="14766"/>
      <w:bookmarkEnd w:id="14767"/>
      <w:bookmarkEnd w:id="14768"/>
      <w:bookmarkEnd w:id="14769"/>
      <w:bookmarkEnd w:id="14770"/>
    </w:p>
    <w:p w14:paraId="28FC5743" w14:textId="77777777" w:rsidR="000E628C" w:rsidRPr="00931575" w:rsidRDefault="000E628C" w:rsidP="000E628C">
      <w:pPr>
        <w:pStyle w:val="Heading5"/>
        <w:rPr>
          <w:i/>
          <w:iCs/>
          <w:lang w:eastAsia="zh-CN"/>
        </w:rPr>
      </w:pPr>
      <w:bookmarkStart w:id="14771" w:name="_Toc121999945"/>
      <w:bookmarkStart w:id="14772" w:name="_Toc124154118"/>
      <w:bookmarkStart w:id="14773" w:name="_Toc124154893"/>
      <w:bookmarkStart w:id="14774" w:name="_Toc131560748"/>
      <w:bookmarkStart w:id="14775" w:name="_Toc137394448"/>
      <w:bookmarkStart w:id="14776" w:name="_Toc163475554"/>
      <w:bookmarkStart w:id="14777" w:name="_Toc176783884"/>
      <w:bookmarkStart w:id="14778" w:name="_Toc18725751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1"/>
      <w:bookmarkEnd w:id="14772"/>
      <w:bookmarkEnd w:id="14773"/>
      <w:bookmarkEnd w:id="14774"/>
      <w:bookmarkEnd w:id="14775"/>
      <w:bookmarkEnd w:id="14776"/>
      <w:bookmarkEnd w:id="14777"/>
      <w:bookmarkEnd w:id="14778"/>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79" w:name="_Toc21100192"/>
      <w:bookmarkStart w:id="14780" w:name="_Toc29809990"/>
      <w:bookmarkStart w:id="14781" w:name="_Toc36645383"/>
      <w:bookmarkStart w:id="14782" w:name="_Toc37272437"/>
      <w:bookmarkStart w:id="14783" w:name="_Toc45884683"/>
      <w:bookmarkStart w:id="14784" w:name="_Toc53182715"/>
      <w:bookmarkStart w:id="14785" w:name="_Toc58860499"/>
      <w:bookmarkStart w:id="14786" w:name="_Toc58863003"/>
      <w:bookmarkStart w:id="14787" w:name="_Toc61182988"/>
      <w:bookmarkStart w:id="14788" w:name="_Toc66728303"/>
      <w:bookmarkStart w:id="14789" w:name="_Toc74962138"/>
      <w:bookmarkStart w:id="14790" w:name="_Toc75243048"/>
      <w:bookmarkStart w:id="14791" w:name="_Toc76545394"/>
      <w:bookmarkStart w:id="14792" w:name="_Toc82595497"/>
      <w:bookmarkStart w:id="14793" w:name="_Toc89955528"/>
      <w:bookmarkStart w:id="14794" w:name="_Toc98773955"/>
      <w:bookmarkStart w:id="14795" w:name="_Toc106201716"/>
      <w:bookmarkStart w:id="14796" w:name="_Toc121999946"/>
      <w:bookmarkStart w:id="14797" w:name="_Toc124154119"/>
      <w:bookmarkStart w:id="14798" w:name="_Toc124154894"/>
      <w:bookmarkStart w:id="14799" w:name="_Toc131560749"/>
      <w:bookmarkStart w:id="14800" w:name="_Toc137394449"/>
      <w:bookmarkStart w:id="14801" w:name="_Toc163475555"/>
      <w:bookmarkStart w:id="14802" w:name="_Toc176783885"/>
      <w:bookmarkStart w:id="14803" w:name="_Toc187257519"/>
      <w:r>
        <w:t>8.3.12</w:t>
      </w:r>
      <w:r w:rsidRPr="00E0612F">
        <w:tab/>
        <w:t>Performance requirements PUCCH format 1</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r w:rsidRPr="00E0612F">
        <w:t xml:space="preserve"> with DM-RS bundling</w:t>
      </w:r>
      <w:bookmarkEnd w:id="14796"/>
      <w:bookmarkEnd w:id="14797"/>
      <w:bookmarkEnd w:id="14798"/>
      <w:bookmarkEnd w:id="14799"/>
      <w:bookmarkEnd w:id="14800"/>
      <w:bookmarkEnd w:id="14801"/>
      <w:bookmarkEnd w:id="14802"/>
      <w:bookmarkEnd w:id="14803"/>
    </w:p>
    <w:p w14:paraId="6A27F372" w14:textId="77777777" w:rsidR="001079E1" w:rsidRPr="00E0612F" w:rsidRDefault="001079E1" w:rsidP="001079E1">
      <w:pPr>
        <w:pStyle w:val="Heading4"/>
      </w:pPr>
      <w:bookmarkStart w:id="14804" w:name="_Toc21100193"/>
      <w:bookmarkStart w:id="14805" w:name="_Toc29809991"/>
      <w:bookmarkStart w:id="14806" w:name="_Toc36645384"/>
      <w:bookmarkStart w:id="14807" w:name="_Toc37272438"/>
      <w:bookmarkStart w:id="14808" w:name="_Toc45884684"/>
      <w:bookmarkStart w:id="14809" w:name="_Toc53182716"/>
      <w:bookmarkStart w:id="14810" w:name="_Toc58860500"/>
      <w:bookmarkStart w:id="14811" w:name="_Toc58863004"/>
      <w:bookmarkStart w:id="14812" w:name="_Toc61182989"/>
      <w:bookmarkStart w:id="14813" w:name="_Toc66728304"/>
      <w:bookmarkStart w:id="14814" w:name="_Toc74962139"/>
      <w:bookmarkStart w:id="14815" w:name="_Toc75243049"/>
      <w:bookmarkStart w:id="14816" w:name="_Toc76545395"/>
      <w:bookmarkStart w:id="14817" w:name="_Toc82595498"/>
      <w:bookmarkStart w:id="14818" w:name="_Toc89955529"/>
      <w:bookmarkStart w:id="14819" w:name="_Toc98773956"/>
      <w:bookmarkStart w:id="14820" w:name="_Toc106201717"/>
      <w:bookmarkStart w:id="14821" w:name="_Toc121999947"/>
      <w:bookmarkStart w:id="14822" w:name="_Toc124154120"/>
      <w:bookmarkStart w:id="14823" w:name="_Toc124154895"/>
      <w:bookmarkStart w:id="14824" w:name="_Toc131560750"/>
      <w:bookmarkStart w:id="14825" w:name="_Toc137394450"/>
      <w:bookmarkStart w:id="14826" w:name="_Toc163475556"/>
      <w:bookmarkStart w:id="14827" w:name="_Toc176783886"/>
      <w:bookmarkStart w:id="14828" w:name="_Toc187257520"/>
      <w:r>
        <w:t>8.3.12</w:t>
      </w:r>
      <w:r w:rsidRPr="00E0612F">
        <w:t>.1</w:t>
      </w:r>
      <w:r w:rsidRPr="00E0612F">
        <w:tab/>
        <w:t>NACK to ACK detection</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19B3537A" w14:textId="77777777" w:rsidR="001079E1" w:rsidRPr="00E0612F" w:rsidRDefault="001079E1" w:rsidP="001079E1">
      <w:pPr>
        <w:pStyle w:val="Heading5"/>
      </w:pPr>
      <w:bookmarkStart w:id="14829" w:name="_Toc21100194"/>
      <w:bookmarkStart w:id="14830" w:name="_Toc29809992"/>
      <w:bookmarkStart w:id="14831" w:name="_Toc36645385"/>
      <w:bookmarkStart w:id="14832" w:name="_Toc37272439"/>
      <w:bookmarkStart w:id="14833" w:name="_Toc45884685"/>
      <w:bookmarkStart w:id="14834" w:name="_Toc53182717"/>
      <w:bookmarkStart w:id="14835" w:name="_Toc58860501"/>
      <w:bookmarkStart w:id="14836" w:name="_Toc58863005"/>
      <w:bookmarkStart w:id="14837" w:name="_Toc61182990"/>
      <w:bookmarkStart w:id="14838" w:name="_Toc66728305"/>
      <w:bookmarkStart w:id="14839" w:name="_Toc74962140"/>
      <w:bookmarkStart w:id="14840" w:name="_Toc75243050"/>
      <w:bookmarkStart w:id="14841" w:name="_Toc76545396"/>
      <w:bookmarkStart w:id="14842" w:name="_Toc82595499"/>
      <w:bookmarkStart w:id="14843" w:name="_Toc89955530"/>
      <w:bookmarkStart w:id="14844" w:name="_Toc98773957"/>
      <w:bookmarkStart w:id="14845" w:name="_Toc106201718"/>
      <w:bookmarkStart w:id="14846" w:name="_Toc121999948"/>
      <w:bookmarkStart w:id="14847" w:name="_Toc124154121"/>
      <w:bookmarkStart w:id="14848" w:name="_Toc124154896"/>
      <w:bookmarkStart w:id="14849" w:name="_Toc131560751"/>
      <w:bookmarkStart w:id="14850" w:name="_Toc137394451"/>
      <w:bookmarkStart w:id="14851" w:name="_Toc163475557"/>
      <w:bookmarkStart w:id="14852" w:name="_Toc176783887"/>
      <w:bookmarkStart w:id="14853" w:name="_Toc187257521"/>
      <w:r>
        <w:t>8.3.12</w:t>
      </w:r>
      <w:r w:rsidRPr="00E0612F">
        <w:t>.1.1</w:t>
      </w:r>
      <w:r w:rsidRPr="00E0612F">
        <w:tab/>
        <w:t>Definition and applicability</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4"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5" w:name="_Toc29809993"/>
      <w:bookmarkStart w:id="14856" w:name="_Toc36645386"/>
      <w:bookmarkStart w:id="14857" w:name="_Toc37272440"/>
      <w:bookmarkStart w:id="14858" w:name="_Toc45884686"/>
      <w:bookmarkStart w:id="14859" w:name="_Toc53182718"/>
      <w:bookmarkStart w:id="14860" w:name="_Toc58860502"/>
      <w:bookmarkStart w:id="14861" w:name="_Toc58863006"/>
      <w:bookmarkStart w:id="14862" w:name="_Toc61182991"/>
      <w:bookmarkStart w:id="14863" w:name="_Toc66728306"/>
      <w:bookmarkStart w:id="14864" w:name="_Toc74962141"/>
      <w:bookmarkStart w:id="14865" w:name="_Toc75243051"/>
      <w:bookmarkStart w:id="14866" w:name="_Toc76545397"/>
      <w:bookmarkStart w:id="14867" w:name="_Toc82595500"/>
      <w:bookmarkStart w:id="14868" w:name="_Toc89955531"/>
      <w:bookmarkStart w:id="14869" w:name="_Toc98773958"/>
      <w:bookmarkStart w:id="14870" w:name="_Toc106201719"/>
      <w:bookmarkStart w:id="14871" w:name="_Toc121999949"/>
      <w:bookmarkStart w:id="14872" w:name="_Toc124154122"/>
      <w:bookmarkStart w:id="14873" w:name="_Toc124154897"/>
      <w:bookmarkStart w:id="14874" w:name="_Toc131560752"/>
      <w:bookmarkStart w:id="14875" w:name="_Toc137394452"/>
      <w:bookmarkStart w:id="14876" w:name="_Toc163475558"/>
      <w:bookmarkStart w:id="14877" w:name="_Toc176783888"/>
      <w:bookmarkStart w:id="14878" w:name="_Toc187257522"/>
      <w:r>
        <w:t>8.3.12</w:t>
      </w:r>
      <w:r w:rsidRPr="00E0612F">
        <w:t>.1.2</w:t>
      </w:r>
      <w:r w:rsidRPr="00E0612F">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D7390A" w14:textId="4FFB4EA0" w:rsidR="00712E15" w:rsidRPr="00E0612F" w:rsidRDefault="00712E15" w:rsidP="00712E15">
      <w:bookmarkStart w:id="14879" w:name="_Toc21100196"/>
      <w:bookmarkStart w:id="14880" w:name="_Toc29809994"/>
      <w:bookmarkStart w:id="14881" w:name="_Toc36645387"/>
      <w:bookmarkStart w:id="14882" w:name="_Toc37272441"/>
      <w:bookmarkStart w:id="14883" w:name="_Toc45884687"/>
      <w:bookmarkStart w:id="14884" w:name="_Toc53182719"/>
      <w:bookmarkStart w:id="14885" w:name="_Toc58860503"/>
      <w:bookmarkStart w:id="14886" w:name="_Toc58863007"/>
      <w:bookmarkStart w:id="14887" w:name="_Toc61182992"/>
      <w:bookmarkStart w:id="14888" w:name="_Toc66728307"/>
      <w:bookmarkStart w:id="14889" w:name="_Toc74962142"/>
      <w:bookmarkStart w:id="14890" w:name="_Toc75243052"/>
      <w:bookmarkStart w:id="14891" w:name="_Toc76545398"/>
      <w:bookmarkStart w:id="14892" w:name="_Toc82595501"/>
      <w:bookmarkStart w:id="14893" w:name="_Toc89955532"/>
      <w:bookmarkStart w:id="14894" w:name="_Toc98773959"/>
      <w:bookmarkStart w:id="14895"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896" w:name="_Toc121999950"/>
      <w:bookmarkStart w:id="14897" w:name="_Toc124154123"/>
      <w:bookmarkStart w:id="14898" w:name="_Toc124154898"/>
      <w:bookmarkStart w:id="14899" w:name="_Toc131560753"/>
      <w:bookmarkStart w:id="14900" w:name="_Toc137394453"/>
      <w:bookmarkStart w:id="14901" w:name="_Toc163475559"/>
      <w:bookmarkStart w:id="14902" w:name="_Toc176783889"/>
      <w:bookmarkStart w:id="14903" w:name="_Toc187257523"/>
      <w:r>
        <w:t>8.3.12</w:t>
      </w:r>
      <w:r w:rsidRPr="00E0612F">
        <w:t>.1.3</w:t>
      </w:r>
      <w:r w:rsidRPr="00E0612F">
        <w:tab/>
        <w:t>Test purpose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4" w:name="_Toc21100197"/>
      <w:bookmarkStart w:id="14905" w:name="_Toc29809995"/>
      <w:bookmarkStart w:id="14906" w:name="_Toc36645388"/>
      <w:bookmarkStart w:id="14907" w:name="_Toc37272442"/>
      <w:bookmarkStart w:id="14908" w:name="_Toc45884688"/>
      <w:bookmarkStart w:id="14909" w:name="_Toc53182720"/>
      <w:bookmarkStart w:id="14910" w:name="_Toc58860504"/>
      <w:bookmarkStart w:id="14911" w:name="_Toc58863008"/>
      <w:bookmarkStart w:id="14912" w:name="_Toc61182993"/>
      <w:bookmarkStart w:id="14913" w:name="_Toc66728308"/>
      <w:bookmarkStart w:id="14914" w:name="_Toc74962143"/>
      <w:bookmarkStart w:id="14915" w:name="_Toc75243053"/>
      <w:bookmarkStart w:id="14916" w:name="_Toc76545399"/>
      <w:bookmarkStart w:id="14917" w:name="_Toc82595502"/>
      <w:bookmarkStart w:id="14918" w:name="_Toc89955533"/>
      <w:bookmarkStart w:id="14919" w:name="_Toc98773960"/>
      <w:bookmarkStart w:id="14920" w:name="_Toc106201721"/>
      <w:bookmarkStart w:id="14921" w:name="_Toc121999951"/>
      <w:bookmarkStart w:id="14922" w:name="_Toc124154124"/>
      <w:bookmarkStart w:id="14923" w:name="_Toc124154899"/>
      <w:bookmarkStart w:id="14924" w:name="_Toc131560754"/>
      <w:bookmarkStart w:id="14925" w:name="_Toc137394454"/>
      <w:bookmarkStart w:id="14926" w:name="_Toc163475560"/>
      <w:bookmarkStart w:id="14927" w:name="_Toc176783890"/>
      <w:bookmarkStart w:id="14928" w:name="_Toc187257524"/>
      <w:r>
        <w:t>8.3.12</w:t>
      </w:r>
      <w:r w:rsidRPr="00E0612F">
        <w:t>.1.4</w:t>
      </w:r>
      <w:r w:rsidRPr="00E0612F">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6F62A6D9" w14:textId="77777777" w:rsidR="001079E1" w:rsidRPr="00E0612F" w:rsidRDefault="001079E1" w:rsidP="001079E1">
      <w:pPr>
        <w:pStyle w:val="Heading6"/>
      </w:pPr>
      <w:bookmarkStart w:id="14929" w:name="_Toc21100198"/>
      <w:bookmarkStart w:id="14930" w:name="_Toc29809996"/>
      <w:bookmarkStart w:id="14931" w:name="_Toc36645389"/>
      <w:bookmarkStart w:id="14932" w:name="_Toc37272443"/>
      <w:bookmarkStart w:id="14933" w:name="_Toc45884689"/>
      <w:bookmarkStart w:id="14934" w:name="_Toc53182721"/>
      <w:bookmarkStart w:id="14935" w:name="_Toc58860505"/>
      <w:bookmarkStart w:id="14936" w:name="_Toc58863009"/>
      <w:bookmarkStart w:id="14937" w:name="_Toc61182994"/>
      <w:bookmarkStart w:id="14938" w:name="_Toc66728309"/>
      <w:bookmarkStart w:id="14939" w:name="_Toc74962144"/>
      <w:bookmarkStart w:id="14940" w:name="_Toc75243054"/>
      <w:bookmarkStart w:id="14941" w:name="_Toc76545400"/>
      <w:bookmarkStart w:id="14942" w:name="_Toc82595503"/>
      <w:bookmarkStart w:id="14943" w:name="_Toc89955534"/>
      <w:bookmarkStart w:id="14944" w:name="_Toc98773961"/>
      <w:bookmarkStart w:id="14945" w:name="_Toc106201722"/>
      <w:bookmarkStart w:id="14946" w:name="_Toc121999952"/>
      <w:bookmarkStart w:id="14947" w:name="_Toc124154125"/>
      <w:bookmarkStart w:id="14948" w:name="_Toc124154900"/>
      <w:bookmarkStart w:id="14949" w:name="_Toc131560755"/>
      <w:bookmarkStart w:id="14950" w:name="_Toc137394455"/>
      <w:bookmarkStart w:id="14951" w:name="_Toc163475561"/>
      <w:bookmarkStart w:id="14952" w:name="_Toc176783891"/>
      <w:bookmarkStart w:id="14953" w:name="_Toc187257525"/>
      <w:r>
        <w:t>8.3.12</w:t>
      </w:r>
      <w:r w:rsidRPr="00E0612F">
        <w:t>.1.4.1</w:t>
      </w:r>
      <w:r w:rsidRPr="00E0612F">
        <w:tab/>
        <w:t>Initial conditions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4"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5" w:name="_Toc29809997"/>
      <w:bookmarkStart w:id="14956" w:name="_Toc36645390"/>
      <w:bookmarkStart w:id="14957" w:name="_Toc37272444"/>
      <w:bookmarkStart w:id="14958" w:name="_Toc45884690"/>
      <w:bookmarkStart w:id="14959" w:name="_Toc53182722"/>
      <w:bookmarkStart w:id="14960" w:name="_Toc58860506"/>
      <w:bookmarkStart w:id="14961" w:name="_Toc58863010"/>
      <w:bookmarkStart w:id="14962" w:name="_Toc61182995"/>
      <w:bookmarkStart w:id="14963" w:name="_Toc66728310"/>
      <w:bookmarkStart w:id="14964" w:name="_Toc74962145"/>
      <w:bookmarkStart w:id="14965" w:name="_Toc75243055"/>
      <w:bookmarkStart w:id="14966" w:name="_Toc76545401"/>
      <w:bookmarkStart w:id="14967" w:name="_Toc82595504"/>
      <w:bookmarkStart w:id="14968" w:name="_Toc89955535"/>
      <w:bookmarkStart w:id="14969" w:name="_Toc98773962"/>
      <w:bookmarkStart w:id="14970" w:name="_Toc106201723"/>
      <w:bookmarkStart w:id="14971" w:name="_Toc121999953"/>
      <w:bookmarkStart w:id="14972" w:name="_Toc124154126"/>
      <w:bookmarkStart w:id="14973" w:name="_Toc124154901"/>
      <w:bookmarkStart w:id="14974" w:name="_Toc131560756"/>
      <w:bookmarkStart w:id="14975" w:name="_Toc137394456"/>
      <w:bookmarkStart w:id="14976" w:name="_Toc163475562"/>
      <w:bookmarkStart w:id="14977" w:name="_Toc176783892"/>
      <w:bookmarkStart w:id="14978" w:name="_Toc187257526"/>
      <w:r>
        <w:t>8.3.12</w:t>
      </w:r>
      <w:r w:rsidRPr="00E0612F">
        <w:t>.1.4.2</w:t>
      </w:r>
      <w:r w:rsidRPr="00E0612F">
        <w:tab/>
        <w:t>Procedure</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79" w:name="_Toc21100200"/>
      <w:bookmarkStart w:id="14980" w:name="_Toc29809998"/>
      <w:bookmarkStart w:id="14981" w:name="_Toc36645391"/>
      <w:bookmarkStart w:id="14982" w:name="_Toc37272445"/>
      <w:bookmarkStart w:id="14983" w:name="_Toc45884691"/>
      <w:bookmarkStart w:id="14984" w:name="_Toc53182723"/>
      <w:bookmarkStart w:id="14985" w:name="_Toc58860507"/>
      <w:bookmarkStart w:id="14986" w:name="_Toc58863011"/>
      <w:bookmarkStart w:id="14987" w:name="_Toc61182996"/>
      <w:bookmarkStart w:id="14988" w:name="_Toc66728311"/>
      <w:bookmarkStart w:id="14989" w:name="_Toc74962146"/>
      <w:bookmarkStart w:id="14990" w:name="_Toc75243056"/>
      <w:bookmarkStart w:id="14991" w:name="_Toc76545402"/>
      <w:bookmarkStart w:id="14992" w:name="_Toc82595505"/>
      <w:bookmarkStart w:id="14993" w:name="_Toc89955536"/>
      <w:bookmarkStart w:id="14994" w:name="_Toc98773963"/>
      <w:bookmarkStart w:id="14995"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996" w:name="_Toc121999954"/>
      <w:bookmarkStart w:id="14997" w:name="_Toc124154127"/>
      <w:bookmarkStart w:id="14998" w:name="_Toc124154902"/>
      <w:bookmarkStart w:id="14999" w:name="_Toc131560757"/>
      <w:bookmarkStart w:id="15000" w:name="_Toc137394457"/>
      <w:bookmarkStart w:id="15001" w:name="_Toc163475563"/>
      <w:bookmarkStart w:id="15002" w:name="_Toc176783893"/>
      <w:bookmarkStart w:id="15003" w:name="_Toc187257527"/>
      <w:r>
        <w:rPr>
          <w:lang w:eastAsia="zh-CN"/>
        </w:rPr>
        <w:t>8.3.12</w:t>
      </w:r>
      <w:r w:rsidRPr="00E0612F">
        <w:rPr>
          <w:lang w:eastAsia="zh-CN"/>
        </w:rPr>
        <w:t>.1.5</w:t>
      </w:r>
      <w:r w:rsidRPr="00E0612F">
        <w:rPr>
          <w:lang w:eastAsia="zh-CN"/>
        </w:rPr>
        <w:tab/>
        <w:t>Test Requirement</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2AF785BC" w14:textId="77777777" w:rsidR="001079E1" w:rsidRPr="00E0612F" w:rsidRDefault="001079E1" w:rsidP="001079E1">
      <w:pPr>
        <w:pStyle w:val="Heading6"/>
        <w:rPr>
          <w:lang w:eastAsia="zh-CN"/>
        </w:rPr>
      </w:pPr>
      <w:bookmarkStart w:id="15004" w:name="_Toc121999955"/>
      <w:bookmarkStart w:id="15005" w:name="_Toc124154128"/>
      <w:bookmarkStart w:id="15006" w:name="_Toc124154903"/>
      <w:bookmarkStart w:id="15007" w:name="_Toc131560758"/>
      <w:bookmarkStart w:id="15008" w:name="_Toc137394458"/>
      <w:bookmarkStart w:id="15009" w:name="_Toc163475564"/>
      <w:bookmarkStart w:id="15010" w:name="_Toc176783894"/>
      <w:bookmarkStart w:id="15011" w:name="_Toc18725752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4"/>
      <w:bookmarkEnd w:id="15005"/>
      <w:bookmarkEnd w:id="15006"/>
      <w:bookmarkEnd w:id="15007"/>
      <w:bookmarkEnd w:id="15008"/>
      <w:bookmarkEnd w:id="15009"/>
      <w:bookmarkEnd w:id="15010"/>
      <w:bookmarkEnd w:id="15011"/>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2" w:name="_Toc121999956"/>
            <w:bookmarkStart w:id="15013" w:name="_Toc124154129"/>
            <w:bookmarkStart w:id="15014"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5" w:name="_Toc131560759"/>
      <w:bookmarkStart w:id="15016" w:name="_Toc137394459"/>
      <w:bookmarkStart w:id="15017" w:name="_Toc163475565"/>
      <w:bookmarkStart w:id="15018" w:name="_Toc176783895"/>
      <w:bookmarkStart w:id="15019" w:name="_Toc187257529"/>
      <w:r>
        <w:rPr>
          <w:lang w:eastAsia="zh-CN"/>
        </w:rPr>
        <w:t>8.3.12</w:t>
      </w:r>
      <w:r w:rsidRPr="00E0612F">
        <w:rPr>
          <w:lang w:eastAsia="zh-CN"/>
        </w:rPr>
        <w:t>.1.5.2</w:t>
      </w:r>
      <w:r w:rsidRPr="00E0612F">
        <w:rPr>
          <w:lang w:eastAsia="zh-CN"/>
        </w:rPr>
        <w:tab/>
        <w:t>Test Requirement for BS type 2-O</w:t>
      </w:r>
      <w:bookmarkEnd w:id="15012"/>
      <w:bookmarkEnd w:id="15013"/>
      <w:bookmarkEnd w:id="15014"/>
      <w:bookmarkEnd w:id="15015"/>
      <w:bookmarkEnd w:id="15016"/>
      <w:bookmarkEnd w:id="15017"/>
      <w:bookmarkEnd w:id="15018"/>
      <w:bookmarkEnd w:id="15019"/>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20" w:name="_Toc21100201"/>
            <w:bookmarkStart w:id="15021" w:name="_Toc29809999"/>
            <w:bookmarkStart w:id="15022" w:name="_Toc36645392"/>
            <w:bookmarkStart w:id="15023" w:name="_Toc37272446"/>
            <w:bookmarkStart w:id="15024" w:name="_Toc45884692"/>
            <w:bookmarkStart w:id="15025" w:name="_Toc53182724"/>
            <w:bookmarkStart w:id="15026" w:name="_Toc58860508"/>
            <w:bookmarkStart w:id="15027" w:name="_Toc58863012"/>
            <w:bookmarkStart w:id="15028" w:name="_Toc61182997"/>
            <w:bookmarkStart w:id="15029" w:name="_Toc66728312"/>
            <w:bookmarkStart w:id="15030" w:name="_Toc74962147"/>
            <w:bookmarkStart w:id="15031" w:name="_Toc75243057"/>
            <w:bookmarkStart w:id="15032" w:name="_Toc76545403"/>
            <w:bookmarkStart w:id="15033" w:name="_Toc82595506"/>
            <w:bookmarkStart w:id="15034" w:name="_Toc89955537"/>
            <w:bookmarkStart w:id="15035" w:name="_Toc98773964"/>
            <w:bookmarkStart w:id="15036" w:name="_Toc106201725"/>
            <w:bookmarkStart w:id="15037" w:name="_Toc121999957"/>
            <w:bookmarkStart w:id="15038" w:name="_Toc124154130"/>
            <w:bookmarkStart w:id="15039"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40" w:name="_Toc131560760"/>
      <w:bookmarkStart w:id="15041" w:name="_Toc137394460"/>
      <w:bookmarkStart w:id="15042" w:name="_Toc163475566"/>
      <w:bookmarkStart w:id="15043" w:name="_Toc176783896"/>
      <w:bookmarkStart w:id="15044" w:name="_Toc187257530"/>
      <w:r>
        <w:t>8.3.12</w:t>
      </w:r>
      <w:r w:rsidRPr="00E0612F">
        <w:t>.2</w:t>
      </w:r>
      <w:r w:rsidRPr="00E0612F">
        <w:tab/>
        <w:t>ACK missed detection</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767E2A80" w14:textId="77777777" w:rsidR="001079E1" w:rsidRPr="00E0612F" w:rsidRDefault="001079E1" w:rsidP="001079E1">
      <w:pPr>
        <w:pStyle w:val="Heading5"/>
      </w:pPr>
      <w:bookmarkStart w:id="15045" w:name="_Toc21100202"/>
      <w:bookmarkStart w:id="15046" w:name="_Toc29810000"/>
      <w:bookmarkStart w:id="15047" w:name="_Toc36645393"/>
      <w:bookmarkStart w:id="15048" w:name="_Toc37272447"/>
      <w:bookmarkStart w:id="15049" w:name="_Toc45884693"/>
      <w:bookmarkStart w:id="15050" w:name="_Toc53182725"/>
      <w:bookmarkStart w:id="15051" w:name="_Toc58860509"/>
      <w:bookmarkStart w:id="15052" w:name="_Toc58863013"/>
      <w:bookmarkStart w:id="15053" w:name="_Toc61182998"/>
      <w:bookmarkStart w:id="15054" w:name="_Toc66728313"/>
      <w:bookmarkStart w:id="15055" w:name="_Toc74962148"/>
      <w:bookmarkStart w:id="15056" w:name="_Toc75243058"/>
      <w:bookmarkStart w:id="15057" w:name="_Toc76545404"/>
      <w:bookmarkStart w:id="15058" w:name="_Toc82595507"/>
      <w:bookmarkStart w:id="15059" w:name="_Toc89955538"/>
      <w:bookmarkStart w:id="15060" w:name="_Toc98773965"/>
      <w:bookmarkStart w:id="15061" w:name="_Toc106201726"/>
      <w:bookmarkStart w:id="15062" w:name="_Toc121999958"/>
      <w:bookmarkStart w:id="15063" w:name="_Toc124154131"/>
      <w:bookmarkStart w:id="15064" w:name="_Toc124154906"/>
      <w:bookmarkStart w:id="15065" w:name="_Toc131560761"/>
      <w:bookmarkStart w:id="15066" w:name="_Toc137394461"/>
      <w:bookmarkStart w:id="15067" w:name="_Toc163475567"/>
      <w:bookmarkStart w:id="15068" w:name="_Toc176783897"/>
      <w:bookmarkStart w:id="15069" w:name="_Toc187257531"/>
      <w:r>
        <w:t>8.3.12</w:t>
      </w:r>
      <w:r w:rsidRPr="00E0612F">
        <w:t>.2.1</w:t>
      </w:r>
      <w:r w:rsidRPr="00E0612F">
        <w:tab/>
        <w:t>Definition and applicability</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070" w:name="_Toc21100203"/>
      <w:bookmarkStart w:id="15071" w:name="_Toc29810001"/>
      <w:bookmarkStart w:id="15072" w:name="_Toc36645394"/>
      <w:bookmarkStart w:id="15073" w:name="_Toc37272448"/>
      <w:bookmarkStart w:id="15074" w:name="_Toc45884694"/>
      <w:bookmarkStart w:id="15075" w:name="_Toc53182726"/>
      <w:bookmarkStart w:id="15076" w:name="_Toc58860510"/>
      <w:bookmarkStart w:id="15077" w:name="_Toc58863014"/>
      <w:bookmarkStart w:id="15078" w:name="_Toc61182999"/>
      <w:bookmarkStart w:id="15079" w:name="_Toc66728314"/>
      <w:bookmarkStart w:id="15080" w:name="_Toc74962149"/>
      <w:bookmarkStart w:id="15081" w:name="_Toc75243059"/>
      <w:bookmarkStart w:id="15082" w:name="_Toc76545405"/>
      <w:bookmarkStart w:id="15083" w:name="_Toc82595508"/>
      <w:bookmarkStart w:id="15084" w:name="_Toc89955539"/>
      <w:bookmarkStart w:id="15085" w:name="_Toc98773966"/>
      <w:bookmarkStart w:id="15086" w:name="_Toc106201727"/>
      <w:bookmarkStart w:id="15087" w:name="_Toc121999959"/>
      <w:bookmarkStart w:id="15088" w:name="_Toc124154132"/>
      <w:bookmarkStart w:id="15089" w:name="_Toc124154907"/>
      <w:bookmarkStart w:id="15090" w:name="_Toc131560762"/>
      <w:bookmarkStart w:id="15091" w:name="_Toc137394462"/>
      <w:bookmarkStart w:id="15092" w:name="_Toc163475568"/>
      <w:bookmarkStart w:id="15093" w:name="_Toc176783898"/>
      <w:bookmarkStart w:id="15094" w:name="_Toc187257532"/>
      <w:bookmarkStart w:id="15095" w:name="_Hlk110206187"/>
      <w:r>
        <w:t>8.3.12</w:t>
      </w:r>
      <w:r w:rsidRPr="00E0612F">
        <w:t>.2.2</w:t>
      </w:r>
      <w:r w:rsidRPr="00E0612F">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bookmarkEnd w:id="15095"/>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096" w:name="_Toc21100204"/>
      <w:bookmarkStart w:id="15097" w:name="_Toc29810002"/>
      <w:bookmarkStart w:id="15098" w:name="_Toc36645395"/>
      <w:bookmarkStart w:id="15099" w:name="_Toc37272449"/>
      <w:bookmarkStart w:id="15100" w:name="_Toc45884695"/>
      <w:bookmarkStart w:id="15101" w:name="_Toc53182727"/>
      <w:bookmarkStart w:id="15102" w:name="_Toc58860511"/>
      <w:bookmarkStart w:id="15103" w:name="_Toc58863015"/>
      <w:bookmarkStart w:id="15104" w:name="_Toc61183000"/>
      <w:bookmarkStart w:id="15105" w:name="_Toc66728315"/>
      <w:bookmarkStart w:id="15106" w:name="_Toc74962150"/>
      <w:bookmarkStart w:id="15107" w:name="_Toc75243060"/>
      <w:bookmarkStart w:id="15108" w:name="_Toc76545406"/>
      <w:bookmarkStart w:id="15109" w:name="_Toc82595509"/>
      <w:bookmarkStart w:id="15110" w:name="_Toc89955540"/>
      <w:bookmarkStart w:id="15111" w:name="_Toc98773967"/>
      <w:bookmarkStart w:id="15112" w:name="_Toc106201728"/>
      <w:bookmarkStart w:id="15113" w:name="_Toc121999960"/>
      <w:bookmarkStart w:id="15114" w:name="_Toc124154133"/>
      <w:bookmarkStart w:id="15115" w:name="_Toc124154908"/>
      <w:bookmarkStart w:id="15116" w:name="_Toc131560763"/>
      <w:bookmarkStart w:id="15117" w:name="_Toc137394463"/>
      <w:bookmarkStart w:id="15118" w:name="_Toc163475569"/>
      <w:bookmarkStart w:id="15119" w:name="_Toc176783899"/>
      <w:bookmarkStart w:id="15120" w:name="_Toc187257533"/>
      <w:r>
        <w:t>8.3.12</w:t>
      </w:r>
      <w:r w:rsidRPr="00E0612F">
        <w:t>.2.3</w:t>
      </w:r>
      <w:r w:rsidRPr="00E0612F">
        <w:tab/>
        <w:t>Test purpose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1" w:name="_Toc21100205"/>
      <w:bookmarkStart w:id="15122" w:name="_Toc29810003"/>
      <w:bookmarkStart w:id="15123" w:name="_Toc36645396"/>
      <w:bookmarkStart w:id="15124" w:name="_Toc37272450"/>
      <w:bookmarkStart w:id="15125" w:name="_Toc45884696"/>
      <w:bookmarkStart w:id="15126" w:name="_Toc53182728"/>
      <w:bookmarkStart w:id="15127" w:name="_Toc58860512"/>
      <w:bookmarkStart w:id="15128" w:name="_Toc58863016"/>
      <w:bookmarkStart w:id="15129" w:name="_Toc61183001"/>
      <w:bookmarkStart w:id="15130" w:name="_Toc66728316"/>
      <w:bookmarkStart w:id="15131" w:name="_Toc74962151"/>
      <w:bookmarkStart w:id="15132" w:name="_Toc75243061"/>
      <w:bookmarkStart w:id="15133" w:name="_Toc76545407"/>
      <w:bookmarkStart w:id="15134" w:name="_Toc82595510"/>
      <w:bookmarkStart w:id="15135" w:name="_Toc89955541"/>
      <w:bookmarkStart w:id="15136" w:name="_Toc98773968"/>
      <w:bookmarkStart w:id="15137" w:name="_Toc106201729"/>
      <w:bookmarkStart w:id="15138" w:name="_Toc121999961"/>
      <w:bookmarkStart w:id="15139" w:name="_Toc124154134"/>
      <w:bookmarkStart w:id="15140" w:name="_Toc124154909"/>
      <w:bookmarkStart w:id="15141" w:name="_Toc131560764"/>
      <w:bookmarkStart w:id="15142" w:name="_Toc137394464"/>
      <w:bookmarkStart w:id="15143" w:name="_Toc163475570"/>
      <w:bookmarkStart w:id="15144" w:name="_Toc176783900"/>
      <w:bookmarkStart w:id="15145" w:name="_Toc187257534"/>
      <w:r>
        <w:rPr>
          <w:lang w:eastAsia="zh-CN"/>
        </w:rPr>
        <w:t>8.3.12</w:t>
      </w:r>
      <w:r w:rsidRPr="00E0612F">
        <w:rPr>
          <w:lang w:eastAsia="zh-CN"/>
        </w:rPr>
        <w:t>.2.4</w:t>
      </w:r>
      <w:r w:rsidRPr="00E0612F">
        <w:rPr>
          <w:lang w:eastAsia="zh-CN"/>
        </w:rPr>
        <w:tab/>
        <w:t>Method of test</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5AB581B" w14:textId="77777777" w:rsidR="001079E1" w:rsidRPr="00E0612F" w:rsidRDefault="001079E1" w:rsidP="001079E1">
      <w:pPr>
        <w:pStyle w:val="Heading6"/>
        <w:rPr>
          <w:lang w:eastAsia="zh-CN"/>
        </w:rPr>
      </w:pPr>
      <w:bookmarkStart w:id="15146" w:name="_Toc21100206"/>
      <w:bookmarkStart w:id="15147" w:name="_Toc29810004"/>
      <w:bookmarkStart w:id="15148" w:name="_Toc36645397"/>
      <w:bookmarkStart w:id="15149" w:name="_Toc37272451"/>
      <w:bookmarkStart w:id="15150" w:name="_Toc45884697"/>
      <w:bookmarkStart w:id="15151" w:name="_Toc53182729"/>
      <w:bookmarkStart w:id="15152" w:name="_Toc58860513"/>
      <w:bookmarkStart w:id="15153" w:name="_Toc58863017"/>
      <w:bookmarkStart w:id="15154" w:name="_Toc61183002"/>
      <w:bookmarkStart w:id="15155" w:name="_Toc66728317"/>
      <w:bookmarkStart w:id="15156" w:name="_Toc74962152"/>
      <w:bookmarkStart w:id="15157" w:name="_Toc75243062"/>
      <w:bookmarkStart w:id="15158" w:name="_Toc76545408"/>
      <w:bookmarkStart w:id="15159" w:name="_Toc82595511"/>
      <w:bookmarkStart w:id="15160" w:name="_Toc89955542"/>
      <w:bookmarkStart w:id="15161" w:name="_Toc98773969"/>
      <w:bookmarkStart w:id="15162" w:name="_Toc106201730"/>
      <w:bookmarkStart w:id="15163" w:name="_Toc121999962"/>
      <w:bookmarkStart w:id="15164" w:name="_Toc124154135"/>
      <w:bookmarkStart w:id="15165" w:name="_Toc124154910"/>
      <w:bookmarkStart w:id="15166" w:name="_Toc131560765"/>
      <w:bookmarkStart w:id="15167" w:name="_Toc137394465"/>
      <w:bookmarkStart w:id="15168" w:name="_Toc163475571"/>
      <w:bookmarkStart w:id="15169" w:name="_Toc176783901"/>
      <w:bookmarkStart w:id="15170" w:name="_Toc187257535"/>
      <w:r>
        <w:rPr>
          <w:lang w:eastAsia="zh-CN"/>
        </w:rPr>
        <w:t>8.3.12</w:t>
      </w:r>
      <w:r w:rsidRPr="00E0612F">
        <w:rPr>
          <w:lang w:eastAsia="zh-CN"/>
        </w:rPr>
        <w:t>.2.4.1</w:t>
      </w:r>
      <w:r w:rsidRPr="00E0612F">
        <w:rPr>
          <w:lang w:eastAsia="zh-CN"/>
        </w:rPr>
        <w:tab/>
        <w:t>Initial conditions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1"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2" w:name="_Toc29810005"/>
      <w:bookmarkStart w:id="15173" w:name="_Toc36645398"/>
      <w:bookmarkStart w:id="15174" w:name="_Toc37272452"/>
      <w:bookmarkStart w:id="15175" w:name="_Toc45884698"/>
      <w:bookmarkStart w:id="15176" w:name="_Toc53182730"/>
      <w:bookmarkStart w:id="15177" w:name="_Toc58860514"/>
      <w:bookmarkStart w:id="15178" w:name="_Toc58863018"/>
      <w:bookmarkStart w:id="15179" w:name="_Toc61183003"/>
      <w:bookmarkStart w:id="15180" w:name="_Toc66728318"/>
      <w:bookmarkStart w:id="15181" w:name="_Toc74962153"/>
      <w:bookmarkStart w:id="15182" w:name="_Toc75243063"/>
      <w:bookmarkStart w:id="15183" w:name="_Toc76545409"/>
      <w:bookmarkStart w:id="15184" w:name="_Toc82595512"/>
      <w:bookmarkStart w:id="15185" w:name="_Toc89955543"/>
      <w:bookmarkStart w:id="15186" w:name="_Toc98773970"/>
      <w:bookmarkStart w:id="15187" w:name="_Toc106201731"/>
      <w:bookmarkStart w:id="15188" w:name="_Toc121999963"/>
      <w:bookmarkStart w:id="15189" w:name="_Toc124154136"/>
      <w:bookmarkStart w:id="15190" w:name="_Toc124154911"/>
      <w:bookmarkStart w:id="15191" w:name="_Toc131560766"/>
      <w:bookmarkStart w:id="15192" w:name="_Toc137394466"/>
      <w:bookmarkStart w:id="15193" w:name="_Toc163475572"/>
      <w:bookmarkStart w:id="15194" w:name="_Toc176783902"/>
      <w:bookmarkStart w:id="15195" w:name="_Toc187257536"/>
      <w:r>
        <w:rPr>
          <w:lang w:eastAsia="zh-CN"/>
        </w:rPr>
        <w:t>8.3.12</w:t>
      </w:r>
      <w:r w:rsidRPr="00E0612F">
        <w:rPr>
          <w:lang w:eastAsia="zh-CN"/>
        </w:rPr>
        <w:t>.2.4.2</w:t>
      </w:r>
      <w:r w:rsidRPr="00E0612F">
        <w:rPr>
          <w:lang w:eastAsia="zh-CN"/>
        </w:rPr>
        <w:tab/>
      </w:r>
      <w:r w:rsidRPr="00E0612F">
        <w:t>Procedure</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196" w:name="_Toc121999964"/>
      <w:bookmarkStart w:id="15197" w:name="_Toc124154137"/>
      <w:bookmarkStart w:id="15198" w:name="_Toc124154912"/>
      <w:bookmarkStart w:id="15199" w:name="_Toc131560767"/>
      <w:bookmarkStart w:id="15200" w:name="_Toc137394467"/>
      <w:bookmarkStart w:id="15201" w:name="_Toc163475573"/>
      <w:bookmarkStart w:id="15202" w:name="_Toc176783903"/>
      <w:bookmarkStart w:id="15203" w:name="_Toc187257537"/>
      <w:r>
        <w:t>8.3.12</w:t>
      </w:r>
      <w:r w:rsidRPr="00E0612F">
        <w:t>.2.5</w:t>
      </w:r>
      <w:r w:rsidRPr="00E0612F">
        <w:tab/>
        <w:t>Test Requirement</w:t>
      </w:r>
      <w:bookmarkEnd w:id="15196"/>
      <w:bookmarkEnd w:id="15197"/>
      <w:bookmarkEnd w:id="15198"/>
      <w:bookmarkEnd w:id="15199"/>
      <w:bookmarkEnd w:id="15200"/>
      <w:bookmarkEnd w:id="15201"/>
      <w:bookmarkEnd w:id="15202"/>
      <w:bookmarkEnd w:id="15203"/>
    </w:p>
    <w:p w14:paraId="39D6A194" w14:textId="77777777" w:rsidR="001079E1" w:rsidRPr="00E0612F" w:rsidRDefault="001079E1" w:rsidP="001079E1">
      <w:pPr>
        <w:pStyle w:val="Heading6"/>
        <w:rPr>
          <w:lang w:eastAsia="zh-CN"/>
        </w:rPr>
      </w:pPr>
      <w:bookmarkStart w:id="15204" w:name="_Toc121999965"/>
      <w:bookmarkStart w:id="15205" w:name="_Toc124154138"/>
      <w:bookmarkStart w:id="15206" w:name="_Toc124154913"/>
      <w:bookmarkStart w:id="15207" w:name="_Toc131560768"/>
      <w:bookmarkStart w:id="15208" w:name="_Toc137394468"/>
      <w:bookmarkStart w:id="15209" w:name="_Toc163475574"/>
      <w:bookmarkStart w:id="15210" w:name="_Toc176783904"/>
      <w:bookmarkStart w:id="15211" w:name="_Toc187257538"/>
      <w:r>
        <w:rPr>
          <w:lang w:eastAsia="zh-CN"/>
        </w:rPr>
        <w:t>8.3.12</w:t>
      </w:r>
      <w:r w:rsidRPr="00E0612F">
        <w:rPr>
          <w:lang w:eastAsia="zh-CN"/>
        </w:rPr>
        <w:t>.2.5.1</w:t>
      </w:r>
      <w:r w:rsidRPr="00E0612F">
        <w:rPr>
          <w:lang w:eastAsia="zh-CN"/>
        </w:rPr>
        <w:tab/>
        <w:t>Test Requirement for BS type 1-O</w:t>
      </w:r>
      <w:bookmarkEnd w:id="15204"/>
      <w:bookmarkEnd w:id="15205"/>
      <w:bookmarkEnd w:id="15206"/>
      <w:bookmarkEnd w:id="15207"/>
      <w:bookmarkEnd w:id="15208"/>
      <w:bookmarkEnd w:id="15209"/>
      <w:bookmarkEnd w:id="15210"/>
      <w:bookmarkEnd w:id="15211"/>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2" w:name="_Toc121999966"/>
            <w:bookmarkStart w:id="15213" w:name="_Toc124154139"/>
            <w:bookmarkStart w:id="15214"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5" w:name="_Toc131560769"/>
      <w:bookmarkStart w:id="15216" w:name="_Toc137394469"/>
      <w:bookmarkStart w:id="15217" w:name="_Toc163475575"/>
      <w:bookmarkStart w:id="15218" w:name="_Toc176783905"/>
      <w:bookmarkStart w:id="15219" w:name="_Toc187257539"/>
      <w:r>
        <w:rPr>
          <w:lang w:eastAsia="zh-CN"/>
        </w:rPr>
        <w:t>8.3.12</w:t>
      </w:r>
      <w:r w:rsidRPr="00E0612F">
        <w:rPr>
          <w:lang w:eastAsia="zh-CN"/>
        </w:rPr>
        <w:t>.2.5.2</w:t>
      </w:r>
      <w:r w:rsidRPr="00E0612F">
        <w:rPr>
          <w:lang w:eastAsia="zh-CN"/>
        </w:rPr>
        <w:tab/>
        <w:t>Test Requirement for BS type 2-O</w:t>
      </w:r>
      <w:bookmarkEnd w:id="15212"/>
      <w:bookmarkEnd w:id="15213"/>
      <w:bookmarkEnd w:id="15214"/>
      <w:bookmarkEnd w:id="15215"/>
      <w:bookmarkEnd w:id="15216"/>
      <w:bookmarkEnd w:id="15217"/>
      <w:bookmarkEnd w:id="15218"/>
      <w:bookmarkEnd w:id="15219"/>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20" w:name="_Toc21100175"/>
            <w:bookmarkStart w:id="15221" w:name="_Toc29809973"/>
            <w:bookmarkStart w:id="15222" w:name="_Toc36645366"/>
            <w:bookmarkStart w:id="15223" w:name="_Toc37272420"/>
            <w:bookmarkStart w:id="15224" w:name="_Toc45884666"/>
            <w:bookmarkStart w:id="15225" w:name="_Toc53182698"/>
            <w:bookmarkStart w:id="15226" w:name="_Toc58860482"/>
            <w:bookmarkStart w:id="15227" w:name="_Toc58862986"/>
            <w:bookmarkStart w:id="15228" w:name="_Toc61182971"/>
            <w:bookmarkStart w:id="15229" w:name="_Toc66728286"/>
            <w:bookmarkStart w:id="15230" w:name="_Toc74962121"/>
            <w:bookmarkStart w:id="15231" w:name="_Toc75243031"/>
            <w:bookmarkStart w:id="15232" w:name="_Toc76545377"/>
            <w:bookmarkStart w:id="15233" w:name="_Toc82595480"/>
            <w:bookmarkStart w:id="15234" w:name="_Toc89955511"/>
            <w:bookmarkStart w:id="15235" w:name="_Toc98773938"/>
            <w:bookmarkStart w:id="15236" w:name="_Toc106201699"/>
            <w:bookmarkStart w:id="15237" w:name="_Toc121999967"/>
            <w:bookmarkStart w:id="15238" w:name="_Toc124154140"/>
            <w:bookmarkStart w:id="15239"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40" w:name="_Toc131560770"/>
      <w:bookmarkStart w:id="15241" w:name="_Toc137394470"/>
      <w:bookmarkStart w:id="15242" w:name="_Toc163475576"/>
      <w:bookmarkStart w:id="15243" w:name="_Toc176783906"/>
      <w:bookmarkStart w:id="15244" w:name="_Toc187257540"/>
      <w:r>
        <w:t>8.3.13</w:t>
      </w:r>
      <w:r w:rsidRPr="00E0612F">
        <w:tab/>
        <w:t>Performance requirements for PUCCH format 3</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r w:rsidRPr="00E0612F">
        <w:t xml:space="preserve"> with DM-RS bundling</w:t>
      </w:r>
      <w:bookmarkEnd w:id="15237"/>
      <w:bookmarkEnd w:id="15238"/>
      <w:bookmarkEnd w:id="15239"/>
      <w:bookmarkEnd w:id="15240"/>
      <w:bookmarkEnd w:id="15241"/>
      <w:bookmarkEnd w:id="15242"/>
      <w:bookmarkEnd w:id="15243"/>
      <w:bookmarkEnd w:id="15244"/>
    </w:p>
    <w:p w14:paraId="478D0AB7" w14:textId="77777777" w:rsidR="001079E1" w:rsidRPr="00E0612F" w:rsidRDefault="001079E1" w:rsidP="002C588D">
      <w:pPr>
        <w:pStyle w:val="Heading4"/>
      </w:pPr>
      <w:bookmarkStart w:id="15245" w:name="_Toc21100176"/>
      <w:bookmarkStart w:id="15246" w:name="_Toc29809974"/>
      <w:bookmarkStart w:id="15247" w:name="_Toc36645367"/>
      <w:bookmarkStart w:id="15248" w:name="_Toc37272421"/>
      <w:bookmarkStart w:id="15249" w:name="_Toc45884667"/>
      <w:bookmarkStart w:id="15250" w:name="_Toc53182699"/>
      <w:bookmarkStart w:id="15251" w:name="_Toc58860483"/>
      <w:bookmarkStart w:id="15252" w:name="_Toc58862987"/>
      <w:bookmarkStart w:id="15253" w:name="_Toc61182972"/>
      <w:bookmarkStart w:id="15254" w:name="_Toc66728287"/>
      <w:bookmarkStart w:id="15255" w:name="_Toc74962122"/>
      <w:bookmarkStart w:id="15256" w:name="_Toc75243032"/>
      <w:bookmarkStart w:id="15257" w:name="_Toc76545378"/>
      <w:bookmarkStart w:id="15258" w:name="_Toc82595481"/>
      <w:bookmarkStart w:id="15259" w:name="_Toc89955512"/>
      <w:bookmarkStart w:id="15260" w:name="_Toc98773939"/>
      <w:bookmarkStart w:id="15261" w:name="_Toc106201700"/>
      <w:bookmarkStart w:id="15262" w:name="_Toc121999968"/>
      <w:bookmarkStart w:id="15263" w:name="_Toc124154141"/>
      <w:bookmarkStart w:id="15264" w:name="_Toc124154916"/>
      <w:bookmarkStart w:id="15265" w:name="_Toc131560771"/>
      <w:bookmarkStart w:id="15266" w:name="_Toc137394471"/>
      <w:bookmarkStart w:id="15267" w:name="_Toc163475577"/>
      <w:bookmarkStart w:id="15268" w:name="_Toc176783907"/>
      <w:bookmarkStart w:id="15269" w:name="_Toc187257541"/>
      <w:r>
        <w:t>8.3.13</w:t>
      </w:r>
      <w:r w:rsidRPr="00E0612F">
        <w:t>.1</w:t>
      </w:r>
      <w:r w:rsidRPr="00E0612F">
        <w:tab/>
        <w:t>Definition and applicability</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70" w:name="_Toc21100177"/>
      <w:bookmarkStart w:id="15271" w:name="_Toc29809975"/>
      <w:bookmarkStart w:id="15272" w:name="_Toc36645368"/>
      <w:bookmarkStart w:id="15273" w:name="_Toc37272422"/>
      <w:bookmarkStart w:id="15274" w:name="_Toc45884668"/>
      <w:bookmarkStart w:id="15275" w:name="_Toc53182700"/>
      <w:bookmarkStart w:id="15276" w:name="_Toc58860484"/>
      <w:bookmarkStart w:id="15277" w:name="_Toc58862988"/>
      <w:bookmarkStart w:id="15278" w:name="_Toc61182973"/>
      <w:bookmarkStart w:id="15279" w:name="_Toc66728288"/>
      <w:bookmarkStart w:id="15280" w:name="_Toc74962123"/>
      <w:bookmarkStart w:id="15281" w:name="_Toc75243033"/>
      <w:bookmarkStart w:id="15282" w:name="_Toc76545379"/>
      <w:bookmarkStart w:id="15283" w:name="_Toc82595482"/>
      <w:bookmarkStart w:id="15284" w:name="_Toc89955513"/>
      <w:bookmarkStart w:id="15285" w:name="_Toc98773940"/>
      <w:bookmarkStart w:id="15286" w:name="_Toc106201701"/>
      <w:bookmarkStart w:id="15287" w:name="_Toc121999969"/>
      <w:bookmarkStart w:id="15288" w:name="_Toc124154142"/>
      <w:bookmarkStart w:id="15289" w:name="_Toc124154917"/>
      <w:bookmarkStart w:id="15290" w:name="_Toc131560772"/>
      <w:bookmarkStart w:id="15291" w:name="_Toc137394472"/>
      <w:bookmarkStart w:id="15292" w:name="_Toc163475578"/>
      <w:bookmarkStart w:id="15293" w:name="_Toc176783908"/>
      <w:bookmarkStart w:id="15294" w:name="_Toc187257542"/>
      <w:r>
        <w:t>8.3.13</w:t>
      </w:r>
      <w:r w:rsidRPr="00E0612F">
        <w:t>.2</w:t>
      </w:r>
      <w:r w:rsidRPr="00E0612F">
        <w:tab/>
        <w:t>Minimum requirement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5" w:name="_Toc21100178"/>
      <w:bookmarkStart w:id="15296" w:name="_Toc29809976"/>
      <w:bookmarkStart w:id="15297" w:name="_Toc36645369"/>
      <w:bookmarkStart w:id="15298" w:name="_Toc37272423"/>
      <w:bookmarkStart w:id="15299" w:name="_Toc45884669"/>
      <w:bookmarkStart w:id="15300" w:name="_Toc53182701"/>
      <w:bookmarkStart w:id="15301" w:name="_Toc58860485"/>
      <w:bookmarkStart w:id="15302" w:name="_Toc58862989"/>
      <w:bookmarkStart w:id="15303" w:name="_Toc61182974"/>
      <w:bookmarkStart w:id="15304" w:name="_Toc66728289"/>
      <w:bookmarkStart w:id="15305" w:name="_Toc74962124"/>
      <w:bookmarkStart w:id="15306" w:name="_Toc75243034"/>
      <w:bookmarkStart w:id="15307" w:name="_Toc76545380"/>
      <w:bookmarkStart w:id="15308" w:name="_Toc82595483"/>
      <w:bookmarkStart w:id="15309" w:name="_Toc89955514"/>
      <w:bookmarkStart w:id="15310" w:name="_Toc98773941"/>
      <w:bookmarkStart w:id="15311" w:name="_Toc106201702"/>
      <w:bookmarkStart w:id="15312" w:name="_Toc121999970"/>
      <w:bookmarkStart w:id="15313" w:name="_Toc124154143"/>
      <w:bookmarkStart w:id="15314" w:name="_Toc124154918"/>
      <w:bookmarkStart w:id="15315" w:name="_Toc131560773"/>
      <w:bookmarkStart w:id="15316" w:name="_Toc137394473"/>
      <w:bookmarkStart w:id="15317" w:name="_Toc163475579"/>
      <w:bookmarkStart w:id="15318" w:name="_Toc176783909"/>
      <w:bookmarkStart w:id="15319" w:name="_Toc187257543"/>
      <w:r>
        <w:t>8.3.13</w:t>
      </w:r>
      <w:r w:rsidRPr="00E0612F">
        <w:t>.3</w:t>
      </w:r>
      <w:r w:rsidRPr="00E0612F">
        <w:tab/>
        <w:t>Test purpose</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20" w:name="_Toc21100179"/>
      <w:bookmarkStart w:id="15321" w:name="_Toc29809977"/>
      <w:bookmarkStart w:id="15322" w:name="_Toc36645370"/>
      <w:bookmarkStart w:id="15323" w:name="_Toc37272424"/>
      <w:bookmarkStart w:id="15324" w:name="_Toc45884670"/>
      <w:bookmarkStart w:id="15325" w:name="_Toc53182702"/>
      <w:bookmarkStart w:id="15326" w:name="_Toc58860486"/>
      <w:bookmarkStart w:id="15327" w:name="_Toc58862990"/>
      <w:bookmarkStart w:id="15328" w:name="_Toc61182975"/>
      <w:bookmarkStart w:id="15329" w:name="_Toc66728290"/>
      <w:bookmarkStart w:id="15330" w:name="_Toc74962125"/>
      <w:bookmarkStart w:id="15331" w:name="_Toc75243035"/>
      <w:bookmarkStart w:id="15332" w:name="_Toc76545381"/>
      <w:bookmarkStart w:id="15333" w:name="_Toc82595484"/>
      <w:bookmarkStart w:id="15334" w:name="_Toc89955515"/>
      <w:bookmarkStart w:id="15335" w:name="_Toc98773942"/>
      <w:bookmarkStart w:id="15336" w:name="_Toc106201703"/>
      <w:bookmarkStart w:id="15337" w:name="_Toc121999971"/>
      <w:bookmarkStart w:id="15338" w:name="_Toc124154144"/>
      <w:bookmarkStart w:id="15339" w:name="_Toc124154919"/>
      <w:bookmarkStart w:id="15340" w:name="_Toc131560774"/>
      <w:bookmarkStart w:id="15341" w:name="_Toc137394474"/>
      <w:bookmarkStart w:id="15342" w:name="_Toc163475580"/>
      <w:bookmarkStart w:id="15343" w:name="_Toc176783910"/>
      <w:bookmarkStart w:id="15344" w:name="_Toc187257544"/>
      <w:r>
        <w:t>8.3.13</w:t>
      </w:r>
      <w:r w:rsidRPr="00E0612F">
        <w:t>.4</w:t>
      </w:r>
      <w:r w:rsidRPr="00E0612F">
        <w:tab/>
        <w:t>Method of test</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9D46490" w14:textId="77777777" w:rsidR="001079E1" w:rsidRPr="00E0612F" w:rsidRDefault="001079E1" w:rsidP="001079E1">
      <w:pPr>
        <w:pStyle w:val="Heading5"/>
      </w:pPr>
      <w:bookmarkStart w:id="15345" w:name="_Toc21100180"/>
      <w:bookmarkStart w:id="15346" w:name="_Toc29809978"/>
      <w:bookmarkStart w:id="15347" w:name="_Toc36645371"/>
      <w:bookmarkStart w:id="15348" w:name="_Toc37272425"/>
      <w:bookmarkStart w:id="15349" w:name="_Toc45884671"/>
      <w:bookmarkStart w:id="15350" w:name="_Toc53182703"/>
      <w:bookmarkStart w:id="15351" w:name="_Toc58860487"/>
      <w:bookmarkStart w:id="15352" w:name="_Toc58862991"/>
      <w:bookmarkStart w:id="15353" w:name="_Toc61182976"/>
      <w:bookmarkStart w:id="15354" w:name="_Toc66728291"/>
      <w:bookmarkStart w:id="15355" w:name="_Toc74962126"/>
      <w:bookmarkStart w:id="15356" w:name="_Toc75243036"/>
      <w:bookmarkStart w:id="15357" w:name="_Toc76545382"/>
      <w:bookmarkStart w:id="15358" w:name="_Toc82595485"/>
      <w:bookmarkStart w:id="15359" w:name="_Toc89955516"/>
      <w:bookmarkStart w:id="15360" w:name="_Toc98773943"/>
      <w:bookmarkStart w:id="15361" w:name="_Toc106201704"/>
      <w:bookmarkStart w:id="15362" w:name="_Toc121999972"/>
      <w:bookmarkStart w:id="15363" w:name="_Toc124154145"/>
      <w:bookmarkStart w:id="15364" w:name="_Toc124154920"/>
      <w:bookmarkStart w:id="15365" w:name="_Toc131560775"/>
      <w:bookmarkStart w:id="15366" w:name="_Toc137394475"/>
      <w:bookmarkStart w:id="15367" w:name="_Toc163475581"/>
      <w:bookmarkStart w:id="15368" w:name="_Toc176783911"/>
      <w:bookmarkStart w:id="15369" w:name="_Toc187257545"/>
      <w:r>
        <w:t>8.3.13</w:t>
      </w:r>
      <w:r w:rsidRPr="00E0612F">
        <w:t>.4.1</w:t>
      </w:r>
      <w:r w:rsidRPr="00E0612F">
        <w:tab/>
        <w:t>Initial conditions</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70"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1" w:name="_Toc29809979"/>
      <w:bookmarkStart w:id="15372" w:name="_Toc36645372"/>
      <w:bookmarkStart w:id="15373" w:name="_Toc37272426"/>
      <w:bookmarkStart w:id="15374" w:name="_Toc45884672"/>
      <w:bookmarkStart w:id="15375" w:name="_Toc53182704"/>
      <w:bookmarkStart w:id="15376" w:name="_Toc58860488"/>
      <w:bookmarkStart w:id="15377" w:name="_Toc58862992"/>
      <w:bookmarkStart w:id="15378" w:name="_Toc61182977"/>
      <w:bookmarkStart w:id="15379" w:name="_Toc66728292"/>
      <w:bookmarkStart w:id="15380" w:name="_Toc74962127"/>
      <w:bookmarkStart w:id="15381" w:name="_Toc75243037"/>
      <w:bookmarkStart w:id="15382" w:name="_Toc76545383"/>
      <w:bookmarkStart w:id="15383" w:name="_Toc82595486"/>
      <w:bookmarkStart w:id="15384" w:name="_Toc89955517"/>
      <w:bookmarkStart w:id="15385" w:name="_Toc98773944"/>
      <w:bookmarkStart w:id="15386" w:name="_Toc106201705"/>
      <w:bookmarkStart w:id="15387" w:name="_Toc121999973"/>
      <w:bookmarkStart w:id="15388" w:name="_Toc124154146"/>
      <w:bookmarkStart w:id="15389" w:name="_Toc124154921"/>
      <w:bookmarkStart w:id="15390" w:name="_Toc131560776"/>
      <w:bookmarkStart w:id="15391" w:name="_Toc137394476"/>
      <w:bookmarkStart w:id="15392" w:name="_Toc163475582"/>
      <w:bookmarkStart w:id="15393" w:name="_Toc176783912"/>
      <w:bookmarkStart w:id="15394" w:name="_Toc187257546"/>
      <w:r>
        <w:t>8.3.13</w:t>
      </w:r>
      <w:r w:rsidRPr="00E0612F">
        <w:t>.4.2</w:t>
      </w:r>
      <w:r w:rsidRPr="00E0612F">
        <w:tab/>
        <w:t>Procedure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5" w:name="_Toc21100182"/>
      <w:bookmarkStart w:id="15396" w:name="_Toc29809980"/>
      <w:bookmarkStart w:id="15397" w:name="_Toc36645373"/>
      <w:bookmarkStart w:id="15398" w:name="_Toc37272427"/>
      <w:bookmarkStart w:id="15399" w:name="_Toc45884673"/>
      <w:bookmarkStart w:id="15400" w:name="_Toc53182705"/>
      <w:bookmarkStart w:id="15401" w:name="_Toc58860489"/>
      <w:bookmarkStart w:id="15402" w:name="_Toc58862993"/>
      <w:bookmarkStart w:id="15403" w:name="_Toc61182978"/>
      <w:bookmarkStart w:id="15404" w:name="_Toc66728293"/>
      <w:bookmarkStart w:id="15405" w:name="_Toc74962128"/>
      <w:bookmarkStart w:id="15406" w:name="_Toc75243038"/>
      <w:bookmarkStart w:id="15407" w:name="_Toc76545384"/>
      <w:bookmarkStart w:id="15408" w:name="_Toc82595487"/>
      <w:bookmarkStart w:id="15409" w:name="_Toc89955518"/>
      <w:bookmarkStart w:id="15410" w:name="_Toc98773945"/>
      <w:bookmarkStart w:id="15411" w:name="_Toc106201706"/>
    </w:p>
    <w:p w14:paraId="3CE0D02C" w14:textId="77777777" w:rsidR="001079E1" w:rsidRPr="00E0612F" w:rsidRDefault="001079E1" w:rsidP="001079E1">
      <w:pPr>
        <w:pStyle w:val="Heading4"/>
      </w:pPr>
      <w:bookmarkStart w:id="15412" w:name="_Toc121999974"/>
      <w:bookmarkStart w:id="15413" w:name="_Toc124154147"/>
      <w:bookmarkStart w:id="15414" w:name="_Toc124154922"/>
      <w:bookmarkStart w:id="15415" w:name="_Toc131560777"/>
      <w:bookmarkStart w:id="15416" w:name="_Toc137394477"/>
      <w:bookmarkStart w:id="15417" w:name="_Toc163475583"/>
      <w:bookmarkStart w:id="15418" w:name="_Toc176783913"/>
      <w:bookmarkStart w:id="15419" w:name="_Toc187257547"/>
      <w:r>
        <w:t>8.3.13</w:t>
      </w:r>
      <w:r w:rsidRPr="00E0612F">
        <w:t>.5</w:t>
      </w:r>
      <w:r w:rsidRPr="00E0612F">
        <w:tab/>
        <w:t>Test requirement</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79EFADC" w14:textId="77777777" w:rsidR="001079E1" w:rsidRPr="00E0612F" w:rsidRDefault="001079E1" w:rsidP="001079E1">
      <w:pPr>
        <w:pStyle w:val="Heading5"/>
        <w:rPr>
          <w:lang w:eastAsia="zh-CN"/>
        </w:rPr>
      </w:pPr>
      <w:bookmarkStart w:id="15420" w:name="_Toc121999975"/>
      <w:bookmarkStart w:id="15421" w:name="_Toc124154148"/>
      <w:bookmarkStart w:id="15422" w:name="_Toc124154923"/>
      <w:bookmarkStart w:id="15423" w:name="_Toc131560778"/>
      <w:bookmarkStart w:id="15424" w:name="_Toc137394478"/>
      <w:bookmarkStart w:id="15425" w:name="_Toc163475584"/>
      <w:bookmarkStart w:id="15426" w:name="_Toc176783914"/>
      <w:bookmarkStart w:id="15427" w:name="_Toc187257548"/>
      <w:r>
        <w:rPr>
          <w:lang w:eastAsia="zh-CN"/>
        </w:rPr>
        <w:t>8.3.13</w:t>
      </w:r>
      <w:r w:rsidRPr="00E0612F">
        <w:rPr>
          <w:lang w:eastAsia="zh-CN"/>
        </w:rPr>
        <w:t>.5.1</w:t>
      </w:r>
      <w:r w:rsidRPr="00E0612F">
        <w:rPr>
          <w:lang w:eastAsia="zh-CN"/>
        </w:rPr>
        <w:tab/>
        <w:t>Test Requirement for BS type 1-O</w:t>
      </w:r>
      <w:bookmarkEnd w:id="15420"/>
      <w:bookmarkEnd w:id="15421"/>
      <w:bookmarkEnd w:id="15422"/>
      <w:bookmarkEnd w:id="15423"/>
      <w:bookmarkEnd w:id="15424"/>
      <w:bookmarkEnd w:id="15425"/>
      <w:bookmarkEnd w:id="15426"/>
      <w:bookmarkEnd w:id="15427"/>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28" w:name="_Toc121999976"/>
            <w:bookmarkStart w:id="15429" w:name="_Toc124154149"/>
            <w:bookmarkStart w:id="15430"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1" w:name="_Toc131560779"/>
      <w:bookmarkStart w:id="15432" w:name="_Toc137394479"/>
      <w:bookmarkStart w:id="15433" w:name="_Toc163475585"/>
      <w:bookmarkStart w:id="15434" w:name="_Toc176783915"/>
      <w:bookmarkStart w:id="15435" w:name="_Toc187257549"/>
      <w:r>
        <w:rPr>
          <w:lang w:eastAsia="zh-CN"/>
        </w:rPr>
        <w:t>8.3.13</w:t>
      </w:r>
      <w:r w:rsidRPr="00E0612F">
        <w:rPr>
          <w:lang w:eastAsia="zh-CN"/>
        </w:rPr>
        <w:t>.5.2</w:t>
      </w:r>
      <w:r w:rsidRPr="00E0612F">
        <w:rPr>
          <w:lang w:eastAsia="zh-CN"/>
        </w:rPr>
        <w:tab/>
        <w:t>Test Requirement for BS type 2-O</w:t>
      </w:r>
      <w:bookmarkEnd w:id="15428"/>
      <w:bookmarkEnd w:id="15429"/>
      <w:bookmarkEnd w:id="15430"/>
      <w:bookmarkEnd w:id="15431"/>
      <w:bookmarkEnd w:id="15432"/>
      <w:bookmarkEnd w:id="15433"/>
      <w:bookmarkEnd w:id="15434"/>
      <w:bookmarkEnd w:id="15435"/>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36" w:name="_Toc21103058"/>
            <w:bookmarkStart w:id="15437" w:name="_Toc29810907"/>
            <w:bookmarkStart w:id="15438" w:name="_Toc36636267"/>
            <w:bookmarkStart w:id="15439" w:name="_Toc37273213"/>
            <w:bookmarkStart w:id="15440" w:name="_Toc45886301"/>
            <w:bookmarkStart w:id="15441" w:name="_Toc53183346"/>
            <w:bookmarkStart w:id="15442" w:name="_Toc58916055"/>
            <w:bookmarkStart w:id="15443" w:name="_Toc58918236"/>
            <w:bookmarkStart w:id="15444" w:name="_Toc66694106"/>
            <w:bookmarkStart w:id="15445" w:name="_Toc74916129"/>
            <w:bookmarkStart w:id="15446" w:name="_Toc76114754"/>
            <w:bookmarkStart w:id="15447" w:name="_Toc76544640"/>
            <w:bookmarkStart w:id="15448" w:name="_Toc82536762"/>
            <w:bookmarkStart w:id="15449" w:name="_Toc89953055"/>
            <w:bookmarkStart w:id="15450" w:name="_Toc98766871"/>
            <w:bookmarkStart w:id="15451" w:name="_Toc99703234"/>
            <w:bookmarkStart w:id="15452" w:name="_Toc106207024"/>
            <w:bookmarkStart w:id="15453" w:name="_Toc115081026"/>
            <w:bookmarkStart w:id="15454" w:name="_Toc121999977"/>
            <w:bookmarkStart w:id="15455" w:name="_Toc124154150"/>
            <w:bookmarkStart w:id="15456"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57" w:name="_Toc131560780"/>
      <w:bookmarkStart w:id="15458" w:name="_Toc137394480"/>
      <w:bookmarkStart w:id="15459" w:name="_Toc163475586"/>
      <w:bookmarkStart w:id="15460" w:name="_Toc176783916"/>
      <w:bookmarkStart w:id="15461" w:name="_Toc187257550"/>
      <w:r w:rsidRPr="00931575">
        <w:t>8.4</w:t>
      </w:r>
      <w:r w:rsidRPr="00931575">
        <w:tab/>
        <w:t>OTA performance requirements for PRACH</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10B5FE76" w14:textId="77777777" w:rsidR="00C45907" w:rsidRPr="00931575" w:rsidRDefault="00C45907" w:rsidP="00C45907">
      <w:pPr>
        <w:pStyle w:val="Heading3"/>
      </w:pPr>
      <w:bookmarkStart w:id="15462" w:name="_Toc21103059"/>
      <w:bookmarkStart w:id="15463" w:name="_Toc29810908"/>
      <w:bookmarkStart w:id="15464" w:name="_Toc36636268"/>
      <w:bookmarkStart w:id="15465" w:name="_Toc37273214"/>
      <w:bookmarkStart w:id="15466" w:name="_Toc45886302"/>
      <w:bookmarkStart w:id="15467" w:name="_Toc53183347"/>
      <w:bookmarkStart w:id="15468" w:name="_Toc58916056"/>
      <w:bookmarkStart w:id="15469" w:name="_Toc58918237"/>
      <w:bookmarkStart w:id="15470" w:name="_Toc66694107"/>
      <w:bookmarkStart w:id="15471" w:name="_Toc74916130"/>
      <w:bookmarkStart w:id="15472" w:name="_Toc76114755"/>
      <w:bookmarkStart w:id="15473" w:name="_Toc76544641"/>
      <w:bookmarkStart w:id="15474" w:name="_Toc82536763"/>
      <w:bookmarkStart w:id="15475" w:name="_Toc89953056"/>
      <w:bookmarkStart w:id="15476" w:name="_Toc98766872"/>
      <w:bookmarkStart w:id="15477" w:name="_Toc99703235"/>
      <w:bookmarkStart w:id="15478" w:name="_Toc106207025"/>
      <w:bookmarkStart w:id="15479" w:name="_Toc115081027"/>
      <w:bookmarkStart w:id="15480" w:name="_Toc121999978"/>
      <w:bookmarkStart w:id="15481" w:name="_Toc124154151"/>
      <w:bookmarkStart w:id="15482" w:name="_Toc124154926"/>
      <w:bookmarkStart w:id="15483" w:name="_Toc131560781"/>
      <w:bookmarkStart w:id="15484" w:name="_Toc137394481"/>
      <w:bookmarkStart w:id="15485" w:name="_Toc163475587"/>
      <w:bookmarkStart w:id="15486" w:name="_Toc176783917"/>
      <w:bookmarkStart w:id="15487" w:name="_Toc187257551"/>
      <w:r w:rsidRPr="00931575">
        <w:t>8.4.1</w:t>
      </w:r>
      <w:r w:rsidRPr="00931575">
        <w:tab/>
        <w:t>PRACH false alarm probability and missed detection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0EFAE30" w14:textId="77777777" w:rsidR="00C45907" w:rsidRPr="00931575" w:rsidRDefault="00C45907" w:rsidP="00C45907">
      <w:pPr>
        <w:pStyle w:val="Heading4"/>
        <w:rPr>
          <w:lang w:eastAsia="zh-CN"/>
        </w:rPr>
      </w:pPr>
      <w:bookmarkStart w:id="15488" w:name="_Toc21103060"/>
      <w:bookmarkStart w:id="15489" w:name="_Toc29810909"/>
      <w:bookmarkStart w:id="15490" w:name="_Toc36636269"/>
      <w:bookmarkStart w:id="15491" w:name="_Toc37273215"/>
      <w:bookmarkStart w:id="15492" w:name="_Toc45886303"/>
      <w:bookmarkStart w:id="15493" w:name="_Toc53183348"/>
      <w:bookmarkStart w:id="15494" w:name="_Toc58916057"/>
      <w:bookmarkStart w:id="15495" w:name="_Toc58918238"/>
      <w:bookmarkStart w:id="15496" w:name="_Toc66694108"/>
      <w:bookmarkStart w:id="15497" w:name="_Toc74916131"/>
      <w:bookmarkStart w:id="15498" w:name="_Toc76114756"/>
      <w:bookmarkStart w:id="15499" w:name="_Toc76544642"/>
      <w:bookmarkStart w:id="15500" w:name="_Toc82536764"/>
      <w:bookmarkStart w:id="15501" w:name="_Toc89953057"/>
      <w:bookmarkStart w:id="15502" w:name="_Toc98766873"/>
      <w:bookmarkStart w:id="15503" w:name="_Toc99703236"/>
      <w:bookmarkStart w:id="15504" w:name="_Toc106207026"/>
      <w:bookmarkStart w:id="15505" w:name="_Toc115081028"/>
      <w:bookmarkStart w:id="15506" w:name="_Toc121999979"/>
      <w:bookmarkStart w:id="15507" w:name="_Toc124154152"/>
      <w:bookmarkStart w:id="15508" w:name="_Toc124154927"/>
      <w:bookmarkStart w:id="15509" w:name="_Toc131560782"/>
      <w:bookmarkStart w:id="15510" w:name="_Toc137394482"/>
      <w:bookmarkStart w:id="15511" w:name="_Toc163475588"/>
      <w:bookmarkStart w:id="15512" w:name="_Toc176783918"/>
      <w:bookmarkStart w:id="15513" w:name="_Toc187257552"/>
      <w:r w:rsidRPr="00931575">
        <w:t>8.4.1.1</w:t>
      </w:r>
      <w:r w:rsidRPr="00931575">
        <w:tab/>
        <w:t>Definition and applicability</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4" w:name="_Toc21103061"/>
            <w:bookmarkStart w:id="15515" w:name="_Toc29810910"/>
            <w:bookmarkStart w:id="15516"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17" w:name="_Toc37273216"/>
      <w:bookmarkStart w:id="15518" w:name="_Toc45886304"/>
      <w:bookmarkStart w:id="15519" w:name="_Toc53183349"/>
      <w:bookmarkStart w:id="15520" w:name="_Toc58916058"/>
      <w:bookmarkStart w:id="15521" w:name="_Toc58918239"/>
      <w:bookmarkStart w:id="15522" w:name="_Toc66694109"/>
      <w:bookmarkStart w:id="15523" w:name="_Toc74916132"/>
      <w:bookmarkStart w:id="15524" w:name="_Toc76114757"/>
      <w:bookmarkStart w:id="15525" w:name="_Toc76544643"/>
      <w:bookmarkStart w:id="15526" w:name="_Toc82536765"/>
      <w:bookmarkStart w:id="15527" w:name="_Toc89953058"/>
      <w:bookmarkStart w:id="15528" w:name="_Toc98766874"/>
      <w:bookmarkStart w:id="1552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30" w:name="_Toc106207027"/>
      <w:bookmarkStart w:id="15531" w:name="_Toc115081029"/>
      <w:bookmarkStart w:id="15532" w:name="_Toc121999980"/>
      <w:bookmarkStart w:id="15533" w:name="_Toc124154153"/>
      <w:bookmarkStart w:id="15534" w:name="_Toc124154928"/>
      <w:bookmarkStart w:id="15535" w:name="_Toc131560783"/>
      <w:bookmarkStart w:id="15536" w:name="_Toc137394483"/>
      <w:bookmarkStart w:id="15537" w:name="_Toc163475589"/>
      <w:bookmarkStart w:id="15538" w:name="_Toc176783919"/>
      <w:bookmarkStart w:id="15539" w:name="_Toc187257553"/>
      <w:r w:rsidRPr="00931575">
        <w:t>8.4.1.</w:t>
      </w:r>
      <w:r w:rsidRPr="00931575">
        <w:rPr>
          <w:rFonts w:hint="eastAsia"/>
        </w:rPr>
        <w:t>2</w:t>
      </w:r>
      <w:r w:rsidRPr="00931575">
        <w:tab/>
        <w:t>Minimum requirement</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40" w:name="_Toc21103062"/>
      <w:bookmarkStart w:id="15541" w:name="_Toc29810911"/>
      <w:bookmarkStart w:id="15542" w:name="_Toc36636271"/>
      <w:bookmarkStart w:id="15543" w:name="_Toc37273217"/>
      <w:bookmarkStart w:id="15544" w:name="_Toc45886305"/>
      <w:bookmarkStart w:id="15545" w:name="_Toc53183350"/>
      <w:bookmarkStart w:id="15546" w:name="_Toc58916059"/>
      <w:bookmarkStart w:id="15547" w:name="_Toc58918240"/>
      <w:bookmarkStart w:id="15548" w:name="_Toc66694110"/>
      <w:bookmarkStart w:id="15549" w:name="_Toc74916133"/>
      <w:bookmarkStart w:id="15550" w:name="_Toc76114758"/>
      <w:bookmarkStart w:id="15551" w:name="_Toc76544644"/>
      <w:bookmarkStart w:id="15552" w:name="_Toc82536766"/>
      <w:bookmarkStart w:id="15553" w:name="_Toc89953059"/>
      <w:bookmarkStart w:id="15554" w:name="_Toc98766875"/>
      <w:bookmarkStart w:id="15555" w:name="_Toc99703238"/>
      <w:bookmarkStart w:id="15556" w:name="_Toc106207028"/>
      <w:bookmarkStart w:id="15557" w:name="_Toc115081030"/>
      <w:bookmarkStart w:id="15558" w:name="_Toc121999981"/>
      <w:bookmarkStart w:id="15559" w:name="_Toc124154154"/>
      <w:bookmarkStart w:id="15560" w:name="_Toc124154929"/>
      <w:bookmarkStart w:id="15561" w:name="_Toc131560784"/>
      <w:bookmarkStart w:id="15562" w:name="_Toc137394484"/>
      <w:bookmarkStart w:id="15563" w:name="_Toc163475590"/>
      <w:bookmarkStart w:id="15564" w:name="_Toc176783920"/>
      <w:bookmarkStart w:id="15565" w:name="_Toc187257554"/>
      <w:r w:rsidRPr="00931575">
        <w:t>8.4.1.3</w:t>
      </w:r>
      <w:r w:rsidRPr="00931575">
        <w:tab/>
        <w:t>Test purpose</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66" w:name="_Toc21103063"/>
      <w:bookmarkStart w:id="15567" w:name="_Toc29810912"/>
      <w:bookmarkStart w:id="15568" w:name="_Toc36636272"/>
      <w:bookmarkStart w:id="15569" w:name="_Toc37273218"/>
      <w:bookmarkStart w:id="15570" w:name="_Toc45886306"/>
      <w:bookmarkStart w:id="15571" w:name="_Toc53183351"/>
      <w:bookmarkStart w:id="15572" w:name="_Toc58916060"/>
      <w:bookmarkStart w:id="15573" w:name="_Toc58918241"/>
      <w:bookmarkStart w:id="15574" w:name="_Toc66694111"/>
      <w:bookmarkStart w:id="15575" w:name="_Toc74916134"/>
      <w:bookmarkStart w:id="15576" w:name="_Toc76114759"/>
      <w:bookmarkStart w:id="15577" w:name="_Toc76544645"/>
      <w:bookmarkStart w:id="15578" w:name="_Toc82536767"/>
      <w:bookmarkStart w:id="15579" w:name="_Toc89953060"/>
      <w:bookmarkStart w:id="15580" w:name="_Toc98766876"/>
      <w:bookmarkStart w:id="15581" w:name="_Toc99703239"/>
      <w:bookmarkStart w:id="15582" w:name="_Toc106207029"/>
      <w:bookmarkStart w:id="15583" w:name="_Toc115081031"/>
      <w:bookmarkStart w:id="15584" w:name="_Toc121999982"/>
      <w:bookmarkStart w:id="15585" w:name="_Toc124154155"/>
      <w:bookmarkStart w:id="15586" w:name="_Toc124154930"/>
      <w:bookmarkStart w:id="15587" w:name="_Toc131560785"/>
      <w:bookmarkStart w:id="15588" w:name="_Toc137394485"/>
      <w:bookmarkStart w:id="15589" w:name="_Toc163475591"/>
      <w:bookmarkStart w:id="15590" w:name="_Toc176783921"/>
      <w:bookmarkStart w:id="15591" w:name="_Toc187257555"/>
      <w:r w:rsidRPr="00931575">
        <w:t>8.4.1.4</w:t>
      </w:r>
      <w:r w:rsidRPr="00931575">
        <w:tab/>
        <w:t>Method of test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90AC8DA" w14:textId="77777777" w:rsidR="00C45907" w:rsidRPr="00931575" w:rsidRDefault="00C45907" w:rsidP="00C45907">
      <w:pPr>
        <w:pStyle w:val="Heading5"/>
        <w:rPr>
          <w:lang w:eastAsia="zh-CN"/>
        </w:rPr>
      </w:pPr>
      <w:bookmarkStart w:id="15592" w:name="_Toc21103064"/>
      <w:bookmarkStart w:id="15593" w:name="_Toc29810913"/>
      <w:bookmarkStart w:id="15594" w:name="_Toc36636273"/>
      <w:bookmarkStart w:id="15595" w:name="_Toc37273219"/>
      <w:bookmarkStart w:id="15596" w:name="_Toc45886307"/>
      <w:bookmarkStart w:id="15597" w:name="_Toc53183352"/>
      <w:bookmarkStart w:id="15598" w:name="_Toc58916061"/>
      <w:bookmarkStart w:id="15599" w:name="_Toc58918242"/>
      <w:bookmarkStart w:id="15600" w:name="_Toc66694112"/>
      <w:bookmarkStart w:id="15601" w:name="_Toc74916135"/>
      <w:bookmarkStart w:id="15602" w:name="_Toc76114760"/>
      <w:bookmarkStart w:id="15603" w:name="_Toc76544646"/>
      <w:bookmarkStart w:id="15604" w:name="_Toc82536768"/>
      <w:bookmarkStart w:id="15605" w:name="_Toc89953061"/>
      <w:bookmarkStart w:id="15606" w:name="_Toc98766877"/>
      <w:bookmarkStart w:id="15607" w:name="_Toc99703240"/>
      <w:bookmarkStart w:id="15608" w:name="_Toc106207030"/>
      <w:bookmarkStart w:id="15609" w:name="_Toc115081032"/>
      <w:bookmarkStart w:id="15610" w:name="_Toc121999983"/>
      <w:bookmarkStart w:id="15611" w:name="_Toc124154156"/>
      <w:bookmarkStart w:id="15612" w:name="_Toc124154931"/>
      <w:bookmarkStart w:id="15613" w:name="_Toc131560786"/>
      <w:bookmarkStart w:id="15614" w:name="_Toc137394486"/>
      <w:bookmarkStart w:id="15615" w:name="_Toc163475592"/>
      <w:bookmarkStart w:id="15616" w:name="_Toc176783922"/>
      <w:bookmarkStart w:id="15617" w:name="_Toc187257556"/>
      <w:r w:rsidRPr="00931575">
        <w:t>8.4.1.4.1</w:t>
      </w:r>
      <w:r w:rsidRPr="00931575">
        <w:tab/>
        <w:t>Initial conditions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1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19" w:name="_Toc29810914"/>
      <w:bookmarkStart w:id="15620" w:name="_Toc36636274"/>
      <w:bookmarkStart w:id="15621" w:name="_Toc37273220"/>
      <w:bookmarkStart w:id="15622" w:name="_Toc45886308"/>
      <w:bookmarkStart w:id="15623" w:name="_Toc53183353"/>
      <w:bookmarkStart w:id="15624" w:name="_Toc58916062"/>
      <w:bookmarkStart w:id="15625" w:name="_Toc58918243"/>
      <w:bookmarkStart w:id="15626" w:name="_Toc66694113"/>
      <w:bookmarkStart w:id="15627" w:name="_Toc74916136"/>
      <w:bookmarkStart w:id="15628" w:name="_Toc76114761"/>
      <w:bookmarkStart w:id="15629" w:name="_Toc76544647"/>
      <w:bookmarkStart w:id="15630" w:name="_Toc82536769"/>
      <w:bookmarkStart w:id="15631" w:name="_Toc89953062"/>
      <w:bookmarkStart w:id="15632" w:name="_Toc98766878"/>
      <w:bookmarkStart w:id="15633" w:name="_Toc99703241"/>
      <w:bookmarkStart w:id="15634" w:name="_Toc106207031"/>
      <w:bookmarkStart w:id="15635" w:name="_Toc115081033"/>
      <w:bookmarkStart w:id="15636" w:name="_Toc121999984"/>
      <w:bookmarkStart w:id="15637" w:name="_Toc124154157"/>
      <w:bookmarkStart w:id="15638" w:name="_Toc124154932"/>
      <w:bookmarkStart w:id="15639" w:name="_Toc131560787"/>
      <w:bookmarkStart w:id="15640" w:name="_Toc137394487"/>
      <w:bookmarkStart w:id="15641" w:name="_Toc163475593"/>
      <w:bookmarkStart w:id="15642" w:name="_Toc176783923"/>
      <w:bookmarkStart w:id="15643" w:name="_Toc187257557"/>
      <w:r w:rsidRPr="00931575">
        <w:t>8.4.1.4.2</w:t>
      </w:r>
      <w:r w:rsidRPr="00931575">
        <w:tab/>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05pt" o:ole="" fillcolor="window">
            <v:imagedata r:id="rId81" o:title=""/>
          </v:shape>
          <o:OLEObject Type="Embed" ProgID="Word.Picture.8" ShapeID="_x0000_i1057" DrawAspect="Content" ObjectID="_1812200012"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812200013"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05pt;height:128.5pt" o:ole="">
            <v:imagedata r:id="rId85" o:title=""/>
          </v:shape>
          <o:OLEObject Type="Embed" ProgID="Visio.Drawing.11" ShapeID="_x0000_i1059" DrawAspect="Content" ObjectID="_1812200014"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75pt;height:128.05pt" o:ole="">
            <v:imagedata r:id="rId88" o:title="" cropright="28319f"/>
          </v:shape>
          <o:OLEObject Type="Embed" ProgID="Visio.Drawing.11" ShapeID="_x0000_i1060" DrawAspect="Content" ObjectID="_1812200015"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4" w:name="_Toc21103066"/>
      <w:bookmarkStart w:id="15645" w:name="_Toc29810915"/>
      <w:bookmarkStart w:id="15646" w:name="_Toc36636275"/>
      <w:bookmarkStart w:id="15647" w:name="_Toc37273221"/>
      <w:bookmarkStart w:id="15648" w:name="_Toc45886309"/>
      <w:bookmarkStart w:id="15649" w:name="_Toc53183354"/>
      <w:bookmarkStart w:id="15650" w:name="_Toc58916063"/>
      <w:bookmarkStart w:id="15651" w:name="_Toc58918244"/>
      <w:bookmarkStart w:id="15652" w:name="_Toc66694114"/>
      <w:bookmarkStart w:id="15653" w:name="_Toc74916137"/>
      <w:bookmarkStart w:id="15654" w:name="_Toc76114762"/>
      <w:bookmarkStart w:id="15655" w:name="_Toc76544648"/>
      <w:bookmarkStart w:id="15656" w:name="_Toc82536770"/>
      <w:bookmarkStart w:id="15657" w:name="_Toc89953063"/>
      <w:bookmarkStart w:id="15658" w:name="_Toc98766879"/>
      <w:bookmarkStart w:id="15659" w:name="_Toc99703242"/>
      <w:bookmarkStart w:id="15660" w:name="_Toc106207032"/>
      <w:bookmarkStart w:id="15661" w:name="_Toc115081034"/>
      <w:bookmarkStart w:id="15662" w:name="_Toc121999985"/>
      <w:bookmarkStart w:id="15663" w:name="_Toc124154158"/>
      <w:bookmarkStart w:id="15664" w:name="_Toc124154933"/>
      <w:bookmarkStart w:id="15665" w:name="_Toc131560788"/>
      <w:bookmarkStart w:id="15666" w:name="_Toc137394488"/>
      <w:bookmarkStart w:id="15667" w:name="_Toc163475594"/>
      <w:bookmarkStart w:id="15668" w:name="_Toc176783924"/>
      <w:bookmarkStart w:id="15669" w:name="_Toc187257558"/>
      <w:r w:rsidRPr="00931575">
        <w:t>8.4.1.5</w:t>
      </w:r>
      <w:r w:rsidRPr="00931575">
        <w:tab/>
        <w:t>Test requirement</w:t>
      </w:r>
      <w:bookmarkEnd w:id="15644"/>
      <w:bookmarkEnd w:id="15645"/>
      <w:bookmarkEnd w:id="15646"/>
      <w:bookmarkEnd w:id="15647"/>
      <w:r w:rsidR="00E25B82" w:rsidRPr="00931575">
        <w:t xml:space="preserve"> for Normal Mode</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9F833FE" w14:textId="77777777" w:rsidR="00C45907" w:rsidRPr="00931575" w:rsidRDefault="00C45907" w:rsidP="00C45907">
      <w:pPr>
        <w:pStyle w:val="Heading5"/>
        <w:rPr>
          <w:rFonts w:cs="Arial"/>
          <w:i/>
          <w:iCs/>
          <w:szCs w:val="22"/>
          <w:lang w:eastAsia="zh-CN"/>
        </w:rPr>
      </w:pPr>
      <w:bookmarkStart w:id="15670" w:name="_Toc21103067"/>
      <w:bookmarkStart w:id="15671" w:name="_Toc29810916"/>
      <w:bookmarkStart w:id="15672" w:name="_Toc36636276"/>
      <w:bookmarkStart w:id="15673" w:name="_Toc37273222"/>
      <w:bookmarkStart w:id="15674" w:name="_Toc45886310"/>
      <w:bookmarkStart w:id="15675" w:name="_Toc53183355"/>
      <w:bookmarkStart w:id="15676" w:name="_Toc58916064"/>
      <w:bookmarkStart w:id="15677" w:name="_Toc58918245"/>
      <w:bookmarkStart w:id="15678" w:name="_Toc66694115"/>
      <w:bookmarkStart w:id="15679" w:name="_Toc74916138"/>
      <w:bookmarkStart w:id="15680" w:name="_Toc76114763"/>
      <w:bookmarkStart w:id="15681" w:name="_Toc76544649"/>
      <w:bookmarkStart w:id="15682" w:name="_Toc82536771"/>
      <w:bookmarkStart w:id="15683" w:name="_Toc89953064"/>
      <w:bookmarkStart w:id="15684" w:name="_Toc98766880"/>
      <w:bookmarkStart w:id="15685" w:name="_Toc99703243"/>
      <w:bookmarkStart w:id="15686" w:name="_Toc106207033"/>
      <w:bookmarkStart w:id="15687" w:name="_Toc115081035"/>
      <w:bookmarkStart w:id="15688" w:name="_Toc121999986"/>
      <w:bookmarkStart w:id="15689" w:name="_Toc124154159"/>
      <w:bookmarkStart w:id="15690" w:name="_Toc124154934"/>
      <w:bookmarkStart w:id="15691" w:name="_Toc131560789"/>
      <w:bookmarkStart w:id="15692" w:name="_Toc137394489"/>
      <w:bookmarkStart w:id="15693" w:name="_Toc163475595"/>
      <w:bookmarkStart w:id="15694" w:name="_Toc176783925"/>
      <w:bookmarkStart w:id="15695" w:name="_Toc18725755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696" w:name="_Toc21103068"/>
      <w:bookmarkStart w:id="15697" w:name="_Toc29810917"/>
      <w:bookmarkStart w:id="15698" w:name="_Toc36636277"/>
      <w:bookmarkStart w:id="15699" w:name="_Toc37273223"/>
      <w:bookmarkStart w:id="15700" w:name="_Toc45886313"/>
      <w:bookmarkStart w:id="15701" w:name="_Toc53183358"/>
      <w:bookmarkStart w:id="15702" w:name="_Toc58916067"/>
      <w:bookmarkStart w:id="15703" w:name="_Toc58918248"/>
      <w:bookmarkStart w:id="15704" w:name="_Toc66694118"/>
      <w:bookmarkStart w:id="15705" w:name="_Toc74916139"/>
      <w:bookmarkStart w:id="15706" w:name="_Toc76114764"/>
      <w:bookmarkStart w:id="15707" w:name="_Toc76544650"/>
      <w:bookmarkStart w:id="15708" w:name="_Toc82536772"/>
      <w:bookmarkStart w:id="15709" w:name="_Toc89953065"/>
      <w:bookmarkStart w:id="15710" w:name="_Toc98766881"/>
      <w:bookmarkStart w:id="15711" w:name="_Toc99703244"/>
      <w:bookmarkStart w:id="15712" w:name="_Toc106207034"/>
      <w:bookmarkStart w:id="15713" w:name="_Toc115081036"/>
      <w:bookmarkStart w:id="15714" w:name="_Toc121999987"/>
      <w:bookmarkStart w:id="15715" w:name="_Toc124154160"/>
      <w:bookmarkStart w:id="15716" w:name="_Toc124154935"/>
      <w:bookmarkStart w:id="15717" w:name="_Toc131560790"/>
      <w:bookmarkStart w:id="15718" w:name="_Toc137394490"/>
      <w:bookmarkStart w:id="15719" w:name="_Toc163475596"/>
      <w:bookmarkStart w:id="15720" w:name="_Toc176783926"/>
      <w:bookmarkStart w:id="15721" w:name="_Toc18725756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2" w:name="_Toc45886311"/>
      <w:bookmarkStart w:id="15723" w:name="_Toc53183356"/>
      <w:bookmarkStart w:id="15724" w:name="_Toc58916065"/>
      <w:bookmarkStart w:id="15725" w:name="_Toc58918246"/>
      <w:bookmarkStart w:id="15726" w:name="_Toc66694116"/>
      <w:bookmarkStart w:id="15727" w:name="_Toc74916140"/>
      <w:bookmarkStart w:id="15728" w:name="_Toc76114765"/>
      <w:bookmarkStart w:id="15729" w:name="_Toc76544651"/>
      <w:bookmarkStart w:id="15730" w:name="_Toc82536773"/>
      <w:bookmarkStart w:id="15731" w:name="_Toc89953066"/>
      <w:bookmarkStart w:id="15732" w:name="_Toc98766882"/>
      <w:bookmarkStart w:id="15733" w:name="_Toc99703245"/>
      <w:bookmarkStart w:id="15734" w:name="_Toc106207035"/>
      <w:bookmarkStart w:id="15735" w:name="_Toc115081037"/>
      <w:bookmarkStart w:id="15736" w:name="_Toc121999988"/>
      <w:bookmarkStart w:id="15737" w:name="_Toc124154161"/>
      <w:bookmarkStart w:id="15738" w:name="_Toc124154936"/>
      <w:bookmarkStart w:id="15739" w:name="_Toc131560791"/>
      <w:bookmarkStart w:id="15740" w:name="_Toc137394491"/>
      <w:bookmarkStart w:id="15741" w:name="_Toc163475597"/>
      <w:bookmarkStart w:id="15742" w:name="_Toc176783927"/>
      <w:bookmarkStart w:id="15743" w:name="_Toc187257561"/>
      <w:r w:rsidRPr="00931575">
        <w:t>8.4.1.6</w:t>
      </w:r>
      <w:r w:rsidRPr="00931575">
        <w:tab/>
        <w:t>Test requirement for high speed train</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4D4CB18" w14:textId="77777777" w:rsidR="002C0692" w:rsidRPr="00931575" w:rsidRDefault="002C0692" w:rsidP="0096131C">
      <w:pPr>
        <w:pStyle w:val="Heading5"/>
        <w:rPr>
          <w:rFonts w:cs="Arial"/>
          <w:i/>
          <w:iCs/>
          <w:szCs w:val="22"/>
        </w:rPr>
      </w:pPr>
      <w:bookmarkStart w:id="15744" w:name="_Toc45886312"/>
      <w:bookmarkStart w:id="15745" w:name="_Toc53183357"/>
      <w:bookmarkStart w:id="15746" w:name="_Toc58916066"/>
      <w:bookmarkStart w:id="15747" w:name="_Toc58918247"/>
      <w:bookmarkStart w:id="15748" w:name="_Toc66694117"/>
      <w:bookmarkStart w:id="15749" w:name="_Toc74916141"/>
      <w:bookmarkStart w:id="15750" w:name="_Toc76114766"/>
      <w:bookmarkStart w:id="15751" w:name="_Toc76544652"/>
      <w:bookmarkStart w:id="15752" w:name="_Toc82536774"/>
      <w:bookmarkStart w:id="15753" w:name="_Toc89953067"/>
      <w:bookmarkStart w:id="15754" w:name="_Toc98766883"/>
      <w:bookmarkStart w:id="15755" w:name="_Toc99703246"/>
      <w:bookmarkStart w:id="15756" w:name="_Toc106207036"/>
      <w:bookmarkStart w:id="15757" w:name="_Toc115081038"/>
      <w:bookmarkStart w:id="15758" w:name="_Toc121999989"/>
      <w:bookmarkStart w:id="15759" w:name="_Toc124154162"/>
      <w:bookmarkStart w:id="15760" w:name="_Toc124154937"/>
      <w:bookmarkStart w:id="15761" w:name="_Toc131560792"/>
      <w:bookmarkStart w:id="15762" w:name="_Toc137394492"/>
      <w:bookmarkStart w:id="15763" w:name="_Toc163475598"/>
      <w:bookmarkStart w:id="15764" w:name="_Toc176783928"/>
      <w:bookmarkStart w:id="15765" w:name="_Toc1872575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6" w:name="_Toc106207037"/>
      <w:bookmarkStart w:id="15767" w:name="_Toc115081039"/>
      <w:bookmarkStart w:id="15768" w:name="_Toc121999990"/>
      <w:bookmarkStart w:id="15769" w:name="_Toc124154163"/>
      <w:bookmarkStart w:id="15770" w:name="_Toc124154938"/>
      <w:bookmarkStart w:id="15771" w:name="_Toc131560793"/>
      <w:bookmarkStart w:id="15772" w:name="_Toc137394493"/>
      <w:bookmarkStart w:id="15773" w:name="_Toc163475599"/>
      <w:bookmarkStart w:id="15774" w:name="_Toc176783929"/>
      <w:bookmarkStart w:id="15775" w:name="_Toc18725756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6"/>
      <w:bookmarkEnd w:id="15767"/>
      <w:bookmarkEnd w:id="15768"/>
      <w:bookmarkEnd w:id="15769"/>
      <w:bookmarkEnd w:id="15770"/>
      <w:bookmarkEnd w:id="15771"/>
      <w:bookmarkEnd w:id="15772"/>
      <w:bookmarkEnd w:id="15773"/>
      <w:bookmarkEnd w:id="15774"/>
      <w:bookmarkEnd w:id="15775"/>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76" w:name="_Toc74916142"/>
      <w:bookmarkStart w:id="15777" w:name="_Toc76114767"/>
      <w:bookmarkStart w:id="15778" w:name="_Toc76544653"/>
      <w:bookmarkStart w:id="15779" w:name="_Toc82536775"/>
      <w:bookmarkStart w:id="15780" w:name="_Toc89953068"/>
      <w:bookmarkStart w:id="15781" w:name="_Toc98766884"/>
      <w:bookmarkStart w:id="15782" w:name="_Toc99703247"/>
      <w:bookmarkStart w:id="15783" w:name="_Toc106207038"/>
      <w:bookmarkStart w:id="15784" w:name="_Toc115081040"/>
      <w:bookmarkStart w:id="15785" w:name="_Toc121999991"/>
      <w:bookmarkStart w:id="15786" w:name="_Toc124154164"/>
      <w:bookmarkStart w:id="15787" w:name="_Toc124154939"/>
      <w:bookmarkStart w:id="15788" w:name="_Toc131560794"/>
      <w:bookmarkStart w:id="15789" w:name="_Toc137394494"/>
      <w:bookmarkStart w:id="15790" w:name="_Toc163475600"/>
      <w:bookmarkStart w:id="15791" w:name="_Toc176783930"/>
      <w:bookmarkStart w:id="15792" w:name="_Toc187257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1D9F5568" w14:textId="77777777" w:rsidR="00AB48FC" w:rsidRDefault="00AB48FC" w:rsidP="00AB48FC">
      <w:pPr>
        <w:pStyle w:val="Heading5"/>
        <w:rPr>
          <w:rFonts w:cs="Arial"/>
          <w:i/>
          <w:iCs/>
          <w:szCs w:val="22"/>
        </w:rPr>
      </w:pPr>
      <w:bookmarkStart w:id="15793" w:name="_Toc74916143"/>
      <w:bookmarkStart w:id="15794" w:name="_Toc76114768"/>
      <w:bookmarkStart w:id="15795" w:name="_Toc76544654"/>
      <w:bookmarkStart w:id="15796" w:name="_Toc82536776"/>
      <w:bookmarkStart w:id="15797" w:name="_Toc89953069"/>
      <w:bookmarkStart w:id="15798" w:name="_Toc98766885"/>
      <w:bookmarkStart w:id="15799" w:name="_Toc99703248"/>
      <w:bookmarkStart w:id="15800" w:name="_Toc106207039"/>
      <w:bookmarkStart w:id="15801" w:name="_Toc115081041"/>
      <w:bookmarkStart w:id="15802" w:name="_Toc121999992"/>
      <w:bookmarkStart w:id="15803" w:name="_Toc124154165"/>
      <w:bookmarkStart w:id="15804" w:name="_Toc124154940"/>
      <w:bookmarkStart w:id="15805" w:name="_Toc131560795"/>
      <w:bookmarkStart w:id="15806" w:name="_Toc137394495"/>
      <w:bookmarkStart w:id="15807" w:name="_Toc163475601"/>
      <w:bookmarkStart w:id="15808" w:name="_Toc176783931"/>
      <w:bookmarkStart w:id="15809" w:name="_Toc18725756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10" w:name="_Toc131560796"/>
      <w:bookmarkStart w:id="15811" w:name="_Toc137394496"/>
      <w:bookmarkStart w:id="15812" w:name="_Toc163475602"/>
      <w:bookmarkStart w:id="15813" w:name="_Toc176783932"/>
      <w:bookmarkStart w:id="15814" w:name="_Toc18725756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10"/>
      <w:bookmarkEnd w:id="15811"/>
      <w:bookmarkEnd w:id="15812"/>
      <w:bookmarkEnd w:id="15813"/>
      <w:bookmarkEnd w:id="15814"/>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5" w:name="_Toc21103069"/>
      <w:bookmarkStart w:id="15816" w:name="_Toc29810918"/>
      <w:bookmarkStart w:id="15817" w:name="_Toc36636278"/>
      <w:bookmarkStart w:id="15818" w:name="_Toc37273224"/>
      <w:bookmarkStart w:id="15819" w:name="_Toc45886314"/>
      <w:bookmarkStart w:id="15820" w:name="_Toc53183359"/>
      <w:bookmarkStart w:id="15821" w:name="_Toc58916068"/>
      <w:bookmarkStart w:id="15822" w:name="_Toc58918249"/>
      <w:bookmarkStart w:id="15823" w:name="_Toc66694119"/>
      <w:bookmarkStart w:id="15824" w:name="_Toc74916144"/>
      <w:bookmarkStart w:id="15825" w:name="_Toc76114769"/>
      <w:bookmarkStart w:id="15826" w:name="_Toc76544655"/>
      <w:bookmarkStart w:id="15827" w:name="_Toc82536777"/>
      <w:bookmarkStart w:id="15828" w:name="_Toc89953070"/>
      <w:bookmarkStart w:id="15829" w:name="_Toc98766886"/>
      <w:bookmarkStart w:id="15830" w:name="_Toc99703249"/>
      <w:bookmarkStart w:id="15831" w:name="_Toc106207040"/>
      <w:bookmarkStart w:id="15832" w:name="_Toc115081042"/>
      <w:bookmarkStart w:id="15833" w:name="_Toc121999993"/>
      <w:bookmarkStart w:id="15834" w:name="_Toc124154166"/>
      <w:bookmarkStart w:id="15835" w:name="_Toc124154941"/>
      <w:bookmarkStart w:id="15836" w:name="_Toc131560797"/>
      <w:bookmarkStart w:id="15837" w:name="_Toc137394497"/>
      <w:bookmarkStart w:id="15838" w:name="_Toc163475603"/>
      <w:bookmarkStart w:id="15839" w:name="_Toc176783933"/>
      <w:bookmarkStart w:id="15840" w:name="_Toc187257567"/>
      <w:r w:rsidRPr="00931575">
        <w:t>Annex A (normative):</w:t>
      </w:r>
      <w:r w:rsidRPr="00931575">
        <w:br/>
        <w:t>Reference measurement channels</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16BCCEDA" w14:textId="77777777" w:rsidR="00C45907" w:rsidRPr="00931575" w:rsidRDefault="00C45907" w:rsidP="00C45907">
      <w:pPr>
        <w:pStyle w:val="Heading1"/>
      </w:pPr>
      <w:bookmarkStart w:id="15841" w:name="_Toc21103070"/>
      <w:bookmarkStart w:id="15842" w:name="_Toc29810919"/>
      <w:bookmarkStart w:id="15843" w:name="_Toc36636279"/>
      <w:bookmarkStart w:id="15844" w:name="_Toc37273225"/>
      <w:bookmarkStart w:id="15845" w:name="_Toc45886315"/>
      <w:bookmarkStart w:id="15846" w:name="_Toc53183360"/>
      <w:bookmarkStart w:id="15847" w:name="_Toc58916069"/>
      <w:bookmarkStart w:id="15848" w:name="_Toc58918250"/>
      <w:bookmarkStart w:id="15849" w:name="_Toc66694120"/>
      <w:bookmarkStart w:id="15850" w:name="_Toc74916145"/>
      <w:bookmarkStart w:id="15851" w:name="_Toc76114770"/>
      <w:bookmarkStart w:id="15852" w:name="_Toc76544656"/>
      <w:bookmarkStart w:id="15853" w:name="_Toc82536778"/>
      <w:bookmarkStart w:id="15854" w:name="_Toc89953071"/>
      <w:bookmarkStart w:id="15855" w:name="_Toc98766887"/>
      <w:bookmarkStart w:id="15856" w:name="_Toc99703250"/>
      <w:bookmarkStart w:id="15857" w:name="_Toc106207041"/>
      <w:bookmarkStart w:id="15858" w:name="_Toc115081043"/>
      <w:bookmarkStart w:id="15859" w:name="_Toc121999994"/>
      <w:bookmarkStart w:id="15860" w:name="_Toc124154167"/>
      <w:bookmarkStart w:id="15861" w:name="_Toc124154942"/>
      <w:bookmarkStart w:id="15862" w:name="_Toc131560798"/>
      <w:bookmarkStart w:id="15863" w:name="_Toc137394498"/>
      <w:bookmarkStart w:id="15864" w:name="_Toc163475604"/>
      <w:bookmarkStart w:id="15865" w:name="_Toc176783934"/>
      <w:bookmarkStart w:id="15866" w:name="_Toc18725756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645850EB" w14:textId="77777777" w:rsidR="00C45907" w:rsidRPr="00931575" w:rsidRDefault="00C45907" w:rsidP="006F1F81">
      <w:bookmarkStart w:id="15867" w:name="OLE_LINK15"/>
      <w:bookmarkStart w:id="1586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67"/>
      <w:bookmarkEnd w:id="15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69" w:name="OLE_LINK11"/>
            <w:bookmarkStart w:id="15870" w:name="OLE_LINK12"/>
            <w:bookmarkStart w:id="15871" w:name="OLE_LINK13"/>
            <w:r w:rsidRPr="00931575">
              <w:t>Reference channel</w:t>
            </w:r>
          </w:p>
        </w:tc>
        <w:tc>
          <w:tcPr>
            <w:tcW w:w="923" w:type="dxa"/>
          </w:tcPr>
          <w:p w14:paraId="57E5AD3B" w14:textId="77777777" w:rsidR="00C45907" w:rsidRPr="00931575" w:rsidRDefault="00C45907" w:rsidP="006F1F81">
            <w:pPr>
              <w:pStyle w:val="TAH"/>
            </w:pPr>
            <w:bookmarkStart w:id="15872" w:name="OLE_LINK32"/>
            <w:bookmarkStart w:id="15873" w:name="OLE_LINK33"/>
            <w:bookmarkStart w:id="15874" w:name="OLE_LINK40"/>
            <w:bookmarkStart w:id="15875" w:name="OLE_LINK41"/>
            <w:r w:rsidRPr="00931575">
              <w:rPr>
                <w:lang w:eastAsia="zh-CN"/>
              </w:rPr>
              <w:t>G-FR1-A1-1</w:t>
            </w:r>
            <w:bookmarkEnd w:id="15872"/>
            <w:bookmarkEnd w:id="15873"/>
            <w:bookmarkEnd w:id="15874"/>
            <w:bookmarkEnd w:id="1587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76" w:name="OLE_LINK19"/>
            <w:r w:rsidRPr="00931575">
              <w:rPr>
                <w:lang w:eastAsia="zh-CN"/>
              </w:rPr>
              <w:t>1</w:t>
            </w:r>
            <w:bookmarkEnd w:id="1587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7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9"/>
      <w:bookmarkEnd w:id="15870"/>
      <w:bookmarkEnd w:id="15871"/>
      <w:bookmarkEnd w:id="1587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78"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05pt" o:ole="">
                  <v:imagedata r:id="rId90" o:title=""/>
                </v:shape>
                <o:OLEObject Type="Embed" ProgID="Equation.3" ShapeID="_x0000_i1061" DrawAspect="Content" ObjectID="_1812200016" r:id="rId91"/>
              </w:object>
            </w:r>
            <w:r>
              <w:rPr>
                <w:rFonts w:hint="eastAsia"/>
              </w:rPr>
              <w:t xml:space="preserve">= 2, </w:t>
            </w:r>
            <w:r>
              <w:object w:dxaOrig="120" w:dyaOrig="240" w14:anchorId="6B238D6B">
                <v:shape id="_x0000_i1062" type="#_x0000_t75" style="width:5pt;height:10.05pt" o:ole="">
                  <v:imagedata r:id="rId92" o:title=""/>
                </v:shape>
                <o:OLEObject Type="Embed" ProgID="Equation.3" ShapeID="_x0000_i1062" DrawAspect="Content" ObjectID="_1812200017"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05pt;height:10.05pt" o:ole="">
                  <v:imagedata r:id="rId94" o:title=""/>
                </v:shape>
                <o:OLEObject Type="Embed" ProgID="Equation.DSMT4" ShapeID="_x0000_i1063" DrawAspect="Content" ObjectID="_1812200018"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7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7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80" w:name="_Toc21103071"/>
      <w:bookmarkStart w:id="15881" w:name="_Toc29810920"/>
      <w:bookmarkStart w:id="15882" w:name="_Toc36636280"/>
      <w:bookmarkStart w:id="15883" w:name="_Toc37273226"/>
      <w:bookmarkStart w:id="15884" w:name="_Toc45886316"/>
      <w:bookmarkStart w:id="15885" w:name="_Toc53183361"/>
      <w:bookmarkStart w:id="15886" w:name="_Toc58916070"/>
      <w:bookmarkStart w:id="15887" w:name="_Toc58918251"/>
      <w:bookmarkStart w:id="15888" w:name="_Toc66694121"/>
      <w:bookmarkStart w:id="15889" w:name="_Toc74916146"/>
      <w:bookmarkStart w:id="15890" w:name="_Toc76114771"/>
      <w:bookmarkStart w:id="15891" w:name="_Toc76544657"/>
      <w:bookmarkStart w:id="15892" w:name="_Toc82536779"/>
      <w:bookmarkStart w:id="15893" w:name="_Toc89953072"/>
      <w:bookmarkStart w:id="15894" w:name="_Toc98766888"/>
      <w:bookmarkStart w:id="15895" w:name="_Toc99703251"/>
      <w:bookmarkStart w:id="15896" w:name="_Toc106207042"/>
      <w:bookmarkStart w:id="15897" w:name="_Toc115081044"/>
      <w:bookmarkStart w:id="15898" w:name="_Toc121999995"/>
      <w:bookmarkStart w:id="15899" w:name="_Toc124154168"/>
      <w:bookmarkStart w:id="15900" w:name="_Toc124154943"/>
      <w:bookmarkStart w:id="15901" w:name="_Toc131560799"/>
      <w:bookmarkStart w:id="15902" w:name="_Toc137394499"/>
      <w:bookmarkStart w:id="15903" w:name="_Toc163475605"/>
      <w:bookmarkStart w:id="15904" w:name="_Toc176783935"/>
      <w:bookmarkStart w:id="15905" w:name="_Toc187257569"/>
      <w:r w:rsidRPr="00931575">
        <w:t>A.2</w:t>
      </w:r>
      <w:r w:rsidRPr="00931575">
        <w:tab/>
        <w:t>Fixed Reference Channels for OTA dynamic range (16QAM, R=2/3)</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06" w:name="OLE_LINK104"/>
            <w:bookmarkStart w:id="15907" w:name="OLE_LINK105"/>
            <w:r w:rsidRPr="00931575">
              <w:rPr>
                <w:lang w:eastAsia="zh-CN"/>
              </w:rPr>
              <w:t xml:space="preserve">slot </w:t>
            </w:r>
            <w:bookmarkEnd w:id="15906"/>
            <w:bookmarkEnd w:id="15907"/>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08" w:name="_Hlk498674609"/>
            <w:bookmarkStart w:id="15909"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08"/>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1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10"/>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09"/>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1" w:name="_Toc21103072"/>
      <w:bookmarkStart w:id="15912" w:name="_Toc29810921"/>
      <w:bookmarkStart w:id="15913" w:name="_Toc36636281"/>
      <w:bookmarkStart w:id="15914" w:name="_Toc37273227"/>
      <w:bookmarkStart w:id="15915" w:name="_Toc45886317"/>
      <w:bookmarkStart w:id="15916" w:name="_Toc53183362"/>
      <w:bookmarkStart w:id="15917" w:name="_Toc58916071"/>
      <w:bookmarkStart w:id="15918" w:name="_Toc58918252"/>
      <w:bookmarkStart w:id="15919" w:name="_Toc66694122"/>
      <w:bookmarkStart w:id="15920" w:name="_Toc74916147"/>
      <w:bookmarkStart w:id="15921" w:name="_Toc76114772"/>
      <w:bookmarkStart w:id="15922" w:name="_Toc76544658"/>
      <w:bookmarkStart w:id="15923" w:name="_Toc82536780"/>
      <w:bookmarkStart w:id="15924" w:name="_Toc89953073"/>
      <w:bookmarkStart w:id="15925" w:name="_Toc98766889"/>
      <w:bookmarkStart w:id="15926" w:name="_Toc99703252"/>
      <w:bookmarkStart w:id="15927" w:name="_Toc106207043"/>
      <w:bookmarkStart w:id="15928" w:name="_Toc115081045"/>
      <w:bookmarkStart w:id="15929" w:name="_Toc121999996"/>
      <w:bookmarkStart w:id="15930" w:name="_Toc124154169"/>
      <w:bookmarkStart w:id="15931" w:name="_Toc124154944"/>
      <w:bookmarkStart w:id="15932" w:name="_Toc131560800"/>
      <w:bookmarkStart w:id="15933" w:name="_Toc137394500"/>
      <w:bookmarkStart w:id="15934" w:name="_Toc163475606"/>
      <w:bookmarkStart w:id="15935" w:name="_Toc176783936"/>
      <w:bookmarkStart w:id="15936" w:name="_Toc18725757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37" w:name="_Hlk58913395"/>
            <w:r w:rsidR="00C45907" w:rsidRPr="00931575">
              <w:rPr>
                <w:rFonts w:hint="eastAsia"/>
              </w:rPr>
              <w:tab/>
            </w:r>
            <w:bookmarkEnd w:id="1593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38" w:name="_Hlk112162588"/>
      <w:bookmarkStart w:id="1593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38"/>
    </w:tbl>
    <w:p w14:paraId="2C12DED2" w14:textId="77777777" w:rsidR="005D246B" w:rsidRDefault="005D246B" w:rsidP="005D246B"/>
    <w:p w14:paraId="6AFAEF22" w14:textId="77777777" w:rsidR="005D246B" w:rsidRDefault="005D246B" w:rsidP="005D246B">
      <w:pPr>
        <w:pStyle w:val="TH"/>
        <w:rPr>
          <w:lang w:val="en-US" w:eastAsia="zh-CN"/>
        </w:rPr>
      </w:pPr>
      <w:bookmarkStart w:id="15940" w:name="_Hlk112162605"/>
      <w:bookmarkEnd w:id="15939"/>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40"/>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1" w:name="_Toc58916072"/>
      <w:bookmarkStart w:id="15942" w:name="_Toc58918253"/>
      <w:bookmarkStart w:id="15943" w:name="_Toc66694123"/>
      <w:bookmarkStart w:id="15944" w:name="_Toc74916148"/>
      <w:bookmarkStart w:id="15945" w:name="_Toc76114773"/>
      <w:bookmarkStart w:id="15946" w:name="_Toc76544659"/>
      <w:bookmarkStart w:id="15947" w:name="_Toc82536781"/>
      <w:bookmarkStart w:id="15948" w:name="_Toc89953074"/>
      <w:bookmarkStart w:id="15949" w:name="_Toc98766890"/>
      <w:bookmarkStart w:id="15950" w:name="_Toc99703253"/>
      <w:bookmarkStart w:id="15951" w:name="_Toc106207044"/>
      <w:bookmarkStart w:id="15952" w:name="_Toc115081046"/>
      <w:bookmarkStart w:id="15953" w:name="_Toc121999997"/>
      <w:bookmarkStart w:id="15954" w:name="_Toc124154170"/>
      <w:bookmarkStart w:id="15955" w:name="_Toc124154945"/>
      <w:bookmarkStart w:id="15956" w:name="_Toc131560801"/>
      <w:bookmarkStart w:id="15957" w:name="_Toc137394501"/>
      <w:bookmarkStart w:id="15958" w:name="_Toc163475607"/>
      <w:bookmarkStart w:id="15959" w:name="_Toc176783937"/>
      <w:bookmarkStart w:id="15960" w:name="_Toc18725757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1" w:name="_Toc58916073"/>
      <w:bookmarkStart w:id="15962" w:name="_Toc58918254"/>
      <w:bookmarkStart w:id="15963" w:name="_Toc66694124"/>
      <w:bookmarkStart w:id="15964" w:name="_Toc74916149"/>
      <w:bookmarkStart w:id="15965" w:name="_Toc76114774"/>
      <w:bookmarkStart w:id="15966" w:name="_Toc76544660"/>
      <w:bookmarkStart w:id="15967" w:name="_Toc82536782"/>
      <w:bookmarkStart w:id="15968" w:name="_Toc89953075"/>
      <w:bookmarkStart w:id="15969" w:name="_Toc98766891"/>
      <w:bookmarkStart w:id="15970" w:name="_Toc99703254"/>
      <w:bookmarkStart w:id="15971" w:name="_Toc106207045"/>
      <w:bookmarkStart w:id="15972" w:name="_Toc115081047"/>
      <w:bookmarkStart w:id="15973" w:name="_Toc121999998"/>
      <w:bookmarkStart w:id="15974" w:name="_Toc124154171"/>
      <w:bookmarkStart w:id="15975" w:name="_Toc124154946"/>
      <w:bookmarkStart w:id="15976" w:name="_Toc131560802"/>
      <w:bookmarkStart w:id="15977" w:name="_Toc137394502"/>
      <w:bookmarkStart w:id="15978" w:name="_Toc163475608"/>
      <w:bookmarkStart w:id="15979" w:name="_Toc176783938"/>
      <w:bookmarkStart w:id="15980" w:name="_Toc18725757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1" w:name="_Toc21103073"/>
      <w:bookmarkStart w:id="15982" w:name="_Toc29810922"/>
      <w:bookmarkStart w:id="15983" w:name="_Toc36636282"/>
      <w:bookmarkStart w:id="15984" w:name="_Toc37273228"/>
      <w:bookmarkStart w:id="15985" w:name="_Toc45886318"/>
      <w:bookmarkStart w:id="15986" w:name="_Toc53183363"/>
      <w:bookmarkStart w:id="15987" w:name="_Toc58916074"/>
      <w:bookmarkStart w:id="15988" w:name="_Toc58918255"/>
      <w:bookmarkStart w:id="15989" w:name="_Toc66694125"/>
      <w:bookmarkStart w:id="15990" w:name="_Toc74916150"/>
      <w:bookmarkStart w:id="15991" w:name="_Toc76114775"/>
      <w:bookmarkStart w:id="15992" w:name="_Toc76544661"/>
      <w:bookmarkStart w:id="15993" w:name="_Toc82536783"/>
      <w:bookmarkStart w:id="15994" w:name="_Toc89953076"/>
      <w:bookmarkStart w:id="15995" w:name="_Toc98766892"/>
      <w:bookmarkStart w:id="15996" w:name="_Toc99703255"/>
      <w:bookmarkStart w:id="15997" w:name="_Toc106207046"/>
      <w:bookmarkStart w:id="15998" w:name="_Toc115081048"/>
      <w:bookmarkStart w:id="15999" w:name="_Toc121999999"/>
      <w:bookmarkStart w:id="16000" w:name="_Toc124154172"/>
      <w:bookmarkStart w:id="16001" w:name="_Toc124154947"/>
      <w:bookmarkStart w:id="16002" w:name="_Toc131560803"/>
      <w:bookmarkStart w:id="16003" w:name="_Toc137394503"/>
      <w:bookmarkStart w:id="16004" w:name="_Toc163475609"/>
      <w:bookmarkStart w:id="16005" w:name="_Toc176783939"/>
      <w:bookmarkStart w:id="16006" w:name="_Toc18725757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07" w:name="_Toc21103074"/>
      <w:bookmarkStart w:id="16008" w:name="_Toc29810923"/>
      <w:bookmarkStart w:id="16009" w:name="_Toc36636283"/>
      <w:bookmarkStart w:id="16010" w:name="_Toc37273229"/>
      <w:bookmarkStart w:id="16011" w:name="_Toc45886319"/>
      <w:bookmarkStart w:id="16012" w:name="_Toc53183364"/>
      <w:bookmarkStart w:id="16013" w:name="_Toc58916075"/>
      <w:bookmarkStart w:id="16014" w:name="_Toc58918256"/>
      <w:bookmarkStart w:id="16015" w:name="_Toc66694126"/>
      <w:bookmarkStart w:id="16016" w:name="_Toc74916151"/>
      <w:bookmarkStart w:id="16017" w:name="_Toc76114776"/>
      <w:bookmarkStart w:id="16018" w:name="_Toc76544662"/>
      <w:bookmarkStart w:id="16019" w:name="_Toc82536784"/>
      <w:bookmarkStart w:id="16020" w:name="_Toc89953077"/>
      <w:bookmarkStart w:id="16021" w:name="_Toc98766893"/>
      <w:bookmarkStart w:id="16022" w:name="_Toc99703256"/>
      <w:bookmarkStart w:id="16023" w:name="_Toc106207047"/>
      <w:bookmarkStart w:id="16024" w:name="_Toc115081049"/>
      <w:bookmarkStart w:id="16025" w:name="_Toc122000000"/>
      <w:bookmarkStart w:id="16026" w:name="_Toc124154173"/>
      <w:bookmarkStart w:id="16027" w:name="_Toc124154948"/>
      <w:bookmarkStart w:id="16028" w:name="_Toc131560804"/>
      <w:bookmarkStart w:id="16029" w:name="_Toc137394504"/>
      <w:bookmarkStart w:id="16030" w:name="_Toc163475610"/>
      <w:bookmarkStart w:id="16031" w:name="_Toc176783940"/>
      <w:bookmarkStart w:id="16032" w:name="_Toc18725757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3" w:name="_Toc21103075"/>
      <w:bookmarkStart w:id="16034" w:name="_Toc29810924"/>
      <w:bookmarkStart w:id="16035" w:name="_Toc36636284"/>
      <w:bookmarkStart w:id="16036" w:name="_Toc37273230"/>
      <w:bookmarkStart w:id="16037" w:name="_Toc45886320"/>
      <w:bookmarkStart w:id="16038" w:name="_Toc53183365"/>
      <w:bookmarkStart w:id="16039" w:name="_Toc58916076"/>
      <w:bookmarkStart w:id="16040" w:name="_Toc58918257"/>
      <w:bookmarkStart w:id="16041" w:name="_Toc66694127"/>
      <w:bookmarkStart w:id="16042" w:name="_Toc74916152"/>
      <w:bookmarkStart w:id="16043" w:name="_Toc76114777"/>
      <w:bookmarkStart w:id="16044" w:name="_Toc76544663"/>
      <w:bookmarkStart w:id="16045" w:name="_Toc82536785"/>
      <w:bookmarkStart w:id="16046" w:name="_Toc89953078"/>
      <w:bookmarkStart w:id="16047" w:name="_Toc98766894"/>
      <w:bookmarkStart w:id="16048" w:name="_Toc99703257"/>
      <w:bookmarkStart w:id="16049" w:name="_Toc106207048"/>
      <w:bookmarkStart w:id="16050" w:name="_Toc115081050"/>
      <w:bookmarkStart w:id="16051" w:name="_Toc122000001"/>
      <w:bookmarkStart w:id="16052" w:name="_Toc124154174"/>
      <w:bookmarkStart w:id="16053" w:name="_Toc124154949"/>
      <w:bookmarkStart w:id="16054" w:name="_Toc131560805"/>
      <w:bookmarkStart w:id="16055" w:name="_Toc137394505"/>
      <w:bookmarkStart w:id="16056" w:name="_Toc163475611"/>
      <w:bookmarkStart w:id="16057" w:name="_Toc176783941"/>
      <w:bookmarkStart w:id="16058" w:name="_Toc187257575"/>
      <w:r w:rsidRPr="00931575">
        <w:t>A.6</w:t>
      </w:r>
      <w:r w:rsidRPr="00931575">
        <w:tab/>
        <w:t>PRACH Test preambles</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59" w:name="_Toc36636285"/>
      <w:bookmarkStart w:id="16060" w:name="_Toc37273231"/>
      <w:bookmarkStart w:id="16061" w:name="_Toc45886321"/>
      <w:bookmarkStart w:id="16062" w:name="_Toc53183366"/>
      <w:bookmarkStart w:id="16063" w:name="_Toc58916077"/>
      <w:bookmarkStart w:id="16064" w:name="_Toc58918258"/>
      <w:bookmarkStart w:id="16065" w:name="_Toc66694128"/>
      <w:bookmarkStart w:id="16066" w:name="_Toc74916153"/>
      <w:bookmarkStart w:id="16067" w:name="_Toc76114778"/>
      <w:bookmarkStart w:id="16068" w:name="_Toc76544664"/>
      <w:bookmarkStart w:id="16069" w:name="_Toc82536786"/>
      <w:bookmarkStart w:id="16070" w:name="_Toc89953079"/>
      <w:bookmarkStart w:id="16071" w:name="_Toc98766895"/>
      <w:bookmarkStart w:id="16072" w:name="_Toc99703258"/>
      <w:bookmarkStart w:id="16073" w:name="_Toc106207049"/>
      <w:bookmarkStart w:id="16074" w:name="_Toc115081051"/>
      <w:bookmarkStart w:id="16075" w:name="_Toc122000002"/>
      <w:bookmarkStart w:id="16076" w:name="_Toc124154175"/>
      <w:bookmarkStart w:id="16077" w:name="_Toc124154950"/>
      <w:bookmarkStart w:id="16078" w:name="_Toc131560806"/>
      <w:bookmarkStart w:id="16079" w:name="_Toc137394506"/>
      <w:bookmarkStart w:id="16080" w:name="_Toc163475612"/>
      <w:bookmarkStart w:id="16081" w:name="_Toc176783942"/>
      <w:bookmarkStart w:id="16082" w:name="_Toc18725757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3" w:name="_Toc58916078"/>
      <w:bookmarkStart w:id="16084" w:name="_Toc58918259"/>
      <w:bookmarkStart w:id="16085" w:name="_Toc66694129"/>
      <w:bookmarkStart w:id="16086" w:name="_Toc74916154"/>
      <w:bookmarkStart w:id="16087" w:name="_Toc76114779"/>
      <w:bookmarkStart w:id="16088" w:name="_Toc76544665"/>
      <w:bookmarkStart w:id="16089" w:name="_Toc82536787"/>
      <w:bookmarkStart w:id="16090" w:name="_Toc89953080"/>
      <w:bookmarkStart w:id="16091" w:name="_Toc98766896"/>
      <w:bookmarkStart w:id="16092" w:name="_Toc99703259"/>
      <w:bookmarkStart w:id="16093" w:name="_Toc106207050"/>
      <w:bookmarkStart w:id="16094" w:name="_Toc115081052"/>
      <w:bookmarkStart w:id="16095" w:name="_Toc122000003"/>
      <w:bookmarkStart w:id="16096" w:name="_Toc124154176"/>
      <w:bookmarkStart w:id="16097" w:name="_Toc124154951"/>
      <w:bookmarkStart w:id="16098" w:name="_Toc131560807"/>
      <w:bookmarkStart w:id="16099" w:name="_Toc137394507"/>
      <w:bookmarkStart w:id="16100" w:name="_Toc163475613"/>
      <w:bookmarkStart w:id="16101" w:name="_Toc176783943"/>
      <w:bookmarkStart w:id="16102" w:name="_Toc187257577"/>
      <w:bookmarkStart w:id="16103" w:name="_Toc37260495"/>
      <w:bookmarkStart w:id="16104" w:name="_Toc37267883"/>
      <w:bookmarkStart w:id="16105" w:name="_Toc44712490"/>
      <w:bookmarkStart w:id="1610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3"/>
    <w:bookmarkEnd w:id="16104"/>
    <w:bookmarkEnd w:id="16105"/>
    <w:bookmarkEnd w:id="16106"/>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6107" w:name="_Toc21127809"/>
      <w:bookmarkStart w:id="16108" w:name="_Toc29812018"/>
      <w:bookmarkStart w:id="16109" w:name="_Toc36817570"/>
      <w:bookmarkStart w:id="16110" w:name="_Toc37260493"/>
      <w:bookmarkStart w:id="16111" w:name="_Toc37267881"/>
      <w:bookmarkStart w:id="16112" w:name="_Toc44712488"/>
      <w:bookmarkStart w:id="16113" w:name="_Toc45893800"/>
      <w:bookmarkStart w:id="16114" w:name="_Toc53178506"/>
      <w:bookmarkStart w:id="16115" w:name="_Toc53178957"/>
      <w:bookmarkStart w:id="16116" w:name="_Toc61179204"/>
      <w:bookmarkStart w:id="16117" w:name="_Toc61179674"/>
      <w:bookmarkStart w:id="16118" w:name="_Toc67916976"/>
      <w:bookmarkStart w:id="16119" w:name="_Toc74663597"/>
      <w:bookmarkStart w:id="16120" w:name="_Toc82622140"/>
      <w:bookmarkStart w:id="16121" w:name="_Toc90422987"/>
      <w:bookmarkStart w:id="16122" w:name="_Toc98766897"/>
      <w:bookmarkStart w:id="16123" w:name="_Toc99703260"/>
      <w:bookmarkStart w:id="16124" w:name="_Toc106207051"/>
      <w:bookmarkStart w:id="16125" w:name="_Toc115081053"/>
      <w:bookmarkStart w:id="16126" w:name="_Toc122000004"/>
      <w:bookmarkStart w:id="16127" w:name="_Toc124154177"/>
      <w:bookmarkStart w:id="16128" w:name="_Toc124154952"/>
      <w:bookmarkStart w:id="16129" w:name="_Toc131560808"/>
      <w:bookmarkStart w:id="16130" w:name="_Toc137394508"/>
      <w:bookmarkStart w:id="16131" w:name="_Toc163475614"/>
      <w:bookmarkStart w:id="16132" w:name="_Toc176783944"/>
      <w:bookmarkStart w:id="16133" w:name="_Toc18725757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4" w:name="_Toc106207052"/>
      <w:bookmarkStart w:id="16135" w:name="_Toc115081054"/>
      <w:bookmarkStart w:id="16136" w:name="_Toc122000005"/>
      <w:bookmarkStart w:id="16137" w:name="_Toc124154178"/>
      <w:bookmarkStart w:id="16138" w:name="_Toc124154953"/>
      <w:bookmarkStart w:id="16139" w:name="_Toc131560809"/>
      <w:bookmarkStart w:id="16140" w:name="_Toc137394509"/>
      <w:bookmarkStart w:id="16141" w:name="_Toc163475615"/>
      <w:bookmarkStart w:id="16142" w:name="_Toc176783945"/>
      <w:bookmarkStart w:id="16143" w:name="_Toc187257579"/>
      <w:r>
        <w:t>A.</w:t>
      </w:r>
      <w:r>
        <w:rPr>
          <w:lang w:eastAsia="zh-CN"/>
        </w:rPr>
        <w:t>10</w:t>
      </w:r>
      <w:r>
        <w:tab/>
      </w:r>
      <w:r w:rsidRPr="00A95E6B">
        <w:t>Fixed Reference Channels for performance requirements (64QAM, R=517/1024)</w:t>
      </w:r>
      <w:bookmarkEnd w:id="16134"/>
      <w:bookmarkEnd w:id="16135"/>
      <w:bookmarkEnd w:id="16136"/>
      <w:bookmarkEnd w:id="16137"/>
      <w:bookmarkEnd w:id="16138"/>
      <w:bookmarkEnd w:id="16139"/>
      <w:bookmarkEnd w:id="16140"/>
      <w:bookmarkEnd w:id="16141"/>
      <w:bookmarkEnd w:id="16142"/>
      <w:bookmarkEnd w:id="16143"/>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144"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4"/>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5" w:name="_Toc21103076"/>
      <w:bookmarkStart w:id="16146" w:name="_Toc29810925"/>
      <w:bookmarkStart w:id="16147" w:name="_Toc36636286"/>
      <w:bookmarkStart w:id="16148" w:name="_Toc37273232"/>
      <w:bookmarkStart w:id="16149" w:name="_Toc45886322"/>
      <w:bookmarkStart w:id="16150" w:name="_Toc53183367"/>
      <w:bookmarkStart w:id="16151" w:name="_Toc58916079"/>
      <w:bookmarkStart w:id="16152" w:name="_Toc58918260"/>
      <w:bookmarkStart w:id="16153" w:name="_Toc66694130"/>
      <w:bookmarkStart w:id="16154" w:name="_Toc74916155"/>
      <w:bookmarkStart w:id="16155" w:name="_Toc76114780"/>
      <w:bookmarkStart w:id="16156" w:name="_Toc76544666"/>
      <w:bookmarkStart w:id="16157" w:name="_Toc82536788"/>
      <w:bookmarkStart w:id="16158" w:name="_Toc89953081"/>
      <w:bookmarkStart w:id="16159" w:name="_Toc98766898"/>
      <w:bookmarkStart w:id="16160" w:name="_Toc99703261"/>
      <w:bookmarkStart w:id="16161" w:name="_Toc106207053"/>
      <w:bookmarkStart w:id="16162" w:name="_Toc115081055"/>
      <w:bookmarkStart w:id="16163" w:name="_Toc122000006"/>
      <w:bookmarkStart w:id="16164" w:name="_Toc124154179"/>
      <w:bookmarkStart w:id="16165" w:name="_Toc124154954"/>
      <w:bookmarkStart w:id="16166" w:name="_Toc131560810"/>
      <w:bookmarkStart w:id="16167" w:name="_Toc137394510"/>
      <w:bookmarkStart w:id="16168" w:name="_Toc163475616"/>
      <w:bookmarkStart w:id="16169" w:name="_Toc176783946"/>
      <w:bookmarkStart w:id="16170" w:name="_Toc187257580"/>
      <w:r w:rsidRPr="00931575">
        <w:t>Annex B (normative):</w:t>
      </w:r>
      <w:r w:rsidRPr="00931575">
        <w:br/>
        <w:t>Environmental requirements for the BS equipment</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648936E3" w14:textId="77777777" w:rsidR="00C45907" w:rsidRPr="00931575" w:rsidRDefault="00C45907" w:rsidP="00C45907">
      <w:pPr>
        <w:pStyle w:val="Heading1"/>
      </w:pPr>
      <w:bookmarkStart w:id="16171" w:name="_Toc21103077"/>
      <w:bookmarkStart w:id="16172" w:name="_Toc29810926"/>
      <w:bookmarkStart w:id="16173" w:name="_Toc36636287"/>
      <w:bookmarkStart w:id="16174" w:name="_Toc37273233"/>
      <w:bookmarkStart w:id="16175" w:name="_Toc45886323"/>
      <w:bookmarkStart w:id="16176" w:name="_Toc53183368"/>
      <w:bookmarkStart w:id="16177" w:name="_Toc58916080"/>
      <w:bookmarkStart w:id="16178" w:name="_Toc58918261"/>
      <w:bookmarkStart w:id="16179" w:name="_Toc66694131"/>
      <w:bookmarkStart w:id="16180" w:name="_Toc74916156"/>
      <w:bookmarkStart w:id="16181" w:name="_Toc76114781"/>
      <w:bookmarkStart w:id="16182" w:name="_Toc76544667"/>
      <w:bookmarkStart w:id="16183" w:name="_Toc82536789"/>
      <w:bookmarkStart w:id="16184" w:name="_Toc89953082"/>
      <w:bookmarkStart w:id="16185" w:name="_Toc98766899"/>
      <w:bookmarkStart w:id="16186" w:name="_Toc99703262"/>
      <w:bookmarkStart w:id="16187" w:name="_Toc106207054"/>
      <w:bookmarkStart w:id="16188" w:name="_Toc115081056"/>
      <w:bookmarkStart w:id="16189" w:name="_Toc122000007"/>
      <w:bookmarkStart w:id="16190" w:name="_Toc124154180"/>
      <w:bookmarkStart w:id="16191" w:name="_Toc124154955"/>
      <w:bookmarkStart w:id="16192" w:name="_Toc131560811"/>
      <w:bookmarkStart w:id="16193" w:name="_Toc137394511"/>
      <w:bookmarkStart w:id="16194" w:name="_Toc163475617"/>
      <w:bookmarkStart w:id="16195" w:name="_Toc176783947"/>
      <w:bookmarkStart w:id="16196" w:name="_Toc187257581"/>
      <w:r w:rsidRPr="00931575">
        <w:t>B.1</w:t>
      </w:r>
      <w:r w:rsidRPr="00931575">
        <w:tab/>
        <w:t>General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197" w:name="_Toc21103078"/>
      <w:bookmarkStart w:id="16198" w:name="_Toc29810927"/>
      <w:bookmarkStart w:id="16199" w:name="_Toc36636288"/>
      <w:bookmarkStart w:id="16200" w:name="_Toc37273234"/>
      <w:bookmarkStart w:id="16201" w:name="_Toc45886324"/>
      <w:bookmarkStart w:id="16202" w:name="_Toc53183369"/>
      <w:bookmarkStart w:id="16203" w:name="_Toc58916081"/>
      <w:bookmarkStart w:id="16204" w:name="_Toc58918262"/>
      <w:bookmarkStart w:id="16205" w:name="_Toc66694132"/>
      <w:bookmarkStart w:id="16206" w:name="_Toc74916157"/>
      <w:bookmarkStart w:id="16207" w:name="_Toc76114782"/>
      <w:bookmarkStart w:id="16208" w:name="_Toc76544668"/>
      <w:bookmarkStart w:id="16209" w:name="_Toc82536790"/>
      <w:bookmarkStart w:id="16210" w:name="_Toc89953083"/>
      <w:bookmarkStart w:id="16211" w:name="_Toc98766900"/>
      <w:bookmarkStart w:id="16212" w:name="_Toc99703263"/>
      <w:bookmarkStart w:id="16213" w:name="_Toc106207055"/>
      <w:bookmarkStart w:id="16214" w:name="_Toc115081057"/>
      <w:bookmarkStart w:id="16215" w:name="_Toc122000008"/>
      <w:bookmarkStart w:id="16216" w:name="_Toc124154181"/>
      <w:bookmarkStart w:id="16217" w:name="_Toc124154956"/>
      <w:bookmarkStart w:id="16218" w:name="_Toc131560812"/>
      <w:bookmarkStart w:id="16219" w:name="_Toc137394512"/>
      <w:bookmarkStart w:id="16220" w:name="_Toc163475618"/>
      <w:bookmarkStart w:id="16221" w:name="_Toc176783948"/>
      <w:bookmarkStart w:id="16222" w:name="_Toc187257582"/>
      <w:r w:rsidRPr="00931575">
        <w:t>B.2</w:t>
      </w:r>
      <w:r w:rsidRPr="00931575">
        <w:tab/>
      </w:r>
      <w:r w:rsidRPr="00931575">
        <w:rPr>
          <w:rFonts w:cs="v4.2.0"/>
        </w:rPr>
        <w:t>Normal test environment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3" w:name="_Toc21103079"/>
      <w:bookmarkStart w:id="16224" w:name="_Toc29810928"/>
      <w:bookmarkStart w:id="16225" w:name="_Toc36636289"/>
      <w:bookmarkStart w:id="16226" w:name="_Toc37273235"/>
      <w:bookmarkStart w:id="16227" w:name="_Toc45886325"/>
      <w:bookmarkStart w:id="16228" w:name="_Toc53183370"/>
      <w:bookmarkStart w:id="16229" w:name="_Toc58916082"/>
      <w:bookmarkStart w:id="16230" w:name="_Toc58918263"/>
      <w:bookmarkStart w:id="16231" w:name="_Toc66694133"/>
      <w:bookmarkStart w:id="16232" w:name="_Toc74916158"/>
      <w:bookmarkStart w:id="16233" w:name="_Toc76114783"/>
      <w:bookmarkStart w:id="16234" w:name="_Toc76544669"/>
      <w:bookmarkStart w:id="16235" w:name="_Toc82536791"/>
      <w:bookmarkStart w:id="16236" w:name="_Toc89953084"/>
      <w:bookmarkStart w:id="16237" w:name="_Toc98766901"/>
      <w:bookmarkStart w:id="16238" w:name="_Toc99703264"/>
      <w:bookmarkStart w:id="16239" w:name="_Toc106207056"/>
      <w:bookmarkStart w:id="16240" w:name="_Toc115081058"/>
      <w:bookmarkStart w:id="16241" w:name="_Toc122000009"/>
      <w:bookmarkStart w:id="16242" w:name="_Toc124154182"/>
      <w:bookmarkStart w:id="16243" w:name="_Toc124154957"/>
      <w:bookmarkStart w:id="16244" w:name="_Toc131560813"/>
      <w:bookmarkStart w:id="16245" w:name="_Toc137394513"/>
      <w:bookmarkStart w:id="16246" w:name="_Toc163475619"/>
      <w:bookmarkStart w:id="16247" w:name="_Toc176783949"/>
      <w:bookmarkStart w:id="16248" w:name="_Toc187257583"/>
      <w:r w:rsidRPr="00931575">
        <w:t>B.3</w:t>
      </w:r>
      <w:r w:rsidRPr="00931575">
        <w:tab/>
      </w:r>
      <w:r w:rsidRPr="00931575">
        <w:rPr>
          <w:rFonts w:cs="v4.2.0"/>
        </w:rPr>
        <w:t>Extreme test environment</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49" w:name="_Toc21103080"/>
      <w:bookmarkStart w:id="16250" w:name="_Toc29810929"/>
      <w:bookmarkStart w:id="16251" w:name="_Toc36636290"/>
      <w:bookmarkStart w:id="16252" w:name="_Toc37273236"/>
      <w:bookmarkStart w:id="16253" w:name="_Toc45886326"/>
      <w:bookmarkStart w:id="16254" w:name="_Toc53183371"/>
      <w:bookmarkStart w:id="16255" w:name="_Toc58916083"/>
      <w:bookmarkStart w:id="16256" w:name="_Toc58918264"/>
      <w:bookmarkStart w:id="16257" w:name="_Toc66694134"/>
      <w:bookmarkStart w:id="16258" w:name="_Toc74916159"/>
      <w:bookmarkStart w:id="16259" w:name="_Toc76114784"/>
      <w:bookmarkStart w:id="16260" w:name="_Toc76544670"/>
      <w:bookmarkStart w:id="16261" w:name="_Toc82536792"/>
      <w:bookmarkStart w:id="16262" w:name="_Toc89953085"/>
      <w:bookmarkStart w:id="16263" w:name="_Toc98766902"/>
      <w:bookmarkStart w:id="16264" w:name="_Toc99703265"/>
      <w:bookmarkStart w:id="16265" w:name="_Toc106207057"/>
      <w:bookmarkStart w:id="16266" w:name="_Toc115081059"/>
      <w:bookmarkStart w:id="16267" w:name="_Toc122000010"/>
      <w:bookmarkStart w:id="16268" w:name="_Toc124154183"/>
      <w:bookmarkStart w:id="16269" w:name="_Toc124154958"/>
      <w:bookmarkStart w:id="16270" w:name="_Toc131560814"/>
      <w:bookmarkStart w:id="16271" w:name="_Toc137394514"/>
      <w:bookmarkStart w:id="16272" w:name="_Toc163475620"/>
      <w:bookmarkStart w:id="16273" w:name="_Toc176783950"/>
      <w:bookmarkStart w:id="16274" w:name="_Toc187257584"/>
      <w:r w:rsidRPr="00931575">
        <w:t>B.3.1</w:t>
      </w:r>
      <w:r w:rsidRPr="00931575">
        <w:tab/>
        <w:t>Extreme temperature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5" w:name="_Toc21103081"/>
      <w:bookmarkStart w:id="16276" w:name="_Toc29810930"/>
      <w:bookmarkStart w:id="16277" w:name="_Toc36636291"/>
      <w:bookmarkStart w:id="16278" w:name="_Toc37273237"/>
      <w:bookmarkStart w:id="16279" w:name="_Toc45886327"/>
      <w:bookmarkStart w:id="16280" w:name="_Toc53183372"/>
      <w:bookmarkStart w:id="16281" w:name="_Toc58916084"/>
      <w:bookmarkStart w:id="16282" w:name="_Toc58918265"/>
      <w:bookmarkStart w:id="16283" w:name="_Toc66694135"/>
      <w:bookmarkStart w:id="16284" w:name="_Toc74916160"/>
      <w:bookmarkStart w:id="16285" w:name="_Toc76114785"/>
      <w:bookmarkStart w:id="16286" w:name="_Toc76544671"/>
      <w:bookmarkStart w:id="16287" w:name="_Toc82536793"/>
      <w:bookmarkStart w:id="16288" w:name="_Toc89953086"/>
      <w:bookmarkStart w:id="16289" w:name="_Toc98766903"/>
      <w:bookmarkStart w:id="16290" w:name="_Toc99703266"/>
      <w:bookmarkStart w:id="16291" w:name="_Toc106207058"/>
      <w:bookmarkStart w:id="16292" w:name="_Toc115081060"/>
      <w:bookmarkStart w:id="16293" w:name="_Toc122000011"/>
      <w:bookmarkStart w:id="16294" w:name="_Toc124154184"/>
      <w:bookmarkStart w:id="16295" w:name="_Toc124154959"/>
      <w:bookmarkStart w:id="16296" w:name="_Toc131560815"/>
      <w:bookmarkStart w:id="16297" w:name="_Toc137394515"/>
      <w:bookmarkStart w:id="16298" w:name="_Toc163475621"/>
      <w:bookmarkStart w:id="16299" w:name="_Toc176783951"/>
      <w:bookmarkStart w:id="16300" w:name="_Toc187257585"/>
      <w:r w:rsidRPr="00931575">
        <w:t>B.4</w:t>
      </w:r>
      <w:r w:rsidRPr="00931575">
        <w:tab/>
      </w:r>
      <w:r w:rsidRPr="00931575">
        <w:rPr>
          <w:rFonts w:cs="v4.2.0"/>
        </w:rPr>
        <w:t>Vibration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1" w:name="_Toc21103082"/>
      <w:bookmarkStart w:id="16302" w:name="_Toc29810931"/>
      <w:bookmarkStart w:id="16303" w:name="_Toc36636292"/>
      <w:bookmarkStart w:id="16304" w:name="_Toc37273238"/>
      <w:bookmarkStart w:id="16305" w:name="_Toc45886328"/>
      <w:bookmarkStart w:id="16306" w:name="_Toc53183373"/>
      <w:bookmarkStart w:id="16307" w:name="_Toc58916085"/>
      <w:bookmarkStart w:id="16308" w:name="_Toc58918266"/>
      <w:bookmarkStart w:id="16309" w:name="_Toc66694136"/>
      <w:bookmarkStart w:id="16310" w:name="_Toc74916161"/>
      <w:bookmarkStart w:id="16311" w:name="_Toc76114786"/>
      <w:bookmarkStart w:id="16312" w:name="_Toc76544672"/>
      <w:bookmarkStart w:id="16313" w:name="_Toc82536794"/>
      <w:bookmarkStart w:id="16314" w:name="_Toc89953087"/>
      <w:bookmarkStart w:id="16315" w:name="_Toc98766904"/>
      <w:bookmarkStart w:id="16316" w:name="_Toc99703267"/>
      <w:bookmarkStart w:id="16317" w:name="_Toc106207059"/>
      <w:bookmarkStart w:id="16318" w:name="_Toc115081061"/>
      <w:bookmarkStart w:id="16319" w:name="_Toc122000012"/>
      <w:bookmarkStart w:id="16320" w:name="_Toc124154185"/>
      <w:bookmarkStart w:id="16321" w:name="_Toc124154960"/>
      <w:bookmarkStart w:id="16322" w:name="_Toc131560816"/>
      <w:bookmarkStart w:id="16323" w:name="_Toc137394516"/>
      <w:bookmarkStart w:id="16324" w:name="_Toc163475622"/>
      <w:bookmarkStart w:id="16325" w:name="_Toc176783952"/>
      <w:bookmarkStart w:id="16326" w:name="_Toc187257586"/>
      <w:r w:rsidRPr="00931575">
        <w:t>B.5</w:t>
      </w:r>
      <w:r w:rsidRPr="00931575">
        <w:tab/>
      </w:r>
      <w:r w:rsidRPr="00931575">
        <w:rPr>
          <w:rFonts w:cs="v4.2.0"/>
        </w:rPr>
        <w:t>Power supply</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27" w:name="_Toc21103083"/>
      <w:bookmarkStart w:id="16328" w:name="_Toc29810932"/>
      <w:bookmarkStart w:id="16329" w:name="_Toc36636293"/>
      <w:bookmarkStart w:id="16330" w:name="_Toc37273239"/>
      <w:bookmarkStart w:id="16331" w:name="_Toc45886329"/>
      <w:bookmarkStart w:id="16332" w:name="_Toc53183374"/>
      <w:bookmarkStart w:id="16333" w:name="_Toc58916086"/>
      <w:bookmarkStart w:id="16334" w:name="_Toc58918267"/>
      <w:bookmarkStart w:id="16335" w:name="_Toc66694137"/>
      <w:bookmarkStart w:id="16336" w:name="_Toc74916162"/>
      <w:bookmarkStart w:id="16337" w:name="_Toc76114787"/>
      <w:bookmarkStart w:id="16338" w:name="_Toc76544673"/>
      <w:bookmarkStart w:id="16339" w:name="_Toc82536795"/>
      <w:bookmarkStart w:id="16340" w:name="_Toc89953088"/>
      <w:bookmarkStart w:id="16341" w:name="_Toc98766905"/>
      <w:bookmarkStart w:id="16342" w:name="_Toc99703268"/>
      <w:bookmarkStart w:id="16343" w:name="_Toc106207060"/>
      <w:bookmarkStart w:id="16344" w:name="_Toc115081062"/>
      <w:bookmarkStart w:id="16345" w:name="_Toc122000013"/>
      <w:bookmarkStart w:id="16346" w:name="_Toc124154186"/>
      <w:bookmarkStart w:id="16347" w:name="_Toc124154961"/>
      <w:bookmarkStart w:id="16348" w:name="_Toc131560817"/>
      <w:bookmarkStart w:id="16349" w:name="_Toc137394517"/>
      <w:bookmarkStart w:id="16350" w:name="_Toc163475623"/>
      <w:bookmarkStart w:id="16351" w:name="_Toc176783953"/>
      <w:bookmarkStart w:id="16352" w:name="_Toc187257587"/>
      <w:r w:rsidRPr="00931575">
        <w:rPr>
          <w:lang w:eastAsia="sv-SE"/>
        </w:rPr>
        <w:t>B.6</w:t>
      </w:r>
      <w:r w:rsidRPr="00931575">
        <w:rPr>
          <w:lang w:eastAsia="sv-SE"/>
        </w:rPr>
        <w:tab/>
        <w:t>Measurement of test environments</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3" w:name="_Toc21103084"/>
      <w:bookmarkStart w:id="16354" w:name="_Toc29810933"/>
      <w:bookmarkStart w:id="16355" w:name="_Toc36636294"/>
      <w:bookmarkStart w:id="16356" w:name="_Toc37273240"/>
      <w:bookmarkStart w:id="16357" w:name="_Toc45886330"/>
      <w:bookmarkStart w:id="16358" w:name="_Toc53183375"/>
      <w:bookmarkStart w:id="16359" w:name="_Toc58916087"/>
      <w:bookmarkStart w:id="16360" w:name="_Toc58918268"/>
      <w:bookmarkStart w:id="16361" w:name="_Toc66694138"/>
      <w:bookmarkStart w:id="16362" w:name="_Toc74916163"/>
      <w:bookmarkStart w:id="16363" w:name="_Toc76114788"/>
      <w:bookmarkStart w:id="16364" w:name="_Toc76544674"/>
      <w:bookmarkStart w:id="16365" w:name="_Toc82536796"/>
      <w:bookmarkStart w:id="16366" w:name="_Toc89953089"/>
      <w:bookmarkStart w:id="16367" w:name="_Toc98766906"/>
      <w:bookmarkStart w:id="16368" w:name="_Toc99703269"/>
      <w:bookmarkStart w:id="16369" w:name="_Toc106207061"/>
      <w:bookmarkStart w:id="16370" w:name="_Toc115081063"/>
      <w:bookmarkStart w:id="16371" w:name="_Toc122000014"/>
      <w:bookmarkStart w:id="16372" w:name="_Toc124154187"/>
      <w:bookmarkStart w:id="16373" w:name="_Toc124154962"/>
      <w:bookmarkStart w:id="16374" w:name="_Toc131560818"/>
      <w:bookmarkStart w:id="16375" w:name="_Toc137394518"/>
      <w:bookmarkStart w:id="16376" w:name="_Toc163475624"/>
      <w:bookmarkStart w:id="16377" w:name="_Toc176783954"/>
      <w:bookmarkStart w:id="16378" w:name="_Toc187257588"/>
      <w:r w:rsidRPr="00931575">
        <w:rPr>
          <w:lang w:eastAsia="sv-SE"/>
        </w:rPr>
        <w:t>B.7</w:t>
      </w:r>
      <w:r w:rsidRPr="00931575">
        <w:rPr>
          <w:lang w:eastAsia="sv-SE"/>
        </w:rPr>
        <w:tab/>
        <w:t>OTA extreme test methods</w:t>
      </w:r>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14:paraId="7FAD6199" w14:textId="77777777" w:rsidR="00C45907" w:rsidRPr="00931575" w:rsidRDefault="00C45907" w:rsidP="00C45907">
      <w:pPr>
        <w:pStyle w:val="Heading2"/>
        <w:rPr>
          <w:lang w:eastAsia="sv-SE"/>
        </w:rPr>
      </w:pPr>
      <w:bookmarkStart w:id="16379" w:name="_Toc21103085"/>
      <w:bookmarkStart w:id="16380" w:name="_Toc29810934"/>
      <w:bookmarkStart w:id="16381" w:name="_Toc36636295"/>
      <w:bookmarkStart w:id="16382" w:name="_Toc37273241"/>
      <w:bookmarkStart w:id="16383" w:name="_Toc45886331"/>
      <w:bookmarkStart w:id="16384" w:name="_Toc53183376"/>
      <w:bookmarkStart w:id="16385" w:name="_Toc58916088"/>
      <w:bookmarkStart w:id="16386" w:name="_Toc58918269"/>
      <w:bookmarkStart w:id="16387" w:name="_Toc66694139"/>
      <w:bookmarkStart w:id="16388" w:name="_Toc74916164"/>
      <w:bookmarkStart w:id="16389" w:name="_Toc76114789"/>
      <w:bookmarkStart w:id="16390" w:name="_Toc76544675"/>
      <w:bookmarkStart w:id="16391" w:name="_Toc82536797"/>
      <w:bookmarkStart w:id="16392" w:name="_Toc89953090"/>
      <w:bookmarkStart w:id="16393" w:name="_Toc98766907"/>
      <w:bookmarkStart w:id="16394" w:name="_Toc99703270"/>
      <w:bookmarkStart w:id="16395" w:name="_Toc106207062"/>
      <w:bookmarkStart w:id="16396" w:name="_Toc115081064"/>
      <w:bookmarkStart w:id="16397" w:name="_Toc122000015"/>
      <w:bookmarkStart w:id="16398" w:name="_Toc124154188"/>
      <w:bookmarkStart w:id="16399" w:name="_Toc124154963"/>
      <w:bookmarkStart w:id="16400" w:name="_Toc131560819"/>
      <w:bookmarkStart w:id="16401" w:name="_Toc137394519"/>
      <w:bookmarkStart w:id="16402" w:name="_Toc163475625"/>
      <w:bookmarkStart w:id="16403" w:name="_Toc176783955"/>
      <w:bookmarkStart w:id="16404" w:name="_Toc187257589"/>
      <w:r w:rsidRPr="00931575">
        <w:rPr>
          <w:lang w:eastAsia="sv-SE"/>
        </w:rPr>
        <w:t>B.7.1</w:t>
      </w:r>
      <w:r w:rsidRPr="00931575">
        <w:rPr>
          <w:lang w:eastAsia="sv-SE"/>
        </w:rPr>
        <w:tab/>
        <w:t>Direct far field method</w:t>
      </w:r>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5" w:name="_Toc21103086"/>
      <w:bookmarkStart w:id="16406" w:name="_Toc29810935"/>
      <w:bookmarkStart w:id="16407" w:name="_Toc36636296"/>
      <w:bookmarkStart w:id="16408" w:name="_Toc37273242"/>
      <w:bookmarkStart w:id="16409" w:name="_Toc45886332"/>
      <w:bookmarkStart w:id="16410" w:name="_Toc53183377"/>
      <w:bookmarkStart w:id="16411" w:name="_Toc58916089"/>
      <w:bookmarkStart w:id="16412" w:name="_Toc58918270"/>
      <w:bookmarkStart w:id="16413" w:name="_Toc66694140"/>
      <w:bookmarkStart w:id="16414" w:name="_Toc74916165"/>
      <w:bookmarkStart w:id="16415" w:name="_Toc76114790"/>
      <w:bookmarkStart w:id="16416" w:name="_Toc76544676"/>
      <w:bookmarkStart w:id="16417" w:name="_Toc82536798"/>
      <w:bookmarkStart w:id="16418" w:name="_Toc89953091"/>
      <w:bookmarkStart w:id="16419" w:name="_Toc98766908"/>
      <w:bookmarkStart w:id="16420" w:name="_Toc99703271"/>
      <w:bookmarkStart w:id="16421" w:name="_Toc106207063"/>
      <w:bookmarkStart w:id="16422" w:name="_Toc115081065"/>
      <w:bookmarkStart w:id="16423" w:name="_Toc122000016"/>
      <w:bookmarkStart w:id="16424" w:name="_Toc124154189"/>
      <w:bookmarkStart w:id="16425" w:name="_Toc124154964"/>
      <w:bookmarkStart w:id="16426" w:name="_Toc131560820"/>
      <w:bookmarkStart w:id="16427" w:name="_Toc137394520"/>
      <w:bookmarkStart w:id="16428" w:name="_Toc163475626"/>
      <w:bookmarkStart w:id="16429" w:name="_Toc176783956"/>
      <w:bookmarkStart w:id="16430" w:name="_Toc187257590"/>
      <w:r w:rsidRPr="00931575">
        <w:rPr>
          <w:lang w:eastAsia="sv-SE"/>
        </w:rPr>
        <w:t>B.7.</w:t>
      </w:r>
      <w:r w:rsidRPr="00931575">
        <w:rPr>
          <w:lang w:val="en-US" w:eastAsia="sv-SE"/>
        </w:rPr>
        <w:t>2</w:t>
      </w:r>
      <w:r w:rsidRPr="00931575">
        <w:rPr>
          <w:lang w:eastAsia="sv-SE"/>
        </w:rPr>
        <w:tab/>
        <w:t>Relative method</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1" w:name="_Toc21103087"/>
      <w:bookmarkStart w:id="16432" w:name="_Toc29810936"/>
      <w:bookmarkStart w:id="16433" w:name="_Toc36636297"/>
      <w:bookmarkStart w:id="16434" w:name="_Toc37273243"/>
      <w:bookmarkStart w:id="16435" w:name="_Toc45886333"/>
      <w:bookmarkStart w:id="16436" w:name="_Toc53183378"/>
      <w:bookmarkStart w:id="16437" w:name="_Toc58916090"/>
      <w:bookmarkStart w:id="16438" w:name="_Toc58918271"/>
      <w:bookmarkStart w:id="16439" w:name="_Toc66694141"/>
      <w:bookmarkStart w:id="16440" w:name="_Toc74916166"/>
      <w:bookmarkStart w:id="16441" w:name="_Toc76114791"/>
      <w:bookmarkStart w:id="16442" w:name="_Toc76544677"/>
      <w:bookmarkStart w:id="16443" w:name="_Toc82536799"/>
      <w:bookmarkStart w:id="16444" w:name="_Toc89953092"/>
      <w:bookmarkStart w:id="16445" w:name="_Toc98766909"/>
      <w:bookmarkStart w:id="16446" w:name="_Toc99703272"/>
      <w:bookmarkStart w:id="16447" w:name="_Toc106207064"/>
      <w:bookmarkStart w:id="16448" w:name="_Toc115081066"/>
      <w:bookmarkStart w:id="16449" w:name="_Toc122000017"/>
      <w:bookmarkStart w:id="16450" w:name="_Toc124154190"/>
      <w:bookmarkStart w:id="16451" w:name="_Toc124154965"/>
      <w:bookmarkStart w:id="16452" w:name="_Toc131560821"/>
      <w:bookmarkStart w:id="16453" w:name="_Toc137394521"/>
      <w:bookmarkStart w:id="16454" w:name="_Toc163475627"/>
      <w:bookmarkStart w:id="16455" w:name="_Toc176783957"/>
      <w:bookmarkStart w:id="16456" w:name="_Toc187257591"/>
      <w:r w:rsidRPr="00931575">
        <w:t>Annex C (informative):</w:t>
      </w:r>
      <w:r w:rsidRPr="00931575">
        <w:br/>
        <w:t>Test tolerances and derivation of test requirements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57" w:name="_Toc21103088"/>
      <w:bookmarkStart w:id="16458" w:name="_Toc29810937"/>
      <w:bookmarkStart w:id="16459" w:name="_Toc36636298"/>
      <w:bookmarkStart w:id="16460" w:name="_Toc37273244"/>
      <w:bookmarkStart w:id="16461" w:name="_Toc45886334"/>
      <w:bookmarkStart w:id="16462" w:name="_Toc53183379"/>
      <w:bookmarkStart w:id="16463" w:name="_Toc58916091"/>
      <w:bookmarkStart w:id="16464" w:name="_Toc58918272"/>
      <w:bookmarkStart w:id="16465" w:name="_Toc66694142"/>
      <w:bookmarkStart w:id="16466" w:name="_Toc74916167"/>
      <w:bookmarkStart w:id="16467" w:name="_Toc76114792"/>
      <w:bookmarkStart w:id="16468" w:name="_Toc76544678"/>
      <w:bookmarkStart w:id="16469" w:name="_Toc82536800"/>
      <w:bookmarkStart w:id="16470" w:name="_Toc89953093"/>
      <w:bookmarkStart w:id="16471" w:name="_Toc98766910"/>
      <w:bookmarkStart w:id="16472" w:name="_Toc99703273"/>
      <w:bookmarkStart w:id="16473" w:name="_Toc106207065"/>
      <w:bookmarkStart w:id="16474" w:name="_Toc115081067"/>
      <w:bookmarkStart w:id="16475" w:name="_Toc122000018"/>
      <w:bookmarkStart w:id="16476" w:name="_Toc124154191"/>
      <w:bookmarkStart w:id="16477" w:name="_Toc124154966"/>
      <w:bookmarkStart w:id="16478" w:name="_Toc131560822"/>
      <w:bookmarkStart w:id="16479" w:name="_Toc137394522"/>
      <w:bookmarkStart w:id="16480" w:name="_Toc163475628"/>
      <w:bookmarkStart w:id="16481" w:name="_Toc176783958"/>
      <w:bookmarkStart w:id="16482" w:name="_Toc187257592"/>
      <w:r w:rsidRPr="00931575">
        <w:t>C.1</w:t>
      </w:r>
      <w:r w:rsidRPr="00931575">
        <w:tab/>
      </w:r>
      <w:r w:rsidRPr="00931575">
        <w:rPr>
          <w:lang w:eastAsia="sv-SE"/>
        </w:rPr>
        <w:t>Measurement of t</w:t>
      </w:r>
      <w:r w:rsidRPr="00931575">
        <w:t>ransmitter</w:t>
      </w:r>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3" w:name="_Toc21103089"/>
      <w:bookmarkStart w:id="16484" w:name="_Toc29810938"/>
      <w:bookmarkStart w:id="16485" w:name="_Toc36636299"/>
      <w:bookmarkStart w:id="16486" w:name="_Toc37273245"/>
      <w:bookmarkStart w:id="16487" w:name="_Toc45886335"/>
      <w:bookmarkStart w:id="16488" w:name="_Toc53183380"/>
      <w:bookmarkStart w:id="16489" w:name="_Toc58916092"/>
      <w:bookmarkStart w:id="16490" w:name="_Toc58918273"/>
      <w:bookmarkStart w:id="16491" w:name="_Toc66694143"/>
      <w:bookmarkStart w:id="16492" w:name="_Toc74916168"/>
      <w:bookmarkStart w:id="16493" w:name="_Toc76114793"/>
      <w:bookmarkStart w:id="16494" w:name="_Toc76544679"/>
      <w:bookmarkStart w:id="16495" w:name="_Toc82536801"/>
      <w:bookmarkStart w:id="16496" w:name="_Toc89953094"/>
      <w:bookmarkStart w:id="16497" w:name="_Toc98766911"/>
      <w:bookmarkStart w:id="16498" w:name="_Toc99703274"/>
      <w:bookmarkStart w:id="16499" w:name="_Toc106207066"/>
      <w:bookmarkStart w:id="16500" w:name="_Toc115081068"/>
      <w:bookmarkStart w:id="16501" w:name="_Toc122000019"/>
      <w:bookmarkStart w:id="16502" w:name="_Toc124154192"/>
      <w:bookmarkStart w:id="16503" w:name="_Toc124154967"/>
      <w:bookmarkStart w:id="16504" w:name="_Toc131560823"/>
      <w:bookmarkStart w:id="16505" w:name="_Toc137394523"/>
      <w:bookmarkStart w:id="16506" w:name="_Toc163475629"/>
      <w:bookmarkStart w:id="16507" w:name="_Toc176783959"/>
      <w:bookmarkStart w:id="16508" w:name="_Toc187257593"/>
      <w:r w:rsidRPr="00931575">
        <w:t>C.2</w:t>
      </w:r>
      <w:r w:rsidRPr="00931575">
        <w:tab/>
      </w:r>
      <w:r w:rsidRPr="00931575">
        <w:rPr>
          <w:lang w:eastAsia="sv-SE"/>
        </w:rPr>
        <w:t>Measurement of receiv</w:t>
      </w:r>
      <w:r w:rsidRPr="00931575">
        <w:t>er</w:t>
      </w:r>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09" w:name="_Toc21103090"/>
      <w:bookmarkStart w:id="16510" w:name="_Toc29810939"/>
      <w:bookmarkStart w:id="16511" w:name="_Toc36636300"/>
      <w:bookmarkStart w:id="16512" w:name="_Toc37273246"/>
      <w:bookmarkStart w:id="16513" w:name="_Toc45886336"/>
      <w:bookmarkStart w:id="16514" w:name="_Toc53183381"/>
      <w:bookmarkStart w:id="16515" w:name="_Toc58916093"/>
      <w:bookmarkStart w:id="16516" w:name="_Toc58918274"/>
      <w:bookmarkStart w:id="16517" w:name="_Toc66694144"/>
      <w:bookmarkStart w:id="16518" w:name="_Toc74916169"/>
      <w:bookmarkStart w:id="16519" w:name="_Toc76114794"/>
      <w:bookmarkStart w:id="16520" w:name="_Toc76544680"/>
      <w:bookmarkStart w:id="16521" w:name="_Toc82536802"/>
      <w:bookmarkStart w:id="16522" w:name="_Toc89953095"/>
      <w:bookmarkStart w:id="16523" w:name="_Toc98766912"/>
      <w:bookmarkStart w:id="16524" w:name="_Toc99703275"/>
      <w:bookmarkStart w:id="16525" w:name="_Toc106207067"/>
      <w:bookmarkStart w:id="16526" w:name="_Toc115081069"/>
      <w:bookmarkStart w:id="16527" w:name="_Toc122000020"/>
      <w:bookmarkStart w:id="16528" w:name="_Toc124154193"/>
      <w:bookmarkStart w:id="16529" w:name="_Toc124154968"/>
      <w:bookmarkStart w:id="16530" w:name="_Toc131560824"/>
      <w:bookmarkStart w:id="16531" w:name="_Toc137394524"/>
      <w:bookmarkStart w:id="16532" w:name="_Toc163475630"/>
      <w:bookmarkStart w:id="16533" w:name="_Toc176783960"/>
      <w:bookmarkStart w:id="16534" w:name="_Toc187257594"/>
      <w:r w:rsidRPr="00931575">
        <w:t>C.3</w:t>
      </w:r>
      <w:r w:rsidRPr="00931575">
        <w:tab/>
      </w:r>
      <w:r w:rsidRPr="00931575">
        <w:rPr>
          <w:lang w:eastAsia="sv-SE"/>
        </w:rPr>
        <w:t>Measurement of performance requirements</w:t>
      </w:r>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5" w:name="_Toc21103091"/>
      <w:bookmarkStart w:id="16536" w:name="_Toc29810940"/>
      <w:bookmarkStart w:id="16537" w:name="_Toc36636301"/>
      <w:bookmarkStart w:id="16538" w:name="_Toc37273247"/>
      <w:bookmarkStart w:id="16539" w:name="_Toc45886337"/>
      <w:bookmarkStart w:id="16540" w:name="_Toc53183382"/>
      <w:bookmarkStart w:id="16541" w:name="_Toc58916094"/>
      <w:bookmarkStart w:id="16542" w:name="_Toc58918275"/>
      <w:bookmarkStart w:id="16543" w:name="_Toc66694145"/>
      <w:bookmarkStart w:id="16544" w:name="_Toc74916170"/>
      <w:bookmarkStart w:id="16545" w:name="_Toc76114795"/>
      <w:bookmarkStart w:id="16546" w:name="_Toc76544681"/>
      <w:bookmarkStart w:id="16547" w:name="_Toc82536803"/>
      <w:bookmarkStart w:id="16548" w:name="_Toc89953096"/>
      <w:bookmarkStart w:id="16549" w:name="_Toc98766913"/>
      <w:bookmarkStart w:id="16550" w:name="_Toc99703276"/>
      <w:bookmarkStart w:id="16551" w:name="_Toc106207068"/>
      <w:bookmarkStart w:id="16552" w:name="_Toc115081070"/>
      <w:bookmarkStart w:id="16553" w:name="_Toc122000021"/>
      <w:bookmarkStart w:id="16554" w:name="_Toc124154194"/>
      <w:bookmarkStart w:id="16555" w:name="_Toc124154969"/>
      <w:bookmarkStart w:id="16556" w:name="_Toc131560825"/>
      <w:bookmarkStart w:id="16557" w:name="_Toc137394525"/>
      <w:bookmarkStart w:id="16558" w:name="_Toc163475631"/>
      <w:bookmarkStart w:id="16559" w:name="_Toc176783961"/>
      <w:bookmarkStart w:id="16560" w:name="_Toc187257595"/>
      <w:r w:rsidRPr="00931575">
        <w:t>Annex D (normative):</w:t>
      </w:r>
      <w:r w:rsidRPr="00931575">
        <w:br/>
        <w:t>Calibration</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1" w:name="_Toc21103092"/>
      <w:bookmarkStart w:id="16562" w:name="_Toc29810941"/>
      <w:bookmarkStart w:id="16563" w:name="_Toc36636302"/>
      <w:bookmarkStart w:id="16564" w:name="_Toc37273248"/>
      <w:bookmarkStart w:id="16565" w:name="_Toc45886338"/>
      <w:bookmarkStart w:id="16566" w:name="_Toc53183383"/>
      <w:bookmarkStart w:id="16567" w:name="_Toc58916095"/>
      <w:bookmarkStart w:id="16568" w:name="_Toc58918276"/>
      <w:bookmarkStart w:id="16569" w:name="_Toc66694146"/>
      <w:bookmarkStart w:id="16570" w:name="_Toc74916171"/>
      <w:bookmarkStart w:id="16571" w:name="_Toc76114796"/>
      <w:bookmarkStart w:id="16572" w:name="_Toc76544682"/>
      <w:bookmarkStart w:id="16573" w:name="_Toc82536804"/>
      <w:bookmarkStart w:id="16574" w:name="_Toc89953097"/>
      <w:bookmarkStart w:id="16575" w:name="_Toc98766914"/>
      <w:bookmarkStart w:id="16576" w:name="_Toc99703277"/>
      <w:bookmarkStart w:id="16577" w:name="_Toc106207069"/>
      <w:bookmarkStart w:id="16578" w:name="_Toc115081071"/>
      <w:bookmarkStart w:id="16579" w:name="_Toc122000022"/>
      <w:bookmarkStart w:id="16580" w:name="_Toc124154195"/>
      <w:bookmarkStart w:id="16581" w:name="_Toc124154970"/>
      <w:bookmarkStart w:id="16582" w:name="_Toc131560826"/>
      <w:bookmarkStart w:id="16583" w:name="_Toc137394526"/>
      <w:bookmarkStart w:id="16584" w:name="_Toc163475632"/>
      <w:bookmarkStart w:id="16585" w:name="_Toc176783962"/>
      <w:bookmarkStart w:id="16586" w:name="_Toc187257596"/>
      <w:r w:rsidRPr="00931575">
        <w:t>Annex E (informative):</w:t>
      </w:r>
      <w:r w:rsidRPr="00931575">
        <w:br/>
        <w:t>OTA measurement system set-up</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288F12D7" w14:textId="77777777" w:rsidR="00C45907" w:rsidRPr="00931575" w:rsidRDefault="00C45907" w:rsidP="00C45907">
      <w:pPr>
        <w:pStyle w:val="Heading1"/>
      </w:pPr>
      <w:bookmarkStart w:id="16587" w:name="_Toc21103093"/>
      <w:bookmarkStart w:id="16588" w:name="_Toc29810942"/>
      <w:bookmarkStart w:id="16589" w:name="_Toc36636303"/>
      <w:bookmarkStart w:id="16590" w:name="_Toc37273249"/>
      <w:bookmarkStart w:id="16591" w:name="_Toc45886339"/>
      <w:bookmarkStart w:id="16592" w:name="_Toc53183384"/>
      <w:bookmarkStart w:id="16593" w:name="_Toc58916096"/>
      <w:bookmarkStart w:id="16594" w:name="_Toc58918277"/>
      <w:bookmarkStart w:id="16595" w:name="_Toc66694147"/>
      <w:bookmarkStart w:id="16596" w:name="_Toc74916172"/>
      <w:bookmarkStart w:id="16597" w:name="_Toc76114797"/>
      <w:bookmarkStart w:id="16598" w:name="_Toc76544683"/>
      <w:bookmarkStart w:id="16599" w:name="_Toc82536805"/>
      <w:bookmarkStart w:id="16600" w:name="_Toc89953098"/>
      <w:bookmarkStart w:id="16601" w:name="_Toc98766915"/>
      <w:bookmarkStart w:id="16602" w:name="_Toc99703278"/>
      <w:bookmarkStart w:id="16603" w:name="_Toc106207070"/>
      <w:bookmarkStart w:id="16604" w:name="_Toc115081072"/>
      <w:bookmarkStart w:id="16605" w:name="_Toc122000023"/>
      <w:bookmarkStart w:id="16606" w:name="_Toc124154196"/>
      <w:bookmarkStart w:id="16607" w:name="_Toc124154971"/>
      <w:bookmarkStart w:id="16608" w:name="_Toc131560827"/>
      <w:bookmarkStart w:id="16609" w:name="_Toc137394527"/>
      <w:bookmarkStart w:id="16610" w:name="_Toc163475633"/>
      <w:bookmarkStart w:id="16611" w:name="_Toc176783963"/>
      <w:bookmarkStart w:id="16612" w:name="_Toc187257597"/>
      <w:r w:rsidRPr="00931575">
        <w:t>E.1</w:t>
      </w:r>
      <w:r w:rsidRPr="00931575">
        <w:tab/>
        <w:t>Transmitter</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13D28B2A" w14:textId="77777777" w:rsidR="00C45907" w:rsidRPr="00931575" w:rsidRDefault="00C45907" w:rsidP="00C45907">
      <w:pPr>
        <w:pStyle w:val="Heading2"/>
      </w:pPr>
      <w:bookmarkStart w:id="16613" w:name="_Toc21103094"/>
      <w:bookmarkStart w:id="16614" w:name="_Toc29810943"/>
      <w:bookmarkStart w:id="16615" w:name="_Toc36636304"/>
      <w:bookmarkStart w:id="16616" w:name="_Toc37273250"/>
      <w:bookmarkStart w:id="16617" w:name="_Toc45886340"/>
      <w:bookmarkStart w:id="16618" w:name="_Toc53183385"/>
      <w:bookmarkStart w:id="16619" w:name="_Toc58916097"/>
      <w:bookmarkStart w:id="16620" w:name="_Toc58918278"/>
      <w:bookmarkStart w:id="16621" w:name="_Toc66694148"/>
      <w:bookmarkStart w:id="16622" w:name="_Toc74916173"/>
      <w:bookmarkStart w:id="16623" w:name="_Toc76114798"/>
      <w:bookmarkStart w:id="16624" w:name="_Toc76544684"/>
      <w:bookmarkStart w:id="16625" w:name="_Toc82536806"/>
      <w:bookmarkStart w:id="16626" w:name="_Toc89953099"/>
      <w:bookmarkStart w:id="16627" w:name="_Toc98766916"/>
      <w:bookmarkStart w:id="16628" w:name="_Toc99703279"/>
      <w:bookmarkStart w:id="16629" w:name="_Toc106207071"/>
      <w:bookmarkStart w:id="16630" w:name="_Toc115081073"/>
      <w:bookmarkStart w:id="16631" w:name="_Toc122000024"/>
      <w:bookmarkStart w:id="16632" w:name="_Toc124154197"/>
      <w:bookmarkStart w:id="16633" w:name="_Toc124154972"/>
      <w:bookmarkStart w:id="16634" w:name="_Toc131560828"/>
      <w:bookmarkStart w:id="16635" w:name="_Toc137394528"/>
      <w:bookmarkStart w:id="16636" w:name="_Toc163475634"/>
      <w:bookmarkStart w:id="16637" w:name="_Toc176783964"/>
      <w:bookmarkStart w:id="16638" w:name="_Toc18725759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39" w:name="_Toc21103095"/>
      <w:bookmarkStart w:id="16640" w:name="_Toc29810944"/>
      <w:bookmarkStart w:id="16641" w:name="_Toc36636305"/>
      <w:bookmarkStart w:id="16642" w:name="_Toc37273251"/>
      <w:bookmarkStart w:id="16643" w:name="_Toc45886341"/>
      <w:bookmarkStart w:id="16644" w:name="_Toc53183386"/>
      <w:bookmarkStart w:id="16645" w:name="_Toc58916098"/>
      <w:bookmarkStart w:id="16646" w:name="_Toc58918279"/>
      <w:bookmarkStart w:id="16647" w:name="_Toc66694149"/>
      <w:bookmarkStart w:id="16648" w:name="_Toc74916174"/>
      <w:bookmarkStart w:id="16649" w:name="_Toc76114799"/>
      <w:bookmarkStart w:id="16650" w:name="_Toc76544685"/>
      <w:bookmarkStart w:id="16651" w:name="_Toc82536807"/>
      <w:bookmarkStart w:id="16652" w:name="_Toc89953100"/>
      <w:bookmarkStart w:id="16653" w:name="_Toc98766917"/>
      <w:bookmarkStart w:id="16654" w:name="_Toc99703280"/>
      <w:bookmarkStart w:id="16655" w:name="_Toc106207072"/>
      <w:bookmarkStart w:id="16656" w:name="_Toc115081074"/>
      <w:bookmarkStart w:id="16657" w:name="_Toc122000025"/>
      <w:bookmarkStart w:id="16658" w:name="_Toc124154198"/>
      <w:bookmarkStart w:id="16659" w:name="_Toc124154973"/>
      <w:bookmarkStart w:id="16660" w:name="_Toc131560829"/>
      <w:bookmarkStart w:id="16661" w:name="_Toc137394529"/>
      <w:bookmarkStart w:id="16662" w:name="_Toc163475635"/>
      <w:bookmarkStart w:id="16663" w:name="_Toc176783965"/>
      <w:bookmarkStart w:id="16664" w:name="_Toc187257599"/>
      <w:r w:rsidRPr="00931575">
        <w:t>E.1.2</w:t>
      </w:r>
      <w:r w:rsidRPr="00931575">
        <w:tab/>
        <w:t>OTA base station</w:t>
      </w:r>
      <w:r w:rsidRPr="00931575" w:rsidDel="002421F5">
        <w:t xml:space="preserve"> </w:t>
      </w:r>
      <w:r w:rsidRPr="00931575">
        <w:t>output power, OTA ACLR, OTA operating band unwanted emissions</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5" w:name="_Toc21103096"/>
      <w:bookmarkStart w:id="16666" w:name="_Toc29810945"/>
      <w:bookmarkStart w:id="16667" w:name="_Toc36636306"/>
      <w:bookmarkStart w:id="16668" w:name="_Toc37273252"/>
      <w:bookmarkStart w:id="16669" w:name="_Toc45886342"/>
      <w:bookmarkStart w:id="16670" w:name="_Toc53183387"/>
      <w:bookmarkStart w:id="16671" w:name="_Toc58916099"/>
      <w:bookmarkStart w:id="16672" w:name="_Toc58918280"/>
      <w:bookmarkStart w:id="16673" w:name="_Toc66694150"/>
      <w:bookmarkStart w:id="16674" w:name="_Toc74916175"/>
      <w:bookmarkStart w:id="16675" w:name="_Toc76114800"/>
      <w:bookmarkStart w:id="1667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77" w:name="_Toc82536808"/>
      <w:bookmarkStart w:id="16678" w:name="_Toc89953101"/>
      <w:bookmarkStart w:id="16679" w:name="_Toc98766918"/>
      <w:bookmarkStart w:id="16680" w:name="_Toc99703281"/>
      <w:bookmarkStart w:id="16681" w:name="_Toc106207073"/>
      <w:bookmarkStart w:id="16682" w:name="_Toc115081075"/>
      <w:bookmarkStart w:id="16683" w:name="_Toc122000026"/>
      <w:bookmarkStart w:id="16684" w:name="_Toc124154199"/>
      <w:bookmarkStart w:id="16685" w:name="_Toc124154974"/>
      <w:bookmarkStart w:id="16686" w:name="_Toc131560830"/>
      <w:bookmarkStart w:id="16687" w:name="_Toc137394530"/>
      <w:bookmarkStart w:id="16688" w:name="_Toc163475636"/>
      <w:bookmarkStart w:id="16689" w:name="_Toc176783966"/>
      <w:bookmarkStart w:id="16690" w:name="_Toc187257600"/>
      <w:r w:rsidRPr="00931575">
        <w:t>E.1.3</w:t>
      </w:r>
      <w:r w:rsidRPr="00931575">
        <w:tab/>
        <w:t>OTA spurious emissions</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1" w:name="_Toc21103097"/>
      <w:bookmarkStart w:id="16692" w:name="_Toc29810946"/>
      <w:bookmarkStart w:id="16693" w:name="_Toc36636307"/>
      <w:bookmarkStart w:id="16694" w:name="_Toc37273253"/>
      <w:bookmarkStart w:id="16695" w:name="_Toc45886343"/>
      <w:bookmarkStart w:id="16696" w:name="_Toc53183388"/>
      <w:bookmarkStart w:id="16697" w:name="_Toc58916100"/>
      <w:bookmarkStart w:id="16698" w:name="_Toc58918281"/>
      <w:bookmarkStart w:id="16699" w:name="_Toc66694151"/>
      <w:bookmarkStart w:id="16700" w:name="_Toc74916176"/>
      <w:bookmarkStart w:id="16701" w:name="_Toc76114801"/>
      <w:bookmarkStart w:id="16702" w:name="_Toc76544687"/>
      <w:bookmarkStart w:id="16703" w:name="_Toc82536809"/>
      <w:bookmarkStart w:id="16704" w:name="_Toc89953102"/>
      <w:bookmarkStart w:id="16705" w:name="_Toc98766919"/>
      <w:bookmarkStart w:id="16706" w:name="_Toc99703282"/>
      <w:bookmarkStart w:id="16707" w:name="_Toc106207074"/>
      <w:bookmarkStart w:id="16708" w:name="_Toc115081076"/>
      <w:bookmarkStart w:id="16709" w:name="_Toc122000027"/>
      <w:bookmarkStart w:id="16710" w:name="_Toc124154200"/>
      <w:bookmarkStart w:id="16711" w:name="_Toc124154975"/>
      <w:bookmarkStart w:id="16712" w:name="_Toc131560831"/>
      <w:bookmarkStart w:id="16713" w:name="_Toc137394531"/>
      <w:bookmarkStart w:id="16714" w:name="_Toc163475637"/>
      <w:bookmarkStart w:id="16715" w:name="_Toc176783967"/>
      <w:bookmarkStart w:id="16716" w:name="_Toc187257601"/>
      <w:r w:rsidRPr="00931575">
        <w:t>E.1.4</w:t>
      </w:r>
      <w:r w:rsidRPr="00931575">
        <w:tab/>
        <w:t>OTA co-location emissions, OTA transmit ON/OFF power (</w:t>
      </w:r>
      <w:r w:rsidRPr="00931575">
        <w:rPr>
          <w:i/>
        </w:rPr>
        <w:t>BS type 1-O</w:t>
      </w:r>
      <w:r w:rsidRPr="00931575">
        <w:t>)</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17" w:name="_Toc21103098"/>
      <w:bookmarkStart w:id="16718" w:name="_Toc29810947"/>
      <w:bookmarkStart w:id="16719" w:name="_Toc36636308"/>
      <w:bookmarkStart w:id="16720" w:name="_Toc37273254"/>
      <w:bookmarkStart w:id="16721" w:name="_Toc45886344"/>
      <w:bookmarkStart w:id="16722" w:name="_Toc53183389"/>
      <w:bookmarkStart w:id="16723" w:name="_Toc58916101"/>
      <w:bookmarkStart w:id="16724" w:name="_Toc58918282"/>
      <w:bookmarkStart w:id="16725" w:name="_Toc66694152"/>
      <w:bookmarkStart w:id="16726" w:name="_Toc74916177"/>
      <w:bookmarkStart w:id="16727" w:name="_Toc76114802"/>
      <w:bookmarkStart w:id="16728" w:name="_Toc76544688"/>
      <w:bookmarkStart w:id="16729" w:name="_Toc82536810"/>
      <w:bookmarkStart w:id="16730" w:name="_Toc89953103"/>
      <w:bookmarkStart w:id="16731" w:name="_Toc98766920"/>
      <w:bookmarkStart w:id="16732" w:name="_Toc99703283"/>
      <w:bookmarkStart w:id="16733" w:name="_Toc106207075"/>
      <w:bookmarkStart w:id="16734" w:name="_Toc115081077"/>
      <w:bookmarkStart w:id="16735" w:name="_Toc122000028"/>
      <w:bookmarkStart w:id="16736" w:name="_Toc124154201"/>
      <w:bookmarkStart w:id="16737" w:name="_Toc124154976"/>
      <w:bookmarkStart w:id="16738" w:name="_Toc131560832"/>
      <w:bookmarkStart w:id="16739" w:name="_Toc137394532"/>
      <w:bookmarkStart w:id="16740" w:name="_Toc163475638"/>
      <w:bookmarkStart w:id="16741" w:name="_Toc176783968"/>
      <w:bookmarkStart w:id="16742" w:name="_Toc187257602"/>
      <w:r w:rsidRPr="00931575">
        <w:t>E.1.5</w:t>
      </w:r>
      <w:r w:rsidRPr="00931575">
        <w:tab/>
        <w:t>OTA transmitter intermodulation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3" w:name="_Toc21103099"/>
      <w:bookmarkStart w:id="16744" w:name="_Toc29810948"/>
      <w:bookmarkStart w:id="16745" w:name="_Toc36636309"/>
      <w:bookmarkStart w:id="16746" w:name="_Toc37273255"/>
      <w:bookmarkStart w:id="16747" w:name="_Toc45886345"/>
      <w:bookmarkStart w:id="16748" w:name="_Toc53183390"/>
      <w:bookmarkStart w:id="16749" w:name="_Toc58916102"/>
      <w:bookmarkStart w:id="16750" w:name="_Toc58918283"/>
      <w:bookmarkStart w:id="16751" w:name="_Toc66694153"/>
      <w:bookmarkStart w:id="16752" w:name="_Toc74916178"/>
      <w:bookmarkStart w:id="16753" w:name="_Toc76114803"/>
      <w:bookmarkStart w:id="16754" w:name="_Toc76544689"/>
      <w:bookmarkStart w:id="1675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56" w:name="_Toc89953104"/>
      <w:bookmarkStart w:id="16757" w:name="_Toc98766921"/>
      <w:bookmarkStart w:id="16758" w:name="_Toc99703284"/>
      <w:bookmarkStart w:id="16759" w:name="_Toc106207076"/>
      <w:bookmarkStart w:id="16760" w:name="_Toc115081078"/>
      <w:bookmarkStart w:id="16761" w:name="_Toc122000029"/>
      <w:bookmarkStart w:id="16762" w:name="_Toc124154202"/>
      <w:bookmarkStart w:id="16763" w:name="_Toc124154977"/>
      <w:bookmarkStart w:id="16764" w:name="_Toc131560833"/>
      <w:bookmarkStart w:id="16765" w:name="_Toc137394533"/>
      <w:bookmarkStart w:id="16766" w:name="_Toc163475639"/>
      <w:bookmarkStart w:id="16767" w:name="_Toc176783969"/>
      <w:bookmarkStart w:id="16768" w:name="_Toc187257603"/>
      <w:r w:rsidRPr="00931575">
        <w:t>E.2</w:t>
      </w:r>
      <w:r w:rsidRPr="00931575">
        <w:tab/>
        <w:t>Receiver</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14:paraId="33F87757" w14:textId="77777777" w:rsidR="00C45907" w:rsidRPr="00931575" w:rsidRDefault="00C45907" w:rsidP="00C45907">
      <w:pPr>
        <w:pStyle w:val="Heading2"/>
      </w:pPr>
      <w:bookmarkStart w:id="16769" w:name="_Toc21103100"/>
      <w:bookmarkStart w:id="16770" w:name="_Toc29810949"/>
      <w:bookmarkStart w:id="16771" w:name="_Toc36636310"/>
      <w:bookmarkStart w:id="16772" w:name="_Toc37273256"/>
      <w:bookmarkStart w:id="16773" w:name="_Toc45886346"/>
      <w:bookmarkStart w:id="16774" w:name="_Toc53183391"/>
      <w:bookmarkStart w:id="16775" w:name="_Toc58916103"/>
      <w:bookmarkStart w:id="16776" w:name="_Toc58918284"/>
      <w:bookmarkStart w:id="16777" w:name="_Toc66694154"/>
      <w:bookmarkStart w:id="16778" w:name="_Toc74916179"/>
      <w:bookmarkStart w:id="16779" w:name="_Toc76114804"/>
      <w:bookmarkStart w:id="16780" w:name="_Toc76544690"/>
      <w:bookmarkStart w:id="16781" w:name="_Toc82536812"/>
      <w:bookmarkStart w:id="16782" w:name="_Toc89953105"/>
      <w:bookmarkStart w:id="16783" w:name="_Toc98766922"/>
      <w:bookmarkStart w:id="16784" w:name="_Toc99703285"/>
      <w:bookmarkStart w:id="16785" w:name="_Toc106207077"/>
      <w:bookmarkStart w:id="16786" w:name="_Toc115081079"/>
      <w:bookmarkStart w:id="16787" w:name="_Toc122000030"/>
      <w:bookmarkStart w:id="16788" w:name="_Toc124154203"/>
      <w:bookmarkStart w:id="16789" w:name="_Toc124154978"/>
      <w:bookmarkStart w:id="16790" w:name="_Toc131560834"/>
      <w:bookmarkStart w:id="16791" w:name="_Toc137394534"/>
      <w:bookmarkStart w:id="16792" w:name="_Toc163475640"/>
      <w:bookmarkStart w:id="16793" w:name="_Toc176783970"/>
      <w:bookmarkStart w:id="16794" w:name="_Toc187257604"/>
      <w:r w:rsidRPr="00931575">
        <w:t>E.2.1</w:t>
      </w:r>
      <w:r w:rsidRPr="00931575">
        <w:tab/>
        <w:t>OTA sensitivity and OTA reference sensitivity level</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5" w:name="_Toc21103101"/>
      <w:bookmarkStart w:id="16796" w:name="_Toc29810950"/>
      <w:bookmarkStart w:id="16797" w:name="_Toc36636311"/>
      <w:bookmarkStart w:id="16798" w:name="_Toc37273257"/>
      <w:bookmarkStart w:id="16799" w:name="_Toc45886347"/>
      <w:bookmarkStart w:id="16800" w:name="_Toc53183392"/>
      <w:bookmarkStart w:id="16801" w:name="_Toc58916104"/>
      <w:bookmarkStart w:id="16802" w:name="_Toc58918285"/>
      <w:bookmarkStart w:id="16803" w:name="_Toc66694155"/>
      <w:bookmarkStart w:id="16804" w:name="_Toc74916180"/>
      <w:bookmarkStart w:id="16805" w:name="_Toc76114805"/>
      <w:bookmarkStart w:id="1680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07" w:name="_Toc82536813"/>
      <w:bookmarkStart w:id="16808" w:name="_Toc89953106"/>
      <w:bookmarkStart w:id="16809" w:name="_Toc98766923"/>
      <w:bookmarkStart w:id="16810" w:name="_Toc99703286"/>
      <w:bookmarkStart w:id="16811" w:name="_Toc106207078"/>
      <w:bookmarkStart w:id="16812" w:name="_Toc115081080"/>
      <w:bookmarkStart w:id="16813" w:name="_Toc122000031"/>
      <w:bookmarkStart w:id="16814" w:name="_Toc124154204"/>
      <w:bookmarkStart w:id="16815" w:name="_Toc124154979"/>
      <w:bookmarkStart w:id="16816" w:name="_Toc131560835"/>
      <w:bookmarkStart w:id="16817" w:name="_Toc137394535"/>
      <w:bookmarkStart w:id="16818" w:name="_Toc163475641"/>
      <w:bookmarkStart w:id="16819" w:name="_Toc176783971"/>
      <w:bookmarkStart w:id="16820" w:name="_Toc187257605"/>
      <w:r w:rsidRPr="00931575">
        <w:t>E.2.2</w:t>
      </w:r>
      <w:r w:rsidRPr="00931575">
        <w:tab/>
        <w:t>OTA dynamic range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1" w:name="_Toc21103102"/>
      <w:bookmarkStart w:id="16822" w:name="_Toc29810951"/>
      <w:bookmarkStart w:id="16823" w:name="_Toc36636312"/>
      <w:bookmarkStart w:id="16824" w:name="_Toc37273258"/>
      <w:bookmarkStart w:id="16825" w:name="_Toc45886348"/>
      <w:bookmarkStart w:id="16826" w:name="_Toc53183393"/>
      <w:bookmarkStart w:id="16827" w:name="_Toc58916105"/>
      <w:bookmarkStart w:id="16828" w:name="_Toc58918286"/>
      <w:bookmarkStart w:id="16829" w:name="_Toc66694156"/>
      <w:bookmarkStart w:id="16830" w:name="_Toc74916181"/>
      <w:bookmarkStart w:id="16831" w:name="_Toc76114806"/>
      <w:bookmarkStart w:id="1683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3" w:name="_Toc82536814"/>
      <w:bookmarkStart w:id="16834" w:name="_Toc89953107"/>
      <w:bookmarkStart w:id="16835" w:name="_Toc98766924"/>
      <w:bookmarkStart w:id="16836" w:name="_Toc99703287"/>
      <w:bookmarkStart w:id="16837" w:name="_Toc106207079"/>
      <w:bookmarkStart w:id="16838" w:name="_Toc115081081"/>
      <w:bookmarkStart w:id="16839" w:name="_Toc122000032"/>
      <w:bookmarkStart w:id="16840" w:name="_Toc124154205"/>
      <w:bookmarkStart w:id="16841" w:name="_Toc124154980"/>
      <w:bookmarkStart w:id="16842" w:name="_Toc131560836"/>
      <w:bookmarkStart w:id="16843" w:name="_Toc137394536"/>
      <w:bookmarkStart w:id="16844" w:name="_Toc163475642"/>
      <w:bookmarkStart w:id="16845" w:name="_Toc176783972"/>
      <w:bookmarkStart w:id="16846" w:name="_Toc187257606"/>
      <w:r w:rsidRPr="00931575">
        <w:t>E.2.3</w:t>
      </w:r>
      <w:r w:rsidRPr="00931575">
        <w:tab/>
        <w:t>OTA adjacent channel selectivity, general OTA blocking, and OTA narrowband blocking</w:t>
      </w:r>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47" w:name="_Toc21103103"/>
      <w:bookmarkStart w:id="16848" w:name="_Toc29810952"/>
      <w:bookmarkStart w:id="16849" w:name="_Toc36636313"/>
      <w:bookmarkStart w:id="16850" w:name="_Toc37273259"/>
      <w:bookmarkStart w:id="16851" w:name="_Toc45886349"/>
      <w:bookmarkStart w:id="16852" w:name="_Toc53183394"/>
      <w:bookmarkStart w:id="16853" w:name="_Toc58916106"/>
      <w:bookmarkStart w:id="16854" w:name="_Toc58918287"/>
      <w:bookmarkStart w:id="16855" w:name="_Toc66694157"/>
      <w:bookmarkStart w:id="16856" w:name="_Toc74916182"/>
      <w:bookmarkStart w:id="16857" w:name="_Toc76114807"/>
      <w:bookmarkStart w:id="16858" w:name="_Toc76544693"/>
      <w:bookmarkStart w:id="16859" w:name="_Toc82536815"/>
      <w:bookmarkStart w:id="16860" w:name="_Toc89953108"/>
      <w:bookmarkStart w:id="16861" w:name="_Toc98766925"/>
      <w:bookmarkStart w:id="16862" w:name="_Toc99703288"/>
      <w:bookmarkStart w:id="16863" w:name="_Toc106207080"/>
      <w:bookmarkStart w:id="16864" w:name="_Toc115081082"/>
      <w:bookmarkStart w:id="16865" w:name="_Toc122000033"/>
      <w:bookmarkStart w:id="16866" w:name="_Toc124154206"/>
      <w:bookmarkStart w:id="16867" w:name="_Toc124154981"/>
      <w:bookmarkStart w:id="16868" w:name="_Toc131560837"/>
      <w:bookmarkStart w:id="16869" w:name="_Toc137394537"/>
      <w:bookmarkStart w:id="16870" w:name="_Toc163475643"/>
      <w:bookmarkStart w:id="16871" w:name="_Toc176783973"/>
      <w:bookmarkStart w:id="16872" w:name="_Toc187257607"/>
      <w:r w:rsidRPr="00931575">
        <w:t>E.2.4</w:t>
      </w:r>
      <w:r w:rsidRPr="00931575">
        <w:tab/>
        <w:t>OTA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0485720D" w14:textId="77777777" w:rsidR="00C45907" w:rsidRPr="00931575" w:rsidRDefault="00C45907" w:rsidP="00C45907">
      <w:pPr>
        <w:pStyle w:val="Heading3"/>
        <w:rPr>
          <w:lang w:val="en-US"/>
        </w:rPr>
      </w:pPr>
      <w:bookmarkStart w:id="16873" w:name="_Toc21103104"/>
      <w:bookmarkStart w:id="16874" w:name="_Toc29810953"/>
      <w:bookmarkStart w:id="16875" w:name="_Toc36636314"/>
      <w:bookmarkStart w:id="16876" w:name="_Toc37273260"/>
      <w:bookmarkStart w:id="16877" w:name="_Toc45886350"/>
      <w:bookmarkStart w:id="16878" w:name="_Toc53183395"/>
      <w:bookmarkStart w:id="16879" w:name="_Toc58916107"/>
      <w:bookmarkStart w:id="16880" w:name="_Toc58918288"/>
      <w:bookmarkStart w:id="16881" w:name="_Toc66694158"/>
      <w:bookmarkStart w:id="16882" w:name="_Toc74916183"/>
      <w:bookmarkStart w:id="16883" w:name="_Toc76114808"/>
      <w:bookmarkStart w:id="16884" w:name="_Toc76544694"/>
      <w:bookmarkStart w:id="16885" w:name="_Toc82536816"/>
      <w:bookmarkStart w:id="16886" w:name="_Toc89953109"/>
      <w:bookmarkStart w:id="16887" w:name="_Toc98766926"/>
      <w:bookmarkStart w:id="16888" w:name="_Toc99703289"/>
      <w:bookmarkStart w:id="16889" w:name="_Toc106207081"/>
      <w:bookmarkStart w:id="16890" w:name="_Toc115081083"/>
      <w:bookmarkStart w:id="16891" w:name="_Toc122000034"/>
      <w:bookmarkStart w:id="16892" w:name="_Toc124154207"/>
      <w:bookmarkStart w:id="16893" w:name="_Toc124154982"/>
      <w:bookmarkStart w:id="16894" w:name="_Toc131560838"/>
      <w:bookmarkStart w:id="16895" w:name="_Toc137394538"/>
      <w:bookmarkStart w:id="16896" w:name="_Toc163475644"/>
      <w:bookmarkStart w:id="16897" w:name="_Toc176783974"/>
      <w:bookmarkStart w:id="16898" w:name="_Toc18725760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899" w:name="_Toc21103105"/>
      <w:bookmarkStart w:id="16900" w:name="_Toc29810954"/>
      <w:bookmarkStart w:id="16901" w:name="_Toc36636315"/>
      <w:bookmarkStart w:id="16902" w:name="_Toc37273261"/>
      <w:bookmarkStart w:id="16903" w:name="_Toc45886351"/>
      <w:bookmarkStart w:id="16904" w:name="_Toc53183396"/>
      <w:bookmarkStart w:id="16905" w:name="_Toc58916108"/>
      <w:bookmarkStart w:id="16906" w:name="_Toc58918289"/>
      <w:bookmarkStart w:id="16907" w:name="_Toc66694159"/>
      <w:bookmarkStart w:id="16908" w:name="_Toc74916184"/>
      <w:bookmarkStart w:id="16909" w:name="_Toc76114809"/>
      <w:bookmarkStart w:id="16910" w:name="_Toc76544695"/>
      <w:bookmarkStart w:id="16911" w:name="_Toc82536817"/>
      <w:bookmarkStart w:id="16912" w:name="_Toc89953110"/>
      <w:bookmarkStart w:id="16913" w:name="_Toc98766927"/>
      <w:bookmarkStart w:id="16914" w:name="_Toc99703290"/>
      <w:bookmarkStart w:id="16915" w:name="_Toc106207082"/>
      <w:bookmarkStart w:id="16916" w:name="_Toc115081084"/>
      <w:bookmarkStart w:id="16917" w:name="_Toc122000035"/>
      <w:bookmarkStart w:id="16918" w:name="_Toc124154208"/>
      <w:bookmarkStart w:id="16919" w:name="_Toc124154983"/>
      <w:bookmarkStart w:id="16920" w:name="_Toc131560839"/>
      <w:bookmarkStart w:id="16921" w:name="_Toc137394539"/>
      <w:bookmarkStart w:id="16922" w:name="_Toc163475645"/>
      <w:bookmarkStart w:id="16923" w:name="_Toc176783975"/>
      <w:bookmarkStart w:id="16924" w:name="_Toc18725760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5" w:name="_Toc21103106"/>
      <w:bookmarkStart w:id="16926" w:name="_Toc29810955"/>
      <w:bookmarkStart w:id="16927" w:name="_Toc36636316"/>
      <w:bookmarkStart w:id="16928" w:name="_Toc37273262"/>
      <w:bookmarkStart w:id="16929" w:name="_Toc45886352"/>
      <w:bookmarkStart w:id="16930" w:name="_Toc53183397"/>
      <w:bookmarkStart w:id="16931" w:name="_Toc58916109"/>
      <w:bookmarkStart w:id="16932" w:name="_Toc58918290"/>
      <w:bookmarkStart w:id="16933" w:name="_Toc66694160"/>
      <w:bookmarkStart w:id="16934" w:name="_Toc74916185"/>
      <w:bookmarkStart w:id="16935" w:name="_Toc76114810"/>
      <w:bookmarkStart w:id="16936" w:name="_Toc76544696"/>
      <w:bookmarkStart w:id="16937"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38" w:name="_Toc89953111"/>
      <w:bookmarkStart w:id="16939" w:name="_Toc98766928"/>
      <w:bookmarkStart w:id="16940" w:name="_Toc99703291"/>
      <w:bookmarkStart w:id="16941" w:name="_Toc106207083"/>
      <w:bookmarkStart w:id="16942" w:name="_Toc115081085"/>
      <w:bookmarkStart w:id="16943" w:name="_Toc122000036"/>
      <w:bookmarkStart w:id="16944" w:name="_Toc124154209"/>
      <w:bookmarkStart w:id="16945" w:name="_Toc124154984"/>
      <w:bookmarkStart w:id="16946" w:name="_Toc131560840"/>
      <w:bookmarkStart w:id="16947" w:name="_Toc137394540"/>
      <w:bookmarkStart w:id="16948" w:name="_Toc163475646"/>
      <w:bookmarkStart w:id="16949" w:name="_Toc176783976"/>
      <w:bookmarkStart w:id="16950" w:name="_Toc187257610"/>
      <w:r w:rsidRPr="00931575">
        <w:t>E.2.5</w:t>
      </w:r>
      <w:r w:rsidRPr="00931575">
        <w:tab/>
        <w:t>OTA receiver spurious emissions</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1" w:name="_Toc21103107"/>
      <w:bookmarkStart w:id="16952" w:name="_Toc29810956"/>
      <w:bookmarkStart w:id="16953" w:name="_Toc36636317"/>
      <w:bookmarkStart w:id="16954" w:name="_Toc37273263"/>
      <w:bookmarkStart w:id="16955" w:name="_Toc45886353"/>
      <w:bookmarkStart w:id="16956" w:name="_Toc53183398"/>
      <w:bookmarkStart w:id="16957" w:name="_Toc58916110"/>
      <w:bookmarkStart w:id="16958" w:name="_Toc58918291"/>
      <w:bookmarkStart w:id="16959" w:name="_Toc66694161"/>
      <w:bookmarkStart w:id="16960" w:name="_Toc74916186"/>
      <w:bookmarkStart w:id="16961" w:name="_Toc76114811"/>
      <w:bookmarkStart w:id="16962" w:name="_Toc76544697"/>
      <w:bookmarkStart w:id="16963" w:name="_Toc82536819"/>
      <w:bookmarkStart w:id="16964" w:name="_Toc89953112"/>
      <w:bookmarkStart w:id="16965" w:name="_Toc98766929"/>
      <w:bookmarkStart w:id="16966" w:name="_Toc99703292"/>
      <w:bookmarkStart w:id="16967" w:name="_Toc106207084"/>
      <w:bookmarkStart w:id="16968" w:name="_Toc115081086"/>
      <w:bookmarkStart w:id="16969" w:name="_Toc122000037"/>
      <w:bookmarkStart w:id="16970" w:name="_Toc124154210"/>
      <w:bookmarkStart w:id="16971" w:name="_Toc124154985"/>
      <w:bookmarkStart w:id="16972" w:name="_Toc131560841"/>
      <w:bookmarkStart w:id="16973" w:name="_Toc137394541"/>
      <w:bookmarkStart w:id="16974" w:name="_Toc163475647"/>
      <w:bookmarkStart w:id="16975" w:name="_Toc176783977"/>
      <w:bookmarkStart w:id="16976" w:name="_Toc187257611"/>
      <w:r w:rsidRPr="00931575">
        <w:t>E.2.6</w:t>
      </w:r>
      <w:r w:rsidRPr="00931575">
        <w:tab/>
        <w:t>OTA receiver intermodulation</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77" w:name="_Toc21103108"/>
      <w:bookmarkStart w:id="16978" w:name="_Toc29810957"/>
      <w:bookmarkStart w:id="16979" w:name="_Toc36636318"/>
      <w:bookmarkStart w:id="16980" w:name="_Toc37273264"/>
      <w:bookmarkStart w:id="16981" w:name="_Toc45886354"/>
      <w:bookmarkStart w:id="16982" w:name="_Toc53183399"/>
      <w:bookmarkStart w:id="16983" w:name="_Toc58916111"/>
      <w:bookmarkStart w:id="16984" w:name="_Toc58918292"/>
      <w:bookmarkStart w:id="16985" w:name="_Toc66694162"/>
      <w:bookmarkStart w:id="16986" w:name="_Toc74916187"/>
      <w:bookmarkStart w:id="16987" w:name="_Toc76114812"/>
      <w:bookmarkStart w:id="16988" w:name="_Toc76544698"/>
      <w:bookmarkStart w:id="16989" w:name="_Toc82536820"/>
      <w:bookmarkStart w:id="16990" w:name="_Toc89953113"/>
      <w:bookmarkStart w:id="16991" w:name="_Toc98766930"/>
      <w:bookmarkStart w:id="16992" w:name="_Toc99703293"/>
      <w:bookmarkStart w:id="16993" w:name="_Toc106207085"/>
      <w:bookmarkStart w:id="16994" w:name="_Toc115081087"/>
      <w:bookmarkStart w:id="16995" w:name="_Toc122000038"/>
      <w:bookmarkStart w:id="16996" w:name="_Toc124154211"/>
      <w:bookmarkStart w:id="16997" w:name="_Toc124154986"/>
      <w:bookmarkStart w:id="16998" w:name="_Toc131560842"/>
      <w:bookmarkStart w:id="16999" w:name="_Toc137394542"/>
      <w:bookmarkStart w:id="17000" w:name="_Toc163475648"/>
      <w:bookmarkStart w:id="17001" w:name="_Toc176783978"/>
      <w:bookmarkStart w:id="17002" w:name="_Toc187257612"/>
      <w:r w:rsidRPr="00931575">
        <w:t>E.2.7</w:t>
      </w:r>
      <w:r w:rsidRPr="00931575">
        <w:tab/>
        <w:t>OTA in-channel selectivity</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3" w:name="_Toc21103109"/>
      <w:bookmarkStart w:id="17004" w:name="_Toc29810958"/>
      <w:bookmarkStart w:id="17005" w:name="_Toc36636319"/>
      <w:bookmarkStart w:id="17006" w:name="_Toc37273265"/>
      <w:bookmarkStart w:id="17007" w:name="_Toc45886355"/>
      <w:bookmarkStart w:id="17008" w:name="_Toc53183400"/>
      <w:bookmarkStart w:id="17009" w:name="_Toc58916112"/>
      <w:bookmarkStart w:id="17010" w:name="_Toc58918293"/>
      <w:bookmarkStart w:id="17011" w:name="_Toc66694163"/>
      <w:bookmarkStart w:id="17012" w:name="_Toc74916188"/>
      <w:bookmarkStart w:id="17013" w:name="_Toc76114813"/>
      <w:bookmarkStart w:id="17014" w:name="_Toc76544699"/>
      <w:bookmarkStart w:id="17015" w:name="_Toc82536821"/>
      <w:bookmarkStart w:id="17016" w:name="_Toc89953114"/>
      <w:bookmarkStart w:id="17017" w:name="_Toc98766931"/>
      <w:bookmarkStart w:id="17018" w:name="_Toc99703294"/>
      <w:bookmarkStart w:id="17019" w:name="_Toc106207086"/>
      <w:bookmarkStart w:id="17020" w:name="_Toc115081088"/>
      <w:bookmarkStart w:id="17021" w:name="_Toc122000039"/>
      <w:bookmarkStart w:id="17022" w:name="_Toc124154212"/>
      <w:bookmarkStart w:id="17023" w:name="_Toc124154987"/>
      <w:bookmarkStart w:id="17024" w:name="_Toc131560843"/>
      <w:bookmarkStart w:id="17025" w:name="_Toc137394543"/>
      <w:bookmarkStart w:id="17026" w:name="_Toc163475649"/>
      <w:bookmarkStart w:id="17027" w:name="_Toc176783979"/>
      <w:bookmarkStart w:id="17028" w:name="_Toc187257613"/>
      <w:r w:rsidRPr="00931575">
        <w:t>E.3</w:t>
      </w:r>
      <w:r w:rsidRPr="00931575">
        <w:tab/>
        <w:t>Performance requirements</w:t>
      </w:r>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15pt;height:172.7pt" o:ole="">
            <v:imagedata r:id="rId115" o:title=""/>
          </v:shape>
          <o:OLEObject Type="Embed" ProgID="Visio.Drawing.11" ShapeID="_x0000_i1064" DrawAspect="Content" ObjectID="_1812200019"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29" w:name="_Toc21103110"/>
      <w:bookmarkStart w:id="17030" w:name="_Toc29810959"/>
      <w:bookmarkStart w:id="17031" w:name="_Toc36636320"/>
      <w:bookmarkStart w:id="17032" w:name="_Toc37273266"/>
      <w:bookmarkStart w:id="17033" w:name="_Toc45886356"/>
      <w:bookmarkStart w:id="1703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5" w:name="_Toc58916113"/>
      <w:bookmarkStart w:id="17036" w:name="_Toc58918294"/>
      <w:bookmarkStart w:id="17037" w:name="_Toc66694164"/>
      <w:bookmarkStart w:id="17038" w:name="_Toc74916189"/>
      <w:bookmarkStart w:id="17039" w:name="_Toc76114814"/>
      <w:bookmarkStart w:id="17040" w:name="_Toc76544700"/>
      <w:bookmarkStart w:id="17041" w:name="_Toc82536822"/>
      <w:bookmarkStart w:id="17042" w:name="_Toc89953115"/>
      <w:bookmarkStart w:id="17043" w:name="_Toc98766932"/>
      <w:bookmarkStart w:id="17044" w:name="_Toc99703295"/>
      <w:bookmarkStart w:id="17045" w:name="_Toc106207087"/>
      <w:bookmarkStart w:id="17046" w:name="_Toc115081089"/>
      <w:bookmarkStart w:id="17047" w:name="_Toc122000040"/>
      <w:bookmarkStart w:id="17048" w:name="_Toc124154213"/>
      <w:bookmarkStart w:id="17049" w:name="_Toc124154988"/>
      <w:bookmarkStart w:id="17050" w:name="_Toc131560844"/>
      <w:bookmarkStart w:id="17051" w:name="_Toc137394544"/>
      <w:bookmarkStart w:id="17052" w:name="_Toc163475650"/>
      <w:bookmarkStart w:id="17053" w:name="_Toc176783980"/>
      <w:bookmarkStart w:id="17054" w:name="_Toc187257614"/>
      <w:r w:rsidRPr="00931575">
        <w:t>Annex F (normative):</w:t>
      </w:r>
      <w:r w:rsidRPr="00931575">
        <w:br/>
        <w:t>Void</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5" w:name="_Toc21103111"/>
      <w:bookmarkStart w:id="17056" w:name="_Toc29810960"/>
      <w:bookmarkStart w:id="17057" w:name="_Toc36636321"/>
      <w:bookmarkStart w:id="17058" w:name="_Toc37273267"/>
      <w:bookmarkStart w:id="17059" w:name="_Toc45886357"/>
      <w:bookmarkStart w:id="17060" w:name="_Toc53183402"/>
      <w:bookmarkStart w:id="17061" w:name="_Toc58916114"/>
      <w:bookmarkStart w:id="17062" w:name="_Toc58918295"/>
      <w:bookmarkStart w:id="17063" w:name="_Toc66694165"/>
      <w:bookmarkStart w:id="17064" w:name="_Toc74916190"/>
      <w:bookmarkStart w:id="17065" w:name="_Toc76114815"/>
      <w:bookmarkStart w:id="17066" w:name="_Toc76544701"/>
      <w:bookmarkStart w:id="17067" w:name="_Toc82536823"/>
      <w:bookmarkStart w:id="17068" w:name="_Toc89953116"/>
      <w:bookmarkStart w:id="17069" w:name="_Toc98766933"/>
      <w:bookmarkStart w:id="17070" w:name="_Toc99703296"/>
      <w:bookmarkStart w:id="17071" w:name="_Toc106207088"/>
      <w:bookmarkStart w:id="17072" w:name="_Toc115081090"/>
      <w:bookmarkStart w:id="17073" w:name="_Toc122000041"/>
      <w:bookmarkStart w:id="17074" w:name="_Toc124154214"/>
      <w:bookmarkStart w:id="17075" w:name="_Toc124154989"/>
      <w:bookmarkStart w:id="17076" w:name="_Toc131560845"/>
      <w:bookmarkStart w:id="17077" w:name="_Toc137394545"/>
      <w:bookmarkStart w:id="17078" w:name="_Toc163475651"/>
      <w:bookmarkStart w:id="17079" w:name="_Toc176783981"/>
      <w:bookmarkStart w:id="17080" w:name="_Toc187257615"/>
      <w:r w:rsidRPr="00931575">
        <w:t>Annex G (informative):</w:t>
      </w:r>
      <w:r w:rsidRPr="00931575">
        <w:br/>
        <w:t>Transmitter spatial emissions declaration</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40AAD1EC" w14:textId="77777777" w:rsidR="00C45907" w:rsidRPr="00931575" w:rsidRDefault="00C45907" w:rsidP="00C45907">
      <w:pPr>
        <w:pStyle w:val="Heading1"/>
      </w:pPr>
      <w:bookmarkStart w:id="17081" w:name="_Toc21103112"/>
      <w:bookmarkStart w:id="17082" w:name="_Toc29810961"/>
      <w:bookmarkStart w:id="17083" w:name="_Toc36636322"/>
      <w:bookmarkStart w:id="17084" w:name="_Toc37273268"/>
      <w:bookmarkStart w:id="17085" w:name="_Toc45886358"/>
      <w:bookmarkStart w:id="17086" w:name="_Toc53183403"/>
      <w:bookmarkStart w:id="17087" w:name="_Toc58916115"/>
      <w:bookmarkStart w:id="17088" w:name="_Toc58918296"/>
      <w:bookmarkStart w:id="17089" w:name="_Toc66694166"/>
      <w:bookmarkStart w:id="17090" w:name="_Toc74916191"/>
      <w:bookmarkStart w:id="17091" w:name="_Toc76114816"/>
      <w:bookmarkStart w:id="17092" w:name="_Toc76544702"/>
      <w:bookmarkStart w:id="17093" w:name="_Toc82536824"/>
      <w:bookmarkStart w:id="17094" w:name="_Toc89953117"/>
      <w:bookmarkStart w:id="17095" w:name="_Toc98766934"/>
      <w:bookmarkStart w:id="17096" w:name="_Toc99703297"/>
      <w:bookmarkStart w:id="17097" w:name="_Toc106207089"/>
      <w:bookmarkStart w:id="17098" w:name="_Toc115081091"/>
      <w:bookmarkStart w:id="17099" w:name="_Toc122000042"/>
      <w:bookmarkStart w:id="17100" w:name="_Toc124154215"/>
      <w:bookmarkStart w:id="17101" w:name="_Toc124154990"/>
      <w:bookmarkStart w:id="17102" w:name="_Toc131560846"/>
      <w:bookmarkStart w:id="17103" w:name="_Toc137394546"/>
      <w:bookmarkStart w:id="17104" w:name="_Toc163475652"/>
      <w:bookmarkStart w:id="17105" w:name="_Toc176783982"/>
      <w:bookmarkStart w:id="17106" w:name="_Toc187257616"/>
      <w:r w:rsidRPr="00931575">
        <w:t>G.1</w:t>
      </w:r>
      <w:r w:rsidRPr="00931575">
        <w:tab/>
        <w:t>General</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07" w:name="_Toc21103113"/>
      <w:bookmarkStart w:id="17108" w:name="_Toc29810962"/>
      <w:bookmarkStart w:id="17109" w:name="_Toc36636323"/>
      <w:bookmarkStart w:id="17110" w:name="_Toc37273269"/>
      <w:bookmarkStart w:id="17111" w:name="_Toc45886359"/>
      <w:bookmarkStart w:id="17112" w:name="_Toc53183404"/>
      <w:bookmarkStart w:id="17113" w:name="_Toc58916116"/>
      <w:bookmarkStart w:id="17114" w:name="_Toc58918297"/>
      <w:bookmarkStart w:id="17115" w:name="_Toc66694167"/>
      <w:bookmarkStart w:id="17116" w:name="_Toc74916192"/>
      <w:bookmarkStart w:id="17117" w:name="_Toc76114817"/>
      <w:bookmarkStart w:id="17118" w:name="_Toc76544703"/>
      <w:bookmarkStart w:id="17119" w:name="_Toc82536825"/>
      <w:bookmarkStart w:id="17120" w:name="_Toc89953118"/>
      <w:bookmarkStart w:id="17121" w:name="_Toc98766935"/>
      <w:bookmarkStart w:id="17122" w:name="_Toc99703298"/>
      <w:bookmarkStart w:id="17123" w:name="_Toc106207090"/>
      <w:bookmarkStart w:id="17124" w:name="_Toc115081092"/>
      <w:bookmarkStart w:id="17125" w:name="_Toc122000043"/>
      <w:bookmarkStart w:id="17126" w:name="_Toc124154216"/>
      <w:bookmarkStart w:id="17127" w:name="_Toc124154991"/>
      <w:bookmarkStart w:id="17128" w:name="_Toc131560847"/>
      <w:bookmarkStart w:id="17129" w:name="_Toc137394547"/>
      <w:bookmarkStart w:id="17130" w:name="_Toc163475653"/>
      <w:bookmarkStart w:id="17131" w:name="_Toc176783983"/>
      <w:bookmarkStart w:id="17132" w:name="_Toc187257617"/>
      <w:r w:rsidRPr="00931575">
        <w:t>G.2</w:t>
      </w:r>
      <w:r w:rsidRPr="00931575">
        <w:tab/>
        <w:t>Declarations</w:t>
      </w:r>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3" w:name="_Toc21103114"/>
      <w:bookmarkStart w:id="17134" w:name="_Toc29810963"/>
      <w:bookmarkStart w:id="17135" w:name="_Toc36636324"/>
      <w:bookmarkStart w:id="17136" w:name="_Toc37273270"/>
      <w:bookmarkStart w:id="17137" w:name="_Toc45886360"/>
      <w:bookmarkStart w:id="17138" w:name="_Toc53183405"/>
      <w:bookmarkStart w:id="17139" w:name="_Toc58916117"/>
      <w:bookmarkStart w:id="17140" w:name="_Toc58918298"/>
      <w:bookmarkStart w:id="17141" w:name="_Toc66694168"/>
      <w:bookmarkStart w:id="17142" w:name="_Toc74916193"/>
      <w:bookmarkStart w:id="17143" w:name="_Toc76114818"/>
      <w:bookmarkStart w:id="17144" w:name="_Toc76544704"/>
      <w:bookmarkStart w:id="17145" w:name="_Toc82536826"/>
      <w:bookmarkStart w:id="17146" w:name="_Toc89953119"/>
      <w:bookmarkStart w:id="17147" w:name="_Toc98766936"/>
      <w:bookmarkStart w:id="17148" w:name="_Toc99703299"/>
      <w:bookmarkStart w:id="17149" w:name="_Toc106207091"/>
      <w:bookmarkStart w:id="17150" w:name="_Toc115081093"/>
      <w:bookmarkStart w:id="17151" w:name="_Toc122000044"/>
      <w:bookmarkStart w:id="17152" w:name="_Toc124154217"/>
      <w:bookmarkStart w:id="17153" w:name="_Toc124154992"/>
      <w:bookmarkStart w:id="17154" w:name="_Toc131560848"/>
      <w:bookmarkStart w:id="17155" w:name="_Toc137394548"/>
      <w:bookmarkStart w:id="17156" w:name="_Toc163475654"/>
      <w:bookmarkStart w:id="17157" w:name="_Toc176783984"/>
      <w:bookmarkStart w:id="17158" w:name="_Toc187257618"/>
      <w:r w:rsidRPr="00931575">
        <w:t>Annex H (normative):</w:t>
      </w:r>
      <w:r w:rsidRPr="00931575">
        <w:br/>
        <w:t>Characteristics of the interfering signals</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59" w:name="_Toc21103115"/>
      <w:bookmarkStart w:id="17160" w:name="_Toc29810964"/>
      <w:bookmarkStart w:id="17161" w:name="_Toc36636325"/>
      <w:bookmarkStart w:id="17162" w:name="_Toc37273271"/>
      <w:bookmarkStart w:id="17163" w:name="_Toc45886361"/>
      <w:bookmarkStart w:id="17164" w:name="_Toc53183406"/>
      <w:bookmarkStart w:id="17165" w:name="_Toc58916118"/>
      <w:bookmarkStart w:id="17166" w:name="_Toc58918299"/>
      <w:bookmarkStart w:id="17167" w:name="_Toc66694169"/>
      <w:bookmarkStart w:id="17168" w:name="_Toc74916194"/>
      <w:bookmarkStart w:id="17169" w:name="_Toc76114819"/>
      <w:bookmarkStart w:id="17170" w:name="_Toc76544705"/>
      <w:bookmarkStart w:id="17171" w:name="_Toc82536827"/>
      <w:bookmarkStart w:id="17172" w:name="_Toc89953120"/>
      <w:bookmarkStart w:id="17173" w:name="_Toc98766937"/>
      <w:bookmarkStart w:id="17174" w:name="_Toc99703300"/>
      <w:bookmarkStart w:id="17175" w:name="_Toc106207092"/>
      <w:bookmarkStart w:id="17176" w:name="_Toc115081094"/>
      <w:bookmarkStart w:id="17177" w:name="_Toc122000045"/>
      <w:bookmarkStart w:id="17178" w:name="_Toc124154218"/>
      <w:bookmarkStart w:id="17179" w:name="_Toc124154993"/>
      <w:bookmarkStart w:id="17180" w:name="_Toc131560849"/>
      <w:bookmarkStart w:id="17181" w:name="_Toc137394549"/>
      <w:bookmarkStart w:id="17182" w:name="_Toc163475655"/>
      <w:bookmarkStart w:id="17183" w:name="_Toc176783985"/>
      <w:bookmarkStart w:id="17184" w:name="_Toc187257619"/>
      <w:r w:rsidRPr="00931575">
        <w:t>Annex I (normative):</w:t>
      </w:r>
      <w:r w:rsidRPr="00931575">
        <w:br/>
        <w:t>TRP measurement procedures</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p>
    <w:p w14:paraId="7C802D00" w14:textId="77777777" w:rsidR="00C45907" w:rsidRPr="00931575" w:rsidRDefault="00C45907" w:rsidP="00C45907">
      <w:pPr>
        <w:pStyle w:val="Heading1"/>
      </w:pPr>
      <w:bookmarkStart w:id="17185" w:name="_Toc21103116"/>
      <w:bookmarkStart w:id="17186" w:name="_Toc29810965"/>
      <w:bookmarkStart w:id="17187" w:name="_Toc36636326"/>
      <w:bookmarkStart w:id="17188" w:name="_Toc37273272"/>
      <w:bookmarkStart w:id="17189" w:name="_Toc45886362"/>
      <w:bookmarkStart w:id="17190" w:name="_Toc53183407"/>
      <w:bookmarkStart w:id="17191" w:name="_Toc58916119"/>
      <w:bookmarkStart w:id="17192" w:name="_Toc58918300"/>
      <w:bookmarkStart w:id="17193" w:name="_Toc66694170"/>
      <w:bookmarkStart w:id="17194" w:name="_Toc74916195"/>
      <w:bookmarkStart w:id="17195" w:name="_Toc76114820"/>
      <w:bookmarkStart w:id="17196" w:name="_Toc76544706"/>
      <w:bookmarkStart w:id="17197" w:name="_Toc82536828"/>
      <w:bookmarkStart w:id="17198" w:name="_Toc89953121"/>
      <w:bookmarkStart w:id="17199" w:name="_Toc98766938"/>
      <w:bookmarkStart w:id="17200" w:name="_Toc99703301"/>
      <w:bookmarkStart w:id="17201" w:name="_Toc106207093"/>
      <w:bookmarkStart w:id="17202" w:name="_Toc115081095"/>
      <w:bookmarkStart w:id="17203" w:name="_Toc122000046"/>
      <w:bookmarkStart w:id="17204" w:name="_Toc124154219"/>
      <w:bookmarkStart w:id="17205" w:name="_Toc124154994"/>
      <w:bookmarkStart w:id="17206" w:name="_Toc131560850"/>
      <w:bookmarkStart w:id="17207" w:name="_Toc137394550"/>
      <w:bookmarkStart w:id="17208" w:name="_Toc163475656"/>
      <w:bookmarkStart w:id="17209" w:name="_Toc176783986"/>
      <w:bookmarkStart w:id="17210" w:name="_Toc187257620"/>
      <w:r w:rsidRPr="00931575">
        <w:t>I.1</w:t>
      </w:r>
      <w:r w:rsidRPr="00931575">
        <w:tab/>
        <w:t>General</w:t>
      </w:r>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1" w:name="_Toc21103117"/>
      <w:bookmarkStart w:id="17212" w:name="_Toc29810966"/>
      <w:bookmarkStart w:id="17213" w:name="_Toc36636327"/>
      <w:bookmarkStart w:id="17214" w:name="_Toc37273273"/>
      <w:bookmarkStart w:id="17215" w:name="_Toc45886363"/>
      <w:bookmarkStart w:id="17216" w:name="_Toc53183408"/>
      <w:bookmarkStart w:id="17217" w:name="_Toc58916120"/>
      <w:bookmarkStart w:id="17218" w:name="_Toc58918301"/>
      <w:bookmarkStart w:id="17219" w:name="_Toc66694171"/>
      <w:bookmarkStart w:id="17220" w:name="_Toc74916196"/>
      <w:bookmarkStart w:id="17221" w:name="_Toc76114821"/>
      <w:bookmarkStart w:id="17222" w:name="_Toc76544707"/>
      <w:bookmarkStart w:id="17223" w:name="_Toc82536829"/>
      <w:bookmarkStart w:id="17224" w:name="_Toc89953122"/>
      <w:bookmarkStart w:id="17225" w:name="_Toc98766939"/>
      <w:bookmarkStart w:id="17226" w:name="_Toc99703302"/>
      <w:bookmarkStart w:id="17227" w:name="_Toc106207094"/>
      <w:bookmarkStart w:id="17228" w:name="_Toc115081096"/>
      <w:bookmarkStart w:id="17229" w:name="_Toc122000047"/>
      <w:bookmarkStart w:id="17230" w:name="_Toc124154220"/>
      <w:bookmarkStart w:id="17231" w:name="_Toc124154995"/>
      <w:bookmarkStart w:id="17232" w:name="_Toc131560851"/>
      <w:bookmarkStart w:id="17233" w:name="_Toc137394551"/>
      <w:bookmarkStart w:id="17234" w:name="_Toc163475657"/>
      <w:bookmarkStart w:id="17235" w:name="_Toc176783987"/>
      <w:bookmarkStart w:id="17236" w:name="_Toc187257621"/>
      <w:r w:rsidRPr="00931575">
        <w:t>I.2</w:t>
      </w:r>
      <w:r w:rsidRPr="00931575">
        <w:tab/>
        <w:t>Spherical equal angle grid</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681129E1" w14:textId="77777777" w:rsidR="00C45907" w:rsidRPr="00931575" w:rsidRDefault="00C45907" w:rsidP="00C45907">
      <w:pPr>
        <w:pStyle w:val="Heading2"/>
      </w:pPr>
      <w:bookmarkStart w:id="17237" w:name="_Toc21103118"/>
      <w:bookmarkStart w:id="17238" w:name="_Toc29810967"/>
      <w:bookmarkStart w:id="17239" w:name="_Toc36636328"/>
      <w:bookmarkStart w:id="17240" w:name="_Toc37273274"/>
      <w:bookmarkStart w:id="17241" w:name="_Toc45886364"/>
      <w:bookmarkStart w:id="17242" w:name="_Toc53183409"/>
      <w:bookmarkStart w:id="17243" w:name="_Toc58916121"/>
      <w:bookmarkStart w:id="17244" w:name="_Toc58918302"/>
      <w:bookmarkStart w:id="17245" w:name="_Toc66694172"/>
      <w:bookmarkStart w:id="17246" w:name="_Toc74916197"/>
      <w:bookmarkStart w:id="17247" w:name="_Toc76114822"/>
      <w:bookmarkStart w:id="17248" w:name="_Toc76544708"/>
      <w:bookmarkStart w:id="17249" w:name="_Toc82536830"/>
      <w:bookmarkStart w:id="17250" w:name="_Toc89953123"/>
      <w:bookmarkStart w:id="17251" w:name="_Toc98766940"/>
      <w:bookmarkStart w:id="17252" w:name="_Toc99703303"/>
      <w:bookmarkStart w:id="17253" w:name="_Toc106207095"/>
      <w:bookmarkStart w:id="17254" w:name="_Toc115081097"/>
      <w:bookmarkStart w:id="17255" w:name="_Toc122000048"/>
      <w:bookmarkStart w:id="17256" w:name="_Toc124154221"/>
      <w:bookmarkStart w:id="17257" w:name="_Toc124154996"/>
      <w:bookmarkStart w:id="17258" w:name="_Toc131560852"/>
      <w:bookmarkStart w:id="17259" w:name="_Toc137394552"/>
      <w:bookmarkStart w:id="17260" w:name="_Toc163475658"/>
      <w:bookmarkStart w:id="17261" w:name="_Toc176783988"/>
      <w:bookmarkStart w:id="17262" w:name="_Toc187257622"/>
      <w:r w:rsidRPr="00931575">
        <w:rPr>
          <w:rFonts w:hint="eastAsia"/>
          <w:lang w:eastAsia="zh-CN"/>
        </w:rPr>
        <w:t>I.2.</w:t>
      </w:r>
      <w:r w:rsidRPr="00931575">
        <w:rPr>
          <w:lang w:eastAsia="zh-CN"/>
        </w:rPr>
        <w:t>1</w:t>
      </w:r>
      <w:r w:rsidRPr="00931575">
        <w:tab/>
        <w:t>General</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3" w:name="_Toc21103119"/>
      <w:bookmarkStart w:id="17264" w:name="_Toc29810968"/>
      <w:bookmarkStart w:id="17265" w:name="_Toc36636329"/>
      <w:bookmarkStart w:id="17266" w:name="_Toc37273275"/>
      <w:bookmarkStart w:id="17267" w:name="_Toc45886365"/>
      <w:bookmarkStart w:id="17268" w:name="_Toc53183410"/>
      <w:bookmarkStart w:id="17269" w:name="_Toc58916122"/>
      <w:bookmarkStart w:id="17270" w:name="_Toc58918303"/>
      <w:bookmarkStart w:id="17271" w:name="_Toc66694173"/>
      <w:bookmarkStart w:id="17272" w:name="_Toc74916198"/>
      <w:bookmarkStart w:id="17273" w:name="_Toc76114823"/>
      <w:bookmarkStart w:id="17274" w:name="_Toc76544709"/>
      <w:bookmarkStart w:id="17275" w:name="_Toc82536831"/>
      <w:bookmarkStart w:id="17276" w:name="_Toc89953124"/>
      <w:bookmarkStart w:id="17277" w:name="_Toc98766941"/>
      <w:bookmarkStart w:id="17278" w:name="_Toc99703304"/>
      <w:bookmarkStart w:id="17279" w:name="_Toc106207096"/>
      <w:bookmarkStart w:id="17280" w:name="_Toc115081098"/>
      <w:bookmarkStart w:id="17281" w:name="_Toc122000049"/>
      <w:bookmarkStart w:id="17282" w:name="_Toc124154222"/>
      <w:bookmarkStart w:id="17283" w:name="_Toc124154997"/>
      <w:bookmarkStart w:id="17284" w:name="_Toc131560853"/>
      <w:bookmarkStart w:id="17285" w:name="_Toc137394553"/>
      <w:bookmarkStart w:id="17286" w:name="_Toc163475659"/>
      <w:bookmarkStart w:id="17287" w:name="_Toc176783989"/>
      <w:bookmarkStart w:id="17288" w:name="_Toc187257623"/>
      <w:r w:rsidRPr="00931575">
        <w:rPr>
          <w:rFonts w:hint="eastAsia"/>
          <w:lang w:eastAsia="zh-CN"/>
        </w:rPr>
        <w:t>I.2.2</w:t>
      </w:r>
      <w:r w:rsidRPr="00931575">
        <w:tab/>
        <w:t>Reference angular step criteria</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05pt;height:15.05pt" o:ole="">
            <v:imagedata r:id="rId119" o:title=""/>
          </v:shape>
          <o:OLEObject Type="Embed" ProgID="Equation.3" ShapeID="_x0000_i1065" DrawAspect="Content" ObjectID="_1812200020"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89" w:name="_Toc21103120"/>
      <w:bookmarkStart w:id="17290" w:name="_Toc29810969"/>
      <w:bookmarkStart w:id="17291" w:name="_Toc36636330"/>
      <w:bookmarkStart w:id="17292" w:name="_Toc37273276"/>
      <w:bookmarkStart w:id="17293" w:name="_Toc45886366"/>
      <w:bookmarkStart w:id="17294" w:name="_Toc53183411"/>
      <w:bookmarkStart w:id="17295" w:name="_Toc58916123"/>
      <w:bookmarkStart w:id="17296" w:name="_Toc58918304"/>
      <w:bookmarkStart w:id="17297" w:name="_Toc66694174"/>
      <w:bookmarkStart w:id="17298" w:name="_Toc74916199"/>
      <w:bookmarkStart w:id="17299" w:name="_Toc76114824"/>
      <w:bookmarkStart w:id="17300" w:name="_Toc76544710"/>
      <w:bookmarkStart w:id="17301" w:name="_Toc82536832"/>
      <w:bookmarkStart w:id="17302" w:name="_Toc89953125"/>
      <w:bookmarkStart w:id="17303" w:name="_Toc98766942"/>
      <w:bookmarkStart w:id="17304" w:name="_Toc99703305"/>
      <w:bookmarkStart w:id="17305" w:name="_Toc106207097"/>
      <w:bookmarkStart w:id="17306" w:name="_Toc115081099"/>
      <w:bookmarkStart w:id="17307" w:name="_Toc122000050"/>
      <w:bookmarkStart w:id="17308" w:name="_Toc124154223"/>
      <w:bookmarkStart w:id="17309" w:name="_Toc124154998"/>
      <w:bookmarkStart w:id="17310" w:name="_Toc131560854"/>
      <w:bookmarkStart w:id="17311" w:name="_Toc137394554"/>
      <w:bookmarkStart w:id="17312" w:name="_Toc163475660"/>
      <w:bookmarkStart w:id="17313" w:name="_Toc176783990"/>
      <w:bookmarkStart w:id="17314" w:name="_Toc187257624"/>
      <w:r w:rsidRPr="00931575">
        <w:t>I.3</w:t>
      </w:r>
      <w:r w:rsidRPr="00931575">
        <w:tab/>
        <w:t>Spherical equal area grid</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4pt;height:35.55pt" o:ole="">
            <v:imagedata r:id="rId122" o:title=""/>
          </v:shape>
          <o:OLEObject Type="Embed" ProgID="Equation.3" ShapeID="_x0000_i1066" DrawAspect="Content" ObjectID="_1812200021"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5" w:name="_Toc21103121"/>
      <w:bookmarkStart w:id="17316" w:name="_Toc29810970"/>
      <w:bookmarkStart w:id="17317" w:name="_Toc36636331"/>
      <w:bookmarkStart w:id="17318" w:name="_Toc37273277"/>
      <w:bookmarkStart w:id="17319" w:name="_Toc45886367"/>
      <w:bookmarkStart w:id="17320" w:name="_Toc53183412"/>
      <w:bookmarkStart w:id="17321" w:name="_Toc58916124"/>
      <w:bookmarkStart w:id="17322" w:name="_Toc58918305"/>
      <w:bookmarkStart w:id="17323" w:name="_Toc66694175"/>
      <w:bookmarkStart w:id="17324" w:name="_Toc74916200"/>
      <w:bookmarkStart w:id="17325" w:name="_Toc76114825"/>
      <w:bookmarkStart w:id="17326" w:name="_Toc76544711"/>
      <w:bookmarkStart w:id="17327" w:name="_Toc82536833"/>
      <w:bookmarkStart w:id="17328" w:name="_Toc89953126"/>
      <w:bookmarkStart w:id="17329" w:name="_Toc98766943"/>
      <w:bookmarkStart w:id="17330" w:name="_Toc99703306"/>
      <w:bookmarkStart w:id="17331" w:name="_Toc106207098"/>
      <w:bookmarkStart w:id="17332" w:name="_Toc115081100"/>
      <w:bookmarkStart w:id="17333" w:name="_Toc122000051"/>
      <w:bookmarkStart w:id="17334" w:name="_Toc124154224"/>
      <w:bookmarkStart w:id="17335" w:name="_Toc124154999"/>
      <w:bookmarkStart w:id="17336" w:name="_Toc131560855"/>
      <w:bookmarkStart w:id="17337" w:name="_Toc137394555"/>
      <w:bookmarkStart w:id="17338" w:name="_Toc163475661"/>
      <w:bookmarkStart w:id="17339" w:name="_Toc176783991"/>
      <w:bookmarkStart w:id="17340" w:name="_Toc187257625"/>
      <w:r w:rsidRPr="00931575">
        <w:t>I.4</w:t>
      </w:r>
      <w:r w:rsidRPr="00931575">
        <w:tab/>
        <w:t>Spherical Fibonacci grid</w:t>
      </w:r>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4pt;height:35.55pt" o:ole="">
            <v:imagedata r:id="rId122" o:title=""/>
          </v:shape>
          <o:OLEObject Type="Embed" ProgID="Equation.3" ShapeID="_x0000_i1067" DrawAspect="Content" ObjectID="_1812200022"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1" w:name="_Toc21103122"/>
      <w:bookmarkStart w:id="17342" w:name="_Toc29810971"/>
      <w:bookmarkStart w:id="17343" w:name="_Toc36636332"/>
      <w:bookmarkStart w:id="17344" w:name="_Toc37273278"/>
      <w:bookmarkStart w:id="17345" w:name="_Toc45886368"/>
      <w:bookmarkStart w:id="17346" w:name="_Toc53183413"/>
      <w:bookmarkStart w:id="17347" w:name="_Toc58916125"/>
      <w:bookmarkStart w:id="17348" w:name="_Toc58918306"/>
      <w:bookmarkStart w:id="17349" w:name="_Toc66694176"/>
      <w:bookmarkStart w:id="17350" w:name="_Toc74916201"/>
      <w:bookmarkStart w:id="17351" w:name="_Toc76114826"/>
      <w:bookmarkStart w:id="17352" w:name="_Toc76544712"/>
      <w:bookmarkStart w:id="17353" w:name="_Toc82536834"/>
      <w:bookmarkStart w:id="17354" w:name="_Toc89953127"/>
      <w:bookmarkStart w:id="17355" w:name="_Toc98766944"/>
      <w:bookmarkStart w:id="17356" w:name="_Toc99703307"/>
      <w:bookmarkStart w:id="17357" w:name="_Toc106207099"/>
      <w:bookmarkStart w:id="17358" w:name="_Toc115081101"/>
      <w:bookmarkStart w:id="17359" w:name="_Toc122000052"/>
      <w:bookmarkStart w:id="17360" w:name="_Toc124154225"/>
      <w:bookmarkStart w:id="17361" w:name="_Toc124155000"/>
      <w:bookmarkStart w:id="17362" w:name="_Toc131560856"/>
      <w:bookmarkStart w:id="17363" w:name="_Toc137394556"/>
      <w:bookmarkStart w:id="17364" w:name="_Toc163475662"/>
      <w:bookmarkStart w:id="17365" w:name="_Toc176783992"/>
      <w:bookmarkStart w:id="17366" w:name="_Toc187257626"/>
      <w:r w:rsidRPr="00931575">
        <w:t>I.5</w:t>
      </w:r>
      <w:r w:rsidRPr="00931575">
        <w:tab/>
        <w:t>Orthogonal cut grid</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7761AEA7" w14:textId="77777777" w:rsidR="00C45907" w:rsidRPr="00931575" w:rsidRDefault="00C45907" w:rsidP="00C45907">
      <w:pPr>
        <w:pStyle w:val="Heading2"/>
      </w:pPr>
      <w:bookmarkStart w:id="17367" w:name="_Toc21103123"/>
      <w:bookmarkStart w:id="17368" w:name="_Toc29810972"/>
      <w:bookmarkStart w:id="17369" w:name="_Toc36636333"/>
      <w:bookmarkStart w:id="17370" w:name="_Toc37273279"/>
      <w:bookmarkStart w:id="17371" w:name="_Toc45886369"/>
      <w:bookmarkStart w:id="17372" w:name="_Toc53183414"/>
      <w:bookmarkStart w:id="17373" w:name="_Toc58916126"/>
      <w:bookmarkStart w:id="17374" w:name="_Toc58918307"/>
      <w:bookmarkStart w:id="17375" w:name="_Toc66694177"/>
      <w:bookmarkStart w:id="17376" w:name="_Toc74916202"/>
      <w:bookmarkStart w:id="17377" w:name="_Toc76114827"/>
      <w:bookmarkStart w:id="17378" w:name="_Toc76544713"/>
      <w:bookmarkStart w:id="17379" w:name="_Toc82536835"/>
      <w:bookmarkStart w:id="17380" w:name="_Toc89953128"/>
      <w:bookmarkStart w:id="17381" w:name="_Toc98766945"/>
      <w:bookmarkStart w:id="17382" w:name="_Toc99703308"/>
      <w:bookmarkStart w:id="17383" w:name="_Toc106207100"/>
      <w:bookmarkStart w:id="17384" w:name="_Toc115081102"/>
      <w:bookmarkStart w:id="17385" w:name="_Toc122000053"/>
      <w:bookmarkStart w:id="17386" w:name="_Toc124154226"/>
      <w:bookmarkStart w:id="17387" w:name="_Toc124155001"/>
      <w:bookmarkStart w:id="17388" w:name="_Toc131560857"/>
      <w:bookmarkStart w:id="17389" w:name="_Toc137394557"/>
      <w:bookmarkStart w:id="17390" w:name="_Toc163475663"/>
      <w:bookmarkStart w:id="17391" w:name="_Toc176783993"/>
      <w:bookmarkStart w:id="17392" w:name="_Toc187257627"/>
      <w:r w:rsidRPr="00931575">
        <w:t>I.5.1</w:t>
      </w:r>
      <w:r w:rsidRPr="00931575">
        <w:tab/>
        <w:t>General</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3" w:name="_Toc21103124"/>
      <w:bookmarkStart w:id="17394" w:name="_Toc29810973"/>
      <w:bookmarkStart w:id="17395" w:name="_Toc36636334"/>
      <w:bookmarkStart w:id="17396" w:name="_Toc37273280"/>
      <w:bookmarkStart w:id="17397" w:name="_Toc45886370"/>
      <w:bookmarkStart w:id="17398" w:name="_Toc53183415"/>
      <w:bookmarkStart w:id="17399" w:name="_Toc58916127"/>
      <w:bookmarkStart w:id="17400" w:name="_Toc58918308"/>
      <w:bookmarkStart w:id="17401" w:name="_Toc66694178"/>
      <w:bookmarkStart w:id="17402" w:name="_Toc74916203"/>
      <w:bookmarkStart w:id="17403" w:name="_Toc76114828"/>
      <w:bookmarkStart w:id="17404" w:name="_Toc76544714"/>
      <w:bookmarkStart w:id="17405" w:name="_Toc82536836"/>
      <w:bookmarkStart w:id="17406" w:name="_Toc89953129"/>
      <w:bookmarkStart w:id="17407" w:name="_Toc98766946"/>
      <w:bookmarkStart w:id="17408" w:name="_Toc99703309"/>
      <w:bookmarkStart w:id="17409" w:name="_Toc106207101"/>
      <w:bookmarkStart w:id="17410" w:name="_Toc115081103"/>
      <w:bookmarkStart w:id="17411" w:name="_Toc122000054"/>
      <w:bookmarkStart w:id="17412" w:name="_Toc124154227"/>
      <w:bookmarkStart w:id="17413" w:name="_Toc124155002"/>
      <w:bookmarkStart w:id="17414" w:name="_Toc131560858"/>
      <w:bookmarkStart w:id="17415" w:name="_Toc137394558"/>
      <w:bookmarkStart w:id="17416" w:name="_Toc163475664"/>
      <w:bookmarkStart w:id="17417" w:name="_Toc176783994"/>
      <w:bookmarkStart w:id="17418" w:name="_Toc187257628"/>
      <w:r w:rsidRPr="00931575">
        <w:rPr>
          <w:lang w:val="en-US"/>
        </w:rPr>
        <w:t>I.5</w:t>
      </w:r>
      <w:r w:rsidRPr="00931575">
        <w:t>.2</w:t>
      </w:r>
      <w:r w:rsidRPr="00931575">
        <w:tab/>
      </w:r>
      <w:r w:rsidRPr="00931575">
        <w:rPr>
          <w:lang w:val="en-US"/>
        </w:rPr>
        <w:t>Operating band unwanted emissions</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9" w:name="_Toc21103125"/>
      <w:bookmarkStart w:id="17420" w:name="_Toc29810974"/>
      <w:bookmarkStart w:id="17421" w:name="_Toc36636335"/>
      <w:bookmarkStart w:id="17422" w:name="_Toc37273281"/>
      <w:bookmarkStart w:id="17423" w:name="_Toc45886371"/>
      <w:bookmarkStart w:id="17424" w:name="_Toc53183416"/>
      <w:bookmarkStart w:id="17425" w:name="_Toc58916128"/>
      <w:bookmarkStart w:id="17426" w:name="_Toc58918309"/>
      <w:bookmarkStart w:id="17427" w:name="_Toc66694179"/>
      <w:bookmarkStart w:id="17428" w:name="_Toc74916204"/>
      <w:bookmarkStart w:id="17429" w:name="_Toc76114829"/>
      <w:bookmarkStart w:id="17430" w:name="_Toc76544715"/>
      <w:bookmarkStart w:id="17431" w:name="_Toc82536837"/>
      <w:bookmarkStart w:id="17432" w:name="_Toc89953130"/>
      <w:bookmarkStart w:id="17433" w:name="_Toc98766947"/>
      <w:bookmarkStart w:id="17434" w:name="_Toc99703310"/>
      <w:bookmarkStart w:id="17435" w:name="_Toc106207102"/>
      <w:bookmarkStart w:id="17436" w:name="_Toc115081104"/>
      <w:bookmarkStart w:id="17437" w:name="_Toc122000055"/>
      <w:bookmarkStart w:id="17438" w:name="_Toc124154228"/>
      <w:bookmarkStart w:id="17439" w:name="_Toc124155003"/>
      <w:bookmarkStart w:id="17440" w:name="_Toc131560859"/>
      <w:bookmarkStart w:id="17441" w:name="_Toc137394559"/>
      <w:bookmarkStart w:id="17442" w:name="_Toc163475665"/>
      <w:bookmarkStart w:id="17443" w:name="_Toc176783995"/>
      <w:bookmarkStart w:id="17444" w:name="_Toc187257629"/>
      <w:r w:rsidRPr="00931575">
        <w:rPr>
          <w:lang w:val="en-US"/>
        </w:rPr>
        <w:t>I.5.3</w:t>
      </w:r>
      <w:r w:rsidRPr="00931575">
        <w:tab/>
      </w:r>
      <w:r w:rsidRPr="00931575">
        <w:rPr>
          <w:lang w:val="en-US"/>
        </w:rPr>
        <w:t>Spurious unwanted emissions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5" w:name="_Toc21103126"/>
      <w:bookmarkStart w:id="17446" w:name="_Toc29810975"/>
      <w:bookmarkStart w:id="17447" w:name="_Toc36636336"/>
      <w:bookmarkStart w:id="17448" w:name="_Toc37273282"/>
      <w:bookmarkStart w:id="17449" w:name="_Toc45886372"/>
      <w:bookmarkStart w:id="17450" w:name="_Toc53183417"/>
      <w:bookmarkStart w:id="17451" w:name="_Toc58916129"/>
      <w:bookmarkStart w:id="17452" w:name="_Toc58918310"/>
      <w:bookmarkStart w:id="17453" w:name="_Toc66694180"/>
      <w:bookmarkStart w:id="17454" w:name="_Toc74916205"/>
      <w:bookmarkStart w:id="17455" w:name="_Toc76114830"/>
      <w:bookmarkStart w:id="17456" w:name="_Toc76544716"/>
      <w:bookmarkStart w:id="17457" w:name="_Toc82536838"/>
      <w:bookmarkStart w:id="17458" w:name="_Toc89953131"/>
      <w:bookmarkStart w:id="17459" w:name="_Toc98766948"/>
      <w:bookmarkStart w:id="17460" w:name="_Toc99703311"/>
      <w:bookmarkStart w:id="17461" w:name="_Toc106207103"/>
      <w:bookmarkStart w:id="17462" w:name="_Toc115081105"/>
      <w:bookmarkStart w:id="17463" w:name="_Toc122000056"/>
      <w:bookmarkStart w:id="17464" w:name="_Toc124154229"/>
      <w:bookmarkStart w:id="17465" w:name="_Toc124155004"/>
      <w:bookmarkStart w:id="17466" w:name="_Toc131560860"/>
      <w:bookmarkStart w:id="17467" w:name="_Toc137394560"/>
      <w:bookmarkStart w:id="17468" w:name="_Toc163475666"/>
      <w:bookmarkStart w:id="17469" w:name="_Toc176783996"/>
      <w:bookmarkStart w:id="17470" w:name="_Toc187257630"/>
      <w:r w:rsidRPr="00931575">
        <w:t>I.6</w:t>
      </w:r>
      <w:r w:rsidRPr="00931575">
        <w:tab/>
        <w:t>Wave vector space grid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1" w:name="_Toc21103127"/>
      <w:bookmarkStart w:id="17472" w:name="_Toc29810976"/>
      <w:bookmarkStart w:id="17473" w:name="_Toc36636337"/>
      <w:bookmarkStart w:id="17474" w:name="_Toc37273283"/>
      <w:bookmarkStart w:id="17475" w:name="_Toc45886373"/>
      <w:bookmarkStart w:id="17476" w:name="_Toc53183418"/>
      <w:bookmarkStart w:id="17477" w:name="_Toc58916130"/>
      <w:bookmarkStart w:id="17478" w:name="_Toc58918311"/>
      <w:bookmarkStart w:id="17479" w:name="_Toc66694181"/>
      <w:bookmarkStart w:id="17480" w:name="_Toc74916206"/>
      <w:bookmarkStart w:id="17481" w:name="_Toc76114831"/>
      <w:bookmarkStart w:id="17482" w:name="_Toc76544717"/>
      <w:bookmarkStart w:id="17483" w:name="_Toc82536839"/>
      <w:bookmarkStart w:id="17484" w:name="_Toc89953132"/>
      <w:bookmarkStart w:id="17485" w:name="_Toc98766949"/>
      <w:bookmarkStart w:id="17486" w:name="_Toc99703312"/>
      <w:bookmarkStart w:id="17487" w:name="_Toc106207104"/>
      <w:bookmarkStart w:id="17488" w:name="_Toc115081106"/>
      <w:bookmarkStart w:id="17489" w:name="_Toc122000057"/>
      <w:bookmarkStart w:id="17490" w:name="_Toc124154230"/>
      <w:bookmarkStart w:id="17491" w:name="_Toc124155005"/>
      <w:bookmarkStart w:id="17492" w:name="_Toc131560861"/>
      <w:bookmarkStart w:id="17493" w:name="_Toc137394561"/>
      <w:bookmarkStart w:id="17494" w:name="_Toc163475667"/>
      <w:bookmarkStart w:id="17495" w:name="_Toc176783997"/>
      <w:bookmarkStart w:id="17496" w:name="_Toc187257631"/>
      <w:r w:rsidRPr="00931575">
        <w:t>I.7</w:t>
      </w:r>
      <w:r w:rsidRPr="00931575">
        <w:tab/>
        <w:t>Void</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4DF6200" w14:textId="77777777" w:rsidR="00C45907" w:rsidRPr="00931575" w:rsidRDefault="00C45907" w:rsidP="00C45907">
      <w:pPr>
        <w:pStyle w:val="Heading1"/>
      </w:pPr>
      <w:bookmarkStart w:id="17497" w:name="_Toc21103128"/>
      <w:bookmarkStart w:id="17498" w:name="_Toc29810977"/>
      <w:bookmarkStart w:id="17499" w:name="_Toc36636338"/>
      <w:bookmarkStart w:id="17500" w:name="_Toc37273284"/>
      <w:bookmarkStart w:id="17501" w:name="_Toc45886374"/>
      <w:bookmarkStart w:id="17502" w:name="_Toc53183419"/>
      <w:bookmarkStart w:id="17503" w:name="_Toc58916131"/>
      <w:bookmarkStart w:id="17504" w:name="_Toc58918312"/>
      <w:bookmarkStart w:id="17505" w:name="_Toc66694182"/>
      <w:bookmarkStart w:id="17506" w:name="_Toc74916207"/>
      <w:bookmarkStart w:id="17507" w:name="_Toc76114832"/>
      <w:bookmarkStart w:id="17508" w:name="_Toc76544718"/>
      <w:bookmarkStart w:id="17509" w:name="_Toc82536840"/>
      <w:bookmarkStart w:id="17510" w:name="_Toc89953133"/>
      <w:bookmarkStart w:id="17511" w:name="_Toc98766950"/>
      <w:bookmarkStart w:id="17512" w:name="_Toc99703313"/>
      <w:bookmarkStart w:id="17513" w:name="_Toc106207105"/>
      <w:bookmarkStart w:id="17514" w:name="_Toc115081107"/>
      <w:bookmarkStart w:id="17515" w:name="_Toc122000058"/>
      <w:bookmarkStart w:id="17516" w:name="_Toc124154231"/>
      <w:bookmarkStart w:id="17517" w:name="_Toc124155006"/>
      <w:bookmarkStart w:id="17518" w:name="_Toc131560862"/>
      <w:bookmarkStart w:id="17519" w:name="_Toc137394562"/>
      <w:bookmarkStart w:id="17520" w:name="_Toc163475668"/>
      <w:bookmarkStart w:id="17521" w:name="_Toc176783998"/>
      <w:bookmarkStart w:id="17522" w:name="_Toc187257632"/>
      <w:r w:rsidRPr="00931575">
        <w:t>I.8</w:t>
      </w:r>
      <w:r w:rsidRPr="00931575">
        <w:tab/>
        <w:t>Void</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8BF8153" w14:textId="77777777" w:rsidR="00C45907" w:rsidRPr="00931575" w:rsidRDefault="00C45907" w:rsidP="00C45907">
      <w:pPr>
        <w:pStyle w:val="Heading1"/>
      </w:pPr>
      <w:bookmarkStart w:id="17523" w:name="_Toc21103129"/>
      <w:bookmarkStart w:id="17524" w:name="_Toc29810978"/>
      <w:bookmarkStart w:id="17525" w:name="_Toc36636339"/>
      <w:bookmarkStart w:id="17526" w:name="_Toc37273285"/>
      <w:bookmarkStart w:id="17527" w:name="_Toc45886375"/>
      <w:bookmarkStart w:id="17528" w:name="_Toc53183420"/>
      <w:bookmarkStart w:id="17529" w:name="_Toc58916132"/>
      <w:bookmarkStart w:id="17530" w:name="_Toc58918313"/>
      <w:bookmarkStart w:id="17531" w:name="_Toc66694183"/>
      <w:bookmarkStart w:id="17532" w:name="_Toc74916208"/>
      <w:bookmarkStart w:id="17533" w:name="_Toc76114833"/>
      <w:bookmarkStart w:id="17534" w:name="_Toc76544719"/>
      <w:bookmarkStart w:id="17535" w:name="_Toc82536841"/>
      <w:bookmarkStart w:id="17536" w:name="_Toc89953134"/>
      <w:bookmarkStart w:id="17537" w:name="_Toc98766951"/>
      <w:bookmarkStart w:id="17538" w:name="_Toc99703314"/>
      <w:bookmarkStart w:id="17539" w:name="_Toc106207106"/>
      <w:bookmarkStart w:id="17540" w:name="_Toc115081108"/>
      <w:bookmarkStart w:id="17541" w:name="_Toc122000059"/>
      <w:bookmarkStart w:id="17542" w:name="_Toc124154232"/>
      <w:bookmarkStart w:id="17543" w:name="_Toc124155007"/>
      <w:bookmarkStart w:id="17544" w:name="_Toc131560863"/>
      <w:bookmarkStart w:id="17545" w:name="_Toc137394563"/>
      <w:bookmarkStart w:id="17546" w:name="_Toc163475669"/>
      <w:bookmarkStart w:id="17547" w:name="_Toc176783999"/>
      <w:bookmarkStart w:id="17548" w:name="_Toc187257633"/>
      <w:r w:rsidRPr="00931575">
        <w:t>I.9</w:t>
      </w:r>
      <w:r w:rsidRPr="00931575">
        <w:tab/>
        <w:t>Full sphere with sparse sampling</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49"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50" w:name="_Toc29810979"/>
      <w:bookmarkStart w:id="17551" w:name="_Toc36636340"/>
      <w:bookmarkStart w:id="17552" w:name="_Toc37273286"/>
      <w:bookmarkStart w:id="17553" w:name="_Toc45886376"/>
      <w:bookmarkStart w:id="17554" w:name="_Toc53183421"/>
      <w:bookmarkStart w:id="17555" w:name="_Toc58916133"/>
      <w:bookmarkStart w:id="17556" w:name="_Toc58918314"/>
      <w:bookmarkStart w:id="17557" w:name="_Toc66694184"/>
      <w:bookmarkStart w:id="17558" w:name="_Toc74916209"/>
      <w:bookmarkStart w:id="17559" w:name="_Toc76114834"/>
      <w:bookmarkStart w:id="17560" w:name="_Toc76544720"/>
      <w:bookmarkStart w:id="17561" w:name="_Toc82536842"/>
      <w:bookmarkStart w:id="17562" w:name="_Toc89953135"/>
      <w:bookmarkStart w:id="17563" w:name="_Toc98766952"/>
      <w:bookmarkStart w:id="17564" w:name="_Toc99703315"/>
      <w:bookmarkStart w:id="17565" w:name="_Toc106207107"/>
      <w:bookmarkStart w:id="17566" w:name="_Toc115081109"/>
      <w:bookmarkStart w:id="17567" w:name="_Toc122000060"/>
      <w:bookmarkStart w:id="17568" w:name="_Toc124154233"/>
      <w:bookmarkStart w:id="17569" w:name="_Toc124155008"/>
      <w:bookmarkStart w:id="17570" w:name="_Toc131560864"/>
      <w:bookmarkStart w:id="17571" w:name="_Toc137394564"/>
      <w:bookmarkStart w:id="17572" w:name="_Toc163475670"/>
      <w:bookmarkStart w:id="17573" w:name="_Toc176784000"/>
      <w:bookmarkStart w:id="17574" w:name="_Toc187257634"/>
      <w:r w:rsidRPr="00931575">
        <w:t>I.10</w:t>
      </w:r>
      <w:r w:rsidRPr="00931575">
        <w:tab/>
        <w:t>Beam-based directions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5" w:name="_Toc21103131"/>
      <w:bookmarkStart w:id="17576" w:name="_Toc29810980"/>
      <w:bookmarkStart w:id="17577" w:name="_Toc36636341"/>
      <w:bookmarkStart w:id="17578" w:name="_Toc37273287"/>
      <w:bookmarkStart w:id="17579" w:name="_Toc45886377"/>
      <w:bookmarkStart w:id="17580" w:name="_Toc53183422"/>
      <w:bookmarkStart w:id="17581" w:name="_Toc58916134"/>
      <w:bookmarkStart w:id="17582" w:name="_Toc58918315"/>
      <w:bookmarkStart w:id="17583" w:name="_Toc66694185"/>
      <w:bookmarkStart w:id="17584" w:name="_Toc74916210"/>
      <w:bookmarkStart w:id="17585" w:name="_Toc76114835"/>
      <w:bookmarkStart w:id="17586" w:name="_Toc76544721"/>
      <w:bookmarkStart w:id="17587" w:name="_Toc82536843"/>
      <w:bookmarkStart w:id="17588" w:name="_Toc89953136"/>
      <w:bookmarkStart w:id="17589" w:name="_Toc98766953"/>
      <w:bookmarkStart w:id="17590" w:name="_Toc99703316"/>
      <w:bookmarkStart w:id="17591" w:name="_Toc106207108"/>
      <w:bookmarkStart w:id="17592" w:name="_Toc115081110"/>
      <w:bookmarkStart w:id="17593" w:name="_Toc122000061"/>
      <w:bookmarkStart w:id="17594" w:name="_Toc124154234"/>
      <w:bookmarkStart w:id="17595" w:name="_Toc124155009"/>
      <w:bookmarkStart w:id="17596" w:name="_Toc131560865"/>
      <w:bookmarkStart w:id="17597" w:name="_Toc137394565"/>
      <w:bookmarkStart w:id="17598" w:name="_Toc163475671"/>
      <w:bookmarkStart w:id="17599" w:name="_Toc176784001"/>
      <w:bookmarkStart w:id="17600" w:name="_Toc187257635"/>
      <w:r w:rsidRPr="00931575">
        <w:t>I.11</w:t>
      </w:r>
      <w:r w:rsidRPr="00931575">
        <w:tab/>
        <w:t>Peak method</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1" w:name="_Toc21103132"/>
      <w:bookmarkStart w:id="17602" w:name="_Toc29810981"/>
      <w:bookmarkStart w:id="17603" w:name="_Toc36636342"/>
      <w:bookmarkStart w:id="17604" w:name="_Toc37273288"/>
      <w:bookmarkStart w:id="17605" w:name="_Toc45886378"/>
      <w:bookmarkStart w:id="17606" w:name="_Toc53183423"/>
      <w:bookmarkStart w:id="17607" w:name="_Toc58916135"/>
      <w:bookmarkStart w:id="17608" w:name="_Toc58918316"/>
      <w:bookmarkStart w:id="17609" w:name="_Toc66694186"/>
      <w:bookmarkStart w:id="17610" w:name="_Toc74916211"/>
      <w:bookmarkStart w:id="17611" w:name="_Toc76114836"/>
      <w:bookmarkStart w:id="17612" w:name="_Toc76544722"/>
      <w:bookmarkStart w:id="17613" w:name="_Toc82536844"/>
      <w:bookmarkStart w:id="17614" w:name="_Toc89953137"/>
      <w:bookmarkStart w:id="17615" w:name="_Toc98766954"/>
      <w:bookmarkStart w:id="17616" w:name="_Toc99703317"/>
      <w:bookmarkStart w:id="17617" w:name="_Toc106207109"/>
      <w:bookmarkStart w:id="17618" w:name="_Toc115081111"/>
      <w:bookmarkStart w:id="17619" w:name="_Toc122000062"/>
      <w:bookmarkStart w:id="17620" w:name="_Toc124154235"/>
      <w:bookmarkStart w:id="17621" w:name="_Toc124155010"/>
      <w:bookmarkStart w:id="17622" w:name="_Toc131560866"/>
      <w:bookmarkStart w:id="17623" w:name="_Toc137394566"/>
      <w:bookmarkStart w:id="17624" w:name="_Toc163475672"/>
      <w:bookmarkStart w:id="17625" w:name="_Toc176784002"/>
      <w:bookmarkStart w:id="17626" w:name="_Toc187257636"/>
      <w:r w:rsidRPr="00931575">
        <w:t>I.12</w:t>
      </w:r>
      <w:r w:rsidRPr="00931575">
        <w:tab/>
        <w:t>Equal sector with peak average</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27" w:name="_Toc21103133"/>
      <w:bookmarkStart w:id="17628" w:name="_Toc29810982"/>
      <w:bookmarkStart w:id="17629" w:name="_Toc36636343"/>
      <w:bookmarkStart w:id="17630" w:name="_Toc37273289"/>
      <w:bookmarkStart w:id="17631" w:name="_Toc45886379"/>
      <w:bookmarkStart w:id="17632" w:name="_Toc53183424"/>
      <w:bookmarkStart w:id="17633" w:name="_Toc58916136"/>
      <w:bookmarkStart w:id="17634" w:name="_Toc58918317"/>
      <w:bookmarkStart w:id="17635" w:name="_Toc66694187"/>
      <w:bookmarkStart w:id="17636" w:name="_Toc74916212"/>
      <w:bookmarkStart w:id="17637" w:name="_Toc76114837"/>
      <w:bookmarkStart w:id="17638" w:name="_Toc76544723"/>
      <w:bookmarkStart w:id="17639" w:name="_Toc82536845"/>
      <w:bookmarkStart w:id="17640" w:name="_Toc89953138"/>
      <w:bookmarkStart w:id="17641" w:name="_Toc98766955"/>
      <w:bookmarkStart w:id="17642" w:name="_Toc99703318"/>
      <w:bookmarkStart w:id="17643" w:name="_Toc106207110"/>
      <w:bookmarkStart w:id="17644" w:name="_Toc115081112"/>
      <w:bookmarkStart w:id="17645" w:name="_Toc122000063"/>
      <w:bookmarkStart w:id="17646" w:name="_Toc124154236"/>
      <w:bookmarkStart w:id="17647" w:name="_Toc124155011"/>
      <w:bookmarkStart w:id="17648" w:name="_Toc131560867"/>
      <w:bookmarkStart w:id="17649" w:name="_Toc137394567"/>
      <w:bookmarkStart w:id="17650" w:name="_Toc163475673"/>
      <w:bookmarkStart w:id="17651" w:name="_Toc176784003"/>
      <w:bookmarkStart w:id="17652" w:name="_Toc187257637"/>
      <w:r w:rsidRPr="00931575">
        <w:t>I.13</w:t>
      </w:r>
      <w:r w:rsidRPr="00931575">
        <w:tab/>
        <w:t>Pre-scan</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3" w:name="_Toc21103134"/>
      <w:bookmarkStart w:id="17654" w:name="_Toc29810983"/>
      <w:bookmarkStart w:id="17655" w:name="_Toc36636344"/>
      <w:bookmarkStart w:id="17656" w:name="_Toc37273290"/>
      <w:bookmarkStart w:id="17657" w:name="_Toc45886380"/>
      <w:bookmarkStart w:id="17658" w:name="_Toc53183425"/>
      <w:bookmarkStart w:id="17659" w:name="_Toc58916137"/>
      <w:bookmarkStart w:id="17660" w:name="_Toc58918318"/>
      <w:bookmarkStart w:id="17661" w:name="_Toc66694188"/>
      <w:bookmarkStart w:id="17662" w:name="_Toc74916213"/>
      <w:bookmarkStart w:id="17663" w:name="_Toc76114838"/>
      <w:bookmarkStart w:id="17664" w:name="_Toc76544724"/>
      <w:bookmarkStart w:id="17665" w:name="_Toc82536846"/>
      <w:bookmarkStart w:id="17666" w:name="_Toc89953139"/>
      <w:bookmarkStart w:id="17667" w:name="_Toc98766956"/>
      <w:bookmarkStart w:id="17668" w:name="_Toc99703319"/>
      <w:bookmarkStart w:id="17669" w:name="_Toc106207111"/>
      <w:bookmarkStart w:id="17670" w:name="_Toc115081113"/>
      <w:bookmarkStart w:id="17671" w:name="_Toc122000064"/>
      <w:bookmarkStart w:id="17672" w:name="_Toc124154237"/>
      <w:bookmarkStart w:id="17673" w:name="_Toc124155012"/>
      <w:bookmarkStart w:id="17674" w:name="_Toc131560868"/>
      <w:bookmarkStart w:id="17675" w:name="_Toc137394568"/>
      <w:bookmarkStart w:id="17676" w:name="_Toc163475674"/>
      <w:bookmarkStart w:id="17677" w:name="_Toc176784004"/>
      <w:bookmarkStart w:id="17678" w:name="_Toc187257638"/>
      <w:r w:rsidRPr="00931575">
        <w:rPr>
          <w:lang w:val="fr-FR"/>
        </w:rPr>
        <w:t>Annex J (normative):</w:t>
      </w:r>
      <w:r w:rsidRPr="00931575">
        <w:rPr>
          <w:lang w:val="fr-FR"/>
        </w:rPr>
        <w:br/>
        <w:t>Propagation conditions</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p>
    <w:p w14:paraId="57782CC0" w14:textId="77777777" w:rsidR="00C45907" w:rsidRPr="00282498" w:rsidRDefault="00C45907" w:rsidP="00C45907">
      <w:pPr>
        <w:pStyle w:val="Heading1"/>
        <w:rPr>
          <w:lang w:val="fr-FR"/>
        </w:rPr>
      </w:pPr>
      <w:bookmarkStart w:id="17679" w:name="_Toc21103135"/>
      <w:bookmarkStart w:id="17680" w:name="_Toc29810984"/>
      <w:bookmarkStart w:id="17681" w:name="_Toc36636345"/>
      <w:bookmarkStart w:id="17682" w:name="_Toc37273291"/>
      <w:bookmarkStart w:id="17683" w:name="_Toc45886381"/>
      <w:bookmarkStart w:id="17684" w:name="_Toc53183426"/>
      <w:bookmarkStart w:id="17685" w:name="_Toc58916138"/>
      <w:bookmarkStart w:id="17686" w:name="_Toc58918319"/>
      <w:bookmarkStart w:id="17687" w:name="_Toc66694189"/>
      <w:bookmarkStart w:id="17688" w:name="_Toc74916214"/>
      <w:bookmarkStart w:id="17689" w:name="_Toc76114839"/>
      <w:bookmarkStart w:id="17690" w:name="_Toc76544725"/>
      <w:bookmarkStart w:id="17691" w:name="_Toc82536847"/>
      <w:bookmarkStart w:id="17692" w:name="_Toc89953140"/>
      <w:bookmarkStart w:id="17693" w:name="_Toc98766957"/>
      <w:bookmarkStart w:id="17694" w:name="_Toc99703320"/>
      <w:bookmarkStart w:id="17695" w:name="_Toc106207112"/>
      <w:bookmarkStart w:id="17696" w:name="_Toc115081114"/>
      <w:bookmarkStart w:id="17697" w:name="_Toc122000065"/>
      <w:bookmarkStart w:id="17698" w:name="_Toc124154238"/>
      <w:bookmarkStart w:id="17699" w:name="_Toc124155013"/>
      <w:bookmarkStart w:id="17700" w:name="_Toc131560869"/>
      <w:bookmarkStart w:id="17701" w:name="_Toc137394569"/>
      <w:bookmarkStart w:id="17702" w:name="_Toc163475675"/>
      <w:bookmarkStart w:id="17703" w:name="_Toc176784005"/>
      <w:bookmarkStart w:id="17704" w:name="_Toc187257639"/>
      <w:r w:rsidRPr="00282498">
        <w:rPr>
          <w:lang w:val="fr-FR"/>
        </w:rPr>
        <w:t>J.1</w:t>
      </w:r>
      <w:r w:rsidRPr="00282498">
        <w:rPr>
          <w:lang w:val="fr-FR"/>
        </w:rPr>
        <w:tab/>
        <w:t>Static propagation condition</w:t>
      </w:r>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5" w:name="_Toc21103136"/>
      <w:bookmarkStart w:id="17706" w:name="_Toc29810985"/>
      <w:bookmarkStart w:id="17707" w:name="_Toc36636346"/>
      <w:bookmarkStart w:id="17708" w:name="_Toc37273292"/>
      <w:bookmarkStart w:id="17709" w:name="_Toc45886382"/>
      <w:bookmarkStart w:id="17710" w:name="_Toc53183427"/>
      <w:bookmarkStart w:id="17711" w:name="_Toc58916139"/>
      <w:bookmarkStart w:id="17712" w:name="_Toc58918320"/>
      <w:bookmarkStart w:id="17713" w:name="_Toc66694190"/>
      <w:bookmarkStart w:id="17714" w:name="_Toc74916215"/>
      <w:bookmarkStart w:id="17715" w:name="_Toc76114840"/>
      <w:bookmarkStart w:id="17716" w:name="_Toc76544726"/>
      <w:bookmarkStart w:id="17717" w:name="_Toc82536848"/>
      <w:bookmarkStart w:id="17718" w:name="_Toc89953141"/>
      <w:bookmarkStart w:id="17719" w:name="_Toc98766958"/>
      <w:bookmarkStart w:id="17720" w:name="_Toc99703321"/>
      <w:bookmarkStart w:id="17721" w:name="_Toc106207113"/>
      <w:bookmarkStart w:id="17722" w:name="_Toc115081115"/>
      <w:bookmarkStart w:id="17723" w:name="_Toc122000066"/>
      <w:bookmarkStart w:id="17724" w:name="_Toc124154239"/>
      <w:bookmarkStart w:id="17725" w:name="_Toc124155014"/>
      <w:bookmarkStart w:id="17726" w:name="_Toc131560870"/>
      <w:bookmarkStart w:id="17727" w:name="_Toc137394570"/>
      <w:bookmarkStart w:id="17728" w:name="_Toc163475676"/>
      <w:bookmarkStart w:id="17729" w:name="_Toc176784006"/>
      <w:bookmarkStart w:id="17730" w:name="_Toc187257640"/>
      <w:r w:rsidRPr="00931575">
        <w:t>J.2</w:t>
      </w:r>
      <w:r w:rsidRPr="00931575">
        <w:tab/>
        <w:t>Multi-path fading propagation conditions</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1" w:name="_Toc21103137"/>
      <w:bookmarkStart w:id="17732" w:name="_Toc29810986"/>
      <w:bookmarkStart w:id="17733" w:name="_Toc36636347"/>
      <w:bookmarkStart w:id="17734" w:name="_Toc37273293"/>
      <w:bookmarkStart w:id="17735" w:name="_Toc45886383"/>
      <w:bookmarkStart w:id="17736" w:name="_Toc53183428"/>
      <w:bookmarkStart w:id="17737" w:name="_Toc58916140"/>
      <w:bookmarkStart w:id="17738" w:name="_Toc58918321"/>
      <w:bookmarkStart w:id="17739" w:name="_Toc66694191"/>
      <w:bookmarkStart w:id="17740" w:name="_Toc74916216"/>
      <w:bookmarkStart w:id="17741" w:name="_Toc76114841"/>
      <w:bookmarkStart w:id="17742" w:name="_Toc76544727"/>
      <w:bookmarkStart w:id="17743" w:name="_Toc82536849"/>
      <w:bookmarkStart w:id="17744" w:name="_Toc89953142"/>
      <w:bookmarkStart w:id="17745" w:name="_Toc98766959"/>
      <w:bookmarkStart w:id="17746" w:name="_Toc99703322"/>
      <w:bookmarkStart w:id="17747" w:name="_Toc106207114"/>
      <w:bookmarkStart w:id="17748" w:name="_Toc115081116"/>
      <w:bookmarkStart w:id="17749" w:name="_Toc122000067"/>
      <w:bookmarkStart w:id="17750" w:name="_Toc124154240"/>
      <w:bookmarkStart w:id="17751" w:name="_Toc124155015"/>
      <w:bookmarkStart w:id="17752" w:name="_Toc131560871"/>
      <w:bookmarkStart w:id="17753" w:name="_Toc137394571"/>
      <w:bookmarkStart w:id="17754" w:name="_Toc163475677"/>
      <w:bookmarkStart w:id="17755" w:name="_Toc176784007"/>
      <w:bookmarkStart w:id="17756" w:name="_Toc187257641"/>
      <w:r w:rsidRPr="00931575">
        <w:t>J.2.1</w:t>
      </w:r>
      <w:r w:rsidRPr="00931575">
        <w:tab/>
        <w:t>Delay profiles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57" w:name="_Toc21103138"/>
      <w:bookmarkStart w:id="17758" w:name="_Toc29810987"/>
      <w:bookmarkStart w:id="17759" w:name="_Toc36636348"/>
      <w:bookmarkStart w:id="17760" w:name="_Toc37273294"/>
      <w:bookmarkStart w:id="17761" w:name="_Toc45886384"/>
      <w:bookmarkStart w:id="17762" w:name="_Toc53183429"/>
      <w:bookmarkStart w:id="17763" w:name="_Toc58916141"/>
      <w:bookmarkStart w:id="17764" w:name="_Toc58918322"/>
      <w:bookmarkStart w:id="17765" w:name="_Toc66694192"/>
      <w:bookmarkStart w:id="17766" w:name="_Toc74916217"/>
      <w:bookmarkStart w:id="17767" w:name="_Toc76114842"/>
      <w:bookmarkStart w:id="17768" w:name="_Toc76544728"/>
      <w:bookmarkStart w:id="17769" w:name="_Toc82536850"/>
      <w:bookmarkStart w:id="17770" w:name="_Toc89953143"/>
      <w:bookmarkStart w:id="17771" w:name="_Toc98766960"/>
      <w:bookmarkStart w:id="17772" w:name="_Toc99703323"/>
      <w:bookmarkStart w:id="17773" w:name="_Toc106207115"/>
      <w:bookmarkStart w:id="17774" w:name="_Toc115081117"/>
      <w:bookmarkStart w:id="17775" w:name="_Toc122000068"/>
      <w:bookmarkStart w:id="17776" w:name="_Toc124154241"/>
      <w:bookmarkStart w:id="17777" w:name="_Toc124155016"/>
      <w:bookmarkStart w:id="17778" w:name="_Toc131560872"/>
      <w:bookmarkStart w:id="17779" w:name="_Toc137394572"/>
      <w:bookmarkStart w:id="17780" w:name="_Toc163475678"/>
      <w:bookmarkStart w:id="17781" w:name="_Toc176784008"/>
      <w:bookmarkStart w:id="17782" w:name="_Toc187257642"/>
      <w:r w:rsidRPr="00931575">
        <w:t>J.2.</w:t>
      </w:r>
      <w:r w:rsidRPr="00931575">
        <w:rPr>
          <w:rFonts w:hint="eastAsia"/>
        </w:rPr>
        <w:t>1</w:t>
      </w:r>
      <w:r w:rsidRPr="00931575">
        <w:t>.1</w:t>
      </w:r>
      <w:r w:rsidRPr="00931575">
        <w:tab/>
        <w:t>Delay profiles for FR1</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3" w:name="_Toc21103139"/>
      <w:bookmarkStart w:id="17784" w:name="_Toc29810988"/>
      <w:bookmarkStart w:id="17785" w:name="_Toc36636349"/>
      <w:bookmarkStart w:id="17786" w:name="_Toc37273295"/>
      <w:bookmarkStart w:id="17787" w:name="_Toc45886385"/>
      <w:bookmarkStart w:id="17788" w:name="_Toc53183430"/>
      <w:bookmarkStart w:id="17789" w:name="_Toc58916142"/>
      <w:bookmarkStart w:id="17790" w:name="_Toc58918323"/>
      <w:bookmarkStart w:id="17791" w:name="_Toc66694193"/>
      <w:bookmarkStart w:id="17792" w:name="_Toc74916218"/>
      <w:bookmarkStart w:id="17793" w:name="_Toc76114843"/>
      <w:bookmarkStart w:id="17794" w:name="_Toc76544729"/>
      <w:bookmarkStart w:id="17795" w:name="_Toc82536851"/>
      <w:bookmarkStart w:id="17796" w:name="_Toc89953144"/>
      <w:bookmarkStart w:id="17797" w:name="_Toc98766961"/>
      <w:bookmarkStart w:id="17798" w:name="_Toc99703324"/>
      <w:bookmarkStart w:id="17799" w:name="_Toc106207116"/>
      <w:bookmarkStart w:id="17800" w:name="_Toc115081118"/>
      <w:bookmarkStart w:id="17801" w:name="_Toc122000069"/>
      <w:bookmarkStart w:id="17802" w:name="_Toc124154242"/>
      <w:bookmarkStart w:id="17803" w:name="_Toc124155017"/>
      <w:bookmarkStart w:id="17804" w:name="_Toc131560873"/>
      <w:bookmarkStart w:id="17805" w:name="_Toc137394573"/>
      <w:bookmarkStart w:id="17806" w:name="_Toc163475679"/>
      <w:bookmarkStart w:id="17807" w:name="_Toc176784009"/>
      <w:bookmarkStart w:id="17808" w:name="_Toc187257643"/>
      <w:r w:rsidRPr="00931575">
        <w:t>J.2.</w:t>
      </w:r>
      <w:r w:rsidRPr="00931575">
        <w:rPr>
          <w:rFonts w:hint="eastAsia"/>
        </w:rPr>
        <w:t>1</w:t>
      </w:r>
      <w:r w:rsidRPr="00931575">
        <w:t>.2</w:t>
      </w:r>
      <w:r w:rsidRPr="00931575">
        <w:tab/>
        <w:t>Delay profiles for FR2</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09" w:name="_Toc21103140"/>
      <w:bookmarkStart w:id="17810" w:name="_Toc29810989"/>
      <w:bookmarkStart w:id="17811" w:name="_Toc36636350"/>
      <w:bookmarkStart w:id="17812" w:name="_Toc37273296"/>
      <w:bookmarkStart w:id="17813" w:name="_Toc45886386"/>
      <w:bookmarkStart w:id="17814" w:name="_Toc53183431"/>
      <w:bookmarkStart w:id="17815" w:name="_Toc58916143"/>
      <w:bookmarkStart w:id="17816" w:name="_Toc58918324"/>
      <w:bookmarkStart w:id="17817" w:name="_Toc66694194"/>
      <w:bookmarkStart w:id="17818" w:name="_Toc74916219"/>
      <w:bookmarkStart w:id="17819" w:name="_Toc76114844"/>
      <w:bookmarkStart w:id="17820" w:name="_Toc76544730"/>
      <w:bookmarkStart w:id="17821" w:name="_Toc82536852"/>
      <w:bookmarkStart w:id="17822" w:name="_Toc89953145"/>
      <w:bookmarkStart w:id="17823" w:name="_Toc98766962"/>
      <w:bookmarkStart w:id="17824" w:name="_Toc99703325"/>
      <w:bookmarkStart w:id="17825" w:name="_Toc106207117"/>
      <w:bookmarkStart w:id="17826" w:name="_Toc115081119"/>
      <w:bookmarkStart w:id="17827" w:name="_Toc122000070"/>
      <w:bookmarkStart w:id="17828" w:name="_Toc124154243"/>
      <w:bookmarkStart w:id="17829" w:name="_Toc124155018"/>
      <w:bookmarkStart w:id="17830" w:name="_Toc131560874"/>
      <w:bookmarkStart w:id="17831" w:name="_Toc137394574"/>
      <w:bookmarkStart w:id="17832" w:name="_Toc163475680"/>
      <w:bookmarkStart w:id="17833" w:name="_Toc176784010"/>
      <w:bookmarkStart w:id="17834" w:name="_Toc187257644"/>
      <w:r w:rsidRPr="00931575">
        <w:t>J.2.2</w:t>
      </w:r>
      <w:r w:rsidRPr="00931575">
        <w:tab/>
        <w:t>Combinations of channel model parameters</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35" w:name="_Toc21103141"/>
      <w:bookmarkStart w:id="17836" w:name="_Toc29810990"/>
      <w:bookmarkStart w:id="17837" w:name="_Toc36636351"/>
      <w:bookmarkStart w:id="17838" w:name="_Toc37273297"/>
      <w:bookmarkStart w:id="17839" w:name="_Toc45886387"/>
      <w:bookmarkStart w:id="17840" w:name="_Toc53183432"/>
      <w:bookmarkStart w:id="17841" w:name="_Toc58916144"/>
      <w:bookmarkStart w:id="17842" w:name="_Toc58918325"/>
      <w:bookmarkStart w:id="17843" w:name="_Toc66694195"/>
      <w:bookmarkStart w:id="17844" w:name="_Toc74916220"/>
      <w:bookmarkStart w:id="17845" w:name="_Toc76114845"/>
      <w:bookmarkStart w:id="17846" w:name="_Toc76544731"/>
      <w:bookmarkStart w:id="17847" w:name="_Toc82536853"/>
      <w:bookmarkStart w:id="17848" w:name="_Toc89953146"/>
      <w:bookmarkStart w:id="17849" w:name="_Toc98766963"/>
      <w:bookmarkStart w:id="17850" w:name="_Toc99703326"/>
      <w:bookmarkStart w:id="17851" w:name="_Toc106207118"/>
      <w:bookmarkStart w:id="17852" w:name="_Toc115081120"/>
      <w:bookmarkStart w:id="17853" w:name="_Toc122000071"/>
      <w:bookmarkStart w:id="17854" w:name="_Toc124154244"/>
      <w:bookmarkStart w:id="17855" w:name="_Toc124155019"/>
      <w:bookmarkStart w:id="17856" w:name="_Toc131560875"/>
      <w:bookmarkStart w:id="17857" w:name="_Toc137394575"/>
      <w:bookmarkStart w:id="17858" w:name="_Toc163475681"/>
      <w:bookmarkStart w:id="17859" w:name="_Toc176784011"/>
      <w:bookmarkStart w:id="17860" w:name="_Toc187257645"/>
      <w:r w:rsidRPr="00931575">
        <w:t>J.2.</w:t>
      </w:r>
      <w:r w:rsidRPr="00931575">
        <w:rPr>
          <w:rFonts w:hint="eastAsia"/>
        </w:rPr>
        <w:t>3</w:t>
      </w:r>
      <w:r w:rsidRPr="00931575">
        <w:tab/>
        <w:t>MIMO channel correlation matrices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61" w:name="_Toc21103142"/>
      <w:bookmarkStart w:id="17862" w:name="_Toc29810991"/>
      <w:bookmarkStart w:id="17863" w:name="_Toc36636352"/>
      <w:bookmarkStart w:id="17864" w:name="_Toc37273298"/>
      <w:bookmarkStart w:id="17865" w:name="_Toc45886388"/>
      <w:bookmarkStart w:id="17866" w:name="_Toc53183433"/>
      <w:bookmarkStart w:id="17867" w:name="_Toc58916145"/>
      <w:bookmarkStart w:id="17868" w:name="_Toc58918326"/>
      <w:bookmarkStart w:id="17869" w:name="_Toc66694196"/>
      <w:bookmarkStart w:id="17870" w:name="_Toc74916221"/>
      <w:bookmarkStart w:id="17871" w:name="_Toc76114846"/>
      <w:bookmarkStart w:id="17872" w:name="_Toc76544732"/>
      <w:bookmarkStart w:id="17873" w:name="_Toc82536854"/>
      <w:bookmarkStart w:id="17874" w:name="_Toc89953147"/>
      <w:bookmarkStart w:id="17875" w:name="_Toc98766964"/>
      <w:bookmarkStart w:id="17876" w:name="_Toc99703327"/>
      <w:bookmarkStart w:id="17877" w:name="_Toc106207119"/>
      <w:bookmarkStart w:id="17878" w:name="_Toc115081121"/>
      <w:bookmarkStart w:id="17879" w:name="_Toc122000072"/>
      <w:bookmarkStart w:id="17880" w:name="_Toc124154245"/>
      <w:bookmarkStart w:id="17881" w:name="_Toc124155020"/>
      <w:bookmarkStart w:id="17882" w:name="_Toc131560876"/>
      <w:bookmarkStart w:id="17883" w:name="_Toc137394576"/>
      <w:bookmarkStart w:id="17884" w:name="_Toc163475682"/>
      <w:bookmarkStart w:id="17885" w:name="_Toc176784012"/>
      <w:bookmarkStart w:id="17886" w:name="_Toc18725764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87" w:name="_Toc21103143"/>
      <w:bookmarkStart w:id="17888" w:name="_Toc29810992"/>
      <w:bookmarkStart w:id="17889" w:name="_Toc36636353"/>
      <w:bookmarkStart w:id="17890" w:name="_Toc37273299"/>
      <w:bookmarkStart w:id="17891" w:name="_Toc45886389"/>
      <w:bookmarkStart w:id="17892" w:name="_Toc53183434"/>
      <w:bookmarkStart w:id="17893" w:name="_Toc58916146"/>
      <w:bookmarkStart w:id="17894" w:name="_Toc58918327"/>
      <w:bookmarkStart w:id="17895" w:name="_Toc66694197"/>
      <w:bookmarkStart w:id="17896" w:name="_Toc74916222"/>
      <w:bookmarkStart w:id="17897" w:name="_Toc76114847"/>
      <w:bookmarkStart w:id="17898" w:name="_Toc76544733"/>
      <w:bookmarkStart w:id="17899" w:name="_Toc82536855"/>
      <w:bookmarkStart w:id="17900" w:name="_Toc89953148"/>
      <w:bookmarkStart w:id="17901" w:name="_Toc98766965"/>
      <w:bookmarkStart w:id="17902" w:name="_Toc99703328"/>
      <w:bookmarkStart w:id="17903" w:name="_Toc106207120"/>
      <w:bookmarkStart w:id="17904" w:name="_Toc115081122"/>
      <w:bookmarkStart w:id="17905" w:name="_Toc122000073"/>
      <w:bookmarkStart w:id="17906" w:name="_Toc124154246"/>
      <w:bookmarkStart w:id="17907" w:name="_Toc124155021"/>
      <w:bookmarkStart w:id="17908" w:name="_Toc131560877"/>
      <w:bookmarkStart w:id="17909" w:name="_Toc137394577"/>
      <w:bookmarkStart w:id="17910" w:name="_Toc163475683"/>
      <w:bookmarkStart w:id="17911" w:name="_Toc176784013"/>
      <w:bookmarkStart w:id="17912" w:name="_Toc18725764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7pt;height:159.05pt" o:ole="">
                  <v:imagedata r:id="rId128" o:title=""/>
                </v:shape>
                <o:OLEObject Type="Embed" ProgID="Equation.DSMT4" ShapeID="_x0000_i1068" DrawAspect="Content" ObjectID="_1812200023"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13" w:name="_Toc21103144"/>
      <w:bookmarkStart w:id="17914" w:name="_Toc29810993"/>
      <w:bookmarkStart w:id="17915" w:name="_Toc36636354"/>
      <w:bookmarkStart w:id="17916" w:name="_Toc37273300"/>
      <w:bookmarkStart w:id="17917" w:name="_Toc45886390"/>
      <w:bookmarkStart w:id="17918" w:name="_Toc53183435"/>
      <w:bookmarkStart w:id="17919" w:name="_Toc58916147"/>
      <w:bookmarkStart w:id="17920" w:name="_Toc58918328"/>
      <w:bookmarkStart w:id="17921" w:name="_Toc66694198"/>
      <w:bookmarkStart w:id="17922" w:name="_Toc74916223"/>
      <w:bookmarkStart w:id="17923" w:name="_Toc76114848"/>
      <w:bookmarkStart w:id="17924" w:name="_Toc76544734"/>
      <w:bookmarkStart w:id="17925" w:name="_Toc82536856"/>
      <w:bookmarkStart w:id="17926" w:name="_Toc89953149"/>
      <w:bookmarkStart w:id="17927" w:name="_Toc98766966"/>
      <w:bookmarkStart w:id="17928" w:name="_Toc99703329"/>
      <w:bookmarkStart w:id="17929" w:name="_Toc106207121"/>
      <w:bookmarkStart w:id="17930" w:name="_Toc115081123"/>
      <w:bookmarkStart w:id="17931" w:name="_Toc122000074"/>
      <w:bookmarkStart w:id="17932" w:name="_Toc124154247"/>
      <w:bookmarkStart w:id="17933" w:name="_Toc124155022"/>
      <w:bookmarkStart w:id="17934" w:name="_Toc131560878"/>
      <w:bookmarkStart w:id="17935" w:name="_Toc137394578"/>
      <w:bookmarkStart w:id="17936" w:name="_Toc163475684"/>
      <w:bookmarkStart w:id="17937" w:name="_Toc176784014"/>
      <w:bookmarkStart w:id="17938" w:name="_Toc18725764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85pt;height:15.05pt" o:ole="">
                  <v:imagedata r:id="rId155" o:title=""/>
                </v:shape>
                <o:OLEObject Type="Embed" ProgID="Equation.3" ShapeID="_x0000_i1069" DrawAspect="Content" ObjectID="_1812200024"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6pt;height:15.05pt" o:ole="">
                  <v:imagedata r:id="rId158" o:title=""/>
                </v:shape>
                <o:OLEObject Type="Embed" ProgID="Equation.3" ShapeID="_x0000_i1070" DrawAspect="Content" ObjectID="_1812200025"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39" w:name="_Toc21103145"/>
      <w:bookmarkStart w:id="17940" w:name="_Toc29810994"/>
      <w:bookmarkStart w:id="17941" w:name="_Toc36636355"/>
      <w:bookmarkStart w:id="17942" w:name="_Toc37273301"/>
      <w:bookmarkStart w:id="17943" w:name="_Toc45886391"/>
      <w:bookmarkStart w:id="17944" w:name="_Toc53183436"/>
      <w:bookmarkStart w:id="17945" w:name="_Toc58916148"/>
      <w:bookmarkStart w:id="17946" w:name="_Toc58918329"/>
      <w:bookmarkStart w:id="17947" w:name="_Toc66694199"/>
      <w:bookmarkStart w:id="17948" w:name="_Toc74916224"/>
      <w:bookmarkStart w:id="17949" w:name="_Toc76114849"/>
      <w:bookmarkStart w:id="17950" w:name="_Toc76544735"/>
      <w:bookmarkStart w:id="17951" w:name="_Toc82536857"/>
      <w:bookmarkStart w:id="17952" w:name="_Toc89953150"/>
      <w:bookmarkStart w:id="17953" w:name="_Toc98766967"/>
      <w:bookmarkStart w:id="17954" w:name="_Toc99703330"/>
      <w:bookmarkStart w:id="17955" w:name="_Toc106207122"/>
      <w:bookmarkStart w:id="17956" w:name="_Toc115081124"/>
      <w:bookmarkStart w:id="17957" w:name="_Toc122000075"/>
      <w:bookmarkStart w:id="17958" w:name="_Toc124154248"/>
      <w:bookmarkStart w:id="17959" w:name="_Toc124155023"/>
      <w:bookmarkStart w:id="17960" w:name="_Toc131560879"/>
      <w:bookmarkStart w:id="17961" w:name="_Toc137394579"/>
      <w:bookmarkStart w:id="17962" w:name="_Toc163475685"/>
      <w:bookmarkStart w:id="17963" w:name="_Toc176784015"/>
      <w:bookmarkStart w:id="17964" w:name="_Toc187257649"/>
      <w:r w:rsidRPr="00931575">
        <w:t>J.2.</w:t>
      </w:r>
      <w:r w:rsidRPr="00931575">
        <w:rPr>
          <w:rFonts w:hint="eastAsia"/>
        </w:rPr>
        <w:t>3</w:t>
      </w:r>
      <w:r w:rsidRPr="00931575">
        <w:t>.2</w:t>
      </w:r>
      <w:r w:rsidRPr="00931575">
        <w:tab/>
        <w:t>Multi-antenna channel models using cross polarized antennas</w:t>
      </w:r>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65" w:name="_Toc21103146"/>
      <w:bookmarkStart w:id="17966" w:name="_Toc29810995"/>
      <w:bookmarkStart w:id="17967" w:name="_Toc36636356"/>
      <w:bookmarkStart w:id="17968" w:name="_Toc37273302"/>
      <w:bookmarkStart w:id="17969" w:name="_Toc45886392"/>
      <w:bookmarkStart w:id="17970" w:name="_Toc53183437"/>
      <w:bookmarkStart w:id="17971" w:name="_Toc58916149"/>
      <w:bookmarkStart w:id="17972" w:name="_Toc58918330"/>
      <w:bookmarkStart w:id="17973" w:name="_Toc66694200"/>
      <w:bookmarkStart w:id="17974" w:name="_Toc74916225"/>
      <w:bookmarkStart w:id="17975" w:name="_Toc76114850"/>
      <w:bookmarkStart w:id="17976" w:name="_Toc76544736"/>
      <w:bookmarkStart w:id="17977" w:name="_Toc82536858"/>
      <w:bookmarkStart w:id="17978" w:name="_Toc89953151"/>
      <w:bookmarkStart w:id="17979" w:name="_Toc98766968"/>
      <w:bookmarkStart w:id="17980" w:name="_Toc99703331"/>
      <w:bookmarkStart w:id="17981" w:name="_Toc106207123"/>
      <w:bookmarkStart w:id="17982" w:name="_Toc115081125"/>
      <w:bookmarkStart w:id="17983" w:name="_Toc122000076"/>
      <w:bookmarkStart w:id="17984" w:name="_Toc124154249"/>
      <w:bookmarkStart w:id="17985" w:name="_Toc124155024"/>
      <w:bookmarkStart w:id="17986" w:name="_Toc131560880"/>
      <w:bookmarkStart w:id="17987" w:name="_Toc137394580"/>
      <w:bookmarkStart w:id="17988" w:name="_Toc163475686"/>
      <w:bookmarkStart w:id="17989" w:name="_Toc176784016"/>
      <w:bookmarkStart w:id="17990" w:name="_Toc187257650"/>
      <w:r w:rsidRPr="00931575">
        <w:rPr>
          <w:lang w:eastAsia="ko-KR"/>
        </w:rPr>
        <w:t>J.2.3.2.1</w:t>
      </w:r>
      <w:r w:rsidRPr="00931575">
        <w:rPr>
          <w:lang w:eastAsia="ko-KR"/>
        </w:rPr>
        <w:tab/>
        <w:t>Definition of MIMO correlation matrices using cross polarized antennas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991" w:name="_Toc21103147"/>
      <w:bookmarkStart w:id="17992" w:name="_Toc29810996"/>
      <w:bookmarkStart w:id="17993" w:name="_Toc36636357"/>
      <w:bookmarkStart w:id="17994" w:name="_Toc37273303"/>
      <w:bookmarkStart w:id="17995" w:name="_Toc45886393"/>
      <w:bookmarkStart w:id="17996" w:name="_Toc53183438"/>
      <w:bookmarkStart w:id="17997" w:name="_Toc58916150"/>
      <w:bookmarkStart w:id="17998" w:name="_Toc58918331"/>
      <w:bookmarkStart w:id="17999" w:name="_Toc66694201"/>
      <w:bookmarkStart w:id="18000" w:name="_Toc74916226"/>
      <w:bookmarkStart w:id="18001" w:name="_Toc76114851"/>
      <w:bookmarkStart w:id="18002" w:name="_Toc76544737"/>
      <w:bookmarkStart w:id="18003" w:name="_Toc82536859"/>
      <w:bookmarkStart w:id="18004" w:name="_Toc89953152"/>
      <w:bookmarkStart w:id="18005" w:name="_Toc98766969"/>
      <w:bookmarkStart w:id="18006" w:name="_Toc99703332"/>
      <w:bookmarkStart w:id="18007" w:name="_Toc106207124"/>
      <w:bookmarkStart w:id="18008" w:name="_Toc115081126"/>
      <w:bookmarkStart w:id="18009" w:name="_Toc122000077"/>
      <w:bookmarkStart w:id="18010" w:name="_Toc124154250"/>
      <w:bookmarkStart w:id="18011" w:name="_Toc124155025"/>
      <w:bookmarkStart w:id="18012" w:name="_Toc131560881"/>
      <w:bookmarkStart w:id="18013" w:name="_Toc137394581"/>
      <w:bookmarkStart w:id="18014" w:name="_Toc163475687"/>
      <w:bookmarkStart w:id="18015" w:name="_Toc176784017"/>
      <w:bookmarkStart w:id="18016" w:name="_Toc18725765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711C6060" w14:textId="77777777" w:rsidR="00C45907" w:rsidRPr="00931575" w:rsidRDefault="00C45907" w:rsidP="00C45907">
      <w:pPr>
        <w:pStyle w:val="Heading5"/>
      </w:pPr>
      <w:bookmarkStart w:id="18017" w:name="_Toc21103148"/>
      <w:bookmarkStart w:id="18018" w:name="_Toc29810997"/>
      <w:bookmarkStart w:id="18019" w:name="_Toc36636358"/>
      <w:bookmarkStart w:id="18020" w:name="_Toc37273304"/>
      <w:bookmarkStart w:id="18021" w:name="_Toc45886394"/>
      <w:bookmarkStart w:id="18022" w:name="_Toc53183439"/>
      <w:bookmarkStart w:id="18023" w:name="_Toc58916151"/>
      <w:bookmarkStart w:id="18024" w:name="_Toc58918332"/>
      <w:bookmarkStart w:id="18025" w:name="_Toc66694202"/>
      <w:bookmarkStart w:id="18026" w:name="_Toc74916227"/>
      <w:bookmarkStart w:id="18027" w:name="_Toc76114852"/>
      <w:bookmarkStart w:id="18028" w:name="_Toc76544738"/>
      <w:bookmarkStart w:id="18029" w:name="_Toc82536860"/>
      <w:bookmarkStart w:id="18030" w:name="_Toc89953153"/>
      <w:bookmarkStart w:id="18031" w:name="_Toc98766970"/>
      <w:bookmarkStart w:id="18032" w:name="_Toc99703333"/>
      <w:bookmarkStart w:id="18033" w:name="_Toc106207125"/>
      <w:bookmarkStart w:id="18034" w:name="_Toc115081127"/>
      <w:bookmarkStart w:id="18035" w:name="_Toc122000078"/>
      <w:bookmarkStart w:id="18036" w:name="_Toc124154251"/>
      <w:bookmarkStart w:id="18037" w:name="_Toc124155026"/>
      <w:bookmarkStart w:id="18038" w:name="_Toc131560882"/>
      <w:bookmarkStart w:id="18039" w:name="_Toc137394582"/>
      <w:bookmarkStart w:id="18040" w:name="_Toc163475688"/>
      <w:bookmarkStart w:id="18041" w:name="_Toc176784018"/>
      <w:bookmarkStart w:id="18042" w:name="_Toc187257652"/>
      <w:r w:rsidRPr="00931575">
        <w:t>J.2.3.2.2.1</w:t>
      </w:r>
      <w:r w:rsidRPr="00931575">
        <w:tab/>
        <w:t>Spatial correlation matrices at UE side</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43" w:name="_Toc21103149"/>
      <w:bookmarkStart w:id="18044" w:name="_Toc29810998"/>
      <w:bookmarkStart w:id="18045" w:name="_Toc36636359"/>
      <w:bookmarkStart w:id="18046" w:name="_Toc37273305"/>
      <w:bookmarkStart w:id="18047" w:name="_Toc45886395"/>
      <w:bookmarkStart w:id="18048" w:name="_Toc53183440"/>
      <w:bookmarkStart w:id="18049" w:name="_Toc58916152"/>
      <w:bookmarkStart w:id="18050" w:name="_Toc58918333"/>
      <w:bookmarkStart w:id="18051" w:name="_Toc66694203"/>
      <w:bookmarkStart w:id="18052" w:name="_Toc74916228"/>
      <w:bookmarkStart w:id="18053" w:name="_Toc76114853"/>
      <w:bookmarkStart w:id="18054" w:name="_Toc76544739"/>
      <w:bookmarkStart w:id="18055" w:name="_Toc82536861"/>
      <w:bookmarkStart w:id="18056" w:name="_Toc89953154"/>
      <w:bookmarkStart w:id="18057" w:name="_Toc98766971"/>
      <w:bookmarkStart w:id="18058" w:name="_Toc99703334"/>
      <w:bookmarkStart w:id="18059" w:name="_Toc106207126"/>
      <w:bookmarkStart w:id="18060" w:name="_Toc115081128"/>
      <w:bookmarkStart w:id="18061" w:name="_Toc122000079"/>
      <w:bookmarkStart w:id="18062" w:name="_Toc124154252"/>
      <w:bookmarkStart w:id="18063" w:name="_Toc124155027"/>
      <w:bookmarkStart w:id="18064" w:name="_Toc131560883"/>
      <w:bookmarkStart w:id="18065" w:name="_Toc137394583"/>
      <w:bookmarkStart w:id="18066" w:name="_Toc163475689"/>
      <w:bookmarkStart w:id="18067" w:name="_Toc176784019"/>
      <w:bookmarkStart w:id="18068" w:name="_Toc187257653"/>
      <w:r w:rsidRPr="00931575">
        <w:t>J.2.3.2.2.2</w:t>
      </w:r>
      <w:r w:rsidRPr="00931575">
        <w:tab/>
        <w:t>Spatial correlation matrices at gNB side</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69" w:name="_Toc21103150"/>
      <w:bookmarkStart w:id="18070" w:name="_Toc29810999"/>
      <w:bookmarkStart w:id="18071" w:name="_Toc36636360"/>
      <w:bookmarkStart w:id="18072" w:name="_Toc37273306"/>
      <w:bookmarkStart w:id="18073" w:name="_Toc45886396"/>
      <w:bookmarkStart w:id="18074" w:name="_Toc53183441"/>
      <w:bookmarkStart w:id="18075" w:name="_Toc58916153"/>
      <w:bookmarkStart w:id="18076" w:name="_Toc58918334"/>
      <w:bookmarkStart w:id="18077" w:name="_Toc66694204"/>
      <w:bookmarkStart w:id="18078" w:name="_Toc74916229"/>
      <w:bookmarkStart w:id="18079" w:name="_Toc76114854"/>
      <w:bookmarkStart w:id="18080" w:name="_Toc76544740"/>
      <w:bookmarkStart w:id="18081" w:name="_Toc82536862"/>
      <w:bookmarkStart w:id="18082" w:name="_Toc89953155"/>
      <w:bookmarkStart w:id="18083" w:name="_Toc98766972"/>
      <w:bookmarkStart w:id="18084" w:name="_Toc99703335"/>
      <w:bookmarkStart w:id="18085" w:name="_Toc106207127"/>
      <w:bookmarkStart w:id="18086" w:name="_Toc115081129"/>
      <w:bookmarkStart w:id="18087" w:name="_Toc122000080"/>
      <w:bookmarkStart w:id="18088" w:name="_Toc124154253"/>
      <w:bookmarkStart w:id="18089" w:name="_Toc124155028"/>
      <w:bookmarkStart w:id="18090" w:name="_Toc131560884"/>
      <w:bookmarkStart w:id="18091" w:name="_Toc137394584"/>
      <w:bookmarkStart w:id="18092" w:name="_Toc163475690"/>
      <w:bookmarkStart w:id="18093" w:name="_Toc176784020"/>
      <w:bookmarkStart w:id="18094" w:name="_Toc187257654"/>
      <w:r w:rsidRPr="00931575">
        <w:rPr>
          <w:rFonts w:hint="eastAsia"/>
          <w:lang w:eastAsia="ko-KR"/>
        </w:rPr>
        <w:t>J.2.3.2.3</w:t>
      </w:r>
      <w:r w:rsidRPr="00931575">
        <w:rPr>
          <w:lang w:eastAsia="ko-KR"/>
        </w:rPr>
        <w:tab/>
        <w:t>MIMO correlation matrices using cross polarized antennas</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095" w:name="_Toc36636361"/>
      <w:bookmarkStart w:id="18096" w:name="_Toc37273307"/>
      <w:bookmarkStart w:id="18097" w:name="_Toc45886397"/>
      <w:bookmarkStart w:id="18098" w:name="_Toc53183442"/>
      <w:bookmarkStart w:id="18099" w:name="_Toc58916154"/>
      <w:bookmarkStart w:id="18100" w:name="_Toc58918335"/>
      <w:bookmarkStart w:id="18101" w:name="_Toc66694205"/>
      <w:bookmarkStart w:id="18102" w:name="_Toc74916230"/>
      <w:bookmarkStart w:id="18103" w:name="_Toc76114855"/>
      <w:bookmarkStart w:id="18104" w:name="_Toc76544741"/>
      <w:bookmarkStart w:id="18105" w:name="_Toc82536863"/>
      <w:bookmarkStart w:id="18106" w:name="_Toc89953156"/>
      <w:bookmarkStart w:id="18107" w:name="_Toc98766973"/>
      <w:bookmarkStart w:id="18108" w:name="_Toc99703336"/>
      <w:bookmarkStart w:id="18109" w:name="_Toc106207128"/>
      <w:bookmarkStart w:id="18110" w:name="_Toc115081130"/>
      <w:bookmarkStart w:id="18111" w:name="_Toc122000081"/>
      <w:bookmarkStart w:id="18112" w:name="_Toc124154254"/>
      <w:bookmarkStart w:id="18113" w:name="_Toc124155029"/>
      <w:bookmarkStart w:id="18114" w:name="_Toc131560885"/>
      <w:bookmarkStart w:id="18115" w:name="_Toc137394585"/>
      <w:bookmarkStart w:id="18116" w:name="_Toc163475691"/>
      <w:bookmarkStart w:id="18117" w:name="_Toc176784021"/>
      <w:bookmarkStart w:id="18118" w:name="_Toc187257655"/>
      <w:r w:rsidRPr="00931575">
        <w:t>J.3</w:t>
      </w:r>
      <w:r w:rsidRPr="00931575">
        <w:tab/>
        <w:t>High speed train condition</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2.95pt;height:21.4pt" o:ole="">
            <v:imagedata r:id="rId180" o:title=""/>
          </v:shape>
          <o:OLEObject Type="Embed" ProgID="Equation.3" ShapeID="_x0000_i1071" DrawAspect="Content" ObjectID="_1812200026"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15pt;height:15.05pt" o:ole="">
            <v:imagedata r:id="rId182" o:title=""/>
          </v:shape>
          <o:OLEObject Type="Embed" ProgID="Equation.3" ShapeID="_x0000_i1072" DrawAspect="Content" ObjectID="_1812200027" r:id="rId183"/>
        </w:object>
      </w:r>
      <w:r w:rsidRPr="00931575">
        <w:t xml:space="preserve"> is the Doppler shift and </w:t>
      </w:r>
      <w:r w:rsidRPr="00931575">
        <w:rPr>
          <w:position w:val="-10"/>
        </w:rPr>
        <w:object w:dxaOrig="285" w:dyaOrig="285" w14:anchorId="28649224">
          <v:shape id="_x0000_i1073" type="#_x0000_t75" style="width:15.05pt;height:15.05pt" o:ole="">
            <v:imagedata r:id="rId184" o:title=""/>
          </v:shape>
          <o:OLEObject Type="Embed" ProgID="Equation.3" ShapeID="_x0000_i1073" DrawAspect="Content" ObjectID="_1812200028"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05pt;height:50.6pt" o:ole="">
            <v:imagedata r:id="rId186" o:title=""/>
          </v:shape>
          <o:OLEObject Type="Embed" ProgID="Equation.3" ShapeID="_x0000_i1074" DrawAspect="Content" ObjectID="_1812200029" r:id="rId187"/>
        </w:object>
      </w:r>
      <w:r w:rsidRPr="00931575">
        <w:t xml:space="preserve">, </w:t>
      </w:r>
      <w:r w:rsidRPr="00931575">
        <w:rPr>
          <w:position w:val="-10"/>
        </w:rPr>
        <w:object w:dxaOrig="1290" w:dyaOrig="435" w14:anchorId="5C459855">
          <v:shape id="_x0000_i1075" type="#_x0000_t75" style="width:65.6pt;height:21.4pt" o:ole="">
            <v:imagedata r:id="rId188" o:title=""/>
          </v:shape>
          <o:OLEObject Type="Embed" ProgID="Equation.3" ShapeID="_x0000_i1075" DrawAspect="Content" ObjectID="_1812200030"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85pt;height:51.05pt" o:ole="">
            <v:imagedata r:id="rId190" o:title=""/>
          </v:shape>
          <o:OLEObject Type="Embed" ProgID="Equation.3" ShapeID="_x0000_i1076" DrawAspect="Content" ObjectID="_1812200031" r:id="rId191"/>
        </w:object>
      </w:r>
      <w:r w:rsidRPr="00931575">
        <w:t xml:space="preserve">, </w:t>
      </w:r>
      <w:r w:rsidRPr="00931575">
        <w:rPr>
          <w:position w:val="-10"/>
        </w:rPr>
        <w:object w:dxaOrig="1875" w:dyaOrig="435" w14:anchorId="5106F0A6">
          <v:shape id="_x0000_i1077" type="#_x0000_t75" style="width:93.4pt;height:21.4pt" o:ole="">
            <v:imagedata r:id="rId192" o:title=""/>
          </v:shape>
          <o:OLEObject Type="Embed" ProgID="Equation.3" ShapeID="_x0000_i1077" DrawAspect="Content" ObjectID="_1812200032"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4pt;height:21.4pt" o:ole="">
            <v:imagedata r:id="rId194" o:title=""/>
          </v:shape>
          <o:OLEObject Type="Embed" ProgID="Equation.3" ShapeID="_x0000_i1078" DrawAspect="Content" ObjectID="_1812200033" r:id="rId195"/>
        </w:object>
      </w:r>
      <w:r w:rsidRPr="00931575">
        <w:t xml:space="preserve">, </w:t>
      </w:r>
      <w:r w:rsidRPr="00931575">
        <w:rPr>
          <w:position w:val="-12"/>
        </w:rPr>
        <w:object w:dxaOrig="1290" w:dyaOrig="435" w14:anchorId="500D0F6B">
          <v:shape id="_x0000_i1079" type="#_x0000_t75" style="width:65.6pt;height:21.4pt" o:ole="">
            <v:imagedata r:id="rId196" o:title=""/>
          </v:shape>
          <o:OLEObject Type="Embed" ProgID="Equation.3" ShapeID="_x0000_i1079" DrawAspect="Content" ObjectID="_1812200034"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4pt;height:15.05pt" o:ole="">
            <v:imagedata r:id="rId198" o:title=""/>
          </v:shape>
          <o:OLEObject Type="Embed" ProgID="Equation.3" ShapeID="_x0000_i1080" DrawAspect="Content" ObjectID="_1812200035" r:id="rId199"/>
        </w:object>
      </w:r>
      <w:r w:rsidRPr="00931575">
        <w:t xml:space="preserve"> is the initial distance in metres of the train from BS, and </w:t>
      </w:r>
      <w:r w:rsidRPr="00931575">
        <w:rPr>
          <w:position w:val="-10"/>
        </w:rPr>
        <w:object w:dxaOrig="460" w:dyaOrig="300" w14:anchorId="641A88BA">
          <v:shape id="_x0000_i1081" type="#_x0000_t75" style="width:29.15pt;height:15.05pt" o:ole="">
            <v:imagedata r:id="rId200" o:title=""/>
          </v:shape>
          <o:OLEObject Type="Embed" ProgID="Equation.3" ShapeID="_x0000_i1081" DrawAspect="Content" ObjectID="_1812200036"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1pt;height:15.05pt" o:ole="">
            <v:imagedata r:id="rId202" o:title=""/>
          </v:shape>
          <o:OLEObject Type="Embed" ProgID="Equation.3" ShapeID="_x0000_i1082" DrawAspect="Content" ObjectID="_1812200037" r:id="rId203"/>
        </w:object>
      </w:r>
      <w:r w:rsidRPr="00931575">
        <w:t xml:space="preserve"> is the velocity of the train in m/s, </w:t>
      </w:r>
      <w:r w:rsidRPr="00931575">
        <w:rPr>
          <w:position w:val="-6"/>
        </w:rPr>
        <w:object w:dxaOrig="139" w:dyaOrig="220" w14:anchorId="3BBF34BA">
          <v:shape id="_x0000_i1083" type="#_x0000_t75" style="width:6.85pt;height:15.05pt" o:ole="">
            <v:imagedata r:id="rId204" o:title=""/>
          </v:shape>
          <o:OLEObject Type="Embed" ProgID="Equation.3" ShapeID="_x0000_i1083" DrawAspect="Content" ObjectID="_1812200038"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05pt;height:21.4pt" o:ole="">
                  <v:imagedata r:id="rId206" o:title=""/>
                </v:shape>
                <o:OLEObject Type="Embed" ProgID="Equation.3" ShapeID="_x0000_i1084" DrawAspect="Content" ObjectID="_1812200039"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15pt;height:15.05pt" o:ole="">
                  <v:imagedata r:id="rId200" o:title=""/>
                </v:shape>
                <o:OLEObject Type="Embed" ProgID="Equation.3" ShapeID="_x0000_i1085" DrawAspect="Content" ObjectID="_1812200040"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05pt;height:15.05pt" o:ole="">
                  <v:imagedata r:id="rId209" o:title=""/>
                </v:shape>
                <o:OLEObject Type="Embed" ProgID="Equation.3" ShapeID="_x0000_i1086" DrawAspect="Content" ObjectID="_1812200041"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05pt;height:15.05pt" o:ole="">
                  <v:imagedata r:id="rId211" o:title=""/>
                </v:shape>
                <o:OLEObject Type="Embed" ProgID="Equation.3" ShapeID="_x0000_i1087" DrawAspect="Content" ObjectID="_1812200042"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05pt;height:21.4pt" o:ole="">
                  <v:imagedata r:id="rId206" o:title=""/>
                </v:shape>
                <o:OLEObject Type="Embed" ProgID="Equation.3" ShapeID="_x0000_i1088" DrawAspect="Content" ObjectID="_1812200043"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15pt;height:15.05pt" o:ole="">
                  <v:imagedata r:id="rId200" o:title=""/>
                </v:shape>
                <o:OLEObject Type="Embed" ProgID="Equation.3" ShapeID="_x0000_i1089" DrawAspect="Content" ObjectID="_1812200044"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6.85pt;height:6.85pt" o:ole="">
                  <v:imagedata r:id="rId209" o:title=""/>
                </v:shape>
                <o:OLEObject Type="Embed" ProgID="Equation.3" ShapeID="_x0000_i1090" DrawAspect="Content" ObjectID="_1812200045"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05pt;height:15.05pt" o:ole="">
                  <v:imagedata r:id="rId211" o:title=""/>
                </v:shape>
                <o:OLEObject Type="Embed" ProgID="Equation.3" ShapeID="_x0000_i1091" DrawAspect="Content" ObjectID="_1812200046"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19" w:name="_Toc508717195"/>
      <w:bookmarkStart w:id="18120" w:name="_Toc45886398"/>
      <w:bookmarkStart w:id="18121" w:name="_Toc53183443"/>
      <w:bookmarkStart w:id="18122" w:name="_Toc58916155"/>
      <w:bookmarkStart w:id="18123" w:name="_Toc58918336"/>
      <w:bookmarkStart w:id="18124" w:name="_Toc66694206"/>
      <w:bookmarkStart w:id="18125" w:name="_Toc74916231"/>
      <w:bookmarkStart w:id="18126" w:name="_Toc76114856"/>
      <w:bookmarkStart w:id="18127" w:name="_Toc76544742"/>
      <w:bookmarkStart w:id="18128" w:name="_Toc82536864"/>
      <w:bookmarkStart w:id="18129" w:name="_Toc89953157"/>
      <w:bookmarkStart w:id="18130" w:name="_Toc98766974"/>
      <w:bookmarkStart w:id="18131" w:name="_Toc99703337"/>
      <w:bookmarkStart w:id="18132" w:name="_Toc106207129"/>
      <w:bookmarkStart w:id="18133" w:name="_Toc115081131"/>
      <w:bookmarkStart w:id="18134" w:name="_Toc122000082"/>
      <w:bookmarkStart w:id="18135" w:name="_Toc124154255"/>
      <w:bookmarkStart w:id="18136" w:name="_Toc124155030"/>
      <w:bookmarkStart w:id="18137" w:name="_Toc131560886"/>
      <w:bookmarkStart w:id="18138" w:name="_Toc137394586"/>
      <w:bookmarkStart w:id="18139" w:name="_Toc163475692"/>
      <w:bookmarkStart w:id="18140" w:name="_Toc176784022"/>
      <w:bookmarkStart w:id="18141" w:name="_Toc187257656"/>
      <w:r w:rsidRPr="00931575">
        <w:rPr>
          <w:rFonts w:hint="eastAsia"/>
          <w:noProof/>
          <w:lang w:eastAsia="zh-CN"/>
        </w:rPr>
        <w:t>J</w:t>
      </w:r>
      <w:r w:rsidRPr="00931575">
        <w:rPr>
          <w:noProof/>
        </w:rPr>
        <w:t>.4</w:t>
      </w:r>
      <w:r w:rsidRPr="00931575">
        <w:rPr>
          <w:noProof/>
        </w:rPr>
        <w:tab/>
        <w:t>Moving propagation conditions</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p>
    <w:p w14:paraId="5E1D34B2" w14:textId="4F859335" w:rsidR="00BB6395" w:rsidRPr="00931575" w:rsidRDefault="00BB6395" w:rsidP="006F1F81">
      <w:bookmarkStart w:id="18142" w:name="_MON_987701529"/>
      <w:bookmarkStart w:id="18143" w:name="_MON_987701557"/>
      <w:bookmarkStart w:id="18144" w:name="_MON_987701658"/>
      <w:bookmarkStart w:id="18145" w:name="_MON_987701769"/>
      <w:bookmarkStart w:id="18146" w:name="_MON_987702060"/>
      <w:bookmarkStart w:id="18147" w:name="_MON_987702611"/>
      <w:bookmarkStart w:id="18148" w:name="_MON_987703631"/>
      <w:bookmarkStart w:id="18149" w:name="_MON_987703744"/>
      <w:bookmarkStart w:id="18150" w:name="_MON_987703773"/>
      <w:bookmarkStart w:id="18151" w:name="_MON_989248841"/>
      <w:bookmarkStart w:id="18152" w:name="_MON_1280167238"/>
      <w:bookmarkStart w:id="18153" w:name="_MON_1280167446"/>
      <w:bookmarkStart w:id="18154" w:name="_MON_1280167494"/>
      <w:bookmarkStart w:id="18155" w:name="_MON_987700724"/>
      <w:bookmarkStart w:id="18156" w:name="_MON_987701350"/>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57" w:name="_MON_987701393"/>
    <w:bookmarkEnd w:id="18157"/>
    <w:p w14:paraId="4E4B2009" w14:textId="77777777" w:rsidR="009E21BD" w:rsidRPr="00931575" w:rsidRDefault="009E21BD" w:rsidP="006F1F81">
      <w:pPr>
        <w:pStyle w:val="TH"/>
      </w:pPr>
      <w:r w:rsidRPr="00931575">
        <w:object w:dxaOrig="4317" w:dyaOrig="2878" w14:anchorId="444ED5CF">
          <v:shape id="_x0000_i1092" type="#_x0000_t75" style="width:266.6pt;height:108.45pt" o:ole="" fillcolor="window">
            <v:imagedata r:id="rId226" o:title=""/>
          </v:shape>
          <o:OLEObject Type="Embed" ProgID="Word.Picture.8" ShapeID="_x0000_i1092" DrawAspect="Content" ObjectID="_1812200047"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85pt;height:29.15pt" o:ole="">
            <v:imagedata r:id="rId228" o:title=""/>
          </v:shape>
          <o:OLEObject Type="Embed" ProgID="Equation.3" ShapeID="_x0000_i1093" DrawAspect="Content" ObjectID="_1812200048"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58" w:name="_Toc21103151"/>
      <w:bookmarkStart w:id="18159" w:name="_Toc29811000"/>
      <w:bookmarkStart w:id="18160" w:name="_Toc36636362"/>
      <w:bookmarkStart w:id="18161" w:name="_Toc37273308"/>
      <w:bookmarkStart w:id="1816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63" w:name="_Toc53183444"/>
      <w:bookmarkStart w:id="18164" w:name="_Toc58916156"/>
      <w:bookmarkStart w:id="18165" w:name="_Toc58918337"/>
      <w:bookmarkStart w:id="18166" w:name="_Toc66694207"/>
      <w:bookmarkStart w:id="18167" w:name="_Toc74916232"/>
      <w:bookmarkStart w:id="18168" w:name="_Toc76114857"/>
      <w:bookmarkStart w:id="18169" w:name="_Toc76544743"/>
      <w:bookmarkStart w:id="18170" w:name="_Toc82536865"/>
      <w:bookmarkStart w:id="18171" w:name="_Toc89953158"/>
      <w:bookmarkStart w:id="18172" w:name="_Toc98766975"/>
      <w:bookmarkStart w:id="18173" w:name="_Toc99703338"/>
      <w:bookmarkStart w:id="18174" w:name="_Toc106207130"/>
      <w:bookmarkStart w:id="18175" w:name="_Toc115081132"/>
      <w:bookmarkStart w:id="18176" w:name="_Toc122000083"/>
      <w:bookmarkStart w:id="18177" w:name="_Toc124154256"/>
      <w:bookmarkStart w:id="18178" w:name="_Toc124155031"/>
      <w:bookmarkStart w:id="18179" w:name="_Toc131560887"/>
      <w:bookmarkStart w:id="18180" w:name="_Toc137394587"/>
      <w:bookmarkStart w:id="18181" w:name="_Toc163475693"/>
      <w:bookmarkStart w:id="18182" w:name="_Toc176784023"/>
      <w:bookmarkStart w:id="18183" w:name="_Toc187257657"/>
      <w:r w:rsidRPr="00931575">
        <w:t>Annex K (informative):</w:t>
      </w:r>
      <w:r w:rsidRPr="00931575">
        <w:br/>
        <w:t>Measuring noise close to noise-floor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84" w:name="_Hlk521396356"/>
      <w:r w:rsidR="00C45907" w:rsidRPr="00931575">
        <w:rPr>
          <w:rFonts w:ascii="Symbol" w:hAnsi="Symbol"/>
          <w:i/>
        </w:rPr>
        <w:t></w:t>
      </w:r>
      <w:r w:rsidR="00C45907" w:rsidRPr="00931575">
        <w:rPr>
          <w:i/>
          <w:vertAlign w:val="subscript"/>
        </w:rPr>
        <w:t>2</w:t>
      </w:r>
      <w:bookmarkEnd w:id="1818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85" w:name="_Toc21103152"/>
      <w:bookmarkStart w:id="18186" w:name="_Toc29811001"/>
      <w:bookmarkStart w:id="18187" w:name="_Toc36636363"/>
      <w:bookmarkStart w:id="18188" w:name="_Toc37273309"/>
      <w:bookmarkStart w:id="18189" w:name="_Toc45886400"/>
      <w:r w:rsidRPr="00931575">
        <w:br w:type="page"/>
      </w:r>
    </w:p>
    <w:p w14:paraId="267ABAB9" w14:textId="0D61BE4D" w:rsidR="00C45907" w:rsidRPr="00931575" w:rsidRDefault="00C45907" w:rsidP="00C45907">
      <w:pPr>
        <w:pStyle w:val="Heading8"/>
      </w:pPr>
      <w:bookmarkStart w:id="18190" w:name="_Toc53183445"/>
      <w:bookmarkStart w:id="18191" w:name="_Toc58916157"/>
      <w:bookmarkStart w:id="18192" w:name="_Toc58918338"/>
      <w:bookmarkStart w:id="18193" w:name="_Toc66694208"/>
      <w:bookmarkStart w:id="18194" w:name="_Toc74916233"/>
      <w:bookmarkStart w:id="18195" w:name="_Toc76114858"/>
      <w:bookmarkStart w:id="18196" w:name="_Toc76544744"/>
      <w:bookmarkStart w:id="18197" w:name="_Toc82536866"/>
      <w:bookmarkStart w:id="18198" w:name="_Toc89953159"/>
      <w:bookmarkStart w:id="18199" w:name="_Toc98766976"/>
      <w:bookmarkStart w:id="18200" w:name="_Toc99703339"/>
      <w:bookmarkStart w:id="18201" w:name="_Toc106207131"/>
      <w:bookmarkStart w:id="18202" w:name="_Toc115081133"/>
      <w:bookmarkStart w:id="18203" w:name="_Toc122000084"/>
      <w:bookmarkStart w:id="18204" w:name="_Toc124154257"/>
      <w:bookmarkStart w:id="18205" w:name="_Toc124155032"/>
      <w:bookmarkStart w:id="18206" w:name="_Toc131560888"/>
      <w:bookmarkStart w:id="18207" w:name="_Toc137394588"/>
      <w:bookmarkStart w:id="18208" w:name="_Toc163475694"/>
      <w:bookmarkStart w:id="18209" w:name="_Toc176784024"/>
      <w:bookmarkStart w:id="18210" w:name="_Toc187257658"/>
      <w:r w:rsidRPr="00931575">
        <w:t>Annex L (normative):</w:t>
      </w:r>
      <w:r w:rsidRPr="00931575">
        <w:br/>
        <w:t>In-channel TX tests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D5A0101" w14:textId="77777777" w:rsidR="00C45907" w:rsidRPr="00931575" w:rsidRDefault="00C45907" w:rsidP="00C45907">
      <w:pPr>
        <w:pStyle w:val="Heading1"/>
      </w:pPr>
      <w:bookmarkStart w:id="18211" w:name="_Toc21103153"/>
      <w:bookmarkStart w:id="18212" w:name="_Toc29811002"/>
      <w:bookmarkStart w:id="18213" w:name="_Toc36636364"/>
      <w:bookmarkStart w:id="18214" w:name="_Toc37273310"/>
      <w:bookmarkStart w:id="18215" w:name="_Toc45886401"/>
      <w:bookmarkStart w:id="18216" w:name="_Toc53183446"/>
      <w:bookmarkStart w:id="18217" w:name="_Toc58916158"/>
      <w:bookmarkStart w:id="18218" w:name="_Toc58918339"/>
      <w:bookmarkStart w:id="18219" w:name="_Toc66694209"/>
      <w:bookmarkStart w:id="18220" w:name="_Toc74916234"/>
      <w:bookmarkStart w:id="18221" w:name="_Toc76114859"/>
      <w:bookmarkStart w:id="18222" w:name="_Toc76544745"/>
      <w:bookmarkStart w:id="18223" w:name="_Toc82536867"/>
      <w:bookmarkStart w:id="18224" w:name="_Toc89953160"/>
      <w:bookmarkStart w:id="18225" w:name="_Toc98766977"/>
      <w:bookmarkStart w:id="18226" w:name="_Toc99703340"/>
      <w:bookmarkStart w:id="18227" w:name="_Toc106207132"/>
      <w:bookmarkStart w:id="18228" w:name="_Toc115081134"/>
      <w:bookmarkStart w:id="18229" w:name="_Toc122000085"/>
      <w:bookmarkStart w:id="18230" w:name="_Toc124154258"/>
      <w:bookmarkStart w:id="18231" w:name="_Toc124155033"/>
      <w:bookmarkStart w:id="18232" w:name="_Toc131560889"/>
      <w:bookmarkStart w:id="18233" w:name="_Toc137394589"/>
      <w:bookmarkStart w:id="18234" w:name="_Toc163475695"/>
      <w:bookmarkStart w:id="18235" w:name="_Toc176784025"/>
      <w:bookmarkStart w:id="18236" w:name="_Toc187257659"/>
      <w:r w:rsidRPr="00931575">
        <w:t>L.1</w:t>
      </w:r>
      <w:r w:rsidRPr="00931575">
        <w:tab/>
        <w:t>General</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37" w:name="_Toc21103154"/>
      <w:bookmarkStart w:id="18238" w:name="_Toc29811003"/>
      <w:bookmarkStart w:id="18239" w:name="_Toc36636365"/>
      <w:bookmarkStart w:id="18240" w:name="_Toc37273311"/>
      <w:bookmarkStart w:id="18241" w:name="_Toc45886402"/>
      <w:bookmarkStart w:id="18242" w:name="_Toc53183447"/>
      <w:bookmarkStart w:id="18243" w:name="_Toc58916159"/>
      <w:bookmarkStart w:id="18244" w:name="_Toc58918340"/>
      <w:bookmarkStart w:id="18245" w:name="_Toc66694210"/>
      <w:bookmarkStart w:id="18246" w:name="_Toc74916235"/>
      <w:bookmarkStart w:id="18247" w:name="_Toc76114860"/>
      <w:bookmarkStart w:id="18248" w:name="_Toc76544746"/>
      <w:bookmarkStart w:id="18249" w:name="_Toc82536868"/>
      <w:bookmarkStart w:id="18250" w:name="_Toc89953161"/>
      <w:bookmarkStart w:id="18251" w:name="_Toc98766978"/>
      <w:bookmarkStart w:id="18252" w:name="_Toc99703341"/>
      <w:bookmarkStart w:id="18253" w:name="_Toc106207133"/>
      <w:bookmarkStart w:id="18254" w:name="_Toc115081135"/>
      <w:bookmarkStart w:id="18255" w:name="_Toc122000086"/>
      <w:bookmarkStart w:id="18256" w:name="_Toc124154259"/>
      <w:bookmarkStart w:id="18257" w:name="_Toc124155034"/>
      <w:bookmarkStart w:id="18258" w:name="_Toc131560890"/>
      <w:bookmarkStart w:id="18259" w:name="_Toc137394590"/>
      <w:bookmarkStart w:id="18260" w:name="_Toc163475696"/>
      <w:bookmarkStart w:id="18261" w:name="_Toc176784026"/>
      <w:bookmarkStart w:id="18262" w:name="_Toc187257660"/>
      <w:r w:rsidRPr="00931575">
        <w:t>L.2</w:t>
      </w:r>
      <w:r w:rsidRPr="00931575">
        <w:tab/>
        <w:t>Basic principles</w:t>
      </w:r>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63" w:name="_Toc21103155"/>
      <w:bookmarkStart w:id="18264" w:name="_Toc29811004"/>
      <w:bookmarkStart w:id="18265" w:name="_Toc36636366"/>
      <w:bookmarkStart w:id="18266" w:name="_Toc37273312"/>
      <w:bookmarkStart w:id="18267" w:name="_Toc45886403"/>
      <w:bookmarkStart w:id="18268" w:name="_Toc53183448"/>
      <w:bookmarkStart w:id="18269" w:name="_Toc58916160"/>
      <w:bookmarkStart w:id="18270" w:name="_Toc58918341"/>
      <w:bookmarkStart w:id="18271" w:name="_Toc66694211"/>
      <w:bookmarkStart w:id="18272" w:name="_Toc74916236"/>
      <w:bookmarkStart w:id="18273" w:name="_Toc76114861"/>
      <w:bookmarkStart w:id="18274" w:name="_Toc76544747"/>
      <w:bookmarkStart w:id="18275" w:name="_Toc82536869"/>
      <w:bookmarkStart w:id="18276" w:name="_Toc89953162"/>
      <w:bookmarkStart w:id="18277" w:name="_Toc98766979"/>
      <w:bookmarkStart w:id="18278" w:name="_Toc99703342"/>
      <w:bookmarkStart w:id="18279" w:name="_Toc106207134"/>
      <w:bookmarkStart w:id="18280" w:name="_Toc115081136"/>
      <w:bookmarkStart w:id="18281" w:name="_Toc122000087"/>
      <w:bookmarkStart w:id="18282" w:name="_Toc124154260"/>
      <w:bookmarkStart w:id="18283" w:name="_Toc124155035"/>
      <w:bookmarkStart w:id="18284" w:name="_Toc131560891"/>
      <w:bookmarkStart w:id="18285" w:name="_Toc137394591"/>
      <w:bookmarkStart w:id="18286" w:name="_Toc163475697"/>
      <w:bookmarkStart w:id="18287" w:name="_Toc176784027"/>
      <w:bookmarkStart w:id="18288" w:name="_Toc187257661"/>
      <w:r w:rsidRPr="00931575">
        <w:t>L.2.1</w:t>
      </w:r>
      <w:r w:rsidRPr="00931575">
        <w:tab/>
        <w:t>Output signal of the TX under test</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289" w:name="_Toc21103156"/>
      <w:bookmarkStart w:id="18290" w:name="_Toc29811005"/>
      <w:bookmarkStart w:id="18291" w:name="_Toc36636367"/>
      <w:bookmarkStart w:id="18292" w:name="_Toc37273313"/>
      <w:bookmarkStart w:id="18293" w:name="_Toc45886404"/>
      <w:bookmarkStart w:id="18294" w:name="_Toc53183449"/>
      <w:bookmarkStart w:id="18295" w:name="_Toc58916161"/>
      <w:bookmarkStart w:id="18296" w:name="_Toc58918342"/>
      <w:bookmarkStart w:id="18297" w:name="_Toc66694212"/>
      <w:bookmarkStart w:id="18298" w:name="_Toc74916237"/>
      <w:bookmarkStart w:id="18299" w:name="_Toc76114862"/>
      <w:bookmarkStart w:id="18300" w:name="_Toc76544748"/>
      <w:bookmarkStart w:id="18301" w:name="_Toc82536870"/>
      <w:bookmarkStart w:id="18302" w:name="_Toc89953163"/>
      <w:bookmarkStart w:id="18303" w:name="_Toc98766980"/>
      <w:bookmarkStart w:id="18304" w:name="_Toc99703343"/>
      <w:bookmarkStart w:id="18305" w:name="_Toc106207135"/>
      <w:bookmarkStart w:id="18306" w:name="_Toc115081137"/>
      <w:bookmarkStart w:id="18307" w:name="_Toc122000088"/>
      <w:bookmarkStart w:id="18308" w:name="_Toc124154261"/>
      <w:bookmarkStart w:id="18309" w:name="_Toc124155036"/>
      <w:bookmarkStart w:id="18310" w:name="_Toc131560892"/>
      <w:bookmarkStart w:id="18311" w:name="_Toc137394592"/>
      <w:bookmarkStart w:id="18312" w:name="_Toc163475698"/>
      <w:bookmarkStart w:id="18313" w:name="_Toc176784028"/>
      <w:bookmarkStart w:id="18314" w:name="_Toc187257662"/>
      <w:r w:rsidRPr="00931575">
        <w:t>L.2.2</w:t>
      </w:r>
      <w:r w:rsidRPr="00931575">
        <w:tab/>
        <w:t>Ideal signal</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15" w:name="_Toc21103157"/>
      <w:bookmarkStart w:id="18316" w:name="_Toc29811006"/>
      <w:bookmarkStart w:id="18317" w:name="_Toc36636368"/>
      <w:bookmarkStart w:id="18318" w:name="_Toc37273314"/>
      <w:bookmarkStart w:id="18319" w:name="_Toc45886405"/>
      <w:bookmarkStart w:id="18320" w:name="_Toc53183450"/>
      <w:bookmarkStart w:id="18321" w:name="_Toc58916162"/>
      <w:bookmarkStart w:id="18322" w:name="_Toc58918343"/>
      <w:bookmarkStart w:id="18323" w:name="_Toc66694213"/>
      <w:bookmarkStart w:id="18324" w:name="_Toc74916238"/>
      <w:bookmarkStart w:id="18325" w:name="_Toc76114863"/>
      <w:bookmarkStart w:id="18326" w:name="_Toc76544749"/>
      <w:bookmarkStart w:id="18327" w:name="_Toc82536871"/>
      <w:bookmarkStart w:id="18328" w:name="_Toc89953164"/>
      <w:bookmarkStart w:id="18329" w:name="_Toc98766981"/>
      <w:bookmarkStart w:id="18330" w:name="_Toc99703344"/>
      <w:bookmarkStart w:id="18331" w:name="_Toc106207136"/>
      <w:bookmarkStart w:id="18332" w:name="_Toc115081138"/>
      <w:bookmarkStart w:id="18333" w:name="_Toc122000089"/>
      <w:bookmarkStart w:id="18334" w:name="_Toc124154262"/>
      <w:bookmarkStart w:id="18335" w:name="_Toc124155037"/>
      <w:bookmarkStart w:id="18336" w:name="_Toc131560893"/>
      <w:bookmarkStart w:id="18337" w:name="_Toc137394593"/>
      <w:bookmarkStart w:id="18338" w:name="_Toc163475699"/>
      <w:bookmarkStart w:id="18339" w:name="_Toc176784029"/>
      <w:bookmarkStart w:id="18340" w:name="_Toc187257663"/>
      <w:r w:rsidRPr="00931575">
        <w:t>L.2.3</w:t>
      </w:r>
      <w:r w:rsidRPr="00931575">
        <w:tab/>
        <w:t>Measurement results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41" w:name="_Toc21103158"/>
      <w:bookmarkStart w:id="18342" w:name="_Toc29811007"/>
      <w:bookmarkStart w:id="18343" w:name="_Toc36636369"/>
      <w:bookmarkStart w:id="18344" w:name="_Toc37273315"/>
      <w:bookmarkStart w:id="18345" w:name="_Toc45886406"/>
      <w:bookmarkStart w:id="18346" w:name="_Toc53183451"/>
      <w:bookmarkStart w:id="18347" w:name="_Toc58916163"/>
      <w:bookmarkStart w:id="18348" w:name="_Toc58918344"/>
      <w:bookmarkStart w:id="18349" w:name="_Toc66694214"/>
      <w:bookmarkStart w:id="18350" w:name="_Toc74916239"/>
      <w:bookmarkStart w:id="18351" w:name="_Toc76114864"/>
      <w:bookmarkStart w:id="18352" w:name="_Toc76544750"/>
      <w:bookmarkStart w:id="18353" w:name="_Toc82536872"/>
      <w:bookmarkStart w:id="18354" w:name="_Toc89953165"/>
      <w:bookmarkStart w:id="18355" w:name="_Toc98766982"/>
      <w:bookmarkStart w:id="18356" w:name="_Toc99703345"/>
      <w:bookmarkStart w:id="18357" w:name="_Toc106207137"/>
      <w:bookmarkStart w:id="18358" w:name="_Toc115081139"/>
      <w:bookmarkStart w:id="18359" w:name="_Toc122000090"/>
      <w:bookmarkStart w:id="18360" w:name="_Toc124154263"/>
      <w:bookmarkStart w:id="18361" w:name="_Toc124155038"/>
      <w:bookmarkStart w:id="18362" w:name="_Toc131560894"/>
      <w:bookmarkStart w:id="18363" w:name="_Toc137394594"/>
      <w:bookmarkStart w:id="18364" w:name="_Toc163475700"/>
      <w:bookmarkStart w:id="18365" w:name="_Toc176784030"/>
      <w:bookmarkStart w:id="18366" w:name="_Toc187257664"/>
      <w:r w:rsidRPr="00931575">
        <w:t>L.2.4</w:t>
      </w:r>
      <w:r w:rsidRPr="00931575">
        <w:tab/>
        <w:t>Measurement points</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2.85pt" o:ole="">
            <v:imagedata r:id="rId232" o:title=""/>
          </v:shape>
          <o:OLEObject Type="Embed" ProgID="Word.Picture.8" ShapeID="_x0000_i1094" DrawAspect="Content" ObjectID="_1812200049"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95pt;height:200.95pt" o:ole="">
            <v:imagedata r:id="rId234" o:title=""/>
          </v:shape>
          <o:OLEObject Type="Embed" ProgID="Word.Picture.8" ShapeID="_x0000_i1095" DrawAspect="Content" ObjectID="_1812200050"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67" w:name="_Toc21103159"/>
      <w:bookmarkStart w:id="18368" w:name="_Toc29811008"/>
      <w:bookmarkStart w:id="18369" w:name="_Toc36636370"/>
      <w:bookmarkStart w:id="18370" w:name="_Toc37273316"/>
      <w:bookmarkStart w:id="18371" w:name="_Toc45886407"/>
      <w:bookmarkStart w:id="18372" w:name="_Toc53183452"/>
      <w:bookmarkStart w:id="18373" w:name="_Toc58916164"/>
      <w:bookmarkStart w:id="18374" w:name="_Toc58918345"/>
      <w:bookmarkStart w:id="18375" w:name="_Toc66694215"/>
      <w:bookmarkStart w:id="18376" w:name="_Toc74916240"/>
      <w:bookmarkStart w:id="18377" w:name="_Toc76114865"/>
      <w:bookmarkStart w:id="18378" w:name="_Toc76544751"/>
      <w:bookmarkStart w:id="18379" w:name="_Toc82536873"/>
      <w:bookmarkStart w:id="18380" w:name="_Toc89953166"/>
      <w:bookmarkStart w:id="18381" w:name="_Toc98766983"/>
      <w:bookmarkStart w:id="18382" w:name="_Toc99703346"/>
      <w:bookmarkStart w:id="18383" w:name="_Toc106207138"/>
      <w:bookmarkStart w:id="18384" w:name="_Toc115081140"/>
      <w:bookmarkStart w:id="18385" w:name="_Toc122000091"/>
      <w:bookmarkStart w:id="18386" w:name="_Toc124154264"/>
      <w:bookmarkStart w:id="18387" w:name="_Toc124155039"/>
      <w:bookmarkStart w:id="18388" w:name="_Toc131560895"/>
      <w:bookmarkStart w:id="18389" w:name="_Toc137394595"/>
      <w:bookmarkStart w:id="18390" w:name="_Toc163475701"/>
      <w:bookmarkStart w:id="18391" w:name="_Toc176784031"/>
      <w:bookmarkStart w:id="18392" w:name="_Toc187257665"/>
      <w:r w:rsidRPr="00931575">
        <w:t>L.3</w:t>
      </w:r>
      <w:r w:rsidRPr="00931575">
        <w:tab/>
        <w:t>Pre-FFT minimization process</w:t>
      </w:r>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393" w:name="_Toc21103160"/>
      <w:bookmarkStart w:id="18394" w:name="_Toc29811009"/>
      <w:bookmarkStart w:id="18395" w:name="_Toc36636371"/>
      <w:bookmarkStart w:id="18396" w:name="_Toc37273317"/>
      <w:bookmarkStart w:id="18397" w:name="_Toc45886408"/>
      <w:bookmarkStart w:id="18398" w:name="_Toc53183453"/>
      <w:bookmarkStart w:id="18399" w:name="_Toc58916165"/>
      <w:bookmarkStart w:id="18400" w:name="_Toc58918346"/>
      <w:bookmarkStart w:id="18401" w:name="_Toc66694216"/>
      <w:bookmarkStart w:id="18402" w:name="_Toc74916241"/>
      <w:bookmarkStart w:id="18403" w:name="_Toc76114866"/>
      <w:bookmarkStart w:id="18404" w:name="_Toc76544752"/>
      <w:bookmarkStart w:id="18405" w:name="_Toc82536874"/>
      <w:bookmarkStart w:id="18406" w:name="_Toc89953167"/>
      <w:bookmarkStart w:id="18407" w:name="_Toc98766984"/>
      <w:bookmarkStart w:id="18408" w:name="_Toc99703347"/>
      <w:bookmarkStart w:id="18409" w:name="_Toc106207139"/>
      <w:bookmarkStart w:id="18410" w:name="_Toc115081141"/>
      <w:bookmarkStart w:id="18411" w:name="_Toc122000092"/>
      <w:bookmarkStart w:id="18412" w:name="_Toc124154265"/>
      <w:bookmarkStart w:id="18413" w:name="_Toc124155040"/>
      <w:bookmarkStart w:id="18414" w:name="_Toc131560896"/>
      <w:bookmarkStart w:id="18415" w:name="_Toc137394596"/>
      <w:bookmarkStart w:id="18416" w:name="_Toc163475702"/>
      <w:bookmarkStart w:id="18417" w:name="_Toc176784032"/>
      <w:bookmarkStart w:id="18418" w:name="_Toc187257666"/>
      <w:r w:rsidRPr="00931575">
        <w:t>L.4</w:t>
      </w:r>
      <w:r w:rsidRPr="00931575">
        <w:tab/>
        <w:t>Timing of the FFT window</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19" w:name="_Toc21103161"/>
      <w:bookmarkStart w:id="18420" w:name="_Toc29811010"/>
      <w:bookmarkStart w:id="18421" w:name="_Toc36636372"/>
      <w:bookmarkStart w:id="18422" w:name="_Toc37273318"/>
      <w:bookmarkStart w:id="18423" w:name="_Toc45886409"/>
      <w:bookmarkStart w:id="18424" w:name="_Toc53183454"/>
      <w:bookmarkStart w:id="18425" w:name="_Toc58916166"/>
      <w:bookmarkStart w:id="18426" w:name="_Toc58918347"/>
      <w:bookmarkStart w:id="18427" w:name="_Toc66694217"/>
      <w:bookmarkStart w:id="18428" w:name="_Toc74916242"/>
      <w:bookmarkStart w:id="18429" w:name="_Toc76114867"/>
      <w:bookmarkStart w:id="18430" w:name="_Toc76544753"/>
      <w:bookmarkStart w:id="18431" w:name="_Toc82536875"/>
      <w:bookmarkStart w:id="18432" w:name="_Toc89953168"/>
      <w:bookmarkStart w:id="18433" w:name="_Toc98766985"/>
      <w:bookmarkStart w:id="18434" w:name="_Toc99703348"/>
      <w:bookmarkStart w:id="18435" w:name="_Toc106207140"/>
      <w:bookmarkStart w:id="18436" w:name="_Toc115081142"/>
      <w:bookmarkStart w:id="18437" w:name="_Toc122000093"/>
      <w:bookmarkStart w:id="18438" w:name="_Toc124154266"/>
      <w:bookmarkStart w:id="18439" w:name="_Toc124155041"/>
      <w:bookmarkStart w:id="18440" w:name="_Toc131560897"/>
      <w:bookmarkStart w:id="18441" w:name="_Toc137394597"/>
      <w:bookmarkStart w:id="18442" w:name="_Toc163475703"/>
      <w:bookmarkStart w:id="18443" w:name="_Toc176784033"/>
      <w:bookmarkStart w:id="18444" w:name="_Toc187257667"/>
      <w:r w:rsidRPr="00931575">
        <w:t>L.5</w:t>
      </w:r>
      <w:r w:rsidRPr="00931575">
        <w:tab/>
        <w:t>Resource element TX power</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45" w:name="_Toc21103162"/>
      <w:bookmarkStart w:id="18446" w:name="_Toc29811011"/>
      <w:bookmarkStart w:id="18447" w:name="_Toc36636373"/>
      <w:bookmarkStart w:id="18448" w:name="_Toc37273319"/>
      <w:bookmarkStart w:id="18449" w:name="_Toc45886410"/>
      <w:bookmarkStart w:id="18450" w:name="_Toc53183455"/>
      <w:bookmarkStart w:id="18451" w:name="_Toc58916167"/>
      <w:bookmarkStart w:id="18452" w:name="_Toc58918348"/>
      <w:bookmarkStart w:id="18453" w:name="_Toc66694218"/>
      <w:bookmarkStart w:id="18454" w:name="_Toc74916243"/>
      <w:bookmarkStart w:id="18455" w:name="_Toc76114868"/>
      <w:bookmarkStart w:id="18456" w:name="_Toc76544754"/>
      <w:bookmarkStart w:id="18457" w:name="_Toc82536876"/>
      <w:bookmarkStart w:id="18458" w:name="_Toc89953169"/>
      <w:bookmarkStart w:id="18459" w:name="_Toc98766986"/>
      <w:bookmarkStart w:id="18460" w:name="_Toc99703349"/>
      <w:bookmarkStart w:id="18461" w:name="_Toc106207141"/>
      <w:bookmarkStart w:id="18462" w:name="_Toc115081143"/>
      <w:bookmarkStart w:id="18463" w:name="_Toc122000094"/>
      <w:bookmarkStart w:id="18464" w:name="_Toc124154267"/>
      <w:bookmarkStart w:id="18465" w:name="_Toc124155042"/>
      <w:bookmarkStart w:id="18466" w:name="_Toc131560898"/>
      <w:bookmarkStart w:id="18467" w:name="_Toc137394598"/>
      <w:bookmarkStart w:id="18468" w:name="_Toc163475704"/>
      <w:bookmarkStart w:id="18469" w:name="_Toc176784034"/>
      <w:bookmarkStart w:id="18470" w:name="_Toc187257668"/>
      <w:r w:rsidRPr="00931575">
        <w:t>L.6</w:t>
      </w:r>
      <w:r w:rsidRPr="00931575">
        <w:tab/>
        <w:t>Post-FFT equalisation</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71" w:name="_MON_1587198493"/>
    <w:bookmarkEnd w:id="18471"/>
    <w:p w14:paraId="2DE346C7" w14:textId="1FA6FAF8" w:rsidR="005C1240" w:rsidRPr="00931575" w:rsidRDefault="005C1240" w:rsidP="006F1F81">
      <w:pPr>
        <w:pStyle w:val="TH"/>
      </w:pPr>
      <w:r w:rsidRPr="00931575">
        <w:object w:dxaOrig="9498" w:dyaOrig="7227" w14:anchorId="152E5799">
          <v:shape id="_x0000_i1096" type="#_x0000_t75" style="width:475.75pt;height:5in" o:ole="">
            <v:imagedata r:id="rId236" o:title=""/>
          </v:shape>
          <o:OLEObject Type="Embed" ProgID="Word.Picture.8" ShapeID="_x0000_i1096" DrawAspect="Content" ObjectID="_1812200051"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72" w:name="_Toc21103163"/>
      <w:bookmarkStart w:id="18473" w:name="_Toc29811012"/>
      <w:bookmarkStart w:id="18474" w:name="_Toc36636374"/>
      <w:bookmarkStart w:id="18475" w:name="_Toc37273320"/>
      <w:bookmarkStart w:id="18476" w:name="_Toc45886411"/>
      <w:bookmarkStart w:id="18477" w:name="_Toc53183456"/>
      <w:bookmarkStart w:id="18478" w:name="_Toc58916168"/>
      <w:bookmarkStart w:id="18479" w:name="_Toc58918349"/>
      <w:bookmarkStart w:id="18480" w:name="_Toc66694219"/>
      <w:bookmarkStart w:id="18481" w:name="_Toc74916244"/>
      <w:bookmarkStart w:id="18482" w:name="_Toc76114869"/>
      <w:bookmarkStart w:id="18483" w:name="_Toc76544755"/>
      <w:bookmarkStart w:id="18484" w:name="_Toc82536877"/>
      <w:bookmarkStart w:id="18485" w:name="_Toc89953170"/>
      <w:bookmarkStart w:id="18486" w:name="_Toc98766987"/>
      <w:bookmarkStart w:id="18487" w:name="_Toc99703350"/>
      <w:bookmarkStart w:id="18488" w:name="_Toc106207142"/>
      <w:bookmarkStart w:id="18489" w:name="_Toc115081144"/>
      <w:bookmarkStart w:id="18490" w:name="_Toc122000095"/>
      <w:bookmarkStart w:id="18491" w:name="_Toc124154268"/>
      <w:bookmarkStart w:id="18492" w:name="_Toc124155043"/>
      <w:bookmarkStart w:id="18493" w:name="_Toc131560899"/>
      <w:bookmarkStart w:id="18494" w:name="_Toc137394599"/>
      <w:bookmarkStart w:id="18495" w:name="_Toc163475705"/>
      <w:bookmarkStart w:id="18496" w:name="_Toc176784035"/>
      <w:bookmarkStart w:id="18497" w:name="_Toc187257669"/>
      <w:r w:rsidRPr="00931575">
        <w:t>L.7</w:t>
      </w:r>
      <w:r w:rsidRPr="00931575">
        <w:tab/>
        <w:t>EVM</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p>
    <w:p w14:paraId="3A021DFD" w14:textId="77777777" w:rsidR="00C45907" w:rsidRPr="00931575" w:rsidRDefault="00C45907" w:rsidP="00346B85">
      <w:pPr>
        <w:pStyle w:val="Heading2"/>
        <w:rPr>
          <w:rFonts w:eastAsia="Osaka"/>
        </w:rPr>
      </w:pPr>
      <w:bookmarkStart w:id="18498" w:name="_Toc29811013"/>
      <w:bookmarkStart w:id="18499" w:name="_Toc36636375"/>
      <w:bookmarkStart w:id="18500" w:name="_Toc37273321"/>
      <w:bookmarkStart w:id="18501" w:name="_Toc45886412"/>
      <w:bookmarkStart w:id="18502" w:name="_Toc53183457"/>
      <w:bookmarkStart w:id="18503" w:name="_Toc58916169"/>
      <w:bookmarkStart w:id="18504" w:name="_Toc58918350"/>
      <w:bookmarkStart w:id="18505" w:name="_Toc66694220"/>
      <w:bookmarkStart w:id="18506" w:name="_Toc74916245"/>
      <w:bookmarkStart w:id="18507" w:name="_Toc76114870"/>
      <w:bookmarkStart w:id="18508" w:name="_Toc76544756"/>
      <w:bookmarkStart w:id="18509" w:name="_Toc82536878"/>
      <w:bookmarkStart w:id="18510" w:name="_Toc89953171"/>
      <w:bookmarkStart w:id="18511" w:name="_Toc98766988"/>
      <w:bookmarkStart w:id="18512" w:name="_Toc99703351"/>
      <w:bookmarkStart w:id="18513" w:name="_Toc106207143"/>
      <w:bookmarkStart w:id="18514" w:name="_Toc115081145"/>
      <w:bookmarkStart w:id="18515" w:name="_Toc122000096"/>
      <w:bookmarkStart w:id="18516" w:name="_Toc124154269"/>
      <w:bookmarkStart w:id="18517" w:name="_Toc124155044"/>
      <w:bookmarkStart w:id="18518" w:name="_Toc131560900"/>
      <w:bookmarkStart w:id="18519" w:name="_Toc137394600"/>
      <w:bookmarkStart w:id="18520" w:name="_Toc163475706"/>
      <w:bookmarkStart w:id="18521" w:name="_Toc176784036"/>
      <w:bookmarkStart w:id="18522" w:name="_Toc187257670"/>
      <w:r w:rsidRPr="00931575">
        <w:rPr>
          <w:rFonts w:eastAsia="Osaka"/>
        </w:rPr>
        <w:t>L.7.0</w:t>
      </w:r>
      <w:r w:rsidRPr="00931575">
        <w:rPr>
          <w:rFonts w:eastAsia="Osaka"/>
        </w:rPr>
        <w:tab/>
        <w:t>General</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23" w:name="_Toc21103164"/>
      <w:bookmarkStart w:id="18524" w:name="_Toc29811014"/>
      <w:bookmarkStart w:id="18525" w:name="_Toc36636376"/>
      <w:bookmarkStart w:id="18526" w:name="_Toc37273322"/>
      <w:bookmarkStart w:id="18527" w:name="_Toc45886413"/>
      <w:bookmarkStart w:id="18528" w:name="_Toc53183458"/>
      <w:bookmarkStart w:id="18529" w:name="_Toc58916170"/>
      <w:bookmarkStart w:id="18530" w:name="_Toc58918351"/>
      <w:bookmarkStart w:id="18531" w:name="_Toc66694221"/>
      <w:bookmarkStart w:id="18532" w:name="_Toc74916246"/>
      <w:bookmarkStart w:id="18533" w:name="_Toc76114871"/>
      <w:bookmarkStart w:id="18534" w:name="_Toc76544757"/>
      <w:bookmarkStart w:id="18535" w:name="_Toc82536879"/>
      <w:bookmarkStart w:id="18536" w:name="_Toc89953172"/>
      <w:bookmarkStart w:id="18537" w:name="_Toc98766989"/>
      <w:bookmarkStart w:id="18538" w:name="_Toc99703352"/>
      <w:bookmarkStart w:id="18539" w:name="_Toc106207144"/>
      <w:bookmarkStart w:id="18540" w:name="_Toc115081146"/>
      <w:bookmarkStart w:id="18541" w:name="_Toc122000097"/>
      <w:bookmarkStart w:id="18542" w:name="_Toc124154270"/>
      <w:bookmarkStart w:id="18543" w:name="_Toc124155045"/>
      <w:bookmarkStart w:id="18544" w:name="_Toc131560901"/>
      <w:bookmarkStart w:id="18545" w:name="_Toc137394601"/>
      <w:bookmarkStart w:id="18546" w:name="_Toc163475707"/>
      <w:bookmarkStart w:id="18547" w:name="_Toc176784037"/>
      <w:bookmarkStart w:id="18548" w:name="_Toc187257671"/>
      <w:r w:rsidRPr="00931575">
        <w:rPr>
          <w:lang w:eastAsia="en-CA"/>
        </w:rPr>
        <w:t>L.7.1</w:t>
      </w:r>
      <w:r w:rsidRPr="00931575">
        <w:rPr>
          <w:lang w:eastAsia="en-CA"/>
        </w:rPr>
        <w:tab/>
        <w:t>Averaged EVM (FDD)</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49"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50" w:name="_Toc124154271"/>
      <w:bookmarkStart w:id="18551" w:name="_Toc122000098"/>
      <w:bookmarkStart w:id="18552" w:name="_Toc115081147"/>
      <w:bookmarkStart w:id="18553" w:name="_Toc106207145"/>
      <w:bookmarkStart w:id="18554" w:name="_Toc99703353"/>
      <w:bookmarkStart w:id="18555" w:name="_Toc98766990"/>
      <w:bookmarkStart w:id="18556" w:name="_Toc89953173"/>
      <w:bookmarkStart w:id="18557" w:name="_Toc82536880"/>
      <w:bookmarkStart w:id="18558" w:name="_Toc76544758"/>
      <w:bookmarkStart w:id="18559" w:name="_Toc76114872"/>
      <w:bookmarkStart w:id="18560" w:name="_Toc74916247"/>
      <w:bookmarkStart w:id="18561" w:name="_Toc66694222"/>
      <w:bookmarkStart w:id="18562" w:name="_Toc58918352"/>
      <w:bookmarkStart w:id="18563" w:name="_Toc58916171"/>
      <w:bookmarkStart w:id="18564" w:name="_Toc53183459"/>
      <w:bookmarkStart w:id="18565" w:name="_Toc45886414"/>
      <w:bookmarkStart w:id="18566" w:name="_Toc37273323"/>
      <w:bookmarkStart w:id="18567" w:name="_Toc36636377"/>
      <w:bookmarkStart w:id="18568" w:name="_Toc29811015"/>
      <w:bookmarkStart w:id="18569" w:name="_Toc127444027"/>
      <w:bookmarkStart w:id="18570" w:name="_Toc131560902"/>
      <w:bookmarkStart w:id="18571" w:name="_Toc137394602"/>
      <w:bookmarkStart w:id="18572" w:name="_Toc163475708"/>
      <w:bookmarkStart w:id="18573" w:name="_Toc176784038"/>
      <w:bookmarkStart w:id="18574" w:name="_Toc187257672"/>
      <w:bookmarkEnd w:id="18549"/>
      <w:r>
        <w:t>L.7.2</w:t>
      </w:r>
      <w:r>
        <w:tab/>
        <w:t>Averaged EVM (TDD)</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r>
        <w:t xml:space="preserve"> for FR1 and FR2-1</w:t>
      </w:r>
      <w:bookmarkEnd w:id="18569"/>
      <w:bookmarkEnd w:id="18570"/>
      <w:bookmarkEnd w:id="18571"/>
      <w:bookmarkEnd w:id="18572"/>
      <w:bookmarkEnd w:id="18573"/>
      <w:bookmarkEnd w:id="1857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75" w:name="_Toc127444028"/>
      <w:bookmarkStart w:id="18576" w:name="_Toc131560903"/>
      <w:bookmarkStart w:id="18577" w:name="_Toc137394603"/>
      <w:bookmarkStart w:id="18578" w:name="_Toc163475709"/>
      <w:bookmarkStart w:id="18579" w:name="_Toc176784039"/>
      <w:bookmarkStart w:id="18580" w:name="_Toc187257673"/>
      <w:r>
        <w:t>L.7.3</w:t>
      </w:r>
      <w:r>
        <w:tab/>
        <w:t>Averaged EVM (TDD) for FR2-2</w:t>
      </w:r>
      <w:bookmarkEnd w:id="18575"/>
      <w:bookmarkEnd w:id="18576"/>
      <w:bookmarkEnd w:id="18577"/>
      <w:bookmarkEnd w:id="18578"/>
      <w:bookmarkEnd w:id="18579"/>
      <w:bookmarkEnd w:id="18580"/>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81" w:name="_Toc58916172"/>
      <w:bookmarkStart w:id="18582" w:name="_Toc58918353"/>
      <w:bookmarkStart w:id="18583" w:name="_Toc66694223"/>
      <w:bookmarkStart w:id="18584" w:name="_Toc74916248"/>
      <w:bookmarkStart w:id="18585" w:name="_Toc76114873"/>
      <w:bookmarkStart w:id="18586" w:name="_Toc76544759"/>
      <w:bookmarkStart w:id="18587" w:name="_Toc82536881"/>
      <w:bookmarkStart w:id="18588" w:name="_Toc89953174"/>
      <w:bookmarkStart w:id="18589" w:name="_Toc98766991"/>
      <w:bookmarkStart w:id="18590" w:name="_Toc99703354"/>
      <w:bookmarkStart w:id="18591" w:name="_Toc106207146"/>
      <w:bookmarkStart w:id="18592" w:name="_Toc115081148"/>
      <w:bookmarkStart w:id="18593" w:name="_Toc122000099"/>
      <w:bookmarkStart w:id="18594" w:name="_Toc124154272"/>
      <w:bookmarkStart w:id="18595" w:name="_Toc124155047"/>
      <w:bookmarkStart w:id="18596" w:name="_Toc131560904"/>
      <w:bookmarkStart w:id="18597" w:name="_Toc137394604"/>
      <w:bookmarkStart w:id="18598" w:name="_Toc163475710"/>
      <w:bookmarkStart w:id="18599" w:name="_Toc176784040"/>
      <w:bookmarkStart w:id="18600" w:name="_Toc187257674"/>
      <w:r w:rsidRPr="00931575">
        <w:rPr>
          <w:noProof/>
        </w:rPr>
        <w:t>Annex M (normative):</w:t>
      </w:r>
      <w:r w:rsidRPr="00931575">
        <w:rPr>
          <w:noProof/>
        </w:rPr>
        <w:br/>
        <w:t>General rules for statistical testing</w:t>
      </w:r>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p>
    <w:p w14:paraId="7822952F" w14:textId="77777777" w:rsidR="002C0395" w:rsidRPr="00931575" w:rsidRDefault="002C0395" w:rsidP="002C0395">
      <w:pPr>
        <w:pStyle w:val="Heading1"/>
      </w:pPr>
      <w:bookmarkStart w:id="18601" w:name="_Toc58916173"/>
      <w:bookmarkStart w:id="18602" w:name="_Toc58918354"/>
      <w:bookmarkStart w:id="18603" w:name="_Toc66694224"/>
      <w:bookmarkStart w:id="18604" w:name="_Toc74916249"/>
      <w:bookmarkStart w:id="18605" w:name="_Toc76114874"/>
      <w:bookmarkStart w:id="18606" w:name="_Toc76544760"/>
      <w:bookmarkStart w:id="18607" w:name="_Toc82536882"/>
      <w:bookmarkStart w:id="18608" w:name="_Toc89953175"/>
      <w:bookmarkStart w:id="18609" w:name="_Toc98766992"/>
      <w:bookmarkStart w:id="18610" w:name="_Toc99703355"/>
      <w:bookmarkStart w:id="18611" w:name="_Toc106207147"/>
      <w:bookmarkStart w:id="18612" w:name="_Toc115081149"/>
      <w:bookmarkStart w:id="18613" w:name="_Toc122000100"/>
      <w:bookmarkStart w:id="18614" w:name="_Toc124154273"/>
      <w:bookmarkStart w:id="18615" w:name="_Toc124155048"/>
      <w:bookmarkStart w:id="18616" w:name="_Toc131560905"/>
      <w:bookmarkStart w:id="18617" w:name="_Toc137394605"/>
      <w:bookmarkStart w:id="18618" w:name="_Toc163475711"/>
      <w:bookmarkStart w:id="18619" w:name="_Toc176784041"/>
      <w:bookmarkStart w:id="18620" w:name="_Toc187257675"/>
      <w:r w:rsidRPr="00931575">
        <w:t>M.1</w:t>
      </w:r>
      <w:r w:rsidRPr="00931575">
        <w:tab/>
        <w:t>Testing methodology of PUSCH performance requirements with 0.001% BLER</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61C23604" w14:textId="77777777" w:rsidR="002C0395" w:rsidRPr="00931575" w:rsidRDefault="002C0395" w:rsidP="002C0395">
      <w:pPr>
        <w:pStyle w:val="Heading2"/>
      </w:pPr>
      <w:bookmarkStart w:id="18621" w:name="_Toc58916174"/>
      <w:bookmarkStart w:id="18622" w:name="_Toc58918355"/>
      <w:bookmarkStart w:id="18623" w:name="_Toc66694225"/>
      <w:bookmarkStart w:id="18624" w:name="_Toc74916250"/>
      <w:bookmarkStart w:id="18625" w:name="_Toc76114875"/>
      <w:bookmarkStart w:id="18626" w:name="_Toc76544761"/>
      <w:bookmarkStart w:id="18627" w:name="_Toc82536883"/>
      <w:bookmarkStart w:id="18628" w:name="_Toc89953176"/>
      <w:bookmarkStart w:id="18629" w:name="_Toc98766993"/>
      <w:bookmarkStart w:id="18630" w:name="_Toc99703356"/>
      <w:bookmarkStart w:id="18631" w:name="_Toc106207148"/>
      <w:bookmarkStart w:id="18632" w:name="_Toc115081150"/>
      <w:bookmarkStart w:id="18633" w:name="_Toc122000101"/>
      <w:bookmarkStart w:id="18634" w:name="_Toc124154274"/>
      <w:bookmarkStart w:id="18635" w:name="_Toc124155049"/>
      <w:bookmarkStart w:id="18636" w:name="_Toc131560906"/>
      <w:bookmarkStart w:id="18637" w:name="_Toc137394606"/>
      <w:bookmarkStart w:id="18638" w:name="_Toc163475712"/>
      <w:bookmarkStart w:id="18639" w:name="_Toc176784042"/>
      <w:bookmarkStart w:id="18640" w:name="_Toc187257676"/>
      <w:r w:rsidRPr="00931575">
        <w:t>M.1.1</w:t>
      </w:r>
      <w:r w:rsidRPr="00931575">
        <w:tab/>
        <w:t>General</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41" w:name="_Toc58916175"/>
      <w:bookmarkStart w:id="18642" w:name="_Toc58918356"/>
      <w:bookmarkStart w:id="18643" w:name="_Toc66694226"/>
      <w:bookmarkStart w:id="18644" w:name="_Toc74916251"/>
      <w:bookmarkStart w:id="18645" w:name="_Toc76114876"/>
      <w:bookmarkStart w:id="18646" w:name="_Toc76544762"/>
      <w:bookmarkStart w:id="18647" w:name="_Toc82536884"/>
      <w:bookmarkStart w:id="18648" w:name="_Toc89953177"/>
      <w:bookmarkStart w:id="18649" w:name="_Toc98766994"/>
      <w:bookmarkStart w:id="18650" w:name="_Toc99703357"/>
      <w:bookmarkStart w:id="18651" w:name="_Toc106207149"/>
      <w:bookmarkStart w:id="18652" w:name="_Toc115081151"/>
      <w:bookmarkStart w:id="18653" w:name="_Toc122000102"/>
      <w:bookmarkStart w:id="18654" w:name="_Toc124154275"/>
      <w:bookmarkStart w:id="18655" w:name="_Toc124155050"/>
      <w:bookmarkStart w:id="18656" w:name="_Toc131560907"/>
      <w:bookmarkStart w:id="18657" w:name="_Toc137394607"/>
      <w:bookmarkStart w:id="18658" w:name="_Toc163475713"/>
      <w:bookmarkStart w:id="18659" w:name="_Toc176784043"/>
      <w:bookmarkStart w:id="18660" w:name="_Toc187257677"/>
      <w:r w:rsidRPr="00931575">
        <w:t>M.1.2</w:t>
      </w:r>
      <w:r w:rsidRPr="00931575">
        <w:tab/>
        <w:t>Numerical definition of the pass-fail limits for testing PUSCH 0.001% BLER</w:t>
      </w:r>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61" w:name="_Toc58916176"/>
      <w:bookmarkStart w:id="18662" w:name="_Toc58918357"/>
      <w:bookmarkStart w:id="18663" w:name="_Toc66694227"/>
      <w:bookmarkStart w:id="18664" w:name="_Toc74916252"/>
      <w:bookmarkStart w:id="18665" w:name="_Toc76114877"/>
      <w:bookmarkStart w:id="18666" w:name="_Toc76544763"/>
      <w:bookmarkStart w:id="18667" w:name="_Toc82536885"/>
      <w:bookmarkStart w:id="18668" w:name="_Toc89953178"/>
      <w:bookmarkStart w:id="18669" w:name="_Toc98766995"/>
      <w:bookmarkStart w:id="18670"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71" w:name="_Toc106207150"/>
      <w:bookmarkStart w:id="18672" w:name="_Toc115081152"/>
      <w:bookmarkStart w:id="18673" w:name="_Toc122000103"/>
      <w:bookmarkStart w:id="18674" w:name="_Toc124154276"/>
      <w:bookmarkStart w:id="18675" w:name="_Toc124155051"/>
      <w:bookmarkStart w:id="18676" w:name="_Toc131560908"/>
      <w:bookmarkStart w:id="18677" w:name="_Toc137394608"/>
      <w:bookmarkStart w:id="18678" w:name="_Toc163475714"/>
      <w:bookmarkStart w:id="18679" w:name="_Toc176784044"/>
      <w:bookmarkStart w:id="18680" w:name="_Toc187257678"/>
      <w:r w:rsidRPr="00931575">
        <w:t>M.1.3</w:t>
      </w:r>
      <w:r w:rsidRPr="00931575">
        <w:tab/>
        <w:t>Theory to derive the early pass/fail limits in M.1.2 (informative)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1B1CD6F7" w14:textId="77777777" w:rsidR="002C0395" w:rsidRPr="00931575" w:rsidRDefault="002C0395" w:rsidP="002C0395">
      <w:pPr>
        <w:pStyle w:val="Heading3"/>
      </w:pPr>
      <w:bookmarkStart w:id="18681" w:name="_Toc58916177"/>
      <w:bookmarkStart w:id="18682" w:name="_Toc58918358"/>
      <w:bookmarkStart w:id="18683" w:name="_Toc66694228"/>
      <w:bookmarkStart w:id="18684" w:name="_Toc74916253"/>
      <w:bookmarkStart w:id="18685" w:name="_Toc76114878"/>
      <w:bookmarkStart w:id="18686" w:name="_Toc76544764"/>
      <w:bookmarkStart w:id="18687" w:name="_Toc82536886"/>
      <w:bookmarkStart w:id="18688" w:name="_Toc89953179"/>
      <w:bookmarkStart w:id="18689" w:name="_Toc98766996"/>
      <w:bookmarkStart w:id="18690" w:name="_Toc99703359"/>
      <w:bookmarkStart w:id="18691" w:name="_Toc106207151"/>
      <w:bookmarkStart w:id="18692" w:name="_Toc115081153"/>
      <w:bookmarkStart w:id="18693" w:name="_Toc122000104"/>
      <w:bookmarkStart w:id="18694" w:name="_Toc124154277"/>
      <w:bookmarkStart w:id="18695" w:name="_Toc124155052"/>
      <w:bookmarkStart w:id="18696" w:name="_Toc131560909"/>
      <w:bookmarkStart w:id="18697" w:name="_Toc137394609"/>
      <w:bookmarkStart w:id="18698" w:name="_Toc163475715"/>
      <w:bookmarkStart w:id="18699" w:name="_Toc176784045"/>
      <w:bookmarkStart w:id="18700" w:name="_Toc187257679"/>
      <w:r w:rsidRPr="00931575">
        <w:t>M.1.3.1</w:t>
      </w:r>
      <w:r w:rsidRPr="00931575">
        <w:tab/>
        <w:t>Numerical definition of the pass-fail limits for testing PUSCH 0.001% BLER</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01" w:name="_Toc58916178"/>
      <w:bookmarkStart w:id="18702" w:name="_Toc58918359"/>
      <w:bookmarkStart w:id="18703" w:name="_Toc66694229"/>
      <w:bookmarkStart w:id="18704" w:name="_Toc74916254"/>
      <w:bookmarkStart w:id="18705" w:name="_Toc76114879"/>
      <w:bookmarkStart w:id="18706" w:name="_Toc76544765"/>
      <w:bookmarkStart w:id="18707" w:name="_Toc82536887"/>
      <w:bookmarkStart w:id="18708" w:name="_Toc89953180"/>
      <w:bookmarkStart w:id="18709" w:name="_Toc98766997"/>
      <w:bookmarkStart w:id="18710" w:name="_Toc99703360"/>
      <w:bookmarkStart w:id="18711" w:name="_Toc106207152"/>
      <w:bookmarkStart w:id="18712" w:name="_Toc115081154"/>
      <w:bookmarkStart w:id="18713" w:name="_Toc122000105"/>
      <w:bookmarkStart w:id="18714" w:name="_Toc124154278"/>
      <w:bookmarkStart w:id="18715" w:name="_Toc124155053"/>
      <w:bookmarkStart w:id="18716" w:name="_Toc131560910"/>
      <w:bookmarkStart w:id="18717" w:name="_Toc137394610"/>
      <w:bookmarkStart w:id="18718" w:name="_Toc163475716"/>
      <w:bookmarkStart w:id="18719" w:name="_Toc176784046"/>
      <w:bookmarkStart w:id="18720" w:name="_Toc187257680"/>
      <w:r w:rsidRPr="00931575">
        <w:t>M.1.3.2</w:t>
      </w:r>
      <w:r w:rsidRPr="00931575">
        <w:tab/>
        <w:t>Simulation to derive the pass-fail limits for testing PUSCH 0.001% BLER</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7.9pt;height:93.4pt" o:ole="">
            <v:imagedata r:id="rId238" o:title=""/>
          </v:shape>
          <o:OLEObject Type="Embed" ProgID="Equation.DSMT4" ShapeID="_x0000_i1097" DrawAspect="Content" ObjectID="_1812200052"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21" w:name="_Toc21103166"/>
      <w:bookmarkStart w:id="18722" w:name="_Toc29811016"/>
      <w:bookmarkStart w:id="18723" w:name="_Toc36636378"/>
      <w:bookmarkStart w:id="18724" w:name="_Toc37273324"/>
      <w:bookmarkStart w:id="18725" w:name="_Toc45886415"/>
      <w:r w:rsidRPr="00931575">
        <w:br w:type="page"/>
      </w:r>
    </w:p>
    <w:p w14:paraId="2089789B" w14:textId="3C07C161" w:rsidR="00C45907" w:rsidRPr="00931575" w:rsidRDefault="00C45907" w:rsidP="00C45907">
      <w:pPr>
        <w:pStyle w:val="Heading8"/>
      </w:pPr>
      <w:bookmarkStart w:id="18726" w:name="_Toc53183460"/>
      <w:bookmarkStart w:id="18727" w:name="_Toc58916179"/>
      <w:bookmarkStart w:id="18728" w:name="_Toc58918360"/>
      <w:bookmarkStart w:id="18729" w:name="_Toc66694230"/>
      <w:bookmarkStart w:id="18730" w:name="_Toc74916255"/>
      <w:bookmarkStart w:id="18731" w:name="_Toc76114880"/>
      <w:bookmarkStart w:id="18732" w:name="_Toc76544766"/>
      <w:bookmarkStart w:id="18733" w:name="_Toc82536888"/>
      <w:bookmarkStart w:id="18734" w:name="_Toc89953181"/>
      <w:bookmarkStart w:id="18735" w:name="_Toc98766998"/>
      <w:bookmarkStart w:id="18736" w:name="_Toc99703361"/>
      <w:bookmarkStart w:id="18737" w:name="_Toc106207153"/>
      <w:bookmarkStart w:id="18738" w:name="_Toc115081155"/>
      <w:bookmarkStart w:id="18739" w:name="_Toc122000106"/>
      <w:bookmarkStart w:id="18740" w:name="_Toc124154279"/>
      <w:bookmarkStart w:id="18741" w:name="_Toc124155054"/>
      <w:bookmarkStart w:id="18742" w:name="_Toc131560911"/>
      <w:bookmarkStart w:id="18743" w:name="_Toc137394611"/>
      <w:bookmarkStart w:id="18744" w:name="_Toc163475717"/>
      <w:bookmarkStart w:id="18745" w:name="_Toc176784047"/>
      <w:bookmarkStart w:id="18746" w:name="_Toc187257681"/>
      <w:r w:rsidRPr="00931575">
        <w:t xml:space="preserve">Annex </w:t>
      </w:r>
      <w:r w:rsidR="002C0395" w:rsidRPr="00931575">
        <w:t>N</w:t>
      </w:r>
      <w:r w:rsidRPr="00931575">
        <w:t xml:space="preserve"> (informative):</w:t>
      </w:r>
      <w:r w:rsidRPr="00931575">
        <w:br/>
        <w:t>Change history</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4"/>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47" w:name="irecnoe"/>
            <w:bookmarkEnd w:id="1874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000000" w:rsidP="00623269">
            <w:pPr>
              <w:pStyle w:val="TAL"/>
              <w:rPr>
                <w:rFonts w:cs="Arial"/>
                <w:sz w:val="16"/>
                <w:szCs w:val="16"/>
              </w:rPr>
            </w:pPr>
            <w:hyperlink r:id="rId240" w:history="1">
              <w:r w:rsidR="00623269"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000000" w:rsidP="00623269">
            <w:pPr>
              <w:pStyle w:val="TAL"/>
              <w:rPr>
                <w:rFonts w:cs="Arial"/>
                <w:sz w:val="16"/>
                <w:szCs w:val="16"/>
              </w:rPr>
            </w:pPr>
            <w:hyperlink r:id="rId241" w:history="1">
              <w:r w:rsidR="00623269"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000000" w:rsidP="00623269">
            <w:pPr>
              <w:pStyle w:val="TAL"/>
              <w:rPr>
                <w:rFonts w:cs="Arial"/>
                <w:sz w:val="16"/>
                <w:szCs w:val="16"/>
              </w:rPr>
            </w:pPr>
            <w:hyperlink r:id="rId242" w:history="1">
              <w:r w:rsidR="00623269"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8FBF7" w14:textId="77777777" w:rsidR="000521AC" w:rsidRDefault="000521AC" w:rsidP="006F1F81">
      <w:r>
        <w:separator/>
      </w:r>
    </w:p>
    <w:p w14:paraId="40573149" w14:textId="77777777" w:rsidR="000521AC" w:rsidRDefault="000521AC" w:rsidP="006F1F81"/>
  </w:endnote>
  <w:endnote w:type="continuationSeparator" w:id="0">
    <w:p w14:paraId="6C2CC3CD" w14:textId="77777777" w:rsidR="000521AC" w:rsidRDefault="000521AC" w:rsidP="006F1F81">
      <w:r>
        <w:continuationSeparator/>
      </w:r>
    </w:p>
    <w:p w14:paraId="0C6077B4" w14:textId="77777777" w:rsidR="000521AC" w:rsidRDefault="000521AC"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2540C" w14:textId="77777777" w:rsidR="000521AC" w:rsidRDefault="000521AC" w:rsidP="006F1F81">
      <w:r>
        <w:separator/>
      </w:r>
    </w:p>
    <w:p w14:paraId="47CEF8BF" w14:textId="77777777" w:rsidR="000521AC" w:rsidRDefault="000521AC" w:rsidP="006F1F81"/>
  </w:footnote>
  <w:footnote w:type="continuationSeparator" w:id="0">
    <w:p w14:paraId="57285614" w14:textId="77777777" w:rsidR="000521AC" w:rsidRDefault="000521AC" w:rsidP="006F1F81">
      <w:r>
        <w:continuationSeparator/>
      </w:r>
    </w:p>
    <w:p w14:paraId="417B20C5" w14:textId="77777777" w:rsidR="000521AC" w:rsidRDefault="000521AC"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7B4DF042"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972E8C">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40E06E6E"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972E8C">
      <w:rPr>
        <w:rFonts w:ascii="Arial" w:hAnsi="Arial" w:cs="Arial"/>
        <w:b/>
        <w:noProof/>
        <w:sz w:val="18"/>
        <w:szCs w:val="18"/>
      </w:rPr>
      <w:t>3GPP TS 38.141-2 V17.1718.0 (2025-0306)</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806"/>
    <w:rsid w:val="00131686"/>
    <w:rsid w:val="00133525"/>
    <w:rsid w:val="001335B3"/>
    <w:rsid w:val="00133A54"/>
    <w:rsid w:val="00135DF2"/>
    <w:rsid w:val="001360FC"/>
    <w:rsid w:val="00136A19"/>
    <w:rsid w:val="00136C94"/>
    <w:rsid w:val="001427AE"/>
    <w:rsid w:val="00143BAC"/>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3C05"/>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1989</TotalTime>
  <Pages>3</Pages>
  <Words>155629</Words>
  <Characters>887091</Characters>
  <Application>Microsoft Office Word</Application>
  <DocSecurity>0</DocSecurity>
  <Lines>7392</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1040639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293</cp:revision>
  <cp:lastPrinted>2019-02-25T14:05:00Z</cp:lastPrinted>
  <dcterms:created xsi:type="dcterms:W3CDTF">2023-04-04T22:41:00Z</dcterms:created>
  <dcterms:modified xsi:type="dcterms:W3CDTF">2025-06-23T14:05:00Z</dcterms:modified>
</cp:coreProperties>
</file>