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157C901F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211744">
              <w:rPr>
                <w:rFonts w:eastAsia="DengXian" w:hint="eastAsia"/>
                <w:noProof w:val="0"/>
                <w:lang w:eastAsia="zh-CN"/>
              </w:rPr>
              <w:t>3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211744">
              <w:rPr>
                <w:noProof w:val="0"/>
                <w:sz w:val="32"/>
              </w:rPr>
              <w:t>0</w:t>
            </w:r>
            <w:r w:rsidR="00211744">
              <w:rPr>
                <w:rFonts w:eastAsia="DengXian" w:hint="eastAsia"/>
                <w:noProof w:val="0"/>
                <w:sz w:val="32"/>
                <w:lang w:eastAsia="zh-CN"/>
              </w:rPr>
              <w:t>9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pt" o:ole="">
                  <v:imagedata r:id="rId9" o:title=""/>
                </v:shape>
                <o:OLEObject Type="Embed" ProgID="Word.Picture.8" ShapeID="_x0000_i1025" DrawAspect="Content" ObjectID="_182102761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4D42E7D9" w14:textId="77777777" w:rsidR="00546CD8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46CD8">
        <w:rPr>
          <w:noProof/>
        </w:rPr>
        <w:t>Foreword</w:t>
      </w:r>
      <w:r w:rsidR="00546CD8">
        <w:rPr>
          <w:noProof/>
        </w:rPr>
        <w:tab/>
        <w:t>15</w:t>
      </w:r>
    </w:p>
    <w:p w14:paraId="1AC54930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1D956E09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08AB2092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280D379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1E1A585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3BB320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F7B3A7D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657FC8A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72421A5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6CF8793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134FA42D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15A20C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912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5641CF5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35BBB97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DC6A59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48CB0412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General</w:t>
      </w:r>
      <w:r w:rsidRPr="00546CD8">
        <w:rPr>
          <w:noProof/>
          <w:lang w:val="nl-NL"/>
        </w:rPr>
        <w:tab/>
        <w:t>27</w:t>
      </w:r>
    </w:p>
    <w:p w14:paraId="2F67F032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417676D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78BA1DA6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5.2B.4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171059B3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5.2B.5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694DED2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5.2B.6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6D91170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22CC05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39DC3D0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511ED50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26DFDF1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57F266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29F08F6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0CBA9B4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6DE35DA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5.3B.0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 w:eastAsia="zh-CN"/>
        </w:rPr>
        <w:t>General</w:t>
      </w:r>
      <w:r w:rsidRPr="00546CD8">
        <w:rPr>
          <w:noProof/>
          <w:lang w:val="nl-NL"/>
        </w:rPr>
        <w:tab/>
        <w:t>28</w:t>
      </w:r>
    </w:p>
    <w:p w14:paraId="468D140E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5.3B.1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EN-DC in FR1</w:t>
      </w:r>
      <w:r w:rsidRPr="00546CD8">
        <w:rPr>
          <w:noProof/>
          <w:lang w:val="nl-NL"/>
        </w:rPr>
        <w:tab/>
        <w:t>29</w:t>
      </w:r>
    </w:p>
    <w:p w14:paraId="2D473A1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208BAE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29AC055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47569EB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6114D6A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777CD47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AF07BE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6CD30B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8D1DAD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35C5D44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016CB38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422F394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28B605D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6A0B816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5670BE1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3E383DA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EA1572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5E9A45B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5F708A2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7B71588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465F1D9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4A00351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0502063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39B4D7F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69CE588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2C28050C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16565F7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0A987A3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1694AB9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6087175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291</w:t>
      </w:r>
    </w:p>
    <w:p w14:paraId="399674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363</w:t>
      </w:r>
    </w:p>
    <w:p w14:paraId="5BFAE9E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469</w:t>
      </w:r>
    </w:p>
    <w:p w14:paraId="43EB2B4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495</w:t>
      </w:r>
    </w:p>
    <w:p w14:paraId="2FE790F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61B13596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5.5B.2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495</w:t>
      </w:r>
    </w:p>
    <w:p w14:paraId="66619DD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5.5B.2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N</w:t>
      </w:r>
      <w:r w:rsidRPr="00546CD8">
        <w:rPr>
          <w:noProof/>
          <w:lang w:val="fr-FR" w:eastAsia="zh-TW"/>
        </w:rPr>
        <w:t>E</w:t>
      </w:r>
      <w:r w:rsidRPr="00546CD8">
        <w:rPr>
          <w:noProof/>
          <w:lang w:val="fr-FR"/>
        </w:rPr>
        <w:t>-DC</w:t>
      </w:r>
      <w:r w:rsidRPr="00546CD8">
        <w:rPr>
          <w:noProof/>
          <w:lang w:val="fr-FR"/>
        </w:rPr>
        <w:tab/>
        <w:t>496</w:t>
      </w:r>
    </w:p>
    <w:p w14:paraId="49F260C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5.5B.3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496</w:t>
      </w:r>
    </w:p>
    <w:p w14:paraId="7278B52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497</w:t>
      </w:r>
    </w:p>
    <w:p w14:paraId="1BCA456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498</w:t>
      </w:r>
    </w:p>
    <w:p w14:paraId="39D4544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508</w:t>
      </w:r>
    </w:p>
    <w:p w14:paraId="21B32BC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558</w:t>
      </w:r>
    </w:p>
    <w:p w14:paraId="71A312E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635</w:t>
      </w:r>
    </w:p>
    <w:p w14:paraId="181A4A0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677</w:t>
      </w:r>
    </w:p>
    <w:p w14:paraId="43966A9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687</w:t>
      </w:r>
    </w:p>
    <w:p w14:paraId="7C834B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687</w:t>
      </w:r>
    </w:p>
    <w:p w14:paraId="53E85CB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688</w:t>
      </w:r>
    </w:p>
    <w:p w14:paraId="143977B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689</w:t>
      </w:r>
    </w:p>
    <w:p w14:paraId="7BB2EA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691</w:t>
      </w:r>
    </w:p>
    <w:p w14:paraId="19DEA2C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691</w:t>
      </w:r>
    </w:p>
    <w:p w14:paraId="0D16C8B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691</w:t>
      </w:r>
    </w:p>
    <w:p w14:paraId="3E1EDEF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720</w:t>
      </w:r>
    </w:p>
    <w:p w14:paraId="415C4BF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762</w:t>
      </w:r>
    </w:p>
    <w:p w14:paraId="0CDB69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789</w:t>
      </w:r>
    </w:p>
    <w:p w14:paraId="5871B9A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DEB670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799</w:t>
      </w:r>
    </w:p>
    <w:p w14:paraId="6ADB3B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799</w:t>
      </w:r>
    </w:p>
    <w:p w14:paraId="77770E9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800</w:t>
      </w:r>
    </w:p>
    <w:p w14:paraId="2D778E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802</w:t>
      </w:r>
    </w:p>
    <w:p w14:paraId="5EB1D18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803</w:t>
      </w:r>
    </w:p>
    <w:p w14:paraId="66BF852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803</w:t>
      </w:r>
    </w:p>
    <w:p w14:paraId="5C6304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5DA12D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803</w:t>
      </w:r>
    </w:p>
    <w:p w14:paraId="0B56336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818</w:t>
      </w:r>
    </w:p>
    <w:p w14:paraId="04FF08D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846</w:t>
      </w:r>
    </w:p>
    <w:p w14:paraId="470284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868</w:t>
      </w:r>
    </w:p>
    <w:p w14:paraId="468F162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873</w:t>
      </w:r>
    </w:p>
    <w:p w14:paraId="7A5165F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873</w:t>
      </w:r>
    </w:p>
    <w:p w14:paraId="1FC20E2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873</w:t>
      </w:r>
    </w:p>
    <w:p w14:paraId="72A68C9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875</w:t>
      </w:r>
    </w:p>
    <w:p w14:paraId="7A6D73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879</w:t>
      </w:r>
    </w:p>
    <w:p w14:paraId="53E371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881</w:t>
      </w:r>
    </w:p>
    <w:p w14:paraId="578D878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881</w:t>
      </w:r>
    </w:p>
    <w:p w14:paraId="6B94A23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881</w:t>
      </w:r>
    </w:p>
    <w:p w14:paraId="40206BA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882</w:t>
      </w:r>
    </w:p>
    <w:p w14:paraId="36CEC4C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903</w:t>
      </w:r>
    </w:p>
    <w:p w14:paraId="355EE6D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931</w:t>
      </w:r>
    </w:p>
    <w:p w14:paraId="14CAD84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937</w:t>
      </w:r>
    </w:p>
    <w:p w14:paraId="44D8775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F66D9A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67B903C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938</w:t>
      </w:r>
    </w:p>
    <w:p w14:paraId="3FD3E6C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938</w:t>
      </w:r>
    </w:p>
    <w:p w14:paraId="3F4849B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938</w:t>
      </w:r>
    </w:p>
    <w:p w14:paraId="533FBB0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938</w:t>
      </w:r>
    </w:p>
    <w:p w14:paraId="4EF6F06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938</w:t>
      </w:r>
    </w:p>
    <w:p w14:paraId="7272939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938</w:t>
      </w:r>
    </w:p>
    <w:p w14:paraId="3094C35A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940</w:t>
      </w:r>
    </w:p>
    <w:p w14:paraId="56170FD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940</w:t>
      </w:r>
    </w:p>
    <w:p w14:paraId="4DC865A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1BF0A5B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940</w:t>
      </w:r>
    </w:p>
    <w:p w14:paraId="7A1316F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940</w:t>
      </w:r>
    </w:p>
    <w:p w14:paraId="4965746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940</w:t>
      </w:r>
    </w:p>
    <w:p w14:paraId="543039F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940</w:t>
      </w:r>
    </w:p>
    <w:p w14:paraId="592C6D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940</w:t>
      </w:r>
    </w:p>
    <w:p w14:paraId="186B1CF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940</w:t>
      </w:r>
    </w:p>
    <w:p w14:paraId="6043D7D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940</w:t>
      </w:r>
    </w:p>
    <w:p w14:paraId="25BC73A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940</w:t>
      </w:r>
    </w:p>
    <w:p w14:paraId="49AE978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941</w:t>
      </w:r>
    </w:p>
    <w:p w14:paraId="49F6F9A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941</w:t>
      </w:r>
    </w:p>
    <w:p w14:paraId="22D4EBB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941</w:t>
      </w:r>
    </w:p>
    <w:p w14:paraId="5D648A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941</w:t>
      </w:r>
    </w:p>
    <w:p w14:paraId="752600B9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6.2B.1.1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941</w:t>
      </w:r>
    </w:p>
    <w:p w14:paraId="4DF69DA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6.2B.1.1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N</w:t>
      </w:r>
      <w:r w:rsidRPr="00546CD8">
        <w:rPr>
          <w:noProof/>
          <w:lang w:val="fr-FR" w:eastAsia="zh-TW"/>
        </w:rPr>
        <w:t>E</w:t>
      </w:r>
      <w:r w:rsidRPr="00546CD8">
        <w:rPr>
          <w:noProof/>
          <w:lang w:val="fr-FR"/>
        </w:rPr>
        <w:t>-DC</w:t>
      </w:r>
      <w:r w:rsidRPr="00546CD8">
        <w:rPr>
          <w:noProof/>
          <w:lang w:val="fr-FR"/>
        </w:rPr>
        <w:tab/>
        <w:t>943</w:t>
      </w:r>
    </w:p>
    <w:p w14:paraId="090C32B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6.2B.1.2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944</w:t>
      </w:r>
    </w:p>
    <w:p w14:paraId="340379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945</w:t>
      </w:r>
    </w:p>
    <w:p w14:paraId="045E618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952</w:t>
      </w:r>
    </w:p>
    <w:p w14:paraId="33CFF6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952</w:t>
      </w:r>
    </w:p>
    <w:p w14:paraId="4C20DB3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953</w:t>
      </w:r>
    </w:p>
    <w:p w14:paraId="2385FD4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953</w:t>
      </w:r>
    </w:p>
    <w:p w14:paraId="66519CA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953</w:t>
      </w:r>
    </w:p>
    <w:p w14:paraId="63F2832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953</w:t>
      </w:r>
    </w:p>
    <w:p w14:paraId="699F92D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953</w:t>
      </w:r>
    </w:p>
    <w:p w14:paraId="29D12A1C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953</w:t>
      </w:r>
    </w:p>
    <w:p w14:paraId="58492C2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954</w:t>
      </w:r>
    </w:p>
    <w:p w14:paraId="0A2F553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954</w:t>
      </w:r>
    </w:p>
    <w:p w14:paraId="54E50DA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954</w:t>
      </w:r>
    </w:p>
    <w:p w14:paraId="72497E0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954</w:t>
      </w:r>
    </w:p>
    <w:p w14:paraId="0873F15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955</w:t>
      </w:r>
    </w:p>
    <w:p w14:paraId="62FF40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956</w:t>
      </w:r>
    </w:p>
    <w:p w14:paraId="754CB0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956</w:t>
      </w:r>
    </w:p>
    <w:p w14:paraId="1A1F994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956</w:t>
      </w:r>
    </w:p>
    <w:p w14:paraId="4948EFF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956</w:t>
      </w:r>
    </w:p>
    <w:p w14:paraId="0E2AE48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956</w:t>
      </w:r>
    </w:p>
    <w:p w14:paraId="1E8CA91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956</w:t>
      </w:r>
    </w:p>
    <w:p w14:paraId="153F9FB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6.2B.3.1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</w:t>
      </w:r>
      <w:r w:rsidRPr="00546CD8">
        <w:rPr>
          <w:noProof/>
          <w:lang w:val="nl-NL"/>
        </w:rPr>
        <w:tab/>
        <w:t>956</w:t>
      </w:r>
    </w:p>
    <w:p w14:paraId="44DFDAF8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6.2B.3.1.0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General</w:t>
      </w:r>
      <w:r w:rsidRPr="00546CD8">
        <w:rPr>
          <w:noProof/>
          <w:lang w:val="nl-NL"/>
        </w:rPr>
        <w:tab/>
        <w:t>956</w:t>
      </w:r>
    </w:p>
    <w:p w14:paraId="5AE0369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4945F7">
        <w:rPr>
          <w:rFonts w:eastAsia="MS Mincho"/>
          <w:noProof/>
        </w:rPr>
        <w:t>DC_(n)71AA</w:t>
      </w:r>
      <w:r>
        <w:rPr>
          <w:noProof/>
        </w:rPr>
        <w:tab/>
        <w:t>956</w:t>
      </w:r>
    </w:p>
    <w:p w14:paraId="669BC25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958</w:t>
      </w:r>
    </w:p>
    <w:p w14:paraId="007B118C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6.2B.3.2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960</w:t>
      </w:r>
    </w:p>
    <w:p w14:paraId="0C5CD31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960</w:t>
      </w:r>
    </w:p>
    <w:p w14:paraId="601B122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961</w:t>
      </w:r>
    </w:p>
    <w:p w14:paraId="0993CCE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962</w:t>
      </w:r>
    </w:p>
    <w:p w14:paraId="06297A2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966</w:t>
      </w:r>
    </w:p>
    <w:p w14:paraId="00405D7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966</w:t>
      </w:r>
    </w:p>
    <w:p w14:paraId="404EB7F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26F50D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966</w:t>
      </w:r>
    </w:p>
    <w:p w14:paraId="2223002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966</w:t>
      </w:r>
    </w:p>
    <w:p w14:paraId="33C8C81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966</w:t>
      </w:r>
    </w:p>
    <w:p w14:paraId="38B09C28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6.2B.4.1.1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966</w:t>
      </w:r>
    </w:p>
    <w:p w14:paraId="6A636BCB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color w:val="0D0D0D" w:themeColor="text1" w:themeTint="F2"/>
          <w:lang w:val="fr-FR"/>
        </w:rPr>
        <w:t>6.2B.4.1.1</w:t>
      </w:r>
      <w:r w:rsidRPr="00546CD8">
        <w:rPr>
          <w:noProof/>
          <w:color w:val="0D0D0D" w:themeColor="text1" w:themeTint="F2"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color w:val="0D0D0D" w:themeColor="text1" w:themeTint="F2"/>
          <w:lang w:val="fr-FR"/>
        </w:rPr>
        <w:t>Intra-band contiguous NE-DC</w:t>
      </w:r>
      <w:r w:rsidRPr="00546CD8">
        <w:rPr>
          <w:noProof/>
          <w:lang w:val="fr-FR"/>
        </w:rPr>
        <w:tab/>
        <w:t>971</w:t>
      </w:r>
    </w:p>
    <w:p w14:paraId="032B2C9B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6.2B.4.1.2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972</w:t>
      </w:r>
    </w:p>
    <w:p w14:paraId="2A5AF25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978</w:t>
      </w:r>
    </w:p>
    <w:p w14:paraId="7E0F46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981</w:t>
      </w:r>
    </w:p>
    <w:p w14:paraId="2B21BF3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981</w:t>
      </w:r>
    </w:p>
    <w:p w14:paraId="48B2041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981</w:t>
      </w:r>
    </w:p>
    <w:p w14:paraId="7053AF0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981</w:t>
      </w:r>
    </w:p>
    <w:p w14:paraId="556ECD7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981</w:t>
      </w:r>
    </w:p>
    <w:p w14:paraId="16CCA5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981</w:t>
      </w:r>
    </w:p>
    <w:p w14:paraId="43EC2E0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981</w:t>
      </w:r>
    </w:p>
    <w:p w14:paraId="56AE17E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982</w:t>
      </w:r>
    </w:p>
    <w:p w14:paraId="6FD811E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982</w:t>
      </w:r>
    </w:p>
    <w:p w14:paraId="4F34612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982</w:t>
      </w:r>
    </w:p>
    <w:p w14:paraId="277EF31A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987</w:t>
      </w:r>
    </w:p>
    <w:p w14:paraId="4C40E43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1005</w:t>
      </w:r>
    </w:p>
    <w:p w14:paraId="707F0B0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1023</w:t>
      </w:r>
    </w:p>
    <w:p w14:paraId="54D72CF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1030</w:t>
      </w:r>
    </w:p>
    <w:p w14:paraId="5DE3D6E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1032</w:t>
      </w:r>
    </w:p>
    <w:p w14:paraId="08B8C62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1032</w:t>
      </w:r>
    </w:p>
    <w:p w14:paraId="33964BF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1032</w:t>
      </w:r>
    </w:p>
    <w:p w14:paraId="27EC0F8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1032</w:t>
      </w:r>
    </w:p>
    <w:p w14:paraId="261B8F1F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1032</w:t>
      </w:r>
    </w:p>
    <w:p w14:paraId="0A4E6824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1032</w:t>
      </w:r>
    </w:p>
    <w:p w14:paraId="7CFDD25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307A51D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5FA21B2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1033</w:t>
      </w:r>
    </w:p>
    <w:p w14:paraId="68F807D9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1033</w:t>
      </w:r>
    </w:p>
    <w:p w14:paraId="0E51EC86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77EB783D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1F70B8C5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426D13B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1033</w:t>
      </w:r>
    </w:p>
    <w:p w14:paraId="6D9B20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1033</w:t>
      </w:r>
    </w:p>
    <w:p w14:paraId="7327F19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1033</w:t>
      </w:r>
    </w:p>
    <w:p w14:paraId="5E6B703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1033</w:t>
      </w:r>
    </w:p>
    <w:p w14:paraId="5ABBCEE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1033</w:t>
      </w:r>
    </w:p>
    <w:p w14:paraId="71FD829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1034</w:t>
      </w:r>
    </w:p>
    <w:p w14:paraId="258761F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1034</w:t>
      </w:r>
    </w:p>
    <w:p w14:paraId="55C671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1034</w:t>
      </w:r>
    </w:p>
    <w:p w14:paraId="38F10F3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1035</w:t>
      </w:r>
    </w:p>
    <w:p w14:paraId="12E15D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1035</w:t>
      </w:r>
    </w:p>
    <w:p w14:paraId="6ABDFAD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1035</w:t>
      </w:r>
    </w:p>
    <w:p w14:paraId="154D447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1035</w:t>
      </w:r>
    </w:p>
    <w:p w14:paraId="5047E60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1035</w:t>
      </w:r>
    </w:p>
    <w:p w14:paraId="714FF30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1035</w:t>
      </w:r>
    </w:p>
    <w:p w14:paraId="232C447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1035</w:t>
      </w:r>
    </w:p>
    <w:p w14:paraId="744C588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1035</w:t>
      </w:r>
    </w:p>
    <w:p w14:paraId="2FED538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1035</w:t>
      </w:r>
    </w:p>
    <w:p w14:paraId="3EAAB1F8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1036</w:t>
      </w:r>
    </w:p>
    <w:p w14:paraId="357A52F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1036</w:t>
      </w:r>
    </w:p>
    <w:p w14:paraId="30CD4F0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4F5CB69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32D4FDB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1036</w:t>
      </w:r>
    </w:p>
    <w:p w14:paraId="301741C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1040</w:t>
      </w:r>
    </w:p>
    <w:p w14:paraId="074374B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41E263C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2519CEF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1040</w:t>
      </w:r>
    </w:p>
    <w:p w14:paraId="6A248F4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1040</w:t>
      </w:r>
    </w:p>
    <w:p w14:paraId="1799523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6FF3BD0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74A7A67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1040</w:t>
      </w:r>
    </w:p>
    <w:p w14:paraId="5EA9CC8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1040</w:t>
      </w:r>
    </w:p>
    <w:p w14:paraId="3317C11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1040</w:t>
      </w:r>
    </w:p>
    <w:p w14:paraId="315760B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0026A37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6559517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1041</w:t>
      </w:r>
    </w:p>
    <w:p w14:paraId="2E97F2A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1041</w:t>
      </w:r>
    </w:p>
    <w:p w14:paraId="16454C3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7B896F0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627587A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1041</w:t>
      </w:r>
    </w:p>
    <w:p w14:paraId="51E30F2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1043</w:t>
      </w:r>
    </w:p>
    <w:p w14:paraId="0EC8349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31954E6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47EDBA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1044</w:t>
      </w:r>
    </w:p>
    <w:p w14:paraId="061129F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1044</w:t>
      </w:r>
    </w:p>
    <w:p w14:paraId="5B83A4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6440011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067695C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1044</w:t>
      </w:r>
    </w:p>
    <w:p w14:paraId="0E5D365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1044</w:t>
      </w:r>
    </w:p>
    <w:p w14:paraId="28FA2D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1044</w:t>
      </w:r>
    </w:p>
    <w:p w14:paraId="20AE751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5FCDA9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6FFD9F86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1044</w:t>
      </w:r>
    </w:p>
    <w:p w14:paraId="6FDDC61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1045</w:t>
      </w:r>
    </w:p>
    <w:p w14:paraId="2A06899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1045</w:t>
      </w:r>
    </w:p>
    <w:p w14:paraId="57D89F0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1045</w:t>
      </w:r>
    </w:p>
    <w:p w14:paraId="2C5A769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1045</w:t>
      </w:r>
    </w:p>
    <w:p w14:paraId="2585240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1045</w:t>
      </w:r>
    </w:p>
    <w:p w14:paraId="7FC4D75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3D8635E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1046</w:t>
      </w:r>
    </w:p>
    <w:p w14:paraId="60CE4D7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1047</w:t>
      </w:r>
    </w:p>
    <w:p w14:paraId="657E755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1047</w:t>
      </w:r>
    </w:p>
    <w:p w14:paraId="3F6883C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1048</w:t>
      </w:r>
    </w:p>
    <w:p w14:paraId="2793C50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1048</w:t>
      </w:r>
    </w:p>
    <w:p w14:paraId="6AFA7A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1048</w:t>
      </w:r>
    </w:p>
    <w:p w14:paraId="2641369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1049</w:t>
      </w:r>
    </w:p>
    <w:p w14:paraId="2ED7D62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1049</w:t>
      </w:r>
    </w:p>
    <w:p w14:paraId="293FA92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1049</w:t>
      </w:r>
    </w:p>
    <w:p w14:paraId="0A4A0BB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945F7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4945F7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1049</w:t>
      </w:r>
    </w:p>
    <w:p w14:paraId="55B0930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945F7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4945F7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4945F7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1050</w:t>
      </w:r>
    </w:p>
    <w:p w14:paraId="7205065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Output power dynamics for DC with UL MIMO</w:t>
      </w:r>
      <w:r>
        <w:rPr>
          <w:noProof/>
        </w:rPr>
        <w:tab/>
        <w:t>1050</w:t>
      </w:r>
    </w:p>
    <w:p w14:paraId="45D174E0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 w:eastAsia="es-ES"/>
        </w:rPr>
        <w:t>6.3H.0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 w:eastAsia="es-ES"/>
        </w:rPr>
        <w:t>General</w:t>
      </w:r>
      <w:r w:rsidRPr="00546CD8">
        <w:rPr>
          <w:noProof/>
          <w:lang w:val="nl-NL"/>
        </w:rPr>
        <w:tab/>
        <w:t>1050</w:t>
      </w:r>
    </w:p>
    <w:p w14:paraId="0F7D88A0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6.3H</w:t>
      </w:r>
      <w:r w:rsidRPr="00546CD8">
        <w:rPr>
          <w:rFonts w:eastAsia="PMingLiU"/>
          <w:noProof/>
          <w:lang w:val="nl-NL" w:eastAsia="zh-TW"/>
        </w:rPr>
        <w:t>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1050</w:t>
      </w:r>
    </w:p>
    <w:p w14:paraId="5DEF0E0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6.3H</w:t>
      </w:r>
      <w:r w:rsidRPr="00546CD8">
        <w:rPr>
          <w:rFonts w:eastAsia="PMingLiU"/>
          <w:noProof/>
          <w:lang w:val="nl-NL" w:eastAsia="zh-TW"/>
        </w:rPr>
        <w:t>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1050</w:t>
      </w:r>
    </w:p>
    <w:p w14:paraId="36FA33A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6.3H</w:t>
      </w:r>
      <w:r w:rsidRPr="004945F7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1050</w:t>
      </w:r>
    </w:p>
    <w:p w14:paraId="379D6DD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1050</w:t>
      </w:r>
    </w:p>
    <w:p w14:paraId="2D8B5321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 w:eastAsia="es-ES"/>
        </w:rPr>
        <w:t>6.3L.0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 w:eastAsia="es-ES"/>
        </w:rPr>
        <w:t>General</w:t>
      </w:r>
      <w:r w:rsidRPr="00546CD8">
        <w:rPr>
          <w:noProof/>
          <w:lang w:val="nl-NL"/>
        </w:rPr>
        <w:tab/>
        <w:t>1050</w:t>
      </w:r>
    </w:p>
    <w:p w14:paraId="5500EF2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6.3L</w:t>
      </w:r>
      <w:r w:rsidRPr="00546CD8">
        <w:rPr>
          <w:rFonts w:eastAsia="PMingLiU"/>
          <w:noProof/>
          <w:lang w:val="nl-NL" w:eastAsia="zh-TW"/>
        </w:rPr>
        <w:t>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1051</w:t>
      </w:r>
    </w:p>
    <w:p w14:paraId="1FE3A707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6.3L</w:t>
      </w:r>
      <w:r w:rsidRPr="00546CD8">
        <w:rPr>
          <w:rFonts w:eastAsia="PMingLiU"/>
          <w:noProof/>
          <w:lang w:val="nl-NL" w:eastAsia="zh-TW"/>
        </w:rPr>
        <w:t>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1051</w:t>
      </w:r>
    </w:p>
    <w:p w14:paraId="7B8B74A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6.3L</w:t>
      </w:r>
      <w:r w:rsidRPr="004945F7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1051</w:t>
      </w:r>
    </w:p>
    <w:p w14:paraId="30083FC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4784A0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1051</w:t>
      </w:r>
    </w:p>
    <w:p w14:paraId="461884B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1051</w:t>
      </w:r>
    </w:p>
    <w:p w14:paraId="35A8A14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</w:t>
      </w:r>
      <w:r w:rsidRPr="004945F7">
        <w:rPr>
          <w:rFonts w:eastAsia="MS Mincho"/>
          <w:noProof/>
          <w:lang w:eastAsia="zh-CN"/>
        </w:rPr>
        <w:t>A</w:t>
      </w:r>
      <w:r w:rsidRPr="004945F7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 xml:space="preserve">Transmit modulation quality for </w:t>
      </w:r>
      <w:r w:rsidRPr="004945F7">
        <w:rPr>
          <w:rFonts w:eastAsia="MS Mincho"/>
          <w:noProof/>
          <w:lang w:eastAsia="zh-CN"/>
        </w:rPr>
        <w:t>CA</w:t>
      </w:r>
      <w:r>
        <w:rPr>
          <w:noProof/>
        </w:rPr>
        <w:tab/>
        <w:t>1051</w:t>
      </w:r>
    </w:p>
    <w:p w14:paraId="213FBB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1051</w:t>
      </w:r>
    </w:p>
    <w:p w14:paraId="2513370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>
        <w:rPr>
          <w:noProof/>
        </w:rPr>
        <w:tab/>
        <w:t>1051</w:t>
      </w:r>
    </w:p>
    <w:p w14:paraId="6D32E5C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1051</w:t>
      </w:r>
    </w:p>
    <w:p w14:paraId="54A6D6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1051</w:t>
      </w:r>
    </w:p>
    <w:p w14:paraId="1F85447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1051</w:t>
      </w:r>
    </w:p>
    <w:p w14:paraId="569F8E5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1052</w:t>
      </w:r>
    </w:p>
    <w:p w14:paraId="4224CA5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1052</w:t>
      </w:r>
    </w:p>
    <w:p w14:paraId="1874506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1052</w:t>
      </w:r>
    </w:p>
    <w:p w14:paraId="413DCB4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1052</w:t>
      </w:r>
    </w:p>
    <w:p w14:paraId="7AAD05D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1052</w:t>
      </w:r>
    </w:p>
    <w:p w14:paraId="5AC4E94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1052</w:t>
      </w:r>
    </w:p>
    <w:p w14:paraId="4F365E9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1052</w:t>
      </w:r>
    </w:p>
    <w:p w14:paraId="73D70B0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1052</w:t>
      </w:r>
    </w:p>
    <w:p w14:paraId="1BD0409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1052</w:t>
      </w:r>
    </w:p>
    <w:p w14:paraId="1F4B1B0E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1052</w:t>
      </w:r>
    </w:p>
    <w:p w14:paraId="1F59AA0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1053</w:t>
      </w:r>
    </w:p>
    <w:p w14:paraId="4DDC7C0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1053</w:t>
      </w:r>
    </w:p>
    <w:p w14:paraId="1E8ED5D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1053</w:t>
      </w:r>
    </w:p>
    <w:p w14:paraId="68AE3C8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1053</w:t>
      </w:r>
    </w:p>
    <w:p w14:paraId="7F559D7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1053</w:t>
      </w:r>
    </w:p>
    <w:p w14:paraId="12872A4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1053</w:t>
      </w:r>
    </w:p>
    <w:p w14:paraId="666D173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1053</w:t>
      </w:r>
    </w:p>
    <w:p w14:paraId="021F9E4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1053</w:t>
      </w:r>
    </w:p>
    <w:p w14:paraId="1206C2D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1054</w:t>
      </w:r>
    </w:p>
    <w:p w14:paraId="286E41F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1054</w:t>
      </w:r>
    </w:p>
    <w:p w14:paraId="28E4D17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1054</w:t>
      </w:r>
    </w:p>
    <w:p w14:paraId="6D44489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1054</w:t>
      </w:r>
    </w:p>
    <w:p w14:paraId="6FA2004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1054</w:t>
      </w:r>
    </w:p>
    <w:p w14:paraId="34F196C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1054</w:t>
      </w:r>
    </w:p>
    <w:p w14:paraId="333356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1054</w:t>
      </w:r>
    </w:p>
    <w:p w14:paraId="537CA6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1054</w:t>
      </w:r>
    </w:p>
    <w:p w14:paraId="7000EDC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1054</w:t>
      </w:r>
    </w:p>
    <w:p w14:paraId="6EAF0A2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1054</w:t>
      </w:r>
    </w:p>
    <w:p w14:paraId="4C24E3E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1055</w:t>
      </w:r>
    </w:p>
    <w:p w14:paraId="3E4863F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1055</w:t>
      </w:r>
    </w:p>
    <w:p w14:paraId="7A2F0FE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1055</w:t>
      </w:r>
    </w:p>
    <w:p w14:paraId="7A812A3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1055</w:t>
      </w:r>
    </w:p>
    <w:p w14:paraId="483C72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5204EE2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223082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1055</w:t>
      </w:r>
    </w:p>
    <w:p w14:paraId="39F9A4D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Transmit modulation quality for 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1055</w:t>
      </w:r>
    </w:p>
    <w:p w14:paraId="39363CA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70C0A28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292754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1055</w:t>
      </w:r>
    </w:p>
    <w:p w14:paraId="64CE911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1055</w:t>
      </w:r>
    </w:p>
    <w:p w14:paraId="63A0FA5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1055</w:t>
      </w:r>
    </w:p>
    <w:p w14:paraId="31AFE2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43A0537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78AFDC9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1055</w:t>
      </w:r>
    </w:p>
    <w:p w14:paraId="0DAF7D0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Transmit modulation quality for 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1056</w:t>
      </w:r>
    </w:p>
    <w:p w14:paraId="205D4C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1056</w:t>
      </w:r>
    </w:p>
    <w:p w14:paraId="363B00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1056</w:t>
      </w:r>
    </w:p>
    <w:p w14:paraId="1083022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1056</w:t>
      </w:r>
    </w:p>
    <w:p w14:paraId="0CF5C43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1056</w:t>
      </w:r>
    </w:p>
    <w:p w14:paraId="4B765BF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1056</w:t>
      </w:r>
    </w:p>
    <w:p w14:paraId="16B2B34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1056</w:t>
      </w:r>
    </w:p>
    <w:p w14:paraId="609371A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1056</w:t>
      </w:r>
    </w:p>
    <w:p w14:paraId="137BA72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1056</w:t>
      </w:r>
    </w:p>
    <w:p w14:paraId="09C83F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1056</w:t>
      </w:r>
    </w:p>
    <w:p w14:paraId="62329A9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1056</w:t>
      </w:r>
    </w:p>
    <w:p w14:paraId="4A6240B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1056</w:t>
      </w:r>
    </w:p>
    <w:p w14:paraId="365A8C5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1056</w:t>
      </w:r>
    </w:p>
    <w:p w14:paraId="4AC6E53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1056</w:t>
      </w:r>
    </w:p>
    <w:p w14:paraId="4B5408E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546CD8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546CD8">
        <w:rPr>
          <w:noProof/>
        </w:rPr>
        <w:t>Intra-band non-contiguous EN-DC</w:t>
      </w:r>
      <w:r>
        <w:rPr>
          <w:noProof/>
        </w:rPr>
        <w:tab/>
        <w:t>1056</w:t>
      </w:r>
    </w:p>
    <w:p w14:paraId="71E6804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1057</w:t>
      </w:r>
    </w:p>
    <w:p w14:paraId="32D3EF0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07857AB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1057</w:t>
      </w:r>
    </w:p>
    <w:p w14:paraId="26C2A2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13DCA83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1057</w:t>
      </w:r>
    </w:p>
    <w:p w14:paraId="132E810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1057</w:t>
      </w:r>
    </w:p>
    <w:p w14:paraId="7A17C5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1057</w:t>
      </w:r>
    </w:p>
    <w:p w14:paraId="7CF60E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1057</w:t>
      </w:r>
    </w:p>
    <w:p w14:paraId="06A841D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1058</w:t>
      </w:r>
    </w:p>
    <w:p w14:paraId="7FF2AC8B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1058</w:t>
      </w:r>
    </w:p>
    <w:p w14:paraId="1BD24FBA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1058</w:t>
      </w:r>
    </w:p>
    <w:p w14:paraId="6E495687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6.5B.2.1.3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Adjacent channel leakage ratio</w:t>
      </w:r>
      <w:r w:rsidRPr="00546CD8">
        <w:rPr>
          <w:noProof/>
          <w:lang w:val="fr-FR"/>
        </w:rPr>
        <w:tab/>
        <w:t>1058</w:t>
      </w:r>
    </w:p>
    <w:p w14:paraId="0E896F95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6.5B.2.2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1059</w:t>
      </w:r>
    </w:p>
    <w:p w14:paraId="498A686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1059</w:t>
      </w:r>
    </w:p>
    <w:p w14:paraId="5DD3A62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1059</w:t>
      </w:r>
    </w:p>
    <w:p w14:paraId="1B9B3B7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1059</w:t>
      </w:r>
    </w:p>
    <w:p w14:paraId="2D44BDF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1059</w:t>
      </w:r>
    </w:p>
    <w:p w14:paraId="4137702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06D5C14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1059</w:t>
      </w:r>
    </w:p>
    <w:p w14:paraId="5164EDC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1059</w:t>
      </w:r>
    </w:p>
    <w:p w14:paraId="2803BAF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1060</w:t>
      </w:r>
    </w:p>
    <w:p w14:paraId="3228B2B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1060</w:t>
      </w:r>
    </w:p>
    <w:p w14:paraId="5E5C91D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1060</w:t>
      </w:r>
    </w:p>
    <w:p w14:paraId="20538E8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1060</w:t>
      </w:r>
    </w:p>
    <w:p w14:paraId="40902F2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1060</w:t>
      </w:r>
    </w:p>
    <w:p w14:paraId="766CED83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6.5B.3.2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1060</w:t>
      </w:r>
    </w:p>
    <w:p w14:paraId="4BE0A35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1061</w:t>
      </w:r>
    </w:p>
    <w:p w14:paraId="03E7180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1061</w:t>
      </w:r>
    </w:p>
    <w:p w14:paraId="53925D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1061</w:t>
      </w:r>
    </w:p>
    <w:p w14:paraId="310F3DE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1062</w:t>
      </w:r>
    </w:p>
    <w:p w14:paraId="30C5C9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1070</w:t>
      </w:r>
    </w:p>
    <w:p w14:paraId="2EC9D7F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1070</w:t>
      </w:r>
    </w:p>
    <w:p w14:paraId="106ECB8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1070</w:t>
      </w:r>
    </w:p>
    <w:p w14:paraId="0583387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1071</w:t>
      </w:r>
    </w:p>
    <w:p w14:paraId="1618E93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1071</w:t>
      </w:r>
    </w:p>
    <w:p w14:paraId="54B7DC9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2C965F2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FCC396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78C2D1A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1072</w:t>
      </w:r>
    </w:p>
    <w:p w14:paraId="64F2A89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1072</w:t>
      </w:r>
    </w:p>
    <w:p w14:paraId="4C3ACBD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06AA3A1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1072</w:t>
      </w:r>
    </w:p>
    <w:p w14:paraId="4B8449E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1072</w:t>
      </w:r>
    </w:p>
    <w:p w14:paraId="2D149EF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1072</w:t>
      </w:r>
    </w:p>
    <w:p w14:paraId="0B23B82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1072</w:t>
      </w:r>
    </w:p>
    <w:p w14:paraId="745CC07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1073</w:t>
      </w:r>
    </w:p>
    <w:p w14:paraId="25510261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6.5B.4.3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1073</w:t>
      </w:r>
    </w:p>
    <w:p w14:paraId="2FD5190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1073</w:t>
      </w:r>
    </w:p>
    <w:p w14:paraId="1D2E20E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1073</w:t>
      </w:r>
    </w:p>
    <w:p w14:paraId="0DB1CF7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1073</w:t>
      </w:r>
    </w:p>
    <w:p w14:paraId="7971820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1073</w:t>
      </w:r>
    </w:p>
    <w:p w14:paraId="1296AA1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390873A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1073</w:t>
      </w:r>
    </w:p>
    <w:p w14:paraId="144976BB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1073</w:t>
      </w:r>
    </w:p>
    <w:p w14:paraId="615CAC1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(Void)</w:t>
      </w:r>
      <w:r w:rsidRPr="00546CD8">
        <w:rPr>
          <w:noProof/>
          <w:lang w:val="fr-FR"/>
        </w:rPr>
        <w:tab/>
        <w:t>1074</w:t>
      </w:r>
    </w:p>
    <w:p w14:paraId="3B42C51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1074</w:t>
      </w:r>
    </w:p>
    <w:p w14:paraId="0B911D2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5917B09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1074</w:t>
      </w:r>
    </w:p>
    <w:p w14:paraId="7CDF5C4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1074</w:t>
      </w:r>
    </w:p>
    <w:p w14:paraId="1FE35F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1074</w:t>
      </w:r>
    </w:p>
    <w:p w14:paraId="70CF4C4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1074</w:t>
      </w:r>
    </w:p>
    <w:p w14:paraId="5BAE2E8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1074</w:t>
      </w:r>
    </w:p>
    <w:p w14:paraId="443C299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1074</w:t>
      </w:r>
    </w:p>
    <w:p w14:paraId="53146E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1074</w:t>
      </w:r>
    </w:p>
    <w:p w14:paraId="51D888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1074</w:t>
      </w:r>
    </w:p>
    <w:p w14:paraId="7AEAC24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1074</w:t>
      </w:r>
    </w:p>
    <w:p w14:paraId="1B2D419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1074</w:t>
      </w:r>
    </w:p>
    <w:p w14:paraId="323B1A0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1074</w:t>
      </w:r>
    </w:p>
    <w:p w14:paraId="20631B6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1074</w:t>
      </w:r>
    </w:p>
    <w:p w14:paraId="151FC8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1075</w:t>
      </w:r>
    </w:p>
    <w:p w14:paraId="7F60FD3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1075</w:t>
      </w:r>
    </w:p>
    <w:p w14:paraId="46DF055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74DBC24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1075</w:t>
      </w:r>
    </w:p>
    <w:p w14:paraId="2DB8ED1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1075</w:t>
      </w:r>
    </w:p>
    <w:p w14:paraId="2A6B85E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79FD023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1076</w:t>
      </w:r>
    </w:p>
    <w:p w14:paraId="7A4B48F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1077</w:t>
      </w:r>
    </w:p>
    <w:p w14:paraId="353AA96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1077</w:t>
      </w:r>
    </w:p>
    <w:p w14:paraId="2681E2D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1077</w:t>
      </w:r>
    </w:p>
    <w:p w14:paraId="5FE8D0D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1077</w:t>
      </w:r>
    </w:p>
    <w:p w14:paraId="01A177F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A83213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39EB59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7AAA43E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1077</w:t>
      </w:r>
    </w:p>
    <w:p w14:paraId="70FCD54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E8E852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C97990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4ED5F27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1077</w:t>
      </w:r>
    </w:p>
    <w:p w14:paraId="00C47C8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CEB109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30E7D21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1077</w:t>
      </w:r>
    </w:p>
    <w:p w14:paraId="48727C0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6B0DE4C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F0FD8E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6DFFF6F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1078</w:t>
      </w:r>
    </w:p>
    <w:p w14:paraId="0FB3648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7023C1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26BD18F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1078</w:t>
      </w:r>
    </w:p>
    <w:p w14:paraId="3F72DCF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1078</w:t>
      </w:r>
    </w:p>
    <w:p w14:paraId="3493125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1078</w:t>
      </w:r>
    </w:p>
    <w:p w14:paraId="093493E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11B43D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E063BB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602CABB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1078</w:t>
      </w:r>
    </w:p>
    <w:p w14:paraId="2CC3C6E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6DB31DD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0B8D376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4392F9A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1078</w:t>
      </w:r>
    </w:p>
    <w:p w14:paraId="787F6A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B23E39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3ADF17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1B828AE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1079</w:t>
      </w:r>
    </w:p>
    <w:p w14:paraId="7A18B92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2185090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07B934E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1079</w:t>
      </w:r>
    </w:p>
    <w:p w14:paraId="673055F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1079</w:t>
      </w:r>
    </w:p>
    <w:p w14:paraId="445DE3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60E6F3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1709AB6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1079</w:t>
      </w:r>
    </w:p>
    <w:p w14:paraId="69025328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1079</w:t>
      </w:r>
    </w:p>
    <w:p w14:paraId="193D0837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5570E1EC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6698008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705A686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1079</w:t>
      </w:r>
    </w:p>
    <w:p w14:paraId="576349C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1079</w:t>
      </w:r>
    </w:p>
    <w:p w14:paraId="1712FAF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4945F7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1079</w:t>
      </w:r>
    </w:p>
    <w:p w14:paraId="4E339A9E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1079</w:t>
      </w:r>
    </w:p>
    <w:p w14:paraId="2CBF900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1079</w:t>
      </w:r>
    </w:p>
    <w:p w14:paraId="4C04C38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6DCD858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00887F7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1081</w:t>
      </w:r>
    </w:p>
    <w:p w14:paraId="0F8D94A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1081</w:t>
      </w:r>
    </w:p>
    <w:p w14:paraId="458D720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1081</w:t>
      </w:r>
    </w:p>
    <w:p w14:paraId="5E5CA9A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1081</w:t>
      </w:r>
    </w:p>
    <w:p w14:paraId="23E587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1081</w:t>
      </w:r>
    </w:p>
    <w:p w14:paraId="37814C7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Void</w:t>
      </w:r>
      <w:r>
        <w:rPr>
          <w:noProof/>
        </w:rPr>
        <w:tab/>
        <w:t>1082</w:t>
      </w:r>
    </w:p>
    <w:p w14:paraId="765FDC0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1082</w:t>
      </w:r>
    </w:p>
    <w:p w14:paraId="5689E8F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1082</w:t>
      </w:r>
    </w:p>
    <w:p w14:paraId="03BB2A8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1082</w:t>
      </w:r>
    </w:p>
    <w:p w14:paraId="3E5ADB2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rFonts w:eastAsia="MS Mincho"/>
          <w:noProof/>
          <w:lang w:val="fr-FR"/>
        </w:rPr>
        <w:lastRenderedPageBreak/>
        <w:t>7.3B.2.1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rFonts w:eastAsia="MS Mincho"/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1082</w:t>
      </w:r>
    </w:p>
    <w:p w14:paraId="3E97234A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7.3B.2.1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(Void)</w:t>
      </w:r>
      <w:r w:rsidRPr="00546CD8">
        <w:rPr>
          <w:noProof/>
          <w:lang w:val="fr-FR"/>
        </w:rPr>
        <w:tab/>
        <w:t>1083</w:t>
      </w:r>
    </w:p>
    <w:p w14:paraId="4731B4D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rFonts w:eastAsia="MS Mincho"/>
          <w:noProof/>
          <w:lang w:val="fr-FR"/>
        </w:rPr>
        <w:t>7.3B.2.2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rFonts w:eastAsia="MS Mincho"/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1083</w:t>
      </w:r>
    </w:p>
    <w:p w14:paraId="58F33F3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within FR1</w:t>
      </w:r>
      <w:r>
        <w:rPr>
          <w:noProof/>
        </w:rPr>
        <w:tab/>
        <w:t>1084</w:t>
      </w:r>
    </w:p>
    <w:p w14:paraId="06CE34F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2FD3DDB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1084</w:t>
      </w:r>
    </w:p>
    <w:p w14:paraId="6DECE54E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1090</w:t>
      </w:r>
    </w:p>
    <w:p w14:paraId="3425D3E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1094</w:t>
      </w:r>
    </w:p>
    <w:p w14:paraId="2A3F146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1094</w:t>
      </w:r>
    </w:p>
    <w:p w14:paraId="50FF1BF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1096</w:t>
      </w:r>
    </w:p>
    <w:p w14:paraId="65E1D84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1097</w:t>
      </w:r>
    </w:p>
    <w:p w14:paraId="24332969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1106</w:t>
      </w:r>
    </w:p>
    <w:p w14:paraId="59C8602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1175</w:t>
      </w:r>
    </w:p>
    <w:p w14:paraId="771DD584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1175</w:t>
      </w:r>
    </w:p>
    <w:p w14:paraId="4E9513E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NE-DC within FR1</w:t>
      </w:r>
      <w:r>
        <w:rPr>
          <w:noProof/>
        </w:rPr>
        <w:tab/>
        <w:t>1176</w:t>
      </w:r>
    </w:p>
    <w:p w14:paraId="48285A0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1176</w:t>
      </w:r>
    </w:p>
    <w:p w14:paraId="4F11CC3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1176</w:t>
      </w:r>
    </w:p>
    <w:p w14:paraId="78D3B9A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1176</w:t>
      </w:r>
    </w:p>
    <w:p w14:paraId="6D8763C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1176</w:t>
      </w:r>
    </w:p>
    <w:p w14:paraId="7E0B0CF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1177</w:t>
      </w:r>
    </w:p>
    <w:p w14:paraId="08FDA445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(Reserved)</w:t>
      </w:r>
      <w:r>
        <w:rPr>
          <w:noProof/>
        </w:rPr>
        <w:tab/>
        <w:t>1177</w:t>
      </w:r>
    </w:p>
    <w:p w14:paraId="0593AFA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1177</w:t>
      </w:r>
    </w:p>
    <w:p w14:paraId="0DC56EA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FR2</w:t>
      </w:r>
      <w:r>
        <w:rPr>
          <w:noProof/>
        </w:rPr>
        <w:tab/>
        <w:t>1177</w:t>
      </w:r>
    </w:p>
    <w:p w14:paraId="6A33F61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1177</w:t>
      </w:r>
    </w:p>
    <w:p w14:paraId="66745A8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1177</w:t>
      </w:r>
    </w:p>
    <w:p w14:paraId="18C27B5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1177</w:t>
      </w:r>
    </w:p>
    <w:p w14:paraId="7801665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Void</w:t>
      </w:r>
      <w:r>
        <w:rPr>
          <w:noProof/>
        </w:rPr>
        <w:tab/>
        <w:t>1177</w:t>
      </w:r>
    </w:p>
    <w:p w14:paraId="68C0970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1177</w:t>
      </w:r>
    </w:p>
    <w:p w14:paraId="3F6F165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>, ΔR</w:t>
      </w:r>
      <w:r w:rsidRPr="004945F7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1178</w:t>
      </w:r>
    </w:p>
    <w:p w14:paraId="23B94B9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General</w:t>
      </w:r>
      <w:r>
        <w:rPr>
          <w:noProof/>
        </w:rPr>
        <w:tab/>
        <w:t>1178</w:t>
      </w:r>
    </w:p>
    <w:p w14:paraId="1696CCD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Intra-band contiguous EN-DC</w:t>
      </w:r>
      <w:r>
        <w:rPr>
          <w:noProof/>
        </w:rPr>
        <w:tab/>
        <w:t>1178</w:t>
      </w:r>
    </w:p>
    <w:p w14:paraId="323CD8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Intra-band non-contiguous EN-DC</w:t>
      </w:r>
      <w:r>
        <w:rPr>
          <w:noProof/>
        </w:rPr>
        <w:tab/>
        <w:t>1178</w:t>
      </w:r>
    </w:p>
    <w:p w14:paraId="6348A2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within FR1</w:t>
      </w:r>
      <w:r>
        <w:rPr>
          <w:noProof/>
        </w:rPr>
        <w:tab/>
        <w:t>1182</w:t>
      </w:r>
    </w:p>
    <w:p w14:paraId="748154A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1182</w:t>
      </w:r>
    </w:p>
    <w:p w14:paraId="2098B9F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1185</w:t>
      </w:r>
    </w:p>
    <w:p w14:paraId="1E23475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1198</w:t>
      </w:r>
    </w:p>
    <w:p w14:paraId="4A73E1A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1215</w:t>
      </w:r>
    </w:p>
    <w:p w14:paraId="5AA51E8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1222</w:t>
      </w:r>
    </w:p>
    <w:p w14:paraId="0B9137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NE-DC within FR1</w:t>
      </w:r>
      <w:r>
        <w:rPr>
          <w:noProof/>
        </w:rPr>
        <w:tab/>
        <w:t>1224</w:t>
      </w:r>
    </w:p>
    <w:p w14:paraId="5CFF79A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FR2</w:t>
      </w:r>
      <w:r>
        <w:rPr>
          <w:noProof/>
        </w:rPr>
        <w:tab/>
        <w:t>1224</w:t>
      </w:r>
    </w:p>
    <w:p w14:paraId="4FEB5C4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1224</w:t>
      </w:r>
    </w:p>
    <w:p w14:paraId="1340E5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1224</w:t>
      </w:r>
    </w:p>
    <w:p w14:paraId="3BA74B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1224</w:t>
      </w:r>
    </w:p>
    <w:p w14:paraId="1BFE93E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1224</w:t>
      </w:r>
    </w:p>
    <w:p w14:paraId="107D64A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1224</w:t>
      </w:r>
    </w:p>
    <w:p w14:paraId="358B43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1224</w:t>
      </w:r>
    </w:p>
    <w:p w14:paraId="3A97D7C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1224</w:t>
      </w:r>
    </w:p>
    <w:p w14:paraId="6E3EFFB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1224</w:t>
      </w:r>
    </w:p>
    <w:p w14:paraId="01E5997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1225</w:t>
      </w:r>
    </w:p>
    <w:p w14:paraId="603DB09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1225</w:t>
      </w:r>
    </w:p>
    <w:p w14:paraId="39AB7CF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1225</w:t>
      </w:r>
    </w:p>
    <w:p w14:paraId="02E551B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1225</w:t>
      </w:r>
    </w:p>
    <w:p w14:paraId="327BBDD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1225</w:t>
      </w:r>
    </w:p>
    <w:p w14:paraId="502F4A2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1225</w:t>
      </w:r>
    </w:p>
    <w:p w14:paraId="413BE77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1225</w:t>
      </w:r>
    </w:p>
    <w:p w14:paraId="322AEC3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7.3E.2.2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V2X</w:t>
      </w:r>
      <w:r w:rsidRPr="00546CD8">
        <w:rPr>
          <w:noProof/>
          <w:lang w:val="fr-FR"/>
        </w:rPr>
        <w:tab/>
        <w:t>1225</w:t>
      </w:r>
    </w:p>
    <w:p w14:paraId="33B5A23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1225</w:t>
      </w:r>
    </w:p>
    <w:p w14:paraId="5A1E2CA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1225</w:t>
      </w:r>
    </w:p>
    <w:p w14:paraId="52A4778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1226</w:t>
      </w:r>
    </w:p>
    <w:p w14:paraId="0A8A8D5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005C78B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1227</w:t>
      </w:r>
    </w:p>
    <w:p w14:paraId="76904DA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1227</w:t>
      </w:r>
    </w:p>
    <w:p w14:paraId="1900414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7.4B.1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1227</w:t>
      </w:r>
    </w:p>
    <w:p w14:paraId="39D55D2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496417A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1227</w:t>
      </w:r>
    </w:p>
    <w:p w14:paraId="1FED5EF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1227</w:t>
      </w:r>
    </w:p>
    <w:p w14:paraId="706184D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68314A9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1227</w:t>
      </w:r>
    </w:p>
    <w:p w14:paraId="4608A9F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556DAB1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1227</w:t>
      </w:r>
    </w:p>
    <w:p w14:paraId="6B49984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1228</w:t>
      </w:r>
    </w:p>
    <w:p w14:paraId="0164A0F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1228</w:t>
      </w:r>
    </w:p>
    <w:p w14:paraId="0C80A35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1228</w:t>
      </w:r>
    </w:p>
    <w:p w14:paraId="3E05FD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1228</w:t>
      </w:r>
    </w:p>
    <w:p w14:paraId="06E0702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7.5B.1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1228</w:t>
      </w:r>
    </w:p>
    <w:p w14:paraId="6B3B7C2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1228</w:t>
      </w:r>
    </w:p>
    <w:p w14:paraId="6416EB4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1229</w:t>
      </w:r>
    </w:p>
    <w:p w14:paraId="5E4C565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1229</w:t>
      </w:r>
    </w:p>
    <w:p w14:paraId="3199EC4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1229</w:t>
      </w:r>
    </w:p>
    <w:p w14:paraId="790A25F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1229</w:t>
      </w:r>
    </w:p>
    <w:p w14:paraId="1560AF6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1229</w:t>
      </w:r>
    </w:p>
    <w:p w14:paraId="393607B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1229</w:t>
      </w:r>
    </w:p>
    <w:p w14:paraId="68D2D6A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1229</w:t>
      </w:r>
    </w:p>
    <w:p w14:paraId="7B811F4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1229</w:t>
      </w:r>
    </w:p>
    <w:p w14:paraId="2399CE7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1230</w:t>
      </w:r>
    </w:p>
    <w:p w14:paraId="5E93A0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1230</w:t>
      </w:r>
    </w:p>
    <w:p w14:paraId="6084EBD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1230</w:t>
      </w:r>
    </w:p>
    <w:p w14:paraId="6658844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7.6B.2.1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1230</w:t>
      </w:r>
    </w:p>
    <w:p w14:paraId="6CD7643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1E2C9C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1230</w:t>
      </w:r>
    </w:p>
    <w:p w14:paraId="308354B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1230</w:t>
      </w:r>
    </w:p>
    <w:p w14:paraId="3955CF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2C0014C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1230</w:t>
      </w:r>
    </w:p>
    <w:p w14:paraId="1A2AA7E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71793CC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1230</w:t>
      </w:r>
    </w:p>
    <w:p w14:paraId="531DD7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3ADBFDC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1231</w:t>
      </w:r>
    </w:p>
    <w:p w14:paraId="24A47458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7.6B.3.1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1231</w:t>
      </w:r>
    </w:p>
    <w:p w14:paraId="541029C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1231</w:t>
      </w:r>
    </w:p>
    <w:p w14:paraId="0B1EF6D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1231</w:t>
      </w:r>
    </w:p>
    <w:p w14:paraId="3DF101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1231</w:t>
      </w:r>
    </w:p>
    <w:p w14:paraId="61CBED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1232</w:t>
      </w:r>
    </w:p>
    <w:p w14:paraId="676A8FC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1232</w:t>
      </w:r>
    </w:p>
    <w:p w14:paraId="7E1A44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1232</w:t>
      </w:r>
    </w:p>
    <w:p w14:paraId="50CA29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1233</w:t>
      </w:r>
    </w:p>
    <w:p w14:paraId="7698569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1233</w:t>
      </w:r>
    </w:p>
    <w:p w14:paraId="4D3FA265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7.6B.4.1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1233</w:t>
      </w:r>
    </w:p>
    <w:p w14:paraId="1D45E31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1D26DB5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1233</w:t>
      </w:r>
    </w:p>
    <w:p w14:paraId="76B9E34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1233</w:t>
      </w:r>
    </w:p>
    <w:p w14:paraId="54514E5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4E3681B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1233</w:t>
      </w:r>
    </w:p>
    <w:p w14:paraId="1C1B593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6039957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1234</w:t>
      </w:r>
    </w:p>
    <w:p w14:paraId="1C2839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1234</w:t>
      </w:r>
    </w:p>
    <w:p w14:paraId="4E383DF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1234</w:t>
      </w:r>
    </w:p>
    <w:p w14:paraId="5EAF04F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1234</w:t>
      </w:r>
    </w:p>
    <w:p w14:paraId="7B5DC9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1234</w:t>
      </w:r>
    </w:p>
    <w:p w14:paraId="580DCA4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="MS Mincho"/>
          <w:noProof/>
          <w:lang w:val="nl-NL"/>
        </w:rPr>
        <w:t>7.7B.1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1234</w:t>
      </w:r>
    </w:p>
    <w:p w14:paraId="24170CD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1234</w:t>
      </w:r>
    </w:p>
    <w:p w14:paraId="235493A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1234</w:t>
      </w:r>
    </w:p>
    <w:p w14:paraId="7EB08D8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1235</w:t>
      </w:r>
    </w:p>
    <w:p w14:paraId="563298E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1235</w:t>
      </w:r>
    </w:p>
    <w:p w14:paraId="6E20075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1235</w:t>
      </w:r>
    </w:p>
    <w:p w14:paraId="5DC599D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1235</w:t>
      </w:r>
    </w:p>
    <w:p w14:paraId="00ACEC2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1235</w:t>
      </w:r>
    </w:p>
    <w:p w14:paraId="04EBB25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1235</w:t>
      </w:r>
    </w:p>
    <w:p w14:paraId="6124785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1235</w:t>
      </w:r>
    </w:p>
    <w:p w14:paraId="4F2A49D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1235</w:t>
      </w:r>
    </w:p>
    <w:p w14:paraId="245F33E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1235</w:t>
      </w:r>
    </w:p>
    <w:p w14:paraId="73567E8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1236</w:t>
      </w:r>
    </w:p>
    <w:p w14:paraId="5841E76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735812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1236</w:t>
      </w:r>
    </w:p>
    <w:p w14:paraId="14C49A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1236</w:t>
      </w:r>
    </w:p>
    <w:p w14:paraId="556152C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11B129A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1236</w:t>
      </w:r>
    </w:p>
    <w:p w14:paraId="5496EC1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3CEB15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1236</w:t>
      </w:r>
    </w:p>
    <w:p w14:paraId="21993B3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1236</w:t>
      </w:r>
    </w:p>
    <w:p w14:paraId="0E827AB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3EAA730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1237</w:t>
      </w:r>
    </w:p>
    <w:p w14:paraId="2C0AD3D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1237</w:t>
      </w:r>
    </w:p>
    <w:p w14:paraId="366EB1B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1237</w:t>
      </w:r>
    </w:p>
    <w:p w14:paraId="4FA4403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6B40B1E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1237</w:t>
      </w:r>
    </w:p>
    <w:p w14:paraId="2BF5098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1237</w:t>
      </w:r>
    </w:p>
    <w:p w14:paraId="727ABB5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6971966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1237</w:t>
      </w:r>
    </w:p>
    <w:p w14:paraId="45A4B8D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5B535FB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288B493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283BD9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1237</w:t>
      </w:r>
    </w:p>
    <w:p w14:paraId="130DD73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1237</w:t>
      </w:r>
    </w:p>
    <w:p w14:paraId="15067F7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1238</w:t>
      </w:r>
    </w:p>
    <w:p w14:paraId="355526AA" w14:textId="1B17F36A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1240</w:t>
      </w:r>
    </w:p>
    <w:p w14:paraId="1EB91C34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3E7BC591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1240</w:t>
      </w:r>
    </w:p>
    <w:p w14:paraId="2D571AE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01AEDCF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1241</w:t>
      </w:r>
    </w:p>
    <w:p w14:paraId="2C60B90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Full RB allocation</w:t>
      </w:r>
      <w:r>
        <w:rPr>
          <w:noProof/>
        </w:rPr>
        <w:tab/>
        <w:t>1241</w:t>
      </w:r>
    </w:p>
    <w:p w14:paraId="15A79A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1241</w:t>
      </w:r>
    </w:p>
    <w:p w14:paraId="59DAAC1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1241</w:t>
      </w:r>
    </w:p>
    <w:p w14:paraId="3507FBC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1242</w:t>
      </w:r>
    </w:p>
    <w:p w14:paraId="0E5358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1243</w:t>
      </w:r>
    </w:p>
    <w:p w14:paraId="2E7C406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Partial RB allocation</w:t>
      </w:r>
      <w:r>
        <w:rPr>
          <w:noProof/>
        </w:rPr>
        <w:tab/>
        <w:t>1244</w:t>
      </w:r>
    </w:p>
    <w:p w14:paraId="6FBF8B6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1244</w:t>
      </w:r>
    </w:p>
    <w:p w14:paraId="2254D6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1247</w:t>
      </w:r>
    </w:p>
    <w:p w14:paraId="2BC50A9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1249</w:t>
      </w:r>
    </w:p>
    <w:p w14:paraId="41346FA4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1251</w:t>
      </w:r>
    </w:p>
    <w:p w14:paraId="13ABBB2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3E3863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QPSK</w:t>
      </w:r>
      <w:r>
        <w:rPr>
          <w:noProof/>
        </w:rPr>
        <w:tab/>
        <w:t>1251</w:t>
      </w:r>
    </w:p>
    <w:p w14:paraId="1451AB8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64-QAM</w:t>
      </w:r>
      <w:r>
        <w:rPr>
          <w:noProof/>
        </w:rPr>
        <w:tab/>
        <w:t>1252</w:t>
      </w:r>
    </w:p>
    <w:p w14:paraId="1C2EA78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256-QAM</w:t>
      </w:r>
      <w:r>
        <w:rPr>
          <w:noProof/>
        </w:rPr>
        <w:tab/>
        <w:t>1253</w:t>
      </w:r>
    </w:p>
    <w:p w14:paraId="44DC8F39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1254</w:t>
      </w:r>
    </w:p>
    <w:p w14:paraId="5C6F609C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1255</w:t>
      </w:r>
    </w:p>
    <w:p w14:paraId="37DA37E2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1256</w:t>
      </w:r>
    </w:p>
    <w:p w14:paraId="499EB291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1257</w:t>
      </w:r>
    </w:p>
    <w:p w14:paraId="683539DE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1258</w:t>
      </w:r>
    </w:p>
    <w:p w14:paraId="5CF9E7A4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1259</w:t>
      </w:r>
    </w:p>
    <w:p w14:paraId="7A38714A" w14:textId="74E755B5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1260</w:t>
      </w:r>
    </w:p>
    <w:p w14:paraId="625F279B" w14:textId="68775A1B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1261</w:t>
      </w:r>
    </w:p>
    <w:p w14:paraId="777F4BBC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1262</w:t>
      </w:r>
    </w:p>
    <w:p w14:paraId="698950BF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1263</w:t>
      </w:r>
    </w:p>
    <w:p w14:paraId="53EBAD7D" w14:textId="3DEF9023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1264</w:t>
      </w:r>
    </w:p>
    <w:p w14:paraId="7B073077" w14:textId="136B8927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0ACFA379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C70742">
        <w:rPr>
          <w:rFonts w:eastAsia="DengXian" w:hint="eastAsia"/>
          <w:lang w:eastAsia="zh-CN"/>
        </w:rPr>
        <w:instrText>3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70742">
        <w:rPr>
          <w:rFonts w:eastAsia="DengXian" w:hint="eastAsia"/>
          <w:lang w:eastAsia="zh-CN"/>
        </w:rPr>
        <w:instrText>3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70742">
        <w:rPr>
          <w:rFonts w:eastAsia="DengXian" w:hint="eastAsia"/>
          <w:lang w:eastAsia="zh-CN"/>
        </w:rPr>
        <w:instrText>3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E6F4" w14:textId="77777777" w:rsidR="000334E0" w:rsidRDefault="000334E0">
      <w:r>
        <w:separator/>
      </w:r>
    </w:p>
    <w:p w14:paraId="34C714F4" w14:textId="77777777" w:rsidR="000334E0" w:rsidRDefault="000334E0"/>
  </w:endnote>
  <w:endnote w:type="continuationSeparator" w:id="0">
    <w:p w14:paraId="26CAA2E7" w14:textId="77777777" w:rsidR="000334E0" w:rsidRDefault="000334E0">
      <w:r>
        <w:continuationSeparator/>
      </w:r>
    </w:p>
    <w:p w14:paraId="46D83B0E" w14:textId="77777777" w:rsidR="000334E0" w:rsidRDefault="00033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89B5" w14:textId="77777777" w:rsidR="00546CD8" w:rsidRDefault="00546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7713" w14:textId="77777777" w:rsidR="00546CD8" w:rsidRDefault="00546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36CA" w14:textId="77777777" w:rsidR="000334E0" w:rsidRDefault="000334E0">
      <w:r>
        <w:separator/>
      </w:r>
    </w:p>
    <w:p w14:paraId="3776C8FD" w14:textId="77777777" w:rsidR="000334E0" w:rsidRDefault="000334E0"/>
  </w:footnote>
  <w:footnote w:type="continuationSeparator" w:id="0">
    <w:p w14:paraId="77782475" w14:textId="77777777" w:rsidR="000334E0" w:rsidRDefault="000334E0">
      <w:r>
        <w:continuationSeparator/>
      </w:r>
    </w:p>
    <w:p w14:paraId="571BA58C" w14:textId="77777777" w:rsidR="000334E0" w:rsidRDefault="000334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7D5" w14:textId="77777777" w:rsidR="00546CD8" w:rsidRDefault="00546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7479" w14:textId="77777777" w:rsidR="00546CD8" w:rsidRDefault="00546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2C3CE349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072E9773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38.101-3 V19.3.0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14</Pages>
  <Words>4551</Words>
  <Characters>25945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70</cp:revision>
  <cp:lastPrinted>2019-01-18T19:05:00Z</cp:lastPrinted>
  <dcterms:created xsi:type="dcterms:W3CDTF">2022-03-16T10:00:00Z</dcterms:created>
  <dcterms:modified xsi:type="dcterms:W3CDTF">2025-10-03T18:10:00Z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