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7C25CF01"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w:t>
      </w:r>
      <w:r w:rsidR="004334FE">
        <w:t xml:space="preserve">or NR FR1 </w:t>
      </w:r>
      <w:r w:rsidRPr="00E223C7">
        <w:t>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01A2892F" w:rsidR="001310A1" w:rsidRPr="00DF6DD6" w:rsidRDefault="001310A1" w:rsidP="001310A1">
      <w:r w:rsidRPr="00DF6DD6">
        <w:t xml:space="preserve">For inter-band NR CA in FR1 and FR2 combined, the UE shall meet each transmitter power requirement specified in TS </w:t>
      </w:r>
      <w:r w:rsidR="0005374D" w:rsidRPr="00DF6DD6">
        <w:t>38.101-1 [2]</w:t>
      </w:r>
      <w:r w:rsidRPr="00DF6DD6">
        <w:t xml:space="preserve"> and TS </w:t>
      </w:r>
      <w:r w:rsidR="0005374D" w:rsidRPr="00DF6DD6">
        <w:t>38.101-2 [3]</w:t>
      </w:r>
      <w:r w:rsidR="00EC73E1" w:rsidRPr="00EC73E1">
        <w:t xml:space="preserve"> for </w:t>
      </w:r>
      <w:r w:rsidR="006C527E">
        <w:t>each frequency range</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059090D6"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[4] and for NR single carrier</w:t>
      </w:r>
      <w:r w:rsidR="00E30EDF">
        <w:t>,</w:t>
      </w:r>
      <w:r w:rsidRPr="00DF6DD6">
        <w:t xml:space="preserve"> CA operation </w:t>
      </w:r>
      <w:r w:rsidR="00B613FB">
        <w:rPr>
          <w:rFonts w:hint="eastAsia"/>
          <w:lang w:val="en-US" w:eastAsia="zh-CN"/>
        </w:rPr>
        <w:t xml:space="preserve">and UL-MIMO </w:t>
      </w:r>
      <w:r w:rsidRPr="00DF6DD6">
        <w:t xml:space="preserve">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16110D0E"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specified in </w:t>
      </w:r>
      <w:r w:rsidR="00B94AF2">
        <w:t>clause</w:t>
      </w:r>
      <w:r w:rsidRPr="00DF6DD6">
        <w:t xml:space="preserve"> 6.2.1 of </w:t>
      </w:r>
      <w:r w:rsidR="00402EE8" w:rsidRPr="00DF6DD6">
        <w:t>TS 38.101-1 </w:t>
      </w:r>
      <w:r w:rsidRPr="00DF6DD6">
        <w:t xml:space="preserve">[2] and </w:t>
      </w:r>
      <w:bookmarkStart w:id="315" w:name="OLE_LINK17"/>
      <w:r w:rsidR="00571723">
        <w:rPr>
          <w:rFonts w:hint="eastAsia"/>
          <w:lang w:val="en-US" w:eastAsia="zh-CN"/>
        </w:rPr>
        <w:t xml:space="preserve">for </w:t>
      </w:r>
      <w:r w:rsidR="00571723">
        <w:t>NR single carrier</w:t>
      </w:r>
      <w:r w:rsidR="00571723">
        <w:rPr>
          <w:rFonts w:hint="eastAsia"/>
          <w:lang w:val="en-US" w:eastAsia="zh-CN"/>
        </w:rPr>
        <w:t>,</w:t>
      </w:r>
      <w:r w:rsidR="00571723">
        <w:t xml:space="preserve"> CA operation</w:t>
      </w:r>
      <w:r w:rsidR="00571723">
        <w:rPr>
          <w:rFonts w:hint="eastAsia"/>
          <w:lang w:val="en-US" w:eastAsia="zh-CN"/>
        </w:rPr>
        <w:t xml:space="preserve"> and UL-MIMO</w:t>
      </w:r>
      <w:bookmarkEnd w:id="315"/>
      <w:r w:rsidR="00571723">
        <w:t xml:space="preserve"> </w:t>
      </w:r>
      <w:r w:rsidR="00571723">
        <w:rPr>
          <w:rFonts w:eastAsia="Times New Roman"/>
        </w:rPr>
        <w:t>specified in</w:t>
      </w:r>
      <w:r w:rsidR="00571723">
        <w:rPr>
          <w:rFonts w:hint="eastAsia"/>
          <w:lang w:val="en-US" w:eastAsia="zh-CN"/>
        </w:rPr>
        <w:t xml:space="preserve">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6" w:name="_Toc21345455"/>
      <w:bookmarkStart w:id="317" w:name="_Toc29806304"/>
      <w:bookmarkStart w:id="318" w:name="_Toc37255837"/>
      <w:bookmarkStart w:id="319" w:name="_Toc37256178"/>
      <w:bookmarkStart w:id="320" w:name="_Toc45890015"/>
      <w:bookmarkStart w:id="321" w:name="_Toc52381840"/>
      <w:bookmarkStart w:id="322" w:name="_Toc61374939"/>
      <w:bookmarkStart w:id="323" w:name="_Toc67936291"/>
      <w:bookmarkStart w:id="324" w:name="_Toc67937164"/>
      <w:bookmarkStart w:id="325" w:name="_Toc76452400"/>
      <w:bookmarkStart w:id="326" w:name="_Toc76630243"/>
      <w:bookmarkStart w:id="327" w:name="_Toc83742803"/>
      <w:bookmarkStart w:id="328" w:name="_Toc83886917"/>
      <w:bookmarkStart w:id="329" w:name="_Toc83887717"/>
      <w:bookmarkStart w:id="330" w:name="_Toc90588558"/>
      <w:r w:rsidRPr="00DF6DD6">
        <w:t>6.2B.2</w:t>
      </w:r>
      <w:r w:rsidRPr="00DF6DD6">
        <w:tab/>
        <w:t xml:space="preserve">UE maximum output power reduction </w:t>
      </w:r>
      <w:r w:rsidR="00422BAC" w:rsidRPr="00DF6DD6">
        <w:t xml:space="preserve">for </w:t>
      </w:r>
      <w:r w:rsidRPr="00DF6DD6">
        <w:t>DC</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E161EC" w14:textId="77777777" w:rsidR="00867B93" w:rsidRPr="00DF6DD6" w:rsidRDefault="00867B93" w:rsidP="00EA1C6C">
      <w:pPr>
        <w:pStyle w:val="Heading4"/>
      </w:pPr>
      <w:bookmarkStart w:id="331" w:name="_Toc21345456"/>
      <w:bookmarkStart w:id="332" w:name="_Toc29806305"/>
      <w:bookmarkStart w:id="333" w:name="_Toc37255838"/>
      <w:bookmarkStart w:id="334" w:name="_Toc37256179"/>
      <w:bookmarkStart w:id="335" w:name="_Toc45890016"/>
      <w:bookmarkStart w:id="336" w:name="_Toc52381841"/>
      <w:bookmarkStart w:id="337" w:name="_Toc61374940"/>
      <w:bookmarkStart w:id="338" w:name="_Toc67936292"/>
      <w:bookmarkStart w:id="339" w:name="_Toc67937165"/>
      <w:bookmarkStart w:id="340" w:name="_Toc76452401"/>
      <w:bookmarkStart w:id="341" w:name="_Toc76630244"/>
      <w:bookmarkStart w:id="342" w:name="_Toc83742804"/>
      <w:bookmarkStart w:id="343" w:name="_Toc83886918"/>
      <w:bookmarkStart w:id="344" w:name="_Toc83887718"/>
      <w:bookmarkStart w:id="345" w:name="_Toc90588559"/>
      <w:r w:rsidRPr="00DF6DD6">
        <w:t>6.2B.2.0</w:t>
      </w:r>
      <w:r w:rsidRPr="00DF6DD6">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6" w:name="_Toc21345457"/>
      <w:bookmarkStart w:id="347" w:name="_Toc29806306"/>
      <w:bookmarkStart w:id="348" w:name="_Toc37255839"/>
      <w:bookmarkStart w:id="349" w:name="_Toc37256180"/>
      <w:bookmarkStart w:id="350" w:name="_Toc45890017"/>
      <w:bookmarkStart w:id="351" w:name="_Toc52381842"/>
      <w:bookmarkStart w:id="352" w:name="_Toc61374941"/>
      <w:bookmarkStart w:id="353" w:name="_Toc67936293"/>
      <w:bookmarkStart w:id="354" w:name="_Toc67937166"/>
      <w:bookmarkStart w:id="355" w:name="_Toc76452402"/>
      <w:bookmarkStart w:id="356" w:name="_Toc76630245"/>
      <w:bookmarkStart w:id="357" w:name="_Toc83742805"/>
      <w:bookmarkStart w:id="358" w:name="_Toc83886919"/>
      <w:bookmarkStart w:id="359" w:name="_Toc83887719"/>
      <w:bookmarkStart w:id="360" w:name="_Toc90588560"/>
      <w:r w:rsidRPr="00DF6DD6">
        <w:t>6.2B.2.1</w:t>
      </w:r>
      <w:r w:rsidRPr="00DF6DD6">
        <w:tab/>
        <w:t>Intra-band contiguous EN-DC</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2CBCC4" w14:textId="77777777" w:rsidR="00867B93" w:rsidRPr="00DF6DD6" w:rsidRDefault="00867B93" w:rsidP="00867B93">
      <w:pPr>
        <w:pStyle w:val="Heading5"/>
      </w:pPr>
      <w:bookmarkStart w:id="361" w:name="_Toc21345458"/>
      <w:bookmarkStart w:id="362" w:name="_Toc29806307"/>
      <w:bookmarkStart w:id="363" w:name="_Toc37255840"/>
      <w:bookmarkStart w:id="364" w:name="_Toc37256181"/>
      <w:bookmarkStart w:id="365" w:name="_Toc45890018"/>
      <w:bookmarkStart w:id="366" w:name="_Toc52381843"/>
      <w:bookmarkStart w:id="367" w:name="_Toc61374942"/>
      <w:bookmarkStart w:id="368" w:name="_Toc67936294"/>
      <w:bookmarkStart w:id="369" w:name="_Toc67937167"/>
      <w:bookmarkStart w:id="370" w:name="_Toc76452403"/>
      <w:bookmarkStart w:id="371" w:name="_Toc76630246"/>
      <w:bookmarkStart w:id="372" w:name="_Toc83742806"/>
      <w:bookmarkStart w:id="373" w:name="_Toc83886920"/>
      <w:bookmarkStart w:id="374" w:name="_Toc83887720"/>
      <w:bookmarkStart w:id="375" w:name="_Toc90588561"/>
      <w:r w:rsidRPr="00DF6DD6">
        <w:t>6.2B.2.1.1</w:t>
      </w:r>
      <w:r w:rsidRPr="00DF6DD6">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6" w:name="_Toc21345459"/>
      <w:bookmarkStart w:id="377" w:name="_Toc29806308"/>
      <w:bookmarkStart w:id="378" w:name="_Toc37255841"/>
      <w:bookmarkStart w:id="379" w:name="_Toc37256182"/>
      <w:bookmarkStart w:id="380" w:name="_Toc45890019"/>
      <w:bookmarkStart w:id="381" w:name="_Toc52381844"/>
      <w:bookmarkStart w:id="382" w:name="_Toc61374943"/>
      <w:bookmarkStart w:id="383" w:name="_Toc67936295"/>
      <w:bookmarkStart w:id="384" w:name="_Toc67937168"/>
      <w:bookmarkStart w:id="385" w:name="_Toc76452404"/>
      <w:bookmarkStart w:id="386" w:name="_Toc76630247"/>
      <w:bookmarkStart w:id="387" w:name="_Toc83742807"/>
      <w:bookmarkStart w:id="388" w:name="_Toc83886921"/>
      <w:bookmarkStart w:id="389" w:name="_Toc83887721"/>
      <w:bookmarkStart w:id="390" w:name="_Toc90588562"/>
      <w:r w:rsidRPr="00DF6DD6">
        <w:t>6.2B.2.1.2</w:t>
      </w:r>
      <w:r w:rsidRPr="00DF6DD6">
        <w:tab/>
        <w:t>MPR for power class 3 and power class 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1" w:name="_Toc21345460"/>
      <w:bookmarkStart w:id="392" w:name="_Toc29806309"/>
      <w:bookmarkStart w:id="393" w:name="_Toc37255842"/>
      <w:bookmarkStart w:id="394" w:name="_Toc37256183"/>
      <w:bookmarkStart w:id="395" w:name="_Toc45890020"/>
      <w:bookmarkStart w:id="396" w:name="_Toc52381845"/>
      <w:bookmarkStart w:id="397" w:name="_Toc61374944"/>
      <w:bookmarkStart w:id="398" w:name="_Toc67936296"/>
      <w:bookmarkStart w:id="399" w:name="_Toc67937169"/>
      <w:bookmarkStart w:id="400" w:name="_Toc76452405"/>
      <w:bookmarkStart w:id="401" w:name="_Toc76630248"/>
      <w:bookmarkStart w:id="402" w:name="_Toc83742808"/>
      <w:bookmarkStart w:id="403" w:name="_Toc83886922"/>
      <w:bookmarkStart w:id="404" w:name="_Toc83887722"/>
      <w:bookmarkStart w:id="405" w:name="_Toc90588563"/>
      <w:r w:rsidRPr="00B94CFE">
        <w:rPr>
          <w:lang w:val="fr-FR"/>
        </w:rPr>
        <w:t>6.2B.2.2</w:t>
      </w:r>
      <w:r w:rsidRPr="00B94CFE">
        <w:rPr>
          <w:lang w:val="fr-FR"/>
        </w:rPr>
        <w:tab/>
        <w:t>Intra-band non-contiguous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99BA332" w14:textId="77777777" w:rsidR="00867B93" w:rsidRPr="00DF6DD6" w:rsidRDefault="00867B93" w:rsidP="00867B93">
      <w:pPr>
        <w:pStyle w:val="Heading5"/>
      </w:pPr>
      <w:bookmarkStart w:id="406" w:name="_Toc21345461"/>
      <w:bookmarkStart w:id="407" w:name="_Toc29806310"/>
      <w:bookmarkStart w:id="408" w:name="_Toc37255843"/>
      <w:bookmarkStart w:id="409" w:name="_Toc37256184"/>
      <w:bookmarkStart w:id="410" w:name="_Toc45890021"/>
      <w:bookmarkStart w:id="411" w:name="_Toc52381846"/>
      <w:bookmarkStart w:id="412" w:name="_Toc61374945"/>
      <w:bookmarkStart w:id="413" w:name="_Toc67936297"/>
      <w:bookmarkStart w:id="414" w:name="_Toc67937170"/>
      <w:bookmarkStart w:id="415" w:name="_Toc76452406"/>
      <w:bookmarkStart w:id="416" w:name="_Toc76630249"/>
      <w:bookmarkStart w:id="417" w:name="_Toc83742809"/>
      <w:bookmarkStart w:id="418" w:name="_Toc83886923"/>
      <w:bookmarkStart w:id="419" w:name="_Toc83887723"/>
      <w:bookmarkStart w:id="420" w:name="_Toc90588564"/>
      <w:r w:rsidRPr="00DF6DD6">
        <w:t>6.2B.2.2.1</w:t>
      </w:r>
      <w:r w:rsidRPr="00DF6DD6">
        <w:tab/>
        <w:t>General</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1" w:name="_Toc21345462"/>
      <w:bookmarkStart w:id="422" w:name="_Toc29806311"/>
      <w:bookmarkStart w:id="423" w:name="_Toc37255844"/>
      <w:bookmarkStart w:id="424" w:name="_Toc37256185"/>
      <w:bookmarkStart w:id="425" w:name="_Toc45890022"/>
      <w:bookmarkStart w:id="426" w:name="_Toc52381847"/>
      <w:bookmarkStart w:id="427" w:name="_Toc61374946"/>
      <w:bookmarkStart w:id="428" w:name="_Toc67936298"/>
      <w:bookmarkStart w:id="429" w:name="_Toc67937171"/>
      <w:bookmarkStart w:id="430" w:name="_Toc76452407"/>
      <w:bookmarkStart w:id="431" w:name="_Toc76630250"/>
      <w:bookmarkStart w:id="432" w:name="_Toc83742810"/>
      <w:bookmarkStart w:id="433" w:name="_Toc83886924"/>
      <w:bookmarkStart w:id="434" w:name="_Toc83887724"/>
      <w:bookmarkStart w:id="435" w:name="_Toc90588565"/>
      <w:r w:rsidRPr="00DF6DD6">
        <w:t>6.2B.2.2.2</w:t>
      </w:r>
      <w:r w:rsidRPr="00DF6DD6">
        <w:tab/>
        <w:t>MPR for power class 3 and power class 2</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6" w:name="_Toc21345463"/>
      <w:bookmarkStart w:id="437" w:name="_Toc29806312"/>
      <w:bookmarkStart w:id="438" w:name="_Toc37255845"/>
      <w:bookmarkStart w:id="439" w:name="_Toc37256186"/>
      <w:bookmarkStart w:id="440" w:name="_Toc45890023"/>
      <w:bookmarkStart w:id="441" w:name="_Toc52381848"/>
      <w:bookmarkStart w:id="442" w:name="_Toc61374947"/>
      <w:bookmarkStart w:id="443" w:name="_Toc67936299"/>
      <w:bookmarkStart w:id="444" w:name="_Toc67937172"/>
      <w:bookmarkStart w:id="445" w:name="_Toc76452408"/>
      <w:bookmarkStart w:id="446" w:name="_Toc76630251"/>
      <w:bookmarkStart w:id="447" w:name="_Toc83742811"/>
      <w:bookmarkStart w:id="448" w:name="_Toc83886925"/>
      <w:bookmarkStart w:id="449" w:name="_Toc83887725"/>
      <w:bookmarkStart w:id="450" w:name="_Toc90588566"/>
      <w:r w:rsidRPr="00DF6DD6">
        <w:t>6.2B.2.3</w:t>
      </w:r>
      <w:r w:rsidRPr="00DF6DD6">
        <w:tab/>
        <w:t>Inter-band EN-DC within FR1</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1" w:name="_Toc21345464"/>
      <w:bookmarkStart w:id="452" w:name="_Toc29806313"/>
      <w:bookmarkStart w:id="453" w:name="_Toc37255846"/>
      <w:bookmarkStart w:id="454" w:name="_Toc37256187"/>
      <w:bookmarkStart w:id="455" w:name="_Toc45890024"/>
      <w:bookmarkStart w:id="456" w:name="_Toc52381849"/>
      <w:bookmarkStart w:id="457" w:name="_Toc61374948"/>
      <w:bookmarkStart w:id="458" w:name="_Toc67936300"/>
      <w:bookmarkStart w:id="459" w:name="_Toc67937173"/>
      <w:bookmarkStart w:id="460" w:name="_Toc76452409"/>
      <w:bookmarkStart w:id="461" w:name="_Toc76630252"/>
      <w:bookmarkStart w:id="462" w:name="_Toc83742812"/>
      <w:bookmarkStart w:id="463" w:name="_Toc83886926"/>
      <w:bookmarkStart w:id="464" w:name="_Toc83887726"/>
      <w:bookmarkStart w:id="465" w:name="_Toc90588567"/>
      <w:r w:rsidRPr="00DF6DD6">
        <w:t>6.2B.2.3a</w:t>
      </w:r>
      <w:r w:rsidRPr="00DF6DD6">
        <w:tab/>
        <w:t xml:space="preserve">Inter-band </w:t>
      </w:r>
      <w:r w:rsidR="00F56FBA" w:rsidRPr="00DF6DD6">
        <w:t>NE</w:t>
      </w:r>
      <w:r w:rsidRPr="00DF6DD6">
        <w:t>-DC within FR1</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6" w:name="_Toc21345465"/>
      <w:bookmarkStart w:id="467" w:name="_Toc29806314"/>
      <w:bookmarkStart w:id="468" w:name="_Toc37255847"/>
      <w:bookmarkStart w:id="469" w:name="_Toc37256188"/>
      <w:bookmarkStart w:id="470" w:name="_Toc45890025"/>
      <w:bookmarkStart w:id="471" w:name="_Toc52381850"/>
      <w:bookmarkStart w:id="472" w:name="_Toc61374949"/>
      <w:bookmarkStart w:id="473" w:name="_Toc67936301"/>
      <w:bookmarkStart w:id="474" w:name="_Toc67937174"/>
      <w:bookmarkStart w:id="475" w:name="_Toc76452410"/>
      <w:bookmarkStart w:id="476" w:name="_Toc76630253"/>
      <w:bookmarkStart w:id="477" w:name="_Toc83742813"/>
      <w:bookmarkStart w:id="478" w:name="_Toc83886927"/>
      <w:bookmarkStart w:id="479" w:name="_Toc83887727"/>
      <w:bookmarkStart w:id="480" w:name="_Toc90588568"/>
      <w:r w:rsidRPr="00DF6DD6">
        <w:t>6.2B.2.4</w:t>
      </w:r>
      <w:r w:rsidRPr="00DF6DD6">
        <w:tab/>
        <w:t>Inter-band EN-DC including FR2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5033ED34" w14:textId="3454763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[4] and for NR single carrier</w:t>
      </w:r>
      <w:r w:rsidR="004063D9">
        <w:rPr>
          <w:rFonts w:eastAsia="Times New Roman"/>
        </w:rPr>
        <w:t>,</w:t>
      </w:r>
      <w:r w:rsidRPr="00DF6DD6">
        <w:rPr>
          <w:rFonts w:eastAsia="Times New Roman"/>
        </w:rPr>
        <w:t xml:space="preserve"> CA operation </w:t>
      </w:r>
      <w:r w:rsidR="003F5A0A">
        <w:rPr>
          <w:rFonts w:hint="eastAsia"/>
          <w:lang w:val="en-US" w:eastAsia="zh-CN"/>
        </w:rPr>
        <w:t>and UL-MIMO</w:t>
      </w:r>
      <w:r w:rsidR="003F5A0A" w:rsidRPr="00DF6DD6">
        <w:rPr>
          <w:rFonts w:eastAsia="Times New Roman"/>
        </w:rPr>
        <w:t xml:space="preserve"> </w:t>
      </w:r>
      <w:r w:rsidRPr="00DF6DD6">
        <w:rPr>
          <w:rFonts w:eastAsia="Times New Roman"/>
        </w:rPr>
        <w:t xml:space="preserve">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1" w:name="_Toc21345466"/>
      <w:bookmarkStart w:id="482" w:name="_Toc29806315"/>
      <w:bookmarkStart w:id="483" w:name="_Toc37255848"/>
      <w:bookmarkStart w:id="484" w:name="_Toc37256189"/>
      <w:bookmarkStart w:id="485" w:name="_Toc45890026"/>
      <w:bookmarkStart w:id="486" w:name="_Toc52381851"/>
      <w:bookmarkStart w:id="487" w:name="_Toc61374950"/>
      <w:bookmarkStart w:id="488" w:name="_Toc67936302"/>
      <w:bookmarkStart w:id="489" w:name="_Toc67937175"/>
      <w:bookmarkStart w:id="490" w:name="_Toc76452411"/>
      <w:bookmarkStart w:id="491" w:name="_Toc76630254"/>
      <w:bookmarkStart w:id="492" w:name="_Toc83742814"/>
      <w:bookmarkStart w:id="493" w:name="_Toc83886928"/>
      <w:bookmarkStart w:id="494" w:name="_Toc83887728"/>
      <w:bookmarkStart w:id="495" w:name="_Toc90588569"/>
      <w:r w:rsidRPr="00DF6DD6">
        <w:t>6.2B.2.5</w:t>
      </w:r>
      <w:r w:rsidRPr="00DF6DD6">
        <w:tab/>
        <w:t>Inter-band EN-DC including both FR1 and FR2</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F86C185" w14:textId="27473D0C"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bookmarkStart w:id="496" w:name="OLE_LINK19"/>
      <w:r w:rsidR="00420E36">
        <w:rPr>
          <w:rFonts w:hint="eastAsia"/>
          <w:lang w:val="en-US" w:eastAsia="zh-CN"/>
        </w:rPr>
        <w:t xml:space="preserve">for </w:t>
      </w:r>
      <w:r w:rsidR="00420E36">
        <w:t>NR single carrier</w:t>
      </w:r>
      <w:r w:rsidR="00420E36">
        <w:rPr>
          <w:rFonts w:hint="eastAsia"/>
          <w:lang w:val="en-US" w:eastAsia="zh-CN"/>
        </w:rPr>
        <w:t>,</w:t>
      </w:r>
      <w:r w:rsidR="00420E36">
        <w:t xml:space="preserve"> CA operation</w:t>
      </w:r>
      <w:r w:rsidR="00420E36">
        <w:rPr>
          <w:rFonts w:hint="eastAsia"/>
          <w:lang w:val="en-US" w:eastAsia="zh-CN"/>
        </w:rPr>
        <w:t xml:space="preserve"> and UL-MIMO </w:t>
      </w:r>
      <w:r w:rsidR="00420E36">
        <w:rPr>
          <w:rFonts w:eastAsia="Times New Roman"/>
        </w:rPr>
        <w:t>specified in</w:t>
      </w:r>
      <w:bookmarkEnd w:id="496"/>
      <w:r w:rsidR="00420E36">
        <w:rPr>
          <w:rFonts w:hint="eastAsia"/>
          <w:lang w:val="en-US" w:eastAsia="zh-CN"/>
        </w:rPr>
        <w:t xml:space="preserve">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7" w:name="_Toc21345467"/>
      <w:bookmarkStart w:id="498" w:name="_Toc29806316"/>
      <w:bookmarkStart w:id="499" w:name="_Toc37255849"/>
      <w:bookmarkStart w:id="500" w:name="_Toc37256190"/>
      <w:bookmarkStart w:id="501" w:name="_Toc45890027"/>
      <w:bookmarkStart w:id="502" w:name="_Toc52381852"/>
      <w:bookmarkStart w:id="503" w:name="_Toc61374951"/>
      <w:bookmarkStart w:id="504" w:name="_Toc67936303"/>
      <w:bookmarkStart w:id="505" w:name="_Toc67937176"/>
      <w:bookmarkStart w:id="506" w:name="_Toc76452412"/>
      <w:bookmarkStart w:id="507" w:name="_Toc76630255"/>
      <w:bookmarkStart w:id="508" w:name="_Toc83742815"/>
      <w:bookmarkStart w:id="509" w:name="_Toc83886929"/>
      <w:bookmarkStart w:id="510" w:name="_Toc83887729"/>
      <w:bookmarkStart w:id="511" w:name="_Toc90588570"/>
      <w:r w:rsidRPr="00DF6DD6">
        <w:t>6.2B.3</w:t>
      </w:r>
      <w:r w:rsidRPr="00DF6DD6">
        <w:tab/>
        <w:t>UE additional maximum output power reduction for EN-DC</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2643451" w14:textId="77777777" w:rsidR="001310A1" w:rsidRPr="00DF6DD6" w:rsidRDefault="001310A1" w:rsidP="001310A1">
      <w:pPr>
        <w:pStyle w:val="Heading4"/>
      </w:pPr>
      <w:bookmarkStart w:id="512" w:name="_Toc21345468"/>
      <w:bookmarkStart w:id="513" w:name="_Toc29806317"/>
      <w:bookmarkStart w:id="514" w:name="_Toc37255850"/>
      <w:bookmarkStart w:id="515" w:name="_Toc37256191"/>
      <w:bookmarkStart w:id="516" w:name="_Toc45890028"/>
      <w:bookmarkStart w:id="517" w:name="_Toc52381853"/>
      <w:bookmarkStart w:id="518" w:name="_Toc61374952"/>
      <w:bookmarkStart w:id="519" w:name="_Toc67936304"/>
      <w:bookmarkStart w:id="520" w:name="_Toc67937177"/>
      <w:bookmarkStart w:id="521" w:name="_Toc76452413"/>
      <w:bookmarkStart w:id="522" w:name="_Toc76630256"/>
      <w:bookmarkStart w:id="523" w:name="_Toc83742816"/>
      <w:bookmarkStart w:id="524" w:name="_Toc83886930"/>
      <w:bookmarkStart w:id="525" w:name="_Toc83887730"/>
      <w:bookmarkStart w:id="526" w:name="_Toc90588571"/>
      <w:r w:rsidRPr="00DF6DD6">
        <w:t>6.2B.3.1</w:t>
      </w:r>
      <w:r w:rsidRPr="00DF6DD6">
        <w:tab/>
        <w:t>Intra-band contiguous EN-DC</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4937E65C" w14:textId="77777777" w:rsidR="0007562D" w:rsidRPr="00DF6DD6" w:rsidRDefault="0007562D" w:rsidP="0007562D">
      <w:pPr>
        <w:pStyle w:val="Heading5"/>
      </w:pPr>
      <w:bookmarkStart w:id="527" w:name="_Toc21345469"/>
      <w:bookmarkStart w:id="528" w:name="_Toc29806318"/>
      <w:bookmarkStart w:id="529" w:name="_Toc37255851"/>
      <w:bookmarkStart w:id="530" w:name="_Toc37256192"/>
      <w:bookmarkStart w:id="531" w:name="_Toc45890029"/>
      <w:bookmarkStart w:id="532" w:name="_Toc52381854"/>
      <w:bookmarkStart w:id="533" w:name="_Toc61374953"/>
      <w:bookmarkStart w:id="534" w:name="_Toc67936305"/>
      <w:bookmarkStart w:id="535" w:name="_Toc67937178"/>
      <w:bookmarkStart w:id="536" w:name="_Toc76452414"/>
      <w:bookmarkStart w:id="537" w:name="_Toc76630257"/>
      <w:bookmarkStart w:id="538" w:name="_Toc83742817"/>
      <w:bookmarkStart w:id="539" w:name="_Toc83886931"/>
      <w:bookmarkStart w:id="540" w:name="_Toc83887731"/>
      <w:bookmarkStart w:id="541" w:name="_Toc90588572"/>
      <w:r w:rsidRPr="00DF6DD6">
        <w:t>6.2B.3.1.0</w:t>
      </w:r>
      <w:r w:rsidRPr="00DF6DD6">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2" w:name="_Toc21345470"/>
      <w:bookmarkStart w:id="543" w:name="_Toc29806319"/>
      <w:bookmarkStart w:id="544" w:name="_Toc37255852"/>
      <w:bookmarkStart w:id="545" w:name="_Toc37256193"/>
      <w:bookmarkStart w:id="546" w:name="_Toc45890030"/>
      <w:bookmarkStart w:id="547" w:name="_Toc52381855"/>
      <w:bookmarkStart w:id="548" w:name="_Toc61374954"/>
      <w:bookmarkStart w:id="549" w:name="_Toc67936306"/>
      <w:bookmarkStart w:id="550" w:name="_Toc67937179"/>
      <w:bookmarkStart w:id="551" w:name="_Toc76452415"/>
      <w:bookmarkStart w:id="552" w:name="_Toc76630258"/>
      <w:bookmarkStart w:id="553" w:name="_Toc83742818"/>
      <w:bookmarkStart w:id="554" w:name="_Toc83886932"/>
      <w:bookmarkStart w:id="555" w:name="_Toc83887732"/>
      <w:bookmarkStart w:id="556"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9214C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9214C8"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9214C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9214C8"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9214C8"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9214C8"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7" w:name="_Toc21345471"/>
      <w:bookmarkStart w:id="558" w:name="_Toc29806320"/>
      <w:bookmarkStart w:id="559" w:name="_Toc37255853"/>
      <w:bookmarkStart w:id="560" w:name="_Toc37256194"/>
      <w:bookmarkStart w:id="561" w:name="_Toc45890031"/>
      <w:bookmarkStart w:id="562" w:name="_Toc52381856"/>
      <w:bookmarkStart w:id="563" w:name="_Toc61374955"/>
      <w:bookmarkStart w:id="564" w:name="_Toc67936307"/>
      <w:bookmarkStart w:id="565" w:name="_Toc67937180"/>
      <w:bookmarkStart w:id="566" w:name="_Toc76452416"/>
      <w:bookmarkStart w:id="567" w:name="_Toc76630259"/>
      <w:bookmarkStart w:id="568" w:name="_Toc83742819"/>
      <w:bookmarkStart w:id="569" w:name="_Toc83886933"/>
      <w:bookmarkStart w:id="570" w:name="_Toc83887733"/>
      <w:bookmarkStart w:id="571" w:name="_Toc90588574"/>
      <w:r w:rsidRPr="00DF6DD6">
        <w:t>6.2B.3.1.2</w:t>
      </w:r>
      <w:r w:rsidRPr="00DF6DD6">
        <w:tab/>
        <w:t>A-MPR for NS_04</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2" w:name="_Toc21345472"/>
      <w:bookmarkStart w:id="573" w:name="_Toc29806321"/>
      <w:bookmarkStart w:id="574" w:name="_Toc37255854"/>
      <w:bookmarkStart w:id="575" w:name="_Toc37256195"/>
      <w:bookmarkStart w:id="576" w:name="_Toc45890032"/>
      <w:bookmarkStart w:id="577" w:name="_Toc52381857"/>
      <w:bookmarkStart w:id="578" w:name="_Toc61374956"/>
      <w:bookmarkStart w:id="579" w:name="_Toc67936308"/>
      <w:bookmarkStart w:id="580" w:name="_Toc67937181"/>
      <w:bookmarkStart w:id="581" w:name="_Toc76452417"/>
      <w:bookmarkStart w:id="582" w:name="_Toc76630260"/>
      <w:bookmarkStart w:id="583" w:name="_Toc83742820"/>
      <w:bookmarkStart w:id="584" w:name="_Toc83886934"/>
      <w:bookmarkStart w:id="585" w:name="_Toc83887734"/>
      <w:bookmarkStart w:id="586" w:name="_Toc90588575"/>
      <w:r w:rsidRPr="00B94CFE">
        <w:rPr>
          <w:lang w:val="fr-FR"/>
        </w:rPr>
        <w:t>6.2B.3.2</w:t>
      </w:r>
      <w:r w:rsidRPr="00B94CFE">
        <w:rPr>
          <w:lang w:val="fr-FR"/>
        </w:rPr>
        <w:tab/>
        <w:t>Intra-band non-contiguous EN-DC</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605BEA02" w14:textId="77777777" w:rsidR="00284128" w:rsidRPr="00DF6DD6" w:rsidRDefault="00284128" w:rsidP="00284128">
      <w:pPr>
        <w:pStyle w:val="Heading5"/>
      </w:pPr>
      <w:bookmarkStart w:id="587" w:name="_Toc21345473"/>
      <w:bookmarkStart w:id="588" w:name="_Toc29806322"/>
      <w:bookmarkStart w:id="589" w:name="_Toc37255855"/>
      <w:bookmarkStart w:id="590" w:name="_Toc37256196"/>
      <w:bookmarkStart w:id="591" w:name="_Toc45890033"/>
      <w:bookmarkStart w:id="592" w:name="_Toc52381858"/>
      <w:bookmarkStart w:id="593" w:name="_Toc61374957"/>
      <w:bookmarkStart w:id="594" w:name="_Toc67936309"/>
      <w:bookmarkStart w:id="595" w:name="_Toc67937182"/>
      <w:bookmarkStart w:id="596" w:name="_Toc76452418"/>
      <w:bookmarkStart w:id="597" w:name="_Toc76630261"/>
      <w:bookmarkStart w:id="598" w:name="_Toc83742821"/>
      <w:bookmarkStart w:id="599" w:name="_Toc83886935"/>
      <w:bookmarkStart w:id="600" w:name="_Toc83887735"/>
      <w:bookmarkStart w:id="601" w:name="_Toc90588576"/>
      <w:r w:rsidRPr="00DF6DD6">
        <w:t>6.2B.3.2.0</w:t>
      </w:r>
      <w:r w:rsidRPr="00DF6DD6">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2" w:name="_Toc21345474"/>
      <w:bookmarkStart w:id="603" w:name="_Toc29806323"/>
      <w:bookmarkStart w:id="604" w:name="_Toc37255856"/>
      <w:bookmarkStart w:id="605" w:name="_Toc37256197"/>
      <w:bookmarkStart w:id="606" w:name="_Toc45890034"/>
      <w:bookmarkStart w:id="607" w:name="_Toc52381859"/>
      <w:bookmarkStart w:id="608" w:name="_Toc61374958"/>
      <w:bookmarkStart w:id="609" w:name="_Toc67936310"/>
      <w:bookmarkStart w:id="610" w:name="_Toc67937183"/>
      <w:bookmarkStart w:id="611" w:name="_Toc76452419"/>
      <w:bookmarkStart w:id="612" w:name="_Toc76630262"/>
      <w:bookmarkStart w:id="613" w:name="_Toc83742822"/>
      <w:bookmarkStart w:id="614" w:name="_Toc83886936"/>
      <w:bookmarkStart w:id="615" w:name="_Toc83887736"/>
      <w:bookmarkStart w:id="616" w:name="_Toc90588577"/>
      <w:r w:rsidRPr="00DF6DD6">
        <w:t>6.2B.3.2.1</w:t>
      </w:r>
      <w:r w:rsidRPr="00DF6DD6">
        <w:tab/>
        <w:t>A-MPR for NS_04</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7" w:name="_Toc21345475"/>
      <w:bookmarkStart w:id="618" w:name="_Toc29806324"/>
      <w:bookmarkStart w:id="619" w:name="_Toc37255857"/>
      <w:bookmarkStart w:id="620" w:name="_Toc37256198"/>
      <w:bookmarkStart w:id="621" w:name="_Toc45890035"/>
      <w:bookmarkStart w:id="622" w:name="_Toc52381860"/>
      <w:bookmarkStart w:id="623" w:name="_Toc61374959"/>
      <w:bookmarkStart w:id="624" w:name="_Toc67936311"/>
      <w:bookmarkStart w:id="625" w:name="_Toc67937184"/>
      <w:bookmarkStart w:id="626" w:name="_Toc76452420"/>
      <w:bookmarkStart w:id="627" w:name="_Toc76630263"/>
      <w:bookmarkStart w:id="628" w:name="_Toc83742823"/>
      <w:bookmarkStart w:id="629" w:name="_Toc83886937"/>
      <w:bookmarkStart w:id="630" w:name="_Toc83887737"/>
      <w:bookmarkStart w:id="631" w:name="_Toc90588578"/>
      <w:r w:rsidRPr="00DF6DD6">
        <w:t>6.2B.3.3</w:t>
      </w:r>
      <w:r w:rsidRPr="00DF6DD6">
        <w:tab/>
        <w:t>Inter-band EN-DC within FR1</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2"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2"/>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3"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3"/>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4" w:name="_Toc83887738"/>
      <w:bookmarkStart w:id="635" w:name="_Toc90588579"/>
      <w:r w:rsidRPr="004B2D9D">
        <w:t>6.</w:t>
      </w:r>
      <w:r>
        <w:t>2</w:t>
      </w:r>
      <w:r w:rsidRPr="004B2D9D">
        <w:t>B.</w:t>
      </w:r>
      <w:r w:rsidRPr="0078730B">
        <w:t>3.3A</w:t>
      </w:r>
      <w:r w:rsidRPr="004B2D9D">
        <w:tab/>
      </w:r>
      <w:r>
        <w:t>Inter-band NE-DC within FR1</w:t>
      </w:r>
      <w:bookmarkEnd w:id="634"/>
      <w:bookmarkEnd w:id="635"/>
    </w:p>
    <w:p w14:paraId="5DB32FF0" w14:textId="77777777" w:rsidR="00DA5BF6" w:rsidRPr="0016786E" w:rsidRDefault="00DA5BF6" w:rsidP="00DA5BF6">
      <w:bookmarkStart w:id="636"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7" w:name="_Toc21345476"/>
      <w:bookmarkStart w:id="638" w:name="_Toc29806325"/>
      <w:bookmarkStart w:id="639" w:name="_Toc37255858"/>
      <w:bookmarkStart w:id="640" w:name="_Toc37256199"/>
      <w:bookmarkStart w:id="641" w:name="_Toc45890036"/>
      <w:bookmarkStart w:id="642" w:name="_Toc52381861"/>
      <w:bookmarkStart w:id="643" w:name="_Toc61374960"/>
      <w:bookmarkStart w:id="644" w:name="_Toc67936312"/>
      <w:bookmarkStart w:id="645" w:name="_Toc67937185"/>
      <w:bookmarkStart w:id="646" w:name="_Toc76452421"/>
      <w:bookmarkStart w:id="647" w:name="_Toc76630264"/>
      <w:bookmarkStart w:id="648" w:name="_Toc83742824"/>
      <w:bookmarkStart w:id="649" w:name="_Toc83886938"/>
      <w:bookmarkStart w:id="650" w:name="_Toc83887739"/>
      <w:bookmarkStart w:id="651" w:name="_Toc90588580"/>
      <w:r w:rsidRPr="00DF6DD6">
        <w:t>6.2B.3.4</w:t>
      </w:r>
      <w:r w:rsidRPr="00DF6DD6">
        <w:tab/>
        <w:t>Inter-band EN-DC including FR2</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BB8A8B6" w14:textId="019A84C2"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[4] and for NR single carrier</w:t>
      </w:r>
      <w:r w:rsidR="008D2C08">
        <w:rPr>
          <w:rFonts w:eastAsia="Times New Roman"/>
        </w:rPr>
        <w:t>,</w:t>
      </w:r>
      <w:r w:rsidRPr="00DF6DD6">
        <w:rPr>
          <w:rFonts w:eastAsia="Times New Roman"/>
        </w:rPr>
        <w:t xml:space="preserve"> CA operation </w:t>
      </w:r>
      <w:r w:rsidR="009F1174">
        <w:rPr>
          <w:rFonts w:hint="eastAsia"/>
          <w:lang w:val="en-US" w:eastAsia="zh-CN"/>
        </w:rPr>
        <w:t xml:space="preserve">and UL-MIMO </w:t>
      </w:r>
      <w:r w:rsidRPr="00DF6DD6">
        <w:rPr>
          <w:rFonts w:eastAsia="Times New Roman"/>
        </w:rPr>
        <w:t xml:space="preserve">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2" w:name="_Toc21345477"/>
      <w:bookmarkStart w:id="653" w:name="_Toc29806326"/>
      <w:bookmarkStart w:id="654" w:name="_Toc37255859"/>
      <w:bookmarkStart w:id="655" w:name="_Toc37256200"/>
      <w:bookmarkStart w:id="656" w:name="_Toc45890037"/>
      <w:bookmarkStart w:id="657" w:name="_Toc52381862"/>
      <w:bookmarkStart w:id="658" w:name="_Toc61374961"/>
      <w:bookmarkStart w:id="659" w:name="_Toc67936313"/>
      <w:bookmarkStart w:id="660" w:name="_Toc67937186"/>
      <w:bookmarkStart w:id="661" w:name="_Toc76452422"/>
      <w:bookmarkStart w:id="662" w:name="_Toc76630265"/>
      <w:bookmarkStart w:id="663" w:name="_Toc83742825"/>
      <w:bookmarkStart w:id="664" w:name="_Toc83886939"/>
      <w:bookmarkStart w:id="665" w:name="_Toc83887740"/>
      <w:bookmarkStart w:id="666" w:name="_Toc90588581"/>
      <w:r w:rsidRPr="00DF6DD6">
        <w:t>6.2B.3.5</w:t>
      </w:r>
      <w:r w:rsidRPr="00DF6DD6">
        <w:tab/>
        <w:t>Inter-band EN-DC including both FR1 and FR2</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AA68328" w14:textId="1FE3C11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4A646B">
        <w:rPr>
          <w:rFonts w:hint="eastAsia"/>
          <w:lang w:val="en-US" w:eastAsia="zh-CN"/>
        </w:rPr>
        <w:t xml:space="preserve">for </w:t>
      </w:r>
      <w:r w:rsidR="004A646B">
        <w:t>NR single carrier</w:t>
      </w:r>
      <w:r w:rsidR="004A646B">
        <w:rPr>
          <w:rFonts w:hint="eastAsia"/>
          <w:lang w:val="en-US" w:eastAsia="zh-CN"/>
        </w:rPr>
        <w:t>,</w:t>
      </w:r>
      <w:r w:rsidR="004A646B">
        <w:t xml:space="preserve"> CA operation</w:t>
      </w:r>
      <w:r w:rsidR="004A646B">
        <w:rPr>
          <w:rFonts w:hint="eastAsia"/>
          <w:lang w:val="en-US" w:eastAsia="zh-CN"/>
        </w:rPr>
        <w:t xml:space="preserve"> and UL-MIMO </w:t>
      </w:r>
      <w:r w:rsidR="004A646B">
        <w:rPr>
          <w:rFonts w:eastAsia="Times New Roman"/>
        </w:rPr>
        <w:t>specified in</w:t>
      </w:r>
      <w:r w:rsidR="004A646B">
        <w:rPr>
          <w:rFonts w:hint="eastAsia"/>
          <w:lang w:val="en-US" w:eastAsia="zh-CN"/>
        </w:rPr>
        <w:t xml:space="preserve">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7" w:name="_Toc21345478"/>
      <w:bookmarkStart w:id="668" w:name="_Toc29806327"/>
      <w:bookmarkStart w:id="669" w:name="_Toc37255860"/>
      <w:bookmarkStart w:id="670" w:name="_Toc37256201"/>
      <w:bookmarkStart w:id="671" w:name="_Toc45890038"/>
      <w:bookmarkStart w:id="672" w:name="_Toc52381863"/>
      <w:bookmarkStart w:id="673" w:name="_Toc61374962"/>
      <w:bookmarkStart w:id="674" w:name="_Toc67936314"/>
      <w:bookmarkStart w:id="675" w:name="_Toc67937187"/>
      <w:bookmarkStart w:id="676" w:name="_Toc76452423"/>
      <w:bookmarkStart w:id="677" w:name="_Toc76630266"/>
      <w:bookmarkStart w:id="678" w:name="_Toc83742826"/>
      <w:bookmarkStart w:id="679" w:name="_Toc83886940"/>
      <w:bookmarkStart w:id="680" w:name="_Toc83887741"/>
      <w:bookmarkStart w:id="681" w:name="_Toc90588582"/>
      <w:r w:rsidRPr="00DF6DD6">
        <w:t>6.2B.4</w:t>
      </w:r>
      <w:r w:rsidRPr="00DF6DD6">
        <w:tab/>
        <w:t>Configured output power for DC</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2C8B764" w14:textId="77777777" w:rsidR="001310A1" w:rsidRPr="00DF6DD6" w:rsidRDefault="001310A1" w:rsidP="001310A1">
      <w:pPr>
        <w:pStyle w:val="Heading4"/>
      </w:pPr>
      <w:bookmarkStart w:id="682" w:name="_Toc21345479"/>
      <w:bookmarkStart w:id="683" w:name="_Toc29806328"/>
      <w:bookmarkStart w:id="684" w:name="_Toc37255861"/>
      <w:bookmarkStart w:id="685" w:name="_Toc37256202"/>
      <w:bookmarkStart w:id="686" w:name="_Toc45890039"/>
      <w:bookmarkStart w:id="687" w:name="_Toc52381864"/>
      <w:bookmarkStart w:id="688" w:name="_Toc61374963"/>
      <w:bookmarkStart w:id="689" w:name="_Toc67936315"/>
      <w:bookmarkStart w:id="690" w:name="_Toc67937188"/>
      <w:bookmarkStart w:id="691" w:name="_Toc76452424"/>
      <w:bookmarkStart w:id="692" w:name="_Toc76630267"/>
      <w:bookmarkStart w:id="693" w:name="_Toc83742827"/>
      <w:bookmarkStart w:id="694" w:name="_Toc83886941"/>
      <w:bookmarkStart w:id="695" w:name="_Toc83887742"/>
      <w:bookmarkStart w:id="696" w:name="_Toc90588583"/>
      <w:r w:rsidRPr="00DF6DD6">
        <w:t>6.2B.4.1</w:t>
      </w:r>
      <w:r w:rsidRPr="00DF6DD6">
        <w:tab/>
        <w:t>Configured output power level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A007A54" w14:textId="77777777" w:rsidR="001310A1" w:rsidRPr="00DF6DD6" w:rsidRDefault="001310A1" w:rsidP="001310A1">
      <w:pPr>
        <w:pStyle w:val="Heading5"/>
      </w:pPr>
      <w:bookmarkStart w:id="697" w:name="_Toc21345480"/>
      <w:bookmarkStart w:id="698" w:name="_Toc29806329"/>
      <w:bookmarkStart w:id="699" w:name="_Toc37255862"/>
      <w:bookmarkStart w:id="700" w:name="_Toc37256203"/>
      <w:bookmarkStart w:id="701" w:name="_Toc45890040"/>
      <w:bookmarkStart w:id="702" w:name="_Toc52381865"/>
      <w:bookmarkStart w:id="703" w:name="_Toc61374964"/>
      <w:bookmarkStart w:id="704" w:name="_Toc67936316"/>
      <w:bookmarkStart w:id="705" w:name="_Toc67937189"/>
      <w:bookmarkStart w:id="706" w:name="_Toc76452425"/>
      <w:bookmarkStart w:id="707" w:name="_Toc76630268"/>
      <w:bookmarkStart w:id="708" w:name="_Toc83742828"/>
      <w:bookmarkStart w:id="709" w:name="_Toc83886942"/>
      <w:bookmarkStart w:id="710" w:name="_Toc83887743"/>
      <w:bookmarkStart w:id="711" w:name="_Toc90588584"/>
      <w:r w:rsidRPr="00DF6DD6">
        <w:t>6.2B.4.1.1</w:t>
      </w:r>
      <w:r w:rsidRPr="00DF6DD6">
        <w:tab/>
        <w:t>Intra-band contiguous EN-DC</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2"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3" w:name="_Hlk531561928"/>
      <w:bookmarkEnd w:id="712"/>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3"/>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4" w:name="_Hlk2779173"/>
    <w:p w14:paraId="16C682B9" w14:textId="18ECA017" w:rsidR="00FA23B8" w:rsidRPr="001B147D" w:rsidRDefault="009214C8"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4"/>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5"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5"/>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7"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7"/>
    </w:p>
    <w:p w14:paraId="0B0952E0" w14:textId="77777777" w:rsidR="001310A1" w:rsidRPr="00B94CFE" w:rsidRDefault="001310A1" w:rsidP="001310A1">
      <w:pPr>
        <w:pStyle w:val="Heading5"/>
        <w:rPr>
          <w:lang w:val="fr-FR"/>
        </w:rPr>
      </w:pPr>
      <w:bookmarkStart w:id="718" w:name="_Toc21345481"/>
      <w:bookmarkStart w:id="719" w:name="_Toc29806330"/>
      <w:bookmarkStart w:id="720" w:name="_Toc37255863"/>
      <w:bookmarkStart w:id="721" w:name="_Toc37256204"/>
      <w:bookmarkStart w:id="722" w:name="_Toc45890041"/>
      <w:bookmarkStart w:id="723" w:name="_Toc52381866"/>
      <w:bookmarkStart w:id="724" w:name="_Toc61374965"/>
      <w:bookmarkStart w:id="725" w:name="_Toc67936317"/>
      <w:bookmarkStart w:id="726" w:name="_Toc67937190"/>
      <w:bookmarkStart w:id="727" w:name="_Toc76452426"/>
      <w:bookmarkStart w:id="728" w:name="_Toc76630269"/>
      <w:bookmarkStart w:id="729" w:name="_Toc83742829"/>
      <w:bookmarkStart w:id="730" w:name="_Toc83886943"/>
      <w:bookmarkStart w:id="731" w:name="_Toc83887744"/>
      <w:bookmarkStart w:id="732" w:name="_Toc90588585"/>
      <w:r w:rsidRPr="00B94CFE">
        <w:rPr>
          <w:lang w:val="fr-FR"/>
        </w:rPr>
        <w:t>6.2B.4.1.2</w:t>
      </w:r>
      <w:r w:rsidRPr="00B94CFE">
        <w:rPr>
          <w:lang w:val="fr-FR"/>
        </w:rPr>
        <w:tab/>
        <w:t>Intra-band non-contiguous EN-DC</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810929">
      <w:pPr>
        <w:pStyle w:val="Heading5"/>
      </w:pPr>
      <w:r w:rsidRPr="00DF6DD6">
        <w:t>6.2B.4.1.3</w:t>
      </w:r>
      <w:r w:rsidRPr="00DF6DD6">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3"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3"/>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4"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1F444D">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1F444D">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rsidP="001F444D">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4"/>
    <w:p w14:paraId="21A4DCA3" w14:textId="2503BBA1" w:rsidR="00DD32D8" w:rsidRPr="00DF6DD6" w:rsidRDefault="00BD47AD" w:rsidP="001F444D">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1F444D">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1F444D">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9214C8"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5" w:name="_Toc21345482"/>
      <w:bookmarkStart w:id="736" w:name="_Toc29806331"/>
      <w:bookmarkStart w:id="737" w:name="_Toc37255864"/>
      <w:bookmarkStart w:id="738" w:name="_Toc37256205"/>
      <w:bookmarkStart w:id="739" w:name="_Toc45890042"/>
      <w:bookmarkStart w:id="740" w:name="_Toc52381867"/>
      <w:bookmarkStart w:id="741" w:name="_Toc61374966"/>
      <w:bookmarkStart w:id="742" w:name="_Toc67936318"/>
      <w:bookmarkStart w:id="743" w:name="_Toc67937191"/>
      <w:bookmarkStart w:id="744" w:name="_Toc76452427"/>
      <w:bookmarkStart w:id="745" w:name="_Toc76630270"/>
      <w:bookmarkStart w:id="746" w:name="_Toc83742830"/>
      <w:bookmarkStart w:id="747" w:name="_Toc83886944"/>
      <w:bookmarkStart w:id="748" w:name="_Toc83887745"/>
      <w:bookmarkStart w:id="749" w:name="_Toc90588586"/>
      <w:r w:rsidRPr="00DF6DD6">
        <w:t>6.2B.4.1.3a</w:t>
      </w:r>
      <w:r w:rsidRPr="00DF6DD6">
        <w:tab/>
        <w:t>Inter-band NE-DC within FR1</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3CCA6439"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1F444D">
      <w:pPr>
        <w:pStyle w:val="B10"/>
      </w:pPr>
      <w:r w:rsidRPr="00DF6DD6">
        <w:t>-</w:t>
      </w:r>
      <w:r w:rsidRPr="00DF6DD6">
        <w:tab/>
        <w:t xml:space="preserve">if no symbol of slot </w:t>
      </w:r>
      <w:r w:rsidR="009214C8">
        <w:rPr>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5.95pt">
            <v:imagedata r:id="rId12" o:title=""/>
          </v:shape>
        </w:pict>
      </w:r>
      <w:r w:rsidRPr="00DF6DD6">
        <w:t xml:space="preserve"> of the NR that is indicated as uplink or flexible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overlaps with subframe </w:t>
      </w:r>
      <w:r w:rsidR="009214C8">
        <w:rPr>
          <w:position w:val="-10"/>
        </w:rPr>
        <w:pict w14:anchorId="3CA162D9">
          <v:shape id="_x0000_i1026" type="#_x0000_t75" style="width:6.85pt;height:15.95pt">
            <v:imagedata r:id="rId13" o:title=""/>
          </v:shape>
        </w:pict>
      </w:r>
      <w:r w:rsidRPr="00DF6DD6">
        <w:t xml:space="preserve"> of the E-UTRA; or</w:t>
      </w:r>
    </w:p>
    <w:p w14:paraId="7A264BBC" w14:textId="77777777" w:rsidR="006B2899" w:rsidRPr="00DF6DD6" w:rsidRDefault="006B2899" w:rsidP="001F444D">
      <w:pPr>
        <w:pStyle w:val="B10"/>
        <w:rPr>
          <w:rFonts w:eastAsia="Calibri"/>
          <w:lang w:val="en-US" w:bidi="bn-IN"/>
        </w:rPr>
      </w:pPr>
      <w:r w:rsidRPr="00DF6DD6">
        <w:t>-</w:t>
      </w:r>
      <w:r w:rsidRPr="00DF6DD6">
        <w:tab/>
        <w:t xml:space="preserve">if NR slot(s) that is indicated as downlink by </w:t>
      </w:r>
      <w:r w:rsidRPr="00DF6DD6">
        <w:rPr>
          <w:i/>
          <w:lang w:val="en-US"/>
        </w:rPr>
        <w:t>TDD-</w:t>
      </w:r>
      <w:r w:rsidRPr="00DF6DD6">
        <w:rPr>
          <w:i/>
        </w:rPr>
        <w:t>UL-DL-</w:t>
      </w:r>
      <w:r w:rsidRPr="00DF6DD6">
        <w:rPr>
          <w:i/>
          <w:lang w:val="en-US"/>
        </w:rPr>
        <w:t>C</w:t>
      </w:r>
      <w:r w:rsidRPr="00DF6DD6">
        <w:rPr>
          <w:i/>
        </w:rPr>
        <w:t>onfiguration</w:t>
      </w:r>
      <w:r w:rsidRPr="00DF6DD6">
        <w:rPr>
          <w:i/>
          <w:lang w:val="en-US"/>
        </w:rPr>
        <w:t>C</w:t>
      </w:r>
      <w:r w:rsidRPr="00DF6DD6">
        <w:rPr>
          <w:i/>
        </w:rPr>
        <w:t>ommon</w:t>
      </w:r>
      <w:r w:rsidRPr="00DF6DD6">
        <w:t xml:space="preserve"> or </w:t>
      </w:r>
      <w:r w:rsidRPr="00DF6DD6">
        <w:rPr>
          <w:i/>
          <w:lang w:val="en-US"/>
        </w:rPr>
        <w:t>TDD</w:t>
      </w:r>
      <w:r w:rsidRPr="00DF6DD6">
        <w:rPr>
          <w:lang w:val="en-US"/>
        </w:rPr>
        <w:t>-</w:t>
      </w:r>
      <w:r w:rsidRPr="00DF6DD6">
        <w:rPr>
          <w:i/>
        </w:rPr>
        <w:t>UL-DL-</w:t>
      </w:r>
      <w:r w:rsidRPr="00DF6DD6">
        <w:rPr>
          <w:i/>
          <w:lang w:val="en-US"/>
        </w:rPr>
        <w:t>C</w:t>
      </w:r>
      <w:r w:rsidRPr="00DF6DD6">
        <w:rPr>
          <w:i/>
        </w:rPr>
        <w:t>onfig</w:t>
      </w:r>
      <w:r w:rsidRPr="00DF6DD6">
        <w:rPr>
          <w:i/>
          <w:lang w:val="en-US"/>
        </w:rPr>
        <w:t>D</w:t>
      </w:r>
      <w:r w:rsidRPr="00DF6DD6">
        <w:rPr>
          <w:i/>
        </w:rPr>
        <w:t>edicated</w:t>
      </w:r>
      <w:r w:rsidRPr="00DF6DD6">
        <w:t xml:space="preserve"> does not overlap with subframe </w:t>
      </w:r>
      <w:r w:rsidR="009214C8">
        <w:rPr>
          <w:position w:val="-10"/>
        </w:rPr>
        <w:pict w14:anchorId="1659E0FF">
          <v:shape id="_x0000_i1027" type="#_x0000_t75" style="width:6.85pt;height:15.95pt">
            <v:imagedata r:id="rId13" o:title=""/>
          </v:shape>
        </w:pict>
      </w:r>
      <w:r w:rsidRPr="00DF6DD6">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3B73C356"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N</w:t>
      </w:r>
      <w:r>
        <w:rPr>
          <w:rFonts w:eastAsia="Times New Roman"/>
          <w:vertAlign w:val="subscript"/>
          <w:lang w:val="en-US"/>
        </w:rPr>
        <w:t>E</w:t>
      </w:r>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rFonts w:eastAsia="Yu Mincho"/>
        </w:rPr>
      </w:pPr>
      <w:bookmarkStart w:id="750" w:name="_Hlk101448868"/>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2FFC7A85" w14:textId="631991E8"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066AC2">
        <w:rPr>
          <w:rFonts w:eastAsia="Times New Roman"/>
          <w:i/>
          <w:iCs/>
          <w:lang w:bidi="bn-IN"/>
        </w:rPr>
        <w:t xml:space="preserve"> p-MaxEUTRA</w:t>
      </w:r>
      <w:r w:rsidRPr="00DF6DD6">
        <w:rPr>
          <w:rFonts w:eastAsia="Calibri"/>
          <w:lang w:val="en-US" w:bidi="bn-IN"/>
        </w:rPr>
        <w:t xml:space="preserve"> in</w:t>
      </w:r>
      <w:r>
        <w:rPr>
          <w:rFonts w:eastAsia="Calibri"/>
          <w:lang w:val="en-US" w:bidi="bn-IN"/>
        </w:rPr>
        <w:t xml:space="preserve"> TS 36.331</w:t>
      </w:r>
      <w:r w:rsidRPr="00DF6DD6">
        <w:rPr>
          <w:rFonts w:eastAsia="Calibri"/>
          <w:lang w:val="en-US" w:bidi="bn-IN"/>
        </w:rPr>
        <w:t xml:space="preserve"> [</w:t>
      </w:r>
      <w:r>
        <w:rPr>
          <w:rFonts w:eastAsia="Calibri"/>
          <w:lang w:val="en-US" w:bidi="bn-IN"/>
        </w:rPr>
        <w:t>8</w:t>
      </w:r>
      <w:r w:rsidRPr="00DF6DD6">
        <w:rPr>
          <w:rFonts w:eastAsia="Calibri"/>
          <w:lang w:val="en-US" w:bidi="bn-IN"/>
        </w:rPr>
        <w:t>]</w:t>
      </w:r>
      <w:bookmarkEnd w:id="750"/>
      <w:r>
        <w:rPr>
          <w:rFonts w:eastAsia="Calibri"/>
          <w:lang w:val="en-US" w:bidi="bn-IN"/>
        </w:rPr>
        <w:t>;</w:t>
      </w:r>
    </w:p>
    <w:p w14:paraId="03F514C4" w14:textId="497C1394"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066AC2">
        <w:rPr>
          <w:rFonts w:eastAsia="Times New Roman"/>
          <w:i/>
          <w:iCs/>
          <w:lang w:val="en-US" w:bidi="bn-IN"/>
        </w:rPr>
        <w:t>p-NR-FR1</w:t>
      </w:r>
      <w:r w:rsidRPr="00DF6DD6">
        <w:rPr>
          <w:rFonts w:eastAsia="Times New Roman"/>
          <w:lang w:val="en-US" w:bidi="bn-IN"/>
        </w:rPr>
        <w:t xml:space="preserve"> defined in </w:t>
      </w:r>
      <w:r>
        <w:rPr>
          <w:rFonts w:eastAsia="Times New Roman"/>
          <w:lang w:val="en-US" w:bidi="bn-IN"/>
        </w:rPr>
        <w:t xml:space="preserve">TS 38.331 </w:t>
      </w:r>
      <w:r w:rsidRPr="00DF6DD6">
        <w:rPr>
          <w:rFonts w:eastAsia="Times New Roman"/>
          <w:lang w:val="en-US" w:bidi="bn-IN"/>
        </w:rPr>
        <w:t>[</w:t>
      </w:r>
      <w:r>
        <w:rPr>
          <w:rFonts w:eastAsia="Times New Roman"/>
          <w:lang w:val="en-US" w:bidi="bn-IN"/>
        </w:rPr>
        <w:t>9</w:t>
      </w:r>
      <w:r w:rsidRPr="00DF6DD6">
        <w:rPr>
          <w:rFonts w:eastAsia="Times New Roman"/>
          <w:lang w:val="en-US" w:bidi="bn-IN"/>
        </w:rPr>
        <w:t>]</w:t>
      </w:r>
      <w:r>
        <w:rPr>
          <w:rFonts w:eastAsia="Times New Roman"/>
          <w:lang w:val="en-US" w:bidi="bn-IN"/>
        </w:rPr>
        <w:t>;</w:t>
      </w:r>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1F444D">
      <w:pPr>
        <w:pStyle w:val="B10"/>
        <w:rPr>
          <w:lang w:eastAsia="zh-CN" w:bidi="bn-IN"/>
        </w:rPr>
      </w:pPr>
      <w:r w:rsidRPr="00DF6DD6">
        <w:t>-</w:t>
      </w:r>
      <w:r w:rsidRPr="00DF6DD6">
        <w:tab/>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xml:space="preserve">= 1.5dB when NOTE 3 in Table 6.2.1-1 in TS 38.101-1 [2] applies for a serving cell </w:t>
      </w:r>
      <w:r w:rsidRPr="00DF6DD6">
        <w:rPr>
          <w:i/>
          <w:lang w:bidi="bn-IN"/>
        </w:rPr>
        <w:t>c</w:t>
      </w:r>
      <w:r w:rsidRPr="00DF6DD6">
        <w:rPr>
          <w:lang w:bidi="bn-IN"/>
        </w:rPr>
        <w:t xml:space="preserve">, otherwise </w:t>
      </w:r>
      <w:r w:rsidRPr="00DF6DD6">
        <w:rPr>
          <w:rFonts w:ascii="Symbol" w:hAnsi="Symbol"/>
          <w:lang w:bidi="bn-IN"/>
        </w:rPr>
        <w:t></w:t>
      </w:r>
      <w:r w:rsidRPr="00DF6DD6">
        <w:rPr>
          <w:lang w:bidi="bn-IN"/>
        </w:rPr>
        <w:t>T</w:t>
      </w:r>
      <w:r w:rsidRPr="00DF6DD6">
        <w:rPr>
          <w:vertAlign w:val="subscript"/>
          <w:lang w:bidi="bn-IN"/>
        </w:rPr>
        <w:t>C_NR,</w:t>
      </w:r>
      <w:r w:rsidRPr="00DF6DD6">
        <w:rPr>
          <w:i/>
          <w:vertAlign w:val="subscript"/>
          <w:lang w:bidi="bn-IN"/>
        </w:rPr>
        <w:t>c</w:t>
      </w:r>
      <w:r w:rsidRPr="00DF6DD6">
        <w:rPr>
          <w:rFonts w:eastAsia="Calibri"/>
          <w:lang w:val="en-US" w:bidi="bn-IN"/>
        </w:rPr>
        <w:t xml:space="preserve"> </w:t>
      </w:r>
      <w:r w:rsidRPr="00DF6DD6">
        <w:rPr>
          <w:lang w:bidi="bn-IN"/>
        </w:rPr>
        <w:t>= 0dB;</w:t>
      </w:r>
    </w:p>
    <w:p w14:paraId="555919F7" w14:textId="02C73F0B" w:rsidR="00517594" w:rsidRDefault="008C28EA" w:rsidP="001F444D">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w:t>
      </w:r>
      <w:r w:rsidRPr="00DF6DD6">
        <w:rPr>
          <w:lang w:val="en-US"/>
        </w:rPr>
        <w:t xml:space="preserve">6.2B.4.2.3 </w:t>
      </w:r>
      <w:r w:rsidRPr="00DF6DD6">
        <w:t xml:space="preserve">for NE-DC, the individual Power Class defined in table 6.2B.1.3a and any other additional power reductions parameters specified in </w:t>
      </w:r>
      <w:r>
        <w:t>clause</w:t>
      </w:r>
      <w:r w:rsidRPr="00DF6DD6">
        <w:t>s  6.2B.2.3a</w:t>
      </w:r>
      <w:r w:rsidRPr="00DF6DD6">
        <w:rPr>
          <w:sz w:val="16"/>
        </w:rPr>
        <w:t xml:space="preserve"> </w:t>
      </w:r>
      <w:r w:rsidRPr="00DF6DD6">
        <w:t xml:space="preserve">for NE-DC are applicable to </w:t>
      </w:r>
      <w:r w:rsidRPr="00DF6DD6">
        <w:rPr>
          <w:rFonts w:cs="Geneva"/>
          <w:noProof/>
          <w:lang w:eastAsia="x-none" w:bidi="bn-IN"/>
        </w:rPr>
        <w:t>P</w:t>
      </w:r>
      <w:r w:rsidRPr="00DF6DD6">
        <w:rPr>
          <w:rFonts w:cs="Geneva"/>
          <w:noProof/>
          <w:vertAlign w:val="subscript"/>
          <w:lang w:eastAsia="x-none" w:bidi="bn-IN"/>
        </w:rPr>
        <w:t>CMAX_</w:t>
      </w:r>
      <w:r w:rsidRPr="00DF6DD6">
        <w:rPr>
          <w:rFonts w:cs="Geneva"/>
          <w:i/>
          <w:noProof/>
          <w:vertAlign w:val="subscript"/>
          <w:lang w:eastAsia="x-none" w:bidi="bn-IN"/>
        </w:rPr>
        <w:t xml:space="preserve"> </w:t>
      </w:r>
      <w:r w:rsidRPr="00DF6DD6">
        <w:rPr>
          <w:rFonts w:cs="Geneva"/>
          <w:noProof/>
          <w:vertAlign w:val="subscript"/>
          <w:lang w:eastAsia="x-none" w:bidi="bn-IN"/>
        </w:rPr>
        <w:t>E-UTRA,</w:t>
      </w:r>
      <w:r w:rsidRPr="00DF6DD6">
        <w:rPr>
          <w:rFonts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cs="Geneva"/>
          <w:i/>
          <w:noProof/>
          <w:vertAlign w:val="subscript"/>
          <w:lang w:eastAsia="x-none" w:bidi="bn-IN"/>
        </w:rPr>
        <w:t xml:space="preserve"> </w:t>
      </w:r>
      <w:r w:rsidRPr="00DF6DD6">
        <w:t>evaluations.</w:t>
      </w:r>
    </w:p>
    <w:p w14:paraId="5646053A" w14:textId="77777777" w:rsidR="00517594" w:rsidRPr="00DF6DD6" w:rsidRDefault="00517594" w:rsidP="001F444D">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3807F174"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NE-DC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23C6BD11" w:rsidR="0075394B" w:rsidRPr="00DF6DD6" w:rsidRDefault="0075394B" w:rsidP="001F444D">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NE-DC combination as defined in clause 6.2.2 of 36.101 [4]</w:t>
      </w:r>
      <w:r w:rsidRPr="00DF6DD6">
        <w:rPr>
          <w:lang w:bidi="bn-IN"/>
        </w:rPr>
        <w:t>;</w:t>
      </w:r>
    </w:p>
    <w:p w14:paraId="40B8EE1D" w14:textId="0BD2E456" w:rsidR="0075394B" w:rsidRPr="00DF6DD6" w:rsidRDefault="0075394B" w:rsidP="001F444D">
      <w:pPr>
        <w:pStyle w:val="B10"/>
      </w:pPr>
      <w:r w:rsidRPr="00DF6DD6">
        <w:t>-</w:t>
      </w:r>
      <w:r w:rsidRPr="00DF6DD6">
        <w:tab/>
        <w:t>ΔP</w:t>
      </w:r>
      <w:r w:rsidRPr="00DF6DD6">
        <w:rPr>
          <w:vertAlign w:val="subscript"/>
        </w:rPr>
        <w:t xml:space="preserve">PowerClass,NE-DC </w:t>
      </w:r>
      <w:r w:rsidRPr="00DF6DD6">
        <w:t xml:space="preserve">= 3 dB for a power class 2 capable NE-DC UE when the IE </w:t>
      </w:r>
      <w:r w:rsidRPr="00DF6DD6">
        <w:rPr>
          <w:i/>
        </w:rPr>
        <w:t>p-UE-FR1</w:t>
      </w:r>
      <w:r w:rsidRPr="00DF6DD6">
        <w:t xml:space="preserve"> as defined in TS 38.331 [9] is provided and set to the maximum output power of the default power class or lower; otherwise ΔP</w:t>
      </w:r>
      <w:r w:rsidRPr="00DF6DD6">
        <w:rPr>
          <w:vertAlign w:val="subscript"/>
        </w:rPr>
        <w:t xml:space="preserve">PowerClass,NE-DC </w:t>
      </w:r>
      <w:r w:rsidRPr="00DF6DD6">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9214C8"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51" w:name="_Toc21345483"/>
      <w:bookmarkStart w:id="752" w:name="_Toc29806332"/>
      <w:bookmarkStart w:id="753" w:name="_Toc37255865"/>
      <w:bookmarkStart w:id="754" w:name="_Toc37256206"/>
      <w:bookmarkStart w:id="755" w:name="_Toc45890043"/>
      <w:bookmarkStart w:id="756" w:name="_Toc52381868"/>
      <w:bookmarkStart w:id="757" w:name="_Toc61374967"/>
      <w:bookmarkStart w:id="758" w:name="_Toc67936319"/>
      <w:bookmarkStart w:id="759" w:name="_Toc67937192"/>
      <w:bookmarkStart w:id="760" w:name="_Toc76452428"/>
      <w:bookmarkStart w:id="761" w:name="_Toc76630271"/>
      <w:bookmarkStart w:id="762" w:name="_Toc83742831"/>
      <w:bookmarkStart w:id="763" w:name="_Toc83886945"/>
      <w:bookmarkStart w:id="764" w:name="_Toc83887746"/>
      <w:bookmarkStart w:id="765" w:name="_Toc90588587"/>
      <w:r w:rsidRPr="00DF6DD6">
        <w:t>6.2B.4.1.4</w:t>
      </w:r>
      <w:r w:rsidRPr="00DF6DD6">
        <w:tab/>
        <w:t>Inter-band EN-DC including FR2</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66" w:name="_Toc21345484"/>
      <w:bookmarkStart w:id="767" w:name="_Toc29806333"/>
      <w:bookmarkStart w:id="768" w:name="_Toc37255866"/>
      <w:bookmarkStart w:id="769" w:name="_Toc37256207"/>
      <w:bookmarkStart w:id="770" w:name="_Toc45890044"/>
      <w:bookmarkStart w:id="771" w:name="_Toc52381869"/>
      <w:bookmarkStart w:id="772" w:name="_Toc61374968"/>
      <w:bookmarkStart w:id="773" w:name="_Toc67936320"/>
      <w:bookmarkStart w:id="774" w:name="_Toc67937193"/>
      <w:bookmarkStart w:id="775" w:name="_Toc76452429"/>
      <w:bookmarkStart w:id="776" w:name="_Toc76630272"/>
      <w:bookmarkStart w:id="777" w:name="_Toc83742832"/>
      <w:bookmarkStart w:id="778" w:name="_Toc83886946"/>
      <w:bookmarkStart w:id="779" w:name="_Toc83887747"/>
      <w:bookmarkStart w:id="780" w:name="_Toc90588588"/>
      <w:r w:rsidRPr="00DF6DD6">
        <w:t>6.2B.4.1.5</w:t>
      </w:r>
      <w:r w:rsidRPr="00DF6DD6">
        <w:tab/>
        <w:t>Inter-band EN-DC including both FR1 and FR2</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781" w:name="_Toc21345485"/>
      <w:bookmarkStart w:id="782" w:name="_Toc29806334"/>
      <w:bookmarkStart w:id="783" w:name="_Toc37255867"/>
      <w:bookmarkStart w:id="784" w:name="_Toc37256208"/>
      <w:bookmarkStart w:id="785" w:name="_Toc45890045"/>
      <w:bookmarkStart w:id="786" w:name="_Toc52381870"/>
      <w:bookmarkStart w:id="787" w:name="_Toc61374969"/>
      <w:bookmarkStart w:id="788" w:name="_Toc67936321"/>
      <w:bookmarkStart w:id="789" w:name="_Toc67937194"/>
      <w:bookmarkStart w:id="790" w:name="_Toc76452430"/>
      <w:bookmarkStart w:id="791" w:name="_Toc76630273"/>
      <w:bookmarkStart w:id="792" w:name="_Toc83742833"/>
      <w:bookmarkStart w:id="793" w:name="_Toc83886947"/>
      <w:bookmarkStart w:id="794" w:name="_Toc83887748"/>
      <w:bookmarkStart w:id="795" w:name="_Toc90588589"/>
      <w:r w:rsidRPr="00DF6DD6">
        <w:t>6.2B.4.2</w:t>
      </w:r>
      <w:r w:rsidRPr="00DF6DD6">
        <w:tab/>
        <w:t>ΔT</w:t>
      </w:r>
      <w:r w:rsidRPr="00DF6DD6">
        <w:rPr>
          <w:vertAlign w:val="subscript"/>
        </w:rPr>
        <w:t>IB,c</w:t>
      </w:r>
      <w:r w:rsidRPr="00DF6DD6">
        <w:t xml:space="preserve"> for DC</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A0730B1" w14:textId="7E75396C" w:rsidR="00C0106E" w:rsidRPr="00DF6DD6" w:rsidRDefault="00C0106E" w:rsidP="00A6034C">
      <w:pPr>
        <w:pStyle w:val="Heading5"/>
      </w:pPr>
      <w:bookmarkStart w:id="796" w:name="_Toc21345486"/>
      <w:bookmarkStart w:id="797" w:name="_Toc29806335"/>
      <w:bookmarkStart w:id="798" w:name="_Toc37255868"/>
      <w:bookmarkStart w:id="799" w:name="_Toc37256209"/>
      <w:bookmarkStart w:id="800" w:name="_Toc45890046"/>
      <w:bookmarkStart w:id="801" w:name="_Toc52381871"/>
      <w:bookmarkStart w:id="802" w:name="_Toc61374970"/>
      <w:bookmarkStart w:id="803" w:name="_Toc67936322"/>
      <w:bookmarkStart w:id="804" w:name="_Toc67937195"/>
      <w:bookmarkStart w:id="805" w:name="_Toc76452431"/>
      <w:bookmarkStart w:id="806" w:name="_Toc76630274"/>
      <w:bookmarkStart w:id="807" w:name="_Toc83742834"/>
      <w:bookmarkStart w:id="808" w:name="_Toc83886948"/>
      <w:bookmarkStart w:id="809" w:name="_Toc83887749"/>
      <w:bookmarkStart w:id="810" w:name="_Toc90588590"/>
      <w:r w:rsidRPr="00DF6DD6">
        <w:t>6.2B.4.2.0</w:t>
      </w:r>
      <w:r w:rsidRPr="00DF6DD6">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11" w:name="_Toc21345487"/>
      <w:bookmarkStart w:id="812" w:name="_Toc29806336"/>
      <w:bookmarkStart w:id="813" w:name="_Toc37255869"/>
      <w:bookmarkStart w:id="814" w:name="_Toc37256210"/>
      <w:bookmarkStart w:id="815" w:name="_Toc45890047"/>
      <w:bookmarkStart w:id="816" w:name="_Toc52381872"/>
      <w:bookmarkStart w:id="817" w:name="_Toc61374971"/>
      <w:bookmarkStart w:id="818" w:name="_Toc67936323"/>
      <w:bookmarkStart w:id="819" w:name="_Toc67937196"/>
      <w:bookmarkStart w:id="820" w:name="_Toc76452432"/>
      <w:bookmarkStart w:id="821" w:name="_Toc76630275"/>
      <w:bookmarkStart w:id="822" w:name="_Toc83742835"/>
      <w:bookmarkStart w:id="823" w:name="_Toc83886949"/>
      <w:bookmarkStart w:id="824" w:name="_Toc83887750"/>
      <w:bookmarkStart w:id="825" w:name="_Toc90588591"/>
      <w:r w:rsidRPr="00DF6DD6">
        <w:t>6.2B.4.2.1</w:t>
      </w:r>
      <w:r w:rsidRPr="00DF6DD6">
        <w:tab/>
        <w:t>Intra-band contiguous EN-DC</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26" w:name="_Toc21345488"/>
      <w:bookmarkStart w:id="827" w:name="_Toc29806337"/>
      <w:bookmarkStart w:id="828" w:name="_Toc37255870"/>
      <w:bookmarkStart w:id="829" w:name="_Toc37256211"/>
      <w:bookmarkStart w:id="830" w:name="_Toc45890048"/>
      <w:bookmarkStart w:id="831" w:name="_Toc52381873"/>
      <w:bookmarkStart w:id="832" w:name="_Toc61374972"/>
      <w:bookmarkStart w:id="833" w:name="_Toc67936324"/>
      <w:bookmarkStart w:id="834" w:name="_Toc67937197"/>
      <w:bookmarkStart w:id="835" w:name="_Toc76452433"/>
      <w:bookmarkStart w:id="836" w:name="_Toc76630276"/>
      <w:bookmarkStart w:id="837" w:name="_Toc83742836"/>
      <w:bookmarkStart w:id="838" w:name="_Toc83886950"/>
      <w:bookmarkStart w:id="839" w:name="_Toc83887751"/>
      <w:bookmarkStart w:id="840" w:name="_Toc90588592"/>
      <w:r w:rsidRPr="00B94CFE">
        <w:rPr>
          <w:lang w:val="fr-FR"/>
        </w:rPr>
        <w:t>6.2B.4.2.2</w:t>
      </w:r>
      <w:r w:rsidRPr="00B94CFE">
        <w:rPr>
          <w:lang w:val="fr-FR"/>
        </w:rPr>
        <w:tab/>
        <w:t>Intra-band non-contiguous EN-DC</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41" w:name="_Toc21345489"/>
      <w:bookmarkStart w:id="842" w:name="_Toc29806338"/>
      <w:bookmarkStart w:id="843" w:name="_Toc37255871"/>
      <w:bookmarkStart w:id="844" w:name="_Toc37256212"/>
      <w:bookmarkStart w:id="845" w:name="_Toc45890049"/>
      <w:bookmarkStart w:id="846" w:name="_Toc52381874"/>
      <w:bookmarkStart w:id="847" w:name="_Toc61374973"/>
      <w:bookmarkStart w:id="848" w:name="_Toc67936325"/>
      <w:bookmarkStart w:id="849" w:name="_Toc67937198"/>
      <w:bookmarkStart w:id="850" w:name="_Toc76452434"/>
      <w:bookmarkStart w:id="851" w:name="_Toc76630277"/>
      <w:bookmarkStart w:id="852" w:name="_Toc83742837"/>
      <w:bookmarkStart w:id="853" w:name="_Toc83886951"/>
      <w:bookmarkStart w:id="854" w:name="_Toc83887752"/>
      <w:bookmarkStart w:id="855" w:name="_Toc90588593"/>
      <w:r w:rsidRPr="00DF6DD6">
        <w:rPr>
          <w:lang w:val="en-US"/>
        </w:rPr>
        <w:t>6.2B.4.2.3</w:t>
      </w:r>
      <w:r w:rsidRPr="00DF6DD6">
        <w:rPr>
          <w:lang w:val="en-US"/>
        </w:rPr>
        <w:tab/>
        <w:t>Inter-band EN-DC within FR1</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C4B40C5" w14:textId="77777777" w:rsidR="001310A1" w:rsidRPr="00DF6DD6" w:rsidRDefault="001310A1" w:rsidP="001310A1">
      <w:pPr>
        <w:pStyle w:val="Heading6"/>
      </w:pPr>
      <w:bookmarkStart w:id="856" w:name="_Toc21345490"/>
      <w:bookmarkStart w:id="857" w:name="_Toc29806339"/>
      <w:bookmarkStart w:id="858" w:name="_Toc37255872"/>
      <w:bookmarkStart w:id="859" w:name="_Toc37256213"/>
      <w:bookmarkStart w:id="860" w:name="_Toc45890050"/>
      <w:bookmarkStart w:id="861" w:name="_Toc52381875"/>
      <w:bookmarkStart w:id="862" w:name="_Toc61374974"/>
      <w:bookmarkStart w:id="863" w:name="_Toc67936326"/>
      <w:bookmarkStart w:id="864" w:name="_Toc67937199"/>
      <w:bookmarkStart w:id="865" w:name="_Toc76452435"/>
      <w:bookmarkStart w:id="866" w:name="_Toc76630278"/>
      <w:bookmarkStart w:id="867" w:name="_Toc83742838"/>
      <w:bookmarkStart w:id="868" w:name="_Toc83886952"/>
      <w:bookmarkStart w:id="869" w:name="_Toc83887753"/>
      <w:bookmarkStart w:id="870" w:name="_Toc90588594"/>
      <w:r w:rsidRPr="00DF6DD6">
        <w:t>6.2B.4.2.3.1</w:t>
      </w:r>
      <w:r w:rsidRPr="00DF6DD6">
        <w:tab/>
        <w:t>ΔT</w:t>
      </w:r>
      <w:r w:rsidRPr="00DF6DD6">
        <w:rPr>
          <w:vertAlign w:val="subscript"/>
        </w:rPr>
        <w:t>IB,c</w:t>
      </w:r>
      <w:r w:rsidRPr="00DF6DD6">
        <w:t xml:space="preserve"> for EN-DC two bands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2" w:name="_Toc21345491"/>
      <w:bookmarkStart w:id="873" w:name="_Toc29806340"/>
      <w:bookmarkStart w:id="874" w:name="_Toc37255873"/>
      <w:bookmarkStart w:id="875" w:name="_Toc37256214"/>
      <w:r w:rsidRPr="00DF6DD6">
        <w:t>6.2B.4.2.3.2</w:t>
      </w:r>
      <w:r w:rsidRPr="00DF6DD6">
        <w:tab/>
        <w:t>ΔT</w:t>
      </w:r>
      <w:r w:rsidRPr="00DF6DD6">
        <w:rPr>
          <w:vertAlign w:val="subscript"/>
        </w:rPr>
        <w:t>IB,c</w:t>
      </w:r>
      <w:r w:rsidRPr="00DF6DD6">
        <w:t xml:space="preserve"> for EN-DC three bands</w:t>
      </w:r>
      <w:bookmarkEnd w:id="872"/>
      <w:bookmarkEnd w:id="873"/>
      <w:bookmarkEnd w:id="874"/>
      <w:bookmarkEnd w:id="87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76" w:name="_Toc21345492"/>
      <w:bookmarkStart w:id="877" w:name="_Toc29806341"/>
      <w:bookmarkStart w:id="878" w:name="_Toc37255874"/>
      <w:bookmarkStart w:id="879" w:name="_Toc37256215"/>
      <w:r w:rsidRPr="00DF6DD6">
        <w:t>6.2B.4.2.3.3</w:t>
      </w:r>
      <w:r w:rsidRPr="00DF6DD6">
        <w:tab/>
        <w:t>ΔT</w:t>
      </w:r>
      <w:r w:rsidRPr="00DF6DD6">
        <w:rPr>
          <w:vertAlign w:val="subscript"/>
        </w:rPr>
        <w:t>IB,c</w:t>
      </w:r>
      <w:r w:rsidRPr="00DF6DD6">
        <w:t xml:space="preserve"> for EN-DC four bands</w:t>
      </w:r>
      <w:bookmarkEnd w:id="876"/>
      <w:bookmarkEnd w:id="877"/>
      <w:bookmarkEnd w:id="878"/>
      <w:bookmarkEnd w:id="87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0" w:name="_Toc21345493"/>
      <w:bookmarkStart w:id="881" w:name="_Toc29806342"/>
      <w:bookmarkStart w:id="882" w:name="_Toc37255875"/>
      <w:bookmarkStart w:id="883" w:name="_Toc37256216"/>
      <w:r w:rsidRPr="00DF6DD6">
        <w:t>6.2B.4.2.3.4</w:t>
      </w:r>
      <w:r w:rsidRPr="00DF6DD6">
        <w:tab/>
        <w:t>ΔT</w:t>
      </w:r>
      <w:r w:rsidRPr="00DF6DD6">
        <w:rPr>
          <w:vertAlign w:val="subscript"/>
        </w:rPr>
        <w:t>IB,c</w:t>
      </w:r>
      <w:r w:rsidRPr="00DF6DD6">
        <w:t xml:space="preserve"> for EN-DC five bands</w:t>
      </w:r>
      <w:bookmarkEnd w:id="880"/>
      <w:bookmarkEnd w:id="881"/>
      <w:bookmarkEnd w:id="882"/>
      <w:bookmarkEnd w:id="88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4" w:name="_Toc21345494"/>
      <w:bookmarkStart w:id="885" w:name="_Toc29806343"/>
      <w:bookmarkStart w:id="886" w:name="_Toc37255876"/>
      <w:bookmarkStart w:id="887" w:name="_Toc37256217"/>
      <w:bookmarkStart w:id="888" w:name="_Toc45890051"/>
      <w:bookmarkStart w:id="889" w:name="_Toc52381876"/>
      <w:bookmarkStart w:id="890" w:name="_Toc61374975"/>
      <w:bookmarkStart w:id="891" w:name="_Toc67936327"/>
      <w:bookmarkStart w:id="892" w:name="_Toc67937200"/>
      <w:bookmarkStart w:id="893" w:name="_Toc76452436"/>
      <w:bookmarkStart w:id="894" w:name="_Toc76630279"/>
      <w:bookmarkStart w:id="895" w:name="_Toc83742839"/>
      <w:bookmarkStart w:id="896" w:name="_Toc83886953"/>
      <w:bookmarkStart w:id="897" w:name="_Toc83887754"/>
      <w:bookmarkStart w:id="898" w:name="_Toc90588595"/>
      <w:r w:rsidRPr="00DF6DD6">
        <w:t>6.2B.4.2.3.5</w:t>
      </w:r>
      <w:r w:rsidRPr="00DF6DD6">
        <w:tab/>
        <w:t>ΔT</w:t>
      </w:r>
      <w:r w:rsidRPr="00DF6DD6">
        <w:rPr>
          <w:vertAlign w:val="subscript"/>
        </w:rPr>
        <w:t>IB,c</w:t>
      </w:r>
      <w:r w:rsidRPr="00DF6DD6">
        <w:t xml:space="preserve"> for EN-DC six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9" w:name="_Toc21345495"/>
      <w:bookmarkStart w:id="900" w:name="_Toc29806344"/>
      <w:bookmarkStart w:id="901" w:name="_Toc37255877"/>
      <w:bookmarkStart w:id="902" w:name="_Toc37256218"/>
      <w:bookmarkStart w:id="903" w:name="_Toc45890052"/>
      <w:bookmarkStart w:id="904" w:name="_Toc52381877"/>
      <w:bookmarkStart w:id="905" w:name="_Toc61374976"/>
      <w:bookmarkStart w:id="906" w:name="_Toc67936328"/>
      <w:bookmarkStart w:id="907" w:name="_Toc67937201"/>
      <w:bookmarkStart w:id="908" w:name="_Toc76452437"/>
      <w:bookmarkStart w:id="909" w:name="_Toc76630280"/>
      <w:bookmarkStart w:id="910" w:name="_Toc83742840"/>
      <w:bookmarkStart w:id="911" w:name="_Toc83886954"/>
      <w:bookmarkStart w:id="912" w:name="_Toc83887755"/>
      <w:bookmarkStart w:id="913" w:name="_Toc90588596"/>
      <w:r w:rsidRPr="00DF6DD6">
        <w:rPr>
          <w:lang w:val="en-US"/>
        </w:rPr>
        <w:t>6.2B.4.2.3a</w:t>
      </w:r>
      <w:r w:rsidRPr="00DF6DD6">
        <w:rPr>
          <w:lang w:val="en-US"/>
        </w:rPr>
        <w:tab/>
        <w:t>Inter-band NE-DC within FR1</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14" w:name="_Toc21345496"/>
      <w:bookmarkStart w:id="915" w:name="_Toc29806345"/>
      <w:bookmarkStart w:id="916" w:name="_Toc37255878"/>
      <w:bookmarkStart w:id="917" w:name="_Toc37256219"/>
      <w:bookmarkStart w:id="918" w:name="_Toc45890053"/>
      <w:bookmarkStart w:id="919" w:name="_Toc52381878"/>
      <w:bookmarkStart w:id="920" w:name="_Toc61374977"/>
      <w:bookmarkStart w:id="921" w:name="_Toc67936329"/>
      <w:bookmarkStart w:id="922" w:name="_Toc67937202"/>
      <w:bookmarkStart w:id="923" w:name="_Toc76452438"/>
      <w:bookmarkStart w:id="924" w:name="_Toc76630281"/>
      <w:bookmarkStart w:id="925" w:name="_Toc83742841"/>
      <w:bookmarkStart w:id="926" w:name="_Toc83886955"/>
      <w:bookmarkStart w:id="927" w:name="_Toc83887756"/>
      <w:bookmarkStart w:id="928" w:name="_Toc90588597"/>
      <w:r w:rsidRPr="00DF6DD6">
        <w:rPr>
          <w:lang w:val="en-US"/>
        </w:rPr>
        <w:t>6.2B.4.2.4</w:t>
      </w:r>
      <w:r w:rsidRPr="00DF6DD6">
        <w:rPr>
          <w:lang w:val="en-US"/>
        </w:rPr>
        <w:tab/>
        <w:t>Inter-band EN-DC including FR2</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B9D5BC7" w14:textId="0E2AB5BE" w:rsidR="001310A1" w:rsidRPr="00DF6DD6" w:rsidRDefault="001310A1" w:rsidP="001310A1">
      <w:pPr>
        <w:pStyle w:val="Heading6"/>
      </w:pPr>
      <w:bookmarkStart w:id="929" w:name="_Toc21345497"/>
      <w:bookmarkStart w:id="930" w:name="_Toc29806346"/>
      <w:bookmarkStart w:id="931" w:name="_Toc37255879"/>
      <w:bookmarkStart w:id="932" w:name="_Toc37256220"/>
      <w:bookmarkStart w:id="933" w:name="_Toc45890054"/>
      <w:bookmarkStart w:id="934" w:name="_Toc52381879"/>
      <w:bookmarkStart w:id="935" w:name="_Toc61374978"/>
      <w:bookmarkStart w:id="936" w:name="_Toc67936330"/>
      <w:bookmarkStart w:id="937" w:name="_Toc67937203"/>
      <w:bookmarkStart w:id="938" w:name="_Toc76452439"/>
      <w:bookmarkStart w:id="939" w:name="_Toc76630282"/>
      <w:bookmarkStart w:id="940" w:name="_Toc83742842"/>
      <w:bookmarkStart w:id="941" w:name="_Toc83886956"/>
      <w:bookmarkStart w:id="942" w:name="_Toc83887757"/>
      <w:bookmarkStart w:id="943" w:name="_Toc90588598"/>
      <w:r w:rsidRPr="00DF6DD6">
        <w:t>6.2B.4.2.4.1</w:t>
      </w:r>
      <w:r w:rsidRPr="00DF6DD6">
        <w:tab/>
        <w:t>ΔT</w:t>
      </w:r>
      <w:r w:rsidRPr="00DF6DD6">
        <w:rPr>
          <w:vertAlign w:val="subscript"/>
        </w:rPr>
        <w:t>IB,c</w:t>
      </w:r>
      <w:r w:rsidRPr="00DF6DD6">
        <w:t xml:space="preserve"> for EN-DC two bands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44" w:name="_Toc21345498"/>
      <w:bookmarkStart w:id="945" w:name="_Toc29806347"/>
      <w:bookmarkStart w:id="946" w:name="_Toc37255880"/>
      <w:bookmarkStart w:id="947" w:name="_Toc37256221"/>
      <w:bookmarkStart w:id="948" w:name="_Toc45890055"/>
      <w:bookmarkStart w:id="949" w:name="_Toc52381880"/>
      <w:bookmarkStart w:id="950" w:name="_Toc61374979"/>
      <w:bookmarkStart w:id="951" w:name="_Toc67936331"/>
      <w:bookmarkStart w:id="952" w:name="_Toc67937204"/>
      <w:bookmarkStart w:id="953" w:name="_Toc76452440"/>
      <w:bookmarkStart w:id="954" w:name="_Toc76630283"/>
      <w:bookmarkStart w:id="955" w:name="_Toc83742843"/>
      <w:bookmarkStart w:id="956" w:name="_Toc83886957"/>
      <w:bookmarkStart w:id="957" w:name="_Toc83887758"/>
      <w:bookmarkStart w:id="958" w:name="_Toc90588599"/>
      <w:r w:rsidRPr="00DF6DD6">
        <w:t>6.2B.4.2.4.2</w:t>
      </w:r>
      <w:r w:rsidRPr="00DF6DD6">
        <w:tab/>
        <w:t>ΔT</w:t>
      </w:r>
      <w:r w:rsidRPr="00DF6DD6">
        <w:rPr>
          <w:vertAlign w:val="subscript"/>
        </w:rPr>
        <w:t>IB,c</w:t>
      </w:r>
      <w:r w:rsidRPr="00DF6DD6">
        <w:t xml:space="preserve"> for EN-DC three bands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59" w:name="_Toc21345499"/>
      <w:bookmarkStart w:id="960" w:name="_Toc29806348"/>
      <w:bookmarkStart w:id="961" w:name="_Toc37255881"/>
      <w:bookmarkStart w:id="962" w:name="_Toc37256222"/>
      <w:bookmarkStart w:id="963" w:name="_Toc45890056"/>
      <w:bookmarkStart w:id="964" w:name="_Toc52381881"/>
      <w:bookmarkStart w:id="965" w:name="_Toc61374980"/>
      <w:bookmarkStart w:id="966" w:name="_Toc67936332"/>
      <w:bookmarkStart w:id="967" w:name="_Toc67937205"/>
      <w:bookmarkStart w:id="968" w:name="_Toc76452441"/>
      <w:bookmarkStart w:id="969" w:name="_Toc76630284"/>
      <w:bookmarkStart w:id="970" w:name="_Toc83742844"/>
      <w:bookmarkStart w:id="971" w:name="_Toc83886958"/>
      <w:bookmarkStart w:id="972" w:name="_Toc83887759"/>
      <w:bookmarkStart w:id="973" w:name="_Toc90588600"/>
      <w:r w:rsidRPr="00DF6DD6">
        <w:t>6.2B.4.2.4.3</w:t>
      </w:r>
      <w:r w:rsidRPr="00DF6DD6">
        <w:tab/>
        <w:t>ΔT</w:t>
      </w:r>
      <w:r w:rsidRPr="00DF6DD6">
        <w:rPr>
          <w:vertAlign w:val="subscript"/>
        </w:rPr>
        <w:t>IB,c</w:t>
      </w:r>
      <w:r w:rsidRPr="00DF6DD6">
        <w:t xml:space="preserve"> for EN-DC four bands</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74" w:name="_Toc21345500"/>
      <w:bookmarkStart w:id="975" w:name="_Toc29806349"/>
      <w:bookmarkStart w:id="976" w:name="_Toc37255882"/>
      <w:bookmarkStart w:id="977" w:name="_Toc37256223"/>
      <w:bookmarkStart w:id="978" w:name="_Toc45890057"/>
      <w:bookmarkStart w:id="979" w:name="_Toc52381882"/>
      <w:bookmarkStart w:id="980" w:name="_Toc61374981"/>
      <w:bookmarkStart w:id="981" w:name="_Toc67936333"/>
      <w:bookmarkStart w:id="982" w:name="_Toc67937206"/>
      <w:bookmarkStart w:id="983" w:name="_Toc76452442"/>
      <w:bookmarkStart w:id="984" w:name="_Toc76630285"/>
      <w:bookmarkStart w:id="985" w:name="_Toc83742845"/>
      <w:bookmarkStart w:id="986" w:name="_Toc83886959"/>
      <w:bookmarkStart w:id="987" w:name="_Toc83887760"/>
      <w:bookmarkStart w:id="988" w:name="_Toc90588601"/>
      <w:r w:rsidRPr="00DF6DD6">
        <w:t>6.2B.4.2.4.4</w:t>
      </w:r>
      <w:r w:rsidRPr="00DF6DD6">
        <w:tab/>
        <w:t>ΔT</w:t>
      </w:r>
      <w:r w:rsidRPr="00DF6DD6">
        <w:rPr>
          <w:vertAlign w:val="subscript"/>
        </w:rPr>
        <w:t>IB,c</w:t>
      </w:r>
      <w:r w:rsidRPr="00DF6DD6">
        <w:t xml:space="preserve"> for EN-DC five bands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89" w:name="_Toc21345501"/>
      <w:bookmarkStart w:id="990" w:name="_Toc29806350"/>
      <w:bookmarkStart w:id="991" w:name="_Toc37255883"/>
      <w:bookmarkStart w:id="992" w:name="_Toc37256224"/>
      <w:bookmarkStart w:id="993" w:name="_Toc45890058"/>
      <w:bookmarkStart w:id="994" w:name="_Toc52381883"/>
      <w:bookmarkStart w:id="995" w:name="_Toc61374982"/>
      <w:bookmarkStart w:id="996" w:name="_Toc67936334"/>
      <w:bookmarkStart w:id="997" w:name="_Toc67937207"/>
      <w:bookmarkStart w:id="998" w:name="_Toc76452443"/>
      <w:bookmarkStart w:id="999" w:name="_Toc76630286"/>
      <w:bookmarkStart w:id="1000" w:name="_Toc83742846"/>
      <w:bookmarkStart w:id="1001" w:name="_Toc83886960"/>
      <w:bookmarkStart w:id="1002" w:name="_Toc83887761"/>
      <w:bookmarkStart w:id="1003" w:name="_Toc90588602"/>
      <w:r w:rsidRPr="00DF6DD6">
        <w:t>6.2B.4.2.4.5</w:t>
      </w:r>
      <w:r w:rsidRPr="00DF6DD6">
        <w:tab/>
      </w:r>
      <w:r w:rsidR="00474D80" w:rsidRPr="00DF6DD6">
        <w:t>Void</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F5DA58A" w14:textId="0120AD47" w:rsidR="004A27B2" w:rsidRPr="00DF6DD6" w:rsidRDefault="004A27B2" w:rsidP="004A27B2">
      <w:pPr>
        <w:pStyle w:val="Heading5"/>
        <w:rPr>
          <w:lang w:val="en-US"/>
        </w:rPr>
      </w:pPr>
      <w:bookmarkStart w:id="1004" w:name="_Toc21345502"/>
      <w:bookmarkStart w:id="1005" w:name="_Toc29806351"/>
      <w:bookmarkStart w:id="1006" w:name="_Toc37255884"/>
      <w:bookmarkStart w:id="1007" w:name="_Toc37256225"/>
      <w:bookmarkStart w:id="1008" w:name="_Toc45890059"/>
      <w:bookmarkStart w:id="1009" w:name="_Toc52381884"/>
      <w:bookmarkStart w:id="1010" w:name="_Toc61374983"/>
      <w:bookmarkStart w:id="1011" w:name="_Toc67936335"/>
      <w:bookmarkStart w:id="1012" w:name="_Toc67937208"/>
      <w:bookmarkStart w:id="1013" w:name="_Toc76452444"/>
      <w:bookmarkStart w:id="1014" w:name="_Toc76630287"/>
      <w:bookmarkStart w:id="1015" w:name="_Toc83742847"/>
      <w:bookmarkStart w:id="1016" w:name="_Toc83886961"/>
      <w:bookmarkStart w:id="1017" w:name="_Toc83887762"/>
      <w:bookmarkStart w:id="101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6A455C1" w14:textId="01AF55DC" w:rsidR="004A27B2" w:rsidRPr="00DF6DD6" w:rsidRDefault="004A27B2" w:rsidP="004A27B2">
      <w:pPr>
        <w:pStyle w:val="Heading6"/>
      </w:pPr>
      <w:bookmarkStart w:id="1019" w:name="_Toc21345503"/>
      <w:bookmarkStart w:id="1020" w:name="_Toc29806352"/>
      <w:bookmarkStart w:id="1021" w:name="_Toc37255885"/>
      <w:bookmarkStart w:id="1022" w:name="_Toc37256226"/>
      <w:bookmarkStart w:id="1023" w:name="_Toc45890060"/>
      <w:bookmarkStart w:id="1024" w:name="_Toc52381885"/>
      <w:bookmarkStart w:id="1025" w:name="_Toc61374984"/>
      <w:bookmarkStart w:id="1026" w:name="_Toc67936336"/>
      <w:bookmarkStart w:id="1027" w:name="_Toc67937209"/>
      <w:bookmarkStart w:id="1028" w:name="_Toc76452445"/>
      <w:bookmarkStart w:id="1029" w:name="_Toc76630288"/>
      <w:bookmarkStart w:id="1030" w:name="_Toc83742848"/>
      <w:bookmarkStart w:id="1031" w:name="_Toc83886962"/>
      <w:bookmarkStart w:id="1032" w:name="_Toc83887763"/>
      <w:bookmarkStart w:id="1033" w:name="_Toc90588604"/>
      <w:r w:rsidRPr="00DF6DD6">
        <w:t>6.2B.4.2.5.1</w:t>
      </w:r>
      <w:r w:rsidRPr="00DF6DD6">
        <w:tab/>
        <w:t>ΔT</w:t>
      </w:r>
      <w:r w:rsidRPr="00DF6DD6">
        <w:rPr>
          <w:vertAlign w:val="subscript"/>
        </w:rPr>
        <w:t>IB,c</w:t>
      </w:r>
      <w:r w:rsidRPr="00DF6DD6">
        <w:t xml:space="preserve"> for EN-DC three bands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34" w:name="_Toc21345504"/>
      <w:bookmarkStart w:id="1035" w:name="_Toc29806353"/>
      <w:bookmarkStart w:id="1036" w:name="_Toc37255886"/>
      <w:bookmarkStart w:id="1037" w:name="_Toc37256227"/>
      <w:bookmarkStart w:id="1038" w:name="_Toc45890061"/>
      <w:bookmarkStart w:id="1039" w:name="_Toc52381886"/>
      <w:bookmarkStart w:id="1040" w:name="_Toc61374985"/>
      <w:bookmarkStart w:id="1041" w:name="_Toc67936337"/>
      <w:bookmarkStart w:id="1042" w:name="_Toc67937210"/>
      <w:bookmarkStart w:id="1043" w:name="_Toc76452446"/>
      <w:bookmarkStart w:id="1044" w:name="_Toc76630289"/>
      <w:bookmarkStart w:id="1045" w:name="_Toc83742849"/>
      <w:bookmarkStart w:id="1046" w:name="_Toc83886963"/>
      <w:bookmarkStart w:id="1047" w:name="_Toc83887764"/>
      <w:bookmarkStart w:id="104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49" w:name="_Toc21345505"/>
      <w:bookmarkStart w:id="1050" w:name="_Toc29806354"/>
      <w:bookmarkStart w:id="1051" w:name="_Toc37255887"/>
      <w:bookmarkStart w:id="1052" w:name="_Toc37256228"/>
      <w:bookmarkStart w:id="1053" w:name="_Toc45890062"/>
      <w:bookmarkStart w:id="1054" w:name="_Toc52381887"/>
      <w:bookmarkStart w:id="1055" w:name="_Toc61374986"/>
      <w:bookmarkStart w:id="1056" w:name="_Toc67936338"/>
      <w:bookmarkStart w:id="1057" w:name="_Toc67937211"/>
      <w:bookmarkStart w:id="1058" w:name="_Toc76452447"/>
      <w:bookmarkStart w:id="1059" w:name="_Toc76630290"/>
      <w:bookmarkStart w:id="1060" w:name="_Toc83742850"/>
      <w:bookmarkStart w:id="1061" w:name="_Toc83886964"/>
      <w:bookmarkStart w:id="1062" w:name="_Toc83887765"/>
      <w:bookmarkStart w:id="106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64" w:name="_Toc21345506"/>
      <w:bookmarkStart w:id="1065" w:name="_Toc29806355"/>
      <w:bookmarkStart w:id="1066" w:name="_Toc37255888"/>
      <w:bookmarkStart w:id="1067" w:name="_Toc37256229"/>
      <w:bookmarkStart w:id="1068" w:name="_Toc45890063"/>
      <w:bookmarkStart w:id="1069" w:name="_Toc52381888"/>
      <w:bookmarkStart w:id="1070" w:name="_Toc61374987"/>
      <w:bookmarkStart w:id="1071" w:name="_Toc67936339"/>
      <w:bookmarkStart w:id="1072" w:name="_Toc67937212"/>
      <w:bookmarkStart w:id="1073" w:name="_Toc76452448"/>
      <w:bookmarkStart w:id="1074" w:name="_Toc76630291"/>
      <w:bookmarkStart w:id="1075" w:name="_Toc83742851"/>
      <w:bookmarkStart w:id="1076" w:name="_Toc83886965"/>
      <w:bookmarkStart w:id="1077" w:name="_Toc83887766"/>
      <w:bookmarkStart w:id="107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79" w:name="_Toc21345507"/>
      <w:bookmarkStart w:id="1080" w:name="_Toc29806356"/>
      <w:bookmarkStart w:id="1081" w:name="_Toc37255889"/>
      <w:bookmarkStart w:id="1082" w:name="_Toc37256230"/>
      <w:bookmarkStart w:id="1083" w:name="_Toc45890064"/>
      <w:bookmarkStart w:id="1084" w:name="_Toc52381889"/>
      <w:bookmarkStart w:id="1085" w:name="_Toc61374988"/>
      <w:bookmarkStart w:id="1086" w:name="_Toc67936340"/>
      <w:bookmarkStart w:id="1087" w:name="_Toc67937213"/>
      <w:bookmarkStart w:id="1088" w:name="_Toc76452449"/>
      <w:bookmarkStart w:id="1089" w:name="_Toc76630292"/>
      <w:bookmarkStart w:id="1090" w:name="_Toc83742852"/>
      <w:bookmarkStart w:id="1091" w:name="_Toc83886966"/>
      <w:bookmarkStart w:id="1092" w:name="_Toc83887767"/>
      <w:bookmarkStart w:id="109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5EC7722" w14:textId="77777777" w:rsidR="00B478E0" w:rsidRPr="00DF6DD6" w:rsidRDefault="00B478E0" w:rsidP="00F27CE0">
      <w:pPr>
        <w:pStyle w:val="Heading4"/>
        <w:rPr>
          <w:lang w:eastAsia="zh-CN"/>
        </w:rPr>
      </w:pPr>
      <w:bookmarkStart w:id="1094" w:name="_Toc21345508"/>
      <w:bookmarkStart w:id="1095" w:name="_Toc29806357"/>
      <w:bookmarkStart w:id="1096" w:name="_Toc37255890"/>
      <w:bookmarkStart w:id="1097" w:name="_Toc37256231"/>
      <w:bookmarkStart w:id="1098" w:name="_Toc45890065"/>
      <w:bookmarkStart w:id="1099" w:name="_Toc52381890"/>
      <w:bookmarkStart w:id="1100" w:name="_Toc61374989"/>
      <w:bookmarkStart w:id="1101" w:name="_Toc67936341"/>
      <w:bookmarkStart w:id="1102" w:name="_Toc67937214"/>
      <w:bookmarkStart w:id="1103" w:name="_Toc76452450"/>
      <w:bookmarkStart w:id="1104" w:name="_Toc76630293"/>
      <w:bookmarkStart w:id="1105" w:name="_Toc83742853"/>
      <w:bookmarkStart w:id="1106" w:name="_Toc83886967"/>
      <w:bookmarkStart w:id="1107" w:name="_Toc83887768"/>
      <w:bookmarkStart w:id="1108" w:name="_Toc90588609"/>
      <w:r w:rsidRPr="00DF6DD6">
        <w:t>6.2B.</w:t>
      </w:r>
      <w:r w:rsidRPr="00DF6DD6">
        <w:rPr>
          <w:rFonts w:hint="eastAsia"/>
          <w:lang w:eastAsia="zh-CN"/>
        </w:rPr>
        <w:t>5</w:t>
      </w:r>
      <w:r w:rsidRPr="00DF6DD6">
        <w:t>.1</w:t>
      </w:r>
      <w:r w:rsidRPr="00DF6DD6">
        <w:tab/>
        <w:t>Configured output power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BA34C4A" w14:textId="77777777" w:rsidR="00B478E0" w:rsidRPr="00DF6DD6" w:rsidRDefault="00B478E0" w:rsidP="00F27CE0">
      <w:pPr>
        <w:pStyle w:val="Heading5"/>
      </w:pPr>
      <w:bookmarkStart w:id="1109" w:name="_Toc21345509"/>
      <w:bookmarkStart w:id="1110" w:name="_Toc29806358"/>
      <w:bookmarkStart w:id="1111" w:name="_Toc37255891"/>
      <w:bookmarkStart w:id="1112" w:name="_Toc37256232"/>
      <w:bookmarkStart w:id="1113" w:name="_Toc45890066"/>
      <w:bookmarkStart w:id="1114" w:name="_Toc52381891"/>
      <w:bookmarkStart w:id="1115" w:name="_Toc61374990"/>
      <w:bookmarkStart w:id="1116" w:name="_Toc67936342"/>
      <w:bookmarkStart w:id="1117" w:name="_Toc67937215"/>
      <w:bookmarkStart w:id="1118" w:name="_Toc76452451"/>
      <w:bookmarkStart w:id="1119" w:name="_Toc76630294"/>
      <w:bookmarkStart w:id="1120" w:name="_Toc83742854"/>
      <w:bookmarkStart w:id="1121" w:name="_Toc83886968"/>
      <w:bookmarkStart w:id="1122" w:name="_Toc83887769"/>
      <w:bookmarkStart w:id="112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24" w:name="_Toc21345510"/>
      <w:bookmarkStart w:id="1125" w:name="_Toc29806359"/>
      <w:bookmarkStart w:id="1126" w:name="_Toc37255892"/>
      <w:bookmarkStart w:id="1127" w:name="_Toc37256233"/>
      <w:bookmarkStart w:id="1128" w:name="_Toc45890067"/>
      <w:bookmarkStart w:id="1129" w:name="_Toc52381892"/>
      <w:bookmarkStart w:id="1130" w:name="_Toc61374991"/>
      <w:bookmarkStart w:id="1131" w:name="_Toc67936343"/>
      <w:bookmarkStart w:id="1132" w:name="_Toc67937216"/>
      <w:bookmarkStart w:id="1133" w:name="_Toc76452452"/>
      <w:bookmarkStart w:id="1134" w:name="_Toc76630295"/>
      <w:bookmarkStart w:id="1135" w:name="_Toc83742855"/>
      <w:bookmarkStart w:id="1136" w:name="_Toc83886969"/>
      <w:bookmarkStart w:id="1137" w:name="_Toc83887770"/>
      <w:bookmarkStart w:id="1138" w:name="_Toc90588611"/>
      <w:r w:rsidRPr="00DF6DD6">
        <w:t>6.3</w:t>
      </w:r>
      <w:r w:rsidRPr="00DF6DD6">
        <w:tab/>
        <w:t>Output power dynamics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39" w:name="_Toc21345511"/>
      <w:bookmarkStart w:id="1140" w:name="_Toc29806360"/>
      <w:bookmarkStart w:id="1141" w:name="_Toc37255893"/>
      <w:bookmarkStart w:id="1142" w:name="_Toc37256234"/>
      <w:bookmarkStart w:id="1143" w:name="_Toc45890068"/>
      <w:bookmarkStart w:id="1144" w:name="_Toc52381893"/>
      <w:bookmarkStart w:id="1145" w:name="_Toc61374992"/>
      <w:bookmarkStart w:id="1146" w:name="_Toc67936344"/>
      <w:bookmarkStart w:id="1147" w:name="_Toc67937217"/>
      <w:bookmarkStart w:id="1148" w:name="_Toc76452453"/>
      <w:bookmarkStart w:id="1149" w:name="_Toc76630296"/>
      <w:bookmarkStart w:id="1150" w:name="_Toc83742856"/>
      <w:bookmarkStart w:id="1151" w:name="_Toc83886970"/>
      <w:bookmarkStart w:id="1152" w:name="_Toc83887771"/>
      <w:bookmarkStart w:id="1153" w:name="_Toc90588612"/>
      <w:r w:rsidRPr="00DF6DD6">
        <w:t>6.3A</w:t>
      </w:r>
      <w:r w:rsidRPr="00DF6DD6">
        <w:tab/>
        <w:t>Output power dynamics for CA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54" w:name="_Toc21345512"/>
      <w:bookmarkStart w:id="1155" w:name="_Toc29806361"/>
      <w:bookmarkStart w:id="1156" w:name="_Toc37255894"/>
      <w:bookmarkStart w:id="1157" w:name="_Toc37256235"/>
      <w:bookmarkStart w:id="1158" w:name="_Toc45890069"/>
      <w:bookmarkStart w:id="1159" w:name="_Toc52381894"/>
      <w:bookmarkStart w:id="1160" w:name="_Toc61374993"/>
      <w:bookmarkStart w:id="1161" w:name="_Toc67936345"/>
      <w:bookmarkStart w:id="1162" w:name="_Toc67937218"/>
      <w:bookmarkStart w:id="1163" w:name="_Toc76452454"/>
      <w:bookmarkStart w:id="1164" w:name="_Toc76630297"/>
      <w:bookmarkStart w:id="1165" w:name="_Toc83742857"/>
      <w:bookmarkStart w:id="1166" w:name="_Toc83886971"/>
      <w:bookmarkStart w:id="1167" w:name="_Toc83887772"/>
      <w:bookmarkStart w:id="1168" w:name="_Toc90588613"/>
      <w:r w:rsidRPr="00DF6DD6">
        <w:t>6.3B</w:t>
      </w:r>
      <w:r w:rsidRPr="00DF6DD6">
        <w:tab/>
        <w:t>Output power dynamics for DC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98EC94D" w14:textId="1BF6BFC9" w:rsidR="0054374C" w:rsidRPr="00DF6DD6" w:rsidRDefault="0054374C" w:rsidP="00EA1C6C">
      <w:pPr>
        <w:pStyle w:val="Heading3"/>
      </w:pPr>
      <w:bookmarkStart w:id="1169" w:name="_Toc21345513"/>
      <w:bookmarkStart w:id="1170" w:name="_Toc29806362"/>
      <w:bookmarkStart w:id="1171" w:name="_Toc37255895"/>
      <w:bookmarkStart w:id="1172" w:name="_Toc37256236"/>
      <w:bookmarkStart w:id="1173" w:name="_Toc45890070"/>
      <w:bookmarkStart w:id="1174" w:name="_Toc52381895"/>
      <w:bookmarkStart w:id="1175" w:name="_Toc61374994"/>
      <w:bookmarkStart w:id="1176" w:name="_Toc67936346"/>
      <w:bookmarkStart w:id="1177" w:name="_Toc67937219"/>
      <w:bookmarkStart w:id="1178" w:name="_Toc76452455"/>
      <w:bookmarkStart w:id="1179" w:name="_Toc76630298"/>
      <w:bookmarkStart w:id="1180" w:name="_Toc83742858"/>
      <w:bookmarkStart w:id="1181" w:name="_Toc83886972"/>
      <w:bookmarkStart w:id="1182" w:name="_Toc83887773"/>
      <w:bookmarkStart w:id="1183" w:name="_Toc90588614"/>
      <w:r w:rsidRPr="00DF6DD6">
        <w:rPr>
          <w:lang w:eastAsia="es-ES"/>
        </w:rPr>
        <w:t>6.3B.0</w:t>
      </w:r>
      <w:r w:rsidRPr="00DF6DD6">
        <w:rPr>
          <w:lang w:eastAsia="es-ES"/>
        </w:rPr>
        <w:tab/>
        <w:t>General</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184" w:name="_Toc21345514"/>
      <w:bookmarkStart w:id="1185" w:name="_Toc29806363"/>
      <w:bookmarkStart w:id="1186" w:name="_Toc37255896"/>
      <w:bookmarkStart w:id="1187" w:name="_Toc37256237"/>
      <w:bookmarkStart w:id="1188" w:name="_Toc45890071"/>
      <w:bookmarkStart w:id="118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190" w:name="_Toc61374995"/>
      <w:bookmarkStart w:id="1191" w:name="_Toc67936347"/>
      <w:bookmarkStart w:id="1192" w:name="_Toc67937220"/>
      <w:bookmarkStart w:id="1193" w:name="_Toc76452456"/>
      <w:bookmarkStart w:id="1194" w:name="_Toc76630299"/>
      <w:bookmarkStart w:id="1195" w:name="_Toc83742859"/>
      <w:bookmarkStart w:id="1196" w:name="_Toc83886973"/>
      <w:bookmarkStart w:id="1197" w:name="_Toc83887774"/>
      <w:bookmarkStart w:id="1198" w:name="_Toc90588615"/>
      <w:r w:rsidRPr="00DF6DD6">
        <w:t>6.3B.1</w:t>
      </w:r>
      <w:r w:rsidRPr="00DF6DD6">
        <w:tab/>
        <w:t>Output power dynamics for EN-DC with UL sharing from UE perspective</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F57D4D3" w14:textId="305A908E" w:rsidR="00896ED1" w:rsidRPr="00DF6DD6" w:rsidRDefault="00896ED1" w:rsidP="00DA1808">
      <w:pPr>
        <w:pStyle w:val="Heading4"/>
      </w:pPr>
      <w:bookmarkStart w:id="1199" w:name="_Toc21345515"/>
      <w:bookmarkStart w:id="1200" w:name="_Toc29806364"/>
      <w:bookmarkStart w:id="1201" w:name="_Toc37255897"/>
      <w:bookmarkStart w:id="1202" w:name="_Toc37256238"/>
      <w:bookmarkStart w:id="1203" w:name="_Toc45890072"/>
      <w:bookmarkStart w:id="1204" w:name="_Toc52381897"/>
      <w:bookmarkStart w:id="1205" w:name="_Toc61374996"/>
      <w:bookmarkStart w:id="1206" w:name="_Toc67936348"/>
      <w:bookmarkStart w:id="1207" w:name="_Toc67937221"/>
      <w:bookmarkStart w:id="1208" w:name="_Toc76452457"/>
      <w:bookmarkStart w:id="1209" w:name="_Toc76630300"/>
      <w:bookmarkStart w:id="1210" w:name="_Toc83742860"/>
      <w:bookmarkStart w:id="1211" w:name="_Toc83886974"/>
      <w:bookmarkStart w:id="1212" w:name="_Toc83887775"/>
      <w:bookmarkStart w:id="1213" w:name="_Toc90588616"/>
      <w:r w:rsidRPr="00DF6DD6">
        <w:t>6.3B.1.1</w:t>
      </w:r>
      <w:r w:rsidRPr="00DF6DD6">
        <w:tab/>
        <w:t>E-UTRA and NR switching time mask for TDM based UL sharing from UE perspective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14" w:name="_Toc21345516"/>
      <w:bookmarkStart w:id="1215" w:name="_Toc29806365"/>
      <w:bookmarkStart w:id="1216" w:name="_Toc37255898"/>
      <w:bookmarkStart w:id="1217" w:name="_Toc37256239"/>
      <w:bookmarkStart w:id="1218" w:name="_Toc45890073"/>
      <w:bookmarkStart w:id="1219" w:name="_Toc52381898"/>
      <w:bookmarkStart w:id="1220" w:name="_Toc61374997"/>
      <w:bookmarkStart w:id="1221" w:name="_Toc67936349"/>
      <w:bookmarkStart w:id="1222" w:name="_Toc67937222"/>
      <w:bookmarkStart w:id="1223" w:name="_Toc76452458"/>
      <w:bookmarkStart w:id="1224" w:name="_Toc76630301"/>
      <w:bookmarkStart w:id="1225" w:name="_Toc83742861"/>
      <w:bookmarkStart w:id="1226" w:name="_Toc83886975"/>
      <w:bookmarkStart w:id="1227" w:name="_Toc83887776"/>
      <w:bookmarkStart w:id="1228" w:name="_Toc90588617"/>
      <w:r w:rsidRPr="00DF6DD6">
        <w:t>6.3B.1a</w:t>
      </w:r>
      <w:r w:rsidRPr="00DF6DD6">
        <w:tab/>
        <w:t>Output power dynamics for NE-DC with UL sharing from UE perspective</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29" w:name="_Toc21345517"/>
      <w:bookmarkStart w:id="1230" w:name="_Toc29806366"/>
      <w:bookmarkStart w:id="1231" w:name="_Toc37255899"/>
      <w:bookmarkStart w:id="1232" w:name="_Toc37256240"/>
      <w:bookmarkStart w:id="1233" w:name="_Toc45890074"/>
      <w:bookmarkStart w:id="1234" w:name="_Toc52381899"/>
      <w:bookmarkStart w:id="1235" w:name="_Toc61374998"/>
      <w:bookmarkStart w:id="1236" w:name="_Toc67936350"/>
      <w:bookmarkStart w:id="1237" w:name="_Toc67937223"/>
      <w:bookmarkStart w:id="1238" w:name="_Toc76452459"/>
      <w:bookmarkStart w:id="1239" w:name="_Toc76630302"/>
      <w:bookmarkStart w:id="1240" w:name="_Toc83742862"/>
      <w:bookmarkStart w:id="1241" w:name="_Toc83886976"/>
      <w:bookmarkStart w:id="1242" w:name="_Toc83887777"/>
      <w:bookmarkStart w:id="1243" w:name="_Toc90588618"/>
      <w:bookmarkStart w:id="1244" w:name="_Toc21345518"/>
      <w:bookmarkStart w:id="1245" w:name="_Toc29806367"/>
      <w:bookmarkStart w:id="1246" w:name="_Toc21345519"/>
      <w:bookmarkStart w:id="124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48" w:name="_Toc37255900"/>
      <w:bookmarkStart w:id="1249" w:name="_Toc37256241"/>
      <w:bookmarkStart w:id="1250" w:name="_Toc45890075"/>
      <w:bookmarkStart w:id="1251" w:name="_Toc52381900"/>
      <w:bookmarkStart w:id="1252" w:name="_Toc61374999"/>
      <w:bookmarkStart w:id="1253" w:name="_Toc67936351"/>
      <w:bookmarkStart w:id="1254" w:name="_Toc67937224"/>
      <w:bookmarkStart w:id="1255" w:name="_Toc76452460"/>
      <w:bookmarkStart w:id="1256" w:name="_Toc76630303"/>
      <w:bookmarkStart w:id="1257" w:name="_Toc83742863"/>
      <w:bookmarkStart w:id="1258" w:name="_Toc83886977"/>
      <w:bookmarkStart w:id="1259" w:name="_Toc83887778"/>
      <w:bookmarkStart w:id="126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44"/>
      <w:bookmarkEnd w:id="1245"/>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61" w:name="_Toc37255901"/>
      <w:bookmarkStart w:id="1262" w:name="_Toc37256242"/>
      <w:bookmarkStart w:id="1263" w:name="_Toc45890076"/>
      <w:bookmarkStart w:id="1264" w:name="_Toc52381901"/>
      <w:bookmarkStart w:id="1265" w:name="_Toc61375000"/>
      <w:bookmarkStart w:id="1266" w:name="_Toc67936352"/>
      <w:bookmarkStart w:id="1267" w:name="_Toc67937225"/>
      <w:bookmarkStart w:id="1268" w:name="_Toc76452461"/>
      <w:bookmarkStart w:id="1269" w:name="_Toc76630304"/>
      <w:bookmarkStart w:id="1270" w:name="_Toc83742864"/>
      <w:bookmarkStart w:id="1271" w:name="_Toc83886978"/>
      <w:bookmarkStart w:id="1272" w:name="_Toc83887779"/>
      <w:bookmarkStart w:id="1273" w:name="_Toc90588620"/>
      <w:r w:rsidRPr="00DF6DD6">
        <w:t>6.4</w:t>
      </w:r>
      <w:r w:rsidRPr="00DF6DD6">
        <w:tab/>
      </w:r>
      <w:r w:rsidR="0093614D" w:rsidRPr="00DF6DD6">
        <w:t>Void</w:t>
      </w:r>
      <w:bookmarkEnd w:id="1246"/>
      <w:bookmarkEnd w:id="1247"/>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144A8C8" w14:textId="77777777" w:rsidR="00676E33" w:rsidRPr="00DF6DD6" w:rsidRDefault="00676E33" w:rsidP="00676E33">
      <w:pPr>
        <w:pStyle w:val="Heading2"/>
        <w:rPr>
          <w:lang w:val="en-US" w:eastAsia="zh-CN"/>
        </w:rPr>
      </w:pPr>
      <w:bookmarkStart w:id="1274" w:name="_Toc21345520"/>
      <w:bookmarkStart w:id="1275" w:name="_Toc29806369"/>
      <w:bookmarkStart w:id="1276" w:name="_Toc37255902"/>
      <w:bookmarkStart w:id="1277" w:name="_Toc37256243"/>
      <w:bookmarkStart w:id="1278" w:name="_Toc45890077"/>
      <w:bookmarkStart w:id="1279" w:name="_Toc52381902"/>
      <w:bookmarkStart w:id="1280" w:name="_Toc61375001"/>
      <w:bookmarkStart w:id="1281" w:name="_Toc67936353"/>
      <w:bookmarkStart w:id="1282" w:name="_Toc67937226"/>
      <w:bookmarkStart w:id="1283" w:name="_Toc76452462"/>
      <w:bookmarkStart w:id="1284" w:name="_Toc76630305"/>
      <w:bookmarkStart w:id="1285" w:name="_Toc83742865"/>
      <w:bookmarkStart w:id="1286" w:name="_Toc83886979"/>
      <w:bookmarkStart w:id="1287" w:name="_Toc83887780"/>
      <w:bookmarkStart w:id="1288" w:name="_Toc90588621"/>
      <w:r w:rsidRPr="00DF6DD6">
        <w:rPr>
          <w:szCs w:val="36"/>
        </w:rPr>
        <w:t>6.4A</w:t>
      </w:r>
      <w:r w:rsidRPr="00DF6DD6">
        <w:rPr>
          <w:rFonts w:hint="eastAsia"/>
          <w:lang w:val="en-US" w:eastAsia="zh-CN"/>
        </w:rPr>
        <w:tab/>
      </w:r>
      <w:r w:rsidRPr="00DF6DD6">
        <w:rPr>
          <w:szCs w:val="36"/>
        </w:rPr>
        <w:t>Transmit signal quality for CA</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20BE6EF" w14:textId="77777777" w:rsidR="00676E33" w:rsidRPr="00DF6DD6" w:rsidRDefault="00676E33" w:rsidP="00676E33">
      <w:pPr>
        <w:pStyle w:val="Heading3"/>
        <w:rPr>
          <w:lang w:val="en-US" w:eastAsia="zh-CN"/>
        </w:rPr>
      </w:pPr>
      <w:bookmarkStart w:id="1289" w:name="_Toc21345521"/>
      <w:bookmarkStart w:id="1290" w:name="_Toc29806370"/>
      <w:bookmarkStart w:id="1291" w:name="_Toc37255903"/>
      <w:bookmarkStart w:id="1292" w:name="_Toc37256244"/>
      <w:bookmarkStart w:id="1293" w:name="_Toc45890078"/>
      <w:bookmarkStart w:id="1294" w:name="_Toc52381903"/>
      <w:bookmarkStart w:id="1295" w:name="_Toc61375002"/>
      <w:bookmarkStart w:id="1296" w:name="_Toc67936354"/>
      <w:bookmarkStart w:id="1297" w:name="_Toc67937227"/>
      <w:bookmarkStart w:id="1298" w:name="_Toc76452463"/>
      <w:bookmarkStart w:id="1299" w:name="_Toc76630306"/>
      <w:bookmarkStart w:id="1300" w:name="_Toc83742866"/>
      <w:bookmarkStart w:id="1301" w:name="_Toc83886980"/>
      <w:bookmarkStart w:id="1302" w:name="_Toc83887781"/>
      <w:bookmarkStart w:id="130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04" w:name="_Toc21345522"/>
      <w:bookmarkStart w:id="1305" w:name="_Toc29806371"/>
      <w:bookmarkStart w:id="1306" w:name="_Toc37255904"/>
      <w:bookmarkStart w:id="1307" w:name="_Toc37256245"/>
      <w:bookmarkStart w:id="1308" w:name="_Toc45890079"/>
      <w:bookmarkStart w:id="1309" w:name="_Toc52381904"/>
      <w:bookmarkStart w:id="1310" w:name="_Toc61375003"/>
      <w:bookmarkStart w:id="1311" w:name="_Toc67936355"/>
      <w:bookmarkStart w:id="1312" w:name="_Toc67937228"/>
      <w:bookmarkStart w:id="1313" w:name="_Toc76452464"/>
      <w:bookmarkStart w:id="1314" w:name="_Toc76630307"/>
      <w:bookmarkStart w:id="1315" w:name="_Toc83742867"/>
      <w:bookmarkStart w:id="1316" w:name="_Toc83886981"/>
      <w:bookmarkStart w:id="1317" w:name="_Toc83887782"/>
      <w:bookmarkStart w:id="131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19" w:name="_Toc21345523"/>
      <w:bookmarkStart w:id="1320" w:name="_Toc29806372"/>
      <w:bookmarkStart w:id="1321" w:name="_Toc37255905"/>
      <w:bookmarkStart w:id="1322" w:name="_Toc37256246"/>
      <w:bookmarkStart w:id="1323" w:name="_Toc45890080"/>
      <w:bookmarkStart w:id="1324" w:name="_Toc52381905"/>
      <w:bookmarkStart w:id="1325" w:name="_Toc61375004"/>
      <w:bookmarkStart w:id="1326" w:name="_Toc67936356"/>
      <w:bookmarkStart w:id="1327" w:name="_Toc67937229"/>
      <w:bookmarkStart w:id="1328" w:name="_Toc76452465"/>
      <w:bookmarkStart w:id="1329" w:name="_Toc76630308"/>
      <w:bookmarkStart w:id="1330" w:name="_Toc83742868"/>
      <w:bookmarkStart w:id="1331" w:name="_Toc83886982"/>
      <w:bookmarkStart w:id="1332" w:name="_Toc83887783"/>
      <w:bookmarkStart w:id="1333" w:name="_Toc90588624"/>
      <w:r w:rsidRPr="00DF6DD6">
        <w:t>6.4B</w:t>
      </w:r>
      <w:r w:rsidRPr="00DF6DD6">
        <w:tab/>
        <w:t>Transmit signal quality for DC</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34" w:name="_Toc21345524"/>
      <w:bookmarkStart w:id="1335" w:name="_Toc29806373"/>
      <w:bookmarkStart w:id="1336" w:name="_Toc37255906"/>
      <w:bookmarkStart w:id="1337" w:name="_Toc37256247"/>
      <w:bookmarkStart w:id="1338" w:name="_Toc45890081"/>
      <w:bookmarkStart w:id="133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40" w:name="_Toc61375005"/>
      <w:bookmarkStart w:id="1341" w:name="_Toc67936357"/>
      <w:bookmarkStart w:id="1342" w:name="_Toc67937230"/>
      <w:bookmarkStart w:id="1343" w:name="_Toc76452466"/>
      <w:bookmarkStart w:id="1344" w:name="_Toc76630309"/>
      <w:bookmarkStart w:id="1345" w:name="_Toc83742869"/>
      <w:bookmarkStart w:id="1346" w:name="_Toc83886983"/>
      <w:bookmarkStart w:id="1347" w:name="_Toc83887784"/>
      <w:bookmarkStart w:id="1348" w:name="_Toc90588625"/>
      <w:r w:rsidRPr="00DF6DD6">
        <w:t>6.4B.2</w:t>
      </w:r>
      <w:r w:rsidRPr="00DF6DD6">
        <w:tab/>
      </w:r>
      <w:bookmarkStart w:id="1349" w:name="_Hlk2795160"/>
      <w:r w:rsidRPr="00DF6DD6">
        <w:t xml:space="preserve">Transmit modulation quality for </w:t>
      </w:r>
      <w:bookmarkEnd w:id="1349"/>
      <w:r w:rsidRPr="00DF6DD6">
        <w:t>DC</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50FD2FB" w14:textId="1A3D9390" w:rsidR="002567EC" w:rsidRPr="00DF6DD6" w:rsidRDefault="002567EC" w:rsidP="002567EC">
      <w:pPr>
        <w:pStyle w:val="Heading4"/>
      </w:pPr>
      <w:bookmarkStart w:id="1350" w:name="_Toc21345525"/>
      <w:bookmarkStart w:id="1351" w:name="_Toc29806374"/>
      <w:bookmarkStart w:id="1352" w:name="_Toc37255907"/>
      <w:bookmarkStart w:id="1353" w:name="_Toc37256248"/>
      <w:bookmarkStart w:id="1354" w:name="_Toc45890082"/>
      <w:bookmarkStart w:id="1355" w:name="_Toc52381907"/>
      <w:bookmarkStart w:id="1356" w:name="_Toc61375006"/>
      <w:bookmarkStart w:id="1357" w:name="_Toc67936358"/>
      <w:bookmarkStart w:id="1358" w:name="_Toc67937231"/>
      <w:bookmarkStart w:id="1359" w:name="_Toc76452467"/>
      <w:bookmarkStart w:id="1360" w:name="_Toc76630310"/>
      <w:bookmarkStart w:id="1361" w:name="_Toc83742870"/>
      <w:bookmarkStart w:id="1362" w:name="_Toc83886984"/>
      <w:bookmarkStart w:id="1363" w:name="_Toc83887785"/>
      <w:bookmarkStart w:id="1364" w:name="_Toc90588626"/>
      <w:r w:rsidRPr="00DF6DD6">
        <w:t>6.4B.2.1</w:t>
      </w:r>
      <w:r w:rsidRPr="00DF6DD6">
        <w:tab/>
      </w:r>
      <w:r w:rsidR="00141A76" w:rsidRPr="00DF6DD6">
        <w:t xml:space="preserve">Transmit modulation quality for </w:t>
      </w:r>
      <w:r w:rsidRPr="00DF6DD6">
        <w:t>Intra-band contiguous EN-DC</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4B1D9B2F" w14:textId="77777777" w:rsidR="002567EC" w:rsidRPr="00DF6DD6" w:rsidRDefault="002567EC" w:rsidP="00C42558">
      <w:pPr>
        <w:pStyle w:val="Heading5"/>
      </w:pPr>
      <w:bookmarkStart w:id="1365" w:name="_Toc21345526"/>
      <w:bookmarkStart w:id="1366" w:name="_Toc29806375"/>
      <w:bookmarkStart w:id="1367" w:name="_Toc37255908"/>
      <w:bookmarkStart w:id="1368" w:name="_Toc37256249"/>
      <w:bookmarkStart w:id="1369" w:name="_Toc45890083"/>
      <w:bookmarkStart w:id="1370" w:name="_Toc52381908"/>
      <w:bookmarkStart w:id="1371" w:name="_Toc61375007"/>
      <w:bookmarkStart w:id="1372" w:name="_Toc67936359"/>
      <w:bookmarkStart w:id="1373" w:name="_Toc67937232"/>
      <w:bookmarkStart w:id="1374" w:name="_Toc76452468"/>
      <w:bookmarkStart w:id="1375" w:name="_Toc76630311"/>
      <w:bookmarkStart w:id="1376" w:name="_Toc83742871"/>
      <w:bookmarkStart w:id="1377" w:name="_Toc83886985"/>
      <w:bookmarkStart w:id="1378" w:name="_Toc83887786"/>
      <w:bookmarkStart w:id="1379" w:name="_Toc90588627"/>
      <w:r w:rsidRPr="00DF6DD6">
        <w:t>6.4B.2.1.1</w:t>
      </w:r>
      <w:r w:rsidRPr="00DF6DD6">
        <w:tab/>
        <w:t>Error Vector Magnitude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380" w:name="_Toc21345527"/>
      <w:bookmarkStart w:id="1381" w:name="_Toc29806376"/>
      <w:bookmarkStart w:id="1382" w:name="_Toc37255909"/>
      <w:bookmarkStart w:id="1383" w:name="_Toc37256250"/>
      <w:bookmarkStart w:id="1384" w:name="_Toc45890084"/>
      <w:bookmarkStart w:id="1385" w:name="_Toc52381909"/>
      <w:bookmarkStart w:id="1386" w:name="_Toc61375008"/>
      <w:bookmarkStart w:id="1387" w:name="_Toc67936360"/>
      <w:bookmarkStart w:id="1388" w:name="_Toc67937233"/>
      <w:bookmarkStart w:id="1389" w:name="_Toc76452469"/>
      <w:bookmarkStart w:id="1390" w:name="_Toc76630312"/>
      <w:bookmarkStart w:id="1391" w:name="_Toc83742872"/>
      <w:bookmarkStart w:id="1392" w:name="_Toc83886986"/>
      <w:bookmarkStart w:id="1393" w:name="_Toc83887787"/>
      <w:bookmarkStart w:id="1394" w:name="_Toc90588628"/>
      <w:r w:rsidRPr="00DF6DD6">
        <w:t>6.4B.2.1.2</w:t>
      </w:r>
      <w:r w:rsidRPr="00DF6DD6">
        <w:tab/>
        <w:t>Carrier leakage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395" w:name="_Toc21345528"/>
      <w:bookmarkStart w:id="1396" w:name="_Toc29806377"/>
      <w:bookmarkStart w:id="1397" w:name="_Toc37255910"/>
      <w:bookmarkStart w:id="1398" w:name="_Toc37256251"/>
      <w:bookmarkStart w:id="1399" w:name="_Toc45890085"/>
      <w:bookmarkStart w:id="1400" w:name="_Toc52381910"/>
      <w:bookmarkStart w:id="1401" w:name="_Toc61375009"/>
      <w:bookmarkStart w:id="1402" w:name="_Toc67936361"/>
      <w:bookmarkStart w:id="1403" w:name="_Toc67937234"/>
      <w:bookmarkStart w:id="1404" w:name="_Toc76452470"/>
      <w:bookmarkStart w:id="1405" w:name="_Toc76630313"/>
      <w:bookmarkStart w:id="1406" w:name="_Toc83742873"/>
      <w:bookmarkStart w:id="1407" w:name="_Toc83886987"/>
      <w:bookmarkStart w:id="1408" w:name="_Toc83887788"/>
      <w:bookmarkStart w:id="1409" w:name="_Toc90588629"/>
      <w:r w:rsidRPr="00DF6DD6">
        <w:t>6.4B.2.1.3</w:t>
      </w:r>
      <w:r w:rsidRPr="00DF6DD6">
        <w:tab/>
        <w:t>In-band emissions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10" w:name="_Toc21345529"/>
      <w:bookmarkStart w:id="1411" w:name="_Toc29806378"/>
      <w:bookmarkStart w:id="1412" w:name="_Toc37255911"/>
      <w:bookmarkStart w:id="1413" w:name="_Toc37256252"/>
      <w:bookmarkStart w:id="1414" w:name="_Toc45890086"/>
      <w:bookmarkStart w:id="1415" w:name="_Toc52381911"/>
      <w:bookmarkStart w:id="1416" w:name="_Toc61375010"/>
      <w:bookmarkStart w:id="1417" w:name="_Toc67936362"/>
      <w:bookmarkStart w:id="1418" w:name="_Toc67937235"/>
      <w:bookmarkStart w:id="1419" w:name="_Toc76452471"/>
      <w:bookmarkStart w:id="1420" w:name="_Toc76630314"/>
      <w:bookmarkStart w:id="1421" w:name="_Toc83742874"/>
      <w:bookmarkStart w:id="1422" w:name="_Toc83886988"/>
      <w:bookmarkStart w:id="1423" w:name="_Toc83887789"/>
      <w:bookmarkStart w:id="1424" w:name="_Toc90588630"/>
      <w:r w:rsidRPr="00DF6DD6">
        <w:t>6.4B.2.2</w:t>
      </w:r>
      <w:r w:rsidRPr="00DF6DD6">
        <w:tab/>
      </w:r>
      <w:r w:rsidR="00141A76" w:rsidRPr="00DF6DD6">
        <w:t xml:space="preserve">Transmit modulation quality for </w:t>
      </w:r>
      <w:r w:rsidRPr="00DF6DD6">
        <w:t>Intra-band non-contiguous EN-DC</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26E5020" w14:textId="77777777" w:rsidR="00A5668D" w:rsidRPr="00DF6DD6" w:rsidRDefault="00A5668D" w:rsidP="00A5668D">
      <w:pPr>
        <w:pStyle w:val="Heading5"/>
      </w:pPr>
      <w:bookmarkStart w:id="1425" w:name="_Toc21345530"/>
      <w:bookmarkStart w:id="1426" w:name="_Toc29806379"/>
      <w:bookmarkStart w:id="1427" w:name="_Toc37255912"/>
      <w:bookmarkStart w:id="1428" w:name="_Toc37256253"/>
      <w:bookmarkStart w:id="1429" w:name="_Toc45890087"/>
      <w:bookmarkStart w:id="1430" w:name="_Toc52381912"/>
      <w:bookmarkStart w:id="1431" w:name="_Toc61375011"/>
      <w:bookmarkStart w:id="1432" w:name="_Toc67936363"/>
      <w:bookmarkStart w:id="1433" w:name="_Toc67937236"/>
      <w:bookmarkStart w:id="1434" w:name="_Toc76452472"/>
      <w:bookmarkStart w:id="1435" w:name="_Toc76630315"/>
      <w:bookmarkStart w:id="1436" w:name="_Toc83742875"/>
      <w:bookmarkStart w:id="1437" w:name="_Toc83886989"/>
      <w:bookmarkStart w:id="1438" w:name="_Toc83887790"/>
      <w:bookmarkStart w:id="1439" w:name="_Toc90588631"/>
      <w:r w:rsidRPr="00DF6DD6">
        <w:t>6.4B.2.2.1</w:t>
      </w:r>
      <w:r w:rsidRPr="00DF6DD6">
        <w:tab/>
        <w:t>Error Vector Magnitude</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40" w:name="_Toc21345531"/>
      <w:bookmarkStart w:id="1441" w:name="_Toc29806380"/>
      <w:bookmarkStart w:id="1442" w:name="_Toc37255913"/>
      <w:bookmarkStart w:id="1443" w:name="_Toc37256254"/>
      <w:bookmarkStart w:id="1444" w:name="_Toc45890088"/>
      <w:bookmarkStart w:id="1445" w:name="_Toc52381913"/>
      <w:bookmarkStart w:id="1446" w:name="_Toc61375012"/>
      <w:bookmarkStart w:id="1447" w:name="_Toc67936364"/>
      <w:bookmarkStart w:id="1448" w:name="_Toc67937237"/>
      <w:bookmarkStart w:id="1449" w:name="_Toc76452473"/>
      <w:bookmarkStart w:id="1450" w:name="_Toc76630316"/>
      <w:bookmarkStart w:id="1451" w:name="_Toc83742876"/>
      <w:bookmarkStart w:id="1452" w:name="_Toc83886990"/>
      <w:bookmarkStart w:id="1453" w:name="_Toc83887791"/>
      <w:bookmarkStart w:id="1454" w:name="_Toc90588632"/>
      <w:r w:rsidRPr="00DF6DD6">
        <w:t>6.4B.2.2.2</w:t>
      </w:r>
      <w:r w:rsidRPr="00DF6DD6">
        <w:tab/>
        <w:t>Carrier leakage</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55" w:name="_Toc21345532"/>
      <w:bookmarkStart w:id="1456" w:name="_Toc29806381"/>
      <w:bookmarkStart w:id="1457" w:name="_Toc37255914"/>
      <w:bookmarkStart w:id="1458" w:name="_Toc37256255"/>
      <w:bookmarkStart w:id="1459" w:name="_Toc45890089"/>
      <w:bookmarkStart w:id="1460" w:name="_Toc52381914"/>
      <w:bookmarkStart w:id="1461" w:name="_Toc61375013"/>
      <w:bookmarkStart w:id="1462" w:name="_Toc67936365"/>
      <w:bookmarkStart w:id="1463" w:name="_Toc67937238"/>
      <w:bookmarkStart w:id="1464" w:name="_Toc76452474"/>
      <w:bookmarkStart w:id="1465" w:name="_Toc76630317"/>
      <w:bookmarkStart w:id="1466" w:name="_Toc83742877"/>
      <w:bookmarkStart w:id="1467" w:name="_Toc83886991"/>
      <w:bookmarkStart w:id="1468" w:name="_Toc83887792"/>
      <w:bookmarkStart w:id="1469" w:name="_Toc90588633"/>
      <w:r w:rsidRPr="00DF6DD6">
        <w:t>6.4B.2.2.3</w:t>
      </w:r>
      <w:r w:rsidRPr="00DF6DD6">
        <w:tab/>
        <w:t>In-band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70" w:name="_Toc21345533"/>
      <w:bookmarkStart w:id="147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72" w:name="_Toc37255915"/>
      <w:bookmarkStart w:id="1473" w:name="_Toc37256256"/>
      <w:bookmarkStart w:id="1474" w:name="_Toc45890090"/>
      <w:bookmarkStart w:id="1475" w:name="_Toc52381915"/>
      <w:bookmarkStart w:id="1476" w:name="_Toc61375014"/>
      <w:bookmarkStart w:id="1477" w:name="_Toc67936366"/>
      <w:bookmarkStart w:id="1478" w:name="_Toc67937239"/>
      <w:bookmarkStart w:id="1479" w:name="_Toc76452475"/>
      <w:bookmarkStart w:id="1480" w:name="_Toc76630318"/>
      <w:bookmarkStart w:id="1481" w:name="_Toc83742878"/>
      <w:bookmarkStart w:id="1482" w:name="_Toc83886992"/>
      <w:bookmarkStart w:id="1483" w:name="_Toc83887793"/>
      <w:bookmarkStart w:id="1484" w:name="_Toc90588634"/>
      <w:r w:rsidRPr="00DF6DD6">
        <w:t>6.4B.2.3a</w:t>
      </w:r>
      <w:r w:rsidRPr="00DF6DD6">
        <w:tab/>
        <w:t>Transmit modulation quality for Inter-band NE-DC within FR1</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36235DBD" w14:textId="77777777" w:rsidR="00CE04D0" w:rsidRPr="00B878DE" w:rsidRDefault="00CE04D0" w:rsidP="00CE04D0">
      <w:bookmarkStart w:id="1485" w:name="_Toc21345534"/>
      <w:bookmarkStart w:id="148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487" w:name="_Toc37255916"/>
      <w:bookmarkStart w:id="1488" w:name="_Toc37256257"/>
      <w:bookmarkStart w:id="1489" w:name="_Toc45890091"/>
      <w:bookmarkStart w:id="1490" w:name="_Toc52381916"/>
      <w:bookmarkStart w:id="1491" w:name="_Toc61375015"/>
      <w:bookmarkStart w:id="1492" w:name="_Toc67936367"/>
      <w:bookmarkStart w:id="1493" w:name="_Toc67937240"/>
      <w:bookmarkStart w:id="1494" w:name="_Toc76452476"/>
      <w:bookmarkStart w:id="1495" w:name="_Toc76630319"/>
      <w:bookmarkStart w:id="1496" w:name="_Toc83742879"/>
      <w:bookmarkStart w:id="1497" w:name="_Toc83886993"/>
      <w:bookmarkStart w:id="1498" w:name="_Toc83887794"/>
      <w:bookmarkStart w:id="1499" w:name="_Toc90588635"/>
      <w:r w:rsidRPr="00DF6DD6">
        <w:t>6.4B.2.4</w:t>
      </w:r>
      <w:r w:rsidRPr="00DF6DD6">
        <w:tab/>
        <w:t>Transmit modulation quality for Inter-band EN-DC in</w:t>
      </w:r>
      <w:r w:rsidR="00C97A99" w:rsidRPr="00DF6DD6">
        <w:t>cluding</w:t>
      </w:r>
      <w:r w:rsidRPr="00DF6DD6">
        <w:t xml:space="preserve"> FR2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0B683085" w14:textId="25B8AF51" w:rsidR="001135A5" w:rsidRDefault="001135A5" w:rsidP="001135A5">
      <w:pPr>
        <w:rPr>
          <w:lang w:eastAsia="zh-CN"/>
        </w:rPr>
      </w:pPr>
      <w:bookmarkStart w:id="1500" w:name="_Toc21345535"/>
      <w:bookmarkStart w:id="1501" w:name="_Toc29806384"/>
      <w:bookmarkStart w:id="1502" w:name="_Toc37255917"/>
      <w:bookmarkStart w:id="1503" w:name="_Toc37256258"/>
      <w:bookmarkStart w:id="1504" w:name="_Toc45890092"/>
      <w:bookmarkStart w:id="150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06" w:name="_Toc61375016"/>
      <w:bookmarkStart w:id="1507" w:name="_Toc67936368"/>
      <w:bookmarkStart w:id="1508" w:name="_Toc67937241"/>
      <w:bookmarkStart w:id="1509" w:name="_Toc76452477"/>
      <w:bookmarkStart w:id="1510" w:name="_Toc76630320"/>
      <w:bookmarkStart w:id="1511" w:name="_Toc83742880"/>
      <w:bookmarkStart w:id="1512" w:name="_Toc83886994"/>
      <w:bookmarkStart w:id="1513" w:name="_Toc83887795"/>
      <w:bookmarkStart w:id="1514" w:name="_Toc90588636"/>
      <w:r w:rsidRPr="00DF6DD6">
        <w:t>6.4B.2.5</w:t>
      </w:r>
      <w:r w:rsidRPr="00DF6DD6">
        <w:tab/>
        <w:t>Transmit modulation quality for inter-band EN-DC including both FR1 and FR2</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244BB04" w14:textId="77777777" w:rsidR="001135A5" w:rsidRPr="001135A5" w:rsidRDefault="001135A5" w:rsidP="001135A5">
      <w:pPr>
        <w:rPr>
          <w:rFonts w:eastAsia="??"/>
          <w:szCs w:val="32"/>
        </w:rPr>
      </w:pPr>
      <w:bookmarkStart w:id="1515" w:name="_Toc21345536"/>
      <w:bookmarkStart w:id="1516" w:name="_Toc29806385"/>
      <w:bookmarkStart w:id="1517" w:name="_Toc37255918"/>
      <w:bookmarkStart w:id="1518" w:name="_Toc37256259"/>
      <w:bookmarkStart w:id="1519" w:name="_Toc45890093"/>
      <w:bookmarkStart w:id="152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21" w:name="_Toc61375017"/>
      <w:bookmarkStart w:id="1522" w:name="_Toc67936369"/>
      <w:bookmarkStart w:id="1523" w:name="_Toc67937242"/>
      <w:bookmarkStart w:id="1524" w:name="_Toc76452478"/>
      <w:bookmarkStart w:id="1525" w:name="_Toc76630321"/>
      <w:bookmarkStart w:id="1526" w:name="_Toc83742881"/>
      <w:bookmarkStart w:id="1527" w:name="_Toc83886995"/>
      <w:bookmarkStart w:id="1528" w:name="_Toc83887796"/>
      <w:bookmarkStart w:id="1529" w:name="_Toc90588637"/>
      <w:r w:rsidRPr="00DF6DD6">
        <w:t>6.5</w:t>
      </w:r>
      <w:r w:rsidRPr="00DF6DD6">
        <w:tab/>
      </w:r>
      <w:r w:rsidR="0093614D" w:rsidRPr="00DF6DD6">
        <w:t>Void</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00F0E38" w14:textId="77777777" w:rsidR="001310A1" w:rsidRPr="00DF6DD6" w:rsidRDefault="001310A1" w:rsidP="001310A1">
      <w:pPr>
        <w:pStyle w:val="Heading2"/>
      </w:pPr>
      <w:bookmarkStart w:id="1530" w:name="_Toc21345537"/>
      <w:bookmarkStart w:id="1531" w:name="_Toc29806386"/>
      <w:bookmarkStart w:id="1532" w:name="_Toc37255919"/>
      <w:bookmarkStart w:id="1533" w:name="_Toc37256260"/>
      <w:bookmarkStart w:id="1534" w:name="_Toc45890094"/>
      <w:bookmarkStart w:id="1535" w:name="_Toc52381919"/>
      <w:bookmarkStart w:id="1536" w:name="_Toc61375018"/>
      <w:bookmarkStart w:id="1537" w:name="_Toc67936370"/>
      <w:bookmarkStart w:id="1538" w:name="_Toc67937243"/>
      <w:bookmarkStart w:id="1539" w:name="_Toc76452479"/>
      <w:bookmarkStart w:id="1540" w:name="_Toc76630322"/>
      <w:bookmarkStart w:id="1541" w:name="_Toc83742882"/>
      <w:bookmarkStart w:id="1542" w:name="_Toc83886996"/>
      <w:bookmarkStart w:id="1543" w:name="_Toc83887797"/>
      <w:bookmarkStart w:id="1544" w:name="_Toc90588638"/>
      <w:r w:rsidRPr="00DF6DD6">
        <w:t>6.5A</w:t>
      </w:r>
      <w:r w:rsidRPr="00DF6DD6">
        <w:tab/>
        <w:t>Output RF spectrum emissions for CA</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8DBCAB6" w14:textId="77777777" w:rsidR="001310A1" w:rsidRPr="00DF6DD6" w:rsidRDefault="001310A1" w:rsidP="001310A1">
      <w:pPr>
        <w:pStyle w:val="Heading3"/>
      </w:pPr>
      <w:bookmarkStart w:id="1545" w:name="_Toc21345538"/>
      <w:bookmarkStart w:id="1546" w:name="_Toc29806387"/>
      <w:bookmarkStart w:id="1547" w:name="_Toc37255920"/>
      <w:bookmarkStart w:id="1548" w:name="_Toc37256261"/>
      <w:bookmarkStart w:id="1549" w:name="_Toc45890095"/>
      <w:bookmarkStart w:id="1550" w:name="_Toc52381920"/>
      <w:bookmarkStart w:id="1551" w:name="_Toc61375019"/>
      <w:bookmarkStart w:id="1552" w:name="_Toc67936371"/>
      <w:bookmarkStart w:id="1553" w:name="_Toc67937244"/>
      <w:bookmarkStart w:id="1554" w:name="_Toc76452480"/>
      <w:bookmarkStart w:id="1555" w:name="_Toc76630323"/>
      <w:bookmarkStart w:id="1556" w:name="_Toc83742883"/>
      <w:bookmarkStart w:id="1557" w:name="_Toc83886997"/>
      <w:bookmarkStart w:id="1558" w:name="_Toc83887798"/>
      <w:bookmarkStart w:id="1559" w:name="_Toc90588639"/>
      <w:r w:rsidRPr="00DF6DD6">
        <w:t>6.5A.1</w:t>
      </w:r>
      <w:r w:rsidRPr="00DF6DD6">
        <w:tab/>
        <w:t>Occupied bandwidth for CA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60" w:name="_Toc21345539"/>
      <w:bookmarkStart w:id="1561" w:name="_Toc29806388"/>
      <w:bookmarkStart w:id="1562" w:name="_Toc37255921"/>
      <w:bookmarkStart w:id="1563" w:name="_Toc37256262"/>
      <w:bookmarkStart w:id="1564" w:name="_Toc45890096"/>
      <w:bookmarkStart w:id="1565" w:name="_Toc52381921"/>
      <w:bookmarkStart w:id="1566" w:name="_Toc61375020"/>
      <w:bookmarkStart w:id="1567" w:name="_Toc67936372"/>
      <w:bookmarkStart w:id="1568" w:name="_Toc67937245"/>
      <w:bookmarkStart w:id="1569" w:name="_Toc76452481"/>
      <w:bookmarkStart w:id="1570" w:name="_Toc76630324"/>
      <w:bookmarkStart w:id="1571" w:name="_Toc83742884"/>
      <w:bookmarkStart w:id="1572" w:name="_Toc83886998"/>
      <w:bookmarkStart w:id="1573" w:name="_Toc83887799"/>
      <w:bookmarkStart w:id="1574" w:name="_Toc90588640"/>
      <w:r w:rsidRPr="00DF6DD6">
        <w:t>6.5A.2</w:t>
      </w:r>
      <w:r w:rsidRPr="00DF6DD6">
        <w:tab/>
        <w:t>Out-of-band emissions for CA</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75" w:name="_Toc21345540"/>
      <w:bookmarkStart w:id="1576" w:name="_Toc29806389"/>
      <w:bookmarkStart w:id="1577" w:name="_Toc37255922"/>
      <w:bookmarkStart w:id="1578" w:name="_Toc37256263"/>
      <w:bookmarkStart w:id="1579" w:name="_Toc45890097"/>
      <w:bookmarkStart w:id="1580" w:name="_Toc52381922"/>
      <w:bookmarkStart w:id="1581" w:name="_Toc61375021"/>
      <w:bookmarkStart w:id="1582" w:name="_Toc67936373"/>
      <w:bookmarkStart w:id="1583" w:name="_Toc67937246"/>
      <w:bookmarkStart w:id="1584" w:name="_Toc76452482"/>
      <w:bookmarkStart w:id="1585" w:name="_Toc76630325"/>
      <w:bookmarkStart w:id="1586" w:name="_Toc83742885"/>
      <w:bookmarkStart w:id="1587" w:name="_Toc83886999"/>
      <w:bookmarkStart w:id="1588" w:name="_Toc83887800"/>
      <w:bookmarkStart w:id="1589" w:name="_Toc90588641"/>
      <w:r w:rsidRPr="00DF6DD6">
        <w:t>6.5A.3</w:t>
      </w:r>
      <w:r w:rsidRPr="00DF6DD6">
        <w:tab/>
        <w:t>Spurious emissions for CA</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3028775E" w14:textId="3DDF0965" w:rsidR="001A118F" w:rsidRPr="00DF6DD6" w:rsidRDefault="001A118F" w:rsidP="001A118F">
      <w:pPr>
        <w:pStyle w:val="Heading4"/>
        <w:rPr>
          <w:lang w:val="en-US" w:eastAsia="zh-CN"/>
        </w:rPr>
      </w:pPr>
      <w:bookmarkStart w:id="1590" w:name="_Toc21345541"/>
      <w:bookmarkStart w:id="1591" w:name="_Toc29806390"/>
      <w:bookmarkStart w:id="1592" w:name="_Toc37255923"/>
      <w:bookmarkStart w:id="1593" w:name="_Toc37256264"/>
      <w:bookmarkStart w:id="1594" w:name="_Toc45890098"/>
      <w:bookmarkStart w:id="1595" w:name="_Toc52381923"/>
      <w:bookmarkStart w:id="1596" w:name="_Toc61375022"/>
      <w:bookmarkStart w:id="1597" w:name="_Toc67936374"/>
      <w:bookmarkStart w:id="1598" w:name="_Toc67937247"/>
      <w:bookmarkStart w:id="1599" w:name="_Toc76452483"/>
      <w:bookmarkStart w:id="1600" w:name="_Toc76630326"/>
      <w:bookmarkStart w:id="1601" w:name="_Toc83742886"/>
      <w:bookmarkStart w:id="1602" w:name="_Toc83887000"/>
      <w:bookmarkStart w:id="1603" w:name="_Toc83887801"/>
      <w:bookmarkStart w:id="160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05" w:name="_Toc21345542"/>
      <w:bookmarkStart w:id="1606" w:name="_Toc29806391"/>
      <w:bookmarkStart w:id="1607" w:name="_Toc37255924"/>
      <w:bookmarkStart w:id="1608" w:name="_Toc37256265"/>
      <w:bookmarkStart w:id="1609" w:name="_Toc45890099"/>
      <w:bookmarkStart w:id="1610" w:name="_Toc52381924"/>
      <w:bookmarkStart w:id="1611" w:name="_Toc61375023"/>
      <w:bookmarkStart w:id="1612" w:name="_Toc67936375"/>
      <w:bookmarkStart w:id="1613" w:name="_Toc67937248"/>
      <w:bookmarkStart w:id="1614" w:name="_Toc76452484"/>
      <w:bookmarkStart w:id="1615" w:name="_Toc76630327"/>
      <w:bookmarkStart w:id="1616" w:name="_Toc83742887"/>
      <w:bookmarkStart w:id="1617" w:name="_Toc83887001"/>
      <w:bookmarkStart w:id="1618" w:name="_Toc83887802"/>
      <w:bookmarkStart w:id="1619" w:name="_Toc90588643"/>
      <w:r w:rsidRPr="00DF6DD6">
        <w:t>6.5A.4</w:t>
      </w:r>
      <w:r w:rsidRPr="00DF6DD6">
        <w:tab/>
        <w:t>Transmit intermodulation for CA</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20" w:name="_Toc21345543"/>
      <w:bookmarkStart w:id="1621" w:name="_Toc29806392"/>
      <w:bookmarkStart w:id="1622" w:name="_Toc37255925"/>
      <w:bookmarkStart w:id="1623" w:name="_Toc37256266"/>
      <w:bookmarkStart w:id="1624" w:name="_Toc45890100"/>
      <w:bookmarkStart w:id="1625" w:name="_Toc52381925"/>
      <w:bookmarkStart w:id="1626" w:name="_Toc61375024"/>
      <w:bookmarkStart w:id="1627" w:name="_Toc67936376"/>
      <w:bookmarkStart w:id="1628" w:name="_Toc67937249"/>
      <w:bookmarkStart w:id="1629" w:name="_Toc76452485"/>
      <w:bookmarkStart w:id="1630" w:name="_Toc76630328"/>
      <w:bookmarkStart w:id="1631" w:name="_Toc83742888"/>
      <w:bookmarkStart w:id="1632" w:name="_Toc83887002"/>
      <w:bookmarkStart w:id="1633" w:name="_Toc83887803"/>
      <w:bookmarkStart w:id="1634" w:name="_Toc90588644"/>
      <w:r w:rsidRPr="00DF6DD6">
        <w:t>6.5B</w:t>
      </w:r>
      <w:r w:rsidRPr="00DF6DD6">
        <w:tab/>
        <w:t>Output RF spectrum emissions for DC</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9AE91CF" w14:textId="444B4CD0" w:rsidR="001310A1" w:rsidRPr="00DF6DD6" w:rsidRDefault="001310A1" w:rsidP="001310A1">
      <w:pPr>
        <w:pStyle w:val="Heading3"/>
      </w:pPr>
      <w:bookmarkStart w:id="1635" w:name="_Toc21345544"/>
      <w:bookmarkStart w:id="1636" w:name="_Toc29806393"/>
      <w:bookmarkStart w:id="1637" w:name="_Toc37255926"/>
      <w:bookmarkStart w:id="1638" w:name="_Toc37256267"/>
      <w:bookmarkStart w:id="1639" w:name="_Toc45890101"/>
      <w:bookmarkStart w:id="1640" w:name="_Toc52381926"/>
      <w:bookmarkStart w:id="1641" w:name="_Toc61375025"/>
      <w:bookmarkStart w:id="1642" w:name="_Toc67936377"/>
      <w:bookmarkStart w:id="1643" w:name="_Toc67937250"/>
      <w:bookmarkStart w:id="1644" w:name="_Toc76452486"/>
      <w:bookmarkStart w:id="1645" w:name="_Toc76630329"/>
      <w:bookmarkStart w:id="1646" w:name="_Toc83742889"/>
      <w:bookmarkStart w:id="1647" w:name="_Toc83887003"/>
      <w:bookmarkStart w:id="1648" w:name="_Toc83887804"/>
      <w:bookmarkStart w:id="1649" w:name="_Toc90588645"/>
      <w:r w:rsidRPr="00DF6DD6">
        <w:t>6.5B.1</w:t>
      </w:r>
      <w:r w:rsidRPr="00DF6DD6">
        <w:tab/>
        <w:t>Occupied bandwidth for EN-DC</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50" w:name="_Toc21345545"/>
      <w:bookmarkStart w:id="1651" w:name="_Toc29806394"/>
      <w:bookmarkStart w:id="1652" w:name="_Toc37255927"/>
      <w:bookmarkStart w:id="1653" w:name="_Toc37256268"/>
      <w:bookmarkStart w:id="1654" w:name="_Toc45890102"/>
      <w:bookmarkStart w:id="1655" w:name="_Toc52381927"/>
      <w:bookmarkStart w:id="1656" w:name="_Toc61375026"/>
      <w:bookmarkStart w:id="1657" w:name="_Toc67936378"/>
      <w:bookmarkStart w:id="1658" w:name="_Toc67937251"/>
      <w:bookmarkStart w:id="1659" w:name="_Toc76452487"/>
      <w:bookmarkStart w:id="1660" w:name="_Toc76630330"/>
      <w:bookmarkStart w:id="1661" w:name="_Toc83742890"/>
      <w:bookmarkStart w:id="1662" w:name="_Toc83887004"/>
      <w:bookmarkStart w:id="1663" w:name="_Toc83887805"/>
      <w:bookmarkStart w:id="1664" w:name="_Toc90588646"/>
      <w:r w:rsidRPr="00DF6DD6">
        <w:t>6.5B.1.4</w:t>
      </w:r>
      <w:r w:rsidRPr="00DF6DD6">
        <w:tab/>
        <w:t>Inter-band EN-DC including FR2</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387BAEE" w14:textId="2C068E25" w:rsidR="001135A5" w:rsidRDefault="001135A5" w:rsidP="001135A5">
      <w:pPr>
        <w:rPr>
          <w:lang w:val="en-US"/>
        </w:rPr>
      </w:pPr>
      <w:bookmarkStart w:id="1665" w:name="_Toc21345546"/>
      <w:bookmarkStart w:id="1666" w:name="_Toc29806395"/>
      <w:bookmarkStart w:id="1667" w:name="_Toc37255928"/>
      <w:bookmarkStart w:id="1668" w:name="_Toc37256269"/>
      <w:bookmarkStart w:id="1669" w:name="_Toc45890103"/>
      <w:bookmarkStart w:id="167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71" w:name="_Toc61375027"/>
      <w:bookmarkStart w:id="1672" w:name="_Toc67936379"/>
      <w:bookmarkStart w:id="1673" w:name="_Toc67937252"/>
      <w:bookmarkStart w:id="1674" w:name="_Toc76452488"/>
      <w:bookmarkStart w:id="1675" w:name="_Toc76630331"/>
      <w:bookmarkStart w:id="1676" w:name="_Toc83742891"/>
      <w:bookmarkStart w:id="1677" w:name="_Toc83887005"/>
      <w:bookmarkStart w:id="1678" w:name="_Toc83887806"/>
      <w:bookmarkStart w:id="1679" w:name="_Toc90588647"/>
      <w:r w:rsidRPr="00DF6DD6">
        <w:rPr>
          <w:lang w:val="en-US"/>
        </w:rPr>
        <w:t>6.5B.1.5</w:t>
      </w:r>
      <w:r w:rsidRPr="00DF6DD6">
        <w:rPr>
          <w:lang w:val="en-US"/>
        </w:rPr>
        <w:tab/>
        <w:t>Inter-band EN-DC including both FR1 and FR2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871DD97" w14:textId="77777777" w:rsidR="001135A5" w:rsidRDefault="001135A5" w:rsidP="001135A5">
      <w:pPr>
        <w:rPr>
          <w:lang w:val="en-US"/>
        </w:rPr>
      </w:pPr>
      <w:bookmarkStart w:id="1680" w:name="_Toc21345547"/>
      <w:bookmarkStart w:id="1681" w:name="_Toc29806396"/>
      <w:bookmarkStart w:id="1682" w:name="_Toc37255929"/>
      <w:bookmarkStart w:id="1683" w:name="_Toc37256270"/>
      <w:bookmarkStart w:id="1684" w:name="_Toc45890104"/>
      <w:bookmarkStart w:id="168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686" w:name="_Toc61375028"/>
      <w:bookmarkStart w:id="1687" w:name="_Toc67936380"/>
      <w:bookmarkStart w:id="1688" w:name="_Toc67937253"/>
      <w:bookmarkStart w:id="1689" w:name="_Toc76452489"/>
      <w:bookmarkStart w:id="1690" w:name="_Toc76630332"/>
      <w:bookmarkStart w:id="1691" w:name="_Toc83742892"/>
      <w:bookmarkStart w:id="1692" w:name="_Toc83887006"/>
      <w:bookmarkStart w:id="1693" w:name="_Toc83887807"/>
      <w:bookmarkStart w:id="1694" w:name="_Toc90588648"/>
      <w:r w:rsidRPr="00DF6DD6">
        <w:t>6.5B.2</w:t>
      </w:r>
      <w:r w:rsidRPr="00DF6DD6">
        <w:tab/>
        <w:t>Out-of-band emissions for DC</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8FC0CA8" w14:textId="77777777" w:rsidR="001310A1" w:rsidRPr="00DF6DD6" w:rsidRDefault="001310A1" w:rsidP="001310A1">
      <w:pPr>
        <w:pStyle w:val="Heading4"/>
      </w:pPr>
      <w:bookmarkStart w:id="1695" w:name="_Toc21345548"/>
      <w:bookmarkStart w:id="1696" w:name="_Toc29806397"/>
      <w:bookmarkStart w:id="1697" w:name="_Toc37255930"/>
      <w:bookmarkStart w:id="1698" w:name="_Toc37256271"/>
      <w:bookmarkStart w:id="1699" w:name="_Toc45890105"/>
      <w:bookmarkStart w:id="1700" w:name="_Toc52381930"/>
      <w:bookmarkStart w:id="1701" w:name="_Toc61375029"/>
      <w:bookmarkStart w:id="1702" w:name="_Toc67936381"/>
      <w:bookmarkStart w:id="1703" w:name="_Toc67937254"/>
      <w:bookmarkStart w:id="1704" w:name="_Toc76452490"/>
      <w:bookmarkStart w:id="1705" w:name="_Toc76630333"/>
      <w:bookmarkStart w:id="1706" w:name="_Toc83742893"/>
      <w:bookmarkStart w:id="1707" w:name="_Toc83887007"/>
      <w:bookmarkStart w:id="1708" w:name="_Toc83887808"/>
      <w:bookmarkStart w:id="1709" w:name="_Toc90588649"/>
      <w:r w:rsidRPr="00DF6DD6">
        <w:t>6.5B.2.1</w:t>
      </w:r>
      <w:r w:rsidRPr="00DF6DD6">
        <w:tab/>
        <w:t>Intra-band contiguous EN-DC</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10" w:name="_Toc21345549"/>
      <w:bookmarkStart w:id="1711" w:name="_Toc29806398"/>
      <w:bookmarkStart w:id="1712" w:name="_Toc37255931"/>
      <w:bookmarkStart w:id="1713" w:name="_Toc37256272"/>
      <w:bookmarkStart w:id="1714" w:name="_Toc45890106"/>
      <w:bookmarkStart w:id="1715" w:name="_Toc52381931"/>
      <w:bookmarkStart w:id="1716" w:name="_Toc61375030"/>
      <w:bookmarkStart w:id="1717" w:name="_Toc67936382"/>
      <w:bookmarkStart w:id="1718" w:name="_Toc67937255"/>
      <w:bookmarkStart w:id="1719" w:name="_Toc76452491"/>
      <w:bookmarkStart w:id="1720" w:name="_Toc76630334"/>
      <w:bookmarkStart w:id="1721" w:name="_Toc83742894"/>
      <w:bookmarkStart w:id="1722" w:name="_Toc83887008"/>
      <w:bookmarkStart w:id="1723" w:name="_Toc83887809"/>
      <w:bookmarkStart w:id="1724" w:name="_Toc90588650"/>
      <w:r w:rsidRPr="00DF6DD6">
        <w:t>6.5B.2.1.1</w:t>
      </w:r>
      <w:r w:rsidRPr="00DF6DD6">
        <w:tab/>
        <w:t>Spectrum emissions mask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25" w:name="_Toc21345550"/>
      <w:bookmarkStart w:id="1726" w:name="_Toc29806399"/>
      <w:bookmarkStart w:id="1727" w:name="_Toc37255932"/>
      <w:bookmarkStart w:id="1728" w:name="_Toc37256273"/>
      <w:bookmarkStart w:id="1729" w:name="_Toc45890107"/>
      <w:bookmarkStart w:id="1730" w:name="_Toc52381932"/>
      <w:bookmarkStart w:id="1731" w:name="_Toc61375031"/>
      <w:bookmarkStart w:id="1732" w:name="_Toc67936383"/>
      <w:bookmarkStart w:id="1733" w:name="_Toc67937256"/>
      <w:bookmarkStart w:id="1734" w:name="_Toc76452492"/>
      <w:bookmarkStart w:id="1735" w:name="_Toc76630335"/>
      <w:bookmarkStart w:id="1736" w:name="_Toc83742895"/>
      <w:bookmarkStart w:id="1737" w:name="_Toc83887009"/>
      <w:bookmarkStart w:id="1738" w:name="_Toc83887810"/>
      <w:bookmarkStart w:id="1739" w:name="_Toc90588651"/>
      <w:r w:rsidRPr="00DF6DD6">
        <w:t>6.5B.2.1.2</w:t>
      </w:r>
      <w:r w:rsidRPr="00DF6DD6">
        <w:tab/>
        <w:t>Additional spectrum emissions mask</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5803F4A" w14:textId="77777777" w:rsidR="001310A1" w:rsidRPr="00DF6DD6" w:rsidRDefault="001310A1" w:rsidP="001310A1">
      <w:pPr>
        <w:pStyle w:val="Heading6"/>
      </w:pPr>
      <w:bookmarkStart w:id="1740" w:name="_Toc21345551"/>
      <w:bookmarkStart w:id="1741" w:name="_Toc29806400"/>
      <w:bookmarkStart w:id="1742" w:name="_Toc37255933"/>
      <w:bookmarkStart w:id="1743" w:name="_Toc37256274"/>
      <w:bookmarkStart w:id="1744" w:name="_Toc45890108"/>
      <w:bookmarkStart w:id="1745" w:name="_Toc52381933"/>
      <w:bookmarkStart w:id="1746" w:name="_Toc61375032"/>
      <w:bookmarkStart w:id="1747" w:name="_Toc67936384"/>
      <w:bookmarkStart w:id="1748" w:name="_Toc67937257"/>
      <w:bookmarkStart w:id="1749" w:name="_Toc76452493"/>
      <w:bookmarkStart w:id="1750" w:name="_Toc76630336"/>
      <w:bookmarkStart w:id="1751" w:name="_Toc83742896"/>
      <w:bookmarkStart w:id="1752" w:name="_Toc83887010"/>
      <w:bookmarkStart w:id="1753" w:name="_Toc83887811"/>
      <w:bookmarkStart w:id="1754" w:name="_Toc90588652"/>
      <w:r w:rsidRPr="00DF6DD6">
        <w:t>6.5B.2.1.2.1</w:t>
      </w:r>
      <w:r w:rsidRPr="00DF6DD6">
        <w:tab/>
      </w:r>
      <w:r w:rsidR="00795AA3" w:rsidRPr="00DF6DD6">
        <w:rPr>
          <w:rFonts w:eastAsia="MS Mincho"/>
        </w:rPr>
        <w:t>Requirements for network signalled value "NS_35"</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55" w:name="_Toc21345552"/>
      <w:bookmarkStart w:id="1756" w:name="_Toc29806401"/>
      <w:bookmarkStart w:id="1757" w:name="_Toc37255934"/>
      <w:bookmarkStart w:id="1758" w:name="_Toc37256275"/>
      <w:bookmarkStart w:id="1759" w:name="_Toc45890109"/>
      <w:bookmarkStart w:id="1760" w:name="_Toc52381934"/>
      <w:bookmarkStart w:id="1761" w:name="_Toc61375033"/>
      <w:bookmarkStart w:id="1762" w:name="_Toc67936385"/>
      <w:bookmarkStart w:id="1763" w:name="_Toc67937258"/>
      <w:bookmarkStart w:id="1764" w:name="_Toc76452494"/>
      <w:bookmarkStart w:id="1765" w:name="_Toc76630337"/>
      <w:bookmarkStart w:id="1766" w:name="_Toc83742897"/>
      <w:bookmarkStart w:id="1767" w:name="_Toc83887011"/>
      <w:bookmarkStart w:id="1768" w:name="_Toc83887812"/>
      <w:bookmarkStart w:id="1769" w:name="_Toc90588653"/>
      <w:r w:rsidRPr="00DF6DD6">
        <w:t>6.5B.2.1.2.2</w:t>
      </w:r>
      <w:r w:rsidRPr="00DF6DD6">
        <w:tab/>
      </w:r>
      <w:r w:rsidRPr="00DF6DD6">
        <w:rPr>
          <w:rFonts w:eastAsia="MS Mincho"/>
        </w:rPr>
        <w:t>Requirements for network signalled value "NS_04"</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70" w:name="_Toc21345553"/>
      <w:bookmarkStart w:id="1771" w:name="_Toc29806402"/>
      <w:bookmarkStart w:id="1772" w:name="_Toc37255935"/>
      <w:bookmarkStart w:id="1773" w:name="_Toc37256276"/>
      <w:bookmarkStart w:id="1774" w:name="_Toc45890110"/>
      <w:bookmarkStart w:id="1775" w:name="_Toc52381935"/>
      <w:bookmarkStart w:id="1776" w:name="_Toc61375034"/>
      <w:bookmarkStart w:id="1777" w:name="_Toc67936386"/>
      <w:bookmarkStart w:id="1778" w:name="_Toc67937259"/>
      <w:bookmarkStart w:id="1779" w:name="_Toc76452495"/>
      <w:bookmarkStart w:id="1780" w:name="_Toc76630338"/>
      <w:bookmarkStart w:id="1781" w:name="_Toc83742898"/>
      <w:bookmarkStart w:id="1782" w:name="_Toc83887012"/>
      <w:bookmarkStart w:id="1783" w:name="_Toc83887813"/>
      <w:bookmarkStart w:id="1784" w:name="_Toc90588654"/>
      <w:r w:rsidRPr="00DF6DD6">
        <w:t>6</w:t>
      </w:r>
      <w:r w:rsidR="001310A1" w:rsidRPr="00DF6DD6">
        <w:t>.5B.2.1.3</w:t>
      </w:r>
      <w:r w:rsidR="001310A1" w:rsidRPr="00DF6DD6">
        <w:tab/>
        <w:t>Adjacent channel leakage ratio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785" w:name="_Toc21345554"/>
      <w:bookmarkStart w:id="1786" w:name="_Toc29806403"/>
      <w:bookmarkStart w:id="1787" w:name="_Toc37255936"/>
      <w:bookmarkStart w:id="1788" w:name="_Toc37256277"/>
      <w:bookmarkStart w:id="1789" w:name="_Toc45890111"/>
      <w:bookmarkStart w:id="1790" w:name="_Toc52381936"/>
      <w:bookmarkStart w:id="1791" w:name="_Toc61375035"/>
      <w:bookmarkStart w:id="1792" w:name="_Toc67936387"/>
      <w:bookmarkStart w:id="1793" w:name="_Toc67937260"/>
      <w:bookmarkStart w:id="1794" w:name="_Toc76452496"/>
      <w:bookmarkStart w:id="1795" w:name="_Toc76630339"/>
      <w:bookmarkStart w:id="1796" w:name="_Toc83742899"/>
      <w:bookmarkStart w:id="1797" w:name="_Toc83887013"/>
      <w:bookmarkStart w:id="1798" w:name="_Toc83887814"/>
      <w:bookmarkStart w:id="1799" w:name="_Toc90588655"/>
      <w:r w:rsidRPr="00B94CFE">
        <w:rPr>
          <w:lang w:val="fr-FR"/>
        </w:rPr>
        <w:t>6.5B.2.2</w:t>
      </w:r>
      <w:r w:rsidRPr="00B94CFE">
        <w:rPr>
          <w:lang w:val="fr-FR"/>
        </w:rPr>
        <w:tab/>
        <w:t>Intra-band non-contiguous EN-DC</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72A76F45" w14:textId="77777777" w:rsidR="00821B6B" w:rsidRPr="00DF6DD6" w:rsidRDefault="00821B6B" w:rsidP="00821B6B">
      <w:pPr>
        <w:pStyle w:val="Heading5"/>
      </w:pPr>
      <w:bookmarkStart w:id="1800" w:name="_Toc21345555"/>
      <w:bookmarkStart w:id="1801" w:name="_Toc29806404"/>
      <w:bookmarkStart w:id="1802" w:name="_Toc37255937"/>
      <w:bookmarkStart w:id="1803" w:name="_Toc37256278"/>
      <w:bookmarkStart w:id="1804" w:name="_Toc45890112"/>
      <w:bookmarkStart w:id="1805" w:name="_Toc52381937"/>
      <w:bookmarkStart w:id="1806" w:name="_Toc61375036"/>
      <w:bookmarkStart w:id="1807" w:name="_Toc67936388"/>
      <w:bookmarkStart w:id="1808" w:name="_Toc67937261"/>
      <w:bookmarkStart w:id="1809" w:name="_Toc76452497"/>
      <w:bookmarkStart w:id="1810" w:name="_Toc76630340"/>
      <w:bookmarkStart w:id="1811" w:name="_Toc83742900"/>
      <w:bookmarkStart w:id="1812" w:name="_Toc83887014"/>
      <w:bookmarkStart w:id="1813" w:name="_Toc83887815"/>
      <w:bookmarkStart w:id="1814" w:name="_Toc90588656"/>
      <w:r w:rsidRPr="00DF6DD6">
        <w:t>6.5B.2.2.1</w:t>
      </w:r>
      <w:r w:rsidRPr="00DF6DD6">
        <w:tab/>
        <w:t>Spectrum emissions mask</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15" w:name="_Toc21345556"/>
      <w:bookmarkStart w:id="1816" w:name="_Toc29806405"/>
      <w:bookmarkStart w:id="1817" w:name="_Toc37255938"/>
      <w:bookmarkStart w:id="1818" w:name="_Toc37256279"/>
      <w:bookmarkStart w:id="1819" w:name="_Toc45890113"/>
      <w:bookmarkStart w:id="1820" w:name="_Toc52381938"/>
      <w:bookmarkStart w:id="1821" w:name="_Toc61375037"/>
      <w:bookmarkStart w:id="1822" w:name="_Toc67936389"/>
      <w:bookmarkStart w:id="1823" w:name="_Toc67937262"/>
      <w:bookmarkStart w:id="1824" w:name="_Toc76452498"/>
      <w:bookmarkStart w:id="1825" w:name="_Toc76630341"/>
      <w:bookmarkStart w:id="1826" w:name="_Toc83742901"/>
      <w:bookmarkStart w:id="1827" w:name="_Toc83887015"/>
      <w:bookmarkStart w:id="1828" w:name="_Toc83887816"/>
      <w:bookmarkStart w:id="1829" w:name="_Toc90588657"/>
      <w:r w:rsidRPr="00DF6DD6">
        <w:t>6.5B.2.2.2</w:t>
      </w:r>
      <w:r w:rsidRPr="00DF6DD6">
        <w:tab/>
        <w:t>Additional spectrum emissions mask</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30" w:name="_Toc21345557"/>
      <w:bookmarkStart w:id="1831" w:name="_Toc29806406"/>
      <w:bookmarkStart w:id="1832" w:name="_Toc37255939"/>
      <w:bookmarkStart w:id="1833" w:name="_Toc37256280"/>
      <w:bookmarkStart w:id="1834" w:name="_Toc45890114"/>
      <w:bookmarkStart w:id="1835" w:name="_Toc52381939"/>
      <w:bookmarkStart w:id="1836" w:name="_Toc61375038"/>
      <w:bookmarkStart w:id="1837" w:name="_Toc67936390"/>
      <w:bookmarkStart w:id="1838" w:name="_Toc67937263"/>
      <w:bookmarkStart w:id="1839" w:name="_Toc76452499"/>
      <w:bookmarkStart w:id="1840" w:name="_Toc76630342"/>
      <w:bookmarkStart w:id="1841" w:name="_Toc83742902"/>
      <w:bookmarkStart w:id="1842" w:name="_Toc83887016"/>
      <w:bookmarkStart w:id="1843" w:name="_Toc83887817"/>
      <w:bookmarkStart w:id="1844" w:name="_Toc90588658"/>
      <w:r w:rsidRPr="00DF6DD6">
        <w:t>6.5B.2.2.3</w:t>
      </w:r>
      <w:r w:rsidRPr="00DF6DD6">
        <w:tab/>
        <w:t>Adjacent channel leakage ratio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45" w:name="_Toc21345558"/>
      <w:bookmarkStart w:id="1846" w:name="_Toc29806407"/>
      <w:bookmarkStart w:id="1847" w:name="_Toc37255940"/>
      <w:bookmarkStart w:id="1848" w:name="_Toc37256281"/>
      <w:bookmarkStart w:id="1849" w:name="_Toc45890115"/>
      <w:bookmarkStart w:id="1850" w:name="_Toc52381940"/>
      <w:bookmarkStart w:id="1851" w:name="_Toc61375039"/>
      <w:bookmarkStart w:id="1852" w:name="_Toc67936391"/>
      <w:bookmarkStart w:id="1853" w:name="_Toc67937264"/>
      <w:bookmarkStart w:id="1854" w:name="_Toc76452500"/>
      <w:bookmarkStart w:id="1855" w:name="_Toc76630343"/>
      <w:bookmarkStart w:id="1856" w:name="_Toc83742903"/>
      <w:bookmarkStart w:id="1857" w:name="_Toc83887017"/>
      <w:bookmarkStart w:id="1858" w:name="_Toc83887818"/>
      <w:bookmarkStart w:id="1859" w:name="_Toc90588659"/>
      <w:r w:rsidRPr="00DF6DD6">
        <w:t>6.5B.2.3</w:t>
      </w:r>
      <w:r w:rsidRPr="00DF6DD6">
        <w:tab/>
        <w:t>Inter-band EN-DC within FR1</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08CA3BA7" w14:textId="77777777" w:rsidR="00003F42" w:rsidRPr="00DF6DD6" w:rsidRDefault="00003F42" w:rsidP="00A6034C">
      <w:pPr>
        <w:pStyle w:val="Heading4"/>
      </w:pPr>
      <w:bookmarkStart w:id="1860" w:name="_Toc21345559"/>
      <w:bookmarkStart w:id="1861" w:name="_Toc29806408"/>
      <w:bookmarkStart w:id="1862" w:name="_Toc37255941"/>
      <w:bookmarkStart w:id="1863" w:name="_Toc37256282"/>
      <w:bookmarkStart w:id="1864" w:name="_Toc45890116"/>
      <w:bookmarkStart w:id="1865" w:name="_Toc52381941"/>
      <w:bookmarkStart w:id="1866" w:name="_Toc61375040"/>
      <w:bookmarkStart w:id="1867" w:name="_Toc67936392"/>
      <w:bookmarkStart w:id="1868" w:name="_Toc67937265"/>
      <w:bookmarkStart w:id="1869" w:name="_Toc76452501"/>
      <w:bookmarkStart w:id="1870" w:name="_Toc76630344"/>
      <w:bookmarkStart w:id="1871" w:name="_Toc83742904"/>
      <w:bookmarkStart w:id="1872" w:name="_Toc83887018"/>
      <w:bookmarkStart w:id="1873" w:name="_Toc83887819"/>
      <w:bookmarkStart w:id="1874" w:name="_Toc90588660"/>
      <w:r w:rsidRPr="00DF6DD6">
        <w:t>6.5B.2.3a</w:t>
      </w:r>
      <w:r w:rsidRPr="00DF6DD6">
        <w:tab/>
        <w:t>Inter-band NE-DC within FR1</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077D2EDB" w14:textId="0A4FA9E1" w:rsidR="001310A1" w:rsidRPr="00DF6DD6" w:rsidRDefault="001310A1" w:rsidP="001310A1">
      <w:pPr>
        <w:pStyle w:val="Heading4"/>
      </w:pPr>
      <w:bookmarkStart w:id="1875" w:name="_Toc21345560"/>
      <w:bookmarkStart w:id="1876" w:name="_Toc29806409"/>
      <w:bookmarkStart w:id="1877" w:name="_Toc37255942"/>
      <w:bookmarkStart w:id="1878" w:name="_Toc37256283"/>
      <w:bookmarkStart w:id="1879" w:name="_Toc45890117"/>
      <w:bookmarkStart w:id="1880" w:name="_Toc52381942"/>
      <w:bookmarkStart w:id="1881" w:name="_Toc61375041"/>
      <w:bookmarkStart w:id="1882" w:name="_Toc67936393"/>
      <w:bookmarkStart w:id="1883" w:name="_Toc67937266"/>
      <w:bookmarkStart w:id="1884" w:name="_Toc76452502"/>
      <w:bookmarkStart w:id="1885" w:name="_Toc76630345"/>
      <w:bookmarkStart w:id="1886" w:name="_Toc83742905"/>
      <w:bookmarkStart w:id="1887" w:name="_Toc83887019"/>
      <w:bookmarkStart w:id="1888" w:name="_Toc83887820"/>
      <w:bookmarkStart w:id="1889" w:name="_Toc90588661"/>
      <w:r w:rsidRPr="00DF6DD6">
        <w:t>6.5B.2.4</w:t>
      </w:r>
      <w:r w:rsidRPr="00DF6DD6">
        <w:tab/>
        <w:t>Inter-band EN-DC including FR2</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054A0631" w14:textId="54249AF0" w:rsidR="001135A5" w:rsidRDefault="001135A5" w:rsidP="001135A5">
      <w:pPr>
        <w:rPr>
          <w:rFonts w:eastAsia="Times New Roman"/>
        </w:rPr>
      </w:pPr>
      <w:bookmarkStart w:id="1890" w:name="_Toc21345561"/>
      <w:bookmarkStart w:id="1891" w:name="_Toc29806410"/>
      <w:bookmarkStart w:id="1892" w:name="_Toc37255943"/>
      <w:bookmarkStart w:id="1893" w:name="_Toc37256284"/>
      <w:bookmarkStart w:id="1894" w:name="_Toc45890118"/>
      <w:bookmarkStart w:id="189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896" w:name="_Toc61375042"/>
      <w:bookmarkStart w:id="1897" w:name="_Toc67936394"/>
      <w:bookmarkStart w:id="1898" w:name="_Toc67937267"/>
      <w:bookmarkStart w:id="1899" w:name="_Toc76452503"/>
      <w:bookmarkStart w:id="1900" w:name="_Toc76630346"/>
      <w:bookmarkStart w:id="1901" w:name="_Toc83742906"/>
      <w:bookmarkStart w:id="1902" w:name="_Toc83887020"/>
      <w:bookmarkStart w:id="1903" w:name="_Toc83887821"/>
      <w:bookmarkStart w:id="1904" w:name="_Toc90588662"/>
      <w:r w:rsidRPr="00DF6DD6">
        <w:t>6.5B.2.5</w:t>
      </w:r>
      <w:r w:rsidRPr="00DF6DD6">
        <w:tab/>
        <w:t>Inter-band EN-DC including both FR1 and FR2</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167367C" w14:textId="77777777" w:rsidR="001135A5" w:rsidRDefault="001135A5" w:rsidP="001135A5">
      <w:pPr>
        <w:rPr>
          <w:rFonts w:eastAsia="Times New Roman"/>
        </w:rPr>
      </w:pPr>
      <w:bookmarkStart w:id="1905" w:name="_Toc21345562"/>
      <w:bookmarkStart w:id="1906" w:name="_Toc29806411"/>
      <w:bookmarkStart w:id="1907" w:name="_Toc37255944"/>
      <w:bookmarkStart w:id="1908" w:name="_Toc37256285"/>
      <w:bookmarkStart w:id="1909" w:name="_Toc45890119"/>
      <w:bookmarkStart w:id="191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11" w:name="_Toc61375043"/>
      <w:bookmarkStart w:id="1912" w:name="_Toc67936395"/>
      <w:bookmarkStart w:id="1913" w:name="_Toc67937268"/>
      <w:bookmarkStart w:id="1914" w:name="_Toc76452504"/>
      <w:bookmarkStart w:id="1915" w:name="_Toc76630347"/>
      <w:bookmarkStart w:id="1916" w:name="_Toc83742907"/>
      <w:bookmarkStart w:id="1917" w:name="_Toc83887021"/>
      <w:bookmarkStart w:id="1918" w:name="_Toc83887822"/>
      <w:bookmarkStart w:id="1919" w:name="_Toc90588663"/>
      <w:r w:rsidRPr="00DF6DD6">
        <w:t>6.5B.3</w:t>
      </w:r>
      <w:r w:rsidRPr="00DF6DD6">
        <w:tab/>
        <w:t>Spurious emissions for DC</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FAC8166" w14:textId="77777777" w:rsidR="001310A1" w:rsidRPr="00DF6DD6" w:rsidRDefault="001310A1" w:rsidP="001310A1">
      <w:pPr>
        <w:pStyle w:val="Heading4"/>
      </w:pPr>
      <w:bookmarkStart w:id="1920" w:name="_Toc21345563"/>
      <w:bookmarkStart w:id="1921" w:name="_Toc29806412"/>
      <w:bookmarkStart w:id="1922" w:name="_Toc37255945"/>
      <w:bookmarkStart w:id="1923" w:name="_Toc37256286"/>
      <w:bookmarkStart w:id="1924" w:name="_Toc45890120"/>
      <w:bookmarkStart w:id="1925" w:name="_Toc52381945"/>
      <w:bookmarkStart w:id="1926" w:name="_Toc61375044"/>
      <w:bookmarkStart w:id="1927" w:name="_Toc67936396"/>
      <w:bookmarkStart w:id="1928" w:name="_Toc67937269"/>
      <w:bookmarkStart w:id="1929" w:name="_Toc76452505"/>
      <w:bookmarkStart w:id="1930" w:name="_Toc76630348"/>
      <w:bookmarkStart w:id="1931" w:name="_Toc83742908"/>
      <w:bookmarkStart w:id="1932" w:name="_Toc83887022"/>
      <w:bookmarkStart w:id="1933" w:name="_Toc83887823"/>
      <w:bookmarkStart w:id="1934" w:name="_Toc90588664"/>
      <w:r w:rsidRPr="00DF6DD6">
        <w:t>6.5B.3.1</w:t>
      </w:r>
      <w:r w:rsidRPr="00DF6DD6">
        <w:tab/>
        <w:t>Intra-band contiguous EN-DC</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14BB36F" w14:textId="77777777" w:rsidR="00096493" w:rsidRPr="00DF6DD6" w:rsidRDefault="00096493" w:rsidP="00C42558">
      <w:pPr>
        <w:pStyle w:val="Heading5"/>
      </w:pPr>
      <w:bookmarkStart w:id="1935" w:name="_Toc21345564"/>
      <w:bookmarkStart w:id="1936" w:name="_Toc29806413"/>
      <w:bookmarkStart w:id="1937" w:name="_Toc37255946"/>
      <w:bookmarkStart w:id="1938" w:name="_Toc37256287"/>
      <w:bookmarkStart w:id="1939" w:name="_Toc45890121"/>
      <w:bookmarkStart w:id="1940" w:name="_Toc52381946"/>
      <w:bookmarkStart w:id="1941" w:name="_Toc61375045"/>
      <w:bookmarkStart w:id="1942" w:name="_Toc67936397"/>
      <w:bookmarkStart w:id="1943" w:name="_Toc67937270"/>
      <w:bookmarkStart w:id="1944" w:name="_Toc76452506"/>
      <w:bookmarkStart w:id="1945" w:name="_Toc76630349"/>
      <w:bookmarkStart w:id="1946" w:name="_Toc83742909"/>
      <w:bookmarkStart w:id="1947" w:name="_Toc83887023"/>
      <w:bookmarkStart w:id="1948" w:name="_Toc83887824"/>
      <w:bookmarkStart w:id="1949" w:name="_Toc90588665"/>
      <w:r w:rsidRPr="00DF6DD6">
        <w:t>6.5B.3.1.1</w:t>
      </w:r>
      <w:r w:rsidRPr="00DF6DD6">
        <w:tab/>
        <w:t>General spurious emissions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50" w:name="_Toc21345565"/>
      <w:bookmarkStart w:id="1951" w:name="_Toc29806414"/>
      <w:bookmarkStart w:id="1952" w:name="_Toc37255947"/>
      <w:bookmarkStart w:id="1953" w:name="_Toc37256288"/>
      <w:bookmarkStart w:id="1954" w:name="_Toc45890122"/>
      <w:bookmarkStart w:id="1955" w:name="_Toc52381947"/>
      <w:bookmarkStart w:id="1956" w:name="_Toc61375046"/>
      <w:bookmarkStart w:id="1957" w:name="_Toc67936398"/>
      <w:bookmarkStart w:id="1958" w:name="_Toc67937271"/>
      <w:bookmarkStart w:id="1959" w:name="_Toc76452507"/>
      <w:bookmarkStart w:id="1960" w:name="_Toc76630350"/>
      <w:bookmarkStart w:id="1961" w:name="_Toc83742910"/>
      <w:bookmarkStart w:id="1962" w:name="_Toc83887024"/>
      <w:bookmarkStart w:id="1963" w:name="_Toc83887825"/>
      <w:bookmarkStart w:id="1964" w:name="_Toc90588666"/>
      <w:r w:rsidRPr="00DF6DD6">
        <w:t>6.5B.3.1.2</w:t>
      </w:r>
      <w:r w:rsidRPr="00DF6DD6">
        <w:tab/>
        <w:t>Spurious emission band UE co-existence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65" w:name="_Toc21345566"/>
      <w:bookmarkStart w:id="1966" w:name="_Toc29806415"/>
      <w:bookmarkStart w:id="1967" w:name="_Toc37255948"/>
      <w:bookmarkStart w:id="1968" w:name="_Toc37256289"/>
      <w:bookmarkStart w:id="1969" w:name="_Toc45890123"/>
      <w:bookmarkStart w:id="1970" w:name="_Toc52381948"/>
      <w:bookmarkStart w:id="1971" w:name="_Toc61375047"/>
      <w:bookmarkStart w:id="1972" w:name="_Toc67936399"/>
      <w:bookmarkStart w:id="1973" w:name="_Toc67937272"/>
      <w:bookmarkStart w:id="1974" w:name="_Toc76452508"/>
      <w:bookmarkStart w:id="1975" w:name="_Toc76630351"/>
      <w:bookmarkStart w:id="1976" w:name="_Toc83742911"/>
      <w:bookmarkStart w:id="1977" w:name="_Toc83887025"/>
      <w:bookmarkStart w:id="1978" w:name="_Toc83887826"/>
      <w:bookmarkStart w:id="1979" w:name="_Toc90588667"/>
      <w:r w:rsidRPr="00B94CFE">
        <w:rPr>
          <w:lang w:val="fr-FR"/>
        </w:rPr>
        <w:t>6.5B.3.2</w:t>
      </w:r>
      <w:r w:rsidRPr="00B94CFE">
        <w:rPr>
          <w:lang w:val="fr-FR"/>
        </w:rPr>
        <w:tab/>
        <w:t>Intra-band non-contiguous EN-DC</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DF2D3F7" w14:textId="77777777" w:rsidR="00844FEF" w:rsidRPr="00DF6DD6" w:rsidRDefault="00844FEF" w:rsidP="00844FEF">
      <w:pPr>
        <w:pStyle w:val="Heading5"/>
      </w:pPr>
      <w:bookmarkStart w:id="1980" w:name="_Toc21345567"/>
      <w:bookmarkStart w:id="1981" w:name="_Toc29806416"/>
      <w:bookmarkStart w:id="1982" w:name="_Toc37255949"/>
      <w:bookmarkStart w:id="1983" w:name="_Toc37256290"/>
      <w:bookmarkStart w:id="1984" w:name="_Toc45890124"/>
      <w:bookmarkStart w:id="1985" w:name="_Toc52381949"/>
      <w:bookmarkStart w:id="1986" w:name="_Toc61375048"/>
      <w:bookmarkStart w:id="1987" w:name="_Toc67936400"/>
      <w:bookmarkStart w:id="1988" w:name="_Toc67937273"/>
      <w:bookmarkStart w:id="1989" w:name="_Toc76452509"/>
      <w:bookmarkStart w:id="1990" w:name="_Toc76630352"/>
      <w:bookmarkStart w:id="1991" w:name="_Toc83742912"/>
      <w:bookmarkStart w:id="1992" w:name="_Toc83887026"/>
      <w:bookmarkStart w:id="1993" w:name="_Toc83887827"/>
      <w:bookmarkStart w:id="1994" w:name="_Toc90588668"/>
      <w:r w:rsidRPr="00DF6DD6">
        <w:t>6.5B.3.2.1</w:t>
      </w:r>
      <w:r w:rsidRPr="00DF6DD6">
        <w:tab/>
        <w:t>General spurious emissions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995" w:name="_Toc21345568"/>
      <w:bookmarkStart w:id="1996" w:name="_Toc29806417"/>
      <w:bookmarkStart w:id="1997" w:name="_Toc37255950"/>
      <w:bookmarkStart w:id="1998" w:name="_Toc37256291"/>
      <w:bookmarkStart w:id="1999" w:name="_Toc45890125"/>
      <w:bookmarkStart w:id="2000" w:name="_Toc52381950"/>
      <w:bookmarkStart w:id="2001" w:name="_Toc61375049"/>
      <w:bookmarkStart w:id="2002" w:name="_Toc67936401"/>
      <w:bookmarkStart w:id="2003" w:name="_Toc67937274"/>
      <w:bookmarkStart w:id="2004" w:name="_Toc76452510"/>
      <w:bookmarkStart w:id="2005" w:name="_Toc76630353"/>
      <w:bookmarkStart w:id="2006" w:name="_Toc83742913"/>
      <w:bookmarkStart w:id="2007" w:name="_Toc83887027"/>
      <w:bookmarkStart w:id="2008" w:name="_Toc83887828"/>
      <w:bookmarkStart w:id="2009" w:name="_Toc90588669"/>
      <w:r w:rsidRPr="00DF6DD6">
        <w:t>6.5B.3.2.2</w:t>
      </w:r>
      <w:r w:rsidRPr="00DF6DD6">
        <w:tab/>
        <w:t>Spurious emission band UE co-existence</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10" w:name="_Toc21345569"/>
      <w:bookmarkStart w:id="2011" w:name="_Toc29806418"/>
      <w:bookmarkStart w:id="2012" w:name="_Toc37255951"/>
      <w:bookmarkStart w:id="2013" w:name="_Toc37256292"/>
      <w:bookmarkStart w:id="2014" w:name="_Toc45890126"/>
      <w:bookmarkStart w:id="2015" w:name="_Toc52381951"/>
      <w:bookmarkStart w:id="2016" w:name="_Toc61375050"/>
      <w:bookmarkStart w:id="2017" w:name="_Toc67936402"/>
      <w:bookmarkStart w:id="2018" w:name="_Toc67937275"/>
      <w:bookmarkStart w:id="2019" w:name="_Toc76452511"/>
      <w:bookmarkStart w:id="2020" w:name="_Toc76630354"/>
      <w:bookmarkStart w:id="2021" w:name="_Toc83742914"/>
      <w:bookmarkStart w:id="2022" w:name="_Toc83887028"/>
      <w:bookmarkStart w:id="2023" w:name="_Toc83887829"/>
      <w:bookmarkStart w:id="2024" w:name="_Toc90588670"/>
      <w:r w:rsidRPr="00DF6DD6">
        <w:t>6.5B.3.3</w:t>
      </w:r>
      <w:r w:rsidRPr="00DF6DD6">
        <w:tab/>
        <w:t>Inter-band EN-DC within FR1</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53758F17"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uplink carriers active.  Limits on configured maximum output power for the uplink according to </w:t>
      </w:r>
      <w:r w:rsidR="00B94AF2">
        <w:t>clause</w:t>
      </w:r>
      <w:r w:rsidR="00A45A56" w:rsidRPr="00DF6DD6">
        <w:t xml:space="preserve"> 6.2B.4 apply.</w:t>
      </w:r>
      <w:r w:rsidR="00280D7D">
        <w:t xml:space="preserve"> </w:t>
      </w:r>
      <w:r w:rsidR="00280D7D" w:rsidRPr="00A1115A">
        <w:t xml:space="preserve">If for some frequency a spurious emission requirement of </w:t>
      </w:r>
      <w:r w:rsidR="00280D7D">
        <w:t xml:space="preserve">an </w:t>
      </w:r>
      <w:r w:rsidR="00280D7D" w:rsidRPr="00A1115A">
        <w:t>individual component carrier overlaps with the spectrum emission mask or channel bandwidth of another component carrier then it does not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25" w:name="_Toc21345570"/>
      <w:bookmarkStart w:id="2026" w:name="_Toc29806419"/>
      <w:bookmarkStart w:id="2027" w:name="_Toc37255952"/>
      <w:bookmarkStart w:id="2028" w:name="_Toc37256293"/>
      <w:bookmarkStart w:id="2029" w:name="_Toc45890127"/>
      <w:bookmarkStart w:id="2030" w:name="_Toc52381952"/>
      <w:bookmarkStart w:id="2031" w:name="_Toc61375051"/>
      <w:bookmarkStart w:id="2032" w:name="_Toc67936403"/>
      <w:bookmarkStart w:id="2033" w:name="_Toc67937276"/>
      <w:bookmarkStart w:id="2034" w:name="_Toc76452512"/>
      <w:bookmarkStart w:id="2035" w:name="_Toc76630355"/>
      <w:bookmarkStart w:id="2036" w:name="_Toc83742915"/>
      <w:bookmarkStart w:id="2037" w:name="_Toc83887029"/>
      <w:bookmarkStart w:id="2038" w:name="_Toc83887830"/>
      <w:bookmarkStart w:id="2039" w:name="_Toc90588671"/>
      <w:r w:rsidRPr="00DF6DD6">
        <w:t>6.5B.3.3.</w:t>
      </w:r>
      <w:r w:rsidR="003068D8" w:rsidRPr="00DF6DD6">
        <w:t>2</w:t>
      </w:r>
      <w:r w:rsidRPr="00DF6DD6">
        <w:tab/>
        <w:t>Spurious emission band UE co-existence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895A89C" w14:textId="77777777" w:rsidR="00944F3A" w:rsidRPr="00944F3A" w:rsidRDefault="00944F3A" w:rsidP="00944F3A">
      <w:pPr>
        <w:rPr>
          <w:rFonts w:eastAsiaTheme="minorEastAsia"/>
        </w:rPr>
      </w:pPr>
      <w:r w:rsidRPr="00944F3A">
        <w:rPr>
          <w:rFonts w:eastAsiaTheme="minorEastAsia"/>
        </w:rPr>
        <w:t>This clause specifies additional the requirements for uplink EN-DC coexistence with protected bands with the single CC uplink assigned to E-UTRA and NR bands for the specified uplink carrier aggregation configurations in Table 6.5B.3.3.2-1.</w:t>
      </w:r>
      <w:r w:rsidRPr="00944F3A">
        <w:rPr>
          <w:rFonts w:eastAsiaTheme="minorEastAsia" w:hint="eastAsia"/>
          <w:lang w:eastAsia="ja-JP"/>
        </w:rPr>
        <w:t xml:space="preserve"> </w:t>
      </w:r>
      <w:r w:rsidRPr="00944F3A">
        <w:rPr>
          <w:rFonts w:eastAsiaTheme="minorEastAsia"/>
          <w:lang w:val="en-US"/>
        </w:rPr>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r w:rsidRPr="00944F3A">
        <w:rPr>
          <w:rFonts w:eastAsiaTheme="minorEastAsia"/>
        </w:rPr>
        <w:t>.</w:t>
      </w:r>
    </w:p>
    <w:p w14:paraId="6072353F" w14:textId="2239888D" w:rsidR="00944F3A" w:rsidRPr="00944F3A" w:rsidRDefault="00944F3A" w:rsidP="00944F3A">
      <w:pPr>
        <w:rPr>
          <w:rFonts w:eastAsiaTheme="minorEastAsia"/>
        </w:rPr>
      </w:pPr>
      <w:r w:rsidRPr="00944F3A">
        <w:rPr>
          <w:rFonts w:eastAsiaTheme="minorEastAsia"/>
        </w:rPr>
        <w:t>The requirements in Table 6.5B.3.3.2-1 apply on each component carrier with all component carriers are active.</w:t>
      </w:r>
    </w:p>
    <w:p w14:paraId="3F66F1D1" w14:textId="280BFA92" w:rsidR="00901E47" w:rsidRDefault="00944F3A" w:rsidP="00944F3A">
      <w:pPr>
        <w:pStyle w:val="NO"/>
      </w:pPr>
      <w:r w:rsidRPr="00944F3A">
        <w:t>NOTE:</w:t>
      </w:r>
      <w:r w:rsidRPr="00944F3A">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w:t>
      </w:r>
      <w:r w:rsidRPr="00944F3A">
        <w:rPr>
          <w:lang w:val="en-US"/>
        </w:rPr>
        <w:t xml:space="preserve"> 6.5.3.2 of [2] and clause 6.6.3.2 of [4] </w:t>
      </w:r>
      <w:r w:rsidRPr="00944F3A">
        <w:t>would be considered to be verified by the measurements verifying the uplink single carrier UE to UE co-existence requirements..</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44F3A" w:rsidRPr="00944F3A" w14:paraId="05829EB7" w14:textId="77777777" w:rsidTr="001C54BA">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39A3F9" w14:textId="77777777" w:rsidR="00944F3A" w:rsidRPr="00944F3A" w:rsidRDefault="00944F3A" w:rsidP="00944F3A">
            <w:pPr>
              <w:keepLines/>
              <w:spacing w:after="0"/>
              <w:jc w:val="center"/>
              <w:rPr>
                <w:rFonts w:ascii="Arial" w:eastAsiaTheme="minorEastAsia" w:hAnsi="Arial"/>
                <w:b/>
                <w:sz w:val="18"/>
                <w:lang w:eastAsia="ja-JP"/>
              </w:rPr>
            </w:pPr>
            <w:r w:rsidRPr="00944F3A">
              <w:rPr>
                <w:rFonts w:ascii="Arial" w:eastAsiaTheme="minorEastAsia" w:hAnsi="Arial"/>
                <w:b/>
                <w:sz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3C543504"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 xml:space="preserve">Spurious emission </w:t>
            </w:r>
          </w:p>
        </w:tc>
      </w:tr>
      <w:tr w:rsidR="00944F3A" w:rsidRPr="00944F3A" w14:paraId="60CD49F1" w14:textId="77777777" w:rsidTr="001C54BA">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0F9829" w14:textId="77777777" w:rsidR="00944F3A" w:rsidRPr="00944F3A" w:rsidRDefault="00944F3A" w:rsidP="00944F3A">
            <w:pPr>
              <w:spacing w:after="0"/>
              <w:rPr>
                <w:rFonts w:ascii="Arial" w:eastAsiaTheme="minorEastAsia"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144D5A41"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14:paraId="768C1EB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844286"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04F91747"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62FEB75D" w14:textId="77777777" w:rsidR="00944F3A" w:rsidRPr="00944F3A" w:rsidRDefault="00944F3A" w:rsidP="00944F3A">
            <w:pPr>
              <w:keepLines/>
              <w:spacing w:after="0"/>
              <w:jc w:val="center"/>
              <w:rPr>
                <w:rFonts w:ascii="Arial" w:eastAsiaTheme="minorEastAsia" w:hAnsi="Arial"/>
                <w:b/>
                <w:sz w:val="18"/>
              </w:rPr>
            </w:pPr>
            <w:r w:rsidRPr="00944F3A">
              <w:rPr>
                <w:rFonts w:ascii="Arial" w:eastAsiaTheme="minorEastAsia" w:hAnsi="Arial"/>
                <w:b/>
                <w:sz w:val="18"/>
              </w:rPr>
              <w:t>NOTE</w:t>
            </w:r>
          </w:p>
        </w:tc>
      </w:tr>
      <w:tr w:rsidR="00944F3A" w:rsidRPr="00944F3A" w14:paraId="3080A197" w14:textId="77777777" w:rsidTr="0002789D">
        <w:trPr>
          <w:trHeight w:val="188"/>
          <w:jc w:val="center"/>
        </w:trPr>
        <w:tc>
          <w:tcPr>
            <w:tcW w:w="1632" w:type="dxa"/>
            <w:tcBorders>
              <w:top w:val="single" w:sz="4" w:space="0" w:color="auto"/>
              <w:left w:val="single" w:sz="4" w:space="0" w:color="auto"/>
              <w:right w:val="single" w:sz="4" w:space="0" w:color="auto"/>
            </w:tcBorders>
            <w:vAlign w:val="center"/>
            <w:hideMark/>
          </w:tcPr>
          <w:p w14:paraId="74C04705" w14:textId="1EB97352" w:rsidR="00944F3A" w:rsidRPr="00944F3A" w:rsidRDefault="00944F3A" w:rsidP="00944F3A">
            <w:pPr>
              <w:pStyle w:val="TAC"/>
              <w:rPr>
                <w:lang w:eastAsia="ja-JP"/>
              </w:rPr>
            </w:pPr>
            <w:r w:rsidRPr="00944F3A">
              <w:rPr>
                <w:lang w:eastAsia="ja-JP"/>
              </w:rPr>
              <w:t>DC_1_n28</w:t>
            </w:r>
          </w:p>
        </w:tc>
        <w:tc>
          <w:tcPr>
            <w:tcW w:w="2864" w:type="dxa"/>
            <w:tcBorders>
              <w:top w:val="single" w:sz="4" w:space="0" w:color="auto"/>
              <w:left w:val="nil"/>
              <w:bottom w:val="single" w:sz="4" w:space="0" w:color="auto"/>
              <w:right w:val="single" w:sz="4" w:space="0" w:color="auto"/>
            </w:tcBorders>
            <w:vAlign w:val="center"/>
            <w:hideMark/>
          </w:tcPr>
          <w:p w14:paraId="0F717D9C"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0FEC87A4" w14:textId="77777777" w:rsidR="00944F3A" w:rsidRPr="00944F3A" w:rsidRDefault="00944F3A" w:rsidP="00944F3A">
            <w:pPr>
              <w:pStyle w:val="TAC"/>
              <w:rPr>
                <w:rFonts w:eastAsia="PMingLiU"/>
              </w:rPr>
            </w:pPr>
            <w:r w:rsidRPr="00944F3A">
              <w:t>470</w:t>
            </w:r>
          </w:p>
        </w:tc>
        <w:tc>
          <w:tcPr>
            <w:tcW w:w="310" w:type="dxa"/>
            <w:tcBorders>
              <w:top w:val="single" w:sz="4" w:space="0" w:color="auto"/>
              <w:left w:val="nil"/>
              <w:bottom w:val="single" w:sz="4" w:space="0" w:color="auto"/>
              <w:right w:val="single" w:sz="4" w:space="0" w:color="auto"/>
            </w:tcBorders>
            <w:hideMark/>
          </w:tcPr>
          <w:p w14:paraId="001C5A60"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AC3C667" w14:textId="77777777" w:rsidR="00944F3A" w:rsidRPr="00944F3A" w:rsidRDefault="00944F3A" w:rsidP="00944F3A">
            <w:pPr>
              <w:pStyle w:val="TAC"/>
              <w:rPr>
                <w:rFonts w:eastAsia="PMingLiU"/>
              </w:rPr>
            </w:pPr>
            <w:r w:rsidRPr="00944F3A">
              <w:t>694</w:t>
            </w:r>
          </w:p>
        </w:tc>
        <w:tc>
          <w:tcPr>
            <w:tcW w:w="1172" w:type="dxa"/>
            <w:tcBorders>
              <w:top w:val="single" w:sz="4" w:space="0" w:color="auto"/>
              <w:left w:val="nil"/>
              <w:bottom w:val="single" w:sz="4" w:space="0" w:color="auto"/>
              <w:right w:val="single" w:sz="4" w:space="0" w:color="auto"/>
            </w:tcBorders>
            <w:hideMark/>
          </w:tcPr>
          <w:p w14:paraId="239F39BC" w14:textId="77777777" w:rsidR="00944F3A" w:rsidRPr="00944F3A" w:rsidRDefault="00944F3A" w:rsidP="00944F3A">
            <w:pPr>
              <w:pStyle w:val="TAC"/>
              <w:rPr>
                <w:rFonts w:eastAsia="PMingLiU"/>
              </w:rPr>
            </w:pPr>
            <w:r w:rsidRPr="00944F3A">
              <w:t>-42</w:t>
            </w:r>
          </w:p>
        </w:tc>
        <w:tc>
          <w:tcPr>
            <w:tcW w:w="749" w:type="dxa"/>
            <w:tcBorders>
              <w:top w:val="single" w:sz="4" w:space="0" w:color="auto"/>
              <w:left w:val="nil"/>
              <w:bottom w:val="single" w:sz="4" w:space="0" w:color="auto"/>
              <w:right w:val="single" w:sz="4" w:space="0" w:color="auto"/>
            </w:tcBorders>
            <w:noWrap/>
            <w:hideMark/>
          </w:tcPr>
          <w:p w14:paraId="2E769AC5" w14:textId="77777777" w:rsidR="00944F3A" w:rsidRPr="00944F3A" w:rsidRDefault="00944F3A" w:rsidP="00944F3A">
            <w:pPr>
              <w:pStyle w:val="TAC"/>
              <w:rPr>
                <w:rFonts w:eastAsia="PMingLiU"/>
              </w:rPr>
            </w:pPr>
            <w:r w:rsidRPr="00944F3A">
              <w:t>8</w:t>
            </w:r>
          </w:p>
        </w:tc>
        <w:tc>
          <w:tcPr>
            <w:tcW w:w="1228" w:type="dxa"/>
            <w:tcBorders>
              <w:top w:val="single" w:sz="4" w:space="0" w:color="auto"/>
              <w:left w:val="nil"/>
              <w:bottom w:val="single" w:sz="4" w:space="0" w:color="auto"/>
              <w:right w:val="single" w:sz="4" w:space="0" w:color="auto"/>
            </w:tcBorders>
            <w:noWrap/>
            <w:hideMark/>
          </w:tcPr>
          <w:p w14:paraId="171C3742" w14:textId="77777777" w:rsidR="00944F3A" w:rsidRPr="00944F3A" w:rsidRDefault="00944F3A" w:rsidP="00944F3A">
            <w:pPr>
              <w:pStyle w:val="TAC"/>
              <w:rPr>
                <w:rFonts w:eastAsia="PMingLiU"/>
                <w:lang w:eastAsia="ko-KR"/>
              </w:rPr>
            </w:pPr>
            <w:r w:rsidRPr="00944F3A">
              <w:t>5, 17</w:t>
            </w:r>
          </w:p>
        </w:tc>
      </w:tr>
      <w:tr w:rsidR="00944F3A" w:rsidRPr="00944F3A" w14:paraId="7BE6E6DD" w14:textId="77777777" w:rsidTr="0002789D">
        <w:trPr>
          <w:trHeight w:val="188"/>
          <w:jc w:val="center"/>
        </w:trPr>
        <w:tc>
          <w:tcPr>
            <w:tcW w:w="1632" w:type="dxa"/>
            <w:tcBorders>
              <w:left w:val="single" w:sz="4" w:space="0" w:color="auto"/>
              <w:right w:val="single" w:sz="4" w:space="0" w:color="auto"/>
            </w:tcBorders>
            <w:vAlign w:val="center"/>
            <w:hideMark/>
          </w:tcPr>
          <w:p w14:paraId="51C3E3B0"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302BBD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AEE00D2"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hideMark/>
          </w:tcPr>
          <w:p w14:paraId="17A27BF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F798592"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hideMark/>
          </w:tcPr>
          <w:p w14:paraId="040614A6"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hideMark/>
          </w:tcPr>
          <w:p w14:paraId="7852D947"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hideMark/>
          </w:tcPr>
          <w:p w14:paraId="1D6662BE" w14:textId="77777777" w:rsidR="00944F3A" w:rsidRPr="00944F3A" w:rsidRDefault="00944F3A" w:rsidP="00944F3A">
            <w:pPr>
              <w:pStyle w:val="TAC"/>
              <w:rPr>
                <w:lang w:eastAsia="ja-JP"/>
              </w:rPr>
            </w:pPr>
            <w:r w:rsidRPr="00944F3A">
              <w:t>14</w:t>
            </w:r>
          </w:p>
        </w:tc>
      </w:tr>
      <w:tr w:rsidR="00944F3A" w:rsidRPr="00944F3A" w14:paraId="3431A866" w14:textId="77777777" w:rsidTr="0002789D">
        <w:trPr>
          <w:trHeight w:val="188"/>
          <w:jc w:val="center"/>
        </w:trPr>
        <w:tc>
          <w:tcPr>
            <w:tcW w:w="1632" w:type="dxa"/>
            <w:tcBorders>
              <w:left w:val="single" w:sz="4" w:space="0" w:color="auto"/>
              <w:right w:val="single" w:sz="4" w:space="0" w:color="auto"/>
            </w:tcBorders>
            <w:vAlign w:val="center"/>
            <w:hideMark/>
          </w:tcPr>
          <w:p w14:paraId="6433B64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EE5984B"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9103370"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hideMark/>
          </w:tcPr>
          <w:p w14:paraId="3D922063"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29F1417F"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hideMark/>
          </w:tcPr>
          <w:p w14:paraId="276A5C36"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hideMark/>
          </w:tcPr>
          <w:p w14:paraId="36604A8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hideMark/>
          </w:tcPr>
          <w:p w14:paraId="2716E3E6" w14:textId="77777777" w:rsidR="00944F3A" w:rsidRPr="00944F3A" w:rsidRDefault="00944F3A" w:rsidP="00944F3A">
            <w:pPr>
              <w:pStyle w:val="TAC"/>
              <w:rPr>
                <w:rFonts w:eastAsia="PMingLiU"/>
                <w:lang w:eastAsia="ko-KR"/>
              </w:rPr>
            </w:pPr>
            <w:r w:rsidRPr="00944F3A">
              <w:t>5</w:t>
            </w:r>
          </w:p>
        </w:tc>
      </w:tr>
      <w:tr w:rsidR="00944F3A" w:rsidRPr="00944F3A" w14:paraId="4857E781" w14:textId="77777777" w:rsidTr="0002789D">
        <w:trPr>
          <w:trHeight w:val="188"/>
          <w:jc w:val="center"/>
        </w:trPr>
        <w:tc>
          <w:tcPr>
            <w:tcW w:w="1632" w:type="dxa"/>
            <w:tcBorders>
              <w:left w:val="single" w:sz="4" w:space="0" w:color="auto"/>
              <w:right w:val="single" w:sz="4" w:space="0" w:color="auto"/>
            </w:tcBorders>
            <w:vAlign w:val="center"/>
            <w:hideMark/>
          </w:tcPr>
          <w:p w14:paraId="70163395"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C5D5D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6AA4725"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hideMark/>
          </w:tcPr>
          <w:p w14:paraId="6D781155"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23DE13E"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hideMark/>
          </w:tcPr>
          <w:p w14:paraId="0AF6C8A4"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hideMark/>
          </w:tcPr>
          <w:p w14:paraId="387BE923"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tcPr>
          <w:p w14:paraId="04ABA7FA" w14:textId="77777777" w:rsidR="00944F3A" w:rsidRPr="00944F3A" w:rsidRDefault="00944F3A" w:rsidP="00944F3A">
            <w:pPr>
              <w:pStyle w:val="TAC"/>
              <w:rPr>
                <w:lang w:eastAsia="ja-JP"/>
              </w:rPr>
            </w:pPr>
          </w:p>
        </w:tc>
      </w:tr>
      <w:tr w:rsidR="00944F3A" w:rsidRPr="00944F3A" w14:paraId="408DB276" w14:textId="77777777" w:rsidTr="0002789D">
        <w:trPr>
          <w:trHeight w:val="188"/>
          <w:jc w:val="center"/>
        </w:trPr>
        <w:tc>
          <w:tcPr>
            <w:tcW w:w="1632" w:type="dxa"/>
            <w:tcBorders>
              <w:left w:val="single" w:sz="4" w:space="0" w:color="auto"/>
              <w:bottom w:val="single" w:sz="4" w:space="0" w:color="auto"/>
              <w:right w:val="single" w:sz="4" w:space="0" w:color="auto"/>
            </w:tcBorders>
            <w:vAlign w:val="center"/>
            <w:hideMark/>
          </w:tcPr>
          <w:p w14:paraId="6F5916DA"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47CEA4FA"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5D9BE75B" w14:textId="77777777" w:rsidR="00944F3A" w:rsidRPr="00944F3A" w:rsidRDefault="00944F3A" w:rsidP="00944F3A">
            <w:pPr>
              <w:pStyle w:val="TAC"/>
            </w:pPr>
            <w:r w:rsidRPr="00944F3A">
              <w:t>662</w:t>
            </w:r>
          </w:p>
        </w:tc>
        <w:tc>
          <w:tcPr>
            <w:tcW w:w="310" w:type="dxa"/>
            <w:tcBorders>
              <w:top w:val="single" w:sz="4" w:space="0" w:color="auto"/>
              <w:left w:val="nil"/>
              <w:bottom w:val="single" w:sz="4" w:space="0" w:color="auto"/>
              <w:right w:val="single" w:sz="4" w:space="0" w:color="auto"/>
            </w:tcBorders>
            <w:hideMark/>
          </w:tcPr>
          <w:p w14:paraId="41077469"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609BEA1" w14:textId="77777777" w:rsidR="00944F3A" w:rsidRPr="00944F3A" w:rsidRDefault="00944F3A" w:rsidP="00944F3A">
            <w:pPr>
              <w:pStyle w:val="TAC"/>
            </w:pPr>
            <w:r w:rsidRPr="00944F3A">
              <w:t>694</w:t>
            </w:r>
          </w:p>
        </w:tc>
        <w:tc>
          <w:tcPr>
            <w:tcW w:w="1172" w:type="dxa"/>
            <w:tcBorders>
              <w:top w:val="single" w:sz="4" w:space="0" w:color="auto"/>
              <w:left w:val="nil"/>
              <w:bottom w:val="single" w:sz="4" w:space="0" w:color="auto"/>
              <w:right w:val="single" w:sz="4" w:space="0" w:color="auto"/>
            </w:tcBorders>
            <w:hideMark/>
          </w:tcPr>
          <w:p w14:paraId="4EE30233" w14:textId="77777777" w:rsidR="00944F3A" w:rsidRPr="00944F3A" w:rsidRDefault="00944F3A" w:rsidP="00944F3A">
            <w:pPr>
              <w:pStyle w:val="TAC"/>
            </w:pPr>
            <w:r w:rsidRPr="00944F3A">
              <w:t>-26.2</w:t>
            </w:r>
          </w:p>
        </w:tc>
        <w:tc>
          <w:tcPr>
            <w:tcW w:w="749" w:type="dxa"/>
            <w:tcBorders>
              <w:top w:val="single" w:sz="4" w:space="0" w:color="auto"/>
              <w:left w:val="nil"/>
              <w:bottom w:val="single" w:sz="4" w:space="0" w:color="auto"/>
              <w:right w:val="single" w:sz="4" w:space="0" w:color="auto"/>
            </w:tcBorders>
            <w:noWrap/>
            <w:hideMark/>
          </w:tcPr>
          <w:p w14:paraId="75D844F4" w14:textId="77777777" w:rsidR="00944F3A" w:rsidRPr="00944F3A" w:rsidRDefault="00944F3A" w:rsidP="00944F3A">
            <w:pPr>
              <w:pStyle w:val="TAC"/>
            </w:pPr>
            <w:r w:rsidRPr="00944F3A">
              <w:t>6</w:t>
            </w:r>
          </w:p>
        </w:tc>
        <w:tc>
          <w:tcPr>
            <w:tcW w:w="1228" w:type="dxa"/>
            <w:tcBorders>
              <w:top w:val="single" w:sz="4" w:space="0" w:color="auto"/>
              <w:left w:val="nil"/>
              <w:bottom w:val="single" w:sz="4" w:space="0" w:color="auto"/>
              <w:right w:val="single" w:sz="4" w:space="0" w:color="auto"/>
            </w:tcBorders>
            <w:noWrap/>
            <w:hideMark/>
          </w:tcPr>
          <w:p w14:paraId="04DA2A19" w14:textId="77777777" w:rsidR="00944F3A" w:rsidRPr="00944F3A" w:rsidRDefault="00944F3A" w:rsidP="00944F3A">
            <w:pPr>
              <w:pStyle w:val="TAC"/>
              <w:rPr>
                <w:lang w:eastAsia="ja-JP"/>
              </w:rPr>
            </w:pPr>
            <w:r w:rsidRPr="00944F3A">
              <w:t>5</w:t>
            </w:r>
          </w:p>
        </w:tc>
      </w:tr>
      <w:tr w:rsidR="00944F3A" w:rsidRPr="00944F3A" w14:paraId="7462A3AC"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18C9E2A" w14:textId="008F98D9" w:rsidR="00944F3A" w:rsidRPr="00944F3A" w:rsidRDefault="00944F3A" w:rsidP="00944F3A">
            <w:pPr>
              <w:pStyle w:val="TAC"/>
            </w:pPr>
            <w:r w:rsidRPr="00944F3A">
              <w:rPr>
                <w:lang w:eastAsia="ja-JP"/>
              </w:rPr>
              <w:t>DC_1_n40</w:t>
            </w:r>
          </w:p>
        </w:tc>
        <w:tc>
          <w:tcPr>
            <w:tcW w:w="2864" w:type="dxa"/>
            <w:tcBorders>
              <w:top w:val="single" w:sz="4" w:space="0" w:color="auto"/>
              <w:left w:val="nil"/>
              <w:bottom w:val="single" w:sz="4" w:space="0" w:color="auto"/>
              <w:right w:val="single" w:sz="4" w:space="0" w:color="auto"/>
            </w:tcBorders>
            <w:vAlign w:val="center"/>
            <w:hideMark/>
          </w:tcPr>
          <w:p w14:paraId="5A9C719F"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EBFBBBA"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9195AD" w14:textId="77777777" w:rsidR="00944F3A" w:rsidRPr="00944F3A" w:rsidRDefault="00944F3A" w:rsidP="00944F3A">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827F626"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1AE3A7"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29C3AF5"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E8EB92B" w14:textId="77777777" w:rsidR="00944F3A" w:rsidRPr="00944F3A" w:rsidRDefault="00944F3A" w:rsidP="00944F3A">
            <w:pPr>
              <w:pStyle w:val="TAC"/>
              <w:rPr>
                <w:szCs w:val="16"/>
              </w:rPr>
            </w:pPr>
            <w:r w:rsidRPr="00944F3A">
              <w:rPr>
                <w:lang w:eastAsia="ja-JP"/>
              </w:rPr>
              <w:t>3</w:t>
            </w:r>
          </w:p>
        </w:tc>
      </w:tr>
      <w:tr w:rsidR="00944F3A" w:rsidRPr="00944F3A" w14:paraId="2DE304D7"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23CF49" w14:textId="1A82724A" w:rsidR="00944F3A" w:rsidRPr="00944F3A" w:rsidRDefault="00396167" w:rsidP="00944F3A">
            <w:pPr>
              <w:pStyle w:val="TAC"/>
              <w:rPr>
                <w:lang w:eastAsia="ja-JP"/>
              </w:rPr>
            </w:pPr>
            <w:r w:rsidRPr="00944F3A">
              <w:rPr>
                <w:rFonts w:eastAsia="PMingLiU"/>
                <w:lang w:eastAsia="ja-JP"/>
              </w:rPr>
              <w:t>DC</w:t>
            </w:r>
            <w:r w:rsidRPr="00944F3A">
              <w:t>_</w:t>
            </w:r>
            <w:r w:rsidRPr="00944F3A">
              <w:rPr>
                <w:rFonts w:eastAsia="PMingLiU"/>
                <w:lang w:eastAsia="zh-TW"/>
              </w:rPr>
              <w:t>3</w:t>
            </w:r>
            <w:r w:rsidRPr="00944F3A">
              <w:t>_</w:t>
            </w:r>
            <w:r w:rsidRPr="00944F3A">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D3F3FD"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6B443442" w14:textId="77777777" w:rsidR="00944F3A" w:rsidRPr="00944F3A" w:rsidRDefault="00944F3A" w:rsidP="00944F3A">
            <w:pPr>
              <w:pStyle w:val="TAC"/>
              <w:rPr>
                <w:rFonts w:eastAsia="PMingLiU"/>
              </w:rPr>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3295B1DA"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33D4C4FF" w14:textId="77777777" w:rsidR="00944F3A" w:rsidRPr="00944F3A" w:rsidRDefault="00944F3A" w:rsidP="00944F3A">
            <w:pPr>
              <w:pStyle w:val="TAC"/>
              <w:rPr>
                <w:rFonts w:eastAsia="PMingLiU"/>
              </w:rPr>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04964B73" w14:textId="77777777" w:rsidR="00944F3A" w:rsidRPr="00944F3A" w:rsidRDefault="00944F3A" w:rsidP="00944F3A">
            <w:pPr>
              <w:pStyle w:val="TAC"/>
              <w:rPr>
                <w:rFonts w:eastAsia="PMingLiU"/>
              </w:rPr>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14D921F8" w14:textId="77777777" w:rsidR="00944F3A" w:rsidRPr="00944F3A" w:rsidRDefault="00944F3A" w:rsidP="00944F3A">
            <w:pPr>
              <w:pStyle w:val="TAC"/>
              <w:rPr>
                <w:rFonts w:eastAsia="PMingLiU"/>
              </w:rPr>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68F8DA7E" w14:textId="77777777" w:rsidR="00944F3A" w:rsidRPr="00944F3A" w:rsidRDefault="00944F3A" w:rsidP="00944F3A">
            <w:pPr>
              <w:pStyle w:val="TAC"/>
              <w:rPr>
                <w:rFonts w:eastAsia="PMingLiU"/>
                <w:lang w:eastAsia="ko-KR"/>
              </w:rPr>
            </w:pPr>
            <w:r w:rsidRPr="00944F3A">
              <w:t>13</w:t>
            </w:r>
          </w:p>
        </w:tc>
      </w:tr>
      <w:tr w:rsidR="00944F3A" w:rsidRPr="00944F3A" w14:paraId="1ABEEDDF" w14:textId="77777777" w:rsidTr="00396167">
        <w:trPr>
          <w:trHeight w:val="188"/>
          <w:jc w:val="center"/>
        </w:trPr>
        <w:tc>
          <w:tcPr>
            <w:tcW w:w="1632" w:type="dxa"/>
            <w:tcBorders>
              <w:left w:val="single" w:sz="4" w:space="0" w:color="auto"/>
              <w:right w:val="single" w:sz="4" w:space="0" w:color="auto"/>
            </w:tcBorders>
            <w:vAlign w:val="center"/>
            <w:hideMark/>
          </w:tcPr>
          <w:p w14:paraId="793D899D"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D54040"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80EA69A" w14:textId="77777777" w:rsidR="00944F3A" w:rsidRPr="00944F3A" w:rsidRDefault="00944F3A" w:rsidP="00944F3A">
            <w:pPr>
              <w:pStyle w:val="TAC"/>
            </w:pPr>
            <w:r w:rsidRPr="00944F3A">
              <w:t>470</w:t>
            </w:r>
          </w:p>
        </w:tc>
        <w:tc>
          <w:tcPr>
            <w:tcW w:w="310" w:type="dxa"/>
            <w:tcBorders>
              <w:top w:val="single" w:sz="4" w:space="0" w:color="auto"/>
              <w:left w:val="nil"/>
              <w:bottom w:val="single" w:sz="4" w:space="0" w:color="auto"/>
              <w:right w:val="single" w:sz="4" w:space="0" w:color="auto"/>
            </w:tcBorders>
            <w:vAlign w:val="center"/>
            <w:hideMark/>
          </w:tcPr>
          <w:p w14:paraId="251A2323"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6C2AA3D" w14:textId="77777777" w:rsidR="00944F3A" w:rsidRPr="00944F3A" w:rsidRDefault="00944F3A" w:rsidP="00944F3A">
            <w:pPr>
              <w:pStyle w:val="TAC"/>
            </w:pPr>
            <w:r w:rsidRPr="00944F3A">
              <w:t>710</w:t>
            </w:r>
          </w:p>
        </w:tc>
        <w:tc>
          <w:tcPr>
            <w:tcW w:w="1172" w:type="dxa"/>
            <w:tcBorders>
              <w:top w:val="single" w:sz="4" w:space="0" w:color="auto"/>
              <w:left w:val="nil"/>
              <w:bottom w:val="single" w:sz="4" w:space="0" w:color="auto"/>
              <w:right w:val="single" w:sz="4" w:space="0" w:color="auto"/>
            </w:tcBorders>
            <w:vAlign w:val="center"/>
            <w:hideMark/>
          </w:tcPr>
          <w:p w14:paraId="2509CCAA" w14:textId="77777777" w:rsidR="00944F3A" w:rsidRPr="00944F3A" w:rsidRDefault="00944F3A" w:rsidP="00944F3A">
            <w:pPr>
              <w:pStyle w:val="TAC"/>
              <w:rPr>
                <w:lang w:eastAsia="ja-JP"/>
              </w:rPr>
            </w:pPr>
            <w:r w:rsidRPr="00944F3A">
              <w:t>-26.2</w:t>
            </w:r>
          </w:p>
        </w:tc>
        <w:tc>
          <w:tcPr>
            <w:tcW w:w="749" w:type="dxa"/>
            <w:tcBorders>
              <w:top w:val="single" w:sz="4" w:space="0" w:color="auto"/>
              <w:left w:val="nil"/>
              <w:bottom w:val="single" w:sz="4" w:space="0" w:color="auto"/>
              <w:right w:val="single" w:sz="4" w:space="0" w:color="auto"/>
            </w:tcBorders>
            <w:noWrap/>
            <w:vAlign w:val="center"/>
            <w:hideMark/>
          </w:tcPr>
          <w:p w14:paraId="03FD5BD2" w14:textId="77777777" w:rsidR="00944F3A" w:rsidRPr="00944F3A" w:rsidRDefault="00944F3A" w:rsidP="00944F3A">
            <w:pPr>
              <w:pStyle w:val="TAC"/>
              <w:rPr>
                <w:lang w:eastAsia="ja-JP"/>
              </w:rPr>
            </w:pPr>
            <w:r w:rsidRPr="00944F3A">
              <w:t>6</w:t>
            </w:r>
          </w:p>
        </w:tc>
        <w:tc>
          <w:tcPr>
            <w:tcW w:w="1228" w:type="dxa"/>
            <w:tcBorders>
              <w:top w:val="single" w:sz="4" w:space="0" w:color="auto"/>
              <w:left w:val="nil"/>
              <w:bottom w:val="single" w:sz="4" w:space="0" w:color="auto"/>
              <w:right w:val="single" w:sz="4" w:space="0" w:color="auto"/>
            </w:tcBorders>
            <w:noWrap/>
            <w:vAlign w:val="center"/>
            <w:hideMark/>
          </w:tcPr>
          <w:p w14:paraId="29B83466" w14:textId="77777777" w:rsidR="00944F3A" w:rsidRPr="00944F3A" w:rsidRDefault="00944F3A" w:rsidP="00944F3A">
            <w:pPr>
              <w:pStyle w:val="TAC"/>
              <w:rPr>
                <w:lang w:eastAsia="ja-JP"/>
              </w:rPr>
            </w:pPr>
            <w:r w:rsidRPr="00944F3A">
              <w:rPr>
                <w:lang w:eastAsia="ja-JP"/>
              </w:rPr>
              <w:t>14</w:t>
            </w:r>
          </w:p>
        </w:tc>
      </w:tr>
      <w:tr w:rsidR="00944F3A" w:rsidRPr="00944F3A" w14:paraId="5554A372" w14:textId="77777777" w:rsidTr="00396167">
        <w:trPr>
          <w:trHeight w:val="188"/>
          <w:jc w:val="center"/>
        </w:trPr>
        <w:tc>
          <w:tcPr>
            <w:tcW w:w="1632" w:type="dxa"/>
            <w:tcBorders>
              <w:left w:val="single" w:sz="4" w:space="0" w:color="auto"/>
              <w:right w:val="single" w:sz="4" w:space="0" w:color="auto"/>
            </w:tcBorders>
            <w:vAlign w:val="center"/>
            <w:hideMark/>
          </w:tcPr>
          <w:p w14:paraId="29B83C0F"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BE4E032" w14:textId="77777777" w:rsidR="00944F3A" w:rsidRPr="00944F3A" w:rsidRDefault="00944F3A" w:rsidP="00944F3A">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3679A25A" w14:textId="77777777" w:rsidR="00944F3A" w:rsidRPr="00944F3A" w:rsidRDefault="00944F3A" w:rsidP="00944F3A">
            <w:pPr>
              <w:pStyle w:val="TAC"/>
              <w:rPr>
                <w:rFonts w:eastAsia="PMingLiU"/>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73561568" w14:textId="77777777" w:rsidR="00944F3A" w:rsidRPr="00944F3A" w:rsidRDefault="00944F3A" w:rsidP="00944F3A">
            <w:pPr>
              <w:pStyle w:val="TAC"/>
              <w:rPr>
                <w:rFonts w:eastAsia="PMingLiU"/>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8803842" w14:textId="77777777" w:rsidR="00944F3A" w:rsidRPr="00944F3A" w:rsidRDefault="00944F3A" w:rsidP="00944F3A">
            <w:pPr>
              <w:pStyle w:val="TAC"/>
              <w:rPr>
                <w:rFonts w:eastAsia="PMingLiU"/>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79FB1104" w14:textId="77777777" w:rsidR="00944F3A" w:rsidRPr="00944F3A" w:rsidRDefault="00944F3A" w:rsidP="00944F3A">
            <w:pPr>
              <w:pStyle w:val="TAC"/>
              <w:rPr>
                <w:rFonts w:eastAsia="PMingLiU"/>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2FC8CCE0" w14:textId="77777777" w:rsidR="00944F3A" w:rsidRPr="00944F3A" w:rsidRDefault="00944F3A" w:rsidP="00944F3A">
            <w:pPr>
              <w:pStyle w:val="TAC"/>
              <w:rPr>
                <w:rFonts w:eastAsia="PMingLiU"/>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4568821E" w14:textId="77777777" w:rsidR="00944F3A" w:rsidRPr="00944F3A" w:rsidRDefault="00944F3A" w:rsidP="00944F3A">
            <w:pPr>
              <w:pStyle w:val="TAC"/>
              <w:rPr>
                <w:rFonts w:eastAsia="PMingLiU"/>
                <w:lang w:eastAsia="ko-KR"/>
              </w:rPr>
            </w:pPr>
            <w:r w:rsidRPr="00944F3A">
              <w:rPr>
                <w:lang w:eastAsia="ja-JP"/>
              </w:rPr>
              <w:t>5</w:t>
            </w:r>
          </w:p>
        </w:tc>
      </w:tr>
      <w:tr w:rsidR="00944F3A" w:rsidRPr="00944F3A" w14:paraId="3301086F" w14:textId="77777777" w:rsidTr="00396167">
        <w:trPr>
          <w:trHeight w:val="188"/>
          <w:jc w:val="center"/>
        </w:trPr>
        <w:tc>
          <w:tcPr>
            <w:tcW w:w="1632" w:type="dxa"/>
            <w:tcBorders>
              <w:left w:val="single" w:sz="4" w:space="0" w:color="auto"/>
              <w:right w:val="single" w:sz="4" w:space="0" w:color="auto"/>
            </w:tcBorders>
            <w:vAlign w:val="center"/>
            <w:hideMark/>
          </w:tcPr>
          <w:p w14:paraId="2B0F317E"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EA89E4"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0B89E82" w14:textId="77777777" w:rsidR="00944F3A" w:rsidRPr="00944F3A" w:rsidRDefault="00944F3A" w:rsidP="00944F3A">
            <w:pPr>
              <w:pStyle w:val="TAC"/>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05A5C14A"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42F4ED94" w14:textId="77777777" w:rsidR="00944F3A" w:rsidRPr="00944F3A" w:rsidRDefault="00944F3A" w:rsidP="00944F3A">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94B1B5C" w14:textId="77777777" w:rsidR="00944F3A" w:rsidRPr="00944F3A" w:rsidRDefault="00944F3A" w:rsidP="00944F3A">
            <w:pPr>
              <w:pStyle w:val="TAC"/>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61657508" w14:textId="77777777" w:rsidR="00944F3A" w:rsidRPr="00944F3A" w:rsidRDefault="00944F3A" w:rsidP="00944F3A">
            <w:pPr>
              <w:pStyle w:val="TAC"/>
            </w:pPr>
            <w:r w:rsidRPr="00944F3A">
              <w:t>1</w:t>
            </w:r>
          </w:p>
        </w:tc>
        <w:tc>
          <w:tcPr>
            <w:tcW w:w="1228" w:type="dxa"/>
            <w:tcBorders>
              <w:top w:val="single" w:sz="4" w:space="0" w:color="auto"/>
              <w:left w:val="nil"/>
              <w:bottom w:val="single" w:sz="4" w:space="0" w:color="auto"/>
              <w:right w:val="single" w:sz="4" w:space="0" w:color="auto"/>
            </w:tcBorders>
            <w:noWrap/>
            <w:vAlign w:val="center"/>
          </w:tcPr>
          <w:p w14:paraId="0C47A13B" w14:textId="77777777" w:rsidR="00944F3A" w:rsidRPr="00944F3A" w:rsidRDefault="00944F3A" w:rsidP="00944F3A">
            <w:pPr>
              <w:pStyle w:val="TAC"/>
              <w:rPr>
                <w:lang w:eastAsia="ja-JP"/>
              </w:rPr>
            </w:pPr>
          </w:p>
        </w:tc>
      </w:tr>
      <w:tr w:rsidR="00944F3A" w:rsidRPr="00944F3A" w14:paraId="541720C6"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9AD6669" w14:textId="77777777" w:rsidR="00944F3A" w:rsidRPr="00944F3A" w:rsidRDefault="00944F3A" w:rsidP="00944F3A">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EAD0D" w14:textId="77777777" w:rsidR="00944F3A" w:rsidRPr="00944F3A" w:rsidRDefault="00944F3A" w:rsidP="00944F3A">
            <w:pPr>
              <w:pStyle w:val="TAL"/>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2B819C92" w14:textId="77777777" w:rsidR="00944F3A" w:rsidRPr="00944F3A" w:rsidRDefault="00944F3A" w:rsidP="00944F3A">
            <w:pPr>
              <w:pStyle w:val="TAC"/>
            </w:pPr>
            <w:r w:rsidRPr="00944F3A">
              <w:t>1884.5</w:t>
            </w:r>
          </w:p>
        </w:tc>
        <w:tc>
          <w:tcPr>
            <w:tcW w:w="310" w:type="dxa"/>
            <w:tcBorders>
              <w:top w:val="single" w:sz="4" w:space="0" w:color="auto"/>
              <w:left w:val="nil"/>
              <w:bottom w:val="single" w:sz="4" w:space="0" w:color="auto"/>
              <w:right w:val="single" w:sz="4" w:space="0" w:color="auto"/>
            </w:tcBorders>
            <w:vAlign w:val="center"/>
            <w:hideMark/>
          </w:tcPr>
          <w:p w14:paraId="26606681" w14:textId="77777777" w:rsidR="00944F3A" w:rsidRPr="00944F3A" w:rsidRDefault="00944F3A" w:rsidP="00944F3A">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B49380E" w14:textId="77777777" w:rsidR="00944F3A" w:rsidRPr="00944F3A" w:rsidRDefault="00944F3A" w:rsidP="00944F3A">
            <w:pPr>
              <w:pStyle w:val="TAC"/>
            </w:pPr>
            <w:r w:rsidRPr="00944F3A">
              <w:t>1915.7</w:t>
            </w:r>
          </w:p>
        </w:tc>
        <w:tc>
          <w:tcPr>
            <w:tcW w:w="1172" w:type="dxa"/>
            <w:tcBorders>
              <w:top w:val="single" w:sz="4" w:space="0" w:color="auto"/>
              <w:left w:val="nil"/>
              <w:bottom w:val="single" w:sz="4" w:space="0" w:color="auto"/>
              <w:right w:val="single" w:sz="4" w:space="0" w:color="auto"/>
            </w:tcBorders>
            <w:vAlign w:val="center"/>
            <w:hideMark/>
          </w:tcPr>
          <w:p w14:paraId="22F85F15" w14:textId="77777777" w:rsidR="00944F3A" w:rsidRPr="00944F3A" w:rsidRDefault="00944F3A" w:rsidP="00944F3A">
            <w:pPr>
              <w:pStyle w:val="TAC"/>
            </w:pPr>
            <w:r w:rsidRPr="00944F3A">
              <w:t>-41</w:t>
            </w:r>
          </w:p>
        </w:tc>
        <w:tc>
          <w:tcPr>
            <w:tcW w:w="749" w:type="dxa"/>
            <w:tcBorders>
              <w:top w:val="single" w:sz="4" w:space="0" w:color="auto"/>
              <w:left w:val="nil"/>
              <w:bottom w:val="single" w:sz="4" w:space="0" w:color="auto"/>
              <w:right w:val="single" w:sz="4" w:space="0" w:color="auto"/>
            </w:tcBorders>
            <w:noWrap/>
            <w:vAlign w:val="center"/>
            <w:hideMark/>
          </w:tcPr>
          <w:p w14:paraId="2D6474FB" w14:textId="77777777" w:rsidR="00944F3A" w:rsidRPr="00944F3A" w:rsidRDefault="00944F3A" w:rsidP="00944F3A">
            <w:pPr>
              <w:pStyle w:val="TAC"/>
            </w:pPr>
            <w:r w:rsidRPr="00944F3A">
              <w:t>0.3</w:t>
            </w:r>
          </w:p>
        </w:tc>
        <w:tc>
          <w:tcPr>
            <w:tcW w:w="1228" w:type="dxa"/>
            <w:tcBorders>
              <w:top w:val="single" w:sz="4" w:space="0" w:color="auto"/>
              <w:left w:val="nil"/>
              <w:bottom w:val="single" w:sz="4" w:space="0" w:color="auto"/>
              <w:right w:val="single" w:sz="4" w:space="0" w:color="auto"/>
            </w:tcBorders>
            <w:noWrap/>
            <w:vAlign w:val="center"/>
            <w:hideMark/>
          </w:tcPr>
          <w:p w14:paraId="01E89E8C" w14:textId="77777777" w:rsidR="00944F3A" w:rsidRPr="00944F3A" w:rsidRDefault="00944F3A" w:rsidP="00944F3A">
            <w:pPr>
              <w:pStyle w:val="TAC"/>
              <w:rPr>
                <w:lang w:eastAsia="ja-JP"/>
              </w:rPr>
            </w:pPr>
            <w:r w:rsidRPr="00944F3A">
              <w:rPr>
                <w:lang w:eastAsia="ja-JP"/>
              </w:rPr>
              <w:t>3</w:t>
            </w:r>
            <w:r w:rsidRPr="00944F3A">
              <w:t xml:space="preserve">, </w:t>
            </w:r>
            <w:r w:rsidRPr="00944F3A">
              <w:rPr>
                <w:lang w:eastAsia="ja-JP"/>
              </w:rPr>
              <w:t>9</w:t>
            </w:r>
          </w:p>
        </w:tc>
      </w:tr>
      <w:tr w:rsidR="0002789D" w:rsidRPr="00944F3A" w14:paraId="7BFE28D9" w14:textId="77777777" w:rsidTr="00C75183">
        <w:trPr>
          <w:trHeight w:val="237"/>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16512373" w14:textId="77777777" w:rsidR="0002789D" w:rsidRPr="00944F3A" w:rsidRDefault="0002789D" w:rsidP="0002789D">
            <w:pPr>
              <w:pStyle w:val="TAC"/>
              <w:rPr>
                <w:lang w:eastAsia="ja-JP"/>
              </w:rPr>
            </w:pPr>
            <w:r w:rsidRPr="00944F3A">
              <w:rPr>
                <w:lang w:eastAsia="ja-JP"/>
              </w:rPr>
              <w:t>DC_3_n40</w:t>
            </w:r>
          </w:p>
        </w:tc>
        <w:tc>
          <w:tcPr>
            <w:tcW w:w="2864" w:type="dxa"/>
            <w:tcBorders>
              <w:top w:val="single" w:sz="4" w:space="0" w:color="auto"/>
              <w:left w:val="nil"/>
              <w:right w:val="single" w:sz="4" w:space="0" w:color="auto"/>
            </w:tcBorders>
            <w:vAlign w:val="center"/>
          </w:tcPr>
          <w:p w14:paraId="41C9C340" w14:textId="0CE7B06F" w:rsidR="0002789D" w:rsidRPr="00944F3A" w:rsidRDefault="0002789D" w:rsidP="00C75183">
            <w:pPr>
              <w:pStyle w:val="TAL"/>
              <w:rPr>
                <w:lang w:eastAsia="ja-JP"/>
              </w:rPr>
            </w:pPr>
            <w:r w:rsidRPr="00944F3A">
              <w:rPr>
                <w:lang w:eastAsia="ja-JP"/>
              </w:rPr>
              <w:t>Frequency range</w:t>
            </w:r>
          </w:p>
        </w:tc>
        <w:tc>
          <w:tcPr>
            <w:tcW w:w="934" w:type="dxa"/>
            <w:tcBorders>
              <w:top w:val="single" w:sz="4" w:space="0" w:color="auto"/>
              <w:left w:val="nil"/>
              <w:right w:val="single" w:sz="4" w:space="0" w:color="auto"/>
            </w:tcBorders>
            <w:vAlign w:val="center"/>
          </w:tcPr>
          <w:p w14:paraId="74544B3C" w14:textId="0FF1C5D5" w:rsidR="0002789D" w:rsidRPr="00944F3A" w:rsidRDefault="0002789D" w:rsidP="00944F3A">
            <w:pPr>
              <w:pStyle w:val="TAC"/>
            </w:pPr>
            <w:r w:rsidRPr="00944F3A">
              <w:rPr>
                <w:lang w:eastAsia="ja-JP"/>
              </w:rPr>
              <w:t xml:space="preserve">1884.5 </w:t>
            </w:r>
          </w:p>
        </w:tc>
        <w:tc>
          <w:tcPr>
            <w:tcW w:w="310" w:type="dxa"/>
            <w:tcBorders>
              <w:top w:val="single" w:sz="4" w:space="0" w:color="auto"/>
              <w:left w:val="nil"/>
              <w:right w:val="single" w:sz="4" w:space="0" w:color="auto"/>
            </w:tcBorders>
            <w:vAlign w:val="center"/>
          </w:tcPr>
          <w:p w14:paraId="60D72698" w14:textId="72398AA9" w:rsidR="0002789D" w:rsidRPr="00944F3A" w:rsidRDefault="0002789D" w:rsidP="00944F3A">
            <w:pPr>
              <w:pStyle w:val="TAC"/>
            </w:pPr>
            <w:r w:rsidRPr="00944F3A">
              <w:t xml:space="preserve">- </w:t>
            </w:r>
          </w:p>
        </w:tc>
        <w:tc>
          <w:tcPr>
            <w:tcW w:w="937" w:type="dxa"/>
            <w:tcBorders>
              <w:top w:val="single" w:sz="4" w:space="0" w:color="auto"/>
              <w:left w:val="nil"/>
              <w:right w:val="single" w:sz="4" w:space="0" w:color="auto"/>
            </w:tcBorders>
            <w:vAlign w:val="center"/>
          </w:tcPr>
          <w:p w14:paraId="38F08157" w14:textId="28F87A0B" w:rsidR="0002789D" w:rsidRPr="00944F3A" w:rsidRDefault="0002789D" w:rsidP="00944F3A">
            <w:pPr>
              <w:pStyle w:val="TAC"/>
            </w:pPr>
            <w:r w:rsidRPr="00944F3A">
              <w:t xml:space="preserve">1915.7 </w:t>
            </w:r>
          </w:p>
        </w:tc>
        <w:tc>
          <w:tcPr>
            <w:tcW w:w="1172" w:type="dxa"/>
            <w:tcBorders>
              <w:top w:val="single" w:sz="4" w:space="0" w:color="auto"/>
              <w:left w:val="nil"/>
              <w:right w:val="single" w:sz="4" w:space="0" w:color="auto"/>
            </w:tcBorders>
            <w:vAlign w:val="center"/>
          </w:tcPr>
          <w:p w14:paraId="7D9EC490" w14:textId="3E725944" w:rsidR="0002789D" w:rsidRPr="00944F3A" w:rsidRDefault="0002789D" w:rsidP="00944F3A">
            <w:pPr>
              <w:pStyle w:val="TAC"/>
              <w:rPr>
                <w:lang w:eastAsia="ja-JP"/>
              </w:rPr>
            </w:pPr>
            <w:r w:rsidRPr="00944F3A">
              <w:rPr>
                <w:lang w:eastAsia="ja-JP"/>
              </w:rPr>
              <w:t>-41</w:t>
            </w:r>
          </w:p>
        </w:tc>
        <w:tc>
          <w:tcPr>
            <w:tcW w:w="749" w:type="dxa"/>
            <w:tcBorders>
              <w:top w:val="single" w:sz="4" w:space="0" w:color="auto"/>
              <w:left w:val="nil"/>
              <w:right w:val="single" w:sz="4" w:space="0" w:color="auto"/>
            </w:tcBorders>
            <w:noWrap/>
            <w:vAlign w:val="center"/>
          </w:tcPr>
          <w:p w14:paraId="4EE7BFF9" w14:textId="6A0811E0" w:rsidR="0002789D" w:rsidRPr="00944F3A" w:rsidRDefault="0002789D" w:rsidP="00944F3A">
            <w:pPr>
              <w:pStyle w:val="TAC"/>
              <w:rPr>
                <w:lang w:eastAsia="ja-JP"/>
              </w:rPr>
            </w:pPr>
            <w:r w:rsidRPr="00944F3A">
              <w:rPr>
                <w:lang w:eastAsia="ja-JP"/>
              </w:rPr>
              <w:t>0.3</w:t>
            </w:r>
          </w:p>
        </w:tc>
        <w:tc>
          <w:tcPr>
            <w:tcW w:w="1228" w:type="dxa"/>
            <w:tcBorders>
              <w:top w:val="single" w:sz="4" w:space="0" w:color="auto"/>
              <w:left w:val="nil"/>
              <w:right w:val="single" w:sz="4" w:space="0" w:color="auto"/>
            </w:tcBorders>
            <w:noWrap/>
            <w:vAlign w:val="center"/>
          </w:tcPr>
          <w:p w14:paraId="2BBC9072" w14:textId="148F2F7F" w:rsidR="0002789D" w:rsidRPr="00944F3A" w:rsidRDefault="0002789D" w:rsidP="00944F3A">
            <w:pPr>
              <w:pStyle w:val="TAC"/>
              <w:rPr>
                <w:lang w:eastAsia="ja-JP"/>
              </w:rPr>
            </w:pPr>
            <w:r w:rsidRPr="00944F3A">
              <w:rPr>
                <w:lang w:eastAsia="ja-JP"/>
              </w:rPr>
              <w:t>3</w:t>
            </w:r>
          </w:p>
        </w:tc>
      </w:tr>
      <w:tr w:rsidR="00944F3A" w:rsidRPr="00944F3A" w14:paraId="5CFB87D2"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3E53513" w14:textId="01448A25" w:rsidR="00944F3A" w:rsidRPr="00944F3A" w:rsidRDefault="00C75183" w:rsidP="00944F3A">
            <w:pPr>
              <w:pStyle w:val="TAC"/>
              <w:rPr>
                <w:lang w:eastAsia="ja-JP"/>
              </w:rPr>
            </w:pPr>
            <w:r w:rsidRPr="00944F3A">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0B31C13E"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ECF28DD"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C5F68BF"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34245A6"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076B81D"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581FCF7"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6D24DB2" w14:textId="77777777" w:rsidR="00944F3A" w:rsidRPr="00944F3A" w:rsidRDefault="00944F3A" w:rsidP="00944F3A">
            <w:pPr>
              <w:pStyle w:val="TAC"/>
              <w:rPr>
                <w:lang w:eastAsia="ja-JP"/>
              </w:rPr>
            </w:pPr>
            <w:r w:rsidRPr="00944F3A">
              <w:rPr>
                <w:lang w:eastAsia="ja-JP"/>
              </w:rPr>
              <w:t>3</w:t>
            </w:r>
          </w:p>
        </w:tc>
      </w:tr>
      <w:tr w:rsidR="00944F3A" w:rsidRPr="00944F3A" w14:paraId="26813BF1"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3A5811BC" w14:textId="77777777" w:rsidR="00C75183" w:rsidRPr="00944F3A" w:rsidRDefault="00C75183" w:rsidP="00C75183">
            <w:pPr>
              <w:pStyle w:val="TAC"/>
              <w:rPr>
                <w:lang w:eastAsia="ja-JP"/>
              </w:rPr>
            </w:pPr>
            <w:r w:rsidRPr="00944F3A">
              <w:rPr>
                <w:lang w:eastAsia="ja-JP"/>
              </w:rPr>
              <w:t>DC_3_n78</w:t>
            </w:r>
          </w:p>
          <w:p w14:paraId="5025C9D1" w14:textId="14384279" w:rsidR="00944F3A" w:rsidRPr="00944F3A" w:rsidRDefault="00C75183" w:rsidP="00C75183">
            <w:pPr>
              <w:pStyle w:val="TAC"/>
              <w:rPr>
                <w:lang w:eastAsia="ja-JP"/>
              </w:rPr>
            </w:pPr>
            <w:r w:rsidRPr="00944F3A">
              <w:rPr>
                <w:lang w:eastAsia="ja-JP"/>
              </w:rPr>
              <w:t>DC_3_n80_ULSUP-TDM_n78</w:t>
            </w:r>
          </w:p>
        </w:tc>
        <w:tc>
          <w:tcPr>
            <w:tcW w:w="2864" w:type="dxa"/>
            <w:tcBorders>
              <w:top w:val="single" w:sz="4" w:space="0" w:color="auto"/>
              <w:left w:val="nil"/>
              <w:bottom w:val="single" w:sz="4" w:space="0" w:color="auto"/>
              <w:right w:val="single" w:sz="4" w:space="0" w:color="auto"/>
            </w:tcBorders>
            <w:vAlign w:val="center"/>
            <w:hideMark/>
          </w:tcPr>
          <w:p w14:paraId="54BC24A0"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D5F5D3"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B44887A"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F348E94"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E4EB0F0"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E6B39E"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85725C" w14:textId="77777777" w:rsidR="00944F3A" w:rsidRPr="00944F3A" w:rsidRDefault="00944F3A" w:rsidP="00944F3A">
            <w:pPr>
              <w:pStyle w:val="TAC"/>
              <w:rPr>
                <w:lang w:eastAsia="ja-JP"/>
              </w:rPr>
            </w:pPr>
            <w:r w:rsidRPr="00944F3A">
              <w:rPr>
                <w:lang w:eastAsia="ja-JP"/>
              </w:rPr>
              <w:t>3</w:t>
            </w:r>
          </w:p>
        </w:tc>
      </w:tr>
      <w:tr w:rsidR="00944F3A" w:rsidRPr="00944F3A" w14:paraId="31D41E43"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B0C196B" w14:textId="2DCC9B50" w:rsidR="00944F3A" w:rsidRPr="00944F3A" w:rsidRDefault="00C75183" w:rsidP="00944F3A">
            <w:pPr>
              <w:pStyle w:val="TAC"/>
              <w:rPr>
                <w:lang w:eastAsia="ja-JP"/>
              </w:rPr>
            </w:pPr>
            <w:r w:rsidRPr="00944F3A">
              <w:rPr>
                <w:lang w:eastAsia="ja-JP"/>
              </w:rPr>
              <w:t>DC_3_n79 DC_3_n80_ULSUP-TDM_n79</w:t>
            </w:r>
          </w:p>
        </w:tc>
        <w:tc>
          <w:tcPr>
            <w:tcW w:w="2864" w:type="dxa"/>
            <w:tcBorders>
              <w:top w:val="single" w:sz="4" w:space="0" w:color="auto"/>
              <w:left w:val="nil"/>
              <w:bottom w:val="single" w:sz="4" w:space="0" w:color="auto"/>
              <w:right w:val="single" w:sz="4" w:space="0" w:color="auto"/>
            </w:tcBorders>
            <w:vAlign w:val="center"/>
            <w:hideMark/>
          </w:tcPr>
          <w:p w14:paraId="2A37F8C3" w14:textId="77777777" w:rsidR="00944F3A" w:rsidRPr="00944F3A" w:rsidRDefault="00944F3A" w:rsidP="00944F3A">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F10FB" w14:textId="77777777" w:rsidR="00944F3A" w:rsidRPr="00944F3A" w:rsidRDefault="00944F3A" w:rsidP="00944F3A">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344B333E" w14:textId="77777777" w:rsidR="00944F3A" w:rsidRPr="00944F3A" w:rsidRDefault="00944F3A" w:rsidP="00944F3A">
            <w:pPr>
              <w:pStyle w:val="TAC"/>
            </w:pPr>
            <w:r w:rsidRPr="00944F3A">
              <w:t xml:space="preserve">- </w:t>
            </w:r>
          </w:p>
        </w:tc>
        <w:tc>
          <w:tcPr>
            <w:tcW w:w="937" w:type="dxa"/>
            <w:tcBorders>
              <w:top w:val="single" w:sz="4" w:space="0" w:color="auto"/>
              <w:left w:val="nil"/>
              <w:bottom w:val="single" w:sz="4" w:space="0" w:color="auto"/>
              <w:right w:val="single" w:sz="4" w:space="0" w:color="auto"/>
            </w:tcBorders>
            <w:vAlign w:val="center"/>
            <w:hideMark/>
          </w:tcPr>
          <w:p w14:paraId="43F9A4FE" w14:textId="77777777" w:rsidR="00944F3A" w:rsidRPr="00944F3A" w:rsidRDefault="00944F3A" w:rsidP="00944F3A">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3B8B73" w14:textId="77777777" w:rsidR="00944F3A" w:rsidRPr="00944F3A" w:rsidRDefault="00944F3A" w:rsidP="00944F3A">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6619931" w14:textId="77777777" w:rsidR="00944F3A" w:rsidRPr="00944F3A" w:rsidRDefault="00944F3A" w:rsidP="00944F3A">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3E9B2F" w14:textId="77777777" w:rsidR="00944F3A" w:rsidRPr="00944F3A" w:rsidRDefault="00944F3A" w:rsidP="00944F3A">
            <w:pPr>
              <w:pStyle w:val="TAC"/>
            </w:pPr>
            <w:r w:rsidRPr="00944F3A">
              <w:rPr>
                <w:lang w:eastAsia="ja-JP"/>
              </w:rPr>
              <w:t>3</w:t>
            </w:r>
          </w:p>
        </w:tc>
      </w:tr>
      <w:tr w:rsidR="00944F3A" w:rsidRPr="00944F3A" w14:paraId="0A29CEF9"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22898684" w14:textId="6A9BA50E" w:rsidR="00944F3A" w:rsidRPr="00944F3A" w:rsidRDefault="00C75183" w:rsidP="00944F3A">
            <w:pPr>
              <w:pStyle w:val="TAC"/>
              <w:rPr>
                <w:lang w:eastAsia="ja-JP"/>
              </w:rPr>
            </w:pPr>
            <w:r w:rsidRPr="00944F3A">
              <w:rPr>
                <w:lang w:eastAsia="ja-JP"/>
              </w:rPr>
              <w:t>DC_5_n40</w:t>
            </w:r>
          </w:p>
        </w:tc>
        <w:tc>
          <w:tcPr>
            <w:tcW w:w="2864" w:type="dxa"/>
            <w:tcBorders>
              <w:top w:val="single" w:sz="4" w:space="0" w:color="auto"/>
              <w:left w:val="nil"/>
              <w:bottom w:val="single" w:sz="4" w:space="0" w:color="auto"/>
              <w:right w:val="single" w:sz="4" w:space="0" w:color="auto"/>
            </w:tcBorders>
            <w:vAlign w:val="center"/>
            <w:hideMark/>
          </w:tcPr>
          <w:p w14:paraId="10FA2E3A" w14:textId="77777777" w:rsidR="00944F3A" w:rsidRPr="00944F3A" w:rsidRDefault="00944F3A" w:rsidP="00944F3A">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68CC2A5B" w14:textId="77777777" w:rsidR="00944F3A" w:rsidRPr="00944F3A" w:rsidRDefault="00944F3A" w:rsidP="00944F3A">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B81C33D" w14:textId="77777777" w:rsidR="00944F3A" w:rsidRPr="00944F3A" w:rsidRDefault="00944F3A" w:rsidP="00944F3A">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3C2C07BA" w14:textId="77777777" w:rsidR="00944F3A" w:rsidRPr="00944F3A" w:rsidRDefault="00944F3A" w:rsidP="00944F3A">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0313B1F" w14:textId="77777777" w:rsidR="00944F3A" w:rsidRPr="00944F3A" w:rsidRDefault="00944F3A" w:rsidP="00944F3A">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BB5D1D9" w14:textId="77777777" w:rsidR="00944F3A" w:rsidRPr="00944F3A" w:rsidRDefault="00944F3A" w:rsidP="00944F3A">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407DE1" w14:textId="77777777" w:rsidR="00944F3A" w:rsidRPr="00944F3A" w:rsidRDefault="00944F3A" w:rsidP="00944F3A">
            <w:pPr>
              <w:pStyle w:val="TAC"/>
              <w:rPr>
                <w:lang w:val="en-US" w:eastAsia="ja-JP"/>
              </w:rPr>
            </w:pPr>
            <w:r w:rsidRPr="00944F3A">
              <w:rPr>
                <w:lang w:eastAsia="ja-JP"/>
              </w:rPr>
              <w:t>3</w:t>
            </w:r>
          </w:p>
        </w:tc>
      </w:tr>
      <w:tr w:rsidR="00C75183" w:rsidRPr="00944F3A" w14:paraId="33CAA124" w14:textId="77777777" w:rsidTr="00E16A0A">
        <w:trPr>
          <w:trHeight w:val="188"/>
          <w:jc w:val="center"/>
        </w:trPr>
        <w:tc>
          <w:tcPr>
            <w:tcW w:w="1632" w:type="dxa"/>
            <w:tcBorders>
              <w:top w:val="single" w:sz="4" w:space="0" w:color="auto"/>
              <w:left w:val="single" w:sz="4" w:space="0" w:color="auto"/>
              <w:bottom w:val="nil"/>
              <w:right w:val="single" w:sz="4" w:space="0" w:color="auto"/>
            </w:tcBorders>
            <w:hideMark/>
          </w:tcPr>
          <w:p w14:paraId="2207EEBC" w14:textId="5B722156" w:rsidR="00C75183" w:rsidRPr="00944F3A" w:rsidRDefault="00C75183" w:rsidP="00C75183">
            <w:pPr>
              <w:pStyle w:val="TAC"/>
              <w:rPr>
                <w:lang w:eastAsia="ja-JP"/>
              </w:rPr>
            </w:pPr>
            <w:r w:rsidRPr="00944F3A">
              <w:rPr>
                <w:kern w:val="2"/>
                <w:lang w:val="en-US" w:eastAsia="zh-CN"/>
              </w:rPr>
              <w:t>DC_5</w:t>
            </w:r>
            <w:r w:rsidRPr="00944F3A">
              <w:rPr>
                <w:rFonts w:eastAsia="Malgun Gothic"/>
                <w:kern w:val="2"/>
                <w:lang w:val="en-US" w:eastAsia="ko-KR"/>
              </w:rPr>
              <w:t>_</w:t>
            </w:r>
            <w:r w:rsidRPr="00944F3A">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55E67AF" w14:textId="4D5AC6BE"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BC5FB2" w14:textId="77777777" w:rsidR="00C75183" w:rsidRPr="00944F3A" w:rsidRDefault="00C75183" w:rsidP="00C75183">
            <w:pPr>
              <w:pStyle w:val="TAC"/>
              <w:rPr>
                <w:lang w:eastAsia="ja-JP"/>
              </w:rPr>
            </w:pPr>
            <w:r w:rsidRPr="00944F3A">
              <w:rPr>
                <w:rFonts w:eastAsia="Malgun Gothic"/>
                <w:kern w:val="2"/>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22AFEF35" w14:textId="77777777" w:rsidR="00C75183" w:rsidRPr="00944F3A" w:rsidRDefault="00C75183" w:rsidP="00C75183">
            <w:pPr>
              <w:pStyle w:val="TAC"/>
            </w:pPr>
            <w:r w:rsidRPr="00944F3A">
              <w:rPr>
                <w:rFonts w:eastAsia="Malgun Gothic"/>
                <w:kern w:val="2"/>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27878ED" w14:textId="77777777" w:rsidR="00C75183" w:rsidRPr="00944F3A" w:rsidRDefault="00C75183" w:rsidP="00C75183">
            <w:pPr>
              <w:pStyle w:val="TAC"/>
            </w:pPr>
            <w:r w:rsidRPr="00944F3A">
              <w:rPr>
                <w:rFonts w:eastAsia="Malgun Gothic"/>
                <w:kern w:val="2"/>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72C41089" w14:textId="77777777" w:rsidR="00C75183" w:rsidRPr="00944F3A" w:rsidRDefault="00C75183" w:rsidP="00C75183">
            <w:pPr>
              <w:pStyle w:val="TAC"/>
              <w:rPr>
                <w:lang w:eastAsia="ja-JP"/>
              </w:rPr>
            </w:pPr>
            <w:r w:rsidRPr="00944F3A">
              <w:rPr>
                <w:rFonts w:eastAsia="Malgun Gothic"/>
                <w:kern w:val="2"/>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66BB3BF2" w14:textId="77777777" w:rsidR="00C75183" w:rsidRPr="00944F3A" w:rsidRDefault="00C75183" w:rsidP="00C75183">
            <w:pPr>
              <w:pStyle w:val="TAC"/>
              <w:rPr>
                <w:lang w:eastAsia="ja-JP"/>
              </w:rPr>
            </w:pPr>
            <w:r w:rsidRPr="00944F3A">
              <w:rPr>
                <w:rFonts w:eastAsia="Malgun Gothic"/>
                <w:kern w:val="2"/>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F7AD93" w14:textId="77777777" w:rsidR="00C75183" w:rsidRPr="00944F3A" w:rsidRDefault="00C75183" w:rsidP="00C75183">
            <w:pPr>
              <w:pStyle w:val="TAC"/>
              <w:rPr>
                <w:lang w:eastAsia="ja-JP"/>
              </w:rPr>
            </w:pPr>
          </w:p>
        </w:tc>
      </w:tr>
      <w:tr w:rsidR="00C75183" w:rsidRPr="00944F3A" w14:paraId="7154476A"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212C62" w14:textId="5B613239" w:rsidR="00C75183" w:rsidRPr="00944F3A" w:rsidRDefault="00C75183" w:rsidP="00C75183">
            <w:pPr>
              <w:pStyle w:val="TAC"/>
              <w:rPr>
                <w:lang w:eastAsia="ja-JP"/>
              </w:rPr>
            </w:pPr>
            <w:r w:rsidRPr="00944F3A">
              <w:rPr>
                <w:lang w:eastAsia="ja-JP"/>
              </w:rPr>
              <w:t>DC</w:t>
            </w:r>
            <w:r w:rsidRPr="00944F3A">
              <w:t>_</w:t>
            </w:r>
            <w:r w:rsidRPr="00944F3A">
              <w:rPr>
                <w:lang w:eastAsia="ja-JP"/>
              </w:rPr>
              <w:t>7</w:t>
            </w:r>
            <w:r w:rsidRPr="00944F3A">
              <w:t>_n</w:t>
            </w:r>
            <w:r w:rsidRPr="00944F3A">
              <w:rPr>
                <w:lang w:eastAsia="ja-JP"/>
              </w:rPr>
              <w:t>28</w:t>
            </w:r>
          </w:p>
        </w:tc>
        <w:tc>
          <w:tcPr>
            <w:tcW w:w="2864" w:type="dxa"/>
            <w:tcBorders>
              <w:top w:val="single" w:sz="4" w:space="0" w:color="auto"/>
              <w:left w:val="nil"/>
              <w:bottom w:val="single" w:sz="4" w:space="0" w:color="auto"/>
              <w:right w:val="single" w:sz="4" w:space="0" w:color="auto"/>
            </w:tcBorders>
            <w:vAlign w:val="center"/>
            <w:hideMark/>
          </w:tcPr>
          <w:p w14:paraId="7DB08E0E"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7946A2FF" w14:textId="77777777" w:rsidR="00C75183" w:rsidRPr="00944F3A" w:rsidRDefault="00C75183" w:rsidP="00C75183">
            <w:pPr>
              <w:pStyle w:val="TAC"/>
              <w:rPr>
                <w:kern w:val="2"/>
                <w:lang w:val="en-US" w:eastAsia="zh-CN"/>
              </w:rPr>
            </w:pPr>
            <w:r w:rsidRPr="00944F3A">
              <w:t>758</w:t>
            </w:r>
          </w:p>
        </w:tc>
        <w:tc>
          <w:tcPr>
            <w:tcW w:w="310" w:type="dxa"/>
            <w:tcBorders>
              <w:top w:val="single" w:sz="4" w:space="0" w:color="auto"/>
              <w:left w:val="nil"/>
              <w:bottom w:val="single" w:sz="4" w:space="0" w:color="auto"/>
              <w:right w:val="single" w:sz="4" w:space="0" w:color="auto"/>
            </w:tcBorders>
            <w:vAlign w:val="center"/>
            <w:hideMark/>
          </w:tcPr>
          <w:p w14:paraId="25E810D7"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52DAD9DA" w14:textId="77777777" w:rsidR="00C75183" w:rsidRPr="00944F3A" w:rsidRDefault="00C75183" w:rsidP="00C75183">
            <w:pPr>
              <w:pStyle w:val="TAC"/>
              <w:rPr>
                <w:kern w:val="2"/>
                <w:lang w:val="en-US" w:eastAsia="zh-CN"/>
              </w:rPr>
            </w:pPr>
            <w:r w:rsidRPr="00944F3A">
              <w:t>773</w:t>
            </w:r>
          </w:p>
        </w:tc>
        <w:tc>
          <w:tcPr>
            <w:tcW w:w="1172" w:type="dxa"/>
            <w:tcBorders>
              <w:top w:val="single" w:sz="4" w:space="0" w:color="auto"/>
              <w:left w:val="nil"/>
              <w:bottom w:val="single" w:sz="4" w:space="0" w:color="auto"/>
              <w:right w:val="single" w:sz="4" w:space="0" w:color="auto"/>
            </w:tcBorders>
            <w:vAlign w:val="center"/>
            <w:hideMark/>
          </w:tcPr>
          <w:p w14:paraId="30E4608E" w14:textId="77777777" w:rsidR="00C75183" w:rsidRPr="00944F3A" w:rsidRDefault="00C75183" w:rsidP="00C75183">
            <w:pPr>
              <w:pStyle w:val="TAC"/>
              <w:rPr>
                <w:rFonts w:eastAsia="Malgun Gothic"/>
                <w:kern w:val="2"/>
                <w:lang w:val="en-US" w:eastAsia="ko-KR"/>
              </w:rPr>
            </w:pPr>
            <w:r w:rsidRPr="00944F3A">
              <w:t>-32</w:t>
            </w:r>
          </w:p>
        </w:tc>
        <w:tc>
          <w:tcPr>
            <w:tcW w:w="749" w:type="dxa"/>
            <w:tcBorders>
              <w:top w:val="single" w:sz="4" w:space="0" w:color="auto"/>
              <w:left w:val="nil"/>
              <w:bottom w:val="single" w:sz="4" w:space="0" w:color="auto"/>
              <w:right w:val="single" w:sz="4" w:space="0" w:color="auto"/>
            </w:tcBorders>
            <w:noWrap/>
            <w:vAlign w:val="center"/>
            <w:hideMark/>
          </w:tcPr>
          <w:p w14:paraId="4458F1B1"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hideMark/>
          </w:tcPr>
          <w:p w14:paraId="233CDF6E" w14:textId="77777777" w:rsidR="00C75183" w:rsidRPr="00944F3A" w:rsidRDefault="00C75183" w:rsidP="00C75183">
            <w:pPr>
              <w:pStyle w:val="TAC"/>
              <w:rPr>
                <w:rFonts w:eastAsia="Malgun Gothic"/>
                <w:kern w:val="2"/>
                <w:lang w:val="en-US" w:eastAsia="ko-KR"/>
              </w:rPr>
            </w:pPr>
            <w:r w:rsidRPr="00944F3A">
              <w:rPr>
                <w:lang w:eastAsia="ko-KR"/>
              </w:rPr>
              <w:t>5</w:t>
            </w:r>
          </w:p>
        </w:tc>
      </w:tr>
      <w:tr w:rsidR="00C75183" w:rsidRPr="00944F3A" w14:paraId="3F84746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944A02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8C0A858" w14:textId="77777777" w:rsidR="00C75183" w:rsidRPr="00944F3A" w:rsidRDefault="00C75183" w:rsidP="00C75183">
            <w:pPr>
              <w:pStyle w:val="TAL"/>
              <w:rPr>
                <w:lang w:eastAsia="ja-JP"/>
              </w:rPr>
            </w:pPr>
            <w:r w:rsidRPr="00944F3A">
              <w:t>Frequency range</w:t>
            </w:r>
          </w:p>
        </w:tc>
        <w:tc>
          <w:tcPr>
            <w:tcW w:w="934" w:type="dxa"/>
            <w:tcBorders>
              <w:top w:val="single" w:sz="4" w:space="0" w:color="auto"/>
              <w:left w:val="nil"/>
              <w:bottom w:val="single" w:sz="4" w:space="0" w:color="auto"/>
              <w:right w:val="single" w:sz="4" w:space="0" w:color="auto"/>
            </w:tcBorders>
            <w:vAlign w:val="center"/>
            <w:hideMark/>
          </w:tcPr>
          <w:p w14:paraId="4207304E" w14:textId="77777777" w:rsidR="00C75183" w:rsidRPr="00944F3A" w:rsidRDefault="00C75183" w:rsidP="00C75183">
            <w:pPr>
              <w:pStyle w:val="TAC"/>
              <w:rPr>
                <w:kern w:val="2"/>
                <w:lang w:val="en-US" w:eastAsia="zh-CN"/>
              </w:rPr>
            </w:pPr>
            <w:r w:rsidRPr="00944F3A">
              <w:t>773</w:t>
            </w:r>
          </w:p>
        </w:tc>
        <w:tc>
          <w:tcPr>
            <w:tcW w:w="310" w:type="dxa"/>
            <w:tcBorders>
              <w:top w:val="single" w:sz="4" w:space="0" w:color="auto"/>
              <w:left w:val="nil"/>
              <w:bottom w:val="single" w:sz="4" w:space="0" w:color="auto"/>
              <w:right w:val="single" w:sz="4" w:space="0" w:color="auto"/>
            </w:tcBorders>
            <w:vAlign w:val="center"/>
            <w:hideMark/>
          </w:tcPr>
          <w:p w14:paraId="28D4EF3D" w14:textId="77777777" w:rsidR="00C75183" w:rsidRPr="00944F3A" w:rsidRDefault="00C75183" w:rsidP="00C75183">
            <w:pPr>
              <w:pStyle w:val="TAC"/>
              <w:rPr>
                <w:kern w:val="2"/>
                <w:lang w:val="en-US" w:eastAsia="zh-CN"/>
              </w:rPr>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EAB4E8" w14:textId="77777777" w:rsidR="00C75183" w:rsidRPr="00944F3A" w:rsidRDefault="00C75183" w:rsidP="00C75183">
            <w:pPr>
              <w:pStyle w:val="TAC"/>
              <w:rPr>
                <w:kern w:val="2"/>
                <w:lang w:val="en-US" w:eastAsia="zh-CN"/>
              </w:rPr>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462ACF2B" w14:textId="77777777" w:rsidR="00C75183" w:rsidRPr="00944F3A" w:rsidRDefault="00C75183" w:rsidP="00C75183">
            <w:pPr>
              <w:pStyle w:val="TAC"/>
              <w:rPr>
                <w:rFonts w:eastAsia="Malgun Gothic"/>
                <w:kern w:val="2"/>
                <w:lang w:val="en-US" w:eastAsia="ko-KR"/>
              </w:rPr>
            </w:pPr>
            <w:r w:rsidRPr="00944F3A">
              <w:t>-50</w:t>
            </w:r>
          </w:p>
        </w:tc>
        <w:tc>
          <w:tcPr>
            <w:tcW w:w="749" w:type="dxa"/>
            <w:tcBorders>
              <w:top w:val="single" w:sz="4" w:space="0" w:color="auto"/>
              <w:left w:val="nil"/>
              <w:bottom w:val="single" w:sz="4" w:space="0" w:color="auto"/>
              <w:right w:val="single" w:sz="4" w:space="0" w:color="auto"/>
            </w:tcBorders>
            <w:noWrap/>
            <w:vAlign w:val="center"/>
            <w:hideMark/>
          </w:tcPr>
          <w:p w14:paraId="735A88DF" w14:textId="77777777" w:rsidR="00C75183" w:rsidRPr="00944F3A" w:rsidRDefault="00C75183" w:rsidP="00C75183">
            <w:pPr>
              <w:pStyle w:val="TAC"/>
              <w:rPr>
                <w:rFonts w:eastAsia="Malgun Gothic"/>
                <w:kern w:val="2"/>
                <w:lang w:val="en-US" w:eastAsia="ko-KR"/>
              </w:rPr>
            </w:pPr>
            <w:r w:rsidRPr="00944F3A">
              <w:t>1</w:t>
            </w:r>
          </w:p>
        </w:tc>
        <w:tc>
          <w:tcPr>
            <w:tcW w:w="1228" w:type="dxa"/>
            <w:tcBorders>
              <w:top w:val="single" w:sz="4" w:space="0" w:color="auto"/>
              <w:left w:val="nil"/>
              <w:bottom w:val="single" w:sz="4" w:space="0" w:color="auto"/>
              <w:right w:val="single" w:sz="4" w:space="0" w:color="auto"/>
            </w:tcBorders>
            <w:noWrap/>
            <w:vAlign w:val="center"/>
          </w:tcPr>
          <w:p w14:paraId="7341D48F" w14:textId="77777777" w:rsidR="00C75183" w:rsidRPr="00944F3A" w:rsidRDefault="00C75183" w:rsidP="00C75183">
            <w:pPr>
              <w:pStyle w:val="TAC"/>
              <w:rPr>
                <w:rFonts w:eastAsia="Malgun Gothic"/>
                <w:kern w:val="2"/>
                <w:lang w:val="en-US" w:eastAsia="ko-KR"/>
              </w:rPr>
            </w:pPr>
          </w:p>
        </w:tc>
      </w:tr>
      <w:tr w:rsidR="00C75183" w:rsidRPr="00944F3A" w14:paraId="16D54B71"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0200B0BF" w14:textId="3B841477" w:rsidR="00C75183" w:rsidRPr="00944F3A" w:rsidRDefault="00C75183" w:rsidP="00C75183">
            <w:pPr>
              <w:pStyle w:val="TAC"/>
              <w:rPr>
                <w:lang w:eastAsia="ja-JP"/>
              </w:rPr>
            </w:pPr>
            <w:r w:rsidRPr="00944F3A">
              <w:rPr>
                <w:lang w:eastAsia="ja-JP"/>
              </w:rPr>
              <w:t>DC_8_n40</w:t>
            </w:r>
          </w:p>
        </w:tc>
        <w:tc>
          <w:tcPr>
            <w:tcW w:w="2864" w:type="dxa"/>
            <w:tcBorders>
              <w:top w:val="single" w:sz="4" w:space="0" w:color="auto"/>
              <w:left w:val="nil"/>
              <w:bottom w:val="single" w:sz="4" w:space="0" w:color="auto"/>
              <w:right w:val="single" w:sz="4" w:space="0" w:color="auto"/>
            </w:tcBorders>
            <w:vAlign w:val="center"/>
            <w:hideMark/>
          </w:tcPr>
          <w:p w14:paraId="6F894615" w14:textId="77777777" w:rsidR="00C75183" w:rsidRPr="00944F3A" w:rsidRDefault="00C75183" w:rsidP="00C75183">
            <w:pPr>
              <w:pStyle w:val="TAL"/>
              <w:rPr>
                <w:szCs w:val="16"/>
                <w:lang w:val="sv-SE"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0528467" w14:textId="77777777" w:rsidR="00C75183" w:rsidRPr="00944F3A" w:rsidRDefault="00C75183" w:rsidP="00C75183">
            <w:pPr>
              <w:pStyle w:val="TAC"/>
              <w:rPr>
                <w:szCs w:val="16"/>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8AE15B1" w14:textId="77777777" w:rsidR="00C75183" w:rsidRPr="00944F3A" w:rsidRDefault="00C75183" w:rsidP="00C75183">
            <w:pPr>
              <w:pStyle w:val="TAC"/>
              <w:rPr>
                <w:szCs w:val="16"/>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498322EF" w14:textId="77777777" w:rsidR="00C75183" w:rsidRPr="00944F3A" w:rsidRDefault="00C75183" w:rsidP="00C75183">
            <w:pPr>
              <w:pStyle w:val="TAC"/>
              <w:rPr>
                <w:szCs w:val="16"/>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6E007CF" w14:textId="77777777" w:rsidR="00C75183" w:rsidRPr="00944F3A" w:rsidRDefault="00C75183" w:rsidP="00C75183">
            <w:pPr>
              <w:pStyle w:val="TAC"/>
              <w:rPr>
                <w:szCs w:val="16"/>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B987A00" w14:textId="77777777" w:rsidR="00C75183" w:rsidRPr="00944F3A" w:rsidRDefault="00C75183" w:rsidP="00C75183">
            <w:pPr>
              <w:pStyle w:val="TAC"/>
              <w:rPr>
                <w:szCs w:val="16"/>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8D17C2" w14:textId="77777777" w:rsidR="00C75183" w:rsidRPr="00944F3A" w:rsidRDefault="00C75183" w:rsidP="00C75183">
            <w:pPr>
              <w:pStyle w:val="TAC"/>
              <w:rPr>
                <w:szCs w:val="16"/>
              </w:rPr>
            </w:pPr>
            <w:r w:rsidRPr="00944F3A">
              <w:rPr>
                <w:lang w:eastAsia="ja-JP"/>
              </w:rPr>
              <w:t>3</w:t>
            </w:r>
          </w:p>
        </w:tc>
      </w:tr>
      <w:tr w:rsidR="00C75183" w:rsidRPr="00944F3A" w14:paraId="5F8DF0EC"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181A023A" w14:textId="27D844DB" w:rsidR="00C75183" w:rsidRPr="00944F3A" w:rsidRDefault="00C75183" w:rsidP="00C75183">
            <w:pPr>
              <w:pStyle w:val="TAC"/>
              <w:rPr>
                <w:lang w:eastAsia="ja-JP"/>
              </w:rPr>
            </w:pPr>
            <w:r w:rsidRPr="00944F3A">
              <w:rPr>
                <w:rFonts w:eastAsia="MS Mincho"/>
                <w:lang w:eastAsia="ja-JP"/>
              </w:rPr>
              <w:t>DC</w:t>
            </w:r>
            <w:r w:rsidRPr="00944F3A">
              <w:rPr>
                <w:lang w:eastAsia="ja-JP"/>
              </w:rPr>
              <w:t>_</w:t>
            </w:r>
            <w:r w:rsidRPr="00944F3A">
              <w:rPr>
                <w:rFonts w:eastAsia="MS Mincho"/>
                <w:lang w:eastAsia="zh-CN"/>
              </w:rPr>
              <w:t>8</w:t>
            </w:r>
            <w:r w:rsidRPr="00944F3A">
              <w:rPr>
                <w:lang w:eastAsia="ja-JP"/>
              </w:rPr>
              <w:t>_n</w:t>
            </w:r>
            <w:r w:rsidRPr="00944F3A">
              <w:rPr>
                <w:rFonts w:eastAsia="MS Mincho"/>
                <w:lang w:eastAsia="ja-JP"/>
              </w:rPr>
              <w:t>7</w:t>
            </w:r>
            <w:r w:rsidRPr="00944F3A">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38D436C0"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4528C2" w14:textId="77777777" w:rsidR="00C75183" w:rsidRPr="00944F3A" w:rsidRDefault="00C75183" w:rsidP="00C75183">
            <w:pPr>
              <w:pStyle w:val="TAC"/>
            </w:pPr>
            <w:r w:rsidRPr="00944F3A">
              <w:rPr>
                <w:rFonts w:eastAsia="MS Mincho"/>
                <w:szCs w:val="16"/>
              </w:rPr>
              <w:t>860</w:t>
            </w:r>
          </w:p>
        </w:tc>
        <w:tc>
          <w:tcPr>
            <w:tcW w:w="310" w:type="dxa"/>
            <w:tcBorders>
              <w:top w:val="single" w:sz="4" w:space="0" w:color="auto"/>
              <w:left w:val="nil"/>
              <w:bottom w:val="single" w:sz="4" w:space="0" w:color="auto"/>
              <w:right w:val="single" w:sz="4" w:space="0" w:color="auto"/>
            </w:tcBorders>
            <w:vAlign w:val="center"/>
            <w:hideMark/>
          </w:tcPr>
          <w:p w14:paraId="38397F7B"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10DC65D5" w14:textId="77777777" w:rsidR="00C75183" w:rsidRPr="00944F3A" w:rsidRDefault="00C75183" w:rsidP="00C75183">
            <w:pPr>
              <w:pStyle w:val="TAC"/>
            </w:pPr>
            <w:r w:rsidRPr="00944F3A">
              <w:rPr>
                <w:rFonts w:eastAsia="MS Mincho"/>
                <w:szCs w:val="16"/>
              </w:rPr>
              <w:t>890</w:t>
            </w:r>
          </w:p>
        </w:tc>
        <w:tc>
          <w:tcPr>
            <w:tcW w:w="1172" w:type="dxa"/>
            <w:tcBorders>
              <w:top w:val="single" w:sz="4" w:space="0" w:color="auto"/>
              <w:left w:val="nil"/>
              <w:bottom w:val="single" w:sz="4" w:space="0" w:color="auto"/>
              <w:right w:val="single" w:sz="4" w:space="0" w:color="auto"/>
            </w:tcBorders>
            <w:vAlign w:val="center"/>
            <w:hideMark/>
          </w:tcPr>
          <w:p w14:paraId="723B4F2D" w14:textId="77777777" w:rsidR="00C75183" w:rsidRPr="00944F3A" w:rsidRDefault="00C75183" w:rsidP="00C75183">
            <w:pPr>
              <w:pStyle w:val="TAC"/>
              <w:rPr>
                <w:lang w:eastAsia="ja-JP"/>
              </w:rPr>
            </w:pPr>
            <w:r w:rsidRPr="00944F3A">
              <w:rPr>
                <w:rFonts w:eastAsia="MS Mincho"/>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8597764" w14:textId="77777777" w:rsidR="00C75183" w:rsidRPr="00944F3A" w:rsidRDefault="00C75183" w:rsidP="00C75183">
            <w:pPr>
              <w:pStyle w:val="TAC"/>
              <w:rPr>
                <w:lang w:eastAsia="ja-JP"/>
              </w:rPr>
            </w:pPr>
            <w:r w:rsidRPr="00944F3A">
              <w:rPr>
                <w:rFonts w:eastAsia="MS Mincho"/>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4635E2" w14:textId="77777777" w:rsidR="00C75183" w:rsidRPr="00944F3A" w:rsidRDefault="00C75183" w:rsidP="00C75183">
            <w:pPr>
              <w:pStyle w:val="TAC"/>
              <w:rPr>
                <w:lang w:eastAsia="ja-JP"/>
              </w:rPr>
            </w:pPr>
            <w:r w:rsidRPr="00944F3A">
              <w:rPr>
                <w:rFonts w:eastAsia="MS Mincho"/>
                <w:szCs w:val="16"/>
              </w:rPr>
              <w:t>5, 12</w:t>
            </w:r>
          </w:p>
        </w:tc>
      </w:tr>
      <w:tr w:rsidR="00C75183" w:rsidRPr="00944F3A" w14:paraId="357C837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tcPr>
          <w:p w14:paraId="636075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677ACCD"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2CDA9D" w14:textId="77777777" w:rsidR="00C75183" w:rsidRPr="00944F3A" w:rsidRDefault="00C75183" w:rsidP="00C75183">
            <w:pPr>
              <w:pStyle w:val="TAC"/>
            </w:pPr>
            <w:r w:rsidRPr="00944F3A">
              <w:rPr>
                <w:rFonts w:eastAsia="MS Mincho"/>
                <w:szCs w:val="16"/>
              </w:rPr>
              <w:t>1884.5</w:t>
            </w:r>
          </w:p>
        </w:tc>
        <w:tc>
          <w:tcPr>
            <w:tcW w:w="310" w:type="dxa"/>
            <w:tcBorders>
              <w:top w:val="single" w:sz="4" w:space="0" w:color="auto"/>
              <w:left w:val="nil"/>
              <w:bottom w:val="single" w:sz="4" w:space="0" w:color="auto"/>
              <w:right w:val="single" w:sz="4" w:space="0" w:color="auto"/>
            </w:tcBorders>
            <w:vAlign w:val="center"/>
            <w:hideMark/>
          </w:tcPr>
          <w:p w14:paraId="2BCB7DF9" w14:textId="77777777" w:rsidR="00C75183" w:rsidRPr="00944F3A" w:rsidRDefault="00C75183" w:rsidP="00C75183">
            <w:pPr>
              <w:pStyle w:val="TAC"/>
            </w:pPr>
            <w:r w:rsidRPr="00944F3A">
              <w:rPr>
                <w:rFonts w:eastAsia="MS Mincho"/>
                <w:szCs w:val="16"/>
              </w:rPr>
              <w:t>-</w:t>
            </w:r>
          </w:p>
        </w:tc>
        <w:tc>
          <w:tcPr>
            <w:tcW w:w="937" w:type="dxa"/>
            <w:tcBorders>
              <w:top w:val="single" w:sz="4" w:space="0" w:color="auto"/>
              <w:left w:val="nil"/>
              <w:bottom w:val="single" w:sz="4" w:space="0" w:color="auto"/>
              <w:right w:val="single" w:sz="4" w:space="0" w:color="auto"/>
            </w:tcBorders>
            <w:vAlign w:val="center"/>
            <w:hideMark/>
          </w:tcPr>
          <w:p w14:paraId="38AC7121" w14:textId="77777777" w:rsidR="00C75183" w:rsidRPr="00944F3A" w:rsidRDefault="00C75183" w:rsidP="00C75183">
            <w:pPr>
              <w:pStyle w:val="TAC"/>
            </w:pPr>
            <w:r w:rsidRPr="00944F3A">
              <w:rPr>
                <w:rFonts w:eastAsia="MS Mincho"/>
                <w:szCs w:val="16"/>
              </w:rPr>
              <w:t>1915.7</w:t>
            </w:r>
          </w:p>
        </w:tc>
        <w:tc>
          <w:tcPr>
            <w:tcW w:w="1172" w:type="dxa"/>
            <w:tcBorders>
              <w:top w:val="single" w:sz="4" w:space="0" w:color="auto"/>
              <w:left w:val="nil"/>
              <w:bottom w:val="single" w:sz="4" w:space="0" w:color="auto"/>
              <w:right w:val="single" w:sz="4" w:space="0" w:color="auto"/>
            </w:tcBorders>
            <w:vAlign w:val="center"/>
            <w:hideMark/>
          </w:tcPr>
          <w:p w14:paraId="4A7CD741" w14:textId="77777777" w:rsidR="00C75183" w:rsidRPr="00944F3A" w:rsidRDefault="00C75183" w:rsidP="00C75183">
            <w:pPr>
              <w:pStyle w:val="TAC"/>
              <w:rPr>
                <w:lang w:eastAsia="ja-JP"/>
              </w:rPr>
            </w:pPr>
            <w:r w:rsidRPr="00944F3A">
              <w:rPr>
                <w:rFonts w:eastAsia="MS Mincho"/>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325AB168" w14:textId="77777777" w:rsidR="00C75183" w:rsidRPr="00944F3A" w:rsidRDefault="00C75183" w:rsidP="00C75183">
            <w:pPr>
              <w:pStyle w:val="TAC"/>
              <w:rPr>
                <w:lang w:eastAsia="ja-JP"/>
              </w:rPr>
            </w:pPr>
            <w:r w:rsidRPr="00944F3A">
              <w:rPr>
                <w:rFonts w:eastAsia="MS Mincho"/>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C549F9F" w14:textId="77777777" w:rsidR="00C75183" w:rsidRPr="00944F3A" w:rsidRDefault="00C75183" w:rsidP="00C75183">
            <w:pPr>
              <w:pStyle w:val="TAC"/>
              <w:rPr>
                <w:lang w:eastAsia="ja-JP"/>
              </w:rPr>
            </w:pPr>
            <w:r w:rsidRPr="00944F3A">
              <w:rPr>
                <w:rFonts w:eastAsia="MS Mincho"/>
                <w:szCs w:val="16"/>
              </w:rPr>
              <w:t>3, 12</w:t>
            </w:r>
          </w:p>
        </w:tc>
      </w:tr>
      <w:tr w:rsidR="00C75183" w:rsidRPr="00944F3A" w14:paraId="1176304C"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0F3028B"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15B56BC9"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BF4B6F6"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261BFD5F"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1AD3DEAF"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D12A9C1"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2435"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D04EFF5" w14:textId="77777777" w:rsidR="00C75183" w:rsidRPr="00944F3A" w:rsidRDefault="00C75183" w:rsidP="00C75183">
            <w:pPr>
              <w:pStyle w:val="TAC"/>
              <w:rPr>
                <w:lang w:eastAsia="ja-JP"/>
              </w:rPr>
            </w:pPr>
            <w:r w:rsidRPr="00944F3A">
              <w:rPr>
                <w:szCs w:val="16"/>
                <w:lang w:eastAsia="ja-JP"/>
              </w:rPr>
              <w:t>5, 12</w:t>
            </w:r>
          </w:p>
        </w:tc>
      </w:tr>
      <w:tr w:rsidR="00C75183" w:rsidRPr="00944F3A" w14:paraId="60DC8E37" w14:textId="77777777" w:rsidTr="00677CEC">
        <w:trPr>
          <w:trHeight w:val="188"/>
          <w:jc w:val="center"/>
        </w:trPr>
        <w:tc>
          <w:tcPr>
            <w:tcW w:w="1632" w:type="dxa"/>
            <w:tcBorders>
              <w:top w:val="single" w:sz="4" w:space="0" w:color="auto"/>
              <w:left w:val="single" w:sz="4" w:space="0" w:color="auto"/>
              <w:bottom w:val="nil"/>
              <w:right w:val="single" w:sz="4" w:space="0" w:color="auto"/>
            </w:tcBorders>
            <w:hideMark/>
          </w:tcPr>
          <w:p w14:paraId="08C068F6" w14:textId="77777777" w:rsidR="00C75183" w:rsidRPr="00944F3A" w:rsidRDefault="00C75183" w:rsidP="00C75183">
            <w:pPr>
              <w:pStyle w:val="TAC"/>
            </w:pPr>
            <w:r w:rsidRPr="00944F3A">
              <w:t>DC_8_n78</w:t>
            </w:r>
          </w:p>
          <w:p w14:paraId="7E27801D" w14:textId="7877B462" w:rsidR="00C75183" w:rsidRPr="00944F3A" w:rsidRDefault="00C75183" w:rsidP="00677CEC">
            <w:pPr>
              <w:pStyle w:val="TAC"/>
            </w:pPr>
            <w:r w:rsidRPr="00944F3A">
              <w:t>DC_8_n81_ULSUP-TDM_n78</w:t>
            </w:r>
          </w:p>
        </w:tc>
        <w:tc>
          <w:tcPr>
            <w:tcW w:w="2864" w:type="dxa"/>
            <w:tcBorders>
              <w:top w:val="single" w:sz="4" w:space="0" w:color="auto"/>
              <w:left w:val="nil"/>
              <w:bottom w:val="single" w:sz="4" w:space="0" w:color="auto"/>
              <w:right w:val="single" w:sz="4" w:space="0" w:color="auto"/>
            </w:tcBorders>
            <w:vAlign w:val="center"/>
            <w:hideMark/>
          </w:tcPr>
          <w:p w14:paraId="4C6AD4B1"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96E6364" w14:textId="77777777" w:rsidR="00C75183" w:rsidRPr="00944F3A" w:rsidRDefault="00C75183" w:rsidP="00C75183">
            <w:pPr>
              <w:pStyle w:val="TAC"/>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5AE7CC0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98B9E3D"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C422E46" w14:textId="77777777" w:rsidR="00C75183" w:rsidRPr="00944F3A" w:rsidRDefault="00C75183" w:rsidP="00C75183">
            <w:pPr>
              <w:pStyle w:val="TAC"/>
              <w:rPr>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1F62267" w14:textId="77777777" w:rsidR="00C75183" w:rsidRPr="00944F3A" w:rsidRDefault="00C75183" w:rsidP="00C75183">
            <w:pPr>
              <w:pStyle w:val="TAC"/>
              <w:rPr>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A927D44" w14:textId="77777777" w:rsidR="00C75183" w:rsidRPr="00944F3A" w:rsidRDefault="00C75183" w:rsidP="00C75183">
            <w:pPr>
              <w:pStyle w:val="TAC"/>
              <w:rPr>
                <w:lang w:eastAsia="ja-JP"/>
              </w:rPr>
            </w:pPr>
            <w:r w:rsidRPr="00944F3A">
              <w:rPr>
                <w:szCs w:val="16"/>
                <w:lang w:eastAsia="zh-CN"/>
              </w:rPr>
              <w:t>3, 12</w:t>
            </w:r>
          </w:p>
        </w:tc>
      </w:tr>
      <w:tr w:rsidR="00C75183" w:rsidRPr="00944F3A" w14:paraId="65038BD2" w14:textId="77777777" w:rsidTr="00677CEC">
        <w:trPr>
          <w:trHeight w:val="188"/>
          <w:jc w:val="center"/>
        </w:trPr>
        <w:tc>
          <w:tcPr>
            <w:tcW w:w="1632" w:type="dxa"/>
            <w:tcBorders>
              <w:top w:val="single" w:sz="4" w:space="0" w:color="auto"/>
              <w:left w:val="single" w:sz="4" w:space="0" w:color="auto"/>
              <w:right w:val="single" w:sz="4" w:space="0" w:color="auto"/>
            </w:tcBorders>
            <w:vAlign w:val="center"/>
            <w:hideMark/>
          </w:tcPr>
          <w:p w14:paraId="59DE5402" w14:textId="77777777" w:rsidR="00C75183" w:rsidRPr="00944F3A" w:rsidRDefault="00C75183" w:rsidP="00C75183">
            <w:pPr>
              <w:pStyle w:val="TAC"/>
            </w:pPr>
            <w:r w:rsidRPr="00944F3A">
              <w:t>DC_8_n79</w:t>
            </w:r>
          </w:p>
          <w:p w14:paraId="6D84E62D" w14:textId="5D1C3A1C" w:rsidR="00C75183" w:rsidRPr="00944F3A" w:rsidRDefault="00C75183" w:rsidP="00C75183">
            <w:pPr>
              <w:pStyle w:val="TAC"/>
            </w:pPr>
            <w:r w:rsidRPr="00944F3A">
              <w:t>DC_8_n81_ULSUP-TDM_n79</w:t>
            </w:r>
          </w:p>
        </w:tc>
        <w:tc>
          <w:tcPr>
            <w:tcW w:w="2864" w:type="dxa"/>
            <w:tcBorders>
              <w:top w:val="single" w:sz="4" w:space="0" w:color="auto"/>
              <w:left w:val="nil"/>
              <w:bottom w:val="single" w:sz="4" w:space="0" w:color="auto"/>
              <w:right w:val="single" w:sz="4" w:space="0" w:color="auto"/>
            </w:tcBorders>
            <w:vAlign w:val="center"/>
            <w:hideMark/>
          </w:tcPr>
          <w:p w14:paraId="1E7F50C0" w14:textId="77777777" w:rsidR="00C75183" w:rsidRPr="00944F3A" w:rsidRDefault="00C75183" w:rsidP="00C75183">
            <w:pPr>
              <w:pStyle w:val="TAL"/>
              <w:rPr>
                <w:lang w:eastAsia="ja-JP"/>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4987BB" w14:textId="77777777" w:rsidR="00C75183" w:rsidRPr="00944F3A" w:rsidRDefault="00C75183" w:rsidP="00C75183">
            <w:pPr>
              <w:pStyle w:val="TAC"/>
            </w:pPr>
            <w:r w:rsidRPr="00944F3A">
              <w:rPr>
                <w:szCs w:val="16"/>
              </w:rPr>
              <w:t>860</w:t>
            </w:r>
          </w:p>
        </w:tc>
        <w:tc>
          <w:tcPr>
            <w:tcW w:w="310" w:type="dxa"/>
            <w:tcBorders>
              <w:top w:val="single" w:sz="4" w:space="0" w:color="auto"/>
              <w:left w:val="nil"/>
              <w:bottom w:val="single" w:sz="4" w:space="0" w:color="auto"/>
              <w:right w:val="single" w:sz="4" w:space="0" w:color="auto"/>
            </w:tcBorders>
            <w:vAlign w:val="center"/>
            <w:hideMark/>
          </w:tcPr>
          <w:p w14:paraId="40E8CA54"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DA6D79A" w14:textId="77777777" w:rsidR="00C75183" w:rsidRPr="00944F3A" w:rsidRDefault="00C75183" w:rsidP="00C75183">
            <w:pPr>
              <w:pStyle w:val="TAC"/>
            </w:pPr>
            <w:r w:rsidRPr="00944F3A">
              <w:rPr>
                <w:szCs w:val="16"/>
              </w:rPr>
              <w:t>890</w:t>
            </w:r>
          </w:p>
        </w:tc>
        <w:tc>
          <w:tcPr>
            <w:tcW w:w="1172" w:type="dxa"/>
            <w:tcBorders>
              <w:top w:val="single" w:sz="4" w:space="0" w:color="auto"/>
              <w:left w:val="nil"/>
              <w:bottom w:val="single" w:sz="4" w:space="0" w:color="auto"/>
              <w:right w:val="single" w:sz="4" w:space="0" w:color="auto"/>
            </w:tcBorders>
            <w:vAlign w:val="center"/>
            <w:hideMark/>
          </w:tcPr>
          <w:p w14:paraId="44A9F5AD"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42D9AB"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AA55D92" w14:textId="77777777" w:rsidR="00C75183" w:rsidRPr="00944F3A" w:rsidRDefault="00C75183" w:rsidP="00C75183">
            <w:pPr>
              <w:pStyle w:val="TAC"/>
              <w:rPr>
                <w:lang w:eastAsia="ja-JP"/>
              </w:rPr>
            </w:pPr>
            <w:r w:rsidRPr="00944F3A">
              <w:rPr>
                <w:szCs w:val="16"/>
                <w:lang w:eastAsia="ja-JP"/>
              </w:rPr>
              <w:t>5, 12</w:t>
            </w:r>
          </w:p>
        </w:tc>
      </w:tr>
      <w:tr w:rsidR="00C75183" w:rsidRPr="00944F3A" w14:paraId="1C90FBEF" w14:textId="77777777" w:rsidTr="00677CEC">
        <w:trPr>
          <w:trHeight w:val="188"/>
          <w:jc w:val="center"/>
        </w:trPr>
        <w:tc>
          <w:tcPr>
            <w:tcW w:w="1632" w:type="dxa"/>
            <w:tcBorders>
              <w:left w:val="single" w:sz="4" w:space="0" w:color="auto"/>
              <w:bottom w:val="single" w:sz="4" w:space="0" w:color="auto"/>
              <w:right w:val="single" w:sz="4" w:space="0" w:color="auto"/>
            </w:tcBorders>
            <w:vAlign w:val="center"/>
            <w:hideMark/>
          </w:tcPr>
          <w:p w14:paraId="5417D2B3" w14:textId="77777777" w:rsidR="00C75183" w:rsidRPr="00944F3A" w:rsidRDefault="00C75183" w:rsidP="00C75183">
            <w:pPr>
              <w:pStyle w:val="TAC"/>
            </w:pPr>
          </w:p>
        </w:tc>
        <w:tc>
          <w:tcPr>
            <w:tcW w:w="2864" w:type="dxa"/>
            <w:tcBorders>
              <w:top w:val="single" w:sz="4" w:space="0" w:color="auto"/>
              <w:left w:val="nil"/>
              <w:bottom w:val="single" w:sz="4" w:space="0" w:color="auto"/>
              <w:right w:val="single" w:sz="4" w:space="0" w:color="auto"/>
            </w:tcBorders>
            <w:vAlign w:val="center"/>
            <w:hideMark/>
          </w:tcPr>
          <w:p w14:paraId="30FB0DF2"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52CC7D"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hideMark/>
          </w:tcPr>
          <w:p w14:paraId="457BAD81"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34BBFC64" w14:textId="77777777" w:rsidR="00C75183" w:rsidRPr="00944F3A" w:rsidRDefault="00C75183" w:rsidP="00C75183">
            <w:pPr>
              <w:pStyle w:val="TAC"/>
              <w:rPr>
                <w:szCs w:val="16"/>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2ACE4998"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6EA07B6"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B36B380" w14:textId="77777777" w:rsidR="00C75183" w:rsidRPr="00944F3A" w:rsidRDefault="00C75183" w:rsidP="00C75183">
            <w:pPr>
              <w:pStyle w:val="TAC"/>
              <w:rPr>
                <w:lang w:eastAsia="ja-JP"/>
              </w:rPr>
            </w:pPr>
            <w:r w:rsidRPr="00944F3A">
              <w:rPr>
                <w:szCs w:val="16"/>
                <w:lang w:eastAsia="zh-CN"/>
              </w:rPr>
              <w:t>3</w:t>
            </w:r>
          </w:p>
        </w:tc>
      </w:tr>
      <w:tr w:rsidR="00C75183" w:rsidRPr="00944F3A" w14:paraId="22081642" w14:textId="77777777" w:rsidTr="00677CEC">
        <w:trPr>
          <w:trHeight w:val="188"/>
          <w:jc w:val="center"/>
        </w:trPr>
        <w:tc>
          <w:tcPr>
            <w:tcW w:w="1632" w:type="dxa"/>
            <w:tcBorders>
              <w:top w:val="nil"/>
              <w:left w:val="single" w:sz="4" w:space="0" w:color="auto"/>
              <w:right w:val="single" w:sz="4" w:space="0" w:color="auto"/>
            </w:tcBorders>
            <w:vAlign w:val="center"/>
            <w:hideMark/>
          </w:tcPr>
          <w:p w14:paraId="6EF775DE" w14:textId="664B52EF" w:rsidR="00C75183" w:rsidRPr="00944F3A" w:rsidRDefault="00C75183" w:rsidP="00C75183">
            <w:pPr>
              <w:pStyle w:val="TAC"/>
              <w:rPr>
                <w:lang w:eastAsia="ja-JP"/>
              </w:rPr>
            </w:pPr>
            <w:r w:rsidRPr="00944F3A">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2671BDD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8C7BB4"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C7294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C0E34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CDD46F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F7149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DECA69" w14:textId="77777777" w:rsidR="00C75183" w:rsidRPr="00944F3A" w:rsidRDefault="00C75183" w:rsidP="00C75183">
            <w:pPr>
              <w:pStyle w:val="TAC"/>
              <w:rPr>
                <w:lang w:eastAsia="zh-CN"/>
              </w:rPr>
            </w:pPr>
          </w:p>
        </w:tc>
      </w:tr>
      <w:tr w:rsidR="00C75183" w:rsidRPr="00944F3A" w14:paraId="774FA095" w14:textId="77777777" w:rsidTr="00677CEC">
        <w:trPr>
          <w:trHeight w:val="188"/>
          <w:jc w:val="center"/>
        </w:trPr>
        <w:tc>
          <w:tcPr>
            <w:tcW w:w="1632" w:type="dxa"/>
            <w:tcBorders>
              <w:top w:val="nil"/>
              <w:left w:val="single" w:sz="4" w:space="0" w:color="auto"/>
              <w:right w:val="single" w:sz="4" w:space="0" w:color="auto"/>
            </w:tcBorders>
            <w:vAlign w:val="center"/>
            <w:hideMark/>
          </w:tcPr>
          <w:p w14:paraId="2B4A9C0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851496E"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17AEF55"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43C58B6"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0A2406E0"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328812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FEE2A"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90AD29" w14:textId="77777777" w:rsidR="00C75183" w:rsidRPr="00944F3A" w:rsidRDefault="00C75183" w:rsidP="00C75183">
            <w:pPr>
              <w:pStyle w:val="TAC"/>
              <w:rPr>
                <w:lang w:eastAsia="zh-CN"/>
              </w:rPr>
            </w:pPr>
            <w:r w:rsidRPr="00944F3A">
              <w:rPr>
                <w:lang w:eastAsia="ja-JP"/>
              </w:rPr>
              <w:t>3</w:t>
            </w:r>
          </w:p>
        </w:tc>
      </w:tr>
      <w:tr w:rsidR="00C75183" w:rsidRPr="00944F3A" w14:paraId="4479C76B" w14:textId="77777777" w:rsidTr="00677CEC">
        <w:trPr>
          <w:trHeight w:val="188"/>
          <w:jc w:val="center"/>
        </w:trPr>
        <w:tc>
          <w:tcPr>
            <w:tcW w:w="1632" w:type="dxa"/>
            <w:tcBorders>
              <w:top w:val="nil"/>
              <w:left w:val="single" w:sz="4" w:space="0" w:color="auto"/>
              <w:right w:val="single" w:sz="4" w:space="0" w:color="auto"/>
            </w:tcBorders>
            <w:vAlign w:val="center"/>
            <w:hideMark/>
          </w:tcPr>
          <w:p w14:paraId="44D0782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C9E4C1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DA7CC7"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BF1B761"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5035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82D16A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CB423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8E6C5" w14:textId="77777777" w:rsidR="00C75183" w:rsidRPr="00944F3A" w:rsidRDefault="00C75183" w:rsidP="00C75183">
            <w:pPr>
              <w:pStyle w:val="TAC"/>
              <w:rPr>
                <w:lang w:eastAsia="zh-CN"/>
              </w:rPr>
            </w:pPr>
          </w:p>
        </w:tc>
      </w:tr>
      <w:tr w:rsidR="00C75183" w:rsidRPr="00944F3A" w14:paraId="67C70B6C"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EE4220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0FA04F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9D47D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6D9708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BE9CB9"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18F2917"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2846E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5B755" w14:textId="77777777" w:rsidR="00C75183" w:rsidRPr="00944F3A" w:rsidRDefault="00C75183" w:rsidP="00C75183">
            <w:pPr>
              <w:pStyle w:val="TAC"/>
              <w:rPr>
                <w:lang w:eastAsia="zh-CN"/>
              </w:rPr>
            </w:pPr>
          </w:p>
        </w:tc>
      </w:tr>
      <w:tr w:rsidR="00C75183" w:rsidRPr="00944F3A" w14:paraId="726E1467" w14:textId="77777777" w:rsidTr="00677CEC">
        <w:trPr>
          <w:trHeight w:val="188"/>
          <w:jc w:val="center"/>
        </w:trPr>
        <w:tc>
          <w:tcPr>
            <w:tcW w:w="1632" w:type="dxa"/>
            <w:tcBorders>
              <w:top w:val="nil"/>
              <w:left w:val="single" w:sz="4" w:space="0" w:color="auto"/>
              <w:right w:val="single" w:sz="4" w:space="0" w:color="auto"/>
            </w:tcBorders>
            <w:hideMark/>
          </w:tcPr>
          <w:p w14:paraId="1384E2AA" w14:textId="21741B90" w:rsidR="00C75183" w:rsidRPr="00944F3A" w:rsidRDefault="00C75183" w:rsidP="00C75183">
            <w:pPr>
              <w:pStyle w:val="TAC"/>
              <w:rPr>
                <w:lang w:eastAsia="ja-JP"/>
              </w:rPr>
            </w:pPr>
            <w:r w:rsidRPr="00944F3A">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6BF84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A95C48"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45FC8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1F51CEF"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363D383"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7B64ED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FC3AF2" w14:textId="77777777" w:rsidR="00C75183" w:rsidRPr="00944F3A" w:rsidRDefault="00C75183" w:rsidP="00C75183">
            <w:pPr>
              <w:pStyle w:val="TAC"/>
              <w:rPr>
                <w:lang w:eastAsia="zh-CN"/>
              </w:rPr>
            </w:pPr>
          </w:p>
        </w:tc>
      </w:tr>
      <w:tr w:rsidR="00C75183" w:rsidRPr="00944F3A" w14:paraId="6A44CB33" w14:textId="77777777" w:rsidTr="00677CEC">
        <w:trPr>
          <w:trHeight w:val="188"/>
          <w:jc w:val="center"/>
        </w:trPr>
        <w:tc>
          <w:tcPr>
            <w:tcW w:w="1632" w:type="dxa"/>
            <w:tcBorders>
              <w:top w:val="nil"/>
              <w:left w:val="single" w:sz="4" w:space="0" w:color="auto"/>
              <w:right w:val="single" w:sz="4" w:space="0" w:color="auto"/>
            </w:tcBorders>
            <w:vAlign w:val="center"/>
            <w:hideMark/>
          </w:tcPr>
          <w:p w14:paraId="04119FF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3338E65"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BEA783B"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D134A7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781CD207"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4B26117"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A435D4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55EA0A0" w14:textId="77777777" w:rsidR="00C75183" w:rsidRPr="00944F3A" w:rsidRDefault="00C75183" w:rsidP="00C75183">
            <w:pPr>
              <w:pStyle w:val="TAC"/>
              <w:rPr>
                <w:lang w:eastAsia="zh-CN"/>
              </w:rPr>
            </w:pPr>
            <w:r w:rsidRPr="00944F3A">
              <w:rPr>
                <w:lang w:eastAsia="ja-JP"/>
              </w:rPr>
              <w:t>3</w:t>
            </w:r>
          </w:p>
        </w:tc>
      </w:tr>
      <w:tr w:rsidR="00C75183" w:rsidRPr="00944F3A" w14:paraId="40AB40FB" w14:textId="77777777" w:rsidTr="00677CEC">
        <w:trPr>
          <w:trHeight w:val="188"/>
          <w:jc w:val="center"/>
        </w:trPr>
        <w:tc>
          <w:tcPr>
            <w:tcW w:w="1632" w:type="dxa"/>
            <w:tcBorders>
              <w:top w:val="nil"/>
              <w:left w:val="single" w:sz="4" w:space="0" w:color="auto"/>
              <w:right w:val="single" w:sz="4" w:space="0" w:color="auto"/>
            </w:tcBorders>
            <w:vAlign w:val="center"/>
            <w:hideMark/>
          </w:tcPr>
          <w:p w14:paraId="6C3462C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0BD704A"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898931"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D61137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35717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D4E878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B2CADE"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D9A0A" w14:textId="77777777" w:rsidR="00C75183" w:rsidRPr="00944F3A" w:rsidRDefault="00C75183" w:rsidP="00C75183">
            <w:pPr>
              <w:pStyle w:val="TAC"/>
              <w:rPr>
                <w:lang w:eastAsia="zh-CN"/>
              </w:rPr>
            </w:pPr>
          </w:p>
        </w:tc>
      </w:tr>
      <w:tr w:rsidR="00C75183" w:rsidRPr="00944F3A" w14:paraId="0781BF3A"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04E8C4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0D03B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7B6093"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B34D3D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AF19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C66814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7B8E24"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8B7D9" w14:textId="77777777" w:rsidR="00C75183" w:rsidRPr="00944F3A" w:rsidRDefault="00C75183" w:rsidP="00C75183">
            <w:pPr>
              <w:pStyle w:val="TAC"/>
              <w:rPr>
                <w:lang w:eastAsia="zh-CN"/>
              </w:rPr>
            </w:pPr>
          </w:p>
        </w:tc>
      </w:tr>
      <w:tr w:rsidR="00C75183" w:rsidRPr="00944F3A" w14:paraId="3134FD6B" w14:textId="77777777" w:rsidTr="00677CEC">
        <w:trPr>
          <w:trHeight w:val="188"/>
          <w:jc w:val="center"/>
        </w:trPr>
        <w:tc>
          <w:tcPr>
            <w:tcW w:w="1632" w:type="dxa"/>
            <w:tcBorders>
              <w:top w:val="nil"/>
              <w:left w:val="single" w:sz="4" w:space="0" w:color="auto"/>
              <w:right w:val="single" w:sz="4" w:space="0" w:color="auto"/>
            </w:tcBorders>
            <w:vAlign w:val="center"/>
            <w:hideMark/>
          </w:tcPr>
          <w:p w14:paraId="56DBDAF5" w14:textId="718167F7" w:rsidR="00C75183" w:rsidRPr="00944F3A" w:rsidRDefault="00C75183" w:rsidP="00C75183">
            <w:pPr>
              <w:pStyle w:val="TAC"/>
              <w:rPr>
                <w:lang w:eastAsia="ja-JP"/>
              </w:rPr>
            </w:pPr>
            <w:r w:rsidRPr="00944F3A">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4B6BBFF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B16F0D"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FE489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34E23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9D630E5"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1E726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859AD" w14:textId="77777777" w:rsidR="00C75183" w:rsidRPr="00944F3A" w:rsidRDefault="00C75183" w:rsidP="00C75183">
            <w:pPr>
              <w:pStyle w:val="TAC"/>
              <w:rPr>
                <w:lang w:eastAsia="zh-CN"/>
              </w:rPr>
            </w:pPr>
          </w:p>
        </w:tc>
      </w:tr>
      <w:tr w:rsidR="00C75183" w:rsidRPr="00944F3A" w14:paraId="099FA5FC" w14:textId="77777777" w:rsidTr="00677CEC">
        <w:trPr>
          <w:trHeight w:val="188"/>
          <w:jc w:val="center"/>
        </w:trPr>
        <w:tc>
          <w:tcPr>
            <w:tcW w:w="1632" w:type="dxa"/>
            <w:tcBorders>
              <w:top w:val="nil"/>
              <w:left w:val="single" w:sz="4" w:space="0" w:color="auto"/>
              <w:right w:val="single" w:sz="4" w:space="0" w:color="auto"/>
            </w:tcBorders>
            <w:vAlign w:val="center"/>
            <w:hideMark/>
          </w:tcPr>
          <w:p w14:paraId="58EAB4D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F291E3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79B41F"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2FFD851"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2C1A40BE"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6327E0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19F4E9"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D58016" w14:textId="77777777" w:rsidR="00C75183" w:rsidRPr="00944F3A" w:rsidRDefault="00C75183" w:rsidP="00C75183">
            <w:pPr>
              <w:pStyle w:val="TAC"/>
              <w:rPr>
                <w:lang w:eastAsia="zh-CN"/>
              </w:rPr>
            </w:pPr>
            <w:r w:rsidRPr="00944F3A">
              <w:rPr>
                <w:lang w:eastAsia="ja-JP"/>
              </w:rPr>
              <w:t>3</w:t>
            </w:r>
          </w:p>
        </w:tc>
      </w:tr>
      <w:tr w:rsidR="00C75183" w:rsidRPr="00944F3A" w14:paraId="6389C4D3" w14:textId="77777777" w:rsidTr="00677CEC">
        <w:trPr>
          <w:trHeight w:val="188"/>
          <w:jc w:val="center"/>
        </w:trPr>
        <w:tc>
          <w:tcPr>
            <w:tcW w:w="1632" w:type="dxa"/>
            <w:tcBorders>
              <w:top w:val="nil"/>
              <w:left w:val="single" w:sz="4" w:space="0" w:color="auto"/>
              <w:right w:val="single" w:sz="4" w:space="0" w:color="auto"/>
            </w:tcBorders>
            <w:vAlign w:val="center"/>
            <w:hideMark/>
          </w:tcPr>
          <w:p w14:paraId="4CAF6DC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13D5E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1812A"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1C51354"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83789F"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EB75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76F9C7"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592268" w14:textId="77777777" w:rsidR="00C75183" w:rsidRPr="00944F3A" w:rsidRDefault="00C75183" w:rsidP="00C75183">
            <w:pPr>
              <w:pStyle w:val="TAC"/>
              <w:rPr>
                <w:lang w:eastAsia="zh-CN"/>
              </w:rPr>
            </w:pPr>
          </w:p>
        </w:tc>
      </w:tr>
      <w:tr w:rsidR="00C75183" w:rsidRPr="00944F3A" w14:paraId="693E10E2"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50B2B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DE4C4B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C5B56BB"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71B0AE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7DA732"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83DEE4"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0A8D60"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E465D" w14:textId="77777777" w:rsidR="00C75183" w:rsidRPr="00944F3A" w:rsidRDefault="00C75183" w:rsidP="00C75183">
            <w:pPr>
              <w:pStyle w:val="TAC"/>
              <w:rPr>
                <w:lang w:eastAsia="zh-CN"/>
              </w:rPr>
            </w:pPr>
          </w:p>
        </w:tc>
      </w:tr>
      <w:tr w:rsidR="00C75183" w:rsidRPr="00944F3A" w14:paraId="3B9D2CCA" w14:textId="77777777" w:rsidTr="00294C72">
        <w:trPr>
          <w:trHeight w:val="188"/>
          <w:jc w:val="center"/>
        </w:trPr>
        <w:tc>
          <w:tcPr>
            <w:tcW w:w="1632" w:type="dxa"/>
            <w:tcBorders>
              <w:top w:val="nil"/>
              <w:left w:val="single" w:sz="4" w:space="0" w:color="auto"/>
              <w:right w:val="single" w:sz="4" w:space="0" w:color="auto"/>
            </w:tcBorders>
            <w:vAlign w:val="center"/>
            <w:hideMark/>
          </w:tcPr>
          <w:p w14:paraId="151CD957" w14:textId="728EDD07" w:rsidR="00C75183" w:rsidRPr="00944F3A" w:rsidRDefault="00C75183" w:rsidP="00C75183">
            <w:pPr>
              <w:pStyle w:val="TAC"/>
              <w:rPr>
                <w:lang w:eastAsia="ja-JP"/>
              </w:rPr>
            </w:pPr>
            <w:r w:rsidRPr="00944F3A">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0ECA8D7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A0C953"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2581B24"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161170"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EA7DBF7"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AE6A52"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31B298" w14:textId="77777777" w:rsidR="00C75183" w:rsidRPr="00944F3A" w:rsidRDefault="00C75183" w:rsidP="00C75183">
            <w:pPr>
              <w:pStyle w:val="TAC"/>
            </w:pPr>
          </w:p>
        </w:tc>
      </w:tr>
      <w:tr w:rsidR="00C75183" w:rsidRPr="00944F3A" w14:paraId="7A1BDECD" w14:textId="77777777" w:rsidTr="00294C72">
        <w:trPr>
          <w:trHeight w:val="188"/>
          <w:jc w:val="center"/>
        </w:trPr>
        <w:tc>
          <w:tcPr>
            <w:tcW w:w="1632" w:type="dxa"/>
            <w:tcBorders>
              <w:top w:val="nil"/>
              <w:left w:val="single" w:sz="4" w:space="0" w:color="auto"/>
              <w:right w:val="single" w:sz="4" w:space="0" w:color="auto"/>
            </w:tcBorders>
            <w:vAlign w:val="center"/>
            <w:hideMark/>
          </w:tcPr>
          <w:p w14:paraId="17CC045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8D072D4"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FD1D8FA" w14:textId="77777777" w:rsidR="00C75183" w:rsidRPr="00944F3A" w:rsidRDefault="00C75183" w:rsidP="00C75183">
            <w:pPr>
              <w:pStyle w:val="TAC"/>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7DBDDE" w14:textId="77777777" w:rsidR="00C75183" w:rsidRPr="00944F3A" w:rsidRDefault="00C75183" w:rsidP="00C75183">
            <w:pPr>
              <w:pStyle w:val="TAC"/>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22E9DFB1" w14:textId="77777777" w:rsidR="00C75183" w:rsidRPr="00944F3A" w:rsidRDefault="00C75183" w:rsidP="00C75183">
            <w:pPr>
              <w:pStyle w:val="TAC"/>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1374E77"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1C9D172" w14:textId="77777777" w:rsidR="00C75183" w:rsidRPr="00944F3A" w:rsidRDefault="00C75183" w:rsidP="00C75183">
            <w:pPr>
              <w:pStyle w:val="TAC"/>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674CE51" w14:textId="77777777" w:rsidR="00C75183" w:rsidRPr="00944F3A" w:rsidRDefault="00C75183" w:rsidP="00C75183">
            <w:pPr>
              <w:pStyle w:val="TAC"/>
            </w:pPr>
            <w:r w:rsidRPr="00944F3A">
              <w:rPr>
                <w:rFonts w:eastAsia="MS Mincho"/>
                <w:szCs w:val="16"/>
                <w:lang w:eastAsia="ja-JP"/>
              </w:rPr>
              <w:t>3</w:t>
            </w:r>
          </w:p>
        </w:tc>
      </w:tr>
      <w:tr w:rsidR="00C75183" w:rsidRPr="00944F3A" w14:paraId="73B67E72" w14:textId="77777777" w:rsidTr="00294C72">
        <w:trPr>
          <w:trHeight w:val="188"/>
          <w:jc w:val="center"/>
        </w:trPr>
        <w:tc>
          <w:tcPr>
            <w:tcW w:w="1632" w:type="dxa"/>
            <w:tcBorders>
              <w:top w:val="nil"/>
              <w:left w:val="single" w:sz="4" w:space="0" w:color="auto"/>
              <w:right w:val="single" w:sz="4" w:space="0" w:color="auto"/>
            </w:tcBorders>
            <w:vAlign w:val="center"/>
            <w:hideMark/>
          </w:tcPr>
          <w:p w14:paraId="1A3F558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AC13460"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0304EB" w14:textId="77777777" w:rsidR="00C75183" w:rsidRPr="00944F3A" w:rsidRDefault="00C75183" w:rsidP="00C75183">
            <w:pPr>
              <w:pStyle w:val="TAC"/>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BE06E21"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BEDE21F"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0089BF4"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38733"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76AC22" w14:textId="77777777" w:rsidR="00C75183" w:rsidRPr="00944F3A" w:rsidRDefault="00C75183" w:rsidP="00C75183">
            <w:pPr>
              <w:pStyle w:val="TAC"/>
            </w:pPr>
          </w:p>
        </w:tc>
      </w:tr>
      <w:tr w:rsidR="00C75183" w:rsidRPr="00944F3A" w14:paraId="384B3720"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B1DE36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4AA00B3" w14:textId="77777777" w:rsidR="00C75183" w:rsidRPr="00944F3A" w:rsidRDefault="00C75183" w:rsidP="00C75183">
            <w:pPr>
              <w:pStyle w:val="TAL"/>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E9866F" w14:textId="77777777" w:rsidR="00C75183" w:rsidRPr="00944F3A" w:rsidRDefault="00C75183" w:rsidP="00C75183">
            <w:pPr>
              <w:pStyle w:val="TAC"/>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1D6F4AB"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74FB45" w14:textId="77777777" w:rsidR="00C75183" w:rsidRPr="00944F3A" w:rsidRDefault="00C75183" w:rsidP="00C75183">
            <w:pPr>
              <w:pStyle w:val="TAC"/>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8D853EB" w14:textId="77777777" w:rsidR="00C75183" w:rsidRPr="00944F3A" w:rsidRDefault="00C75183" w:rsidP="00C75183">
            <w:pPr>
              <w:pStyle w:val="TAC"/>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E1844A5" w14:textId="77777777" w:rsidR="00C75183" w:rsidRPr="00944F3A" w:rsidRDefault="00C75183" w:rsidP="00C75183">
            <w:pPr>
              <w:pStyle w:val="TAC"/>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0E6BD3" w14:textId="77777777" w:rsidR="00C75183" w:rsidRPr="00944F3A" w:rsidRDefault="00C75183" w:rsidP="00C75183">
            <w:pPr>
              <w:pStyle w:val="TAC"/>
            </w:pPr>
          </w:p>
        </w:tc>
      </w:tr>
      <w:tr w:rsidR="00C75183" w:rsidRPr="00944F3A" w14:paraId="4FA4DA33" w14:textId="77777777" w:rsidTr="00294C72">
        <w:trPr>
          <w:trHeight w:val="188"/>
          <w:jc w:val="center"/>
        </w:trPr>
        <w:tc>
          <w:tcPr>
            <w:tcW w:w="1632" w:type="dxa"/>
            <w:tcBorders>
              <w:top w:val="nil"/>
              <w:left w:val="single" w:sz="4" w:space="0" w:color="auto"/>
              <w:right w:val="single" w:sz="4" w:space="0" w:color="auto"/>
            </w:tcBorders>
            <w:vAlign w:val="center"/>
            <w:hideMark/>
          </w:tcPr>
          <w:p w14:paraId="55C374CF" w14:textId="78A0F9BB" w:rsidR="00C75183" w:rsidRPr="00944F3A" w:rsidRDefault="00C75183" w:rsidP="00C75183">
            <w:pPr>
              <w:pStyle w:val="TAC"/>
              <w:rPr>
                <w:lang w:eastAsia="ja-JP"/>
              </w:rPr>
            </w:pPr>
            <w:r w:rsidRPr="00944F3A">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46650343"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3B07E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AB8F6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90B68"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727560C"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1CC5DB"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DF1E94" w14:textId="77777777" w:rsidR="00C75183" w:rsidRPr="00944F3A" w:rsidRDefault="00C75183" w:rsidP="00C75183">
            <w:pPr>
              <w:pStyle w:val="TAC"/>
            </w:pPr>
          </w:p>
        </w:tc>
      </w:tr>
      <w:tr w:rsidR="00C75183" w:rsidRPr="00944F3A" w14:paraId="6B69ECE7" w14:textId="77777777" w:rsidTr="00294C72">
        <w:trPr>
          <w:trHeight w:val="188"/>
          <w:jc w:val="center"/>
        </w:trPr>
        <w:tc>
          <w:tcPr>
            <w:tcW w:w="1632" w:type="dxa"/>
            <w:tcBorders>
              <w:top w:val="nil"/>
              <w:left w:val="single" w:sz="4" w:space="0" w:color="auto"/>
              <w:right w:val="single" w:sz="4" w:space="0" w:color="auto"/>
            </w:tcBorders>
            <w:vAlign w:val="center"/>
            <w:hideMark/>
          </w:tcPr>
          <w:p w14:paraId="0253A67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E2668E4"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292D31E"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5B9D9A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55E0890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F5D7D1"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653395"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78BFFC" w14:textId="77777777" w:rsidR="00C75183" w:rsidRPr="00944F3A" w:rsidRDefault="00C75183" w:rsidP="00C75183">
            <w:pPr>
              <w:pStyle w:val="TAC"/>
            </w:pPr>
            <w:r w:rsidRPr="00944F3A">
              <w:rPr>
                <w:lang w:eastAsia="ja-JP"/>
              </w:rPr>
              <w:t>3</w:t>
            </w:r>
          </w:p>
        </w:tc>
      </w:tr>
      <w:tr w:rsidR="00C75183" w:rsidRPr="00944F3A" w14:paraId="1585BB00" w14:textId="77777777" w:rsidTr="00294C72">
        <w:trPr>
          <w:trHeight w:val="188"/>
          <w:jc w:val="center"/>
        </w:trPr>
        <w:tc>
          <w:tcPr>
            <w:tcW w:w="1632" w:type="dxa"/>
            <w:tcBorders>
              <w:top w:val="nil"/>
              <w:left w:val="single" w:sz="4" w:space="0" w:color="auto"/>
              <w:right w:val="single" w:sz="4" w:space="0" w:color="auto"/>
            </w:tcBorders>
            <w:vAlign w:val="center"/>
            <w:hideMark/>
          </w:tcPr>
          <w:p w14:paraId="59B2494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7B1662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A9E08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F188C5E"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CDB16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D1B087E"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21A855"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43A7B6" w14:textId="77777777" w:rsidR="00C75183" w:rsidRPr="00944F3A" w:rsidRDefault="00C75183" w:rsidP="00C75183">
            <w:pPr>
              <w:pStyle w:val="TAC"/>
            </w:pPr>
          </w:p>
        </w:tc>
      </w:tr>
      <w:tr w:rsidR="00C75183" w:rsidRPr="00944F3A" w14:paraId="7F0671D6"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663A63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7ECAD8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C9DF32"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484623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B7FA9E"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E16732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E4CDE29"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F3A4CF" w14:textId="77777777" w:rsidR="00C75183" w:rsidRPr="00944F3A" w:rsidRDefault="00C75183" w:rsidP="00C75183">
            <w:pPr>
              <w:pStyle w:val="TAC"/>
            </w:pPr>
          </w:p>
        </w:tc>
      </w:tr>
      <w:tr w:rsidR="00C75183" w:rsidRPr="00944F3A" w14:paraId="489D8689" w14:textId="77777777" w:rsidTr="00294C72">
        <w:trPr>
          <w:trHeight w:val="188"/>
          <w:jc w:val="center"/>
        </w:trPr>
        <w:tc>
          <w:tcPr>
            <w:tcW w:w="1632" w:type="dxa"/>
            <w:tcBorders>
              <w:top w:val="nil"/>
              <w:left w:val="single" w:sz="4" w:space="0" w:color="auto"/>
              <w:right w:val="single" w:sz="4" w:space="0" w:color="auto"/>
            </w:tcBorders>
            <w:vAlign w:val="center"/>
            <w:hideMark/>
          </w:tcPr>
          <w:p w14:paraId="0C179723" w14:textId="769BFC15" w:rsidR="00C75183" w:rsidRPr="00944F3A" w:rsidRDefault="00C75183" w:rsidP="00C75183">
            <w:pPr>
              <w:pStyle w:val="TAC"/>
              <w:rPr>
                <w:lang w:eastAsia="ja-JP"/>
              </w:rPr>
            </w:pPr>
            <w:r w:rsidRPr="00944F3A">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00DBE49"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499C36"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4FA851B"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D13AD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ACB48BB"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B22D3D"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7E4804" w14:textId="77777777" w:rsidR="00C75183" w:rsidRPr="00944F3A" w:rsidRDefault="00C75183" w:rsidP="00C75183">
            <w:pPr>
              <w:pStyle w:val="TAC"/>
            </w:pPr>
          </w:p>
        </w:tc>
      </w:tr>
      <w:tr w:rsidR="00C75183" w:rsidRPr="00944F3A" w14:paraId="41EC709C" w14:textId="77777777" w:rsidTr="00294C72">
        <w:trPr>
          <w:trHeight w:val="188"/>
          <w:jc w:val="center"/>
        </w:trPr>
        <w:tc>
          <w:tcPr>
            <w:tcW w:w="1632" w:type="dxa"/>
            <w:tcBorders>
              <w:top w:val="nil"/>
              <w:left w:val="single" w:sz="4" w:space="0" w:color="auto"/>
              <w:right w:val="single" w:sz="4" w:space="0" w:color="auto"/>
            </w:tcBorders>
            <w:vAlign w:val="center"/>
            <w:hideMark/>
          </w:tcPr>
          <w:p w14:paraId="5E3F21B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6FE460C"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3D213E6" w14:textId="77777777" w:rsidR="00C75183" w:rsidRPr="00944F3A" w:rsidRDefault="00C75183" w:rsidP="00C75183">
            <w:pPr>
              <w:pStyle w:val="TAC"/>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D523AB8"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6A3685B"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E737CA" w14:textId="77777777" w:rsidR="00C75183" w:rsidRPr="00944F3A" w:rsidRDefault="00C75183" w:rsidP="00C75183">
            <w:pPr>
              <w:pStyle w:val="TAC"/>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53F3DB" w14:textId="77777777" w:rsidR="00C75183" w:rsidRPr="00944F3A" w:rsidRDefault="00C75183" w:rsidP="00C75183">
            <w:pPr>
              <w:pStyle w:val="TAC"/>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9BF1098" w14:textId="77777777" w:rsidR="00C75183" w:rsidRPr="00944F3A" w:rsidRDefault="00C75183" w:rsidP="00C75183">
            <w:pPr>
              <w:pStyle w:val="TAC"/>
            </w:pPr>
            <w:r w:rsidRPr="00944F3A">
              <w:rPr>
                <w:lang w:eastAsia="ja-JP"/>
              </w:rPr>
              <w:t>3</w:t>
            </w:r>
          </w:p>
        </w:tc>
      </w:tr>
      <w:tr w:rsidR="00C75183" w:rsidRPr="00944F3A" w14:paraId="56B7100A" w14:textId="77777777" w:rsidTr="00294C72">
        <w:trPr>
          <w:trHeight w:val="188"/>
          <w:jc w:val="center"/>
        </w:trPr>
        <w:tc>
          <w:tcPr>
            <w:tcW w:w="1632" w:type="dxa"/>
            <w:tcBorders>
              <w:top w:val="nil"/>
              <w:left w:val="single" w:sz="4" w:space="0" w:color="auto"/>
              <w:right w:val="single" w:sz="4" w:space="0" w:color="auto"/>
            </w:tcBorders>
            <w:vAlign w:val="center"/>
            <w:hideMark/>
          </w:tcPr>
          <w:p w14:paraId="26A8DE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77BE94F"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7B247AE" w14:textId="77777777" w:rsidR="00C75183" w:rsidRPr="00944F3A" w:rsidRDefault="00C75183" w:rsidP="00C75183">
            <w:pPr>
              <w:pStyle w:val="TAC"/>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D7498B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D141273"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614C1CA"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5B072C"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2F03F0" w14:textId="77777777" w:rsidR="00C75183" w:rsidRPr="00944F3A" w:rsidRDefault="00C75183" w:rsidP="00C75183">
            <w:pPr>
              <w:pStyle w:val="TAC"/>
            </w:pPr>
          </w:p>
        </w:tc>
      </w:tr>
      <w:tr w:rsidR="00C75183" w:rsidRPr="00944F3A" w14:paraId="109833C4"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47EF21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BDAA6DB"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3FF1E7" w14:textId="77777777" w:rsidR="00C75183" w:rsidRPr="00944F3A" w:rsidRDefault="00C75183" w:rsidP="00C75183">
            <w:pPr>
              <w:pStyle w:val="TAC"/>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6301CA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C84EE4" w14:textId="77777777" w:rsidR="00C75183" w:rsidRPr="00944F3A" w:rsidRDefault="00C75183" w:rsidP="00C75183">
            <w:pPr>
              <w:pStyle w:val="TAC"/>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5877650" w14:textId="77777777" w:rsidR="00C75183" w:rsidRPr="00944F3A" w:rsidRDefault="00C75183" w:rsidP="00C75183">
            <w:pPr>
              <w:pStyle w:val="TAC"/>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D2D413" w14:textId="77777777" w:rsidR="00C75183" w:rsidRPr="00944F3A" w:rsidRDefault="00C75183" w:rsidP="00C75183">
            <w:pPr>
              <w:pStyle w:val="TAC"/>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E9DCA" w14:textId="77777777" w:rsidR="00C75183" w:rsidRPr="00944F3A" w:rsidRDefault="00C75183" w:rsidP="00C75183">
            <w:pPr>
              <w:pStyle w:val="TAC"/>
            </w:pPr>
          </w:p>
        </w:tc>
      </w:tr>
      <w:tr w:rsidR="00C75183" w:rsidRPr="00944F3A" w14:paraId="18BA6854"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72D13CA2" w14:textId="7691F6EC" w:rsidR="00C75183" w:rsidRPr="00944F3A" w:rsidRDefault="00C75183" w:rsidP="00C75183">
            <w:pPr>
              <w:pStyle w:val="TAC"/>
              <w:rPr>
                <w:lang w:eastAsia="ja-JP"/>
              </w:rPr>
            </w:pPr>
            <w:r w:rsidRPr="00944F3A">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6010127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A0D2D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BC6699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5CE7324"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C241462"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F2EA11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68649" w14:textId="77777777" w:rsidR="00C75183" w:rsidRPr="00944F3A" w:rsidRDefault="00C75183" w:rsidP="00C75183">
            <w:pPr>
              <w:pStyle w:val="TAC"/>
              <w:rPr>
                <w:lang w:eastAsia="ja-JP"/>
              </w:rPr>
            </w:pPr>
          </w:p>
        </w:tc>
      </w:tr>
      <w:tr w:rsidR="00C75183" w:rsidRPr="00944F3A" w14:paraId="6BD8CBDC" w14:textId="77777777" w:rsidTr="00294C72">
        <w:trPr>
          <w:trHeight w:val="188"/>
          <w:jc w:val="center"/>
        </w:trPr>
        <w:tc>
          <w:tcPr>
            <w:tcW w:w="1632" w:type="dxa"/>
            <w:tcBorders>
              <w:left w:val="single" w:sz="4" w:space="0" w:color="auto"/>
              <w:right w:val="single" w:sz="4" w:space="0" w:color="auto"/>
            </w:tcBorders>
            <w:vAlign w:val="center"/>
            <w:hideMark/>
          </w:tcPr>
          <w:p w14:paraId="42410EC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4E074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41E26A0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6098CD8"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76D0432"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C46E82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745E369"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31FD8C" w14:textId="77777777" w:rsidR="00C75183" w:rsidRPr="00944F3A" w:rsidRDefault="00C75183" w:rsidP="00C75183">
            <w:pPr>
              <w:pStyle w:val="TAC"/>
              <w:rPr>
                <w:lang w:eastAsia="ja-JP"/>
              </w:rPr>
            </w:pPr>
            <w:r w:rsidRPr="00944F3A">
              <w:rPr>
                <w:lang w:eastAsia="ja-JP"/>
              </w:rPr>
              <w:t>3</w:t>
            </w:r>
          </w:p>
        </w:tc>
      </w:tr>
      <w:tr w:rsidR="00C75183" w:rsidRPr="00944F3A" w14:paraId="5DF7BA48" w14:textId="77777777" w:rsidTr="00294C72">
        <w:trPr>
          <w:trHeight w:val="188"/>
          <w:jc w:val="center"/>
        </w:trPr>
        <w:tc>
          <w:tcPr>
            <w:tcW w:w="1632" w:type="dxa"/>
            <w:tcBorders>
              <w:left w:val="single" w:sz="4" w:space="0" w:color="auto"/>
              <w:right w:val="single" w:sz="4" w:space="0" w:color="auto"/>
            </w:tcBorders>
            <w:vAlign w:val="center"/>
            <w:hideMark/>
          </w:tcPr>
          <w:p w14:paraId="7711954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897D2D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7FDE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B827D6A"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12071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6A64D4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EE78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1EC6D" w14:textId="77777777" w:rsidR="00C75183" w:rsidRPr="00944F3A" w:rsidRDefault="00C75183" w:rsidP="00C75183">
            <w:pPr>
              <w:pStyle w:val="TAC"/>
              <w:rPr>
                <w:lang w:eastAsia="ja-JP"/>
              </w:rPr>
            </w:pPr>
          </w:p>
        </w:tc>
      </w:tr>
      <w:tr w:rsidR="00C75183" w:rsidRPr="00944F3A" w14:paraId="028AD280"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03B24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A6EBF8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B6CFC6"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14DB313"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DBB91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457A0D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2F00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F7A7D" w14:textId="77777777" w:rsidR="00C75183" w:rsidRPr="00944F3A" w:rsidRDefault="00C75183" w:rsidP="00C75183">
            <w:pPr>
              <w:pStyle w:val="TAC"/>
              <w:rPr>
                <w:lang w:eastAsia="ja-JP"/>
              </w:rPr>
            </w:pPr>
          </w:p>
        </w:tc>
      </w:tr>
      <w:tr w:rsidR="00C75183" w:rsidRPr="00944F3A" w14:paraId="3BD55EDB"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764EEED" w14:textId="3A8015BE" w:rsidR="00C75183" w:rsidRPr="00944F3A" w:rsidRDefault="00C75183" w:rsidP="00C75183">
            <w:pPr>
              <w:pStyle w:val="TAC"/>
              <w:rPr>
                <w:lang w:eastAsia="ja-JP"/>
              </w:rPr>
            </w:pPr>
            <w:r w:rsidRPr="00944F3A">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362EC39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12CC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B2AF825"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7E9316"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4DD7F3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65709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9D1904" w14:textId="77777777" w:rsidR="00C75183" w:rsidRPr="00944F3A" w:rsidRDefault="00C75183" w:rsidP="00C75183">
            <w:pPr>
              <w:pStyle w:val="TAC"/>
              <w:rPr>
                <w:lang w:eastAsia="ja-JP"/>
              </w:rPr>
            </w:pPr>
          </w:p>
        </w:tc>
      </w:tr>
      <w:tr w:rsidR="00C75183" w:rsidRPr="00944F3A" w14:paraId="7EFAB664" w14:textId="77777777" w:rsidTr="00294C72">
        <w:trPr>
          <w:trHeight w:val="188"/>
          <w:jc w:val="center"/>
        </w:trPr>
        <w:tc>
          <w:tcPr>
            <w:tcW w:w="1632" w:type="dxa"/>
            <w:tcBorders>
              <w:left w:val="single" w:sz="4" w:space="0" w:color="auto"/>
              <w:right w:val="single" w:sz="4" w:space="0" w:color="auto"/>
            </w:tcBorders>
            <w:vAlign w:val="center"/>
            <w:hideMark/>
          </w:tcPr>
          <w:p w14:paraId="03A4DE7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6F63139"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DCB3CF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8ED85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5B35AF2D"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58E322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B26F615"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0BB5D65" w14:textId="77777777" w:rsidR="00C75183" w:rsidRPr="00944F3A" w:rsidRDefault="00C75183" w:rsidP="00C75183">
            <w:pPr>
              <w:pStyle w:val="TAC"/>
              <w:rPr>
                <w:lang w:eastAsia="ja-JP"/>
              </w:rPr>
            </w:pPr>
            <w:r w:rsidRPr="00944F3A">
              <w:rPr>
                <w:lang w:eastAsia="ja-JP"/>
              </w:rPr>
              <w:t>3</w:t>
            </w:r>
          </w:p>
        </w:tc>
      </w:tr>
      <w:tr w:rsidR="00C75183" w:rsidRPr="00944F3A" w14:paraId="2E56F05B" w14:textId="77777777" w:rsidTr="00294C72">
        <w:trPr>
          <w:trHeight w:val="188"/>
          <w:jc w:val="center"/>
        </w:trPr>
        <w:tc>
          <w:tcPr>
            <w:tcW w:w="1632" w:type="dxa"/>
            <w:tcBorders>
              <w:left w:val="single" w:sz="4" w:space="0" w:color="auto"/>
              <w:right w:val="single" w:sz="4" w:space="0" w:color="auto"/>
            </w:tcBorders>
            <w:vAlign w:val="center"/>
            <w:hideMark/>
          </w:tcPr>
          <w:p w14:paraId="73341E33"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1777EB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460E5F"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AA23A10"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A52B4"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638388"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B9BE7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CCAEB4" w14:textId="77777777" w:rsidR="00C75183" w:rsidRPr="00944F3A" w:rsidRDefault="00C75183" w:rsidP="00C75183">
            <w:pPr>
              <w:pStyle w:val="TAC"/>
              <w:rPr>
                <w:lang w:eastAsia="ja-JP"/>
              </w:rPr>
            </w:pPr>
          </w:p>
        </w:tc>
      </w:tr>
      <w:tr w:rsidR="00C75183" w:rsidRPr="00944F3A" w14:paraId="65F5681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84F9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0AF078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BF7E6F"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E62465D"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321B2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C4877F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2E2B0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644AD" w14:textId="77777777" w:rsidR="00C75183" w:rsidRPr="00944F3A" w:rsidRDefault="00C75183" w:rsidP="00C75183">
            <w:pPr>
              <w:pStyle w:val="TAC"/>
              <w:rPr>
                <w:lang w:eastAsia="ja-JP"/>
              </w:rPr>
            </w:pPr>
          </w:p>
        </w:tc>
      </w:tr>
      <w:tr w:rsidR="00C75183" w:rsidRPr="00944F3A" w14:paraId="6624A1D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3D5C3B4" w14:textId="305A7517" w:rsidR="00C75183" w:rsidRPr="00944F3A" w:rsidRDefault="00C75183" w:rsidP="00C75183">
            <w:pPr>
              <w:pStyle w:val="TAC"/>
              <w:rPr>
                <w:lang w:eastAsia="ja-JP"/>
              </w:rPr>
            </w:pPr>
            <w:r w:rsidRPr="00944F3A">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1AC1AF7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75A20E"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D6B88C"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27294F3"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C8E9B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BA2D1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6022D2" w14:textId="77777777" w:rsidR="00C75183" w:rsidRPr="00944F3A" w:rsidRDefault="00C75183" w:rsidP="00C75183">
            <w:pPr>
              <w:pStyle w:val="TAC"/>
              <w:rPr>
                <w:lang w:eastAsia="ja-JP"/>
              </w:rPr>
            </w:pPr>
          </w:p>
        </w:tc>
      </w:tr>
      <w:tr w:rsidR="00C75183" w:rsidRPr="00944F3A" w14:paraId="7AC48BA8" w14:textId="77777777" w:rsidTr="00294C72">
        <w:trPr>
          <w:trHeight w:val="188"/>
          <w:jc w:val="center"/>
        </w:trPr>
        <w:tc>
          <w:tcPr>
            <w:tcW w:w="1632" w:type="dxa"/>
            <w:tcBorders>
              <w:left w:val="single" w:sz="4" w:space="0" w:color="auto"/>
              <w:right w:val="single" w:sz="4" w:space="0" w:color="auto"/>
            </w:tcBorders>
            <w:vAlign w:val="center"/>
            <w:hideMark/>
          </w:tcPr>
          <w:p w14:paraId="2662716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9A464C4"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2BA7478"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612DB1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7C6BBD5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4CD24F"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2CF0A6"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918E2E0" w14:textId="77777777" w:rsidR="00C75183" w:rsidRPr="00944F3A" w:rsidRDefault="00C75183" w:rsidP="00C75183">
            <w:pPr>
              <w:pStyle w:val="TAC"/>
              <w:rPr>
                <w:lang w:eastAsia="ja-JP"/>
              </w:rPr>
            </w:pPr>
            <w:r w:rsidRPr="00944F3A">
              <w:rPr>
                <w:lang w:eastAsia="ja-JP"/>
              </w:rPr>
              <w:t>3</w:t>
            </w:r>
          </w:p>
        </w:tc>
      </w:tr>
      <w:tr w:rsidR="00C75183" w:rsidRPr="00944F3A" w14:paraId="3C9FB96B" w14:textId="77777777" w:rsidTr="00294C72">
        <w:trPr>
          <w:trHeight w:val="188"/>
          <w:jc w:val="center"/>
        </w:trPr>
        <w:tc>
          <w:tcPr>
            <w:tcW w:w="1632" w:type="dxa"/>
            <w:tcBorders>
              <w:left w:val="single" w:sz="4" w:space="0" w:color="auto"/>
              <w:right w:val="single" w:sz="4" w:space="0" w:color="auto"/>
            </w:tcBorders>
            <w:vAlign w:val="center"/>
            <w:hideMark/>
          </w:tcPr>
          <w:p w14:paraId="612E958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32B52A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0EBF1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C68B56"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DC26E1"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7CC47E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EF2B4E"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5D26A1" w14:textId="77777777" w:rsidR="00C75183" w:rsidRPr="00944F3A" w:rsidRDefault="00C75183" w:rsidP="00C75183">
            <w:pPr>
              <w:pStyle w:val="TAC"/>
              <w:rPr>
                <w:lang w:eastAsia="ja-JP"/>
              </w:rPr>
            </w:pPr>
          </w:p>
        </w:tc>
      </w:tr>
      <w:tr w:rsidR="00C75183" w:rsidRPr="00944F3A" w14:paraId="55D51315"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69909E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1E8A9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76CE4"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5D93CD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001864"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0B479B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AE1C9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8BFF7C" w14:textId="77777777" w:rsidR="00C75183" w:rsidRPr="00944F3A" w:rsidRDefault="00C75183" w:rsidP="00C75183">
            <w:pPr>
              <w:pStyle w:val="TAC"/>
              <w:rPr>
                <w:lang w:eastAsia="ja-JP"/>
              </w:rPr>
            </w:pPr>
          </w:p>
        </w:tc>
      </w:tr>
      <w:tr w:rsidR="00C75183" w:rsidRPr="00944F3A" w14:paraId="694D0EB7" w14:textId="77777777" w:rsidTr="001C54BA">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05E0FF3" w14:textId="4A752279" w:rsidR="00C75183" w:rsidRPr="00944F3A" w:rsidRDefault="00C75183" w:rsidP="00C75183">
            <w:pPr>
              <w:pStyle w:val="TAC"/>
              <w:rPr>
                <w:lang w:eastAsia="ja-JP"/>
              </w:rPr>
            </w:pPr>
            <w:r w:rsidRPr="00944F3A">
              <w:rPr>
                <w:lang w:eastAsia="ja-JP"/>
              </w:rPr>
              <w:t>DC_20_n51</w:t>
            </w:r>
          </w:p>
        </w:tc>
        <w:tc>
          <w:tcPr>
            <w:tcW w:w="2864" w:type="dxa"/>
            <w:tcBorders>
              <w:top w:val="single" w:sz="4" w:space="0" w:color="auto"/>
              <w:left w:val="nil"/>
              <w:bottom w:val="single" w:sz="4" w:space="0" w:color="auto"/>
              <w:right w:val="single" w:sz="4" w:space="0" w:color="auto"/>
            </w:tcBorders>
            <w:hideMark/>
          </w:tcPr>
          <w:p w14:paraId="1396BF10" w14:textId="77777777" w:rsidR="00C75183" w:rsidRPr="00944F3A" w:rsidRDefault="00C75183" w:rsidP="00C75183">
            <w:pPr>
              <w:pStyle w:val="TAL"/>
              <w:rPr>
                <w:lang w:val="en-US"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2C7DDD" w14:textId="77777777" w:rsidR="00C75183" w:rsidRPr="00944F3A" w:rsidRDefault="00C75183" w:rsidP="00C75183">
            <w:pPr>
              <w:pStyle w:val="TAC"/>
              <w:rPr>
                <w:lang w:val="en-US"/>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5AE551D6" w14:textId="77777777" w:rsidR="00C75183" w:rsidRPr="00944F3A" w:rsidRDefault="00C75183" w:rsidP="00C75183">
            <w:pPr>
              <w:pStyle w:val="TAC"/>
              <w:rPr>
                <w:lang w:val="en-US"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2A8174AE" w14:textId="77777777" w:rsidR="00C75183" w:rsidRPr="00944F3A" w:rsidRDefault="00C75183" w:rsidP="00C75183">
            <w:pPr>
              <w:pStyle w:val="TAC"/>
              <w:rPr>
                <w:lang w:val="en-US"/>
              </w:rPr>
            </w:pPr>
            <w:r w:rsidRPr="00944F3A">
              <w:rPr>
                <w:szCs w:val="16"/>
              </w:rPr>
              <w:t>788</w:t>
            </w:r>
          </w:p>
        </w:tc>
        <w:tc>
          <w:tcPr>
            <w:tcW w:w="1172" w:type="dxa"/>
            <w:tcBorders>
              <w:top w:val="single" w:sz="4" w:space="0" w:color="auto"/>
              <w:left w:val="nil"/>
              <w:bottom w:val="single" w:sz="4" w:space="0" w:color="auto"/>
              <w:right w:val="single" w:sz="4" w:space="0" w:color="auto"/>
            </w:tcBorders>
            <w:hideMark/>
          </w:tcPr>
          <w:p w14:paraId="43660D4E" w14:textId="77777777" w:rsidR="00C75183" w:rsidRPr="00944F3A" w:rsidRDefault="00C75183" w:rsidP="00C75183">
            <w:pPr>
              <w:pStyle w:val="TAC"/>
              <w:rPr>
                <w:lang w:val="en-US"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3D1937DC" w14:textId="77777777" w:rsidR="00C75183" w:rsidRPr="00944F3A" w:rsidRDefault="00C75183" w:rsidP="00C75183">
            <w:pPr>
              <w:pStyle w:val="TAC"/>
              <w:rPr>
                <w:lang w:val="en-US"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0B80DA8D" w14:textId="77777777" w:rsidR="00C75183" w:rsidRPr="00944F3A" w:rsidRDefault="00C75183" w:rsidP="00C75183">
            <w:pPr>
              <w:pStyle w:val="TAC"/>
              <w:rPr>
                <w:lang w:val="en-US" w:eastAsia="ja-JP"/>
              </w:rPr>
            </w:pPr>
          </w:p>
        </w:tc>
      </w:tr>
      <w:tr w:rsidR="00C75183" w:rsidRPr="00944F3A" w14:paraId="16331703"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234D6CA" w14:textId="1C903833" w:rsidR="00C75183" w:rsidRPr="00944F3A" w:rsidRDefault="00C75183" w:rsidP="00C75183">
            <w:pPr>
              <w:pStyle w:val="TAC"/>
              <w:rPr>
                <w:lang w:eastAsia="ja-JP"/>
              </w:rPr>
            </w:pPr>
            <w:r w:rsidRPr="00944F3A">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5020ECE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2C6A5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4F8C6C7"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EE9017"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91AAD5A"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793E3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54D319" w14:textId="77777777" w:rsidR="00C75183" w:rsidRPr="00944F3A" w:rsidRDefault="00C75183" w:rsidP="00C75183">
            <w:pPr>
              <w:pStyle w:val="TAC"/>
              <w:rPr>
                <w:lang w:eastAsia="ja-JP"/>
              </w:rPr>
            </w:pPr>
          </w:p>
        </w:tc>
      </w:tr>
      <w:tr w:rsidR="00C75183" w:rsidRPr="00944F3A" w14:paraId="37E507A2" w14:textId="77777777" w:rsidTr="00294C72">
        <w:trPr>
          <w:trHeight w:val="188"/>
          <w:jc w:val="center"/>
        </w:trPr>
        <w:tc>
          <w:tcPr>
            <w:tcW w:w="1632" w:type="dxa"/>
            <w:tcBorders>
              <w:left w:val="single" w:sz="4" w:space="0" w:color="auto"/>
              <w:right w:val="single" w:sz="4" w:space="0" w:color="auto"/>
            </w:tcBorders>
            <w:vAlign w:val="center"/>
            <w:hideMark/>
          </w:tcPr>
          <w:p w14:paraId="4106990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52920D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5DECC8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F581AE6"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20CBF94"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1E31F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76F6FC1"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91F113B" w14:textId="77777777" w:rsidR="00C75183" w:rsidRPr="00944F3A" w:rsidRDefault="00C75183" w:rsidP="00C75183">
            <w:pPr>
              <w:pStyle w:val="TAC"/>
              <w:rPr>
                <w:lang w:eastAsia="ja-JP"/>
              </w:rPr>
            </w:pPr>
            <w:r w:rsidRPr="00944F3A">
              <w:rPr>
                <w:lang w:eastAsia="ja-JP"/>
              </w:rPr>
              <w:t>3</w:t>
            </w:r>
          </w:p>
        </w:tc>
      </w:tr>
      <w:tr w:rsidR="00C75183" w:rsidRPr="00944F3A" w14:paraId="1EA83915" w14:textId="77777777" w:rsidTr="00294C72">
        <w:trPr>
          <w:trHeight w:val="188"/>
          <w:jc w:val="center"/>
        </w:trPr>
        <w:tc>
          <w:tcPr>
            <w:tcW w:w="1632" w:type="dxa"/>
            <w:tcBorders>
              <w:left w:val="single" w:sz="4" w:space="0" w:color="auto"/>
              <w:right w:val="single" w:sz="4" w:space="0" w:color="auto"/>
            </w:tcBorders>
            <w:vAlign w:val="center"/>
            <w:hideMark/>
          </w:tcPr>
          <w:p w14:paraId="6862ADC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CB1F35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D19CC9"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178A3B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2E3F89"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48354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2FA0D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3ACBC6" w14:textId="77777777" w:rsidR="00C75183" w:rsidRPr="00944F3A" w:rsidRDefault="00C75183" w:rsidP="00C75183">
            <w:pPr>
              <w:pStyle w:val="TAC"/>
              <w:rPr>
                <w:lang w:eastAsia="ja-JP"/>
              </w:rPr>
            </w:pPr>
          </w:p>
        </w:tc>
      </w:tr>
      <w:tr w:rsidR="00C75183" w:rsidRPr="00944F3A" w14:paraId="08A9B099"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36A29F6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7CA759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0E9BD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47C78F7"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3985FA"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D5B76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E93CA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C813BB" w14:textId="77777777" w:rsidR="00C75183" w:rsidRPr="00944F3A" w:rsidRDefault="00C75183" w:rsidP="00C75183">
            <w:pPr>
              <w:pStyle w:val="TAC"/>
              <w:rPr>
                <w:lang w:eastAsia="ja-JP"/>
              </w:rPr>
            </w:pPr>
          </w:p>
        </w:tc>
      </w:tr>
      <w:tr w:rsidR="00C75183" w:rsidRPr="00944F3A" w14:paraId="744F7FBE" w14:textId="77777777" w:rsidTr="00294C72">
        <w:trPr>
          <w:trHeight w:val="188"/>
          <w:jc w:val="center"/>
        </w:trPr>
        <w:tc>
          <w:tcPr>
            <w:tcW w:w="1632" w:type="dxa"/>
            <w:tcBorders>
              <w:top w:val="single" w:sz="4" w:space="0" w:color="auto"/>
              <w:left w:val="single" w:sz="4" w:space="0" w:color="auto"/>
              <w:right w:val="single" w:sz="4" w:space="0" w:color="auto"/>
            </w:tcBorders>
            <w:hideMark/>
          </w:tcPr>
          <w:p w14:paraId="19348728" w14:textId="0DE77230" w:rsidR="00C75183" w:rsidRPr="00944F3A" w:rsidRDefault="00C75183" w:rsidP="00C75183">
            <w:pPr>
              <w:pStyle w:val="TAC"/>
              <w:rPr>
                <w:lang w:eastAsia="ja-JP"/>
              </w:rPr>
            </w:pPr>
            <w:r w:rsidRPr="00944F3A">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0F31C00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FC23B"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5EAF912"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6204C0"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55D2917"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1FE5469"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9200D" w14:textId="77777777" w:rsidR="00C75183" w:rsidRPr="00944F3A" w:rsidRDefault="00C75183" w:rsidP="00C75183">
            <w:pPr>
              <w:pStyle w:val="TAC"/>
              <w:rPr>
                <w:lang w:eastAsia="ja-JP"/>
              </w:rPr>
            </w:pPr>
          </w:p>
        </w:tc>
      </w:tr>
      <w:tr w:rsidR="00C75183" w:rsidRPr="00944F3A" w14:paraId="3977AA8A" w14:textId="77777777" w:rsidTr="00294C72">
        <w:trPr>
          <w:trHeight w:val="188"/>
          <w:jc w:val="center"/>
        </w:trPr>
        <w:tc>
          <w:tcPr>
            <w:tcW w:w="1632" w:type="dxa"/>
            <w:tcBorders>
              <w:left w:val="single" w:sz="4" w:space="0" w:color="auto"/>
              <w:right w:val="single" w:sz="4" w:space="0" w:color="auto"/>
            </w:tcBorders>
            <w:vAlign w:val="center"/>
            <w:hideMark/>
          </w:tcPr>
          <w:p w14:paraId="28E480E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130FE1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F90CE10"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13E1281"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2558BEC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9B7896"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F6DF75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8B6D78B" w14:textId="77777777" w:rsidR="00C75183" w:rsidRPr="00944F3A" w:rsidRDefault="00C75183" w:rsidP="00C75183">
            <w:pPr>
              <w:pStyle w:val="TAC"/>
              <w:rPr>
                <w:lang w:eastAsia="ja-JP"/>
              </w:rPr>
            </w:pPr>
            <w:r w:rsidRPr="00944F3A">
              <w:rPr>
                <w:lang w:eastAsia="ja-JP"/>
              </w:rPr>
              <w:t>3</w:t>
            </w:r>
          </w:p>
        </w:tc>
      </w:tr>
      <w:tr w:rsidR="00C75183" w:rsidRPr="00944F3A" w14:paraId="0A0A2685" w14:textId="77777777" w:rsidTr="00294C72">
        <w:trPr>
          <w:trHeight w:val="188"/>
          <w:jc w:val="center"/>
        </w:trPr>
        <w:tc>
          <w:tcPr>
            <w:tcW w:w="1632" w:type="dxa"/>
            <w:tcBorders>
              <w:left w:val="single" w:sz="4" w:space="0" w:color="auto"/>
              <w:right w:val="single" w:sz="4" w:space="0" w:color="auto"/>
            </w:tcBorders>
            <w:vAlign w:val="center"/>
            <w:hideMark/>
          </w:tcPr>
          <w:p w14:paraId="3ED64F1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EA41E5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2C96F2"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EA783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631712"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379123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BD7C0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4B4E5D" w14:textId="77777777" w:rsidR="00C75183" w:rsidRPr="00944F3A" w:rsidRDefault="00C75183" w:rsidP="00C75183">
            <w:pPr>
              <w:pStyle w:val="TAC"/>
              <w:rPr>
                <w:lang w:eastAsia="ja-JP"/>
              </w:rPr>
            </w:pPr>
          </w:p>
        </w:tc>
      </w:tr>
      <w:tr w:rsidR="00C75183" w:rsidRPr="00944F3A" w14:paraId="2EB4418A"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27482E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ACE8F7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161AC62"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B1EE64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74C786"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A172D1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294A7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A3D73" w14:textId="77777777" w:rsidR="00C75183" w:rsidRPr="00944F3A" w:rsidRDefault="00C75183" w:rsidP="00C75183">
            <w:pPr>
              <w:pStyle w:val="TAC"/>
              <w:rPr>
                <w:lang w:eastAsia="ja-JP"/>
              </w:rPr>
            </w:pPr>
          </w:p>
        </w:tc>
      </w:tr>
      <w:tr w:rsidR="00C75183" w:rsidRPr="00944F3A" w14:paraId="73A8E9C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34A382F5" w14:textId="50C284A7" w:rsidR="00C75183" w:rsidRPr="00944F3A" w:rsidRDefault="00C75183" w:rsidP="00C75183">
            <w:pPr>
              <w:pStyle w:val="TAC"/>
              <w:rPr>
                <w:lang w:eastAsia="ja-JP"/>
              </w:rPr>
            </w:pPr>
            <w:r w:rsidRPr="00944F3A">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7FE3BD6D"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E7094A" w14:textId="77777777" w:rsidR="00C75183" w:rsidRPr="00944F3A" w:rsidRDefault="00C75183" w:rsidP="00C75183">
            <w:pPr>
              <w:pStyle w:val="TAC"/>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05C3E1D"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DC7BD65" w14:textId="77777777" w:rsidR="00C75183" w:rsidRPr="00944F3A" w:rsidRDefault="00C75183" w:rsidP="00C75183">
            <w:pPr>
              <w:pStyle w:val="TAC"/>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2B9A3E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D0E6E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7D310" w14:textId="77777777" w:rsidR="00C75183" w:rsidRPr="00944F3A" w:rsidRDefault="00C75183" w:rsidP="00C75183">
            <w:pPr>
              <w:pStyle w:val="TAC"/>
              <w:rPr>
                <w:lang w:eastAsia="ja-JP"/>
              </w:rPr>
            </w:pPr>
          </w:p>
        </w:tc>
      </w:tr>
      <w:tr w:rsidR="00C75183" w:rsidRPr="00944F3A" w14:paraId="6806A82F" w14:textId="77777777" w:rsidTr="00294C72">
        <w:trPr>
          <w:trHeight w:val="188"/>
          <w:jc w:val="center"/>
        </w:trPr>
        <w:tc>
          <w:tcPr>
            <w:tcW w:w="1632" w:type="dxa"/>
            <w:tcBorders>
              <w:left w:val="single" w:sz="4" w:space="0" w:color="auto"/>
              <w:right w:val="single" w:sz="4" w:space="0" w:color="auto"/>
            </w:tcBorders>
            <w:vAlign w:val="center"/>
            <w:hideMark/>
          </w:tcPr>
          <w:p w14:paraId="321E20E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48E1506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06D65D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C92389"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7651BAF"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4CE3C50A"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0B00E0"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2D6EF7" w14:textId="77777777" w:rsidR="00C75183" w:rsidRPr="00944F3A" w:rsidRDefault="00C75183" w:rsidP="00C75183">
            <w:pPr>
              <w:pStyle w:val="TAC"/>
              <w:rPr>
                <w:lang w:eastAsia="ja-JP"/>
              </w:rPr>
            </w:pPr>
            <w:r w:rsidRPr="00944F3A">
              <w:rPr>
                <w:lang w:eastAsia="ja-JP"/>
              </w:rPr>
              <w:t>3</w:t>
            </w:r>
          </w:p>
        </w:tc>
      </w:tr>
      <w:tr w:rsidR="00C75183" w:rsidRPr="00944F3A" w14:paraId="33B8DBB4" w14:textId="77777777" w:rsidTr="00294C72">
        <w:trPr>
          <w:trHeight w:val="188"/>
          <w:jc w:val="center"/>
        </w:trPr>
        <w:tc>
          <w:tcPr>
            <w:tcW w:w="1632" w:type="dxa"/>
            <w:tcBorders>
              <w:left w:val="single" w:sz="4" w:space="0" w:color="auto"/>
              <w:right w:val="single" w:sz="4" w:space="0" w:color="auto"/>
            </w:tcBorders>
            <w:vAlign w:val="center"/>
            <w:hideMark/>
          </w:tcPr>
          <w:p w14:paraId="626F049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80FF5D0"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56080C"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A7FAC3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FFB857" w14:textId="77777777" w:rsidR="00C75183" w:rsidRPr="00944F3A" w:rsidRDefault="00C75183" w:rsidP="00C75183">
            <w:pPr>
              <w:pStyle w:val="TAC"/>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34FB81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557BE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7F464D" w14:textId="77777777" w:rsidR="00C75183" w:rsidRPr="00944F3A" w:rsidRDefault="00C75183" w:rsidP="00C75183">
            <w:pPr>
              <w:pStyle w:val="TAC"/>
              <w:rPr>
                <w:lang w:eastAsia="ja-JP"/>
              </w:rPr>
            </w:pPr>
          </w:p>
        </w:tc>
      </w:tr>
      <w:tr w:rsidR="00C75183" w:rsidRPr="00944F3A" w14:paraId="5935B5FE"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55D159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672C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7D2F6E"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391563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9A57238"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B1B99F3"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CEDBD52"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84B58E" w14:textId="77777777" w:rsidR="00C75183" w:rsidRPr="00944F3A" w:rsidRDefault="00C75183" w:rsidP="00C75183">
            <w:pPr>
              <w:pStyle w:val="TAC"/>
              <w:rPr>
                <w:lang w:eastAsia="ja-JP"/>
              </w:rPr>
            </w:pPr>
          </w:p>
        </w:tc>
      </w:tr>
      <w:tr w:rsidR="00C75183" w:rsidRPr="00944F3A" w14:paraId="2EA0C5DF"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6BB350AE" w14:textId="581EA1F7" w:rsidR="00C75183" w:rsidRPr="00944F3A" w:rsidRDefault="00C75183" w:rsidP="00C75183">
            <w:pPr>
              <w:pStyle w:val="TAC"/>
              <w:rPr>
                <w:lang w:eastAsia="ja-JP"/>
              </w:rPr>
            </w:pPr>
            <w:r w:rsidRPr="00944F3A">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592B1C25"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E397DF" w14:textId="77777777" w:rsidR="00C75183" w:rsidRPr="00944F3A" w:rsidRDefault="00C75183" w:rsidP="00C75183">
            <w:pPr>
              <w:pStyle w:val="TAC"/>
              <w:rPr>
                <w:szCs w:val="16"/>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67463D72" w14:textId="77777777" w:rsidR="00C75183" w:rsidRPr="00944F3A" w:rsidRDefault="00C75183" w:rsidP="00C75183">
            <w:pPr>
              <w:pStyle w:val="TAC"/>
              <w:rPr>
                <w:szCs w:val="16"/>
              </w:rPr>
            </w:pPr>
          </w:p>
        </w:tc>
        <w:tc>
          <w:tcPr>
            <w:tcW w:w="937" w:type="dxa"/>
            <w:tcBorders>
              <w:top w:val="single" w:sz="4" w:space="0" w:color="auto"/>
              <w:left w:val="nil"/>
              <w:bottom w:val="single" w:sz="4" w:space="0" w:color="auto"/>
              <w:right w:val="single" w:sz="4" w:space="0" w:color="auto"/>
            </w:tcBorders>
            <w:vAlign w:val="center"/>
            <w:hideMark/>
          </w:tcPr>
          <w:p w14:paraId="0CB02CC9" w14:textId="77777777" w:rsidR="00C75183" w:rsidRPr="00944F3A" w:rsidRDefault="00C75183" w:rsidP="00C75183">
            <w:pPr>
              <w:pStyle w:val="TAC"/>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5DB2E3D9" w14:textId="77777777" w:rsidR="00C75183" w:rsidRPr="00944F3A" w:rsidRDefault="00C75183" w:rsidP="00C75183">
            <w:pPr>
              <w:pStyle w:val="TAC"/>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2DBEAF4" w14:textId="77777777" w:rsidR="00C75183" w:rsidRPr="00944F3A" w:rsidRDefault="00C75183" w:rsidP="00C75183">
            <w:pPr>
              <w:pStyle w:val="TAC"/>
              <w:rPr>
                <w:szCs w:val="16"/>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9D1546E" w14:textId="77777777" w:rsidR="00C75183" w:rsidRPr="00944F3A" w:rsidRDefault="00C75183" w:rsidP="00C75183">
            <w:pPr>
              <w:pStyle w:val="TAC"/>
              <w:rPr>
                <w:szCs w:val="16"/>
              </w:rPr>
            </w:pPr>
            <w:r w:rsidRPr="00944F3A">
              <w:rPr>
                <w:szCs w:val="16"/>
              </w:rPr>
              <w:t>3</w:t>
            </w:r>
          </w:p>
        </w:tc>
      </w:tr>
      <w:tr w:rsidR="00C75183" w:rsidRPr="00944F3A" w14:paraId="0C26EF51" w14:textId="77777777" w:rsidTr="00294C72">
        <w:trPr>
          <w:trHeight w:val="188"/>
          <w:jc w:val="center"/>
        </w:trPr>
        <w:tc>
          <w:tcPr>
            <w:tcW w:w="1632" w:type="dxa"/>
            <w:tcBorders>
              <w:left w:val="single" w:sz="4" w:space="0" w:color="auto"/>
              <w:right w:val="single" w:sz="4" w:space="0" w:color="auto"/>
            </w:tcBorders>
            <w:vAlign w:val="center"/>
            <w:hideMark/>
          </w:tcPr>
          <w:p w14:paraId="68D3C18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EB4E0EB" w14:textId="77777777" w:rsidR="00C75183" w:rsidRPr="00944F3A" w:rsidRDefault="00C75183" w:rsidP="00C75183">
            <w:pPr>
              <w:pStyle w:val="TAL"/>
              <w:rPr>
                <w:szCs w:val="16"/>
                <w:lang w:val="sv-SE"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254EAC"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5E47D1E8"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44C9EAE" w14:textId="77777777" w:rsidR="00C75183" w:rsidRPr="00944F3A" w:rsidRDefault="00C75183" w:rsidP="00C75183">
            <w:pPr>
              <w:pStyle w:val="TAC"/>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0A70342F" w14:textId="77777777" w:rsidR="00C75183" w:rsidRPr="00944F3A" w:rsidRDefault="00C75183" w:rsidP="00C75183">
            <w:pPr>
              <w:pStyle w:val="TAC"/>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D8EA0AE" w14:textId="77777777" w:rsidR="00C75183" w:rsidRPr="00944F3A" w:rsidRDefault="00C75183" w:rsidP="00C75183">
            <w:pPr>
              <w:pStyle w:val="TAC"/>
              <w:rPr>
                <w:szCs w:val="16"/>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33B6F021" w14:textId="77777777" w:rsidR="00C75183" w:rsidRPr="00944F3A" w:rsidRDefault="00C75183" w:rsidP="00C75183">
            <w:pPr>
              <w:pStyle w:val="TAC"/>
              <w:rPr>
                <w:szCs w:val="16"/>
              </w:rPr>
            </w:pPr>
          </w:p>
        </w:tc>
      </w:tr>
      <w:tr w:rsidR="00C75183" w:rsidRPr="00944F3A" w14:paraId="46D91217" w14:textId="77777777" w:rsidTr="00294C72">
        <w:trPr>
          <w:trHeight w:val="188"/>
          <w:jc w:val="center"/>
        </w:trPr>
        <w:tc>
          <w:tcPr>
            <w:tcW w:w="1632" w:type="dxa"/>
            <w:tcBorders>
              <w:left w:val="single" w:sz="4" w:space="0" w:color="auto"/>
              <w:right w:val="single" w:sz="4" w:space="0" w:color="auto"/>
            </w:tcBorders>
            <w:vAlign w:val="center"/>
            <w:hideMark/>
          </w:tcPr>
          <w:p w14:paraId="4CB7BB49"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F98B696"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A174E1" w14:textId="77777777" w:rsidR="00C75183" w:rsidRPr="00944F3A" w:rsidRDefault="00C75183" w:rsidP="00C75183">
            <w:pPr>
              <w:pStyle w:val="TAC"/>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2D0DB428"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1C522E6"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2D88629" w14:textId="77777777" w:rsidR="00C75183" w:rsidRPr="00944F3A" w:rsidRDefault="00C75183" w:rsidP="00C75183">
            <w:pPr>
              <w:pStyle w:val="TAC"/>
              <w:rPr>
                <w:lang w:eastAsia="ja-JP"/>
              </w:rPr>
            </w:pPr>
            <w:r w:rsidRPr="00944F3A">
              <w:rPr>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479F73A4"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B243383" w14:textId="77777777" w:rsidR="00C75183" w:rsidRPr="00944F3A" w:rsidRDefault="00C75183" w:rsidP="00C75183">
            <w:pPr>
              <w:pStyle w:val="TAC"/>
              <w:rPr>
                <w:lang w:eastAsia="ja-JP"/>
              </w:rPr>
            </w:pPr>
            <w:r w:rsidRPr="00944F3A">
              <w:rPr>
                <w:szCs w:val="16"/>
              </w:rPr>
              <w:t>5</w:t>
            </w:r>
          </w:p>
        </w:tc>
      </w:tr>
      <w:tr w:rsidR="00C75183" w:rsidRPr="00944F3A" w14:paraId="54A43C0B"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1097CC9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A911E6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47B221" w14:textId="77777777" w:rsidR="00C75183" w:rsidRPr="00944F3A" w:rsidRDefault="00C75183" w:rsidP="00C75183">
            <w:pPr>
              <w:pStyle w:val="TAC"/>
            </w:pPr>
            <w:r w:rsidRPr="00944F3A">
              <w:rPr>
                <w:szCs w:val="16"/>
              </w:rPr>
              <w:t>945</w:t>
            </w:r>
          </w:p>
        </w:tc>
        <w:tc>
          <w:tcPr>
            <w:tcW w:w="310" w:type="dxa"/>
            <w:tcBorders>
              <w:top w:val="single" w:sz="4" w:space="0" w:color="auto"/>
              <w:left w:val="nil"/>
              <w:bottom w:val="single" w:sz="4" w:space="0" w:color="auto"/>
              <w:right w:val="single" w:sz="4" w:space="0" w:color="auto"/>
            </w:tcBorders>
            <w:vAlign w:val="center"/>
            <w:hideMark/>
          </w:tcPr>
          <w:p w14:paraId="058960A0"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024C9C4A" w14:textId="77777777" w:rsidR="00C75183" w:rsidRPr="00944F3A" w:rsidRDefault="00C75183" w:rsidP="00C75183">
            <w:pPr>
              <w:pStyle w:val="TAC"/>
            </w:pPr>
            <w:r w:rsidRPr="00944F3A">
              <w:rPr>
                <w:szCs w:val="16"/>
              </w:rPr>
              <w:t>960</w:t>
            </w:r>
          </w:p>
        </w:tc>
        <w:tc>
          <w:tcPr>
            <w:tcW w:w="1172" w:type="dxa"/>
            <w:tcBorders>
              <w:top w:val="single" w:sz="4" w:space="0" w:color="auto"/>
              <w:left w:val="nil"/>
              <w:bottom w:val="single" w:sz="4" w:space="0" w:color="auto"/>
              <w:right w:val="single" w:sz="4" w:space="0" w:color="auto"/>
            </w:tcBorders>
            <w:vAlign w:val="center"/>
            <w:hideMark/>
          </w:tcPr>
          <w:p w14:paraId="50148545"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E497F5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vAlign w:val="center"/>
          </w:tcPr>
          <w:p w14:paraId="24A7CE5B" w14:textId="77777777" w:rsidR="00C75183" w:rsidRPr="00944F3A" w:rsidRDefault="00C75183" w:rsidP="00C75183">
            <w:pPr>
              <w:pStyle w:val="TAC"/>
              <w:rPr>
                <w:lang w:eastAsia="ja-JP"/>
              </w:rPr>
            </w:pPr>
          </w:p>
        </w:tc>
      </w:tr>
      <w:tr w:rsidR="00C75183" w:rsidRPr="00944F3A" w14:paraId="1D4B0BBC"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5ED49938" w14:textId="7024D650" w:rsidR="00C75183" w:rsidRPr="00944F3A" w:rsidRDefault="00C75183" w:rsidP="00C75183">
            <w:pPr>
              <w:pStyle w:val="TAC"/>
              <w:rPr>
                <w:lang w:eastAsia="ja-JP"/>
              </w:rPr>
            </w:pPr>
            <w:r w:rsidRPr="00944F3A">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1D06ED09"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DC03721" w14:textId="77777777" w:rsidR="00C75183" w:rsidRPr="00944F3A" w:rsidRDefault="00C75183" w:rsidP="00C75183">
            <w:pPr>
              <w:pStyle w:val="TAC"/>
              <w:rPr>
                <w:szCs w:val="16"/>
              </w:rPr>
            </w:pPr>
            <w:r w:rsidRPr="00944F3A">
              <w:rPr>
                <w:szCs w:val="16"/>
              </w:rPr>
              <w:t>703</w:t>
            </w:r>
          </w:p>
        </w:tc>
        <w:tc>
          <w:tcPr>
            <w:tcW w:w="310" w:type="dxa"/>
            <w:tcBorders>
              <w:top w:val="single" w:sz="4" w:space="0" w:color="auto"/>
              <w:left w:val="nil"/>
              <w:bottom w:val="single" w:sz="4" w:space="0" w:color="auto"/>
              <w:right w:val="single" w:sz="4" w:space="0" w:color="auto"/>
            </w:tcBorders>
            <w:vAlign w:val="center"/>
            <w:hideMark/>
          </w:tcPr>
          <w:p w14:paraId="420FC40E"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71E12978" w14:textId="77777777" w:rsidR="00C75183" w:rsidRPr="00944F3A" w:rsidRDefault="00C75183" w:rsidP="00C75183">
            <w:pPr>
              <w:pStyle w:val="TAC"/>
              <w:rPr>
                <w:szCs w:val="16"/>
              </w:rPr>
            </w:pPr>
            <w:r w:rsidRPr="00944F3A">
              <w:rPr>
                <w:szCs w:val="16"/>
              </w:rPr>
              <w:t>799</w:t>
            </w:r>
          </w:p>
        </w:tc>
        <w:tc>
          <w:tcPr>
            <w:tcW w:w="1172" w:type="dxa"/>
            <w:tcBorders>
              <w:top w:val="single" w:sz="4" w:space="0" w:color="auto"/>
              <w:left w:val="nil"/>
              <w:bottom w:val="single" w:sz="4" w:space="0" w:color="auto"/>
              <w:right w:val="single" w:sz="4" w:space="0" w:color="auto"/>
            </w:tcBorders>
            <w:vAlign w:val="center"/>
            <w:hideMark/>
          </w:tcPr>
          <w:p w14:paraId="6600DF5F" w14:textId="77777777" w:rsidR="00C75183" w:rsidRPr="00944F3A" w:rsidRDefault="00C75183" w:rsidP="00C75183">
            <w:pPr>
              <w:pStyle w:val="TAC"/>
              <w:rPr>
                <w:rFonts w:eastAsia="MS Mincho"/>
                <w:szCs w:val="16"/>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86263D"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75CD20" w14:textId="77777777" w:rsidR="00C75183" w:rsidRPr="00944F3A" w:rsidRDefault="00C75183" w:rsidP="00C75183">
            <w:pPr>
              <w:pStyle w:val="TAC"/>
              <w:rPr>
                <w:lang w:eastAsia="ja-JP"/>
              </w:rPr>
            </w:pPr>
          </w:p>
        </w:tc>
      </w:tr>
      <w:tr w:rsidR="00C75183" w:rsidRPr="00944F3A" w14:paraId="389A2E01" w14:textId="77777777" w:rsidTr="00294C72">
        <w:trPr>
          <w:trHeight w:val="188"/>
          <w:jc w:val="center"/>
        </w:trPr>
        <w:tc>
          <w:tcPr>
            <w:tcW w:w="1632" w:type="dxa"/>
            <w:tcBorders>
              <w:left w:val="single" w:sz="4" w:space="0" w:color="auto"/>
              <w:right w:val="single" w:sz="4" w:space="0" w:color="auto"/>
            </w:tcBorders>
            <w:vAlign w:val="center"/>
            <w:hideMark/>
          </w:tcPr>
          <w:p w14:paraId="630DED3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852EAA5" w14:textId="77777777" w:rsidR="00C75183" w:rsidRPr="00944F3A" w:rsidRDefault="00C75183" w:rsidP="00C75183">
            <w:pPr>
              <w:pStyle w:val="TAL"/>
              <w:rPr>
                <w:szCs w:val="16"/>
              </w:rPr>
            </w:pPr>
            <w:r w:rsidRPr="00944F3A">
              <w:rPr>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00793C" w14:textId="77777777" w:rsidR="00C75183" w:rsidRPr="00944F3A" w:rsidRDefault="00C75183" w:rsidP="00C75183">
            <w:pPr>
              <w:pStyle w:val="TAC"/>
              <w:rPr>
                <w:szCs w:val="16"/>
              </w:rPr>
            </w:pPr>
            <w:r w:rsidRPr="00944F3A">
              <w:rPr>
                <w:szCs w:val="16"/>
              </w:rPr>
              <w:t>799</w:t>
            </w:r>
          </w:p>
        </w:tc>
        <w:tc>
          <w:tcPr>
            <w:tcW w:w="310" w:type="dxa"/>
            <w:tcBorders>
              <w:top w:val="single" w:sz="4" w:space="0" w:color="auto"/>
              <w:left w:val="nil"/>
              <w:bottom w:val="single" w:sz="4" w:space="0" w:color="auto"/>
              <w:right w:val="single" w:sz="4" w:space="0" w:color="auto"/>
            </w:tcBorders>
            <w:vAlign w:val="center"/>
            <w:hideMark/>
          </w:tcPr>
          <w:p w14:paraId="7D37BC99" w14:textId="77777777" w:rsidR="00C75183" w:rsidRPr="00944F3A" w:rsidRDefault="00C75183" w:rsidP="00C75183">
            <w:pPr>
              <w:pStyle w:val="TAC"/>
              <w:rPr>
                <w:szCs w:val="16"/>
              </w:rPr>
            </w:pPr>
            <w:r w:rsidRPr="00944F3A">
              <w:rPr>
                <w:szCs w:val="16"/>
              </w:rPr>
              <w:t>-</w:t>
            </w:r>
          </w:p>
        </w:tc>
        <w:tc>
          <w:tcPr>
            <w:tcW w:w="937" w:type="dxa"/>
            <w:tcBorders>
              <w:top w:val="single" w:sz="4" w:space="0" w:color="auto"/>
              <w:left w:val="nil"/>
              <w:bottom w:val="single" w:sz="4" w:space="0" w:color="auto"/>
              <w:right w:val="single" w:sz="4" w:space="0" w:color="auto"/>
            </w:tcBorders>
            <w:vAlign w:val="center"/>
            <w:hideMark/>
          </w:tcPr>
          <w:p w14:paraId="5E4B3690" w14:textId="77777777" w:rsidR="00C75183" w:rsidRPr="00944F3A" w:rsidRDefault="00C75183" w:rsidP="00C75183">
            <w:pPr>
              <w:pStyle w:val="TAC"/>
              <w:rPr>
                <w:szCs w:val="16"/>
              </w:rPr>
            </w:pPr>
            <w:r w:rsidRPr="00944F3A">
              <w:rPr>
                <w:szCs w:val="16"/>
              </w:rPr>
              <w:t>803</w:t>
            </w:r>
          </w:p>
        </w:tc>
        <w:tc>
          <w:tcPr>
            <w:tcW w:w="1172" w:type="dxa"/>
            <w:tcBorders>
              <w:top w:val="single" w:sz="4" w:space="0" w:color="auto"/>
              <w:left w:val="nil"/>
              <w:bottom w:val="single" w:sz="4" w:space="0" w:color="auto"/>
              <w:right w:val="single" w:sz="4" w:space="0" w:color="auto"/>
            </w:tcBorders>
            <w:vAlign w:val="center"/>
            <w:hideMark/>
          </w:tcPr>
          <w:p w14:paraId="06790B42" w14:textId="77777777" w:rsidR="00C75183" w:rsidRPr="00944F3A" w:rsidRDefault="00C75183" w:rsidP="00C75183">
            <w:pPr>
              <w:pStyle w:val="TAC"/>
              <w:rPr>
                <w:rFonts w:eastAsia="MS Mincho"/>
                <w:szCs w:val="16"/>
                <w:lang w:eastAsia="ja-JP"/>
              </w:rPr>
            </w:pPr>
            <w:r w:rsidRPr="00944F3A">
              <w:rPr>
                <w:rFonts w:eastAsia="MS Mincho"/>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CB18764" w14:textId="77777777" w:rsidR="00C75183" w:rsidRPr="00944F3A" w:rsidRDefault="00C75183" w:rsidP="00C75183">
            <w:pPr>
              <w:pStyle w:val="TAC"/>
              <w:rPr>
                <w:rFonts w:eastAsia="MS Mincho"/>
                <w:szCs w:val="16"/>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A3EBCE" w14:textId="77777777" w:rsidR="00C75183" w:rsidRPr="00944F3A" w:rsidRDefault="00C75183" w:rsidP="00C75183">
            <w:pPr>
              <w:pStyle w:val="TAC"/>
              <w:rPr>
                <w:lang w:eastAsia="ja-JP"/>
              </w:rPr>
            </w:pPr>
            <w:r w:rsidRPr="00944F3A">
              <w:rPr>
                <w:lang w:eastAsia="ja-JP"/>
              </w:rPr>
              <w:t>5</w:t>
            </w:r>
          </w:p>
        </w:tc>
      </w:tr>
      <w:tr w:rsidR="00C75183" w:rsidRPr="00944F3A" w14:paraId="3938CA9A" w14:textId="77777777" w:rsidTr="00294C72">
        <w:trPr>
          <w:trHeight w:val="188"/>
          <w:jc w:val="center"/>
        </w:trPr>
        <w:tc>
          <w:tcPr>
            <w:tcW w:w="1632" w:type="dxa"/>
            <w:tcBorders>
              <w:left w:val="single" w:sz="4" w:space="0" w:color="auto"/>
              <w:right w:val="single" w:sz="4" w:space="0" w:color="auto"/>
            </w:tcBorders>
            <w:vAlign w:val="center"/>
            <w:hideMark/>
          </w:tcPr>
          <w:p w14:paraId="0DE3B30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358FFFE"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61A04B" w14:textId="77777777" w:rsidR="00C75183" w:rsidRPr="00944F3A" w:rsidRDefault="00C75183" w:rsidP="00C75183">
            <w:pPr>
              <w:pStyle w:val="TAC"/>
            </w:pPr>
            <w:r w:rsidRPr="00944F3A">
              <w:rPr>
                <w:rFonts w:eastAsia="MS Mincho"/>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44F422D"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FAA8586" w14:textId="77777777" w:rsidR="00C75183" w:rsidRPr="00944F3A" w:rsidRDefault="00C75183" w:rsidP="00C75183">
            <w:pPr>
              <w:pStyle w:val="TAC"/>
            </w:pPr>
            <w:r w:rsidRPr="00944F3A">
              <w:rPr>
                <w:rFonts w:eastAsia="MS Mincho"/>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BD142F8"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02DD09"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6A445" w14:textId="77777777" w:rsidR="00C75183" w:rsidRPr="00944F3A" w:rsidRDefault="00C75183" w:rsidP="00C75183">
            <w:pPr>
              <w:pStyle w:val="TAC"/>
              <w:rPr>
                <w:lang w:eastAsia="ja-JP"/>
              </w:rPr>
            </w:pPr>
          </w:p>
        </w:tc>
      </w:tr>
      <w:tr w:rsidR="00C75183" w:rsidRPr="00944F3A" w14:paraId="4EE615A9" w14:textId="77777777" w:rsidTr="00294C72">
        <w:trPr>
          <w:trHeight w:val="188"/>
          <w:jc w:val="center"/>
        </w:trPr>
        <w:tc>
          <w:tcPr>
            <w:tcW w:w="1632" w:type="dxa"/>
            <w:tcBorders>
              <w:left w:val="single" w:sz="4" w:space="0" w:color="auto"/>
              <w:right w:val="single" w:sz="4" w:space="0" w:color="auto"/>
            </w:tcBorders>
            <w:vAlign w:val="center"/>
            <w:hideMark/>
          </w:tcPr>
          <w:p w14:paraId="52C1402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AC5DEB8"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3FE238A" w14:textId="77777777" w:rsidR="00C75183" w:rsidRPr="00944F3A" w:rsidRDefault="00C75183" w:rsidP="00C75183">
            <w:pPr>
              <w:pStyle w:val="TAC"/>
              <w:rPr>
                <w:lang w:eastAsia="ja-JP"/>
              </w:rPr>
            </w:pPr>
            <w:r w:rsidRPr="00944F3A">
              <w:rPr>
                <w:rFonts w:eastAsia="MS Mincho"/>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7A65825" w14:textId="77777777" w:rsidR="00C75183" w:rsidRPr="00944F3A" w:rsidRDefault="00C75183" w:rsidP="00C75183">
            <w:pPr>
              <w:pStyle w:val="TAC"/>
              <w:rPr>
                <w:lang w:eastAsia="ja-JP"/>
              </w:rPr>
            </w:pPr>
            <w:r w:rsidRPr="00944F3A">
              <w:rPr>
                <w:rFonts w:eastAsia="MS Mincho"/>
                <w:szCs w:val="16"/>
              </w:rPr>
              <w:t xml:space="preserve">- </w:t>
            </w:r>
          </w:p>
        </w:tc>
        <w:tc>
          <w:tcPr>
            <w:tcW w:w="937" w:type="dxa"/>
            <w:tcBorders>
              <w:top w:val="single" w:sz="4" w:space="0" w:color="auto"/>
              <w:left w:val="nil"/>
              <w:bottom w:val="single" w:sz="4" w:space="0" w:color="auto"/>
              <w:right w:val="single" w:sz="4" w:space="0" w:color="auto"/>
            </w:tcBorders>
            <w:hideMark/>
          </w:tcPr>
          <w:p w14:paraId="43907CC0" w14:textId="77777777" w:rsidR="00C75183" w:rsidRPr="00944F3A" w:rsidRDefault="00C75183" w:rsidP="00C75183">
            <w:pPr>
              <w:pStyle w:val="TAC"/>
              <w:rPr>
                <w:lang w:eastAsia="ja-JP"/>
              </w:rPr>
            </w:pPr>
            <w:r w:rsidRPr="00944F3A">
              <w:rPr>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90EAE97" w14:textId="77777777" w:rsidR="00C75183" w:rsidRPr="00944F3A" w:rsidRDefault="00C75183" w:rsidP="00C75183">
            <w:pPr>
              <w:pStyle w:val="TAC"/>
              <w:rPr>
                <w:lang w:eastAsia="ja-JP"/>
              </w:rPr>
            </w:pPr>
            <w:r w:rsidRPr="00944F3A">
              <w:rPr>
                <w:rFonts w:eastAsia="MS Mincho"/>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4C8C5A" w14:textId="77777777" w:rsidR="00C75183" w:rsidRPr="00944F3A" w:rsidRDefault="00C75183" w:rsidP="00C75183">
            <w:pPr>
              <w:pStyle w:val="TAC"/>
              <w:rPr>
                <w:lang w:eastAsia="ja-JP"/>
              </w:rPr>
            </w:pPr>
            <w:r w:rsidRPr="00944F3A">
              <w:rPr>
                <w:rFonts w:eastAsia="MS Mincho"/>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AB14D10" w14:textId="77777777" w:rsidR="00C75183" w:rsidRPr="00944F3A" w:rsidRDefault="00C75183" w:rsidP="00C75183">
            <w:pPr>
              <w:pStyle w:val="TAC"/>
              <w:rPr>
                <w:lang w:eastAsia="ja-JP"/>
              </w:rPr>
            </w:pPr>
            <w:r w:rsidRPr="00944F3A">
              <w:rPr>
                <w:rFonts w:eastAsia="MS Mincho"/>
                <w:szCs w:val="16"/>
                <w:lang w:eastAsia="ja-JP"/>
              </w:rPr>
              <w:t>3</w:t>
            </w:r>
          </w:p>
        </w:tc>
      </w:tr>
      <w:tr w:rsidR="00C75183" w:rsidRPr="00944F3A" w14:paraId="0DCE8463" w14:textId="77777777" w:rsidTr="00294C72">
        <w:trPr>
          <w:trHeight w:val="188"/>
          <w:jc w:val="center"/>
        </w:trPr>
        <w:tc>
          <w:tcPr>
            <w:tcW w:w="1632" w:type="dxa"/>
            <w:tcBorders>
              <w:left w:val="single" w:sz="4" w:space="0" w:color="auto"/>
              <w:right w:val="single" w:sz="4" w:space="0" w:color="auto"/>
            </w:tcBorders>
            <w:vAlign w:val="center"/>
            <w:hideMark/>
          </w:tcPr>
          <w:p w14:paraId="6BD9CCB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D90280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5D8052" w14:textId="77777777" w:rsidR="00C75183" w:rsidRPr="00944F3A" w:rsidRDefault="00C75183" w:rsidP="00C75183">
            <w:pPr>
              <w:pStyle w:val="TAC"/>
              <w:rPr>
                <w:lang w:eastAsia="ja-JP"/>
              </w:rPr>
            </w:pPr>
            <w:r w:rsidRPr="00944F3A">
              <w:rPr>
                <w:rFonts w:eastAsia="MS Mincho"/>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4109E76" w14:textId="77777777" w:rsidR="00C75183" w:rsidRPr="00944F3A" w:rsidRDefault="00C75183" w:rsidP="00C75183">
            <w:pPr>
              <w:pStyle w:val="TAC"/>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9BD216" w14:textId="77777777" w:rsidR="00C75183" w:rsidRPr="00944F3A" w:rsidRDefault="00C75183" w:rsidP="00C75183">
            <w:pPr>
              <w:pStyle w:val="TAC"/>
            </w:pPr>
            <w:r w:rsidRPr="00944F3A">
              <w:rPr>
                <w:rFonts w:eastAsia="MS Mincho"/>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0D758D3"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7797C2"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7059FC1" w14:textId="77777777" w:rsidR="00C75183" w:rsidRPr="00944F3A" w:rsidRDefault="00C75183" w:rsidP="00C75183">
            <w:pPr>
              <w:pStyle w:val="TAC"/>
              <w:rPr>
                <w:lang w:eastAsia="ja-JP"/>
              </w:rPr>
            </w:pPr>
            <w:r w:rsidRPr="00944F3A">
              <w:rPr>
                <w:lang w:eastAsia="ja-JP"/>
              </w:rPr>
              <w:t>2</w:t>
            </w:r>
          </w:p>
        </w:tc>
      </w:tr>
      <w:tr w:rsidR="00C75183" w:rsidRPr="00944F3A" w14:paraId="7CA6098D"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46B97234"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35EFD1F" w14:textId="77777777" w:rsidR="00C75183" w:rsidRPr="00944F3A" w:rsidRDefault="00C75183" w:rsidP="00C75183">
            <w:pPr>
              <w:pStyle w:val="TAL"/>
              <w:rPr>
                <w:lang w:eastAsia="ja-JP"/>
              </w:rPr>
            </w:pPr>
            <w:r w:rsidRPr="00944F3A">
              <w:rPr>
                <w:rFonts w:eastAsia="MS Mincho"/>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E216BFE" w14:textId="77777777" w:rsidR="00C75183" w:rsidRPr="00944F3A" w:rsidRDefault="00C75183" w:rsidP="00C75183">
            <w:pPr>
              <w:pStyle w:val="TAC"/>
              <w:rPr>
                <w:lang w:eastAsia="ja-JP"/>
              </w:rPr>
            </w:pPr>
            <w:r w:rsidRPr="00944F3A">
              <w:rPr>
                <w:rFonts w:eastAsia="MS Mincho"/>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338F864" w14:textId="77777777" w:rsidR="00C75183" w:rsidRPr="00944F3A" w:rsidRDefault="00C75183" w:rsidP="00C75183">
            <w:pPr>
              <w:pStyle w:val="TAC"/>
              <w:rPr>
                <w:lang w:eastAsia="ja-JP"/>
              </w:rPr>
            </w:pPr>
            <w:r w:rsidRPr="00944F3A">
              <w:rPr>
                <w:rFonts w:eastAsia="MS Mincho"/>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9DFDC1" w14:textId="77777777" w:rsidR="00C75183" w:rsidRPr="00944F3A" w:rsidRDefault="00C75183" w:rsidP="00C75183">
            <w:pPr>
              <w:pStyle w:val="TAC"/>
              <w:rPr>
                <w:lang w:eastAsia="ja-JP"/>
              </w:rPr>
            </w:pPr>
            <w:r w:rsidRPr="00944F3A">
              <w:rPr>
                <w:rFonts w:eastAsia="MS Mincho"/>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71C9E65" w14:textId="77777777" w:rsidR="00C75183" w:rsidRPr="00944F3A" w:rsidRDefault="00C75183" w:rsidP="00C75183">
            <w:pPr>
              <w:pStyle w:val="TAC"/>
              <w:rPr>
                <w:lang w:eastAsia="ja-JP"/>
              </w:rPr>
            </w:pPr>
            <w:r w:rsidRPr="00944F3A">
              <w:rPr>
                <w:rFonts w:eastAsia="MS Mincho"/>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F554E5" w14:textId="77777777" w:rsidR="00C75183" w:rsidRPr="00944F3A" w:rsidRDefault="00C75183" w:rsidP="00C75183">
            <w:pPr>
              <w:pStyle w:val="TAC"/>
              <w:rPr>
                <w:lang w:eastAsia="ja-JP"/>
              </w:rPr>
            </w:pPr>
            <w:r w:rsidRPr="00944F3A">
              <w:rPr>
                <w:rFonts w:eastAsia="MS Mincho"/>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C6A49E" w14:textId="77777777" w:rsidR="00C75183" w:rsidRPr="00944F3A" w:rsidRDefault="00C75183" w:rsidP="00C75183">
            <w:pPr>
              <w:pStyle w:val="TAC"/>
              <w:rPr>
                <w:lang w:eastAsia="ja-JP"/>
              </w:rPr>
            </w:pPr>
          </w:p>
        </w:tc>
      </w:tr>
      <w:tr w:rsidR="00C75183" w:rsidRPr="00944F3A" w14:paraId="3B972962" w14:textId="77777777" w:rsidTr="00294C72">
        <w:trPr>
          <w:trHeight w:val="188"/>
          <w:jc w:val="center"/>
        </w:trPr>
        <w:tc>
          <w:tcPr>
            <w:tcW w:w="1632" w:type="dxa"/>
            <w:tcBorders>
              <w:top w:val="single" w:sz="4" w:space="0" w:color="auto"/>
              <w:left w:val="single" w:sz="4" w:space="0" w:color="auto"/>
              <w:right w:val="single" w:sz="4" w:space="0" w:color="auto"/>
            </w:tcBorders>
            <w:vAlign w:val="center"/>
            <w:hideMark/>
          </w:tcPr>
          <w:p w14:paraId="0AC8980A" w14:textId="3660B8EF" w:rsidR="00C75183" w:rsidRPr="00944F3A" w:rsidRDefault="00C75183" w:rsidP="00C75183">
            <w:pPr>
              <w:pStyle w:val="TAC"/>
              <w:rPr>
                <w:lang w:eastAsia="ja-JP"/>
              </w:rPr>
            </w:pPr>
            <w:r w:rsidRPr="00944F3A">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4C7D7466"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E752D0"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5C609C4D"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1590C4B"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50395650"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2B11654"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25C99" w14:textId="77777777" w:rsidR="00C75183" w:rsidRPr="00944F3A" w:rsidRDefault="00C75183" w:rsidP="00C75183">
            <w:pPr>
              <w:pStyle w:val="TAC"/>
              <w:rPr>
                <w:lang w:eastAsia="ja-JP"/>
              </w:rPr>
            </w:pPr>
          </w:p>
        </w:tc>
      </w:tr>
      <w:tr w:rsidR="00C75183" w:rsidRPr="00944F3A" w14:paraId="1132402A" w14:textId="77777777" w:rsidTr="00294C72">
        <w:trPr>
          <w:trHeight w:val="188"/>
          <w:jc w:val="center"/>
        </w:trPr>
        <w:tc>
          <w:tcPr>
            <w:tcW w:w="1632" w:type="dxa"/>
            <w:tcBorders>
              <w:left w:val="single" w:sz="4" w:space="0" w:color="auto"/>
              <w:right w:val="single" w:sz="4" w:space="0" w:color="auto"/>
            </w:tcBorders>
            <w:vAlign w:val="center"/>
            <w:hideMark/>
          </w:tcPr>
          <w:p w14:paraId="311B593D"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013B3B5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5FA18A"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67C5026C"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0BFAE5FE"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3356054F"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6167ED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80CE176" w14:textId="77777777" w:rsidR="00C75183" w:rsidRPr="00944F3A" w:rsidRDefault="00C75183" w:rsidP="00C75183">
            <w:pPr>
              <w:pStyle w:val="TAC"/>
              <w:rPr>
                <w:lang w:eastAsia="ja-JP"/>
              </w:rPr>
            </w:pPr>
            <w:r w:rsidRPr="00944F3A">
              <w:rPr>
                <w:lang w:eastAsia="ja-JP"/>
              </w:rPr>
              <w:t>5</w:t>
            </w:r>
          </w:p>
        </w:tc>
      </w:tr>
      <w:tr w:rsidR="00C75183" w:rsidRPr="00944F3A" w14:paraId="681D8EAD" w14:textId="77777777" w:rsidTr="00294C72">
        <w:trPr>
          <w:trHeight w:val="188"/>
          <w:jc w:val="center"/>
        </w:trPr>
        <w:tc>
          <w:tcPr>
            <w:tcW w:w="1632" w:type="dxa"/>
            <w:tcBorders>
              <w:left w:val="single" w:sz="4" w:space="0" w:color="auto"/>
              <w:right w:val="single" w:sz="4" w:space="0" w:color="auto"/>
            </w:tcBorders>
            <w:vAlign w:val="center"/>
            <w:hideMark/>
          </w:tcPr>
          <w:p w14:paraId="4FD44BFF"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E744D15"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BDD121"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30CC92A"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8E129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16B3B5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144D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AAEB7" w14:textId="77777777" w:rsidR="00C75183" w:rsidRPr="00944F3A" w:rsidRDefault="00C75183" w:rsidP="00C75183">
            <w:pPr>
              <w:pStyle w:val="TAC"/>
              <w:rPr>
                <w:lang w:eastAsia="ja-JP"/>
              </w:rPr>
            </w:pPr>
          </w:p>
        </w:tc>
      </w:tr>
      <w:tr w:rsidR="00C75183" w:rsidRPr="00944F3A" w14:paraId="2EB56931" w14:textId="77777777" w:rsidTr="00294C72">
        <w:trPr>
          <w:trHeight w:val="188"/>
          <w:jc w:val="center"/>
        </w:trPr>
        <w:tc>
          <w:tcPr>
            <w:tcW w:w="1632" w:type="dxa"/>
            <w:tcBorders>
              <w:left w:val="single" w:sz="4" w:space="0" w:color="auto"/>
              <w:right w:val="single" w:sz="4" w:space="0" w:color="auto"/>
            </w:tcBorders>
            <w:vAlign w:val="center"/>
            <w:hideMark/>
          </w:tcPr>
          <w:p w14:paraId="50F767C6"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E550A7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5F7F7AE1"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899E90C"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38E4D00"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52CB219"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B92C4C"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0E51077" w14:textId="77777777" w:rsidR="00C75183" w:rsidRPr="00944F3A" w:rsidRDefault="00C75183" w:rsidP="00C75183">
            <w:pPr>
              <w:pStyle w:val="TAC"/>
              <w:rPr>
                <w:lang w:eastAsia="ja-JP"/>
              </w:rPr>
            </w:pPr>
            <w:r w:rsidRPr="00944F3A">
              <w:rPr>
                <w:lang w:eastAsia="ja-JP"/>
              </w:rPr>
              <w:t>3</w:t>
            </w:r>
          </w:p>
        </w:tc>
      </w:tr>
      <w:tr w:rsidR="00C75183" w:rsidRPr="00944F3A" w14:paraId="63DED254" w14:textId="77777777" w:rsidTr="00294C72">
        <w:trPr>
          <w:trHeight w:val="188"/>
          <w:jc w:val="center"/>
        </w:trPr>
        <w:tc>
          <w:tcPr>
            <w:tcW w:w="1632" w:type="dxa"/>
            <w:tcBorders>
              <w:left w:val="single" w:sz="4" w:space="0" w:color="auto"/>
              <w:right w:val="single" w:sz="4" w:space="0" w:color="auto"/>
            </w:tcBorders>
            <w:vAlign w:val="center"/>
            <w:hideMark/>
          </w:tcPr>
          <w:p w14:paraId="00914CF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142D3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C94BBE"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6BAE1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2034C34"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38F2D2D"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C4D95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D3793B" w14:textId="77777777" w:rsidR="00C75183" w:rsidRPr="00944F3A" w:rsidRDefault="00C75183" w:rsidP="00C75183">
            <w:pPr>
              <w:pStyle w:val="TAC"/>
              <w:rPr>
                <w:lang w:eastAsia="ja-JP"/>
              </w:rPr>
            </w:pPr>
            <w:r w:rsidRPr="00944F3A">
              <w:rPr>
                <w:lang w:eastAsia="ja-JP"/>
              </w:rPr>
              <w:t>2</w:t>
            </w:r>
          </w:p>
        </w:tc>
      </w:tr>
      <w:tr w:rsidR="00C75183" w:rsidRPr="00944F3A" w14:paraId="02BD7E36" w14:textId="77777777" w:rsidTr="00294C72">
        <w:trPr>
          <w:trHeight w:val="188"/>
          <w:jc w:val="center"/>
        </w:trPr>
        <w:tc>
          <w:tcPr>
            <w:tcW w:w="1632" w:type="dxa"/>
            <w:tcBorders>
              <w:left w:val="single" w:sz="4" w:space="0" w:color="auto"/>
              <w:bottom w:val="single" w:sz="4" w:space="0" w:color="auto"/>
              <w:right w:val="single" w:sz="4" w:space="0" w:color="auto"/>
            </w:tcBorders>
            <w:vAlign w:val="center"/>
            <w:hideMark/>
          </w:tcPr>
          <w:p w14:paraId="7637D12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565ED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ADCC3D"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80F4C2"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3AA3F2"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B0634B"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DDE8B3"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4D433" w14:textId="77777777" w:rsidR="00C75183" w:rsidRPr="00944F3A" w:rsidRDefault="00C75183" w:rsidP="00C75183">
            <w:pPr>
              <w:pStyle w:val="TAC"/>
              <w:rPr>
                <w:lang w:eastAsia="ja-JP"/>
              </w:rPr>
            </w:pPr>
          </w:p>
        </w:tc>
      </w:tr>
      <w:tr w:rsidR="00C75183" w:rsidRPr="00944F3A" w14:paraId="58169D1A" w14:textId="77777777" w:rsidTr="00294C72">
        <w:trPr>
          <w:trHeight w:val="188"/>
          <w:jc w:val="center"/>
        </w:trPr>
        <w:tc>
          <w:tcPr>
            <w:tcW w:w="1632" w:type="dxa"/>
            <w:tcBorders>
              <w:top w:val="nil"/>
              <w:left w:val="single" w:sz="4" w:space="0" w:color="auto"/>
              <w:right w:val="single" w:sz="4" w:space="0" w:color="auto"/>
            </w:tcBorders>
            <w:vAlign w:val="center"/>
            <w:hideMark/>
          </w:tcPr>
          <w:p w14:paraId="4A23D9C8" w14:textId="3509D12E" w:rsidR="00C75183" w:rsidRPr="00944F3A" w:rsidRDefault="00C75183" w:rsidP="00C75183">
            <w:pPr>
              <w:pStyle w:val="TAC"/>
              <w:rPr>
                <w:lang w:eastAsia="ja-JP"/>
              </w:rPr>
            </w:pPr>
            <w:r w:rsidRPr="00944F3A">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5C66ADF0" w14:textId="77777777" w:rsidR="00C75183" w:rsidRPr="00944F3A" w:rsidRDefault="00C75183" w:rsidP="00C75183">
            <w:pPr>
              <w:pStyle w:val="TAL"/>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2BB9AF" w14:textId="77777777" w:rsidR="00C75183" w:rsidRPr="00944F3A" w:rsidRDefault="00C75183" w:rsidP="00C75183">
            <w:pPr>
              <w:pStyle w:val="TAC"/>
            </w:pPr>
            <w:r w:rsidRPr="00944F3A">
              <w:t>703</w:t>
            </w:r>
          </w:p>
        </w:tc>
        <w:tc>
          <w:tcPr>
            <w:tcW w:w="310" w:type="dxa"/>
            <w:tcBorders>
              <w:top w:val="single" w:sz="4" w:space="0" w:color="auto"/>
              <w:left w:val="nil"/>
              <w:bottom w:val="single" w:sz="4" w:space="0" w:color="auto"/>
              <w:right w:val="single" w:sz="4" w:space="0" w:color="auto"/>
            </w:tcBorders>
            <w:vAlign w:val="center"/>
            <w:hideMark/>
          </w:tcPr>
          <w:p w14:paraId="2A7F6530"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7459AA84" w14:textId="77777777" w:rsidR="00C75183" w:rsidRPr="00944F3A" w:rsidRDefault="00C75183" w:rsidP="00C75183">
            <w:pPr>
              <w:pStyle w:val="TAC"/>
            </w:pPr>
            <w:r w:rsidRPr="00944F3A">
              <w:t>799</w:t>
            </w:r>
          </w:p>
        </w:tc>
        <w:tc>
          <w:tcPr>
            <w:tcW w:w="1172" w:type="dxa"/>
            <w:tcBorders>
              <w:top w:val="single" w:sz="4" w:space="0" w:color="auto"/>
              <w:left w:val="nil"/>
              <w:bottom w:val="single" w:sz="4" w:space="0" w:color="auto"/>
              <w:right w:val="single" w:sz="4" w:space="0" w:color="auto"/>
            </w:tcBorders>
            <w:vAlign w:val="center"/>
            <w:hideMark/>
          </w:tcPr>
          <w:p w14:paraId="2EEF801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512C39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E700CE" w14:textId="77777777" w:rsidR="00C75183" w:rsidRPr="00944F3A" w:rsidRDefault="00C75183" w:rsidP="00C75183">
            <w:pPr>
              <w:pStyle w:val="TAC"/>
              <w:rPr>
                <w:lang w:eastAsia="ja-JP"/>
              </w:rPr>
            </w:pPr>
          </w:p>
        </w:tc>
      </w:tr>
      <w:tr w:rsidR="00C75183" w:rsidRPr="00944F3A" w14:paraId="5C914D42" w14:textId="77777777" w:rsidTr="00294C72">
        <w:trPr>
          <w:trHeight w:val="188"/>
          <w:jc w:val="center"/>
        </w:trPr>
        <w:tc>
          <w:tcPr>
            <w:tcW w:w="1632" w:type="dxa"/>
            <w:tcBorders>
              <w:top w:val="nil"/>
              <w:left w:val="single" w:sz="4" w:space="0" w:color="auto"/>
              <w:right w:val="single" w:sz="4" w:space="0" w:color="auto"/>
            </w:tcBorders>
            <w:vAlign w:val="center"/>
            <w:hideMark/>
          </w:tcPr>
          <w:p w14:paraId="7695C61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ADE0DF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C9B46F" w14:textId="77777777" w:rsidR="00C75183" w:rsidRPr="00944F3A" w:rsidRDefault="00C75183" w:rsidP="00C75183">
            <w:pPr>
              <w:pStyle w:val="TAC"/>
            </w:pPr>
            <w:r w:rsidRPr="00944F3A">
              <w:t>799</w:t>
            </w:r>
          </w:p>
        </w:tc>
        <w:tc>
          <w:tcPr>
            <w:tcW w:w="310" w:type="dxa"/>
            <w:tcBorders>
              <w:top w:val="single" w:sz="4" w:space="0" w:color="auto"/>
              <w:left w:val="nil"/>
              <w:bottom w:val="single" w:sz="4" w:space="0" w:color="auto"/>
              <w:right w:val="single" w:sz="4" w:space="0" w:color="auto"/>
            </w:tcBorders>
            <w:vAlign w:val="center"/>
            <w:hideMark/>
          </w:tcPr>
          <w:p w14:paraId="4C1BF717" w14:textId="77777777" w:rsidR="00C75183" w:rsidRPr="00944F3A" w:rsidRDefault="00C75183" w:rsidP="00C75183">
            <w:pPr>
              <w:pStyle w:val="TAC"/>
            </w:pPr>
            <w:r w:rsidRPr="00944F3A">
              <w:t>-</w:t>
            </w:r>
          </w:p>
        </w:tc>
        <w:tc>
          <w:tcPr>
            <w:tcW w:w="937" w:type="dxa"/>
            <w:tcBorders>
              <w:top w:val="single" w:sz="4" w:space="0" w:color="auto"/>
              <w:left w:val="nil"/>
              <w:bottom w:val="single" w:sz="4" w:space="0" w:color="auto"/>
              <w:right w:val="single" w:sz="4" w:space="0" w:color="auto"/>
            </w:tcBorders>
            <w:vAlign w:val="center"/>
            <w:hideMark/>
          </w:tcPr>
          <w:p w14:paraId="67E3155B" w14:textId="77777777" w:rsidR="00C75183" w:rsidRPr="00944F3A" w:rsidRDefault="00C75183" w:rsidP="00C75183">
            <w:pPr>
              <w:pStyle w:val="TAC"/>
            </w:pPr>
            <w:r w:rsidRPr="00944F3A">
              <w:t>803</w:t>
            </w:r>
          </w:p>
        </w:tc>
        <w:tc>
          <w:tcPr>
            <w:tcW w:w="1172" w:type="dxa"/>
            <w:tcBorders>
              <w:top w:val="single" w:sz="4" w:space="0" w:color="auto"/>
              <w:left w:val="nil"/>
              <w:bottom w:val="single" w:sz="4" w:space="0" w:color="auto"/>
              <w:right w:val="single" w:sz="4" w:space="0" w:color="auto"/>
            </w:tcBorders>
            <w:vAlign w:val="center"/>
            <w:hideMark/>
          </w:tcPr>
          <w:p w14:paraId="0DB72266" w14:textId="77777777" w:rsidR="00C75183" w:rsidRPr="00944F3A" w:rsidRDefault="00C75183" w:rsidP="00C75183">
            <w:pPr>
              <w:pStyle w:val="TAC"/>
              <w:rPr>
                <w:lang w:eastAsia="ja-JP"/>
              </w:rPr>
            </w:pPr>
            <w:r w:rsidRPr="00944F3A">
              <w:rPr>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5AF4A7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C8A5E6" w14:textId="77777777" w:rsidR="00C75183" w:rsidRPr="00944F3A" w:rsidRDefault="00C75183" w:rsidP="00C75183">
            <w:pPr>
              <w:pStyle w:val="TAC"/>
              <w:rPr>
                <w:lang w:eastAsia="ja-JP"/>
              </w:rPr>
            </w:pPr>
            <w:r w:rsidRPr="00944F3A">
              <w:rPr>
                <w:lang w:eastAsia="ja-JP"/>
              </w:rPr>
              <w:t>5</w:t>
            </w:r>
          </w:p>
        </w:tc>
      </w:tr>
      <w:tr w:rsidR="00C75183" w:rsidRPr="00944F3A" w14:paraId="131068CD" w14:textId="77777777" w:rsidTr="00294C72">
        <w:trPr>
          <w:trHeight w:val="188"/>
          <w:jc w:val="center"/>
        </w:trPr>
        <w:tc>
          <w:tcPr>
            <w:tcW w:w="1632" w:type="dxa"/>
            <w:tcBorders>
              <w:top w:val="nil"/>
              <w:left w:val="single" w:sz="4" w:space="0" w:color="auto"/>
              <w:right w:val="single" w:sz="4" w:space="0" w:color="auto"/>
            </w:tcBorders>
            <w:vAlign w:val="center"/>
            <w:hideMark/>
          </w:tcPr>
          <w:p w14:paraId="4D4DBB9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3A233952"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5ADCF9" w14:textId="77777777" w:rsidR="00C75183" w:rsidRPr="00944F3A" w:rsidRDefault="00C75183" w:rsidP="00C75183">
            <w:pPr>
              <w:pStyle w:val="TAC"/>
              <w:rPr>
                <w:lang w:eastAsia="ja-JP"/>
              </w:rPr>
            </w:pPr>
            <w:r w:rsidRPr="00944F3A">
              <w:rPr>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CDC22A8"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2A7DF2" w14:textId="77777777" w:rsidR="00C75183" w:rsidRPr="00944F3A" w:rsidRDefault="00C75183" w:rsidP="00C75183">
            <w:pPr>
              <w:pStyle w:val="TAC"/>
              <w:rPr>
                <w:lang w:eastAsia="ja-JP"/>
              </w:rPr>
            </w:pPr>
            <w:r w:rsidRPr="00944F3A">
              <w:rPr>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D2E6A81"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B8BC8B"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5E6B4" w14:textId="77777777" w:rsidR="00C75183" w:rsidRPr="00944F3A" w:rsidRDefault="00C75183" w:rsidP="00C75183">
            <w:pPr>
              <w:pStyle w:val="TAC"/>
              <w:rPr>
                <w:lang w:eastAsia="ja-JP"/>
              </w:rPr>
            </w:pPr>
          </w:p>
        </w:tc>
      </w:tr>
      <w:tr w:rsidR="00C75183" w:rsidRPr="00944F3A" w14:paraId="0F85E2AF" w14:textId="77777777" w:rsidTr="00294C72">
        <w:trPr>
          <w:trHeight w:val="188"/>
          <w:jc w:val="center"/>
        </w:trPr>
        <w:tc>
          <w:tcPr>
            <w:tcW w:w="1632" w:type="dxa"/>
            <w:tcBorders>
              <w:top w:val="nil"/>
              <w:left w:val="single" w:sz="4" w:space="0" w:color="auto"/>
              <w:right w:val="single" w:sz="4" w:space="0" w:color="auto"/>
            </w:tcBorders>
            <w:vAlign w:val="center"/>
            <w:hideMark/>
          </w:tcPr>
          <w:p w14:paraId="7791390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19463A2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3631DE6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22D24E0" w14:textId="77777777" w:rsidR="00C75183" w:rsidRPr="00944F3A" w:rsidRDefault="00C75183" w:rsidP="00C75183">
            <w:pPr>
              <w:pStyle w:val="TAC"/>
              <w:rPr>
                <w:lang w:eastAsia="ja-JP"/>
              </w:rPr>
            </w:pPr>
            <w:r w:rsidRPr="00944F3A">
              <w:t xml:space="preserve">- </w:t>
            </w:r>
          </w:p>
        </w:tc>
        <w:tc>
          <w:tcPr>
            <w:tcW w:w="937" w:type="dxa"/>
            <w:tcBorders>
              <w:top w:val="single" w:sz="4" w:space="0" w:color="auto"/>
              <w:left w:val="nil"/>
              <w:bottom w:val="single" w:sz="4" w:space="0" w:color="auto"/>
              <w:right w:val="single" w:sz="4" w:space="0" w:color="auto"/>
            </w:tcBorders>
            <w:hideMark/>
          </w:tcPr>
          <w:p w14:paraId="08EC85F6" w14:textId="77777777" w:rsidR="00C75183" w:rsidRPr="00944F3A" w:rsidRDefault="00C75183" w:rsidP="00C75183">
            <w:pPr>
              <w:pStyle w:val="TAC"/>
              <w:rPr>
                <w:lang w:eastAsia="ja-JP"/>
              </w:rPr>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DBE703"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33A443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D57E1FF" w14:textId="77777777" w:rsidR="00C75183" w:rsidRPr="00944F3A" w:rsidRDefault="00C75183" w:rsidP="00C75183">
            <w:pPr>
              <w:pStyle w:val="TAC"/>
              <w:rPr>
                <w:lang w:eastAsia="ja-JP"/>
              </w:rPr>
            </w:pPr>
            <w:r w:rsidRPr="00944F3A">
              <w:rPr>
                <w:lang w:eastAsia="ja-JP"/>
              </w:rPr>
              <w:t>3</w:t>
            </w:r>
          </w:p>
        </w:tc>
      </w:tr>
      <w:tr w:rsidR="00C75183" w:rsidRPr="00944F3A" w14:paraId="723003A8" w14:textId="77777777" w:rsidTr="00294C72">
        <w:trPr>
          <w:trHeight w:val="188"/>
          <w:jc w:val="center"/>
        </w:trPr>
        <w:tc>
          <w:tcPr>
            <w:tcW w:w="1632" w:type="dxa"/>
            <w:tcBorders>
              <w:top w:val="nil"/>
              <w:left w:val="single" w:sz="4" w:space="0" w:color="auto"/>
              <w:right w:val="single" w:sz="4" w:space="0" w:color="auto"/>
            </w:tcBorders>
            <w:vAlign w:val="center"/>
            <w:hideMark/>
          </w:tcPr>
          <w:p w14:paraId="1E560E6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667302B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3C385D" w14:textId="77777777" w:rsidR="00C75183" w:rsidRPr="00944F3A" w:rsidRDefault="00C75183" w:rsidP="00C75183">
            <w:pPr>
              <w:pStyle w:val="TAC"/>
              <w:rPr>
                <w:lang w:eastAsia="ja-JP"/>
              </w:rPr>
            </w:pPr>
            <w:r w:rsidRPr="00944F3A">
              <w:rPr>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4B3AB9"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B18BD79" w14:textId="77777777" w:rsidR="00C75183" w:rsidRPr="00944F3A" w:rsidRDefault="00C75183" w:rsidP="00C75183">
            <w:pPr>
              <w:pStyle w:val="TAC"/>
              <w:rPr>
                <w:lang w:eastAsia="ja-JP"/>
              </w:rPr>
            </w:pPr>
            <w:r w:rsidRPr="00944F3A">
              <w:rPr>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F29A4D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6D7A7"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ABF703" w14:textId="77777777" w:rsidR="00C75183" w:rsidRPr="00944F3A" w:rsidRDefault="00C75183" w:rsidP="00C75183">
            <w:pPr>
              <w:pStyle w:val="TAC"/>
              <w:rPr>
                <w:lang w:eastAsia="ja-JP"/>
              </w:rPr>
            </w:pPr>
            <w:r w:rsidRPr="00944F3A">
              <w:rPr>
                <w:lang w:eastAsia="ja-JP"/>
              </w:rPr>
              <w:t>2</w:t>
            </w:r>
          </w:p>
        </w:tc>
      </w:tr>
      <w:tr w:rsidR="00C75183" w:rsidRPr="00944F3A" w14:paraId="0B20A9B7" w14:textId="77777777" w:rsidTr="001C54BA">
        <w:trPr>
          <w:trHeight w:val="188"/>
          <w:jc w:val="center"/>
        </w:trPr>
        <w:tc>
          <w:tcPr>
            <w:tcW w:w="1632" w:type="dxa"/>
            <w:tcBorders>
              <w:top w:val="nil"/>
              <w:left w:val="single" w:sz="4" w:space="0" w:color="auto"/>
              <w:bottom w:val="single" w:sz="4" w:space="0" w:color="auto"/>
              <w:right w:val="single" w:sz="4" w:space="0" w:color="auto"/>
            </w:tcBorders>
            <w:vAlign w:val="center"/>
            <w:hideMark/>
          </w:tcPr>
          <w:p w14:paraId="37092E81"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7649E90C"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7E5791" w14:textId="77777777" w:rsidR="00C75183" w:rsidRPr="00944F3A" w:rsidRDefault="00C75183" w:rsidP="00C75183">
            <w:pPr>
              <w:pStyle w:val="TAC"/>
              <w:rPr>
                <w:lang w:eastAsia="ja-JP"/>
              </w:rPr>
            </w:pPr>
            <w:r w:rsidRPr="00944F3A">
              <w:rPr>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5F1FFD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17EE1" w14:textId="77777777" w:rsidR="00C75183" w:rsidRPr="00944F3A" w:rsidRDefault="00C75183" w:rsidP="00C75183">
            <w:pPr>
              <w:pStyle w:val="TAC"/>
              <w:rPr>
                <w:lang w:eastAsia="ja-JP"/>
              </w:rPr>
            </w:pPr>
            <w:r w:rsidRPr="00944F3A">
              <w:rPr>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E9D3D0E"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3C0838"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1426C8" w14:textId="77777777" w:rsidR="00C75183" w:rsidRPr="00944F3A" w:rsidRDefault="00C75183" w:rsidP="00C75183">
            <w:pPr>
              <w:pStyle w:val="TAC"/>
              <w:rPr>
                <w:lang w:eastAsia="ja-JP"/>
              </w:rPr>
            </w:pPr>
          </w:p>
        </w:tc>
      </w:tr>
      <w:tr w:rsidR="00C75183" w:rsidRPr="00944F3A" w14:paraId="2E5F533E"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57BFD6A4" w14:textId="13FDBA3A" w:rsidR="00C75183" w:rsidRPr="00944F3A" w:rsidRDefault="00C75183" w:rsidP="00C75183">
            <w:pPr>
              <w:pStyle w:val="TAC"/>
              <w:rPr>
                <w:lang w:eastAsia="ja-JP"/>
              </w:rPr>
            </w:pPr>
            <w:r w:rsidRPr="00944F3A">
              <w:rPr>
                <w:lang w:eastAsia="ja-JP"/>
              </w:rPr>
              <w:t>DC_28_n51</w:t>
            </w:r>
          </w:p>
        </w:tc>
        <w:tc>
          <w:tcPr>
            <w:tcW w:w="2864" w:type="dxa"/>
            <w:tcBorders>
              <w:top w:val="single" w:sz="4" w:space="0" w:color="auto"/>
              <w:left w:val="nil"/>
              <w:bottom w:val="single" w:sz="4" w:space="0" w:color="auto"/>
              <w:right w:val="single" w:sz="4" w:space="0" w:color="auto"/>
            </w:tcBorders>
            <w:hideMark/>
          </w:tcPr>
          <w:p w14:paraId="759A2858"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60A9ED9"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507CAD71"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A16B43F" w14:textId="77777777" w:rsidR="00C75183" w:rsidRPr="00944F3A" w:rsidRDefault="00C75183" w:rsidP="00C75183">
            <w:pPr>
              <w:pStyle w:val="TAC"/>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340DB9D1" w14:textId="77777777" w:rsidR="00C75183" w:rsidRPr="00944F3A" w:rsidRDefault="00C75183" w:rsidP="00C75183">
            <w:pPr>
              <w:pStyle w:val="TAC"/>
              <w:rPr>
                <w:lang w:eastAsia="ja-JP"/>
              </w:rPr>
            </w:pPr>
            <w:r w:rsidRPr="00944F3A">
              <w:rPr>
                <w:szCs w:val="16"/>
              </w:rPr>
              <w:t>-42</w:t>
            </w:r>
          </w:p>
        </w:tc>
        <w:tc>
          <w:tcPr>
            <w:tcW w:w="749" w:type="dxa"/>
            <w:tcBorders>
              <w:top w:val="single" w:sz="4" w:space="0" w:color="auto"/>
              <w:left w:val="nil"/>
              <w:bottom w:val="single" w:sz="4" w:space="0" w:color="auto"/>
              <w:right w:val="single" w:sz="4" w:space="0" w:color="auto"/>
            </w:tcBorders>
            <w:noWrap/>
            <w:hideMark/>
          </w:tcPr>
          <w:p w14:paraId="0D9E541B" w14:textId="77777777" w:rsidR="00C75183" w:rsidRPr="00944F3A" w:rsidRDefault="00C75183" w:rsidP="00C75183">
            <w:pPr>
              <w:pStyle w:val="TAC"/>
              <w:rPr>
                <w:lang w:eastAsia="ja-JP"/>
              </w:rPr>
            </w:pPr>
            <w:r w:rsidRPr="00944F3A">
              <w:rPr>
                <w:szCs w:val="16"/>
              </w:rPr>
              <w:t>8</w:t>
            </w:r>
          </w:p>
        </w:tc>
        <w:tc>
          <w:tcPr>
            <w:tcW w:w="1228" w:type="dxa"/>
            <w:tcBorders>
              <w:top w:val="single" w:sz="4" w:space="0" w:color="auto"/>
              <w:left w:val="nil"/>
              <w:bottom w:val="single" w:sz="4" w:space="0" w:color="auto"/>
              <w:right w:val="single" w:sz="4" w:space="0" w:color="auto"/>
            </w:tcBorders>
            <w:noWrap/>
            <w:hideMark/>
          </w:tcPr>
          <w:p w14:paraId="0E0D46BC" w14:textId="77777777" w:rsidR="00C75183" w:rsidRPr="00944F3A" w:rsidRDefault="00C75183" w:rsidP="00C75183">
            <w:pPr>
              <w:pStyle w:val="TAC"/>
              <w:rPr>
                <w:lang w:eastAsia="ja-JP"/>
              </w:rPr>
            </w:pPr>
            <w:r w:rsidRPr="00944F3A">
              <w:rPr>
                <w:szCs w:val="16"/>
              </w:rPr>
              <w:t>5, 17</w:t>
            </w:r>
          </w:p>
        </w:tc>
      </w:tr>
      <w:tr w:rsidR="00C75183" w:rsidRPr="00944F3A" w14:paraId="2CEA6FF8" w14:textId="77777777" w:rsidTr="00396167">
        <w:trPr>
          <w:trHeight w:val="188"/>
          <w:jc w:val="center"/>
        </w:trPr>
        <w:tc>
          <w:tcPr>
            <w:tcW w:w="1632" w:type="dxa"/>
            <w:tcBorders>
              <w:left w:val="single" w:sz="4" w:space="0" w:color="auto"/>
              <w:right w:val="single" w:sz="4" w:space="0" w:color="auto"/>
            </w:tcBorders>
            <w:vAlign w:val="center"/>
            <w:hideMark/>
          </w:tcPr>
          <w:p w14:paraId="1A094D2A"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71E1FD5A"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5C14F46" w14:textId="77777777" w:rsidR="00C75183" w:rsidRPr="00944F3A" w:rsidRDefault="00C75183" w:rsidP="00C75183">
            <w:pPr>
              <w:pStyle w:val="TAC"/>
            </w:pPr>
            <w:r w:rsidRPr="00944F3A">
              <w:rPr>
                <w:szCs w:val="16"/>
              </w:rPr>
              <w:t>470</w:t>
            </w:r>
          </w:p>
        </w:tc>
        <w:tc>
          <w:tcPr>
            <w:tcW w:w="310" w:type="dxa"/>
            <w:tcBorders>
              <w:top w:val="single" w:sz="4" w:space="0" w:color="auto"/>
              <w:left w:val="nil"/>
              <w:bottom w:val="single" w:sz="4" w:space="0" w:color="auto"/>
              <w:right w:val="single" w:sz="4" w:space="0" w:color="auto"/>
            </w:tcBorders>
            <w:hideMark/>
          </w:tcPr>
          <w:p w14:paraId="640AE15B"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1074515A" w14:textId="77777777" w:rsidR="00C75183" w:rsidRPr="00944F3A" w:rsidRDefault="00C75183" w:rsidP="00C75183">
            <w:pPr>
              <w:pStyle w:val="TAC"/>
            </w:pPr>
            <w:r w:rsidRPr="00944F3A">
              <w:rPr>
                <w:szCs w:val="16"/>
              </w:rPr>
              <w:t>710</w:t>
            </w:r>
          </w:p>
        </w:tc>
        <w:tc>
          <w:tcPr>
            <w:tcW w:w="1172" w:type="dxa"/>
            <w:tcBorders>
              <w:top w:val="single" w:sz="4" w:space="0" w:color="auto"/>
              <w:left w:val="nil"/>
              <w:bottom w:val="single" w:sz="4" w:space="0" w:color="auto"/>
              <w:right w:val="single" w:sz="4" w:space="0" w:color="auto"/>
            </w:tcBorders>
            <w:hideMark/>
          </w:tcPr>
          <w:p w14:paraId="5961B5BF"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1486483E"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7E8E1C8E" w14:textId="77777777" w:rsidR="00C75183" w:rsidRPr="00944F3A" w:rsidRDefault="00C75183" w:rsidP="00C75183">
            <w:pPr>
              <w:pStyle w:val="TAC"/>
              <w:rPr>
                <w:lang w:eastAsia="ja-JP"/>
              </w:rPr>
            </w:pPr>
            <w:r w:rsidRPr="00944F3A">
              <w:rPr>
                <w:szCs w:val="16"/>
              </w:rPr>
              <w:t>14</w:t>
            </w:r>
          </w:p>
        </w:tc>
      </w:tr>
      <w:tr w:rsidR="00C75183" w:rsidRPr="00944F3A" w14:paraId="77BD120F" w14:textId="77777777" w:rsidTr="00396167">
        <w:trPr>
          <w:trHeight w:val="188"/>
          <w:jc w:val="center"/>
        </w:trPr>
        <w:tc>
          <w:tcPr>
            <w:tcW w:w="1632" w:type="dxa"/>
            <w:tcBorders>
              <w:left w:val="single" w:sz="4" w:space="0" w:color="auto"/>
              <w:right w:val="single" w:sz="4" w:space="0" w:color="auto"/>
            </w:tcBorders>
            <w:vAlign w:val="center"/>
            <w:hideMark/>
          </w:tcPr>
          <w:p w14:paraId="38D644A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0F14800E"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0815435" w14:textId="77777777" w:rsidR="00C75183" w:rsidRPr="00944F3A" w:rsidRDefault="00C75183" w:rsidP="00C75183">
            <w:pPr>
              <w:pStyle w:val="TAC"/>
              <w:rPr>
                <w:lang w:eastAsia="ja-JP"/>
              </w:rPr>
            </w:pPr>
            <w:r w:rsidRPr="00944F3A">
              <w:rPr>
                <w:szCs w:val="16"/>
              </w:rPr>
              <w:t>662</w:t>
            </w:r>
          </w:p>
        </w:tc>
        <w:tc>
          <w:tcPr>
            <w:tcW w:w="310" w:type="dxa"/>
            <w:tcBorders>
              <w:top w:val="single" w:sz="4" w:space="0" w:color="auto"/>
              <w:left w:val="nil"/>
              <w:bottom w:val="single" w:sz="4" w:space="0" w:color="auto"/>
              <w:right w:val="single" w:sz="4" w:space="0" w:color="auto"/>
            </w:tcBorders>
            <w:hideMark/>
          </w:tcPr>
          <w:p w14:paraId="1C8834CC"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305E2AC9" w14:textId="77777777" w:rsidR="00C75183" w:rsidRPr="00944F3A" w:rsidRDefault="00C75183" w:rsidP="00C75183">
            <w:pPr>
              <w:pStyle w:val="TAC"/>
              <w:rPr>
                <w:lang w:eastAsia="ja-JP"/>
              </w:rPr>
            </w:pPr>
            <w:r w:rsidRPr="00944F3A">
              <w:rPr>
                <w:szCs w:val="16"/>
              </w:rPr>
              <w:t>694</w:t>
            </w:r>
          </w:p>
        </w:tc>
        <w:tc>
          <w:tcPr>
            <w:tcW w:w="1172" w:type="dxa"/>
            <w:tcBorders>
              <w:top w:val="single" w:sz="4" w:space="0" w:color="auto"/>
              <w:left w:val="nil"/>
              <w:bottom w:val="single" w:sz="4" w:space="0" w:color="auto"/>
              <w:right w:val="single" w:sz="4" w:space="0" w:color="auto"/>
            </w:tcBorders>
            <w:hideMark/>
          </w:tcPr>
          <w:p w14:paraId="279C2F19" w14:textId="77777777" w:rsidR="00C75183" w:rsidRPr="00944F3A" w:rsidRDefault="00C75183" w:rsidP="00C75183">
            <w:pPr>
              <w:pStyle w:val="TAC"/>
              <w:rPr>
                <w:lang w:eastAsia="ja-JP"/>
              </w:rPr>
            </w:pPr>
            <w:r w:rsidRPr="00944F3A">
              <w:rPr>
                <w:szCs w:val="16"/>
              </w:rPr>
              <w:t>-26.2</w:t>
            </w:r>
          </w:p>
        </w:tc>
        <w:tc>
          <w:tcPr>
            <w:tcW w:w="749" w:type="dxa"/>
            <w:tcBorders>
              <w:top w:val="single" w:sz="4" w:space="0" w:color="auto"/>
              <w:left w:val="nil"/>
              <w:bottom w:val="single" w:sz="4" w:space="0" w:color="auto"/>
              <w:right w:val="single" w:sz="4" w:space="0" w:color="auto"/>
            </w:tcBorders>
            <w:noWrap/>
            <w:hideMark/>
          </w:tcPr>
          <w:p w14:paraId="2DC78FE6" w14:textId="77777777" w:rsidR="00C75183" w:rsidRPr="00944F3A" w:rsidRDefault="00C75183" w:rsidP="00C75183">
            <w:pPr>
              <w:pStyle w:val="TAC"/>
              <w:rPr>
                <w:lang w:eastAsia="ja-JP"/>
              </w:rPr>
            </w:pPr>
            <w:r w:rsidRPr="00944F3A">
              <w:rPr>
                <w:szCs w:val="16"/>
              </w:rPr>
              <w:t>6</w:t>
            </w:r>
          </w:p>
        </w:tc>
        <w:tc>
          <w:tcPr>
            <w:tcW w:w="1228" w:type="dxa"/>
            <w:tcBorders>
              <w:top w:val="single" w:sz="4" w:space="0" w:color="auto"/>
              <w:left w:val="nil"/>
              <w:bottom w:val="single" w:sz="4" w:space="0" w:color="auto"/>
              <w:right w:val="single" w:sz="4" w:space="0" w:color="auto"/>
            </w:tcBorders>
            <w:noWrap/>
            <w:hideMark/>
          </w:tcPr>
          <w:p w14:paraId="5BE83EC6" w14:textId="77777777" w:rsidR="00C75183" w:rsidRPr="00944F3A" w:rsidRDefault="00C75183" w:rsidP="00C75183">
            <w:pPr>
              <w:pStyle w:val="TAC"/>
              <w:rPr>
                <w:lang w:eastAsia="ja-JP"/>
              </w:rPr>
            </w:pPr>
            <w:r w:rsidRPr="00944F3A">
              <w:rPr>
                <w:szCs w:val="16"/>
              </w:rPr>
              <w:t>5</w:t>
            </w:r>
          </w:p>
        </w:tc>
      </w:tr>
      <w:tr w:rsidR="00C75183" w:rsidRPr="00944F3A" w14:paraId="70DF8C08" w14:textId="77777777" w:rsidTr="00396167">
        <w:trPr>
          <w:trHeight w:val="188"/>
          <w:jc w:val="center"/>
        </w:trPr>
        <w:tc>
          <w:tcPr>
            <w:tcW w:w="1632" w:type="dxa"/>
            <w:tcBorders>
              <w:left w:val="single" w:sz="4" w:space="0" w:color="auto"/>
              <w:right w:val="single" w:sz="4" w:space="0" w:color="auto"/>
            </w:tcBorders>
            <w:vAlign w:val="center"/>
            <w:hideMark/>
          </w:tcPr>
          <w:p w14:paraId="2B6ACB60"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3B08FA84"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27F6F38" w14:textId="77777777" w:rsidR="00C75183" w:rsidRPr="00944F3A" w:rsidRDefault="00C75183" w:rsidP="00C75183">
            <w:pPr>
              <w:pStyle w:val="TAC"/>
              <w:rPr>
                <w:lang w:eastAsia="ja-JP"/>
              </w:rPr>
            </w:pPr>
            <w:r w:rsidRPr="00944F3A">
              <w:rPr>
                <w:szCs w:val="16"/>
              </w:rPr>
              <w:t>758</w:t>
            </w:r>
          </w:p>
        </w:tc>
        <w:tc>
          <w:tcPr>
            <w:tcW w:w="310" w:type="dxa"/>
            <w:tcBorders>
              <w:top w:val="single" w:sz="4" w:space="0" w:color="auto"/>
              <w:left w:val="nil"/>
              <w:bottom w:val="single" w:sz="4" w:space="0" w:color="auto"/>
              <w:right w:val="single" w:sz="4" w:space="0" w:color="auto"/>
            </w:tcBorders>
            <w:hideMark/>
          </w:tcPr>
          <w:p w14:paraId="4DDAAC4E" w14:textId="77777777" w:rsidR="00C75183" w:rsidRPr="00944F3A" w:rsidRDefault="00C75183" w:rsidP="00C75183">
            <w:pPr>
              <w:pStyle w:val="TAC"/>
              <w:rPr>
                <w:lang w:eastAsia="ja-JP"/>
              </w:rPr>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59111AEE" w14:textId="77777777" w:rsidR="00C75183" w:rsidRPr="00944F3A" w:rsidRDefault="00C75183" w:rsidP="00C75183">
            <w:pPr>
              <w:pStyle w:val="TAC"/>
              <w:rPr>
                <w:lang w:eastAsia="ja-JP"/>
              </w:rPr>
            </w:pPr>
            <w:r w:rsidRPr="00944F3A">
              <w:rPr>
                <w:szCs w:val="16"/>
              </w:rPr>
              <w:t>773</w:t>
            </w:r>
          </w:p>
        </w:tc>
        <w:tc>
          <w:tcPr>
            <w:tcW w:w="1172" w:type="dxa"/>
            <w:tcBorders>
              <w:top w:val="single" w:sz="4" w:space="0" w:color="auto"/>
              <w:left w:val="nil"/>
              <w:bottom w:val="single" w:sz="4" w:space="0" w:color="auto"/>
              <w:right w:val="single" w:sz="4" w:space="0" w:color="auto"/>
            </w:tcBorders>
            <w:hideMark/>
          </w:tcPr>
          <w:p w14:paraId="0042FA33" w14:textId="77777777" w:rsidR="00C75183" w:rsidRPr="00944F3A" w:rsidRDefault="00C75183" w:rsidP="00C75183">
            <w:pPr>
              <w:pStyle w:val="TAC"/>
              <w:rPr>
                <w:lang w:eastAsia="ja-JP"/>
              </w:rPr>
            </w:pPr>
            <w:r w:rsidRPr="00944F3A">
              <w:rPr>
                <w:szCs w:val="16"/>
              </w:rPr>
              <w:t>-32</w:t>
            </w:r>
          </w:p>
        </w:tc>
        <w:tc>
          <w:tcPr>
            <w:tcW w:w="749" w:type="dxa"/>
            <w:tcBorders>
              <w:top w:val="single" w:sz="4" w:space="0" w:color="auto"/>
              <w:left w:val="nil"/>
              <w:bottom w:val="single" w:sz="4" w:space="0" w:color="auto"/>
              <w:right w:val="single" w:sz="4" w:space="0" w:color="auto"/>
            </w:tcBorders>
            <w:noWrap/>
            <w:hideMark/>
          </w:tcPr>
          <w:p w14:paraId="248532EC"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hideMark/>
          </w:tcPr>
          <w:p w14:paraId="24FF4AA6" w14:textId="77777777" w:rsidR="00C75183" w:rsidRPr="00944F3A" w:rsidRDefault="00C75183" w:rsidP="00C75183">
            <w:pPr>
              <w:pStyle w:val="TAC"/>
              <w:rPr>
                <w:lang w:eastAsia="ja-JP"/>
              </w:rPr>
            </w:pPr>
            <w:r w:rsidRPr="00944F3A">
              <w:rPr>
                <w:szCs w:val="16"/>
              </w:rPr>
              <w:t>5</w:t>
            </w:r>
          </w:p>
        </w:tc>
      </w:tr>
      <w:tr w:rsidR="00C75183" w:rsidRPr="00944F3A" w14:paraId="4BD17D74"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B0C04EB"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hideMark/>
          </w:tcPr>
          <w:p w14:paraId="27258882" w14:textId="77777777" w:rsidR="00C75183" w:rsidRPr="00944F3A" w:rsidRDefault="00C75183" w:rsidP="00C75183">
            <w:pPr>
              <w:pStyle w:val="TAL"/>
              <w:rPr>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5F2B499" w14:textId="77777777" w:rsidR="00C75183" w:rsidRPr="00944F3A" w:rsidRDefault="00C75183" w:rsidP="00C75183">
            <w:pPr>
              <w:pStyle w:val="TAC"/>
              <w:rPr>
                <w:lang w:eastAsia="ja-JP"/>
              </w:rPr>
            </w:pPr>
            <w:r w:rsidRPr="00944F3A">
              <w:rPr>
                <w:szCs w:val="16"/>
              </w:rPr>
              <w:t>773</w:t>
            </w:r>
          </w:p>
        </w:tc>
        <w:tc>
          <w:tcPr>
            <w:tcW w:w="310" w:type="dxa"/>
            <w:tcBorders>
              <w:top w:val="single" w:sz="4" w:space="0" w:color="auto"/>
              <w:left w:val="nil"/>
              <w:bottom w:val="single" w:sz="4" w:space="0" w:color="auto"/>
              <w:right w:val="single" w:sz="4" w:space="0" w:color="auto"/>
            </w:tcBorders>
            <w:hideMark/>
          </w:tcPr>
          <w:p w14:paraId="2B073577" w14:textId="77777777" w:rsidR="00C75183" w:rsidRPr="00944F3A" w:rsidRDefault="00C75183" w:rsidP="00C75183">
            <w:pPr>
              <w:pStyle w:val="TAC"/>
            </w:pPr>
            <w:r w:rsidRPr="00944F3A">
              <w:rPr>
                <w:szCs w:val="16"/>
              </w:rPr>
              <w:t>-</w:t>
            </w:r>
          </w:p>
        </w:tc>
        <w:tc>
          <w:tcPr>
            <w:tcW w:w="937" w:type="dxa"/>
            <w:tcBorders>
              <w:top w:val="single" w:sz="4" w:space="0" w:color="auto"/>
              <w:left w:val="nil"/>
              <w:bottom w:val="single" w:sz="4" w:space="0" w:color="auto"/>
              <w:right w:val="single" w:sz="4" w:space="0" w:color="auto"/>
            </w:tcBorders>
            <w:hideMark/>
          </w:tcPr>
          <w:p w14:paraId="4E9ACE93" w14:textId="77777777" w:rsidR="00C75183" w:rsidRPr="00944F3A" w:rsidRDefault="00C75183" w:rsidP="00C75183">
            <w:pPr>
              <w:pStyle w:val="TAC"/>
            </w:pPr>
            <w:r w:rsidRPr="00944F3A">
              <w:rPr>
                <w:szCs w:val="16"/>
              </w:rPr>
              <w:t>803</w:t>
            </w:r>
          </w:p>
        </w:tc>
        <w:tc>
          <w:tcPr>
            <w:tcW w:w="1172" w:type="dxa"/>
            <w:tcBorders>
              <w:top w:val="single" w:sz="4" w:space="0" w:color="auto"/>
              <w:left w:val="nil"/>
              <w:bottom w:val="single" w:sz="4" w:space="0" w:color="auto"/>
              <w:right w:val="single" w:sz="4" w:space="0" w:color="auto"/>
            </w:tcBorders>
            <w:hideMark/>
          </w:tcPr>
          <w:p w14:paraId="23F3CE06" w14:textId="77777777" w:rsidR="00C75183" w:rsidRPr="00944F3A" w:rsidRDefault="00C75183" w:rsidP="00C75183">
            <w:pPr>
              <w:pStyle w:val="TAC"/>
              <w:rPr>
                <w:lang w:eastAsia="ja-JP"/>
              </w:rPr>
            </w:pPr>
            <w:r w:rsidRPr="00944F3A">
              <w:rPr>
                <w:szCs w:val="16"/>
              </w:rPr>
              <w:t>-50</w:t>
            </w:r>
          </w:p>
        </w:tc>
        <w:tc>
          <w:tcPr>
            <w:tcW w:w="749" w:type="dxa"/>
            <w:tcBorders>
              <w:top w:val="single" w:sz="4" w:space="0" w:color="auto"/>
              <w:left w:val="nil"/>
              <w:bottom w:val="single" w:sz="4" w:space="0" w:color="auto"/>
              <w:right w:val="single" w:sz="4" w:space="0" w:color="auto"/>
            </w:tcBorders>
            <w:noWrap/>
            <w:hideMark/>
          </w:tcPr>
          <w:p w14:paraId="5B336FE1" w14:textId="77777777" w:rsidR="00C75183" w:rsidRPr="00944F3A" w:rsidRDefault="00C75183" w:rsidP="00C75183">
            <w:pPr>
              <w:pStyle w:val="TAC"/>
              <w:rPr>
                <w:lang w:eastAsia="ja-JP"/>
              </w:rPr>
            </w:pPr>
            <w:r w:rsidRPr="00944F3A">
              <w:rPr>
                <w:szCs w:val="16"/>
              </w:rPr>
              <w:t>1</w:t>
            </w:r>
          </w:p>
        </w:tc>
        <w:tc>
          <w:tcPr>
            <w:tcW w:w="1228" w:type="dxa"/>
            <w:tcBorders>
              <w:top w:val="single" w:sz="4" w:space="0" w:color="auto"/>
              <w:left w:val="nil"/>
              <w:bottom w:val="single" w:sz="4" w:space="0" w:color="auto"/>
              <w:right w:val="single" w:sz="4" w:space="0" w:color="auto"/>
            </w:tcBorders>
            <w:noWrap/>
          </w:tcPr>
          <w:p w14:paraId="5F57F150" w14:textId="77777777" w:rsidR="00C75183" w:rsidRPr="00944F3A" w:rsidRDefault="00C75183" w:rsidP="00C75183">
            <w:pPr>
              <w:pStyle w:val="TAC"/>
              <w:rPr>
                <w:lang w:eastAsia="ja-JP"/>
              </w:rPr>
            </w:pPr>
          </w:p>
        </w:tc>
      </w:tr>
      <w:tr w:rsidR="00C75183" w:rsidRPr="00944F3A" w14:paraId="6C5B4B26"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25205A29" w14:textId="48F2DBF8" w:rsidR="00C75183" w:rsidRPr="00944F3A" w:rsidRDefault="00C75183" w:rsidP="00C75183">
            <w:pPr>
              <w:pStyle w:val="TAC"/>
              <w:rPr>
                <w:lang w:eastAsia="ja-JP"/>
              </w:rPr>
            </w:pPr>
            <w:r w:rsidRPr="00944F3A">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652F9216"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0442DC"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785EF33"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366C57"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AE72643"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40B3BE51"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90B82" w14:textId="77777777" w:rsidR="00C75183" w:rsidRPr="00944F3A" w:rsidRDefault="00C75183" w:rsidP="00C75183">
            <w:pPr>
              <w:pStyle w:val="TAC"/>
              <w:rPr>
                <w:lang w:eastAsia="ja-JP"/>
              </w:rPr>
            </w:pPr>
          </w:p>
        </w:tc>
      </w:tr>
      <w:tr w:rsidR="00C75183" w:rsidRPr="00944F3A" w14:paraId="6304D911" w14:textId="77777777" w:rsidTr="00396167">
        <w:trPr>
          <w:trHeight w:val="188"/>
          <w:jc w:val="center"/>
        </w:trPr>
        <w:tc>
          <w:tcPr>
            <w:tcW w:w="1632" w:type="dxa"/>
            <w:tcBorders>
              <w:left w:val="single" w:sz="4" w:space="0" w:color="auto"/>
              <w:right w:val="single" w:sz="4" w:space="0" w:color="auto"/>
            </w:tcBorders>
            <w:vAlign w:val="center"/>
            <w:hideMark/>
          </w:tcPr>
          <w:p w14:paraId="055ED13E"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18DE24F"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2FBFAC"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1D9148E"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FF67B15"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7DDC92E4"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FC32DC"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37E97B" w14:textId="77777777" w:rsidR="00C75183" w:rsidRPr="00944F3A" w:rsidRDefault="00C75183" w:rsidP="00C75183">
            <w:pPr>
              <w:pStyle w:val="TAC"/>
              <w:rPr>
                <w:lang w:eastAsia="ja-JP"/>
              </w:rPr>
            </w:pPr>
          </w:p>
        </w:tc>
      </w:tr>
      <w:tr w:rsidR="00C75183" w:rsidRPr="00944F3A" w14:paraId="2ED1143A"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4C0842A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3F20CEE"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7E707DD"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525776F"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6963C878"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0E9A0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38EB9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2FE43" w14:textId="77777777" w:rsidR="00C75183" w:rsidRPr="00944F3A" w:rsidRDefault="00C75183" w:rsidP="00C75183">
            <w:pPr>
              <w:pStyle w:val="TAC"/>
              <w:rPr>
                <w:lang w:eastAsia="ja-JP"/>
              </w:rPr>
            </w:pPr>
            <w:r w:rsidRPr="00944F3A">
              <w:rPr>
                <w:lang w:eastAsia="ja-JP"/>
              </w:rPr>
              <w:t>3, 9</w:t>
            </w:r>
          </w:p>
        </w:tc>
      </w:tr>
      <w:tr w:rsidR="00C75183" w:rsidRPr="00944F3A" w14:paraId="7DD2E08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4D056F18" w14:textId="77777777" w:rsidR="00C75183" w:rsidRPr="00944F3A" w:rsidRDefault="00C75183" w:rsidP="00C75183">
            <w:pPr>
              <w:pStyle w:val="TAC"/>
              <w:rPr>
                <w:lang w:eastAsia="ja-JP"/>
              </w:rPr>
            </w:pPr>
            <w:r w:rsidRPr="00944F3A">
              <w:rPr>
                <w:lang w:eastAsia="ja-JP"/>
              </w:rPr>
              <w:t>DC_28_n78</w:t>
            </w:r>
          </w:p>
          <w:p w14:paraId="0004F93B" w14:textId="3FF3358A" w:rsidR="00C75183" w:rsidRPr="00944F3A" w:rsidRDefault="00C75183" w:rsidP="00C75183">
            <w:pPr>
              <w:pStyle w:val="TAC"/>
              <w:rPr>
                <w:lang w:eastAsia="ja-JP"/>
              </w:rPr>
            </w:pPr>
            <w:r w:rsidRPr="00944F3A">
              <w:rPr>
                <w:lang w:eastAsia="ja-JP"/>
              </w:rPr>
              <w:t>DC_28_n83_ULSUP-TDM_n78</w:t>
            </w:r>
          </w:p>
        </w:tc>
        <w:tc>
          <w:tcPr>
            <w:tcW w:w="2864" w:type="dxa"/>
            <w:tcBorders>
              <w:top w:val="single" w:sz="4" w:space="0" w:color="auto"/>
              <w:left w:val="nil"/>
              <w:bottom w:val="single" w:sz="4" w:space="0" w:color="auto"/>
              <w:right w:val="single" w:sz="4" w:space="0" w:color="auto"/>
            </w:tcBorders>
            <w:vAlign w:val="center"/>
            <w:hideMark/>
          </w:tcPr>
          <w:p w14:paraId="59D9ED1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69DFC8"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0BABB1F"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A96856"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C145714"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35D57B5"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A927F" w14:textId="77777777" w:rsidR="00C75183" w:rsidRPr="00944F3A" w:rsidRDefault="00C75183" w:rsidP="00C75183">
            <w:pPr>
              <w:pStyle w:val="TAC"/>
              <w:rPr>
                <w:lang w:eastAsia="ja-JP"/>
              </w:rPr>
            </w:pPr>
          </w:p>
        </w:tc>
      </w:tr>
      <w:tr w:rsidR="00C75183" w:rsidRPr="00944F3A" w14:paraId="002875F0" w14:textId="77777777" w:rsidTr="00396167">
        <w:trPr>
          <w:trHeight w:val="188"/>
          <w:jc w:val="center"/>
        </w:trPr>
        <w:tc>
          <w:tcPr>
            <w:tcW w:w="1632" w:type="dxa"/>
            <w:tcBorders>
              <w:left w:val="single" w:sz="4" w:space="0" w:color="auto"/>
              <w:right w:val="single" w:sz="4" w:space="0" w:color="auto"/>
            </w:tcBorders>
            <w:vAlign w:val="center"/>
            <w:hideMark/>
          </w:tcPr>
          <w:p w14:paraId="1DFBDB48"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2181CF7"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1C1854"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ADE3E3C"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0656F7"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1D433366"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17989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585BD" w14:textId="77777777" w:rsidR="00C75183" w:rsidRPr="00944F3A" w:rsidRDefault="00C75183" w:rsidP="00C75183">
            <w:pPr>
              <w:pStyle w:val="TAC"/>
              <w:rPr>
                <w:lang w:eastAsia="ja-JP"/>
              </w:rPr>
            </w:pPr>
          </w:p>
        </w:tc>
      </w:tr>
      <w:tr w:rsidR="00C75183" w:rsidRPr="00944F3A" w14:paraId="432650CC"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2B41163C"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7AFECF6A"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1C681902"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094332C"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307C09D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21920AF8"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ABB96B8"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9920DC1" w14:textId="77777777" w:rsidR="00C75183" w:rsidRPr="00944F3A" w:rsidRDefault="00C75183" w:rsidP="00C75183">
            <w:pPr>
              <w:pStyle w:val="TAC"/>
              <w:rPr>
                <w:lang w:eastAsia="ja-JP"/>
              </w:rPr>
            </w:pPr>
            <w:r w:rsidRPr="00944F3A">
              <w:rPr>
                <w:lang w:eastAsia="ja-JP"/>
              </w:rPr>
              <w:t>3, 9</w:t>
            </w:r>
          </w:p>
        </w:tc>
      </w:tr>
      <w:tr w:rsidR="00C75183" w:rsidRPr="00944F3A" w14:paraId="39E491F2" w14:textId="77777777" w:rsidTr="00396167">
        <w:trPr>
          <w:trHeight w:val="188"/>
          <w:jc w:val="center"/>
        </w:trPr>
        <w:tc>
          <w:tcPr>
            <w:tcW w:w="1632" w:type="dxa"/>
            <w:tcBorders>
              <w:top w:val="single" w:sz="4" w:space="0" w:color="auto"/>
              <w:left w:val="single" w:sz="4" w:space="0" w:color="auto"/>
              <w:right w:val="single" w:sz="4" w:space="0" w:color="auto"/>
            </w:tcBorders>
            <w:vAlign w:val="center"/>
            <w:hideMark/>
          </w:tcPr>
          <w:p w14:paraId="66B0675B" w14:textId="5DAC3197" w:rsidR="00C75183" w:rsidRPr="00944F3A" w:rsidRDefault="00C75183" w:rsidP="00C75183">
            <w:pPr>
              <w:pStyle w:val="TAC"/>
              <w:rPr>
                <w:lang w:eastAsia="ja-JP"/>
              </w:rPr>
            </w:pPr>
            <w:r w:rsidRPr="00944F3A">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1879FE61"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B208D6E" w14:textId="77777777" w:rsidR="00C75183" w:rsidRPr="00944F3A" w:rsidRDefault="00C75183" w:rsidP="00C75183">
            <w:pPr>
              <w:pStyle w:val="TAC"/>
            </w:pPr>
            <w:r w:rsidRPr="00944F3A">
              <w:rPr>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4ADE85A9" w14:textId="77777777" w:rsidR="00C75183" w:rsidRPr="00944F3A" w:rsidRDefault="00C75183" w:rsidP="00C75183">
            <w:pPr>
              <w:pStyle w:val="TAC"/>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BA6FEC" w14:textId="77777777" w:rsidR="00C75183" w:rsidRPr="00944F3A" w:rsidRDefault="00C75183" w:rsidP="00C75183">
            <w:pPr>
              <w:pStyle w:val="TAC"/>
            </w:pPr>
            <w:r w:rsidRPr="00944F3A">
              <w:rPr>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C648E2B" w14:textId="77777777" w:rsidR="00C75183" w:rsidRPr="00944F3A" w:rsidRDefault="00C75183" w:rsidP="00C75183">
            <w:pPr>
              <w:pStyle w:val="TAC"/>
              <w:rPr>
                <w:lang w:eastAsia="ja-JP"/>
              </w:rPr>
            </w:pPr>
            <w:r w:rsidRPr="00944F3A">
              <w:rPr>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68AEF4DD"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4BC32" w14:textId="77777777" w:rsidR="00C75183" w:rsidRPr="00944F3A" w:rsidRDefault="00C75183" w:rsidP="00C75183">
            <w:pPr>
              <w:pStyle w:val="TAC"/>
              <w:rPr>
                <w:lang w:eastAsia="ja-JP"/>
              </w:rPr>
            </w:pPr>
          </w:p>
        </w:tc>
      </w:tr>
      <w:tr w:rsidR="00C75183" w:rsidRPr="00944F3A" w14:paraId="38028297" w14:textId="77777777" w:rsidTr="00396167">
        <w:trPr>
          <w:trHeight w:val="188"/>
          <w:jc w:val="center"/>
        </w:trPr>
        <w:tc>
          <w:tcPr>
            <w:tcW w:w="1632" w:type="dxa"/>
            <w:tcBorders>
              <w:left w:val="single" w:sz="4" w:space="0" w:color="auto"/>
              <w:right w:val="single" w:sz="4" w:space="0" w:color="auto"/>
            </w:tcBorders>
            <w:vAlign w:val="center"/>
            <w:hideMark/>
          </w:tcPr>
          <w:p w14:paraId="10BFCB35"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8E35F03"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C0B6C1" w14:textId="77777777" w:rsidR="00C75183" w:rsidRPr="00944F3A" w:rsidRDefault="00C75183" w:rsidP="00C75183">
            <w:pPr>
              <w:pStyle w:val="TAC"/>
              <w:rPr>
                <w:lang w:eastAsia="ja-JP"/>
              </w:rPr>
            </w:pPr>
            <w:r w:rsidRPr="00944F3A">
              <w:rPr>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3D2FDA96" w14:textId="77777777" w:rsidR="00C75183" w:rsidRPr="00944F3A" w:rsidRDefault="00C75183" w:rsidP="00C75183">
            <w:pPr>
              <w:pStyle w:val="TAC"/>
              <w:rPr>
                <w:lang w:eastAsia="ja-JP"/>
              </w:rPr>
            </w:pPr>
            <w:r w:rsidRPr="00944F3A">
              <w:rPr>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E1897A" w14:textId="77777777" w:rsidR="00C75183" w:rsidRPr="00944F3A" w:rsidRDefault="00C75183" w:rsidP="00C75183">
            <w:pPr>
              <w:pStyle w:val="TAC"/>
              <w:rPr>
                <w:lang w:eastAsia="ja-JP"/>
              </w:rPr>
            </w:pPr>
            <w:r w:rsidRPr="00944F3A">
              <w:rPr>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3A63F71F" w14:textId="77777777" w:rsidR="00C75183" w:rsidRPr="00944F3A" w:rsidRDefault="00C75183" w:rsidP="00C75183">
            <w:pPr>
              <w:pStyle w:val="TAC"/>
              <w:rPr>
                <w:lang w:eastAsia="ja-JP"/>
              </w:rPr>
            </w:pPr>
            <w:r w:rsidRPr="00944F3A">
              <w:rPr>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0C2606" w14:textId="77777777" w:rsidR="00C75183" w:rsidRPr="00944F3A" w:rsidRDefault="00C75183" w:rsidP="00C75183">
            <w:pPr>
              <w:pStyle w:val="TAC"/>
              <w:rPr>
                <w:lang w:eastAsia="ja-JP"/>
              </w:rPr>
            </w:pPr>
            <w:r w:rsidRPr="00944F3A">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1B6BC6" w14:textId="77777777" w:rsidR="00C75183" w:rsidRPr="00944F3A" w:rsidRDefault="00C75183" w:rsidP="00C75183">
            <w:pPr>
              <w:pStyle w:val="TAC"/>
              <w:rPr>
                <w:lang w:eastAsia="ja-JP"/>
              </w:rPr>
            </w:pPr>
          </w:p>
        </w:tc>
      </w:tr>
      <w:tr w:rsidR="00C75183" w:rsidRPr="00944F3A" w14:paraId="106A4BE2" w14:textId="77777777" w:rsidTr="00396167">
        <w:trPr>
          <w:trHeight w:val="188"/>
          <w:jc w:val="center"/>
        </w:trPr>
        <w:tc>
          <w:tcPr>
            <w:tcW w:w="1632" w:type="dxa"/>
            <w:tcBorders>
              <w:left w:val="single" w:sz="4" w:space="0" w:color="auto"/>
              <w:bottom w:val="single" w:sz="4" w:space="0" w:color="auto"/>
              <w:right w:val="single" w:sz="4" w:space="0" w:color="auto"/>
            </w:tcBorders>
            <w:vAlign w:val="center"/>
            <w:hideMark/>
          </w:tcPr>
          <w:p w14:paraId="5358B7D7" w14:textId="77777777" w:rsidR="00C75183" w:rsidRPr="00944F3A" w:rsidRDefault="00C75183" w:rsidP="00C75183">
            <w:pPr>
              <w:pStyle w:val="TAC"/>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D919CE8" w14:textId="77777777" w:rsidR="00C75183" w:rsidRPr="00944F3A" w:rsidRDefault="00C75183" w:rsidP="00C75183">
            <w:pPr>
              <w:pStyle w:val="TAL"/>
              <w:rPr>
                <w:lang w:eastAsia="ja-JP"/>
              </w:rPr>
            </w:pPr>
            <w:r w:rsidRPr="00944F3A">
              <w:rPr>
                <w:lang w:eastAsia="ja-JP"/>
              </w:rPr>
              <w:t>Frequency range</w:t>
            </w:r>
          </w:p>
        </w:tc>
        <w:tc>
          <w:tcPr>
            <w:tcW w:w="934" w:type="dxa"/>
            <w:tcBorders>
              <w:top w:val="single" w:sz="4" w:space="0" w:color="auto"/>
              <w:left w:val="nil"/>
              <w:bottom w:val="single" w:sz="4" w:space="0" w:color="auto"/>
              <w:right w:val="single" w:sz="4" w:space="0" w:color="auto"/>
            </w:tcBorders>
            <w:hideMark/>
          </w:tcPr>
          <w:p w14:paraId="263D360B" w14:textId="77777777" w:rsidR="00C75183" w:rsidRPr="00944F3A" w:rsidRDefault="00C75183" w:rsidP="00C75183">
            <w:pPr>
              <w:pStyle w:val="TAC"/>
              <w:rPr>
                <w:lang w:eastAsia="ja-JP"/>
              </w:rPr>
            </w:pPr>
            <w:r w:rsidRPr="00944F3A">
              <w:rPr>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54EFB99" w14:textId="77777777" w:rsidR="00C75183" w:rsidRPr="00944F3A" w:rsidRDefault="00C75183" w:rsidP="00C75183">
            <w:pPr>
              <w:pStyle w:val="TAC"/>
            </w:pPr>
            <w:r w:rsidRPr="00944F3A">
              <w:t xml:space="preserve">- </w:t>
            </w:r>
          </w:p>
        </w:tc>
        <w:tc>
          <w:tcPr>
            <w:tcW w:w="937" w:type="dxa"/>
            <w:tcBorders>
              <w:top w:val="single" w:sz="4" w:space="0" w:color="auto"/>
              <w:left w:val="nil"/>
              <w:bottom w:val="single" w:sz="4" w:space="0" w:color="auto"/>
              <w:right w:val="single" w:sz="4" w:space="0" w:color="auto"/>
            </w:tcBorders>
            <w:hideMark/>
          </w:tcPr>
          <w:p w14:paraId="1216C785" w14:textId="77777777" w:rsidR="00C75183" w:rsidRPr="00944F3A" w:rsidRDefault="00C75183" w:rsidP="00C75183">
            <w:pPr>
              <w:pStyle w:val="TAC"/>
            </w:pPr>
            <w:r w:rsidRPr="00944F3A">
              <w:t xml:space="preserve">1915.7 </w:t>
            </w:r>
          </w:p>
        </w:tc>
        <w:tc>
          <w:tcPr>
            <w:tcW w:w="1172" w:type="dxa"/>
            <w:tcBorders>
              <w:top w:val="single" w:sz="4" w:space="0" w:color="auto"/>
              <w:left w:val="nil"/>
              <w:bottom w:val="single" w:sz="4" w:space="0" w:color="auto"/>
              <w:right w:val="single" w:sz="4" w:space="0" w:color="auto"/>
            </w:tcBorders>
            <w:vAlign w:val="center"/>
            <w:hideMark/>
          </w:tcPr>
          <w:p w14:paraId="0EF0EFDE" w14:textId="77777777" w:rsidR="00C75183" w:rsidRPr="00944F3A" w:rsidRDefault="00C75183" w:rsidP="00C75183">
            <w:pPr>
              <w:pStyle w:val="TAC"/>
              <w:rPr>
                <w:lang w:eastAsia="ja-JP"/>
              </w:rPr>
            </w:pPr>
            <w:r w:rsidRPr="00944F3A">
              <w:rPr>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C2ED41D" w14:textId="77777777" w:rsidR="00C75183" w:rsidRPr="00944F3A" w:rsidRDefault="00C75183" w:rsidP="00C75183">
            <w:pPr>
              <w:pStyle w:val="TAC"/>
              <w:rPr>
                <w:lang w:eastAsia="ja-JP"/>
              </w:rPr>
            </w:pPr>
            <w:r w:rsidRPr="00944F3A">
              <w:rPr>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8C4CC7" w14:textId="77777777" w:rsidR="00C75183" w:rsidRPr="00944F3A" w:rsidRDefault="00C75183" w:rsidP="00C75183">
            <w:pPr>
              <w:pStyle w:val="TAC"/>
              <w:rPr>
                <w:lang w:eastAsia="ja-JP"/>
              </w:rPr>
            </w:pPr>
            <w:r w:rsidRPr="00944F3A">
              <w:rPr>
                <w:lang w:eastAsia="ja-JP"/>
              </w:rPr>
              <w:t>3, 9</w:t>
            </w:r>
          </w:p>
        </w:tc>
      </w:tr>
      <w:tr w:rsidR="00C75183" w:rsidRPr="00944F3A" w14:paraId="2E4894B2"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290C9DBA" w14:textId="77777777" w:rsidR="00C75183" w:rsidRPr="00944F3A" w:rsidRDefault="00C75183" w:rsidP="00C75183">
            <w:pPr>
              <w:pStyle w:val="TAC"/>
              <w:rPr>
                <w:lang w:val="en-US" w:eastAsia="zh-CN"/>
              </w:rPr>
            </w:pPr>
            <w:r w:rsidRPr="00944F3A">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640BA868"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4C38FD5F"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08DB31E5" w14:textId="77777777" w:rsidR="00C75183" w:rsidRPr="00944F3A" w:rsidRDefault="00C75183" w:rsidP="00C75183">
            <w:pPr>
              <w:pStyle w:val="TAC"/>
              <w:rPr>
                <w:lang w:eastAsia="ja-JP"/>
              </w:rPr>
            </w:pPr>
            <w:r w:rsidRPr="00944F3A">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5C15D27D" w14:textId="77777777" w:rsidR="00C75183" w:rsidRPr="00944F3A" w:rsidRDefault="00C75183" w:rsidP="00C75183">
            <w:pPr>
              <w:pStyle w:val="TAC"/>
              <w:rPr>
                <w:szCs w:val="16"/>
                <w:lang w:eastAsia="ja-JP"/>
              </w:rPr>
            </w:pPr>
            <w:r w:rsidRPr="00944F3A">
              <w:rPr>
                <w:szCs w:val="16"/>
                <w:lang w:val="sv-SE" w:eastAsia="ja-JP"/>
              </w:rPr>
              <w:t>N/A</w:t>
            </w:r>
          </w:p>
        </w:tc>
      </w:tr>
      <w:tr w:rsidR="00C75183" w:rsidRPr="00944F3A" w14:paraId="3E2B1E5C"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40E8A38A" w14:textId="19995909" w:rsidR="00C75183" w:rsidRPr="00944F3A" w:rsidRDefault="00C75183" w:rsidP="00C75183">
            <w:pPr>
              <w:pStyle w:val="TAC"/>
              <w:rPr>
                <w:lang w:eastAsia="ja-JP"/>
              </w:rPr>
            </w:pPr>
            <w:r w:rsidRPr="00944F3A">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37D6A92B"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24ADC3" w14:textId="77777777" w:rsidR="00C75183" w:rsidRPr="00944F3A" w:rsidRDefault="00C75183" w:rsidP="00C75183">
            <w:pPr>
              <w:pStyle w:val="TAC"/>
              <w:rPr>
                <w:szCs w:val="16"/>
                <w:lang w:eastAsia="ja-JP"/>
              </w:rPr>
            </w:pPr>
            <w:r w:rsidRPr="00944F3A">
              <w:rPr>
                <w:szCs w:val="16"/>
              </w:rPr>
              <w:t>1884.5</w:t>
            </w:r>
          </w:p>
        </w:tc>
        <w:tc>
          <w:tcPr>
            <w:tcW w:w="310" w:type="dxa"/>
            <w:tcBorders>
              <w:top w:val="single" w:sz="4" w:space="0" w:color="auto"/>
              <w:left w:val="nil"/>
              <w:bottom w:val="single" w:sz="4" w:space="0" w:color="auto"/>
              <w:right w:val="single" w:sz="4" w:space="0" w:color="auto"/>
            </w:tcBorders>
            <w:vAlign w:val="center"/>
          </w:tcPr>
          <w:p w14:paraId="372AF532" w14:textId="77777777" w:rsidR="00C75183" w:rsidRPr="00944F3A" w:rsidRDefault="00C75183" w:rsidP="00C75183">
            <w:pPr>
              <w:pStyle w:val="TAC"/>
              <w:rPr>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60D5376" w14:textId="77777777" w:rsidR="00C75183" w:rsidRPr="00944F3A" w:rsidRDefault="00C75183" w:rsidP="00C75183">
            <w:pPr>
              <w:pStyle w:val="TAC"/>
              <w:rPr>
                <w:szCs w:val="16"/>
                <w:lang w:eastAsia="ja-JP"/>
              </w:rPr>
            </w:pPr>
            <w:r w:rsidRPr="00944F3A">
              <w:rPr>
                <w:szCs w:val="16"/>
              </w:rPr>
              <w:t>1915.7</w:t>
            </w:r>
          </w:p>
        </w:tc>
        <w:tc>
          <w:tcPr>
            <w:tcW w:w="1172" w:type="dxa"/>
            <w:tcBorders>
              <w:top w:val="single" w:sz="4" w:space="0" w:color="auto"/>
              <w:left w:val="nil"/>
              <w:bottom w:val="single" w:sz="4" w:space="0" w:color="auto"/>
              <w:right w:val="single" w:sz="4" w:space="0" w:color="auto"/>
            </w:tcBorders>
            <w:vAlign w:val="center"/>
            <w:hideMark/>
          </w:tcPr>
          <w:p w14:paraId="4847969B" w14:textId="77777777" w:rsidR="00C75183" w:rsidRPr="00944F3A" w:rsidRDefault="00C75183" w:rsidP="00C75183">
            <w:pPr>
              <w:pStyle w:val="TAC"/>
              <w:rPr>
                <w:szCs w:val="16"/>
                <w:lang w:eastAsia="ja-JP"/>
              </w:rPr>
            </w:pPr>
            <w:r w:rsidRPr="00944F3A">
              <w:rPr>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D698FBF" w14:textId="77777777" w:rsidR="00C75183" w:rsidRPr="00944F3A" w:rsidRDefault="00C75183" w:rsidP="00C75183">
            <w:pPr>
              <w:pStyle w:val="TAC"/>
              <w:rPr>
                <w:szCs w:val="16"/>
                <w:lang w:eastAsia="ja-JP"/>
              </w:rPr>
            </w:pPr>
            <w:r w:rsidRPr="00944F3A">
              <w:rPr>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5BC919D" w14:textId="77777777" w:rsidR="00C75183" w:rsidRPr="00944F3A" w:rsidRDefault="00C75183" w:rsidP="00C75183">
            <w:pPr>
              <w:pStyle w:val="TAC"/>
              <w:rPr>
                <w:szCs w:val="16"/>
                <w:lang w:eastAsia="ja-JP"/>
              </w:rPr>
            </w:pPr>
            <w:r w:rsidRPr="00944F3A">
              <w:rPr>
                <w:szCs w:val="16"/>
              </w:rPr>
              <w:t>3</w:t>
            </w:r>
          </w:p>
        </w:tc>
      </w:tr>
      <w:tr w:rsidR="00C75183" w:rsidRPr="00944F3A" w14:paraId="3A90422B"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0FFE5BF9" w14:textId="18012B5A" w:rsidR="00C75183" w:rsidRPr="00944F3A" w:rsidRDefault="00C75183" w:rsidP="00C75183">
            <w:pPr>
              <w:pStyle w:val="TAC"/>
              <w:rPr>
                <w:lang w:eastAsia="ja-JP"/>
              </w:rPr>
            </w:pPr>
            <w:r w:rsidRPr="00944F3A">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2C1B16AE" w14:textId="77777777" w:rsidR="00C75183" w:rsidRPr="00944F3A" w:rsidRDefault="00C75183" w:rsidP="00C75183">
            <w:pPr>
              <w:pStyle w:val="TAL"/>
              <w:rPr>
                <w:szCs w:val="16"/>
                <w:lang w:eastAsia="ja-JP"/>
              </w:rPr>
            </w:pPr>
            <w:r w:rsidRPr="00944F3A">
              <w:rPr>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1E608" w14:textId="77777777" w:rsidR="00C75183" w:rsidRPr="00944F3A" w:rsidRDefault="00C75183" w:rsidP="00C75183">
            <w:pPr>
              <w:pStyle w:val="TAC"/>
              <w:rPr>
                <w:szCs w:val="16"/>
                <w:lang w:eastAsia="ja-JP"/>
              </w:rPr>
            </w:pPr>
            <w:r w:rsidRPr="00944F3A">
              <w:rPr>
                <w:rFonts w:eastAsia="Yu Mincho"/>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9228C0F" w14:textId="77777777" w:rsidR="00C75183" w:rsidRPr="00944F3A" w:rsidRDefault="00C75183" w:rsidP="00C75183">
            <w:pPr>
              <w:pStyle w:val="TAC"/>
              <w:rPr>
                <w:szCs w:val="16"/>
                <w:lang w:eastAsia="ja-JP"/>
              </w:rPr>
            </w:pPr>
            <w:r w:rsidRPr="00944F3A">
              <w:rPr>
                <w:rFonts w:eastAsia="Yu Mincho"/>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D63FC68" w14:textId="77777777" w:rsidR="00C75183" w:rsidRPr="00944F3A" w:rsidRDefault="00C75183" w:rsidP="00C75183">
            <w:pPr>
              <w:pStyle w:val="TAC"/>
              <w:rPr>
                <w:szCs w:val="16"/>
                <w:lang w:eastAsia="ja-JP"/>
              </w:rPr>
            </w:pPr>
            <w:r w:rsidRPr="00944F3A">
              <w:rPr>
                <w:rFonts w:eastAsia="Yu Mincho"/>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0FD6FD46" w14:textId="77777777" w:rsidR="00C75183" w:rsidRPr="00944F3A" w:rsidRDefault="00C75183" w:rsidP="00C75183">
            <w:pPr>
              <w:pStyle w:val="TAC"/>
              <w:rPr>
                <w:szCs w:val="16"/>
                <w:lang w:eastAsia="ja-JP"/>
              </w:rPr>
            </w:pPr>
            <w:r w:rsidRPr="00944F3A">
              <w:rPr>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45BF1197" w14:textId="77777777" w:rsidR="00C75183" w:rsidRPr="00944F3A" w:rsidRDefault="00C75183" w:rsidP="00C75183">
            <w:pPr>
              <w:pStyle w:val="TAC"/>
              <w:rPr>
                <w:szCs w:val="16"/>
                <w:lang w:eastAsia="ja-JP"/>
              </w:rPr>
            </w:pPr>
            <w:r w:rsidRPr="00944F3A">
              <w:rPr>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4E12994F"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94C83C6" w14:textId="77777777" w:rsidTr="001C54BA">
        <w:trPr>
          <w:trHeight w:val="188"/>
          <w:jc w:val="center"/>
        </w:trPr>
        <w:tc>
          <w:tcPr>
            <w:tcW w:w="1632" w:type="dxa"/>
            <w:tcBorders>
              <w:top w:val="single" w:sz="4" w:space="0" w:color="auto"/>
              <w:left w:val="single" w:sz="4" w:space="0" w:color="auto"/>
              <w:bottom w:val="nil"/>
              <w:right w:val="single" w:sz="4" w:space="0" w:color="auto"/>
            </w:tcBorders>
            <w:vAlign w:val="center"/>
            <w:hideMark/>
          </w:tcPr>
          <w:p w14:paraId="5FBB2929" w14:textId="0D608A92" w:rsidR="00C75183" w:rsidRPr="00944F3A" w:rsidRDefault="00C75183" w:rsidP="00C75183">
            <w:pPr>
              <w:pStyle w:val="TAC"/>
              <w:rPr>
                <w:lang w:eastAsia="ja-JP"/>
              </w:rPr>
            </w:pPr>
            <w:r w:rsidRPr="00944F3A">
              <w:rPr>
                <w:lang w:val="en-US"/>
              </w:rPr>
              <w:t>DC_41_n79</w:t>
            </w:r>
          </w:p>
        </w:tc>
        <w:tc>
          <w:tcPr>
            <w:tcW w:w="2864" w:type="dxa"/>
            <w:tcBorders>
              <w:top w:val="single" w:sz="4" w:space="0" w:color="auto"/>
              <w:left w:val="nil"/>
              <w:bottom w:val="single" w:sz="4" w:space="0" w:color="auto"/>
              <w:right w:val="single" w:sz="4" w:space="0" w:color="auto"/>
            </w:tcBorders>
            <w:vAlign w:val="bottom"/>
            <w:hideMark/>
          </w:tcPr>
          <w:p w14:paraId="2A26F306" w14:textId="77777777" w:rsidR="00C75183" w:rsidRPr="00944F3A" w:rsidRDefault="00C75183" w:rsidP="00C75183">
            <w:pPr>
              <w:pStyle w:val="TAL"/>
              <w:rPr>
                <w:szCs w:val="16"/>
                <w:lang w:eastAsia="ja-JP"/>
              </w:rPr>
            </w:pPr>
            <w:r w:rsidRPr="00944F3A">
              <w:rPr>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345E60D" w14:textId="77777777" w:rsidR="00C75183" w:rsidRPr="00944F3A" w:rsidRDefault="00C75183" w:rsidP="00C75183">
            <w:pPr>
              <w:pStyle w:val="TAC"/>
              <w:rPr>
                <w:szCs w:val="16"/>
                <w:vertAlign w:val="subscript"/>
                <w:lang w:eastAsia="ja-JP"/>
              </w:rPr>
            </w:pPr>
            <w:r w:rsidRPr="00944F3A">
              <w:rPr>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1B975565" w14:textId="77777777" w:rsidR="00C75183" w:rsidRPr="00944F3A" w:rsidRDefault="00C75183" w:rsidP="00C75183">
            <w:pPr>
              <w:pStyle w:val="TAC"/>
              <w:rPr>
                <w:szCs w:val="16"/>
                <w:vertAlign w:val="subscript"/>
                <w:lang w:eastAsia="ja-JP"/>
              </w:rPr>
            </w:pPr>
            <w:r w:rsidRPr="00944F3A">
              <w:rPr>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7B3C0E9" w14:textId="77777777" w:rsidR="00C75183" w:rsidRPr="00944F3A" w:rsidRDefault="00C75183" w:rsidP="00C75183">
            <w:pPr>
              <w:pStyle w:val="TAC"/>
              <w:rPr>
                <w:szCs w:val="16"/>
                <w:lang w:eastAsia="ja-JP"/>
              </w:rPr>
            </w:pPr>
            <w:r w:rsidRPr="00944F3A">
              <w:rPr>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65FC6D7B" w14:textId="77777777" w:rsidR="00C75183" w:rsidRPr="00944F3A" w:rsidRDefault="00C75183" w:rsidP="00C75183">
            <w:pPr>
              <w:pStyle w:val="TAC"/>
              <w:rPr>
                <w:szCs w:val="16"/>
                <w:lang w:eastAsia="ja-JP"/>
              </w:rPr>
            </w:pPr>
            <w:r w:rsidRPr="00944F3A">
              <w:rPr>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00E26D" w14:textId="77777777" w:rsidR="00C75183" w:rsidRPr="00944F3A" w:rsidRDefault="00C75183" w:rsidP="00C75183">
            <w:pPr>
              <w:pStyle w:val="TAC"/>
              <w:rPr>
                <w:szCs w:val="16"/>
                <w:lang w:eastAsia="ja-JP"/>
              </w:rPr>
            </w:pPr>
            <w:r w:rsidRPr="00944F3A">
              <w:rPr>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CFB21CC" w14:textId="77777777" w:rsidR="00C75183" w:rsidRPr="00944F3A" w:rsidRDefault="00C75183" w:rsidP="00C75183">
            <w:pPr>
              <w:pStyle w:val="TAC"/>
              <w:rPr>
                <w:szCs w:val="16"/>
                <w:lang w:eastAsia="ja-JP"/>
              </w:rPr>
            </w:pPr>
            <w:r w:rsidRPr="00944F3A">
              <w:rPr>
                <w:szCs w:val="16"/>
                <w:lang w:eastAsia="ja-JP"/>
              </w:rPr>
              <w:t>3</w:t>
            </w:r>
          </w:p>
        </w:tc>
      </w:tr>
      <w:tr w:rsidR="00C75183" w:rsidRPr="00944F3A" w14:paraId="21FEC90B"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BE95B01" w14:textId="77777777" w:rsidR="00C75183" w:rsidRPr="00944F3A" w:rsidRDefault="00C75183" w:rsidP="00C75183">
            <w:pPr>
              <w:pStyle w:val="TAC"/>
              <w:rPr>
                <w:lang w:eastAsia="ja-JP"/>
              </w:rPr>
            </w:pPr>
            <w:r w:rsidRPr="00944F3A">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52550071" w14:textId="77777777" w:rsidR="00C75183" w:rsidRPr="00944F3A" w:rsidRDefault="00C75183" w:rsidP="00C75183">
            <w:pPr>
              <w:pStyle w:val="TAC"/>
              <w:rPr>
                <w:lang w:eastAsia="ja-JP"/>
              </w:rPr>
            </w:pPr>
            <w:r w:rsidRPr="00944F3A">
              <w:rPr>
                <w:lang w:val="sv-SE" w:eastAsia="ja-JP"/>
              </w:rPr>
              <w:t>N/A</w:t>
            </w:r>
          </w:p>
        </w:tc>
      </w:tr>
      <w:tr w:rsidR="00C75183" w:rsidRPr="00944F3A" w14:paraId="579DE875"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4673643E" w14:textId="77777777" w:rsidR="00C75183" w:rsidRPr="00944F3A" w:rsidRDefault="00C75183" w:rsidP="00C75183">
            <w:pPr>
              <w:pStyle w:val="TAC"/>
              <w:rPr>
                <w:lang w:eastAsia="ja-JP"/>
              </w:rPr>
            </w:pPr>
            <w:r w:rsidRPr="00944F3A">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3D96FAB" w14:textId="77777777" w:rsidR="00C75183" w:rsidRPr="00944F3A" w:rsidRDefault="00C75183" w:rsidP="00C75183">
            <w:pPr>
              <w:pStyle w:val="TAC"/>
              <w:rPr>
                <w:lang w:eastAsia="ja-JP"/>
              </w:rPr>
            </w:pPr>
            <w:r w:rsidRPr="00944F3A">
              <w:rPr>
                <w:lang w:val="sv-SE" w:eastAsia="ja-JP"/>
              </w:rPr>
              <w:t>N/A</w:t>
            </w:r>
          </w:p>
        </w:tc>
      </w:tr>
      <w:tr w:rsidR="00C75183" w:rsidRPr="00944F3A" w14:paraId="058B66D3" w14:textId="77777777" w:rsidTr="001C54BA">
        <w:trPr>
          <w:trHeight w:val="188"/>
          <w:jc w:val="center"/>
        </w:trPr>
        <w:tc>
          <w:tcPr>
            <w:tcW w:w="1632" w:type="dxa"/>
            <w:tcBorders>
              <w:top w:val="single" w:sz="4" w:space="0" w:color="auto"/>
              <w:left w:val="single" w:sz="4" w:space="0" w:color="auto"/>
              <w:bottom w:val="nil"/>
              <w:right w:val="single" w:sz="4" w:space="0" w:color="auto"/>
            </w:tcBorders>
            <w:hideMark/>
          </w:tcPr>
          <w:p w14:paraId="5FEBBB93" w14:textId="77777777" w:rsidR="00C75183" w:rsidRPr="00944F3A" w:rsidRDefault="00C75183" w:rsidP="00C75183">
            <w:pPr>
              <w:pStyle w:val="TAC"/>
              <w:rPr>
                <w:lang w:eastAsia="ja-JP"/>
              </w:rPr>
            </w:pPr>
            <w:r w:rsidRPr="00944F3A">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187E5E5" w14:textId="77777777" w:rsidR="00C75183" w:rsidRPr="00944F3A" w:rsidRDefault="00C75183" w:rsidP="00C75183">
            <w:pPr>
              <w:pStyle w:val="TAC"/>
              <w:rPr>
                <w:lang w:eastAsia="ja-JP"/>
              </w:rPr>
            </w:pPr>
            <w:r w:rsidRPr="00944F3A">
              <w:rPr>
                <w:lang w:val="sv-SE" w:eastAsia="ja-JP"/>
              </w:rPr>
              <w:t>N/A</w:t>
            </w:r>
          </w:p>
        </w:tc>
      </w:tr>
      <w:tr w:rsidR="00C75183" w:rsidRPr="00944F3A" w14:paraId="6C20D414" w14:textId="77777777" w:rsidTr="001C54BA">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693CDF13" w14:textId="08DF31B3" w:rsidR="00C75183" w:rsidRPr="00944F3A" w:rsidRDefault="00C75183" w:rsidP="00C75183">
            <w:pPr>
              <w:pStyle w:val="TAN"/>
            </w:pPr>
            <w:r w:rsidRPr="00944F3A">
              <w:t>NOTE 1:</w:t>
            </w:r>
            <w:r w:rsidRPr="00944F3A">
              <w:tab/>
              <w:t>Void</w:t>
            </w:r>
          </w:p>
          <w:p w14:paraId="5F46CC85" w14:textId="631408C5" w:rsidR="00C75183" w:rsidRPr="00944F3A" w:rsidRDefault="00C75183" w:rsidP="00C75183">
            <w:pPr>
              <w:pStyle w:val="TAN"/>
            </w:pPr>
            <w:r w:rsidRPr="00944F3A">
              <w:t>NOTE</w:t>
            </w:r>
            <w:r w:rsidRPr="00944F3A">
              <w:rPr>
                <w:rFonts w:eastAsia="Malgun Gothic"/>
                <w:lang w:eastAsia="ko-KR"/>
              </w:rPr>
              <w:t xml:space="preserve"> </w:t>
            </w:r>
            <w:r w:rsidRPr="00944F3A">
              <w:rPr>
                <w:lang w:eastAsia="ja-JP"/>
              </w:rPr>
              <w:t>2</w:t>
            </w:r>
            <w:r w:rsidRPr="00944F3A">
              <w:t>:</w:t>
            </w:r>
            <w:r w:rsidRPr="00944F3A">
              <w:tab/>
              <w:t>Void</w:t>
            </w:r>
          </w:p>
          <w:p w14:paraId="3A20E462" w14:textId="77777777" w:rsidR="00C75183" w:rsidRPr="00944F3A" w:rsidRDefault="00C75183" w:rsidP="00C75183">
            <w:pPr>
              <w:pStyle w:val="TAN"/>
              <w:rPr>
                <w:rFonts w:eastAsia="Malgun Gothic"/>
                <w:lang w:eastAsia="ko-KR"/>
              </w:rPr>
            </w:pPr>
            <w:r w:rsidRPr="00944F3A">
              <w:rPr>
                <w:kern w:val="2"/>
                <w:lang w:val="en-US" w:eastAsia="zh-CN"/>
              </w:rPr>
              <w:t xml:space="preserve">NOTE </w:t>
            </w:r>
            <w:r w:rsidRPr="00944F3A">
              <w:rPr>
                <w:rFonts w:eastAsia="Malgun Gothic"/>
                <w:kern w:val="2"/>
                <w:lang w:val="en-US" w:eastAsia="ko-KR"/>
              </w:rPr>
              <w:t>3</w:t>
            </w:r>
            <w:r w:rsidRPr="00944F3A">
              <w:rPr>
                <w:lang w:eastAsia="ja-JP"/>
              </w:rPr>
              <w:t>:</w:t>
            </w:r>
            <w:r w:rsidRPr="00944F3A">
              <w:rPr>
                <w:lang w:eastAsia="ja-JP"/>
              </w:rPr>
              <w:tab/>
              <w:t>Applicable when co-existence with PHS system operating in 1884.5 - 1915.7 MHz</w:t>
            </w:r>
          </w:p>
          <w:p w14:paraId="1AE643D1" w14:textId="77777777" w:rsidR="00C75183" w:rsidRPr="00944F3A" w:rsidRDefault="00C75183" w:rsidP="00C75183">
            <w:pPr>
              <w:pStyle w:val="TAN"/>
              <w:rPr>
                <w:rFonts w:cs="Arial"/>
                <w:szCs w:val="18"/>
                <w:lang w:eastAsia="ja-JP"/>
              </w:rPr>
            </w:pPr>
            <w:r w:rsidRPr="00944F3A">
              <w:rPr>
                <w:rFonts w:cs="Arial"/>
                <w:szCs w:val="18"/>
                <w:lang w:eastAsia="ja-JP"/>
              </w:rPr>
              <w:t xml:space="preserve">NOTE </w:t>
            </w:r>
            <w:r w:rsidRPr="00944F3A">
              <w:rPr>
                <w:rFonts w:eastAsia="Malgun Gothic" w:cs="Arial"/>
                <w:szCs w:val="18"/>
                <w:lang w:eastAsia="ko-KR"/>
              </w:rPr>
              <w:t>4</w:t>
            </w:r>
            <w:r w:rsidRPr="00944F3A">
              <w:rPr>
                <w:rFonts w:cs="Arial"/>
                <w:szCs w:val="18"/>
                <w:lang w:eastAsia="ja-JP"/>
              </w:rPr>
              <w:t>:</w:t>
            </w:r>
            <w:r w:rsidRPr="00944F3A">
              <w:rPr>
                <w:rFonts w:cs="Arial"/>
                <w:szCs w:val="18"/>
                <w:lang w:eastAsia="ja-JP"/>
              </w:rPr>
              <w:tab/>
              <w:t>Void</w:t>
            </w:r>
          </w:p>
          <w:p w14:paraId="0EC475F5" w14:textId="77777777" w:rsidR="00C75183" w:rsidRPr="00944F3A" w:rsidRDefault="00C75183" w:rsidP="00C75183">
            <w:pPr>
              <w:pStyle w:val="TAN"/>
              <w:rPr>
                <w:lang w:eastAsia="ko-KR"/>
              </w:rPr>
            </w:pPr>
            <w:r w:rsidRPr="00944F3A">
              <w:t xml:space="preserve">NOTE </w:t>
            </w:r>
            <w:r w:rsidRPr="00944F3A">
              <w:rPr>
                <w:lang w:eastAsia="ja-JP"/>
              </w:rPr>
              <w:t>5</w:t>
            </w:r>
            <w:r w:rsidRPr="00944F3A">
              <w:t>:</w:t>
            </w:r>
            <w:r w:rsidRPr="00944F3A">
              <w:tab/>
              <w:t>These requirements also apply for the frequency ranges that are less than F</w:t>
            </w:r>
            <w:r w:rsidRPr="00944F3A">
              <w:rPr>
                <w:vertAlign w:val="subscript"/>
              </w:rPr>
              <w:t>OOB</w:t>
            </w:r>
            <w:r w:rsidRPr="00944F3A">
              <w:t xml:space="preserve"> (MHz) in Table 6.6.3.1-1</w:t>
            </w:r>
            <w:r w:rsidRPr="00944F3A">
              <w:rPr>
                <w:rFonts w:cs="Arial"/>
                <w:szCs w:val="18"/>
              </w:rPr>
              <w:t>,</w:t>
            </w:r>
            <w:r w:rsidRPr="00944F3A">
              <w:t xml:space="preserve"> Table 6.6.3.1A-1 in 3GPP TS 36.101 [4] or in Table 6.5.3.1-1 in 3GPP TS 38.101-1 [2] from the edge of the channel bandwidth.</w:t>
            </w:r>
          </w:p>
          <w:p w14:paraId="21EDE0FE" w14:textId="12A159FE" w:rsidR="00C75183" w:rsidRPr="00944F3A" w:rsidRDefault="00C75183" w:rsidP="00C75183">
            <w:pPr>
              <w:pStyle w:val="TAN"/>
              <w:rPr>
                <w:lang w:eastAsia="ko-KR"/>
              </w:rPr>
            </w:pPr>
            <w:r w:rsidRPr="00944F3A">
              <w:t>NOTE 6:</w:t>
            </w:r>
            <w:r w:rsidRPr="00944F3A">
              <w:tab/>
              <w:t>Void</w:t>
            </w:r>
          </w:p>
          <w:p w14:paraId="3DDD3176" w14:textId="53061261" w:rsidR="00C75183" w:rsidRPr="00944F3A" w:rsidRDefault="00C75183" w:rsidP="00C75183">
            <w:pPr>
              <w:pStyle w:val="TAN"/>
            </w:pPr>
            <w:r w:rsidRPr="00944F3A">
              <w:rPr>
                <w:lang w:eastAsia="ko-KR"/>
              </w:rPr>
              <w:t>NOTE 7:</w:t>
            </w:r>
            <w:r w:rsidRPr="00944F3A">
              <w:tab/>
              <w:t>Void</w:t>
            </w:r>
          </w:p>
          <w:p w14:paraId="69BF56C1" w14:textId="77777777" w:rsidR="00C75183" w:rsidRPr="00944F3A" w:rsidRDefault="00C75183" w:rsidP="00C75183">
            <w:pPr>
              <w:pStyle w:val="TAN"/>
            </w:pPr>
            <w:r w:rsidRPr="00944F3A">
              <w:t>NOTE 8:</w:t>
            </w:r>
            <w:r w:rsidRPr="00944F3A">
              <w:tab/>
              <w:t>Void</w:t>
            </w:r>
          </w:p>
          <w:p w14:paraId="6C70109D" w14:textId="77777777" w:rsidR="00C75183" w:rsidRPr="00944F3A" w:rsidRDefault="00C75183" w:rsidP="00C75183">
            <w:pPr>
              <w:pStyle w:val="TAN"/>
            </w:pPr>
            <w:r w:rsidRPr="00944F3A">
              <w:t>NOTE 9:</w:t>
            </w:r>
            <w:r w:rsidRPr="00944F3A">
              <w:tab/>
              <w:t>Applicable when the assigned E-UTRA or NR carrier is confined within 718 MHz and 748 MHz and when the channel bandwidth used is 5 or 10 MHz.</w:t>
            </w:r>
          </w:p>
          <w:p w14:paraId="223A4375" w14:textId="3EDF0AB1" w:rsidR="00C75183" w:rsidRPr="00944F3A" w:rsidRDefault="00C75183" w:rsidP="00C75183">
            <w:pPr>
              <w:pStyle w:val="TAN"/>
            </w:pPr>
            <w:r w:rsidRPr="00944F3A">
              <w:t>NOTE 10:</w:t>
            </w:r>
            <w:r w:rsidRPr="00944F3A">
              <w:tab/>
              <w:t>Void</w:t>
            </w:r>
          </w:p>
          <w:p w14:paraId="303AB30D" w14:textId="0BA25DB8" w:rsidR="00C75183" w:rsidRPr="00944F3A" w:rsidRDefault="00C75183" w:rsidP="00C75183">
            <w:pPr>
              <w:pStyle w:val="TAN"/>
            </w:pPr>
            <w:r w:rsidRPr="00944F3A">
              <w:t>NOTE 11:</w:t>
            </w:r>
            <w:r w:rsidRPr="00944F3A">
              <w:tab/>
              <w:t>Void</w:t>
            </w:r>
          </w:p>
          <w:p w14:paraId="56F3C181" w14:textId="77777777" w:rsidR="00C75183" w:rsidRPr="00944F3A" w:rsidRDefault="00C75183" w:rsidP="00C75183">
            <w:pPr>
              <w:pStyle w:val="TAN"/>
              <w:rPr>
                <w:lang w:eastAsia="ja-JP"/>
              </w:rPr>
            </w:pPr>
            <w:r w:rsidRPr="00944F3A">
              <w:rPr>
                <w:lang w:eastAsia="ja-JP"/>
              </w:rPr>
              <w:t>NOTE 12:</w:t>
            </w:r>
            <w:r w:rsidRPr="00944F3A">
              <w:tab/>
            </w:r>
            <w:r w:rsidRPr="00944F3A">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44F3A">
              <w:rPr>
                <w:vertAlign w:val="subscript"/>
                <w:lang w:eastAsia="ja-JP"/>
              </w:rPr>
              <w:t>start</w:t>
            </w:r>
            <w:r w:rsidRPr="00944F3A">
              <w:rPr>
                <w:lang w:eastAsia="ja-JP"/>
              </w:rPr>
              <w:t xml:space="preserve"> &gt; 3.</w:t>
            </w:r>
          </w:p>
          <w:p w14:paraId="60534C26" w14:textId="77777777" w:rsidR="00C75183" w:rsidRPr="00944F3A" w:rsidRDefault="00C75183" w:rsidP="00C75183">
            <w:pPr>
              <w:pStyle w:val="TAN"/>
              <w:rPr>
                <w:rFonts w:eastAsia="MS Mincho"/>
                <w:lang w:eastAsia="ja-JP"/>
              </w:rPr>
            </w:pPr>
            <w:r w:rsidRPr="00944F3A">
              <w:t>NOTE 13:</w:t>
            </w:r>
            <w:r w:rsidRPr="00944F3A">
              <w:tab/>
              <w:t>Void</w:t>
            </w:r>
          </w:p>
          <w:p w14:paraId="769D4949" w14:textId="77777777" w:rsidR="00C75183" w:rsidRPr="00944F3A" w:rsidRDefault="00C75183" w:rsidP="00C75183">
            <w:pPr>
              <w:pStyle w:val="TAN"/>
            </w:pPr>
            <w:r w:rsidRPr="00944F3A">
              <w:t>NOTE 14:</w:t>
            </w:r>
            <w:r w:rsidRPr="00944F3A">
              <w:tab/>
              <w:t>This requirement is applicable for 5 and 10 MHz E-UTRA or NR channel bandwidth allocated within 718-728MHz. For carriers of 10 MHz bandwidth, this requirement applies for an uplink transmission bandwidth less than or equal to 30 RB with RB</w:t>
            </w:r>
            <w:r w:rsidRPr="00944F3A">
              <w:rPr>
                <w:vertAlign w:val="subscript"/>
              </w:rPr>
              <w:t>start</w:t>
            </w:r>
            <w:r w:rsidRPr="00944F3A">
              <w:t xml:space="preserve"> &gt; 1 and RB</w:t>
            </w:r>
            <w:r w:rsidRPr="00944F3A">
              <w:rPr>
                <w:vertAlign w:val="subscript"/>
              </w:rPr>
              <w:t>start</w:t>
            </w:r>
            <w:r w:rsidRPr="00944F3A">
              <w:t xml:space="preserve"> &lt; 48.</w:t>
            </w:r>
          </w:p>
          <w:p w14:paraId="0B115C8D" w14:textId="77777777" w:rsidR="00C75183" w:rsidRPr="00944F3A" w:rsidRDefault="00C75183" w:rsidP="00C75183">
            <w:pPr>
              <w:pStyle w:val="TAN"/>
              <w:rPr>
                <w:rFonts w:eastAsia="MS Mincho"/>
              </w:rPr>
            </w:pPr>
            <w:r w:rsidRPr="00944F3A">
              <w:t xml:space="preserve">NOTE </w:t>
            </w:r>
            <w:r w:rsidRPr="00944F3A">
              <w:rPr>
                <w:rFonts w:eastAsia="MS Mincho"/>
              </w:rPr>
              <w:t>15</w:t>
            </w:r>
            <w:r w:rsidRPr="00944F3A">
              <w:t>:</w:t>
            </w:r>
            <w:r w:rsidRPr="00944F3A">
              <w:tab/>
              <w:t>Void</w:t>
            </w:r>
          </w:p>
          <w:p w14:paraId="34183769" w14:textId="77777777" w:rsidR="00C75183" w:rsidRPr="00944F3A" w:rsidRDefault="00C75183" w:rsidP="00C75183">
            <w:pPr>
              <w:pStyle w:val="TAN"/>
            </w:pPr>
            <w:r w:rsidRPr="00944F3A">
              <w:rPr>
                <w:lang w:eastAsia="ko-KR"/>
              </w:rPr>
              <w:t>NOTE 16:</w:t>
            </w:r>
            <w:r w:rsidRPr="00944F3A">
              <w:rPr>
                <w:lang w:eastAsia="ko-KR"/>
              </w:rPr>
              <w:tab/>
            </w:r>
            <w:r w:rsidRPr="00944F3A">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1274BD" w14:textId="77777777" w:rsidR="00C75183" w:rsidRPr="00944F3A" w:rsidRDefault="00C75183" w:rsidP="00C75183">
            <w:pPr>
              <w:pStyle w:val="TAN"/>
            </w:pPr>
            <w:r w:rsidRPr="00944F3A">
              <w:t>NOTE 17:</w:t>
            </w:r>
            <w:r w:rsidRPr="00944F3A">
              <w:tab/>
              <w:t>This requirement is applicable in the case of a 10 MHz E-UTRA or NR carrier confined within 703 MHz and 733 MHz, otherwise the requirement of -25 dBm with a measurement bandwidth of 8 MHz applies.</w:t>
            </w:r>
          </w:p>
          <w:p w14:paraId="7F1535F9" w14:textId="579E8A52" w:rsidR="00C75183" w:rsidRPr="00944F3A" w:rsidRDefault="00C75183" w:rsidP="00C75183">
            <w:pPr>
              <w:pStyle w:val="TAN"/>
              <w:rPr>
                <w:lang w:eastAsia="ko-KR"/>
              </w:rPr>
            </w:pPr>
            <w:r w:rsidRPr="00944F3A">
              <w:t>NOTE 18:</w:t>
            </w:r>
            <w:r w:rsidRPr="00944F3A">
              <w:tab/>
              <w:t>Void</w:t>
            </w:r>
          </w:p>
          <w:p w14:paraId="6BC47DF3" w14:textId="77777777" w:rsidR="00C75183" w:rsidRPr="00944F3A" w:rsidRDefault="00C75183" w:rsidP="00C75183">
            <w:pPr>
              <w:pStyle w:val="TAN"/>
              <w:rPr>
                <w:lang w:eastAsia="ko-KR"/>
              </w:rPr>
            </w:pPr>
            <w:r w:rsidRPr="00944F3A">
              <w:rPr>
                <w:lang w:eastAsia="ko-KR"/>
              </w:rPr>
              <w:t xml:space="preserve">NOTE </w:t>
            </w:r>
            <w:r w:rsidRPr="00944F3A">
              <w:rPr>
                <w:lang w:val="en-US" w:eastAsia="ko-KR"/>
              </w:rPr>
              <w:t>19</w:t>
            </w:r>
            <w:r w:rsidRPr="00944F3A">
              <w:rPr>
                <w:lang w:eastAsia="ko-KR"/>
              </w:rPr>
              <w:t>:</w:t>
            </w:r>
            <w:r w:rsidRPr="00944F3A">
              <w:rPr>
                <w:lang w:eastAsia="ko-KR"/>
              </w:rPr>
              <w:tab/>
              <w:t>Void</w:t>
            </w:r>
          </w:p>
        </w:tc>
      </w:tr>
    </w:tbl>
    <w:p w14:paraId="4274E665" w14:textId="77777777" w:rsidR="00944F3A" w:rsidRPr="00944F3A" w:rsidRDefault="00944F3A" w:rsidP="00944F3A">
      <w:pPr>
        <w:rPr>
          <w:rFonts w:eastAsiaTheme="minorEastAsia"/>
        </w:rPr>
      </w:pPr>
    </w:p>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40" w:name="_Toc21345571"/>
      <w:bookmarkStart w:id="2041" w:name="_Toc29806420"/>
      <w:bookmarkStart w:id="2042" w:name="_Toc37255953"/>
      <w:bookmarkStart w:id="2043" w:name="_Toc37256294"/>
      <w:bookmarkStart w:id="2044" w:name="_Toc45890128"/>
      <w:bookmarkStart w:id="2045" w:name="_Toc52381953"/>
      <w:bookmarkStart w:id="2046" w:name="_Toc61375052"/>
      <w:bookmarkStart w:id="2047" w:name="_Toc67936404"/>
      <w:bookmarkStart w:id="2048" w:name="_Toc67937277"/>
      <w:bookmarkStart w:id="2049" w:name="_Toc76452513"/>
      <w:bookmarkStart w:id="2050" w:name="_Toc76630356"/>
      <w:bookmarkStart w:id="2051" w:name="_Toc83742916"/>
      <w:bookmarkStart w:id="2052" w:name="_Toc83887030"/>
      <w:bookmarkStart w:id="2053" w:name="_Toc83887831"/>
      <w:bookmarkStart w:id="2054" w:name="_Toc90588672"/>
      <w:r w:rsidRPr="00DF6DD6">
        <w:t>6.5B.3.3a</w:t>
      </w:r>
      <w:r w:rsidRPr="00DF6DD6">
        <w:tab/>
        <w:t>Inter-band NE-DC within FR1</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B23E8E7" w14:textId="77777777" w:rsidR="00003F42" w:rsidRPr="00DF6DD6" w:rsidRDefault="00003F42" w:rsidP="00A6034C">
      <w:pPr>
        <w:pStyle w:val="Heading5"/>
      </w:pPr>
      <w:bookmarkStart w:id="2055" w:name="_Toc21345572"/>
      <w:bookmarkStart w:id="2056" w:name="_Toc29806421"/>
      <w:bookmarkStart w:id="2057" w:name="_Toc37255954"/>
      <w:bookmarkStart w:id="2058" w:name="_Toc37256295"/>
      <w:bookmarkStart w:id="2059" w:name="_Toc45890129"/>
      <w:bookmarkStart w:id="2060" w:name="_Toc52381954"/>
      <w:bookmarkStart w:id="2061" w:name="_Toc61375053"/>
      <w:bookmarkStart w:id="2062" w:name="_Toc67936405"/>
      <w:bookmarkStart w:id="2063" w:name="_Toc67937278"/>
      <w:bookmarkStart w:id="2064" w:name="_Toc76452514"/>
      <w:bookmarkStart w:id="2065" w:name="_Toc76630357"/>
      <w:bookmarkStart w:id="2066" w:name="_Toc83742917"/>
      <w:bookmarkStart w:id="2067" w:name="_Toc83887031"/>
      <w:bookmarkStart w:id="2068" w:name="_Toc83887832"/>
      <w:bookmarkStart w:id="2069" w:name="_Toc90588673"/>
      <w:r w:rsidRPr="00DF6DD6">
        <w:t>6.5B.3.3a.1</w:t>
      </w:r>
      <w:r w:rsidRPr="00DF6DD6">
        <w:tab/>
        <w:t>General spurious emissions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70" w:name="_Toc21345573"/>
      <w:bookmarkStart w:id="2071" w:name="_Toc29806422"/>
      <w:bookmarkStart w:id="2072" w:name="_Toc37255955"/>
      <w:bookmarkStart w:id="2073" w:name="_Toc37256296"/>
      <w:bookmarkStart w:id="2074" w:name="_Toc45890130"/>
      <w:bookmarkStart w:id="2075" w:name="_Toc52381955"/>
      <w:bookmarkStart w:id="2076" w:name="_Toc61375054"/>
      <w:bookmarkStart w:id="2077" w:name="_Toc67936406"/>
      <w:bookmarkStart w:id="2078" w:name="_Toc67937279"/>
      <w:bookmarkStart w:id="2079" w:name="_Toc76452515"/>
      <w:bookmarkStart w:id="2080" w:name="_Toc76630358"/>
      <w:bookmarkStart w:id="2081" w:name="_Toc83742918"/>
      <w:bookmarkStart w:id="2082" w:name="_Toc83887032"/>
      <w:bookmarkStart w:id="2083" w:name="_Toc83887833"/>
      <w:bookmarkStart w:id="2084" w:name="_Toc90588674"/>
      <w:r w:rsidRPr="00DF6DD6">
        <w:t>6.5B.3.3a.2</w:t>
      </w:r>
      <w:r w:rsidRPr="00DF6DD6">
        <w:tab/>
        <w:t>Spurious emission band UE co-existence</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085" w:name="_Toc21345574"/>
      <w:bookmarkStart w:id="2086" w:name="_Toc29806423"/>
      <w:bookmarkStart w:id="2087" w:name="_Toc37255956"/>
      <w:bookmarkStart w:id="2088" w:name="_Toc37256297"/>
      <w:bookmarkStart w:id="2089" w:name="_Toc45890131"/>
      <w:bookmarkStart w:id="2090" w:name="_Toc52381956"/>
      <w:bookmarkStart w:id="2091" w:name="_Toc61375055"/>
      <w:bookmarkStart w:id="2092" w:name="_Toc67936407"/>
      <w:bookmarkStart w:id="2093" w:name="_Toc67937280"/>
      <w:bookmarkStart w:id="2094" w:name="_Toc76452516"/>
      <w:bookmarkStart w:id="2095" w:name="_Toc76630359"/>
      <w:bookmarkStart w:id="2096" w:name="_Toc83742919"/>
      <w:bookmarkStart w:id="2097" w:name="_Toc83887033"/>
      <w:bookmarkStart w:id="2098" w:name="_Toc83887834"/>
      <w:bookmarkStart w:id="2099" w:name="_Toc90588675"/>
      <w:r w:rsidRPr="00DF6DD6">
        <w:t>6.5B.3.4</w:t>
      </w:r>
      <w:r w:rsidRPr="00DF6DD6">
        <w:tab/>
        <w:t>Inter-band EN-DC including FR2</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4A19DA53" w14:textId="35451DEB" w:rsidR="001135A5" w:rsidRDefault="001135A5" w:rsidP="001135A5">
      <w:bookmarkStart w:id="2100" w:name="_Toc21345575"/>
      <w:bookmarkStart w:id="2101" w:name="_Toc29806424"/>
      <w:bookmarkStart w:id="2102" w:name="_Toc37255957"/>
      <w:bookmarkStart w:id="2103" w:name="_Toc37256298"/>
      <w:bookmarkStart w:id="2104" w:name="_Toc45890132"/>
      <w:bookmarkStart w:id="2105"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06" w:name="_Toc61375056"/>
      <w:bookmarkStart w:id="2107" w:name="_Toc67936408"/>
      <w:bookmarkStart w:id="2108" w:name="_Toc67937281"/>
      <w:bookmarkStart w:id="2109" w:name="_Toc76452517"/>
      <w:bookmarkStart w:id="2110" w:name="_Toc76630360"/>
      <w:bookmarkStart w:id="2111" w:name="_Toc83742920"/>
      <w:bookmarkStart w:id="2112" w:name="_Toc83887034"/>
      <w:bookmarkStart w:id="2113" w:name="_Toc83887835"/>
      <w:bookmarkStart w:id="2114" w:name="_Toc90588676"/>
      <w:r w:rsidRPr="00DF6DD6">
        <w:t>6.5B.3.4.1</w:t>
      </w:r>
      <w:r w:rsidRPr="00DF6DD6">
        <w:tab/>
        <w:t>Spurious emission band UE co-existence</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15" w:name="_Toc21345576"/>
      <w:bookmarkStart w:id="2116" w:name="_Toc29806425"/>
      <w:bookmarkStart w:id="2117" w:name="_Toc37255958"/>
      <w:bookmarkStart w:id="2118" w:name="_Toc37256299"/>
      <w:bookmarkStart w:id="2119" w:name="_Toc45890133"/>
      <w:bookmarkStart w:id="2120" w:name="_Toc52381958"/>
      <w:bookmarkStart w:id="2121" w:name="_Toc61375057"/>
      <w:bookmarkStart w:id="2122" w:name="_Toc67936409"/>
      <w:bookmarkStart w:id="2123" w:name="_Toc67937282"/>
      <w:bookmarkStart w:id="2124" w:name="_Toc76452518"/>
      <w:bookmarkStart w:id="2125" w:name="_Toc76630361"/>
      <w:bookmarkStart w:id="2126" w:name="_Toc83742921"/>
      <w:bookmarkStart w:id="2127" w:name="_Toc83887035"/>
      <w:bookmarkStart w:id="2128" w:name="_Toc83887836"/>
      <w:bookmarkStart w:id="2129" w:name="_Toc90588677"/>
      <w:r w:rsidRPr="00DF6DD6">
        <w:t>6.5B.3.5</w:t>
      </w:r>
      <w:r w:rsidRPr="00DF6DD6">
        <w:tab/>
        <w:t>Inter-band EN-DC including both FR1 and FR2</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61B6DDB3" w14:textId="77777777" w:rsidR="001135A5" w:rsidRDefault="001135A5" w:rsidP="001135A5">
      <w:bookmarkStart w:id="2130" w:name="_Toc21345577"/>
      <w:bookmarkStart w:id="2131" w:name="_Toc29806426"/>
      <w:bookmarkStart w:id="2132" w:name="_Toc37255959"/>
      <w:bookmarkStart w:id="2133" w:name="_Toc37256300"/>
      <w:bookmarkStart w:id="2134" w:name="_Toc45890134"/>
      <w:bookmarkStart w:id="2135"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36" w:name="_Toc61375058"/>
      <w:bookmarkStart w:id="2137" w:name="_Toc67936410"/>
      <w:bookmarkStart w:id="2138" w:name="_Toc67937283"/>
      <w:bookmarkStart w:id="2139" w:name="_Toc76452519"/>
      <w:bookmarkStart w:id="2140" w:name="_Toc76630362"/>
      <w:bookmarkStart w:id="2141" w:name="_Toc83742922"/>
      <w:bookmarkStart w:id="2142" w:name="_Toc83887036"/>
      <w:bookmarkStart w:id="2143" w:name="_Toc83887837"/>
      <w:bookmarkStart w:id="2144" w:name="_Toc90588678"/>
      <w:r w:rsidRPr="00DF6DD6">
        <w:t>6.5B.3.5.1</w:t>
      </w:r>
      <w:r w:rsidRPr="00DF6DD6">
        <w:tab/>
        <w:t>Spurious emission band UE co-existence</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45" w:name="_Toc21345578"/>
      <w:bookmarkStart w:id="2146" w:name="_Toc29806427"/>
      <w:bookmarkStart w:id="2147" w:name="_Toc37255960"/>
      <w:bookmarkStart w:id="2148" w:name="_Toc37256301"/>
      <w:bookmarkStart w:id="2149" w:name="_Toc45890135"/>
      <w:bookmarkStart w:id="2150" w:name="_Toc52381960"/>
      <w:bookmarkStart w:id="2151" w:name="_Toc61375059"/>
      <w:bookmarkStart w:id="2152" w:name="_Toc67936411"/>
      <w:bookmarkStart w:id="2153" w:name="_Toc67937284"/>
      <w:bookmarkStart w:id="2154" w:name="_Toc76452520"/>
      <w:bookmarkStart w:id="2155" w:name="_Toc76630363"/>
      <w:bookmarkStart w:id="2156" w:name="_Toc83742923"/>
      <w:bookmarkStart w:id="2157" w:name="_Toc83887037"/>
      <w:bookmarkStart w:id="2158" w:name="_Toc83887838"/>
      <w:bookmarkStart w:id="2159" w:name="_Toc90588679"/>
      <w:r w:rsidRPr="00DF6DD6">
        <w:t>6.5B.</w:t>
      </w:r>
      <w:r w:rsidR="004967EE" w:rsidRPr="00DF6DD6">
        <w:t>4</w:t>
      </w:r>
      <w:r w:rsidRPr="00DF6DD6">
        <w:tab/>
        <w:t>Additional spurious emissions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3AECCD37" w14:textId="77777777" w:rsidR="001C39C1" w:rsidRPr="00DF6DD6" w:rsidRDefault="001C39C1" w:rsidP="00C42558">
      <w:pPr>
        <w:pStyle w:val="Heading4"/>
      </w:pPr>
      <w:bookmarkStart w:id="2160" w:name="_Toc21345579"/>
      <w:bookmarkStart w:id="2161" w:name="_Toc29806428"/>
      <w:bookmarkStart w:id="2162" w:name="_Toc37255961"/>
      <w:bookmarkStart w:id="2163" w:name="_Toc37256302"/>
      <w:bookmarkStart w:id="2164" w:name="_Toc45890136"/>
      <w:bookmarkStart w:id="2165" w:name="_Toc52381961"/>
      <w:bookmarkStart w:id="2166" w:name="_Toc61375060"/>
      <w:bookmarkStart w:id="2167" w:name="_Toc67936412"/>
      <w:bookmarkStart w:id="2168" w:name="_Toc67937285"/>
      <w:bookmarkStart w:id="2169" w:name="_Toc76452521"/>
      <w:bookmarkStart w:id="2170" w:name="_Toc76630364"/>
      <w:bookmarkStart w:id="2171" w:name="_Toc83742924"/>
      <w:bookmarkStart w:id="2172" w:name="_Toc83887038"/>
      <w:bookmarkStart w:id="2173" w:name="_Toc83887839"/>
      <w:bookmarkStart w:id="2174" w:name="_Toc90588680"/>
      <w:r w:rsidRPr="00DF6DD6">
        <w:t>6.5B.</w:t>
      </w:r>
      <w:r w:rsidR="004967EE" w:rsidRPr="00DF6DD6">
        <w:t>4</w:t>
      </w:r>
      <w:r w:rsidRPr="00DF6DD6">
        <w:t>.1</w:t>
      </w:r>
      <w:r w:rsidRPr="00DF6DD6">
        <w:tab/>
        <w:t>General</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B967D63" w14:textId="17ACF1BF" w:rsidR="00760E5F" w:rsidRDefault="00760E5F" w:rsidP="00760E5F">
      <w:pPr>
        <w:pStyle w:val="Heading5"/>
      </w:pPr>
      <w:bookmarkStart w:id="2175" w:name="_Toc90588681"/>
      <w:bookmarkStart w:id="2176" w:name="_Toc83887840"/>
      <w:bookmarkStart w:id="2177" w:name="_Toc83887039"/>
      <w:bookmarkStart w:id="2178" w:name="_Toc83742925"/>
      <w:bookmarkStart w:id="2179" w:name="_Toc76630365"/>
      <w:bookmarkStart w:id="2180" w:name="_Toc76452522"/>
      <w:bookmarkStart w:id="2181" w:name="_Toc67937286"/>
      <w:bookmarkStart w:id="2182" w:name="_Toc67936413"/>
      <w:bookmarkStart w:id="2183" w:name="_Toc61375061"/>
      <w:bookmarkStart w:id="2184" w:name="_Toc52381962"/>
      <w:bookmarkStart w:id="2185" w:name="_Toc45890137"/>
      <w:bookmarkStart w:id="2186" w:name="_Toc37256303"/>
      <w:bookmarkStart w:id="2187" w:name="_Toc37255962"/>
      <w:bookmarkStart w:id="2188" w:name="_Toc29806429"/>
      <w:bookmarkStart w:id="2189" w:name="_Toc21345580"/>
      <w:r>
        <w:t>6.5B.4.1.1</w:t>
      </w:r>
      <w:r>
        <w:tab/>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r>
        <w:t>Void</w:t>
      </w:r>
    </w:p>
    <w:p w14:paraId="2B542272" w14:textId="77777777" w:rsidR="00760E5F" w:rsidRDefault="00760E5F" w:rsidP="00760E5F">
      <w:pPr>
        <w:pStyle w:val="Heading4"/>
      </w:pPr>
      <w:r>
        <w:t>6.5B.4.2</w:t>
      </w:r>
      <w:r>
        <w:tab/>
        <w:t>Intra-band contiguous EN-DC</w:t>
      </w:r>
    </w:p>
    <w:p w14:paraId="55BA3792" w14:textId="77777777" w:rsidR="00760E5F" w:rsidRDefault="00760E5F" w:rsidP="00760E5F">
      <w:pPr>
        <w:pStyle w:val="Heading5"/>
      </w:pPr>
      <w:r>
        <w:t>6.5B.4.2.1</w:t>
      </w:r>
      <w:r>
        <w:tab/>
        <w:t>Minimum requirement (network signalled value "NS_04")</w:t>
      </w:r>
    </w:p>
    <w:p w14:paraId="63F2B2CE"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70C26FB6"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24263EC7"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E448204" w14:textId="77777777" w:rsidR="00760E5F" w:rsidRDefault="00760E5F" w:rsidP="00CE5A91">
            <w:pPr>
              <w:pStyle w:val="TAH"/>
            </w:pPr>
            <w:r>
              <w:t>Frequency band</w:t>
            </w:r>
          </w:p>
          <w:p w14:paraId="553CB8AE"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585D45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4A2FBB03" w14:textId="77777777" w:rsidR="00760E5F" w:rsidRDefault="00760E5F" w:rsidP="00CE5A91">
            <w:pPr>
              <w:pStyle w:val="TAH"/>
            </w:pPr>
            <w:r>
              <w:t xml:space="preserve">Measurement bandwidth </w:t>
            </w:r>
          </w:p>
        </w:tc>
      </w:tr>
      <w:tr w:rsidR="00760E5F" w14:paraId="51B626DC"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A432637"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2D1E089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743C3EF3" w14:textId="77777777" w:rsidR="00760E5F" w:rsidRDefault="00760E5F" w:rsidP="00CE5A91">
            <w:pPr>
              <w:pStyle w:val="TAC"/>
            </w:pPr>
            <w:r>
              <w:t>1 % of Channel BW for contiguous BW up to 100 MHz,</w:t>
            </w:r>
          </w:p>
          <w:p w14:paraId="4647F606" w14:textId="77777777" w:rsidR="00760E5F" w:rsidRDefault="00760E5F" w:rsidP="00CE5A91">
            <w:pPr>
              <w:pStyle w:val="TAC"/>
            </w:pPr>
            <w:r>
              <w:t>1 MHz for contiguous BW  &gt; 100 MHz</w:t>
            </w:r>
          </w:p>
        </w:tc>
      </w:tr>
      <w:tr w:rsidR="00760E5F" w14:paraId="655A1952"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53FDA83A"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2B9EE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357BB1A0" w14:textId="77777777" w:rsidR="00760E5F" w:rsidRDefault="00760E5F" w:rsidP="00CE5A91">
            <w:pPr>
              <w:pStyle w:val="TAC"/>
            </w:pPr>
            <w:r>
              <w:t>1 MHz</w:t>
            </w:r>
          </w:p>
        </w:tc>
      </w:tr>
      <w:tr w:rsidR="00760E5F" w14:paraId="4076C9DD"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C8A4298"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6F2998F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29DDE3BE" w14:textId="77777777" w:rsidR="00760E5F" w:rsidRDefault="00760E5F" w:rsidP="00CE5A91">
            <w:pPr>
              <w:pStyle w:val="TAC"/>
            </w:pPr>
            <w:r>
              <w:t>1 MHz</w:t>
            </w:r>
          </w:p>
        </w:tc>
      </w:tr>
    </w:tbl>
    <w:p w14:paraId="6112BAE2" w14:textId="77777777" w:rsidR="00760E5F" w:rsidRDefault="00760E5F" w:rsidP="00760E5F">
      <w:pPr>
        <w:rPr>
          <w:lang w:val="fr-FR"/>
        </w:rPr>
      </w:pPr>
    </w:p>
    <w:p w14:paraId="282AF4F5" w14:textId="454772FA" w:rsidR="00760E5F" w:rsidRDefault="00760E5F" w:rsidP="00760E5F">
      <w:pPr>
        <w:pStyle w:val="Heading4"/>
        <w:rPr>
          <w:lang w:val="fr-FR"/>
        </w:rPr>
      </w:pPr>
      <w:r>
        <w:rPr>
          <w:lang w:val="fr-FR"/>
        </w:rPr>
        <w:t>6.5B.4.3</w:t>
      </w:r>
      <w:r>
        <w:rPr>
          <w:lang w:val="fr-FR"/>
        </w:rPr>
        <w:tab/>
        <w:t>Intra-band non-contiguous EN-DC</w:t>
      </w:r>
    </w:p>
    <w:p w14:paraId="13043465" w14:textId="77777777" w:rsidR="00760E5F" w:rsidRDefault="00760E5F" w:rsidP="00760E5F">
      <w:pPr>
        <w:pStyle w:val="Heading5"/>
      </w:pPr>
      <w:r>
        <w:t>6.5B.4.3.1</w:t>
      </w:r>
      <w:r>
        <w:tab/>
        <w:t>Minimum requirement (network signalled value "NS_04")</w:t>
      </w:r>
    </w:p>
    <w:p w14:paraId="235AD4EB" w14:textId="77777777" w:rsidR="00760E5F" w:rsidRDefault="00760E5F" w:rsidP="00760E5F">
      <w:pPr>
        <w:overflowPunct w:val="0"/>
        <w:autoSpaceDE w:val="0"/>
        <w:autoSpaceDN w:val="0"/>
        <w:adjustRightInd w:val="0"/>
        <w:ind w:right="334"/>
        <w:textAlignment w:val="baseline"/>
        <w:rPr>
          <w:rFonts w:eastAsia="Times New Roman"/>
          <w:lang w:eastAsia="ko-KR"/>
        </w:rPr>
      </w:pPr>
      <w:r>
        <w:rPr>
          <w:rFonts w:eastAsia="Times New Roman"/>
          <w:lang w:eastAsia="ko-KR"/>
        </w:rPr>
        <w:t>When "NS 04" is indicated in the cell, the power of any UE emission shall not exceed the levels specified in Table 6.5B.4.1.1-1. This requirement</w:t>
      </w:r>
      <w:r>
        <w:rPr>
          <w:rFonts w:eastAsia="Times New Roman" w:cs="v5.0.0"/>
          <w:snapToGrid w:val="0"/>
          <w:lang w:eastAsia="ko-KR"/>
        </w:rPr>
        <w:t xml:space="preserve"> also applies for the frequency ranges that are less than </w:t>
      </w:r>
      <w:r>
        <w:rPr>
          <w:rFonts w:eastAsia="Times New Roman"/>
          <w:lang w:eastAsia="ko-KR"/>
        </w:rPr>
        <w:t>F</w:t>
      </w:r>
      <w:r>
        <w:rPr>
          <w:rFonts w:eastAsia="Times New Roman"/>
          <w:vertAlign w:val="subscript"/>
          <w:lang w:eastAsia="ko-KR"/>
        </w:rPr>
        <w:t>OOB</w:t>
      </w:r>
      <w:r>
        <w:rPr>
          <w:rFonts w:eastAsia="Times New Roman"/>
          <w:lang w:eastAsia="ko-KR"/>
        </w:rPr>
        <w:t xml:space="preserve"> (MHz) in Table 6.6.3.1-1 from the edge of the channel bandwidth.</w:t>
      </w:r>
    </w:p>
    <w:p w14:paraId="6EA7071F" w14:textId="77777777" w:rsidR="00760E5F" w:rsidRDefault="00760E5F" w:rsidP="00760E5F">
      <w:pPr>
        <w:pStyle w:val="TH"/>
      </w:pPr>
      <w:r>
        <w:t>Table 6.5B.4.1.1-1: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760E5F" w14:paraId="7DD77DBB" w14:textId="77777777" w:rsidTr="00CE5A9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8C9229B" w14:textId="77777777" w:rsidR="00760E5F" w:rsidRDefault="00760E5F" w:rsidP="00CE5A91">
            <w:pPr>
              <w:pStyle w:val="TAH"/>
            </w:pPr>
            <w:r>
              <w:t>Frequency band</w:t>
            </w:r>
          </w:p>
          <w:p w14:paraId="77414EF9" w14:textId="77777777" w:rsidR="00760E5F" w:rsidRDefault="00760E5F" w:rsidP="00CE5A91">
            <w:pPr>
              <w:pStyle w:val="TAH"/>
            </w:pPr>
            <w:r>
              <w:t>(MHz)</w:t>
            </w:r>
          </w:p>
        </w:tc>
        <w:tc>
          <w:tcPr>
            <w:tcW w:w="2505" w:type="dxa"/>
            <w:tcBorders>
              <w:top w:val="single" w:sz="4" w:space="0" w:color="auto"/>
              <w:left w:val="single" w:sz="4" w:space="0" w:color="auto"/>
              <w:bottom w:val="single" w:sz="4" w:space="0" w:color="auto"/>
              <w:right w:val="single" w:sz="4" w:space="0" w:color="auto"/>
            </w:tcBorders>
            <w:hideMark/>
          </w:tcPr>
          <w:p w14:paraId="1F7FAF47" w14:textId="77777777" w:rsidR="00760E5F" w:rsidRDefault="00760E5F" w:rsidP="00CE5A91">
            <w:pPr>
              <w:pStyle w:val="TAH"/>
            </w:pPr>
            <w:r>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00740459" w14:textId="77777777" w:rsidR="00760E5F" w:rsidRDefault="00760E5F" w:rsidP="00CE5A91">
            <w:pPr>
              <w:pStyle w:val="TAH"/>
            </w:pPr>
            <w:r>
              <w:t xml:space="preserve">Measurement bandwidth </w:t>
            </w:r>
          </w:p>
        </w:tc>
      </w:tr>
      <w:tr w:rsidR="00760E5F" w14:paraId="66BFBE29"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EFF6000" w14:textId="77777777" w:rsidR="00760E5F" w:rsidRDefault="00760E5F" w:rsidP="00CE5A91">
            <w:pPr>
              <w:pStyle w:val="TAC"/>
            </w:pPr>
            <w:r>
              <w:t>2495 ≤ f &lt; 2496</w:t>
            </w:r>
          </w:p>
        </w:tc>
        <w:tc>
          <w:tcPr>
            <w:tcW w:w="2505" w:type="dxa"/>
            <w:tcBorders>
              <w:top w:val="single" w:sz="4" w:space="0" w:color="auto"/>
              <w:left w:val="single" w:sz="4" w:space="0" w:color="auto"/>
              <w:bottom w:val="single" w:sz="4" w:space="0" w:color="auto"/>
              <w:right w:val="single" w:sz="4" w:space="0" w:color="auto"/>
            </w:tcBorders>
            <w:hideMark/>
          </w:tcPr>
          <w:p w14:paraId="3612C920"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09BAA466" w14:textId="77777777" w:rsidR="00760E5F" w:rsidRDefault="00760E5F" w:rsidP="00CE5A91">
            <w:pPr>
              <w:pStyle w:val="TAC"/>
            </w:pPr>
            <w:r>
              <w:t>1 % of Channel BW for contiguous BW up to 100 MHz,</w:t>
            </w:r>
          </w:p>
          <w:p w14:paraId="58419360" w14:textId="77777777" w:rsidR="00760E5F" w:rsidRDefault="00760E5F" w:rsidP="00CE5A91">
            <w:pPr>
              <w:pStyle w:val="TAC"/>
            </w:pPr>
            <w:r>
              <w:t>1 MHz for contiguous BW  &gt; 100 MHz</w:t>
            </w:r>
          </w:p>
        </w:tc>
      </w:tr>
      <w:tr w:rsidR="00760E5F" w14:paraId="3BD0915B"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64EF2780" w14:textId="77777777" w:rsidR="00760E5F" w:rsidRDefault="00760E5F" w:rsidP="00CE5A91">
            <w:pPr>
              <w:pStyle w:val="TAC"/>
            </w:pPr>
            <w:r>
              <w:t>2490.5 ≤ f &lt; 2495</w:t>
            </w:r>
          </w:p>
        </w:tc>
        <w:tc>
          <w:tcPr>
            <w:tcW w:w="2505" w:type="dxa"/>
            <w:tcBorders>
              <w:top w:val="single" w:sz="4" w:space="0" w:color="auto"/>
              <w:left w:val="single" w:sz="4" w:space="0" w:color="auto"/>
              <w:bottom w:val="single" w:sz="4" w:space="0" w:color="auto"/>
              <w:right w:val="single" w:sz="4" w:space="0" w:color="auto"/>
            </w:tcBorders>
            <w:hideMark/>
          </w:tcPr>
          <w:p w14:paraId="45CB35F6" w14:textId="77777777" w:rsidR="00760E5F" w:rsidRDefault="00760E5F" w:rsidP="00CE5A91">
            <w:pPr>
              <w:pStyle w:val="TAC"/>
            </w:pPr>
            <w:r>
              <w:t>-13</w:t>
            </w:r>
          </w:p>
        </w:tc>
        <w:tc>
          <w:tcPr>
            <w:tcW w:w="4089" w:type="dxa"/>
            <w:tcBorders>
              <w:top w:val="single" w:sz="4" w:space="0" w:color="auto"/>
              <w:left w:val="single" w:sz="4" w:space="0" w:color="auto"/>
              <w:bottom w:val="single" w:sz="4" w:space="0" w:color="auto"/>
              <w:right w:val="single" w:sz="4" w:space="0" w:color="auto"/>
            </w:tcBorders>
            <w:hideMark/>
          </w:tcPr>
          <w:p w14:paraId="1FE1FDC1" w14:textId="77777777" w:rsidR="00760E5F" w:rsidRDefault="00760E5F" w:rsidP="00CE5A91">
            <w:pPr>
              <w:pStyle w:val="TAC"/>
            </w:pPr>
            <w:r>
              <w:t>1 MHz</w:t>
            </w:r>
          </w:p>
        </w:tc>
      </w:tr>
      <w:tr w:rsidR="00760E5F" w14:paraId="6A6B0126" w14:textId="77777777" w:rsidTr="00CE5A91">
        <w:trPr>
          <w:jc w:val="center"/>
        </w:trPr>
        <w:tc>
          <w:tcPr>
            <w:tcW w:w="1720" w:type="dxa"/>
            <w:tcBorders>
              <w:top w:val="single" w:sz="4" w:space="0" w:color="auto"/>
              <w:left w:val="single" w:sz="4" w:space="0" w:color="auto"/>
              <w:bottom w:val="single" w:sz="4" w:space="0" w:color="auto"/>
              <w:right w:val="single" w:sz="4" w:space="0" w:color="auto"/>
            </w:tcBorders>
            <w:hideMark/>
          </w:tcPr>
          <w:p w14:paraId="4B652B65" w14:textId="77777777" w:rsidR="00760E5F" w:rsidRDefault="00760E5F" w:rsidP="00CE5A91">
            <w:pPr>
              <w:pStyle w:val="TAC"/>
            </w:pPr>
            <w:r>
              <w:t>0 &lt; f &lt; 2490.5</w:t>
            </w:r>
          </w:p>
        </w:tc>
        <w:tc>
          <w:tcPr>
            <w:tcW w:w="2505" w:type="dxa"/>
            <w:tcBorders>
              <w:top w:val="single" w:sz="4" w:space="0" w:color="auto"/>
              <w:left w:val="single" w:sz="4" w:space="0" w:color="auto"/>
              <w:bottom w:val="single" w:sz="4" w:space="0" w:color="auto"/>
              <w:right w:val="single" w:sz="4" w:space="0" w:color="auto"/>
            </w:tcBorders>
            <w:hideMark/>
          </w:tcPr>
          <w:p w14:paraId="033EABA5" w14:textId="77777777" w:rsidR="00760E5F" w:rsidRDefault="00760E5F" w:rsidP="00CE5A91">
            <w:pPr>
              <w:pStyle w:val="TAC"/>
            </w:pPr>
            <w:r>
              <w:t>-25</w:t>
            </w:r>
          </w:p>
        </w:tc>
        <w:tc>
          <w:tcPr>
            <w:tcW w:w="4089" w:type="dxa"/>
            <w:tcBorders>
              <w:top w:val="single" w:sz="4" w:space="0" w:color="auto"/>
              <w:left w:val="single" w:sz="4" w:space="0" w:color="auto"/>
              <w:bottom w:val="single" w:sz="4" w:space="0" w:color="auto"/>
              <w:right w:val="single" w:sz="4" w:space="0" w:color="auto"/>
            </w:tcBorders>
            <w:hideMark/>
          </w:tcPr>
          <w:p w14:paraId="164B8647" w14:textId="77777777" w:rsidR="00760E5F" w:rsidRDefault="00760E5F" w:rsidP="00CE5A91">
            <w:pPr>
              <w:pStyle w:val="TAC"/>
            </w:pPr>
            <w:r>
              <w:t>1 MHz</w:t>
            </w:r>
          </w:p>
        </w:tc>
      </w:tr>
    </w:tbl>
    <w:p w14:paraId="2617F7DB" w14:textId="77777777" w:rsidR="00760E5F" w:rsidRDefault="00760E5F" w:rsidP="00760E5F"/>
    <w:p w14:paraId="008C595D" w14:textId="77777777" w:rsidR="00760E5F" w:rsidRDefault="00760E5F" w:rsidP="00760E5F">
      <w:pPr>
        <w:pStyle w:val="Heading4"/>
        <w:rPr>
          <w:lang w:val="de-DE"/>
        </w:rPr>
      </w:pPr>
      <w:r>
        <w:rPr>
          <w:lang w:val="de-DE"/>
        </w:rPr>
        <w:t>6.5B.4.4</w:t>
      </w:r>
      <w:r>
        <w:rPr>
          <w:lang w:val="de-DE"/>
        </w:rPr>
        <w:tab/>
        <w:t>Inter-band EN-DC within FR1</w:t>
      </w:r>
    </w:p>
    <w:p w14:paraId="234CFF3B"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5BE847FC" w14:textId="77777777" w:rsidR="00760E5F" w:rsidRDefault="00760E5F" w:rsidP="00760E5F">
      <w:pPr>
        <w:pStyle w:val="Heading4"/>
      </w:pPr>
      <w:r>
        <w:t>6.5B.4.4a</w:t>
      </w:r>
      <w:r>
        <w:tab/>
        <w:t>Inter-band NE-DC within FR1</w:t>
      </w:r>
    </w:p>
    <w:p w14:paraId="791E73CF"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apply for each component carrier.</w:t>
      </w:r>
    </w:p>
    <w:p w14:paraId="204DCBE1" w14:textId="77777777" w:rsidR="00760E5F" w:rsidRDefault="00760E5F" w:rsidP="00760E5F">
      <w:pPr>
        <w:pStyle w:val="Heading4"/>
      </w:pPr>
      <w:r>
        <w:t>6.5B.4.5</w:t>
      </w:r>
      <w:r>
        <w:tab/>
        <w:t>Inter-band EN-DC including FR2</w:t>
      </w:r>
    </w:p>
    <w:p w14:paraId="63933DFE"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38.101-2 [3] apply for each component carrier.</w:t>
      </w:r>
    </w:p>
    <w:p w14:paraId="22BE2F83" w14:textId="77777777" w:rsidR="00760E5F" w:rsidRDefault="00760E5F" w:rsidP="00760E5F">
      <w:pPr>
        <w:pStyle w:val="Heading4"/>
      </w:pPr>
      <w:r>
        <w:t>6.5B.4.6</w:t>
      </w:r>
      <w:r>
        <w:tab/>
        <w:t>Inter-band EN-DC including both FR1 and FR2</w:t>
      </w:r>
    </w:p>
    <w:p w14:paraId="75318031" w14:textId="77777777" w:rsidR="00760E5F" w:rsidRDefault="00760E5F" w:rsidP="00760E5F">
      <w:r>
        <w:t>The additional spurious emissions requirements specified for E-UTRA in clause 6.6.3.3 and 6.6.3.3A of TS 36.101 [4] and for NR single carrier</w:t>
      </w:r>
      <w:r>
        <w:rPr>
          <w:lang w:val="en-US" w:eastAsia="zh-CN"/>
        </w:rPr>
        <w:t>,</w:t>
      </w:r>
      <w:r>
        <w:t xml:space="preserve"> CA operation</w:t>
      </w:r>
      <w:r>
        <w:rPr>
          <w:lang w:val="en-US" w:eastAsia="zh-CN"/>
        </w:rPr>
        <w:t xml:space="preserve"> and UL-MIMO</w:t>
      </w:r>
      <w:r>
        <w:t xml:space="preserve"> specified in clause 6.5.3.3, 6.5A.3.3 and 6.5D.3 of TS 38.101-1 [2] and in clause 6.5.3.3, 6.5A.3.3 and 6.5D.3 of TS 38.101-2 [3] apply for each component carrier.</w:t>
      </w:r>
    </w:p>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190" w:name="_Toc21345581"/>
      <w:bookmarkStart w:id="2191" w:name="_Toc29806430"/>
      <w:bookmarkStart w:id="2192" w:name="_Toc37255963"/>
      <w:bookmarkStart w:id="2193" w:name="_Toc37256304"/>
      <w:bookmarkStart w:id="2194" w:name="_Toc45890138"/>
      <w:bookmarkStart w:id="2195" w:name="_Toc52381963"/>
      <w:bookmarkStart w:id="2196" w:name="_Toc61375062"/>
      <w:bookmarkStart w:id="2197" w:name="_Toc67936414"/>
      <w:bookmarkStart w:id="2198" w:name="_Toc67937287"/>
      <w:bookmarkStart w:id="2199" w:name="_Toc76452523"/>
      <w:bookmarkStart w:id="2200" w:name="_Toc76630366"/>
      <w:bookmarkStart w:id="2201" w:name="_Toc83742926"/>
      <w:bookmarkStart w:id="2202" w:name="_Toc83887040"/>
      <w:bookmarkStart w:id="2203" w:name="_Toc83887841"/>
      <w:bookmarkStart w:id="2204" w:name="_Toc90588682"/>
      <w:r w:rsidRPr="00DF6DD6">
        <w:t>6.5B.5</w:t>
      </w:r>
      <w:r w:rsidRPr="00DF6DD6">
        <w:tab/>
        <w:t>Transmit intermodulation</w:t>
      </w:r>
      <w:r w:rsidR="00003F42" w:rsidRPr="00DF6DD6">
        <w:t xml:space="preserve"> for DC</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6CF0281A" w14:textId="7B4ABC27" w:rsidR="00FC1200" w:rsidRPr="00DF6DD6" w:rsidRDefault="00FC1200" w:rsidP="00EA1C6C">
      <w:pPr>
        <w:pStyle w:val="Heading4"/>
        <w:rPr>
          <w:lang w:val="en-US"/>
        </w:rPr>
      </w:pPr>
      <w:bookmarkStart w:id="2205" w:name="_Toc21345582"/>
      <w:bookmarkStart w:id="2206" w:name="_Toc29806431"/>
      <w:bookmarkStart w:id="2207" w:name="_Toc37255964"/>
      <w:bookmarkStart w:id="2208" w:name="_Toc37256305"/>
      <w:bookmarkStart w:id="2209" w:name="_Toc45890139"/>
      <w:bookmarkStart w:id="2210" w:name="_Toc52381964"/>
      <w:bookmarkStart w:id="2211" w:name="_Toc61375063"/>
      <w:bookmarkStart w:id="2212" w:name="_Toc67936415"/>
      <w:bookmarkStart w:id="2213" w:name="_Toc67937288"/>
      <w:bookmarkStart w:id="2214" w:name="_Toc76452524"/>
      <w:bookmarkStart w:id="2215" w:name="_Toc76630367"/>
      <w:bookmarkStart w:id="2216" w:name="_Toc83742927"/>
      <w:bookmarkStart w:id="2217" w:name="_Toc83887041"/>
      <w:bookmarkStart w:id="2218" w:name="_Toc83887842"/>
      <w:bookmarkStart w:id="2219" w:name="_Toc90588683"/>
      <w:r w:rsidRPr="00DF6DD6">
        <w:rPr>
          <w:lang w:val="en-US"/>
        </w:rPr>
        <w:t>6.5B.5.1</w:t>
      </w:r>
      <w:r w:rsidRPr="00DF6DD6">
        <w:rPr>
          <w:lang w:val="en-US"/>
        </w:rPr>
        <w:tab/>
        <w:t>Intra-band contiguous EN-DC</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20" w:name="_Toc21345583"/>
      <w:bookmarkStart w:id="2221" w:name="_Toc29806432"/>
      <w:bookmarkStart w:id="2222" w:name="_Toc37255965"/>
      <w:bookmarkStart w:id="2223" w:name="_Toc37256306"/>
      <w:bookmarkStart w:id="2224" w:name="_Toc45890140"/>
      <w:bookmarkStart w:id="2225" w:name="_Toc52381965"/>
      <w:bookmarkStart w:id="2226" w:name="_Toc61375064"/>
      <w:bookmarkStart w:id="2227" w:name="_Toc67936416"/>
      <w:bookmarkStart w:id="2228" w:name="_Toc67937289"/>
      <w:bookmarkStart w:id="2229" w:name="_Toc76452525"/>
      <w:bookmarkStart w:id="2230" w:name="_Toc76630368"/>
      <w:bookmarkStart w:id="2231" w:name="_Toc83742928"/>
      <w:bookmarkStart w:id="2232" w:name="_Toc83887042"/>
      <w:bookmarkStart w:id="2233" w:name="_Toc83887843"/>
      <w:bookmarkStart w:id="2234" w:name="_Toc90588684"/>
      <w:r w:rsidRPr="00B94CFE">
        <w:rPr>
          <w:lang w:val="fr-FR"/>
        </w:rPr>
        <w:t>6.5B.5.2</w:t>
      </w:r>
      <w:r w:rsidRPr="00B94CFE">
        <w:rPr>
          <w:lang w:val="fr-FR"/>
        </w:rPr>
        <w:tab/>
        <w:t>Intra-band non-contiguous EN-DC</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35" w:name="_Toc21345584"/>
      <w:bookmarkStart w:id="2236" w:name="_Toc29806433"/>
      <w:bookmarkStart w:id="2237" w:name="_Toc37255966"/>
      <w:bookmarkStart w:id="2238" w:name="_Toc37256307"/>
      <w:bookmarkStart w:id="2239" w:name="_Toc45890141"/>
      <w:bookmarkStart w:id="2240" w:name="_Toc52381966"/>
      <w:bookmarkStart w:id="2241" w:name="_Toc61375065"/>
      <w:bookmarkStart w:id="2242" w:name="_Toc67936417"/>
      <w:bookmarkStart w:id="2243" w:name="_Toc67937290"/>
      <w:bookmarkStart w:id="2244" w:name="_Toc76452526"/>
      <w:bookmarkStart w:id="2245" w:name="_Toc76630369"/>
      <w:bookmarkStart w:id="2246" w:name="_Toc83742929"/>
      <w:bookmarkStart w:id="2247" w:name="_Toc83887043"/>
      <w:bookmarkStart w:id="2248" w:name="_Toc83887844"/>
      <w:bookmarkStart w:id="2249" w:name="_Toc90588685"/>
      <w:r w:rsidRPr="00DF6DD6">
        <w:rPr>
          <w:lang w:val="en-US"/>
        </w:rPr>
        <w:t>6.5B.5.3</w:t>
      </w:r>
      <w:r w:rsidRPr="00DF6DD6">
        <w:rPr>
          <w:lang w:val="en-US"/>
        </w:rPr>
        <w:tab/>
        <w:t>Inter-band EN-DC within FR1</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50" w:name="_Toc21345585"/>
      <w:bookmarkStart w:id="2251" w:name="_Toc29806434"/>
      <w:bookmarkStart w:id="2252" w:name="_Toc37255967"/>
      <w:bookmarkStart w:id="2253" w:name="_Toc37256308"/>
      <w:bookmarkStart w:id="2254" w:name="_Toc45890142"/>
      <w:bookmarkStart w:id="2255" w:name="_Toc52381967"/>
      <w:bookmarkStart w:id="2256" w:name="_Toc61375066"/>
      <w:bookmarkStart w:id="2257" w:name="_Toc67936418"/>
      <w:bookmarkStart w:id="2258" w:name="_Toc67937291"/>
      <w:bookmarkStart w:id="2259" w:name="_Toc76452527"/>
      <w:bookmarkStart w:id="2260" w:name="_Toc76630370"/>
      <w:bookmarkStart w:id="2261" w:name="_Toc83742930"/>
      <w:bookmarkStart w:id="2262" w:name="_Toc83887044"/>
      <w:bookmarkStart w:id="2263" w:name="_Toc83887845"/>
      <w:bookmarkStart w:id="2264" w:name="_Toc90588686"/>
      <w:r w:rsidRPr="00DF6DD6">
        <w:rPr>
          <w:lang w:val="en-US"/>
        </w:rPr>
        <w:t>6.5B.5.3a</w:t>
      </w:r>
      <w:r w:rsidRPr="00DF6DD6">
        <w:rPr>
          <w:lang w:val="en-US"/>
        </w:rPr>
        <w:tab/>
        <w:t>Inter-band NE-DC within FR1</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65" w:name="_Toc21345586"/>
      <w:bookmarkStart w:id="2266" w:name="_Toc29806435"/>
      <w:bookmarkStart w:id="2267" w:name="_Toc37255968"/>
      <w:bookmarkStart w:id="2268" w:name="_Toc37256309"/>
      <w:bookmarkStart w:id="2269" w:name="_Toc45890143"/>
      <w:bookmarkStart w:id="2270" w:name="_Toc52381968"/>
      <w:bookmarkStart w:id="2271" w:name="_Toc61375067"/>
      <w:bookmarkStart w:id="2272" w:name="_Toc67936419"/>
      <w:bookmarkStart w:id="2273" w:name="_Toc67937292"/>
      <w:bookmarkStart w:id="2274" w:name="_Toc76452528"/>
      <w:bookmarkStart w:id="2275" w:name="_Toc76630371"/>
      <w:bookmarkStart w:id="2276" w:name="_Toc83742931"/>
      <w:bookmarkStart w:id="2277" w:name="_Toc83887045"/>
      <w:bookmarkStart w:id="2278" w:name="_Toc83887846"/>
      <w:bookmarkStart w:id="2279" w:name="_Toc90588687"/>
      <w:r w:rsidRPr="00DF6DD6">
        <w:rPr>
          <w:lang w:val="en-US"/>
        </w:rPr>
        <w:t>6.5B.5.4</w:t>
      </w:r>
      <w:r w:rsidRPr="00DF6DD6">
        <w:rPr>
          <w:lang w:val="en-US"/>
        </w:rPr>
        <w:tab/>
        <w:t>Inter-band EN-DC including FR2</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280" w:name="_Toc21345587"/>
      <w:bookmarkStart w:id="2281" w:name="_Toc29806436"/>
      <w:bookmarkStart w:id="2282" w:name="_Toc37255969"/>
      <w:bookmarkStart w:id="2283" w:name="_Toc37256310"/>
      <w:bookmarkStart w:id="2284" w:name="_Toc45890144"/>
      <w:bookmarkStart w:id="2285" w:name="_Toc52381969"/>
      <w:bookmarkStart w:id="2286" w:name="_Toc61375068"/>
      <w:bookmarkStart w:id="2287" w:name="_Toc67936420"/>
      <w:bookmarkStart w:id="2288" w:name="_Toc67937293"/>
      <w:bookmarkStart w:id="2289" w:name="_Toc76452529"/>
      <w:bookmarkStart w:id="2290" w:name="_Toc76630372"/>
      <w:bookmarkStart w:id="2291" w:name="_Toc83742932"/>
      <w:bookmarkStart w:id="2292" w:name="_Toc83887046"/>
      <w:bookmarkStart w:id="2293" w:name="_Toc83887847"/>
      <w:bookmarkStart w:id="2294" w:name="_Toc90588688"/>
      <w:r w:rsidRPr="00DF6DD6">
        <w:rPr>
          <w:lang w:val="en-US"/>
        </w:rPr>
        <w:t>6.5B.5.5</w:t>
      </w:r>
      <w:r w:rsidRPr="00DF6DD6">
        <w:rPr>
          <w:lang w:val="en-US"/>
        </w:rPr>
        <w:tab/>
        <w:t>Inter-band EN-DC including both FR1 and FR2</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295" w:name="_Toc21345588"/>
      <w:bookmarkStart w:id="2296" w:name="_Toc29806437"/>
      <w:bookmarkStart w:id="2297" w:name="_Toc37255970"/>
      <w:bookmarkStart w:id="2298" w:name="_Toc37256311"/>
      <w:bookmarkStart w:id="2299" w:name="_Toc45890145"/>
      <w:bookmarkStart w:id="2300" w:name="_Toc52381970"/>
      <w:bookmarkStart w:id="2301" w:name="_Toc61375069"/>
      <w:bookmarkStart w:id="2302" w:name="_Toc67936421"/>
      <w:bookmarkStart w:id="2303" w:name="_Toc67937294"/>
      <w:bookmarkStart w:id="2304" w:name="_Toc76452530"/>
      <w:bookmarkStart w:id="2305" w:name="_Toc76630373"/>
      <w:bookmarkStart w:id="2306" w:name="_Toc83742933"/>
      <w:bookmarkStart w:id="2307" w:name="_Toc83887047"/>
      <w:bookmarkStart w:id="2308" w:name="_Toc83887848"/>
      <w:bookmarkStart w:id="2309" w:name="_Toc90588689"/>
      <w:r w:rsidRPr="00DF6DD6">
        <w:rPr>
          <w:lang w:val="en-US"/>
        </w:rPr>
        <w:t>6.6B</w:t>
      </w:r>
      <w:r w:rsidRPr="00DF6DD6">
        <w:rPr>
          <w:lang w:val="en-US"/>
        </w:rPr>
        <w:tab/>
        <w:t>Beam correspondence for DC</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D23A353" w14:textId="18178F3E" w:rsidR="00574994" w:rsidRPr="0093068C" w:rsidRDefault="00574994" w:rsidP="00F55B07">
      <w:pPr>
        <w:pStyle w:val="Heading3"/>
      </w:pPr>
      <w:bookmarkStart w:id="2310" w:name="_Toc21345589"/>
      <w:bookmarkStart w:id="2311" w:name="_Toc29806438"/>
      <w:bookmarkStart w:id="2312" w:name="_Toc37255971"/>
      <w:bookmarkStart w:id="2313" w:name="_Toc37256312"/>
      <w:bookmarkStart w:id="2314" w:name="_Toc45890146"/>
      <w:bookmarkStart w:id="2315" w:name="_Toc52381971"/>
      <w:bookmarkStart w:id="2316" w:name="_Toc61375070"/>
      <w:bookmarkStart w:id="2317" w:name="_Toc67936422"/>
      <w:bookmarkStart w:id="2318" w:name="_Toc67937295"/>
      <w:bookmarkStart w:id="2319" w:name="_Toc76452531"/>
      <w:bookmarkStart w:id="2320" w:name="_Toc76630374"/>
      <w:bookmarkStart w:id="2321" w:name="_Toc83742934"/>
      <w:bookmarkStart w:id="2322" w:name="_Toc83887048"/>
      <w:bookmarkStart w:id="2323" w:name="_Toc83887849"/>
      <w:bookmarkStart w:id="2324" w:name="_Toc90588690"/>
      <w:r w:rsidRPr="0093068C">
        <w:t>6.</w:t>
      </w:r>
      <w:r w:rsidR="003D0B7A" w:rsidRPr="0093068C">
        <w:t>6</w:t>
      </w:r>
      <w:r w:rsidRPr="0093068C">
        <w:t>B.1</w:t>
      </w:r>
      <w:r w:rsidRPr="0093068C">
        <w:tab/>
        <w:t>Void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2B3D5B14" w14:textId="379F355A" w:rsidR="00574994" w:rsidRPr="0093068C" w:rsidRDefault="00574994" w:rsidP="00F55B07">
      <w:pPr>
        <w:pStyle w:val="Heading3"/>
      </w:pPr>
      <w:bookmarkStart w:id="2325" w:name="_Toc21345590"/>
      <w:bookmarkStart w:id="2326" w:name="_Toc29806439"/>
      <w:bookmarkStart w:id="2327" w:name="_Toc37255972"/>
      <w:bookmarkStart w:id="2328" w:name="_Toc37256313"/>
      <w:bookmarkStart w:id="2329" w:name="_Toc45890147"/>
      <w:bookmarkStart w:id="2330" w:name="_Toc52381972"/>
      <w:bookmarkStart w:id="2331" w:name="_Toc61375071"/>
      <w:bookmarkStart w:id="2332" w:name="_Toc67936423"/>
      <w:bookmarkStart w:id="2333" w:name="_Toc67937296"/>
      <w:bookmarkStart w:id="2334" w:name="_Toc76452532"/>
      <w:bookmarkStart w:id="2335" w:name="_Toc76630375"/>
      <w:bookmarkStart w:id="2336" w:name="_Toc83742935"/>
      <w:bookmarkStart w:id="2337" w:name="_Toc83887049"/>
      <w:bookmarkStart w:id="2338" w:name="_Toc83887850"/>
      <w:bookmarkStart w:id="2339" w:name="_Toc90588691"/>
      <w:r w:rsidRPr="0093068C">
        <w:t>6.</w:t>
      </w:r>
      <w:r w:rsidR="003D0B7A" w:rsidRPr="0093068C">
        <w:t>6</w:t>
      </w:r>
      <w:r w:rsidRPr="0093068C">
        <w:t>B.2</w:t>
      </w:r>
      <w:r w:rsidRPr="0093068C">
        <w:tab/>
        <w:t>Void</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DAF0DA0" w14:textId="4827510E" w:rsidR="00574994" w:rsidRPr="0093068C" w:rsidRDefault="00574994" w:rsidP="00F55B07">
      <w:pPr>
        <w:pStyle w:val="Heading3"/>
      </w:pPr>
      <w:bookmarkStart w:id="2340" w:name="_Toc21345591"/>
      <w:bookmarkStart w:id="2341" w:name="_Toc29806440"/>
      <w:bookmarkStart w:id="2342" w:name="_Toc37255973"/>
      <w:bookmarkStart w:id="2343" w:name="_Toc37256314"/>
      <w:bookmarkStart w:id="2344" w:name="_Toc45890148"/>
      <w:bookmarkStart w:id="2345" w:name="_Toc52381973"/>
      <w:bookmarkStart w:id="2346" w:name="_Toc61375072"/>
      <w:bookmarkStart w:id="2347" w:name="_Toc67936424"/>
      <w:bookmarkStart w:id="2348" w:name="_Toc67937297"/>
      <w:bookmarkStart w:id="2349" w:name="_Toc76452533"/>
      <w:bookmarkStart w:id="2350" w:name="_Toc76630376"/>
      <w:bookmarkStart w:id="2351" w:name="_Toc83742936"/>
      <w:bookmarkStart w:id="2352" w:name="_Toc83887050"/>
      <w:bookmarkStart w:id="2353" w:name="_Toc83887851"/>
      <w:bookmarkStart w:id="2354" w:name="_Toc90588692"/>
      <w:r w:rsidRPr="0093068C">
        <w:t>6.</w:t>
      </w:r>
      <w:r w:rsidR="003D0B7A" w:rsidRPr="0093068C">
        <w:t>6</w:t>
      </w:r>
      <w:r w:rsidRPr="0093068C">
        <w:t>B.3</w:t>
      </w:r>
      <w:r w:rsidRPr="0093068C">
        <w:tab/>
        <w:t>Void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1BFE135B" w14:textId="43E55C64" w:rsidR="00574994" w:rsidRPr="00DF6DD6" w:rsidRDefault="00574994" w:rsidP="00F55B07">
      <w:pPr>
        <w:pStyle w:val="Heading3"/>
        <w:rPr>
          <w:lang w:val="en-US"/>
        </w:rPr>
      </w:pPr>
      <w:bookmarkStart w:id="2355" w:name="_Toc21345592"/>
      <w:bookmarkStart w:id="2356" w:name="_Toc29806441"/>
      <w:bookmarkStart w:id="2357" w:name="_Toc37255974"/>
      <w:bookmarkStart w:id="2358" w:name="_Toc37256315"/>
      <w:bookmarkStart w:id="2359" w:name="_Toc45890149"/>
      <w:bookmarkStart w:id="2360" w:name="_Toc52381974"/>
      <w:bookmarkStart w:id="2361" w:name="_Toc61375073"/>
      <w:bookmarkStart w:id="2362" w:name="_Toc67936425"/>
      <w:bookmarkStart w:id="2363" w:name="_Toc67937298"/>
      <w:bookmarkStart w:id="2364" w:name="_Toc76452534"/>
      <w:bookmarkStart w:id="2365" w:name="_Toc76630377"/>
      <w:bookmarkStart w:id="2366" w:name="_Toc83742937"/>
      <w:bookmarkStart w:id="2367" w:name="_Toc83887051"/>
      <w:bookmarkStart w:id="2368" w:name="_Toc83887852"/>
      <w:bookmarkStart w:id="2369"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70" w:name="_Toc21345593"/>
      <w:bookmarkStart w:id="2371" w:name="_Toc29806442"/>
      <w:bookmarkStart w:id="2372" w:name="_Toc37255975"/>
      <w:bookmarkStart w:id="2373" w:name="_Toc37256316"/>
      <w:bookmarkStart w:id="2374" w:name="_Toc45890150"/>
      <w:bookmarkStart w:id="2375" w:name="_Toc52381975"/>
      <w:bookmarkStart w:id="2376" w:name="_Toc61375074"/>
      <w:bookmarkStart w:id="2377" w:name="_Toc67936426"/>
      <w:bookmarkStart w:id="2378" w:name="_Toc67937299"/>
      <w:bookmarkStart w:id="2379" w:name="_Toc76452535"/>
      <w:bookmarkStart w:id="2380" w:name="_Toc76630378"/>
      <w:bookmarkStart w:id="2381" w:name="_Toc83742938"/>
      <w:bookmarkStart w:id="2382" w:name="_Toc83887052"/>
      <w:bookmarkStart w:id="2383" w:name="_Toc83887853"/>
      <w:bookmarkStart w:id="2384"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385" w:name="_Toc21345594"/>
      <w:bookmarkStart w:id="2386" w:name="_Toc29806443"/>
      <w:bookmarkStart w:id="2387" w:name="_Toc37255976"/>
      <w:bookmarkStart w:id="2388" w:name="_Toc37256317"/>
      <w:bookmarkStart w:id="2389" w:name="_Toc45890151"/>
      <w:bookmarkStart w:id="2390" w:name="_Toc52381976"/>
      <w:bookmarkStart w:id="2391" w:name="_Toc61375075"/>
      <w:bookmarkStart w:id="2392" w:name="_Toc67936427"/>
      <w:bookmarkStart w:id="2393" w:name="_Toc67937300"/>
      <w:bookmarkStart w:id="2394" w:name="_Toc76452536"/>
      <w:bookmarkStart w:id="2395" w:name="_Toc76630379"/>
      <w:bookmarkStart w:id="2396" w:name="_Toc83742939"/>
      <w:bookmarkStart w:id="2397" w:name="_Toc83887053"/>
      <w:bookmarkStart w:id="2398" w:name="_Toc83887854"/>
      <w:bookmarkStart w:id="2399" w:name="_Toc90588695"/>
      <w:r w:rsidRPr="00DF6DD6">
        <w:rPr>
          <w:rStyle w:val="Heading1Char"/>
        </w:rPr>
        <w:t>7</w:t>
      </w:r>
      <w:r w:rsidRPr="00DF6DD6">
        <w:rPr>
          <w:rStyle w:val="Heading1Char"/>
        </w:rPr>
        <w:tab/>
        <w:t>Receiver characteristics</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15159F1" w14:textId="77777777" w:rsidR="001310A1" w:rsidRPr="00DF6DD6" w:rsidRDefault="001310A1" w:rsidP="001310A1">
      <w:pPr>
        <w:pStyle w:val="Heading2"/>
      </w:pPr>
      <w:bookmarkStart w:id="2400" w:name="_Toc21345595"/>
      <w:bookmarkStart w:id="2401" w:name="_Toc29806444"/>
      <w:bookmarkStart w:id="2402" w:name="_Toc37255977"/>
      <w:bookmarkStart w:id="2403" w:name="_Toc37256318"/>
      <w:bookmarkStart w:id="2404" w:name="_Toc45890152"/>
      <w:bookmarkStart w:id="2405" w:name="_Toc52381977"/>
      <w:bookmarkStart w:id="2406" w:name="_Toc61375076"/>
      <w:bookmarkStart w:id="2407" w:name="_Toc67936428"/>
      <w:bookmarkStart w:id="2408" w:name="_Toc67937301"/>
      <w:bookmarkStart w:id="2409" w:name="_Toc76452537"/>
      <w:bookmarkStart w:id="2410" w:name="_Toc76630380"/>
      <w:bookmarkStart w:id="2411" w:name="_Toc83742940"/>
      <w:bookmarkStart w:id="2412" w:name="_Toc83887054"/>
      <w:bookmarkStart w:id="2413" w:name="_Toc83887855"/>
      <w:bookmarkStart w:id="2414" w:name="_Toc90588696"/>
      <w:r w:rsidRPr="00DF6DD6">
        <w:t>7.1</w:t>
      </w:r>
      <w:r w:rsidRPr="00DF6DD6">
        <w:tab/>
        <w:t>General</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8F422CD" w14:textId="59D973A4"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w:t>
      </w:r>
      <w:r w:rsidR="00164935">
        <w:t xml:space="preserve">or NR FR1 </w:t>
      </w:r>
      <w:r w:rsidR="000F4704" w:rsidRPr="00DF6DD6">
        <w:t>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1DFA416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rsidR="00BB659B">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w:t>
      </w:r>
      <w:r w:rsidR="00BB659B">
        <w:t xml:space="preserve">or eight </w:t>
      </w:r>
      <w:r w:rsidRPr="00C615A6">
        <w:t>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15" w:name="_Toc21345596"/>
      <w:bookmarkStart w:id="2416" w:name="_Toc29806445"/>
      <w:bookmarkStart w:id="2417" w:name="_Toc37255978"/>
      <w:bookmarkStart w:id="2418" w:name="_Toc37256319"/>
      <w:bookmarkStart w:id="2419" w:name="_Toc45890153"/>
      <w:bookmarkStart w:id="2420" w:name="_Toc52381978"/>
      <w:bookmarkStart w:id="2421" w:name="_Toc61375077"/>
      <w:bookmarkStart w:id="2422" w:name="_Toc67936429"/>
      <w:bookmarkStart w:id="2423" w:name="_Toc67937302"/>
      <w:bookmarkStart w:id="2424" w:name="_Toc76452538"/>
      <w:bookmarkStart w:id="2425" w:name="_Toc76630381"/>
      <w:bookmarkStart w:id="2426" w:name="_Toc83742941"/>
      <w:bookmarkStart w:id="2427" w:name="_Toc83887055"/>
      <w:bookmarkStart w:id="2428" w:name="_Toc83887856"/>
      <w:bookmarkStart w:id="2429" w:name="_Toc90588697"/>
      <w:r w:rsidRPr="00DF6DD6">
        <w:t>7.2</w:t>
      </w:r>
      <w:r w:rsidRPr="00DF6DD6">
        <w:tab/>
      </w:r>
      <w:r w:rsidR="0093614D" w:rsidRPr="00DF6DD6">
        <w:t>Void</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1D3160B7" w14:textId="45FA84C7" w:rsidR="001310A1" w:rsidRPr="00DF6DD6" w:rsidRDefault="001310A1" w:rsidP="001310A1">
      <w:pPr>
        <w:pStyle w:val="Heading2"/>
      </w:pPr>
      <w:bookmarkStart w:id="2430" w:name="_Toc21345597"/>
      <w:bookmarkStart w:id="2431" w:name="_Toc29806446"/>
      <w:bookmarkStart w:id="2432" w:name="_Toc37255979"/>
      <w:bookmarkStart w:id="2433" w:name="_Toc37256320"/>
      <w:bookmarkStart w:id="2434" w:name="_Toc45890154"/>
      <w:bookmarkStart w:id="2435" w:name="_Toc52381979"/>
      <w:bookmarkStart w:id="2436" w:name="_Toc61375078"/>
      <w:bookmarkStart w:id="2437" w:name="_Toc67936430"/>
      <w:bookmarkStart w:id="2438" w:name="_Toc67937303"/>
      <w:bookmarkStart w:id="2439" w:name="_Toc76452539"/>
      <w:bookmarkStart w:id="2440" w:name="_Toc76630382"/>
      <w:bookmarkStart w:id="2441" w:name="_Toc83742942"/>
      <w:bookmarkStart w:id="2442" w:name="_Toc83887056"/>
      <w:bookmarkStart w:id="2443" w:name="_Toc83887857"/>
      <w:bookmarkStart w:id="2444" w:name="_Toc90588698"/>
      <w:r w:rsidRPr="00DF6DD6">
        <w:t>7.3</w:t>
      </w:r>
      <w:r w:rsidRPr="00DF6DD6">
        <w:tab/>
      </w:r>
      <w:r w:rsidR="0093614D" w:rsidRPr="00DF6DD6">
        <w:t>Void</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A57FFA9" w14:textId="77777777" w:rsidR="001310A1" w:rsidRPr="00DF6DD6" w:rsidRDefault="001310A1" w:rsidP="001310A1">
      <w:pPr>
        <w:pStyle w:val="Heading2"/>
      </w:pPr>
      <w:bookmarkStart w:id="2445" w:name="_Toc21345598"/>
      <w:bookmarkStart w:id="2446" w:name="_Toc29806447"/>
      <w:bookmarkStart w:id="2447" w:name="_Toc37255980"/>
      <w:bookmarkStart w:id="2448" w:name="_Toc37256321"/>
      <w:bookmarkStart w:id="2449" w:name="_Toc45890155"/>
      <w:bookmarkStart w:id="2450" w:name="_Toc52381980"/>
      <w:bookmarkStart w:id="2451" w:name="_Toc61375079"/>
      <w:bookmarkStart w:id="2452" w:name="_Toc67936431"/>
      <w:bookmarkStart w:id="2453" w:name="_Toc67937304"/>
      <w:bookmarkStart w:id="2454" w:name="_Toc76452540"/>
      <w:bookmarkStart w:id="2455" w:name="_Toc76630383"/>
      <w:bookmarkStart w:id="2456" w:name="_Toc83742943"/>
      <w:bookmarkStart w:id="2457" w:name="_Toc83887057"/>
      <w:bookmarkStart w:id="2458" w:name="_Toc83887858"/>
      <w:bookmarkStart w:id="2459" w:name="_Toc90588699"/>
      <w:r w:rsidRPr="00DF6DD6">
        <w:t>7.3A</w:t>
      </w:r>
      <w:r w:rsidRPr="00DF6DD6">
        <w:tab/>
        <w:t>Reference sensitivity for CA</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CF7AC31" w14:textId="77777777" w:rsidR="001310A1" w:rsidRPr="00DF6DD6" w:rsidRDefault="001310A1" w:rsidP="001310A1">
      <w:pPr>
        <w:pStyle w:val="Heading3"/>
      </w:pPr>
      <w:bookmarkStart w:id="2460" w:name="_Toc21345599"/>
      <w:bookmarkStart w:id="2461" w:name="_Toc29806448"/>
      <w:bookmarkStart w:id="2462" w:name="_Toc37255981"/>
      <w:bookmarkStart w:id="2463" w:name="_Toc37256322"/>
      <w:bookmarkStart w:id="2464" w:name="_Toc45890156"/>
      <w:bookmarkStart w:id="2465" w:name="_Toc52381981"/>
      <w:bookmarkStart w:id="2466" w:name="_Toc61375080"/>
      <w:bookmarkStart w:id="2467" w:name="_Toc67936432"/>
      <w:bookmarkStart w:id="2468" w:name="_Toc67937305"/>
      <w:bookmarkStart w:id="2469" w:name="_Toc76452541"/>
      <w:bookmarkStart w:id="2470" w:name="_Toc76630384"/>
      <w:bookmarkStart w:id="2471" w:name="_Toc83742944"/>
      <w:bookmarkStart w:id="2472" w:name="_Toc83887058"/>
      <w:bookmarkStart w:id="2473" w:name="_Toc83887859"/>
      <w:bookmarkStart w:id="2474" w:name="_Toc90588700"/>
      <w:r w:rsidRPr="00DF6DD6">
        <w:t>7.3A.1</w:t>
      </w:r>
      <w:r w:rsidRPr="00DF6DD6">
        <w:tab/>
        <w:t>General</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75" w:name="_Toc21345600"/>
      <w:bookmarkStart w:id="2476" w:name="_Toc29806449"/>
      <w:bookmarkStart w:id="2477" w:name="_Toc37255982"/>
      <w:bookmarkStart w:id="2478" w:name="_Toc37256323"/>
      <w:bookmarkStart w:id="2479" w:name="_Toc45890157"/>
      <w:bookmarkStart w:id="2480" w:name="_Toc52381982"/>
      <w:bookmarkStart w:id="2481" w:name="_Toc61375081"/>
      <w:bookmarkStart w:id="2482" w:name="_Toc67936433"/>
      <w:bookmarkStart w:id="2483" w:name="_Toc67937306"/>
      <w:bookmarkStart w:id="2484" w:name="_Toc76452542"/>
      <w:bookmarkStart w:id="2485" w:name="_Toc76630385"/>
      <w:bookmarkStart w:id="2486" w:name="_Toc83742945"/>
      <w:bookmarkStart w:id="2487" w:name="_Toc83887059"/>
      <w:bookmarkStart w:id="2488" w:name="_Toc83887860"/>
      <w:bookmarkStart w:id="2489" w:name="_Toc90588701"/>
      <w:r w:rsidRPr="00DF6DD6">
        <w:t>7.3A.2</w:t>
      </w:r>
      <w:r w:rsidRPr="00DF6DD6">
        <w:tab/>
        <w:t>Reference sensitivity power level for CA</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0B0214F6" w14:textId="77777777" w:rsidR="001310A1" w:rsidRPr="00DF6DD6" w:rsidRDefault="001310A1" w:rsidP="001310A1">
      <w:pPr>
        <w:pStyle w:val="Heading3"/>
      </w:pPr>
      <w:bookmarkStart w:id="2490" w:name="_Toc21345601"/>
      <w:bookmarkStart w:id="2491" w:name="_Toc29806450"/>
      <w:bookmarkStart w:id="2492" w:name="_Toc37255983"/>
      <w:bookmarkStart w:id="2493" w:name="_Toc37256324"/>
      <w:bookmarkStart w:id="2494" w:name="_Toc45890158"/>
      <w:bookmarkStart w:id="2495" w:name="_Toc52381983"/>
      <w:bookmarkStart w:id="2496" w:name="_Toc61375082"/>
      <w:bookmarkStart w:id="2497" w:name="_Toc67936434"/>
      <w:bookmarkStart w:id="2498" w:name="_Toc67937307"/>
      <w:bookmarkStart w:id="2499" w:name="_Toc76452543"/>
      <w:bookmarkStart w:id="2500" w:name="_Toc76630386"/>
      <w:bookmarkStart w:id="2501" w:name="_Toc83742946"/>
      <w:bookmarkStart w:id="2502" w:name="_Toc83887060"/>
      <w:bookmarkStart w:id="2503" w:name="_Toc83887861"/>
      <w:bookmarkStart w:id="2504" w:name="_Toc90588702"/>
      <w:r w:rsidRPr="00DF6DD6">
        <w:t>7.3A.3</w:t>
      </w:r>
      <w:r w:rsidRPr="00DF6DD6">
        <w:tab/>
        <w:t>ΔR</w:t>
      </w:r>
      <w:r w:rsidRPr="00DF6DD6">
        <w:rPr>
          <w:vertAlign w:val="subscript"/>
        </w:rPr>
        <w:t>IB,c</w:t>
      </w:r>
      <w:r w:rsidRPr="00DF6DD6">
        <w:t xml:space="preserve"> for CA</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FA77C4C"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w:t>
      </w:r>
      <w:bookmarkStart w:id="2505" w:name="OLE_LINK4"/>
      <w:r w:rsidR="00A915E8">
        <w:rPr>
          <w:rFonts w:eastAsia="MS Mincho"/>
        </w:rPr>
        <w:t>TS 38.101-1 [2]</w:t>
      </w:r>
      <w:bookmarkEnd w:id="2505"/>
      <w:r w:rsidRPr="00DF6DD6">
        <w:rPr>
          <w:rFonts w:hint="eastAsia"/>
        </w:rPr>
        <w:t xml:space="preserve"> and 7.3A, 7.3B in </w:t>
      </w:r>
      <w:r w:rsidR="00CA6796">
        <w:rPr>
          <w:rFonts w:hint="eastAsia"/>
        </w:rPr>
        <w:t>this specification</w:t>
      </w:r>
      <w:r w:rsidRPr="00DF6DD6">
        <w:rPr>
          <w:rFonts w:hint="eastAsia"/>
        </w:rPr>
        <w:t>,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8689A10"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w:t>
      </w:r>
      <w:r w:rsidR="000C4BAB">
        <w:rPr>
          <w:rFonts w:eastAsia="MS Mincho"/>
        </w:rPr>
        <w:t>TS 38.101-1 [2]</w:t>
      </w:r>
      <w:r w:rsidRPr="00DF6DD6">
        <w:t xml:space="preserve"> and 7.3A, 7.3B in </w:t>
      </w:r>
      <w:r w:rsidR="00914BAF">
        <w:rPr>
          <w:rFonts w:hint="eastAsia"/>
        </w:rPr>
        <w:t>this specification</w:t>
      </w:r>
      <w:r w:rsidRPr="00DF6DD6">
        <w:t xml:space="preserve"> for the applicable operating bands.</w:t>
      </w:r>
    </w:p>
    <w:p w14:paraId="4419F897" w14:textId="245F348E" w:rsidR="001310A1" w:rsidRPr="00DF6DD6" w:rsidRDefault="001310A1" w:rsidP="001310A1">
      <w:pPr>
        <w:pStyle w:val="Heading4"/>
      </w:pPr>
      <w:bookmarkStart w:id="2506" w:name="_Toc21345602"/>
      <w:bookmarkStart w:id="2507" w:name="_Toc29806451"/>
      <w:bookmarkStart w:id="2508" w:name="_Toc37255984"/>
      <w:bookmarkStart w:id="2509" w:name="_Toc37256325"/>
      <w:bookmarkStart w:id="2510" w:name="_Toc45890159"/>
      <w:bookmarkStart w:id="2511" w:name="_Toc52381984"/>
      <w:bookmarkStart w:id="2512" w:name="_Toc61375083"/>
      <w:bookmarkStart w:id="2513" w:name="_Toc67936435"/>
      <w:bookmarkStart w:id="2514" w:name="_Toc67937308"/>
      <w:bookmarkStart w:id="2515" w:name="_Toc76452544"/>
      <w:bookmarkStart w:id="2516" w:name="_Toc76630387"/>
      <w:bookmarkStart w:id="2517" w:name="_Toc83742947"/>
      <w:bookmarkStart w:id="2518" w:name="_Toc83887061"/>
      <w:bookmarkStart w:id="2519" w:name="_Toc83887862"/>
      <w:bookmarkStart w:id="2520"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21" w:name="_Toc21345603"/>
      <w:bookmarkStart w:id="2522" w:name="_Toc29806452"/>
      <w:bookmarkStart w:id="2523" w:name="_Toc37255985"/>
      <w:bookmarkStart w:id="2524" w:name="_Toc37256326"/>
      <w:bookmarkStart w:id="2525" w:name="_Toc45890160"/>
      <w:bookmarkStart w:id="2526" w:name="_Toc52381985"/>
      <w:bookmarkStart w:id="2527" w:name="_Toc61375084"/>
      <w:bookmarkStart w:id="2528" w:name="_Toc67936436"/>
      <w:bookmarkStart w:id="2529" w:name="_Toc67937309"/>
      <w:bookmarkStart w:id="2530" w:name="_Toc76452545"/>
      <w:bookmarkStart w:id="2531" w:name="_Toc76630388"/>
      <w:bookmarkStart w:id="2532" w:name="_Toc83742948"/>
      <w:bookmarkStart w:id="2533" w:name="_Toc83887062"/>
      <w:bookmarkStart w:id="2534" w:name="_Toc83887863"/>
      <w:bookmarkStart w:id="2535" w:name="_Toc90588704"/>
      <w:r w:rsidRPr="00DF6DD6">
        <w:rPr>
          <w:rFonts w:eastAsia="MS Mincho"/>
        </w:rPr>
        <w:t>7.3A.4</w:t>
      </w:r>
      <w:r w:rsidRPr="00DF6DD6">
        <w:rPr>
          <w:rFonts w:eastAsia="MS Mincho"/>
        </w:rPr>
        <w:tab/>
      </w:r>
      <w:r w:rsidR="009A48C6" w:rsidRPr="00DF6DD6">
        <w:rPr>
          <w:rFonts w:eastAsia="MS Mincho"/>
        </w:rPr>
        <w:t>Void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6BDD4BB7" w14:textId="77777777" w:rsidR="001310A1" w:rsidRPr="00DF6DD6" w:rsidRDefault="001310A1" w:rsidP="001310A1">
      <w:pPr>
        <w:pStyle w:val="Heading2"/>
      </w:pPr>
      <w:bookmarkStart w:id="2536" w:name="_Toc21345604"/>
      <w:bookmarkStart w:id="2537" w:name="_Toc29806453"/>
      <w:bookmarkStart w:id="2538" w:name="_Toc37255986"/>
      <w:bookmarkStart w:id="2539" w:name="_Toc37256327"/>
      <w:bookmarkStart w:id="2540" w:name="_Toc45890161"/>
      <w:bookmarkStart w:id="2541" w:name="_Toc52381986"/>
      <w:bookmarkStart w:id="2542" w:name="_Toc61375085"/>
      <w:bookmarkStart w:id="2543" w:name="_Toc67936437"/>
      <w:bookmarkStart w:id="2544" w:name="_Toc67937310"/>
      <w:bookmarkStart w:id="2545" w:name="_Toc76452546"/>
      <w:bookmarkStart w:id="2546" w:name="_Toc76630389"/>
      <w:bookmarkStart w:id="2547" w:name="_Toc83742949"/>
      <w:bookmarkStart w:id="2548" w:name="_Toc83887063"/>
      <w:bookmarkStart w:id="2549" w:name="_Toc83887864"/>
      <w:bookmarkStart w:id="2550" w:name="_Toc90588705"/>
      <w:r w:rsidRPr="00DF6DD6">
        <w:t>7.3B</w:t>
      </w:r>
      <w:r w:rsidRPr="00DF6DD6">
        <w:tab/>
        <w:t>Reference sensitivity level for DC</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23AEA82A" w14:textId="77777777" w:rsidR="001310A1" w:rsidRPr="00DF6DD6" w:rsidRDefault="001310A1" w:rsidP="001310A1">
      <w:pPr>
        <w:pStyle w:val="Heading3"/>
      </w:pPr>
      <w:bookmarkStart w:id="2551" w:name="_Toc21345605"/>
      <w:bookmarkStart w:id="2552" w:name="_Toc29806454"/>
      <w:bookmarkStart w:id="2553" w:name="_Toc37255987"/>
      <w:bookmarkStart w:id="2554" w:name="_Toc37256328"/>
      <w:bookmarkStart w:id="2555" w:name="_Toc45890162"/>
      <w:bookmarkStart w:id="2556" w:name="_Toc52381987"/>
      <w:bookmarkStart w:id="2557" w:name="_Toc61375086"/>
      <w:bookmarkStart w:id="2558" w:name="_Toc67936438"/>
      <w:bookmarkStart w:id="2559" w:name="_Toc67937311"/>
      <w:bookmarkStart w:id="2560" w:name="_Toc76452547"/>
      <w:bookmarkStart w:id="2561" w:name="_Toc76630390"/>
      <w:bookmarkStart w:id="2562" w:name="_Toc83742950"/>
      <w:bookmarkStart w:id="2563" w:name="_Toc83887064"/>
      <w:bookmarkStart w:id="2564" w:name="_Toc83887865"/>
      <w:bookmarkStart w:id="2565" w:name="_Toc90588706"/>
      <w:r w:rsidRPr="00DF6DD6">
        <w:t>7.3B.1</w:t>
      </w:r>
      <w:r w:rsidRPr="00DF6DD6">
        <w:tab/>
        <w:t>General</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25D1B6B" w14:textId="1607513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w:t>
      </w:r>
      <w:r w:rsidR="00230F8A">
        <w:rPr>
          <w:rFonts w:hint="eastAsia"/>
          <w:lang w:val="en-US" w:eastAsia="zh-CN"/>
        </w:rPr>
        <w:t>exceptions</w:t>
      </w:r>
      <w:r w:rsidR="00625636" w:rsidRPr="00DF6DD6">
        <w:rPr>
          <w:lang w:val="en-US"/>
        </w:rPr>
        <w:t xml:space="preserve"> are specified by applying maximum sensitivity degradation (MSD) into </w:t>
      </w:r>
      <w:r w:rsidR="00B13475">
        <w:rPr>
          <w:rFonts w:hint="eastAsia"/>
          <w:lang w:val="en-US" w:eastAsia="zh-CN"/>
        </w:rPr>
        <w:t>applicable</w:t>
      </w:r>
      <w:r w:rsidR="00B13475">
        <w:rPr>
          <w:lang w:val="en-US" w:eastAsia="zh-CN"/>
        </w:rPr>
        <w:t xml:space="preserve"> </w:t>
      </w:r>
      <w:r w:rsidR="00625636" w:rsidRPr="00DF6DD6">
        <w:rPr>
          <w:lang w:val="en-US"/>
        </w:rPr>
        <w:t xml:space="preserve">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06E1EB54" w:rsidR="00F86F07"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2018DF94" w14:textId="77777777" w:rsidR="000A4451" w:rsidRDefault="008E70BE" w:rsidP="000A4451">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7545EEA7" w14:textId="69DCA18C" w:rsidR="000A4451" w:rsidRDefault="000A4451" w:rsidP="000A4451">
      <w:bookmarkStart w:id="2566" w:name="OLE_LINK10"/>
      <w:bookmarkStart w:id="2567" w:name="OLE_LINK5"/>
      <w:r>
        <w:rPr>
          <w:shd w:val="clear" w:color="auto" w:fill="FFFFFF"/>
          <w:lang w:val="en-US"/>
        </w:rPr>
        <w:t>For operations with 4 </w:t>
      </w:r>
      <w:r w:rsidR="0025481A" w:rsidRPr="0025481A">
        <w:rPr>
          <w:shd w:val="clear" w:color="auto" w:fill="FFFFFF"/>
          <w:lang w:val="en-US"/>
        </w:rPr>
        <w:t xml:space="preserve"> </w:t>
      </w:r>
      <w:r w:rsidR="0025481A">
        <w:rPr>
          <w:shd w:val="clear" w:color="auto" w:fill="FFFFFF"/>
          <w:lang w:val="en-US"/>
        </w:rPr>
        <w:t xml:space="preserve">or 8 </w:t>
      </w:r>
      <w:r>
        <w:rPr>
          <w:shd w:val="clear" w:color="auto" w:fill="FFFFFF"/>
          <w:lang w:val="en-US"/>
        </w:rPr>
        <w:t xml:space="preserve">Rx antenna ports in an E-UTRA band or </w:t>
      </w:r>
      <w:r w:rsidR="00FD03C5">
        <w:rPr>
          <w:shd w:val="clear" w:color="auto" w:fill="FFFFFF"/>
          <w:lang w:val="en-US"/>
        </w:rPr>
        <w:t xml:space="preserve">4 Rx antenna ports in </w:t>
      </w:r>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sidR="007E4F6E">
        <w:rPr>
          <w:shd w:val="clear" w:color="auto" w:fill="FFFFFF"/>
          <w:lang w:val="en-US"/>
        </w:rPr>
        <w:t>or ΔR</w:t>
      </w:r>
      <w:r w:rsidR="007E4F6E">
        <w:rPr>
          <w:shd w:val="clear" w:color="auto" w:fill="FFFFFF"/>
          <w:vertAlign w:val="subscript"/>
          <w:lang w:val="en-US"/>
        </w:rPr>
        <w:t>IB,8R</w:t>
      </w:r>
      <w:r w:rsidR="007E4F6E">
        <w:rPr>
          <w:rFonts w:hint="eastAsia"/>
          <w:shd w:val="clear" w:color="auto" w:fill="FFFFFF"/>
          <w:lang w:val="en-US" w:eastAsia="zh-CN"/>
        </w:rPr>
        <w:t xml:space="preserve"> </w:t>
      </w:r>
      <w:r w:rsidR="007E4F6E">
        <w:rPr>
          <w:shd w:val="clear" w:color="auto" w:fill="FFFFFF"/>
          <w:lang w:val="en-US" w:eastAsia="zh-CN"/>
        </w:rPr>
        <w:t>in</w:t>
      </w:r>
      <w:r w:rsidR="007E4F6E">
        <w:rPr>
          <w:rFonts w:hint="eastAsia"/>
          <w:shd w:val="clear" w:color="auto" w:fill="FFFFFF"/>
          <w:lang w:val="en-US" w:eastAsia="zh-CN"/>
        </w:rPr>
        <w:t xml:space="preserve"> </w:t>
      </w:r>
      <w:r w:rsidR="00174747">
        <w:rPr>
          <w:shd w:val="clear" w:color="auto" w:fill="FFFFFF"/>
          <w:lang w:val="en-US"/>
        </w:rPr>
        <w:t>Table 7.3.1-1aa</w:t>
      </w:r>
      <w:r w:rsidR="00174747">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w:t>
      </w:r>
      <w:r w:rsidR="002B4E2A">
        <w:rPr>
          <w:shd w:val="clear" w:color="auto" w:fill="FFFFFF"/>
          <w:lang w:val="en-US"/>
        </w:rPr>
        <w:t xml:space="preserve"> ΔR</w:t>
      </w:r>
      <w:r w:rsidR="002B4E2A">
        <w:rPr>
          <w:shd w:val="clear" w:color="auto" w:fill="FFFFFF"/>
          <w:vertAlign w:val="subscript"/>
          <w:lang w:val="en-US"/>
        </w:rPr>
        <w:t>IB,4R</w:t>
      </w:r>
      <w:r w:rsidR="002B4E2A">
        <w:rPr>
          <w:shd w:val="clear" w:color="auto" w:fill="FFFFFF"/>
          <w:lang w:val="en-US"/>
        </w:rPr>
        <w:t xml:space="preserve"> </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2566"/>
    </w:p>
    <w:bookmarkEnd w:id="2567"/>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68" w:name="_Toc21345606"/>
      <w:bookmarkStart w:id="2569" w:name="_Toc29806455"/>
      <w:bookmarkStart w:id="2570" w:name="_Toc37255988"/>
      <w:bookmarkStart w:id="2571" w:name="_Toc37256329"/>
      <w:bookmarkStart w:id="2572" w:name="_Toc45890163"/>
      <w:bookmarkStart w:id="2573" w:name="_Toc52381988"/>
      <w:bookmarkStart w:id="2574" w:name="_Toc61375087"/>
      <w:bookmarkStart w:id="2575" w:name="_Toc67936439"/>
      <w:bookmarkStart w:id="2576" w:name="_Toc67937312"/>
      <w:bookmarkStart w:id="2577" w:name="_Toc76452548"/>
      <w:bookmarkStart w:id="2578" w:name="_Toc76630391"/>
      <w:bookmarkStart w:id="2579" w:name="_Toc83742951"/>
      <w:bookmarkStart w:id="2580" w:name="_Toc83887065"/>
      <w:bookmarkStart w:id="2581" w:name="_Toc83887866"/>
      <w:bookmarkStart w:id="2582" w:name="_Toc90588707"/>
      <w:r w:rsidRPr="00DF6DD6">
        <w:t>7.3B.2</w:t>
      </w:r>
      <w:r w:rsidRPr="00DF6DD6">
        <w:tab/>
        <w:t>Reference sensitivity for DC</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06E016F9" w14:textId="77777777" w:rsidR="001310A1" w:rsidRPr="00DF6DD6" w:rsidRDefault="001310A1" w:rsidP="001310A1">
      <w:pPr>
        <w:pStyle w:val="Heading4"/>
        <w:rPr>
          <w:rFonts w:eastAsia="MS Mincho"/>
        </w:rPr>
      </w:pPr>
      <w:bookmarkStart w:id="2583" w:name="_Toc21345607"/>
      <w:bookmarkStart w:id="2584" w:name="_Toc29806456"/>
      <w:bookmarkStart w:id="2585" w:name="_Toc37255989"/>
      <w:bookmarkStart w:id="2586" w:name="_Toc37256330"/>
      <w:bookmarkStart w:id="2587" w:name="_Toc45890164"/>
      <w:bookmarkStart w:id="2588" w:name="_Toc52381989"/>
      <w:bookmarkStart w:id="2589" w:name="_Toc61375088"/>
      <w:bookmarkStart w:id="2590" w:name="_Toc67936440"/>
      <w:bookmarkStart w:id="2591" w:name="_Toc67937313"/>
      <w:bookmarkStart w:id="2592" w:name="_Toc76452549"/>
      <w:bookmarkStart w:id="2593" w:name="_Toc76630392"/>
      <w:bookmarkStart w:id="2594" w:name="_Toc83742952"/>
      <w:bookmarkStart w:id="2595" w:name="_Toc83887066"/>
      <w:bookmarkStart w:id="2596" w:name="_Toc83887867"/>
      <w:bookmarkStart w:id="2597" w:name="_Toc90588708"/>
      <w:r w:rsidRPr="00DF6DD6">
        <w:rPr>
          <w:rFonts w:eastAsia="MS Mincho"/>
        </w:rPr>
        <w:t>7.3B.2.1</w:t>
      </w:r>
      <w:r w:rsidRPr="00DF6DD6">
        <w:rPr>
          <w:rFonts w:eastAsia="MS Mincho"/>
        </w:rPr>
        <w:tab/>
        <w:t>Intra-band contiguous EN-DC</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C4C5A"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598" w:name="_Toc21345608"/>
      <w:bookmarkStart w:id="2599" w:name="_Toc29806457"/>
      <w:bookmarkStart w:id="2600" w:name="_Toc37255990"/>
      <w:bookmarkStart w:id="2601" w:name="_Toc37256331"/>
      <w:bookmarkStart w:id="2602" w:name="_Toc45890165"/>
      <w:bookmarkStart w:id="2603" w:name="_Toc52381990"/>
      <w:bookmarkStart w:id="2604" w:name="_Toc61375089"/>
      <w:bookmarkStart w:id="2605" w:name="_Toc67936441"/>
      <w:bookmarkStart w:id="2606" w:name="_Toc67937314"/>
      <w:bookmarkStart w:id="2607" w:name="_Toc76452550"/>
      <w:bookmarkStart w:id="2608" w:name="_Toc76630393"/>
      <w:bookmarkStart w:id="2609" w:name="_Toc83742953"/>
      <w:bookmarkStart w:id="2610" w:name="_Toc83887067"/>
      <w:bookmarkStart w:id="2611" w:name="_Toc83887868"/>
      <w:bookmarkStart w:id="2612" w:name="_Toc90588709"/>
      <w:r w:rsidRPr="00B94CFE">
        <w:rPr>
          <w:rFonts w:eastAsia="MS Mincho"/>
          <w:lang w:val="fr-FR"/>
        </w:rPr>
        <w:t>7.3B.2.2</w:t>
      </w:r>
      <w:r w:rsidRPr="00B94CFE">
        <w:rPr>
          <w:rFonts w:eastAsia="MS Mincho"/>
          <w:lang w:val="fr-FR"/>
        </w:rPr>
        <w:tab/>
        <w:t>Intra-band non-contiguous EN-DC</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13" w:name="_Toc21345609"/>
      <w:bookmarkStart w:id="2614" w:name="_Toc29806458"/>
      <w:bookmarkStart w:id="2615" w:name="_Toc37255991"/>
      <w:bookmarkStart w:id="2616" w:name="_Toc37256332"/>
      <w:bookmarkStart w:id="2617" w:name="_Toc45890166"/>
      <w:bookmarkStart w:id="2618" w:name="_Toc52381991"/>
      <w:bookmarkStart w:id="2619" w:name="_Toc61375090"/>
      <w:bookmarkStart w:id="2620" w:name="_Toc67936442"/>
      <w:bookmarkStart w:id="2621" w:name="_Toc67937315"/>
      <w:bookmarkStart w:id="2622" w:name="_Toc76452551"/>
      <w:bookmarkStart w:id="2623" w:name="_Toc76630394"/>
      <w:bookmarkStart w:id="2624" w:name="_Toc83742954"/>
      <w:bookmarkStart w:id="2625" w:name="_Toc83887068"/>
      <w:bookmarkStart w:id="2626" w:name="_Toc83887869"/>
      <w:bookmarkStart w:id="2627" w:name="_Toc90588710"/>
      <w:r w:rsidRPr="00DF6DD6">
        <w:rPr>
          <w:rFonts w:eastAsia="MS Mincho"/>
        </w:rPr>
        <w:t>7.3B.2.3</w:t>
      </w:r>
      <w:r w:rsidRPr="00DF6DD6">
        <w:rPr>
          <w:rFonts w:eastAsia="MS Mincho"/>
        </w:rPr>
        <w:tab/>
        <w:t>Inter-band EN-DC within FR1</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28" w:name="_Toc21345610"/>
      <w:bookmarkStart w:id="2629" w:name="_Toc29806459"/>
      <w:bookmarkStart w:id="2630" w:name="_Toc37255992"/>
      <w:bookmarkStart w:id="2631" w:name="_Toc37256333"/>
      <w:bookmarkStart w:id="2632" w:name="_Toc45890167"/>
      <w:bookmarkStart w:id="2633" w:name="_Toc52381992"/>
      <w:bookmarkStart w:id="2634" w:name="_Toc61375091"/>
      <w:bookmarkStart w:id="2635" w:name="_Toc67936443"/>
      <w:bookmarkStart w:id="2636" w:name="_Toc67937316"/>
      <w:bookmarkStart w:id="2637" w:name="_Toc76452552"/>
      <w:bookmarkStart w:id="2638" w:name="_Toc76630395"/>
      <w:bookmarkStart w:id="2639" w:name="_Toc83742955"/>
      <w:bookmarkStart w:id="2640" w:name="_Toc83887069"/>
      <w:bookmarkStart w:id="2641" w:name="_Toc83887870"/>
      <w:bookmarkStart w:id="2642" w:name="_Toc90588711"/>
      <w:r w:rsidRPr="00DF6DD6">
        <w:t>7.3B.2.3.1</w:t>
      </w:r>
      <w:r w:rsidRPr="00DF6DD6">
        <w:tab/>
        <w:t>Reference sensitivity exceptions due to UL harmonic interference for EN-DC in NR FR1</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324CBB6" w14:textId="3290C9D6"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w:t>
      </w:r>
      <w:r w:rsidR="00FB3271">
        <w:rPr>
          <w:rFonts w:hint="eastAsia"/>
          <w:lang w:eastAsia="zh-CN"/>
        </w:rPr>
        <w:t>aggressor</w:t>
      </w:r>
      <w:r w:rsidR="00FB3271">
        <w:rPr>
          <w:lang w:eastAsia="zh-CN"/>
        </w:rPr>
        <w:t xml:space="preserve"> </w:t>
      </w:r>
      <w:r w:rsidR="00625636" w:rsidRPr="00DF6DD6">
        <w:t xml:space="preserve">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1F740950" w:rsidR="00C13C7D" w:rsidRPr="00DF6DD6" w:rsidRDefault="00C13C7D" w:rsidP="000A50AE">
            <w:pPr>
              <w:pStyle w:val="TAC"/>
            </w:pPr>
            <w:r w:rsidRPr="00DF6DD6">
              <w:rPr>
                <w:lang w:eastAsia="ja-JP"/>
              </w:rPr>
              <w:t>18</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25144" w14:paraId="3D505851" w14:textId="77777777" w:rsidTr="00DE6219">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B3760" w14:textId="77777777" w:rsidR="00025144" w:rsidRDefault="00025144" w:rsidP="00DE6219">
            <w:pPr>
              <w:pStyle w:val="TAC"/>
              <w:rPr>
                <w:lang w:eastAsia="ja-JP"/>
              </w:rPr>
            </w:pPr>
            <w:r>
              <w:rPr>
                <w:rFonts w:hint="eastAsia"/>
                <w:lang w:eastAsia="ja-JP"/>
              </w:rPr>
              <w:t>1</w:t>
            </w:r>
            <w:r>
              <w:rPr>
                <w:lang w:eastAsia="ja-JP"/>
              </w:rPr>
              <w:t>9</w:t>
            </w:r>
          </w:p>
        </w:tc>
        <w:tc>
          <w:tcPr>
            <w:tcW w:w="0" w:type="auto"/>
            <w:tcBorders>
              <w:top w:val="single" w:sz="4" w:space="0" w:color="auto"/>
              <w:left w:val="single" w:sz="4" w:space="0" w:color="auto"/>
              <w:bottom w:val="single" w:sz="4" w:space="0" w:color="auto"/>
              <w:right w:val="single" w:sz="4" w:space="0" w:color="auto"/>
            </w:tcBorders>
            <w:vAlign w:val="center"/>
          </w:tcPr>
          <w:p w14:paraId="1C585B4F" w14:textId="77777777" w:rsidR="00025144" w:rsidRPr="008E1EB3" w:rsidRDefault="00025144" w:rsidP="00DE6219">
            <w:pPr>
              <w:pStyle w:val="TAC"/>
              <w:rPr>
                <w:rFonts w:cs="Arial"/>
                <w:vertAlign w:val="superscript"/>
              </w:rPr>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14:paraId="04B39BE0"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796FA05C" w14:textId="77777777" w:rsidR="00025144" w:rsidRDefault="00025144" w:rsidP="00DE6219">
            <w:pPr>
              <w:pStyle w:val="TAC"/>
              <w:rPr>
                <w:lang w:eastAsia="ja-JP"/>
              </w:rPr>
            </w:pPr>
            <w:r>
              <w:rPr>
                <w:rFonts w:hint="eastAsia"/>
                <w:lang w:eastAsia="ja-JP"/>
              </w:rPr>
              <w:t>1</w:t>
            </w:r>
            <w:r>
              <w:rPr>
                <w:lang w:eastAsia="ja-JP"/>
              </w:rPr>
              <w:t>0.4</w:t>
            </w:r>
          </w:p>
        </w:tc>
        <w:tc>
          <w:tcPr>
            <w:tcW w:w="674" w:type="dxa"/>
            <w:tcBorders>
              <w:top w:val="single" w:sz="4" w:space="0" w:color="auto"/>
              <w:left w:val="single" w:sz="4" w:space="0" w:color="auto"/>
              <w:bottom w:val="single" w:sz="4" w:space="0" w:color="auto"/>
              <w:right w:val="single" w:sz="4" w:space="0" w:color="auto"/>
            </w:tcBorders>
            <w:vAlign w:val="center"/>
          </w:tcPr>
          <w:p w14:paraId="4A67EE45"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102CA8DB"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C56A098"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425BA230"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069E367" w14:textId="77777777" w:rsidR="00025144" w:rsidRDefault="00025144" w:rsidP="00DE6219">
            <w:pPr>
              <w:pStyle w:val="TAC"/>
              <w:rPr>
                <w:lang w:eastAsia="ja-JP"/>
              </w:rPr>
            </w:pPr>
            <w:r>
              <w:rPr>
                <w:rFonts w:hint="eastAsia"/>
                <w:lang w:eastAsia="ja-JP"/>
              </w:rPr>
              <w:t>4</w:t>
            </w:r>
            <w:r>
              <w:rPr>
                <w:lang w:eastAsia="ja-JP"/>
              </w:rPr>
              <w:t>.7</w:t>
            </w:r>
          </w:p>
        </w:tc>
        <w:tc>
          <w:tcPr>
            <w:tcW w:w="675" w:type="dxa"/>
            <w:tcBorders>
              <w:top w:val="single" w:sz="4" w:space="0" w:color="auto"/>
              <w:left w:val="single" w:sz="4" w:space="0" w:color="auto"/>
              <w:bottom w:val="single" w:sz="4" w:space="0" w:color="auto"/>
              <w:right w:val="single" w:sz="4" w:space="0" w:color="auto"/>
            </w:tcBorders>
            <w:vAlign w:val="center"/>
          </w:tcPr>
          <w:p w14:paraId="0945C9B4" w14:textId="77777777" w:rsidR="00025144" w:rsidRDefault="00025144" w:rsidP="00DE6219">
            <w:pPr>
              <w:pStyle w:val="TAC"/>
              <w:rPr>
                <w:lang w:eastAsia="ja-JP"/>
              </w:rPr>
            </w:pPr>
            <w:r>
              <w:rPr>
                <w:rFonts w:hint="eastAsia"/>
                <w:lang w:eastAsia="ja-JP"/>
              </w:rPr>
              <w:t>3</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5557A55A" w14:textId="77777777" w:rsidR="00025144" w:rsidRDefault="00025144" w:rsidP="00DE6219">
            <w:pPr>
              <w:pStyle w:val="TAC"/>
              <w:rPr>
                <w:lang w:eastAsia="ja-JP"/>
              </w:rPr>
            </w:pPr>
            <w:r>
              <w:rPr>
                <w:rFonts w:hint="eastAsia"/>
                <w:lang w:eastAsia="ja-JP"/>
              </w:rPr>
              <w:t>3</w:t>
            </w:r>
          </w:p>
        </w:tc>
        <w:tc>
          <w:tcPr>
            <w:tcW w:w="675" w:type="dxa"/>
            <w:tcBorders>
              <w:top w:val="single" w:sz="4" w:space="0" w:color="auto"/>
              <w:left w:val="single" w:sz="4" w:space="0" w:color="auto"/>
              <w:bottom w:val="single" w:sz="4" w:space="0" w:color="auto"/>
              <w:right w:val="single" w:sz="4" w:space="0" w:color="auto"/>
            </w:tcBorders>
            <w:vAlign w:val="center"/>
          </w:tcPr>
          <w:p w14:paraId="1E6F58EC" w14:textId="77777777" w:rsidR="00025144" w:rsidRDefault="00025144" w:rsidP="00DE6219">
            <w:pPr>
              <w:pStyle w:val="TAC"/>
              <w:rPr>
                <w:lang w:eastAsia="ja-JP"/>
              </w:rPr>
            </w:pPr>
            <w:r>
              <w:rPr>
                <w:rFonts w:hint="eastAsia"/>
                <w:lang w:eastAsia="ja-JP"/>
              </w:rPr>
              <w:t>1</w:t>
            </w:r>
            <w:r>
              <w:rPr>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14:paraId="30B30670" w14:textId="77777777" w:rsidR="00025144" w:rsidRDefault="00025144" w:rsidP="00DE6219">
            <w:pPr>
              <w:pStyle w:val="TAC"/>
              <w:rPr>
                <w:lang w:eastAsia="ja-JP"/>
              </w:rPr>
            </w:pPr>
            <w:r>
              <w:rPr>
                <w:rFonts w:hint="eastAsia"/>
                <w:lang w:eastAsia="ja-JP"/>
              </w:rPr>
              <w:t>1</w:t>
            </w:r>
            <w:r>
              <w:rPr>
                <w:lang w:eastAsia="ja-JP"/>
              </w:rPr>
              <w:t>.2</w:t>
            </w:r>
          </w:p>
        </w:tc>
        <w:tc>
          <w:tcPr>
            <w:tcW w:w="675" w:type="dxa"/>
            <w:tcBorders>
              <w:top w:val="single" w:sz="4" w:space="0" w:color="auto"/>
              <w:left w:val="single" w:sz="4" w:space="0" w:color="auto"/>
              <w:bottom w:val="single" w:sz="4" w:space="0" w:color="auto"/>
              <w:right w:val="single" w:sz="4" w:space="0" w:color="auto"/>
            </w:tcBorders>
            <w:vAlign w:val="center"/>
          </w:tcPr>
          <w:p w14:paraId="5F0AD313" w14:textId="77777777" w:rsidR="00025144" w:rsidRDefault="00025144" w:rsidP="00DE6219">
            <w:pPr>
              <w:pStyle w:val="TAC"/>
              <w:rPr>
                <w:lang w:eastAsia="ja-JP"/>
              </w:rPr>
            </w:pPr>
            <w:r>
              <w:rPr>
                <w:rFonts w:hint="eastAsia"/>
                <w:lang w:eastAsia="ja-JP"/>
              </w:rPr>
              <w:t>0</w:t>
            </w:r>
            <w:r>
              <w:rPr>
                <w:lang w:eastAsia="ja-JP"/>
              </w:rPr>
              <w:t>.7</w:t>
            </w:r>
          </w:p>
        </w:tc>
      </w:tr>
      <w:tr w:rsidR="00025144" w14:paraId="2FBF5C2A" w14:textId="77777777" w:rsidTr="00DE6219">
        <w:trPr>
          <w:trHeight w:val="285"/>
          <w:jc w:val="center"/>
        </w:trPr>
        <w:tc>
          <w:tcPr>
            <w:tcW w:w="0" w:type="auto"/>
            <w:vMerge/>
            <w:tcBorders>
              <w:left w:val="single" w:sz="4" w:space="0" w:color="auto"/>
              <w:bottom w:val="single" w:sz="4" w:space="0" w:color="auto"/>
              <w:right w:val="single" w:sz="4" w:space="0" w:color="auto"/>
            </w:tcBorders>
            <w:vAlign w:val="center"/>
          </w:tcPr>
          <w:p w14:paraId="4E590227" w14:textId="77777777" w:rsidR="00025144" w:rsidRDefault="00025144" w:rsidP="00DE621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7B46D21" w14:textId="77777777" w:rsidR="00025144" w:rsidRDefault="00025144" w:rsidP="00DE6219">
            <w:pPr>
              <w:pStyle w:val="TAC"/>
              <w:rPr>
                <w:rFonts w:cs="Arial"/>
                <w:vertAlign w:val="superscript"/>
              </w:rPr>
            </w:pPr>
            <w:r>
              <w:rPr>
                <w:lang w:eastAsia="ja-JP"/>
              </w:rPr>
              <w:t>n77</w:t>
            </w:r>
            <w:r>
              <w:rPr>
                <w:rFonts w:cs="Arial"/>
                <w:vertAlign w:val="superscript"/>
              </w:rPr>
              <w:t>6,7</w:t>
            </w:r>
          </w:p>
          <w:p w14:paraId="6FCB7875" w14:textId="77777777" w:rsidR="00025144" w:rsidRDefault="00025144" w:rsidP="00DE6219">
            <w:pPr>
              <w:pStyle w:val="TAC"/>
              <w:rPr>
                <w:lang w:eastAsia="ja-JP"/>
              </w:rPr>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14:paraId="6BD908CD"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00339AAF" w14:textId="77777777" w:rsidR="00025144" w:rsidRDefault="00025144" w:rsidP="00DE6219">
            <w:pPr>
              <w:pStyle w:val="TAC"/>
              <w:rPr>
                <w:lang w:eastAsia="ja-JP"/>
              </w:rPr>
            </w:pPr>
            <w:r>
              <w:rPr>
                <w:rFonts w:hint="eastAsia"/>
                <w:lang w:eastAsia="ja-JP"/>
              </w:rPr>
              <w:t>1</w:t>
            </w:r>
            <w:r>
              <w:rPr>
                <w:lang w:eastAsia="ja-JP"/>
              </w:rPr>
              <w:t>0.5</w:t>
            </w:r>
          </w:p>
        </w:tc>
        <w:tc>
          <w:tcPr>
            <w:tcW w:w="674" w:type="dxa"/>
            <w:tcBorders>
              <w:top w:val="single" w:sz="4" w:space="0" w:color="auto"/>
              <w:left w:val="single" w:sz="4" w:space="0" w:color="auto"/>
              <w:bottom w:val="single" w:sz="4" w:space="0" w:color="auto"/>
              <w:right w:val="single" w:sz="4" w:space="0" w:color="auto"/>
            </w:tcBorders>
            <w:vAlign w:val="center"/>
          </w:tcPr>
          <w:p w14:paraId="56C1E8F0" w14:textId="77777777" w:rsidR="00025144" w:rsidRDefault="00025144" w:rsidP="00DE6219">
            <w:pPr>
              <w:pStyle w:val="TAC"/>
              <w:rPr>
                <w:lang w:eastAsia="ja-JP"/>
              </w:rPr>
            </w:pPr>
            <w:r>
              <w:rPr>
                <w:rFonts w:hint="eastAsia"/>
                <w:lang w:eastAsia="ja-JP"/>
              </w:rPr>
              <w:t>8</w:t>
            </w:r>
            <w:r>
              <w:rPr>
                <w:lang w:eastAsia="ja-JP"/>
              </w:rPr>
              <w:t>.9</w:t>
            </w:r>
          </w:p>
        </w:tc>
        <w:tc>
          <w:tcPr>
            <w:tcW w:w="675" w:type="dxa"/>
            <w:tcBorders>
              <w:top w:val="single" w:sz="4" w:space="0" w:color="auto"/>
              <w:left w:val="single" w:sz="4" w:space="0" w:color="auto"/>
              <w:bottom w:val="single" w:sz="4" w:space="0" w:color="auto"/>
              <w:right w:val="single" w:sz="4" w:space="0" w:color="auto"/>
            </w:tcBorders>
            <w:vAlign w:val="center"/>
          </w:tcPr>
          <w:p w14:paraId="68123653" w14:textId="77777777" w:rsidR="00025144" w:rsidRDefault="00025144" w:rsidP="00DE6219">
            <w:pPr>
              <w:pStyle w:val="TAC"/>
              <w:rPr>
                <w:lang w:eastAsia="ja-JP"/>
              </w:rPr>
            </w:pPr>
            <w:r>
              <w:rPr>
                <w:rFonts w:hint="eastAsia"/>
                <w:lang w:eastAsia="ja-JP"/>
              </w:rPr>
              <w:t>7</w:t>
            </w:r>
            <w:r>
              <w:rPr>
                <w:lang w:eastAsia="ja-JP"/>
              </w:rPr>
              <w:t>.8</w:t>
            </w:r>
          </w:p>
        </w:tc>
        <w:tc>
          <w:tcPr>
            <w:tcW w:w="674" w:type="dxa"/>
            <w:tcBorders>
              <w:top w:val="single" w:sz="4" w:space="0" w:color="auto"/>
              <w:left w:val="single" w:sz="4" w:space="0" w:color="auto"/>
              <w:bottom w:val="single" w:sz="4" w:space="0" w:color="auto"/>
              <w:right w:val="single" w:sz="4" w:space="0" w:color="auto"/>
            </w:tcBorders>
            <w:vAlign w:val="center"/>
          </w:tcPr>
          <w:p w14:paraId="1DBAEF09" w14:textId="77777777" w:rsidR="00025144" w:rsidRDefault="00025144" w:rsidP="00DE6219">
            <w:pPr>
              <w:pStyle w:val="TAC"/>
            </w:pPr>
          </w:p>
        </w:tc>
        <w:tc>
          <w:tcPr>
            <w:tcW w:w="675" w:type="dxa"/>
            <w:tcBorders>
              <w:top w:val="single" w:sz="4" w:space="0" w:color="auto"/>
              <w:left w:val="single" w:sz="4" w:space="0" w:color="auto"/>
              <w:bottom w:val="single" w:sz="4" w:space="0" w:color="auto"/>
              <w:right w:val="single" w:sz="4" w:space="0" w:color="auto"/>
            </w:tcBorders>
            <w:vAlign w:val="center"/>
          </w:tcPr>
          <w:p w14:paraId="277100CA" w14:textId="77777777" w:rsidR="00025144" w:rsidRDefault="00025144" w:rsidP="00DE6219">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5381B07" w14:textId="77777777" w:rsidR="00025144" w:rsidRDefault="00025144" w:rsidP="00DE6219">
            <w:pPr>
              <w:pStyle w:val="TAC"/>
              <w:rPr>
                <w:lang w:eastAsia="ja-JP"/>
              </w:rPr>
            </w:pPr>
            <w:r>
              <w:rPr>
                <w:rFonts w:hint="eastAsia"/>
                <w:lang w:eastAsia="ja-JP"/>
              </w:rPr>
              <w:t>5</w:t>
            </w:r>
            <w:r>
              <w:rPr>
                <w:lang w:eastAsia="ja-JP"/>
              </w:rPr>
              <w:t>.4</w:t>
            </w:r>
          </w:p>
        </w:tc>
        <w:tc>
          <w:tcPr>
            <w:tcW w:w="675" w:type="dxa"/>
            <w:tcBorders>
              <w:top w:val="single" w:sz="4" w:space="0" w:color="auto"/>
              <w:left w:val="single" w:sz="4" w:space="0" w:color="auto"/>
              <w:bottom w:val="single" w:sz="4" w:space="0" w:color="auto"/>
              <w:right w:val="single" w:sz="4" w:space="0" w:color="auto"/>
            </w:tcBorders>
            <w:vAlign w:val="center"/>
          </w:tcPr>
          <w:p w14:paraId="4471A69F" w14:textId="77777777" w:rsidR="00025144" w:rsidRDefault="00025144" w:rsidP="00DE6219">
            <w:pPr>
              <w:pStyle w:val="TAC"/>
              <w:rPr>
                <w:lang w:eastAsia="ja-JP"/>
              </w:rPr>
            </w:pPr>
            <w:r>
              <w:rPr>
                <w:rFonts w:hint="eastAsia"/>
                <w:lang w:eastAsia="ja-JP"/>
              </w:rPr>
              <w:t>4</w:t>
            </w:r>
            <w:r>
              <w:rPr>
                <w:lang w:eastAsia="ja-JP"/>
              </w:rPr>
              <w:t>.2</w:t>
            </w:r>
          </w:p>
        </w:tc>
        <w:tc>
          <w:tcPr>
            <w:tcW w:w="674" w:type="dxa"/>
            <w:tcBorders>
              <w:top w:val="single" w:sz="4" w:space="0" w:color="auto"/>
              <w:left w:val="single" w:sz="4" w:space="0" w:color="auto"/>
              <w:bottom w:val="single" w:sz="4" w:space="0" w:color="auto"/>
              <w:right w:val="single" w:sz="4" w:space="0" w:color="auto"/>
            </w:tcBorders>
            <w:vAlign w:val="center"/>
          </w:tcPr>
          <w:p w14:paraId="5711FBC0" w14:textId="77777777" w:rsidR="00025144" w:rsidRDefault="00025144" w:rsidP="00DE6219">
            <w:pPr>
              <w:pStyle w:val="TAC"/>
              <w:rPr>
                <w:lang w:eastAsia="ja-JP"/>
              </w:rPr>
            </w:pPr>
            <w:r>
              <w:rPr>
                <w:rFonts w:hint="eastAsia"/>
                <w:lang w:eastAsia="ja-JP"/>
              </w:rPr>
              <w:t>3</w:t>
            </w:r>
            <w:r>
              <w:rPr>
                <w:lang w:eastAsia="ja-JP"/>
              </w:rPr>
              <w:t>.5</w:t>
            </w:r>
          </w:p>
        </w:tc>
        <w:tc>
          <w:tcPr>
            <w:tcW w:w="675" w:type="dxa"/>
            <w:tcBorders>
              <w:top w:val="single" w:sz="4" w:space="0" w:color="auto"/>
              <w:left w:val="single" w:sz="4" w:space="0" w:color="auto"/>
              <w:bottom w:val="single" w:sz="4" w:space="0" w:color="auto"/>
              <w:right w:val="single" w:sz="4" w:space="0" w:color="auto"/>
            </w:tcBorders>
            <w:vAlign w:val="center"/>
          </w:tcPr>
          <w:p w14:paraId="67F3D45B" w14:textId="77777777" w:rsidR="00025144" w:rsidRDefault="00025144" w:rsidP="00DE6219">
            <w:pPr>
              <w:pStyle w:val="TAC"/>
              <w:rPr>
                <w:lang w:eastAsia="ja-JP"/>
              </w:rPr>
            </w:pPr>
            <w:r>
              <w:rPr>
                <w:rFonts w:hint="eastAsia"/>
                <w:lang w:eastAsia="ja-JP"/>
              </w:rPr>
              <w:t>2</w:t>
            </w:r>
            <w:r>
              <w:rPr>
                <w:lang w:eastAsia="ja-JP"/>
              </w:rPr>
              <w:t>.3</w:t>
            </w:r>
          </w:p>
        </w:tc>
        <w:tc>
          <w:tcPr>
            <w:tcW w:w="674" w:type="dxa"/>
            <w:tcBorders>
              <w:top w:val="single" w:sz="4" w:space="0" w:color="auto"/>
              <w:left w:val="single" w:sz="4" w:space="0" w:color="auto"/>
              <w:bottom w:val="single" w:sz="4" w:space="0" w:color="auto"/>
              <w:right w:val="single" w:sz="4" w:space="0" w:color="auto"/>
            </w:tcBorders>
            <w:vAlign w:val="center"/>
          </w:tcPr>
          <w:p w14:paraId="10269E93" w14:textId="77777777" w:rsidR="00025144" w:rsidRDefault="00025144" w:rsidP="00DE6219">
            <w:pPr>
              <w:pStyle w:val="TAC"/>
              <w:rPr>
                <w:lang w:eastAsia="ja-JP"/>
              </w:rPr>
            </w:pPr>
            <w:r>
              <w:rPr>
                <w:rFonts w:hint="eastAsia"/>
                <w:lang w:eastAsia="ja-JP"/>
              </w:rPr>
              <w:t>2</w:t>
            </w:r>
            <w:r>
              <w:rPr>
                <w:lang w:eastAsia="ja-JP"/>
              </w:rPr>
              <w:t>.1</w:t>
            </w:r>
          </w:p>
        </w:tc>
        <w:tc>
          <w:tcPr>
            <w:tcW w:w="675" w:type="dxa"/>
            <w:tcBorders>
              <w:top w:val="single" w:sz="4" w:space="0" w:color="auto"/>
              <w:left w:val="single" w:sz="4" w:space="0" w:color="auto"/>
              <w:bottom w:val="single" w:sz="4" w:space="0" w:color="auto"/>
              <w:right w:val="single" w:sz="4" w:space="0" w:color="auto"/>
            </w:tcBorders>
            <w:vAlign w:val="center"/>
          </w:tcPr>
          <w:p w14:paraId="349E1604" w14:textId="77777777" w:rsidR="00025144" w:rsidRDefault="00025144" w:rsidP="00DE6219">
            <w:pPr>
              <w:pStyle w:val="TAC"/>
              <w:rPr>
                <w:lang w:eastAsia="ja-JP"/>
              </w:rPr>
            </w:pPr>
            <w:r>
              <w:rPr>
                <w:rFonts w:hint="eastAsia"/>
                <w:lang w:eastAsia="ja-JP"/>
              </w:rPr>
              <w:t>1</w:t>
            </w:r>
            <w:r>
              <w:rPr>
                <w:lang w:eastAsia="ja-JP"/>
              </w:rPr>
              <w:t>.4</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7pt;height:16.4pt" o:ole="">
                  <v:imagedata r:id="rId20" o:title=""/>
                </v:shape>
                <o:OLEObject Type="Embed" ProgID="Equation.3" ShapeID="_x0000_i1028" DrawAspect="Content" ObjectID="_1812372522" r:id="rId21"/>
              </w:object>
            </w:r>
            <w:r w:rsidRPr="00DF6DD6">
              <w:rPr>
                <w:snapToGrid w:val="0"/>
                <w:lang w:eastAsia="ja-JP"/>
              </w:rPr>
              <w:t xml:space="preserve">in MHz and </w:t>
            </w:r>
            <w:r w:rsidRPr="00DF6DD6">
              <w:rPr>
                <w:position w:val="-14"/>
              </w:rPr>
              <w:object w:dxaOrig="4900" w:dyaOrig="400" w14:anchorId="4C670F74">
                <v:shape id="_x0000_i1029" type="#_x0000_t75" style="width:197.75pt;height:15.95pt" o:ole="">
                  <v:imagedata r:id="rId22" o:title=""/>
                </v:shape>
                <o:OLEObject Type="Embed" ProgID="Equation.DSMT4" ShapeID="_x0000_i1029" DrawAspect="Content" ObjectID="_1812372523"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7.45pt;height:16.4pt" o:ole="">
                  <v:imagedata r:id="rId24" o:title=""/>
                </v:shape>
                <o:OLEObject Type="Embed" ProgID="Equation.3" ShapeID="_x0000_i1030" DrawAspect="Content" ObjectID="_1812372524"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8pt;height:16.4pt" o:ole="">
                  <v:imagedata r:id="rId26" o:title=""/>
                </v:shape>
                <o:OLEObject Type="Embed" ProgID="Equation.3" ShapeID="_x0000_i1031" DrawAspect="Content" ObjectID="_1812372525" r:id="rId27"/>
              </w:object>
            </w:r>
            <w:r w:rsidRPr="00DF6DD6">
              <w:t xml:space="preserve"> in the victim (higher band) with </w:t>
            </w:r>
            <w:r w:rsidRPr="00DF6DD6">
              <w:object w:dxaOrig="4900" w:dyaOrig="400" w14:anchorId="10AC9D13">
                <v:shape id="_x0000_i1032" type="#_x0000_t75" style="width:197.75pt;height:15.95pt" o:ole="">
                  <v:imagedata r:id="rId22" o:title=""/>
                </v:shape>
                <o:OLEObject Type="Embed" ProgID="Equation.DSMT4" ShapeID="_x0000_i1032" DrawAspect="Content" ObjectID="_1812372526" r:id="rId28"/>
              </w:object>
            </w:r>
            <w:r w:rsidRPr="00DF6DD6">
              <w:t>, whereand</w:t>
            </w:r>
            <w:r w:rsidRPr="00DF6DD6">
              <w:object w:dxaOrig="900" w:dyaOrig="380" w14:anchorId="0E4381F9">
                <v:shape id="_x0000_i1033" type="#_x0000_t75" style="width:36.9pt;height:16.4pt" o:ole="">
                  <v:imagedata r:id="rId29" o:title=""/>
                </v:shape>
                <o:OLEObject Type="Embed" ProgID="Equation.3" ShapeID="_x0000_i1033" DrawAspect="Content" ObjectID="_1812372527"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7pt;height:16.4pt" o:ole="">
                  <v:imagedata r:id="rId31" o:title=""/>
                </v:shape>
                <o:OLEObject Type="Embed" ProgID="Equation.3" ShapeID="_x0000_i1034" DrawAspect="Content" ObjectID="_1812372528" r:id="rId32"/>
              </w:object>
            </w:r>
            <w:r w:rsidRPr="00DF6DD6">
              <w:rPr>
                <w:snapToGrid w:val="0"/>
                <w:lang w:eastAsia="ja-JP"/>
              </w:rPr>
              <w:t xml:space="preserve">in MHz and </w:t>
            </w:r>
            <w:r w:rsidRPr="00DF6DD6">
              <w:rPr>
                <w:position w:val="-14"/>
              </w:rPr>
              <w:object w:dxaOrig="4900" w:dyaOrig="400" w14:anchorId="3E86D9F0">
                <v:shape id="_x0000_i1035" type="#_x0000_t75" style="width:197.75pt;height:15.95pt" o:ole="">
                  <v:imagedata r:id="rId22" o:title=""/>
                </v:shape>
                <o:OLEObject Type="Embed" ProgID="Equation.DSMT4" ShapeID="_x0000_i1035" DrawAspect="Content" ObjectID="_1812372529"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7pt;height:16.4pt" o:ole="">
                  <v:imagedata r:id="rId34" o:title=""/>
                </v:shape>
                <o:OLEObject Type="Embed" ProgID="Equation.3" ShapeID="_x0000_i1036" DrawAspect="Content" ObjectID="_1812372530" r:id="rId35"/>
              </w:object>
            </w:r>
            <w:r w:rsidRPr="00DF6DD6">
              <w:rPr>
                <w:snapToGrid w:val="0"/>
                <w:lang w:eastAsia="ja-JP"/>
              </w:rPr>
              <w:t xml:space="preserve">in MHz and </w:t>
            </w:r>
            <w:r w:rsidRPr="00DF6DD6">
              <w:rPr>
                <w:position w:val="-14"/>
              </w:rPr>
              <w:object w:dxaOrig="4900" w:dyaOrig="400" w14:anchorId="66ABB91E">
                <v:shape id="_x0000_i1037" type="#_x0000_t75" style="width:197.75pt;height:15.95pt" o:ole="">
                  <v:imagedata r:id="rId22" o:title=""/>
                </v:shape>
                <o:OLEObject Type="Embed" ProgID="Equation.DSMT4" ShapeID="_x0000_i1037" DrawAspect="Content" ObjectID="_1812372531"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7pt;height:15.95pt" o:ole="">
                  <v:imagedata r:id="rId37" o:title=""/>
                </v:shape>
                <o:OLEObject Type="Embed" ProgID="Equation.DSMT4" ShapeID="_x0000_i1038" DrawAspect="Content" ObjectID="_1812372532"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85pt;height:14.6pt" o:ole="">
                  <v:imagedata r:id="rId22" o:title=""/>
                </v:shape>
                <o:OLEObject Type="Embed" ProgID="Equation.DSMT4" ShapeID="_x0000_i1039" DrawAspect="Content" ObjectID="_1812372533"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357D4963"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00492D58">
              <w:rPr>
                <w:rFonts w:cs="Arial" w:hint="eastAsia"/>
                <w:lang w:val="en-US" w:eastAsia="zh-CN"/>
              </w:rPr>
              <w:t>Void</w:t>
            </w:r>
            <w:r w:rsidRPr="00DF6DD6">
              <w:rPr>
                <w:rFonts w:cs="Arial"/>
                <w:lang w:eastAsia="fr-FR"/>
              </w:rPr>
              <w:t>.</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43" w:name="_Toc21345611"/>
      <w:bookmarkStart w:id="2644" w:name="_Toc29806460"/>
      <w:bookmarkStart w:id="2645" w:name="_Toc37255993"/>
      <w:bookmarkStart w:id="2646" w:name="_Toc37256334"/>
      <w:bookmarkStart w:id="2647" w:name="_Toc45890168"/>
      <w:bookmarkStart w:id="2648" w:name="_Toc52381993"/>
      <w:bookmarkStart w:id="2649" w:name="_Toc61375092"/>
      <w:bookmarkStart w:id="2650" w:name="_Toc67936444"/>
      <w:bookmarkStart w:id="2651" w:name="_Toc67937317"/>
      <w:bookmarkStart w:id="2652" w:name="_Toc76452553"/>
      <w:bookmarkStart w:id="2653" w:name="_Toc76630396"/>
      <w:bookmarkStart w:id="2654" w:name="_Toc83742956"/>
      <w:bookmarkStart w:id="2655" w:name="_Toc83887070"/>
      <w:bookmarkStart w:id="2656" w:name="_Toc83887871"/>
      <w:bookmarkStart w:id="2657" w:name="_Toc90588712"/>
      <w:r w:rsidRPr="00DF6DD6">
        <w:t>7.3B.2.3.2</w:t>
      </w:r>
      <w:r w:rsidRPr="00DF6DD6">
        <w:tab/>
      </w:r>
      <w:r w:rsidR="003618C8" w:rsidRPr="00DF6DD6">
        <w:t>Reference sensitivity exceptions</w:t>
      </w:r>
      <w:r w:rsidRPr="00DF6DD6">
        <w:t xml:space="preserve"> due to receiver harmonic mixing for EN-DC in NR FR1</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673"/>
        <w:gridCol w:w="731"/>
        <w:gridCol w:w="732"/>
        <w:gridCol w:w="732"/>
        <w:gridCol w:w="732"/>
        <w:gridCol w:w="732"/>
        <w:gridCol w:w="732"/>
        <w:gridCol w:w="732"/>
        <w:gridCol w:w="732"/>
        <w:gridCol w:w="732"/>
        <w:gridCol w:w="755"/>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370551" w:rsidRPr="00DF6DD6" w14:paraId="246F6DC2" w14:textId="77777777" w:rsidTr="008F3C7D">
        <w:trPr>
          <w:trHeight w:val="285"/>
          <w:jc w:val="center"/>
        </w:trPr>
        <w:tc>
          <w:tcPr>
            <w:tcW w:w="0" w:type="auto"/>
            <w:shd w:val="clear" w:color="auto" w:fill="auto"/>
            <w:vAlign w:val="center"/>
          </w:tcPr>
          <w:p w14:paraId="16F3734D" w14:textId="48CE9EA8" w:rsidR="00370551" w:rsidRPr="004223BE" w:rsidRDefault="00370551" w:rsidP="00370551">
            <w:pPr>
              <w:pStyle w:val="TAC"/>
              <w:rPr>
                <w:lang w:eastAsia="ja-JP"/>
              </w:rPr>
            </w:pPr>
            <w:r>
              <w:rPr>
                <w:lang w:eastAsia="ja-JP"/>
              </w:rPr>
              <w:t>n77</w:t>
            </w:r>
          </w:p>
        </w:tc>
        <w:tc>
          <w:tcPr>
            <w:tcW w:w="0" w:type="auto"/>
            <w:shd w:val="clear" w:color="auto" w:fill="auto"/>
            <w:vAlign w:val="center"/>
          </w:tcPr>
          <w:p w14:paraId="149B0640" w14:textId="39A980F4" w:rsidR="00370551" w:rsidRPr="004223BE" w:rsidRDefault="00370551" w:rsidP="00370551">
            <w:pPr>
              <w:pStyle w:val="TAC"/>
              <w:rPr>
                <w:lang w:eastAsia="ja-JP"/>
              </w:rPr>
            </w:pPr>
            <w:r>
              <w:rPr>
                <w:rFonts w:hint="eastAsia"/>
                <w:lang w:eastAsia="ja-JP"/>
              </w:rPr>
              <w:t>1</w:t>
            </w:r>
            <w:r>
              <w:rPr>
                <w:lang w:eastAsia="ja-JP"/>
              </w:rPr>
              <w:t>9</w:t>
            </w:r>
          </w:p>
        </w:tc>
        <w:tc>
          <w:tcPr>
            <w:tcW w:w="0" w:type="auto"/>
            <w:shd w:val="clear" w:color="auto" w:fill="auto"/>
            <w:vAlign w:val="center"/>
          </w:tcPr>
          <w:p w14:paraId="1A4B7E59" w14:textId="36C4D606" w:rsidR="00370551" w:rsidRPr="004223BE" w:rsidRDefault="00370551" w:rsidP="00370551">
            <w:pPr>
              <w:pStyle w:val="TAC"/>
              <w:rPr>
                <w:lang w:eastAsia="zh-CN"/>
              </w:rPr>
            </w:pPr>
            <w:r>
              <w:rPr>
                <w:lang w:eastAsia="zh-CN"/>
              </w:rPr>
              <w:t>7.2</w:t>
            </w:r>
          </w:p>
        </w:tc>
        <w:tc>
          <w:tcPr>
            <w:tcW w:w="0" w:type="auto"/>
            <w:shd w:val="clear" w:color="auto" w:fill="auto"/>
            <w:vAlign w:val="center"/>
          </w:tcPr>
          <w:p w14:paraId="5D3ADF8B" w14:textId="385385AA" w:rsidR="00370551" w:rsidRPr="004223BE" w:rsidRDefault="00370551" w:rsidP="00370551">
            <w:pPr>
              <w:pStyle w:val="TAC"/>
              <w:rPr>
                <w:lang w:eastAsia="zh-CN"/>
              </w:rPr>
            </w:pPr>
            <w:r>
              <w:rPr>
                <w:lang w:eastAsia="zh-CN"/>
              </w:rPr>
              <w:t>5.0</w:t>
            </w:r>
          </w:p>
        </w:tc>
        <w:tc>
          <w:tcPr>
            <w:tcW w:w="0" w:type="auto"/>
            <w:shd w:val="clear" w:color="auto" w:fill="auto"/>
            <w:vAlign w:val="center"/>
          </w:tcPr>
          <w:p w14:paraId="369EAEB7" w14:textId="773B8A4B" w:rsidR="00370551" w:rsidRPr="004223BE" w:rsidRDefault="00370551" w:rsidP="00370551">
            <w:pPr>
              <w:pStyle w:val="TAC"/>
              <w:rPr>
                <w:lang w:eastAsia="zh-CN"/>
              </w:rPr>
            </w:pPr>
            <w:r>
              <w:rPr>
                <w:lang w:eastAsia="zh-CN"/>
              </w:rPr>
              <w:t>3.8</w:t>
            </w:r>
          </w:p>
        </w:tc>
        <w:tc>
          <w:tcPr>
            <w:tcW w:w="0" w:type="auto"/>
            <w:shd w:val="clear" w:color="auto" w:fill="auto"/>
            <w:vAlign w:val="center"/>
          </w:tcPr>
          <w:p w14:paraId="00A16672" w14:textId="77777777" w:rsidR="00370551" w:rsidRPr="004223BE" w:rsidRDefault="00370551" w:rsidP="00370551">
            <w:pPr>
              <w:pStyle w:val="TAC"/>
              <w:rPr>
                <w:lang w:eastAsia="zh-CN"/>
              </w:rPr>
            </w:pPr>
          </w:p>
        </w:tc>
        <w:tc>
          <w:tcPr>
            <w:tcW w:w="0" w:type="auto"/>
            <w:shd w:val="clear" w:color="auto" w:fill="auto"/>
            <w:vAlign w:val="center"/>
          </w:tcPr>
          <w:p w14:paraId="4AE3CD39" w14:textId="77777777" w:rsidR="00370551" w:rsidRPr="00DF6DD6" w:rsidRDefault="00370551" w:rsidP="00370551">
            <w:pPr>
              <w:pStyle w:val="TAC"/>
            </w:pPr>
          </w:p>
        </w:tc>
        <w:tc>
          <w:tcPr>
            <w:tcW w:w="0" w:type="auto"/>
            <w:shd w:val="clear" w:color="auto" w:fill="auto"/>
            <w:vAlign w:val="center"/>
          </w:tcPr>
          <w:p w14:paraId="2044EB30" w14:textId="77777777" w:rsidR="00370551" w:rsidRPr="00DF6DD6" w:rsidRDefault="00370551" w:rsidP="00370551">
            <w:pPr>
              <w:pStyle w:val="TAC"/>
              <w:rPr>
                <w:lang w:eastAsia="zh-CN"/>
              </w:rPr>
            </w:pPr>
          </w:p>
        </w:tc>
        <w:tc>
          <w:tcPr>
            <w:tcW w:w="0" w:type="auto"/>
            <w:shd w:val="clear" w:color="auto" w:fill="auto"/>
            <w:vAlign w:val="center"/>
          </w:tcPr>
          <w:p w14:paraId="0EFF4976" w14:textId="77777777" w:rsidR="00370551" w:rsidRPr="00DF6DD6" w:rsidRDefault="00370551" w:rsidP="00370551">
            <w:pPr>
              <w:pStyle w:val="TAC"/>
              <w:rPr>
                <w:lang w:eastAsia="zh-CN"/>
              </w:rPr>
            </w:pPr>
          </w:p>
        </w:tc>
        <w:tc>
          <w:tcPr>
            <w:tcW w:w="0" w:type="auto"/>
            <w:shd w:val="clear" w:color="auto" w:fill="auto"/>
            <w:vAlign w:val="center"/>
          </w:tcPr>
          <w:p w14:paraId="72B1F01B" w14:textId="77777777" w:rsidR="00370551" w:rsidRPr="00DF6DD6" w:rsidRDefault="00370551" w:rsidP="00370551">
            <w:pPr>
              <w:pStyle w:val="TAC"/>
              <w:rPr>
                <w:lang w:eastAsia="zh-CN"/>
              </w:rPr>
            </w:pPr>
          </w:p>
        </w:tc>
        <w:tc>
          <w:tcPr>
            <w:tcW w:w="0" w:type="auto"/>
            <w:shd w:val="clear" w:color="auto" w:fill="auto"/>
            <w:vAlign w:val="center"/>
          </w:tcPr>
          <w:p w14:paraId="2F553D83" w14:textId="77777777" w:rsidR="00370551" w:rsidRPr="00DF6DD6" w:rsidRDefault="00370551" w:rsidP="00370551">
            <w:pPr>
              <w:pStyle w:val="TAC"/>
              <w:rPr>
                <w:lang w:eastAsia="zh-CN"/>
              </w:rPr>
            </w:pPr>
          </w:p>
        </w:tc>
        <w:tc>
          <w:tcPr>
            <w:tcW w:w="0" w:type="auto"/>
            <w:vAlign w:val="center"/>
          </w:tcPr>
          <w:p w14:paraId="74258E3F" w14:textId="77777777" w:rsidR="00370551" w:rsidRPr="00DF6DD6" w:rsidRDefault="00370551" w:rsidP="00370551">
            <w:pPr>
              <w:pStyle w:val="TAC"/>
            </w:pPr>
          </w:p>
        </w:tc>
        <w:tc>
          <w:tcPr>
            <w:tcW w:w="0" w:type="auto"/>
            <w:shd w:val="clear" w:color="auto" w:fill="auto"/>
            <w:vAlign w:val="center"/>
          </w:tcPr>
          <w:p w14:paraId="5FCF07E9" w14:textId="77777777" w:rsidR="00370551" w:rsidRPr="00DF6DD6" w:rsidRDefault="00370551" w:rsidP="00370551">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5652F5" w:rsidRPr="00DF6DD6" w14:paraId="704228CC" w14:textId="77777777" w:rsidTr="00C42558">
        <w:trPr>
          <w:trHeight w:val="285"/>
          <w:jc w:val="center"/>
        </w:trPr>
        <w:tc>
          <w:tcPr>
            <w:tcW w:w="0" w:type="auto"/>
            <w:shd w:val="clear" w:color="auto" w:fill="auto"/>
            <w:vAlign w:val="center"/>
          </w:tcPr>
          <w:p w14:paraId="5F1D699F" w14:textId="79301C0D" w:rsidR="005652F5" w:rsidRPr="00DF6DD6" w:rsidRDefault="005652F5" w:rsidP="005652F5">
            <w:pPr>
              <w:pStyle w:val="TAC"/>
            </w:pPr>
            <w:r>
              <w:rPr>
                <w:lang w:eastAsia="ja-JP"/>
              </w:rPr>
              <w:t>n78</w:t>
            </w:r>
          </w:p>
        </w:tc>
        <w:tc>
          <w:tcPr>
            <w:tcW w:w="0" w:type="auto"/>
            <w:shd w:val="clear" w:color="auto" w:fill="auto"/>
            <w:vAlign w:val="center"/>
          </w:tcPr>
          <w:p w14:paraId="0669D1DB" w14:textId="45B125BE" w:rsidR="005652F5" w:rsidRPr="00DF6DD6" w:rsidRDefault="005652F5" w:rsidP="005652F5">
            <w:pPr>
              <w:pStyle w:val="TAC"/>
            </w:pPr>
            <w:r>
              <w:rPr>
                <w:rFonts w:hint="eastAsia"/>
                <w:lang w:eastAsia="ja-JP"/>
              </w:rPr>
              <w:t>1</w:t>
            </w:r>
            <w:r>
              <w:rPr>
                <w:lang w:eastAsia="ja-JP"/>
              </w:rPr>
              <w:t>9</w:t>
            </w:r>
          </w:p>
        </w:tc>
        <w:tc>
          <w:tcPr>
            <w:tcW w:w="0" w:type="auto"/>
            <w:shd w:val="clear" w:color="auto" w:fill="auto"/>
            <w:vAlign w:val="center"/>
          </w:tcPr>
          <w:p w14:paraId="24A470EA" w14:textId="3801D027" w:rsidR="005652F5" w:rsidRPr="00DF6DD6" w:rsidRDefault="005652F5" w:rsidP="005652F5">
            <w:pPr>
              <w:pStyle w:val="TAC"/>
            </w:pPr>
            <w:r>
              <w:rPr>
                <w:lang w:eastAsia="zh-CN"/>
              </w:rPr>
              <w:t>7.2</w:t>
            </w:r>
          </w:p>
        </w:tc>
        <w:tc>
          <w:tcPr>
            <w:tcW w:w="0" w:type="auto"/>
            <w:shd w:val="clear" w:color="auto" w:fill="auto"/>
            <w:vAlign w:val="center"/>
          </w:tcPr>
          <w:p w14:paraId="538C76E1" w14:textId="389B31C0" w:rsidR="005652F5" w:rsidRPr="00DF6DD6" w:rsidRDefault="005652F5" w:rsidP="005652F5">
            <w:pPr>
              <w:pStyle w:val="TAC"/>
            </w:pPr>
            <w:r>
              <w:rPr>
                <w:lang w:eastAsia="zh-CN"/>
              </w:rPr>
              <w:t>5.0</w:t>
            </w:r>
          </w:p>
        </w:tc>
        <w:tc>
          <w:tcPr>
            <w:tcW w:w="0" w:type="auto"/>
            <w:shd w:val="clear" w:color="auto" w:fill="auto"/>
            <w:vAlign w:val="center"/>
          </w:tcPr>
          <w:p w14:paraId="4EB98694" w14:textId="34D05477" w:rsidR="005652F5" w:rsidRPr="00DF6DD6" w:rsidRDefault="005652F5" w:rsidP="005652F5">
            <w:pPr>
              <w:pStyle w:val="TAC"/>
            </w:pPr>
            <w:r>
              <w:rPr>
                <w:lang w:eastAsia="zh-CN"/>
              </w:rPr>
              <w:t>3.8</w:t>
            </w:r>
          </w:p>
        </w:tc>
        <w:tc>
          <w:tcPr>
            <w:tcW w:w="0" w:type="auto"/>
            <w:shd w:val="clear" w:color="auto" w:fill="auto"/>
            <w:vAlign w:val="center"/>
          </w:tcPr>
          <w:p w14:paraId="3E6CCABC" w14:textId="77777777" w:rsidR="005652F5" w:rsidRPr="00DF6DD6" w:rsidRDefault="005652F5" w:rsidP="005652F5">
            <w:pPr>
              <w:pStyle w:val="TAC"/>
            </w:pPr>
          </w:p>
        </w:tc>
        <w:tc>
          <w:tcPr>
            <w:tcW w:w="0" w:type="auto"/>
            <w:shd w:val="clear" w:color="auto" w:fill="auto"/>
          </w:tcPr>
          <w:p w14:paraId="6EAA6882" w14:textId="77777777" w:rsidR="005652F5" w:rsidRPr="00DF6DD6" w:rsidRDefault="005652F5" w:rsidP="005652F5">
            <w:pPr>
              <w:pStyle w:val="TAC"/>
            </w:pPr>
          </w:p>
        </w:tc>
        <w:tc>
          <w:tcPr>
            <w:tcW w:w="0" w:type="auto"/>
            <w:shd w:val="clear" w:color="auto" w:fill="auto"/>
          </w:tcPr>
          <w:p w14:paraId="1A7837BE" w14:textId="77777777" w:rsidR="005652F5" w:rsidRPr="00DF6DD6" w:rsidRDefault="005652F5" w:rsidP="005652F5">
            <w:pPr>
              <w:pStyle w:val="TAC"/>
            </w:pPr>
          </w:p>
        </w:tc>
        <w:tc>
          <w:tcPr>
            <w:tcW w:w="0" w:type="auto"/>
            <w:shd w:val="clear" w:color="auto" w:fill="auto"/>
          </w:tcPr>
          <w:p w14:paraId="10FF38E3" w14:textId="77777777" w:rsidR="005652F5" w:rsidRPr="00DF6DD6" w:rsidRDefault="005652F5" w:rsidP="005652F5">
            <w:pPr>
              <w:pStyle w:val="TAC"/>
            </w:pPr>
          </w:p>
        </w:tc>
        <w:tc>
          <w:tcPr>
            <w:tcW w:w="0" w:type="auto"/>
            <w:shd w:val="clear" w:color="auto" w:fill="auto"/>
          </w:tcPr>
          <w:p w14:paraId="2A360D2B" w14:textId="77777777" w:rsidR="005652F5" w:rsidRPr="00DF6DD6" w:rsidRDefault="005652F5" w:rsidP="005652F5">
            <w:pPr>
              <w:pStyle w:val="TAC"/>
            </w:pPr>
          </w:p>
        </w:tc>
        <w:tc>
          <w:tcPr>
            <w:tcW w:w="0" w:type="auto"/>
            <w:shd w:val="clear" w:color="auto" w:fill="auto"/>
          </w:tcPr>
          <w:p w14:paraId="76A40701" w14:textId="77777777" w:rsidR="005652F5" w:rsidRPr="00DF6DD6" w:rsidRDefault="005652F5" w:rsidP="005652F5">
            <w:pPr>
              <w:pStyle w:val="TAC"/>
            </w:pPr>
          </w:p>
        </w:tc>
        <w:tc>
          <w:tcPr>
            <w:tcW w:w="0" w:type="auto"/>
          </w:tcPr>
          <w:p w14:paraId="0DADB025" w14:textId="77777777" w:rsidR="005652F5" w:rsidRPr="00DF6DD6" w:rsidRDefault="005652F5" w:rsidP="005652F5">
            <w:pPr>
              <w:pStyle w:val="TAC"/>
            </w:pPr>
          </w:p>
        </w:tc>
        <w:tc>
          <w:tcPr>
            <w:tcW w:w="0" w:type="auto"/>
            <w:shd w:val="clear" w:color="auto" w:fill="auto"/>
          </w:tcPr>
          <w:p w14:paraId="5B4B3BCE" w14:textId="77777777" w:rsidR="005652F5" w:rsidRPr="00DF6DD6" w:rsidRDefault="005652F5" w:rsidP="005652F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4D16F9" w:rsidRPr="00DF6DD6" w14:paraId="2B458C56" w14:textId="77777777" w:rsidTr="00C42558">
        <w:trPr>
          <w:trHeight w:val="285"/>
          <w:jc w:val="center"/>
        </w:trPr>
        <w:tc>
          <w:tcPr>
            <w:tcW w:w="0" w:type="auto"/>
            <w:shd w:val="clear" w:color="auto" w:fill="auto"/>
            <w:vAlign w:val="center"/>
          </w:tcPr>
          <w:p w14:paraId="7D697ADE" w14:textId="699339B0" w:rsidR="004D16F9" w:rsidRPr="00DF6DD6" w:rsidRDefault="004D16F9" w:rsidP="004D16F9">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529B7FC6" w14:textId="50190A0D" w:rsidR="004D16F9" w:rsidRPr="00DF6DD6" w:rsidRDefault="004D16F9" w:rsidP="004D16F9">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281A2C7" w14:textId="6BA36AE3" w:rsidR="004D16F9" w:rsidRPr="00DF6DD6" w:rsidRDefault="004D16F9" w:rsidP="004D16F9">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324E6996" w14:textId="77488251" w:rsidR="004D16F9" w:rsidRPr="00DF6DD6" w:rsidRDefault="004D16F9" w:rsidP="004D16F9">
            <w:pPr>
              <w:pStyle w:val="TAC"/>
              <w:rPr>
                <w:lang w:eastAsia="zh-CN"/>
              </w:rPr>
            </w:pPr>
            <w:r w:rsidRPr="00B40394">
              <w:rPr>
                <w:rFonts w:cs="Arial" w:hint="eastAsia"/>
              </w:rPr>
              <w:t>2</w:t>
            </w:r>
            <w:r>
              <w:rPr>
                <w:rFonts w:cs="Arial"/>
              </w:rPr>
              <w:t>2</w:t>
            </w:r>
          </w:p>
        </w:tc>
        <w:tc>
          <w:tcPr>
            <w:tcW w:w="0" w:type="auto"/>
            <w:shd w:val="clear" w:color="auto" w:fill="auto"/>
            <w:vAlign w:val="center"/>
          </w:tcPr>
          <w:p w14:paraId="0535694D" w14:textId="77777777" w:rsidR="004D16F9" w:rsidRPr="00DF6DD6" w:rsidRDefault="004D16F9" w:rsidP="004D16F9">
            <w:pPr>
              <w:pStyle w:val="TAC"/>
              <w:rPr>
                <w:lang w:eastAsia="zh-CN"/>
              </w:rPr>
            </w:pPr>
          </w:p>
        </w:tc>
        <w:tc>
          <w:tcPr>
            <w:tcW w:w="0" w:type="auto"/>
            <w:shd w:val="clear" w:color="auto" w:fill="auto"/>
            <w:vAlign w:val="center"/>
          </w:tcPr>
          <w:p w14:paraId="6D155F39" w14:textId="77777777" w:rsidR="004D16F9" w:rsidRPr="00DF6DD6" w:rsidRDefault="004D16F9" w:rsidP="004D16F9">
            <w:pPr>
              <w:pStyle w:val="TAC"/>
            </w:pPr>
          </w:p>
        </w:tc>
        <w:tc>
          <w:tcPr>
            <w:tcW w:w="0" w:type="auto"/>
            <w:shd w:val="clear" w:color="auto" w:fill="auto"/>
            <w:vAlign w:val="center"/>
          </w:tcPr>
          <w:p w14:paraId="67F30D02" w14:textId="77777777" w:rsidR="004D16F9" w:rsidRPr="00DF6DD6" w:rsidRDefault="004D16F9" w:rsidP="004D16F9">
            <w:pPr>
              <w:pStyle w:val="TAC"/>
            </w:pPr>
          </w:p>
        </w:tc>
        <w:tc>
          <w:tcPr>
            <w:tcW w:w="0" w:type="auto"/>
            <w:shd w:val="clear" w:color="auto" w:fill="auto"/>
            <w:vAlign w:val="center"/>
          </w:tcPr>
          <w:p w14:paraId="7246F6F1" w14:textId="77777777" w:rsidR="004D16F9" w:rsidRPr="00DF6DD6" w:rsidRDefault="004D16F9" w:rsidP="004D16F9">
            <w:pPr>
              <w:pStyle w:val="TAC"/>
            </w:pPr>
          </w:p>
        </w:tc>
        <w:tc>
          <w:tcPr>
            <w:tcW w:w="0" w:type="auto"/>
            <w:shd w:val="clear" w:color="auto" w:fill="auto"/>
            <w:vAlign w:val="center"/>
          </w:tcPr>
          <w:p w14:paraId="277C6700" w14:textId="77777777" w:rsidR="004D16F9" w:rsidRPr="00DF6DD6" w:rsidRDefault="004D16F9" w:rsidP="004D16F9">
            <w:pPr>
              <w:pStyle w:val="TAC"/>
            </w:pPr>
          </w:p>
        </w:tc>
        <w:tc>
          <w:tcPr>
            <w:tcW w:w="0" w:type="auto"/>
            <w:shd w:val="clear" w:color="auto" w:fill="auto"/>
            <w:vAlign w:val="center"/>
          </w:tcPr>
          <w:p w14:paraId="6A8830C2" w14:textId="77777777" w:rsidR="004D16F9" w:rsidRPr="00DF6DD6" w:rsidRDefault="004D16F9" w:rsidP="004D16F9">
            <w:pPr>
              <w:pStyle w:val="TAC"/>
            </w:pPr>
          </w:p>
        </w:tc>
        <w:tc>
          <w:tcPr>
            <w:tcW w:w="0" w:type="auto"/>
            <w:shd w:val="clear" w:color="auto" w:fill="auto"/>
            <w:vAlign w:val="center"/>
          </w:tcPr>
          <w:p w14:paraId="05C36071" w14:textId="77777777" w:rsidR="004D16F9" w:rsidRPr="00DF6DD6" w:rsidRDefault="004D16F9" w:rsidP="004D16F9">
            <w:pPr>
              <w:pStyle w:val="TAC"/>
            </w:pPr>
          </w:p>
        </w:tc>
        <w:tc>
          <w:tcPr>
            <w:tcW w:w="0" w:type="auto"/>
          </w:tcPr>
          <w:p w14:paraId="335779FC" w14:textId="77777777" w:rsidR="004D16F9" w:rsidRPr="00DF6DD6" w:rsidRDefault="004D16F9" w:rsidP="004D16F9">
            <w:pPr>
              <w:pStyle w:val="TAC"/>
              <w:rPr>
                <w:lang w:eastAsia="zh-CN"/>
              </w:rPr>
            </w:pPr>
          </w:p>
        </w:tc>
        <w:tc>
          <w:tcPr>
            <w:tcW w:w="0" w:type="auto"/>
            <w:shd w:val="clear" w:color="auto" w:fill="auto"/>
            <w:vAlign w:val="center"/>
          </w:tcPr>
          <w:p w14:paraId="3DEF9575" w14:textId="77777777" w:rsidR="004D16F9" w:rsidRPr="00DF6DD6" w:rsidRDefault="004D16F9" w:rsidP="004D16F9">
            <w:pPr>
              <w:pStyle w:val="TAC"/>
            </w:pPr>
          </w:p>
        </w:tc>
      </w:tr>
      <w:tr w:rsidR="004D16F9" w:rsidRPr="00DF6DD6" w14:paraId="0B777537" w14:textId="77777777" w:rsidTr="001D74BB">
        <w:trPr>
          <w:trHeight w:val="3923"/>
          <w:jc w:val="center"/>
        </w:trPr>
        <w:tc>
          <w:tcPr>
            <w:tcW w:w="0" w:type="auto"/>
            <w:gridSpan w:val="13"/>
            <w:shd w:val="clear" w:color="auto" w:fill="auto"/>
            <w:vAlign w:val="center"/>
          </w:tcPr>
          <w:p w14:paraId="1902A307" w14:textId="77777777" w:rsidR="00FC4623" w:rsidRDefault="00FC4623" w:rsidP="00FC4623">
            <w:pPr>
              <w:pStyle w:val="TAN"/>
              <w:rPr>
                <w:lang w:eastAsia="ko-KR"/>
              </w:rPr>
            </w:pPr>
            <w:r>
              <w:t xml:space="preserve">NOTE </w:t>
            </w:r>
            <w:r>
              <w:rPr>
                <w:rFonts w:hint="eastAsia"/>
              </w:rPr>
              <w:t>1</w:t>
            </w:r>
            <w:r>
              <w:t>:</w:t>
            </w:r>
            <w:r>
              <w:tab/>
              <w:t xml:space="preserve">These requirements apply when there is at least one individual RE within the </w:t>
            </w:r>
            <w:r>
              <w:rPr>
                <w:lang w:eastAsia="ja-JP"/>
              </w:rPr>
              <w:t xml:space="preserve">uplink </w:t>
            </w:r>
            <w:r>
              <w:t>transmission bandwidth of the aggressor (</w:t>
            </w:r>
            <w:r>
              <w:rPr>
                <w:rFonts w:hint="eastAsia"/>
              </w:rPr>
              <w:t>higher</w:t>
            </w:r>
            <w:r>
              <w:t xml:space="preserve">) band for which the </w:t>
            </w:r>
            <w:r>
              <w:rPr>
                <w:rFonts w:hint="eastAsia"/>
              </w:rPr>
              <w:t>mixing product due to</w:t>
            </w:r>
            <w:r>
              <w:rPr>
                <w:lang w:eastAsia="ja-JP"/>
              </w:rPr>
              <w:t xml:space="preserve"> </w:t>
            </w:r>
            <w:r>
              <w:t>harmonic</w:t>
            </w:r>
            <w:r>
              <w:rPr>
                <w:rFonts w:hint="eastAsia"/>
              </w:rPr>
              <w:t xml:space="preserve"> of victim (lower) band LO with leakage of aggressor (higher) band</w:t>
            </w:r>
            <w:r>
              <w:t xml:space="preserve"> is within </w:t>
            </w:r>
            <w:r>
              <w:rPr>
                <w:lang w:eastAsia="ja-JP"/>
              </w:rPr>
              <w:t xml:space="preserve">the downlink </w:t>
            </w:r>
            <w:r>
              <w:t>transmission bandwidth of a victim (</w:t>
            </w:r>
            <w:r>
              <w:rPr>
                <w:rFonts w:hint="eastAsia"/>
              </w:rPr>
              <w:t>low</w:t>
            </w:r>
            <w:r>
              <w:t>er) band</w:t>
            </w:r>
            <w:r>
              <w:rPr>
                <w:lang w:eastAsia="ko-KR"/>
              </w:rPr>
              <w:t>.</w:t>
            </w:r>
          </w:p>
          <w:p w14:paraId="1534F260" w14:textId="77777777" w:rsidR="00FC4623" w:rsidRDefault="00FC4623" w:rsidP="00FC4623">
            <w:pPr>
              <w:pStyle w:val="TAN"/>
              <w:rPr>
                <w:snapToGrid w:val="0"/>
                <w:lang w:eastAsia="ja-JP"/>
              </w:rPr>
            </w:pPr>
            <w:bookmarkStart w:id="2658" w:name="OLE_LINK11"/>
            <w:r>
              <w:rPr>
                <w:lang w:eastAsia="ja-JP"/>
              </w:rPr>
              <w:t xml:space="preserve">NOTE </w:t>
            </w:r>
            <w:r>
              <w:rPr>
                <w:rFonts w:hint="eastAsia"/>
              </w:rPr>
              <w:t>2</w:t>
            </w:r>
            <w:r>
              <w:rPr>
                <w:lang w:eastAsia="ja-JP"/>
              </w:rPr>
              <w:t>:</w:t>
            </w:r>
            <w:r>
              <w:rPr>
                <w:lang w:eastAsia="ja-JP"/>
              </w:rPr>
              <w:tab/>
              <w:t xml:space="preserve">The requirements should be verified for </w:t>
            </w:r>
            <w:r>
              <w:rPr>
                <w:rFonts w:hint="eastAsia"/>
              </w:rPr>
              <w:t>DL</w:t>
            </w:r>
            <w:r>
              <w:rPr>
                <w:lang w:eastAsia="ja-JP"/>
              </w:rPr>
              <w:t xml:space="preserve"> EARFCN of the </w:t>
            </w:r>
            <w:r>
              <w:rPr>
                <w:rFonts w:hint="eastAsia"/>
              </w:rPr>
              <w:t xml:space="preserve">victim </w:t>
            </w:r>
            <w:r>
              <w:rPr>
                <w:lang w:eastAsia="ja-JP"/>
              </w:rPr>
              <w:t>(low</w:t>
            </w:r>
            <w:r>
              <w:rPr>
                <w:rFonts w:hint="eastAsia"/>
                <w:lang w:eastAsia="ja-JP"/>
              </w:rPr>
              <w:t>er</w:t>
            </w:r>
            <w:r>
              <w:rPr>
                <w:lang w:eastAsia="ja-JP"/>
              </w:rPr>
              <w:t xml:space="preserve">) band (superscript LB) such that </w:t>
            </w:r>
            <w:r>
              <w:rPr>
                <w:snapToGrid w:val="0"/>
                <w:position w:val="-12"/>
                <w:lang w:eastAsia="ja-JP"/>
              </w:rPr>
              <w:object w:dxaOrig="1568" w:dyaOrig="328" w14:anchorId="7066D343">
                <v:shape id="_x0000_i1040" type="#_x0000_t75" style="width:78.4pt;height:16.4pt" o:ole="">
                  <v:imagedata r:id="rId40" o:title=""/>
                </v:shape>
                <o:OLEObject Type="Embed" ProgID="Equation.3" ShapeID="_x0000_i1040" DrawAspect="Content" ObjectID="_1812372534" r:id="rId41"/>
              </w:object>
            </w:r>
            <w:r>
              <w:rPr>
                <w:snapToGrid w:val="0"/>
                <w:lang w:eastAsia="ja-JP"/>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Ansi="Cambria Math" w:hint="eastAsia"/>
                <w:lang w:val="en-US" w:eastAsia="zh-CN"/>
              </w:rPr>
              <w:t xml:space="preserve"> </w:t>
            </w:r>
            <w:r>
              <w:rPr>
                <w:snapToGrid w:val="0"/>
                <w:lang w:eastAsia="ja-JP"/>
              </w:rPr>
              <w:t xml:space="preserve">with </w:t>
            </w:r>
            <w:r>
              <w:rPr>
                <w:snapToGrid w:val="0"/>
                <w:position w:val="-10"/>
                <w:lang w:eastAsia="ja-JP"/>
              </w:rPr>
              <w:object w:dxaOrig="307" w:dyaOrig="292" w14:anchorId="33C3B2E4">
                <v:shape id="_x0000_i1041" type="#_x0000_t75" style="width:15.5pt;height:14.15pt" o:ole="">
                  <v:imagedata r:id="rId42" o:title=""/>
                </v:shape>
                <o:OLEObject Type="Embed" ProgID="Equation.3" ShapeID="_x0000_i1041" DrawAspect="Content" ObjectID="_1812372535" r:id="rId43"/>
              </w:object>
            </w:r>
            <w:r>
              <w:rPr>
                <w:snapToGrid w:val="0"/>
                <w:lang w:eastAsia="ja-JP"/>
              </w:rPr>
              <w:t xml:space="preserve"> the DL carrier frequenc</w:t>
            </w:r>
            <w:r>
              <w:rPr>
                <w:rFonts w:hint="eastAsia"/>
                <w:snapToGrid w:val="0"/>
                <w:lang w:eastAsia="ja-JP"/>
              </w:rPr>
              <w:t>y</w:t>
            </w:r>
            <w:r>
              <w:rPr>
                <w:snapToGrid w:val="0"/>
                <w:lang w:eastAsia="ja-JP"/>
              </w:rPr>
              <w:t xml:space="preserve"> </w:t>
            </w:r>
            <w:r>
              <w:t>in</w:t>
            </w:r>
            <w:r>
              <w:rPr>
                <w:snapToGrid w:val="0"/>
                <w:lang w:eastAsia="ja-JP"/>
              </w:rPr>
              <w:t xml:space="preserve"> the </w:t>
            </w:r>
            <w:r>
              <w:rPr>
                <w:rFonts w:hint="eastAsia"/>
                <w:snapToGrid w:val="0"/>
              </w:rPr>
              <w:t>low</w:t>
            </w:r>
            <w:r>
              <w:rPr>
                <w:rFonts w:hint="eastAsia"/>
                <w:snapToGrid w:val="0"/>
                <w:lang w:eastAsia="ja-JP"/>
              </w:rPr>
              <w:t>er</w:t>
            </w:r>
            <w:r>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t>in the higher band, both</w:t>
            </w:r>
            <w:r>
              <w:rPr>
                <w:snapToGrid w:val="0"/>
                <w:lang w:eastAsia="ja-JP"/>
              </w:rPr>
              <w:t xml:space="preserve"> in MHz.</w:t>
            </w:r>
          </w:p>
          <w:bookmarkEnd w:id="2658"/>
          <w:p w14:paraId="2B431482" w14:textId="77777777" w:rsidR="00FC4623" w:rsidRDefault="00FC4623" w:rsidP="00FC4623">
            <w:pPr>
              <w:pStyle w:val="TAN"/>
              <w:rPr>
                <w:snapToGrid w:val="0"/>
                <w:lang w:eastAsia="ja-JP"/>
              </w:rPr>
            </w:pPr>
            <w:r>
              <w:rPr>
                <w:lang w:eastAsia="ja-JP"/>
              </w:rPr>
              <w:t xml:space="preserve">NOTE </w:t>
            </w:r>
            <w:r>
              <w:t>3</w:t>
            </w:r>
            <w:r>
              <w:rPr>
                <w:lang w:eastAsia="ja-JP"/>
              </w:rPr>
              <w:t>:</w:t>
            </w:r>
            <w:r>
              <w:rPr>
                <w:lang w:eastAsia="ja-JP"/>
              </w:rPr>
              <w:tab/>
              <w:t>Void</w:t>
            </w:r>
          </w:p>
          <w:p w14:paraId="47768B94" w14:textId="77777777" w:rsidR="00FC4623" w:rsidRDefault="00FC4623" w:rsidP="00FC4623">
            <w:pPr>
              <w:pStyle w:val="TAN"/>
              <w:rPr>
                <w:szCs w:val="24"/>
                <w:lang w:val="en-US"/>
              </w:rPr>
            </w:pPr>
            <w:bookmarkStart w:id="2659" w:name="OLE_LINK12"/>
            <w:r>
              <w:rPr>
                <w:szCs w:val="24"/>
                <w:lang w:val="en-US"/>
              </w:rPr>
              <w:t>NOTE 4: The requirements should be verified for DL EARFCN or NR</w:t>
            </w:r>
            <w:r>
              <w:rPr>
                <w:szCs w:val="24"/>
                <w:lang w:val="en-US"/>
              </w:rPr>
              <w:noBreakHyphen/>
              <w:t xml:space="preserve">ARFCN of the victim (lower) band (superscript LB) such that </w:t>
            </w:r>
            <w:r>
              <w:rPr>
                <w:position w:val="-16"/>
                <w:szCs w:val="24"/>
                <w:lang w:val="en-US" w:eastAsia="zh-CN"/>
              </w:rPr>
              <w:object w:dxaOrig="1747" w:dyaOrig="456" w14:anchorId="75B2B0E9">
                <v:shape id="_x0000_i1042" type="#_x0000_t75" style="width:87.95pt;height:23.7pt" o:ole="">
                  <v:imagedata r:id="rId44" o:title=""/>
                </v:shape>
                <o:OLEObject Type="Embed" ProgID="Equation.DSMT4" ShapeID="_x0000_i1042" DrawAspect="Content" ObjectID="_1812372536" r:id="rId45"/>
              </w:object>
            </w:r>
            <w:bookmarkStart w:id="2660" w:name="OLE_LINK7"/>
            <w:r>
              <w:rPr>
                <w:rFonts w:hint="eastAsia"/>
                <w:position w:val="-16"/>
                <w:szCs w:val="24"/>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2660"/>
            <w:r>
              <w:rPr>
                <w:rFonts w:hAnsi="Cambria Math" w:hint="eastAsia"/>
                <w:lang w:val="en-US" w:eastAsia="zh-CN"/>
              </w:rPr>
              <w:t xml:space="preserve"> </w:t>
            </w:r>
            <w:r>
              <w:rPr>
                <w:szCs w:val="24"/>
                <w:lang w:val="en-US"/>
              </w:rPr>
              <w:t xml:space="preserve">with </w:t>
            </w:r>
            <w:r>
              <w:rPr>
                <w:snapToGrid w:val="0"/>
                <w:position w:val="-10"/>
                <w:lang w:eastAsia="ja-JP"/>
              </w:rPr>
              <w:object w:dxaOrig="307" w:dyaOrig="292" w14:anchorId="6339E3E9">
                <v:shape id="_x0000_i1043" type="#_x0000_t75" style="width:15.5pt;height:14.15pt" o:ole="">
                  <v:imagedata r:id="rId42" o:title=""/>
                </v:shape>
                <o:OLEObject Type="Embed" ProgID="Equation.3" ShapeID="_x0000_i1043" DrawAspect="Content" ObjectID="_1812372537" r:id="rId46"/>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w:t>
            </w:r>
            <w:bookmarkStart w:id="2661" w:name="OLE_LINK8"/>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bookmarkEnd w:id="2661"/>
            <w:r>
              <w:t xml:space="preserve"> in the higher band, both in MHz.</w:t>
            </w:r>
          </w:p>
          <w:bookmarkEnd w:id="2659"/>
          <w:p w14:paraId="29D58A21" w14:textId="77777777" w:rsidR="00FC4623" w:rsidRDefault="00FC4623" w:rsidP="00FC4623">
            <w:pPr>
              <w:pStyle w:val="TAN"/>
              <w:rPr>
                <w:lang w:val="fr-FR"/>
              </w:rPr>
            </w:pPr>
            <w:r>
              <w:rPr>
                <w:lang w:val="fr-FR"/>
              </w:rPr>
              <w:t>NOTE</w:t>
            </w:r>
            <w:r>
              <w:rPr>
                <w:lang w:val="fr-FR" w:eastAsia="zh-CN"/>
              </w:rPr>
              <w:t xml:space="preserve"> 5</w:t>
            </w:r>
            <w:r>
              <w:rPr>
                <w:lang w:val="fr-FR"/>
              </w:rPr>
              <w:t>:</w:t>
            </w:r>
            <w:r>
              <w:rPr>
                <w:lang w:val="fr-FR"/>
              </w:rPr>
              <w:tab/>
              <w:t>Void</w:t>
            </w:r>
          </w:p>
          <w:p w14:paraId="0020D3E8" w14:textId="77777777" w:rsidR="00FC4623" w:rsidRDefault="00FC4623" w:rsidP="00FC4623">
            <w:pPr>
              <w:pStyle w:val="TAN"/>
              <w:rPr>
                <w:lang w:val="fr-FR"/>
              </w:rPr>
            </w:pPr>
            <w:r>
              <w:rPr>
                <w:lang w:val="fr-FR"/>
              </w:rPr>
              <w:t>NOTE 6:</w:t>
            </w:r>
            <w:r>
              <w:rPr>
                <w:lang w:val="fr-FR"/>
              </w:rPr>
              <w:tab/>
              <w:t>Void</w:t>
            </w:r>
          </w:p>
          <w:p w14:paraId="066E1C70" w14:textId="77777777" w:rsidR="00FC4623" w:rsidRDefault="00FC4623" w:rsidP="00FC4623">
            <w:pPr>
              <w:pStyle w:val="TAN"/>
              <w:rPr>
                <w:lang w:val="fr-FR"/>
              </w:rPr>
            </w:pPr>
            <w:r>
              <w:rPr>
                <w:lang w:val="fr-FR"/>
              </w:rPr>
              <w:t>NOTE 7:</w:t>
            </w:r>
            <w:r>
              <w:rPr>
                <w:lang w:val="fr-FR"/>
              </w:rPr>
              <w:tab/>
              <w:t>Void</w:t>
            </w:r>
          </w:p>
          <w:p w14:paraId="4945AE29" w14:textId="77777777" w:rsidR="00FC4623" w:rsidRDefault="00FC4623" w:rsidP="00FC4623">
            <w:pPr>
              <w:pStyle w:val="TAN"/>
              <w:rPr>
                <w:snapToGrid w:val="0"/>
              </w:rPr>
            </w:pPr>
            <w:bookmarkStart w:id="2662" w:name="OLE_LINK20"/>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rFonts w:hAnsi="Cambria Math" w:hint="eastAsia"/>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snapToGrid w:val="0"/>
              </w:rPr>
              <w:t xml:space="preserve"> with</w:t>
            </w:r>
            <w:r>
              <w:rPr>
                <w:position w:val="-10"/>
              </w:rPr>
              <w:object w:dxaOrig="456" w:dyaOrig="292" w14:anchorId="3EE958DB">
                <v:shape id="_x0000_i1044" type="#_x0000_t75" style="width:23.7pt;height:14.15pt" o:ole="">
                  <v:imagedata r:id="rId47" o:title=""/>
                </v:shape>
                <o:OLEObject Type="Embed" ProgID="Equation.3" ShapeID="_x0000_i1044" DrawAspect="Content" ObjectID="_1812372538" r:id="rId48"/>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lang w:val="en-US" w:eastAsia="zh-CN"/>
                    </w:rPr>
                    <m:t xml:space="preserve"> </m:t>
                  </m:r>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w:t>
            </w:r>
            <w:bookmarkStart w:id="2663" w:name="OLE_LINK22"/>
            <w:r>
              <w:rPr>
                <w:rFonts w:hint="eastAsia"/>
                <w:lang w:val="en-US" w:eastAsia="zh-CN"/>
              </w:rPr>
              <w:t xml:space="preserve"> </w:t>
            </w:r>
            <w:r>
              <w:rPr>
                <w:rFonts w:hint="eastAsia"/>
                <w:snapToGrid w:val="0"/>
                <w:lang w:val="en-US" w:eastAsia="zh-CN"/>
              </w:rPr>
              <w:t>and</w:t>
            </w:r>
            <w:r>
              <w:rPr>
                <w:snapToGrid w:val="0"/>
                <w:lang w:eastAsia="ja-JP"/>
              </w:rPr>
              <w:t xml:space="preserve"> </w:t>
            </w:r>
            <w:bookmarkEnd w:id="2663"/>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t xml:space="preserve"> in the higher band, both </w:t>
            </w:r>
            <w:r>
              <w:rPr>
                <w:snapToGrid w:val="0"/>
              </w:rPr>
              <w:t>in MHz.</w:t>
            </w:r>
          </w:p>
          <w:bookmarkEnd w:id="2662"/>
          <w:p w14:paraId="70F5CABE" w14:textId="2550B2C5" w:rsidR="004D16F9" w:rsidRPr="00DF6DD6" w:rsidRDefault="00FC4623" w:rsidP="004D16F9">
            <w:pPr>
              <w:pStyle w:val="TAN"/>
              <w:rPr>
                <w:lang w:eastAsia="zh-CN"/>
              </w:rPr>
            </w:pPr>
            <w:r>
              <w:rPr>
                <w:rFonts w:hint="eastAsia"/>
                <w:lang w:eastAsia="ja-JP"/>
              </w:rPr>
              <w:t>NOTE 9:</w:t>
            </w:r>
            <w:r>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873EFE" w:rsidRPr="00DF6DD6" w14:paraId="2B291C30" w14:textId="77777777" w:rsidTr="00CE7ABA">
        <w:trPr>
          <w:trHeight w:val="282"/>
          <w:jc w:val="center"/>
        </w:trPr>
        <w:tc>
          <w:tcPr>
            <w:tcW w:w="698" w:type="dxa"/>
            <w:shd w:val="clear" w:color="auto" w:fill="auto"/>
            <w:vAlign w:val="center"/>
          </w:tcPr>
          <w:p w14:paraId="373E8C8A" w14:textId="6DA8D292" w:rsidR="00873EFE" w:rsidRPr="004223BE" w:rsidRDefault="00873EFE" w:rsidP="00873EFE">
            <w:pPr>
              <w:pStyle w:val="TAC"/>
              <w:rPr>
                <w:lang w:eastAsia="ja-JP"/>
              </w:rPr>
            </w:pPr>
            <w:r>
              <w:rPr>
                <w:lang w:eastAsia="ja-JP"/>
              </w:rPr>
              <w:t>n77</w:t>
            </w:r>
          </w:p>
        </w:tc>
        <w:tc>
          <w:tcPr>
            <w:tcW w:w="698" w:type="dxa"/>
            <w:shd w:val="clear" w:color="auto" w:fill="auto"/>
            <w:vAlign w:val="center"/>
          </w:tcPr>
          <w:p w14:paraId="75A248C5" w14:textId="00A318E3" w:rsidR="00873EFE" w:rsidRPr="004223BE" w:rsidRDefault="00873EFE" w:rsidP="00873EFE">
            <w:pPr>
              <w:pStyle w:val="TAC"/>
              <w:rPr>
                <w:lang w:eastAsia="ja-JP"/>
              </w:rPr>
            </w:pPr>
            <w:r>
              <w:rPr>
                <w:rFonts w:hint="eastAsia"/>
                <w:lang w:eastAsia="ja-JP"/>
              </w:rPr>
              <w:t>1</w:t>
            </w:r>
            <w:r>
              <w:rPr>
                <w:lang w:eastAsia="ja-JP"/>
              </w:rPr>
              <w:t>9</w:t>
            </w:r>
          </w:p>
        </w:tc>
        <w:tc>
          <w:tcPr>
            <w:tcW w:w="709" w:type="dxa"/>
            <w:vAlign w:val="center"/>
          </w:tcPr>
          <w:p w14:paraId="6DCEA812" w14:textId="0BFE7B09" w:rsidR="00873EFE" w:rsidRPr="004223BE" w:rsidRDefault="00873EFE" w:rsidP="00873EFE">
            <w:pPr>
              <w:pStyle w:val="TAC"/>
              <w:rPr>
                <w:lang w:eastAsia="ja-JP"/>
              </w:rPr>
            </w:pPr>
            <w:r>
              <w:rPr>
                <w:lang w:eastAsia="ja-JP"/>
              </w:rPr>
              <w:t>15</w:t>
            </w:r>
          </w:p>
        </w:tc>
        <w:tc>
          <w:tcPr>
            <w:tcW w:w="764" w:type="dxa"/>
            <w:shd w:val="clear" w:color="auto" w:fill="auto"/>
            <w:vAlign w:val="center"/>
          </w:tcPr>
          <w:p w14:paraId="2C12BA25" w14:textId="3CC2AF16" w:rsidR="00873EFE" w:rsidRPr="004223BE" w:rsidRDefault="00873EFE" w:rsidP="00873EFE">
            <w:pPr>
              <w:pStyle w:val="TAC"/>
              <w:rPr>
                <w:rFonts w:cs="Arial"/>
              </w:rPr>
            </w:pPr>
            <w:r>
              <w:rPr>
                <w:rFonts w:cs="Arial"/>
              </w:rPr>
              <w:t>25</w:t>
            </w:r>
          </w:p>
        </w:tc>
        <w:tc>
          <w:tcPr>
            <w:tcW w:w="764" w:type="dxa"/>
            <w:shd w:val="clear" w:color="auto" w:fill="auto"/>
            <w:vAlign w:val="center"/>
          </w:tcPr>
          <w:p w14:paraId="657BDDCE" w14:textId="13C3A16B" w:rsidR="00873EFE" w:rsidRPr="004223BE" w:rsidRDefault="00873EFE" w:rsidP="00873EFE">
            <w:pPr>
              <w:pStyle w:val="TAC"/>
              <w:rPr>
                <w:rFonts w:cs="Arial"/>
              </w:rPr>
            </w:pPr>
            <w:r>
              <w:rPr>
                <w:rFonts w:cs="Arial"/>
              </w:rPr>
              <w:t>50</w:t>
            </w:r>
          </w:p>
        </w:tc>
        <w:tc>
          <w:tcPr>
            <w:tcW w:w="764" w:type="dxa"/>
            <w:shd w:val="clear" w:color="auto" w:fill="auto"/>
            <w:vAlign w:val="center"/>
          </w:tcPr>
          <w:p w14:paraId="5BF902CC" w14:textId="53144D80" w:rsidR="00873EFE" w:rsidRPr="004223BE" w:rsidRDefault="00873EFE" w:rsidP="00873EFE">
            <w:pPr>
              <w:pStyle w:val="TAC"/>
              <w:rPr>
                <w:rFonts w:cs="Arial"/>
              </w:rPr>
            </w:pPr>
            <w:r>
              <w:rPr>
                <w:rFonts w:cs="Arial"/>
              </w:rPr>
              <w:t>75</w:t>
            </w:r>
          </w:p>
        </w:tc>
        <w:tc>
          <w:tcPr>
            <w:tcW w:w="764" w:type="dxa"/>
            <w:shd w:val="clear" w:color="auto" w:fill="auto"/>
            <w:vAlign w:val="center"/>
          </w:tcPr>
          <w:p w14:paraId="7AED3994" w14:textId="77777777" w:rsidR="00873EFE" w:rsidRPr="004223BE" w:rsidRDefault="00873EFE" w:rsidP="00873EFE">
            <w:pPr>
              <w:pStyle w:val="TAC"/>
              <w:rPr>
                <w:rFonts w:cs="Arial"/>
              </w:rPr>
            </w:pPr>
          </w:p>
        </w:tc>
        <w:tc>
          <w:tcPr>
            <w:tcW w:w="764" w:type="dxa"/>
            <w:shd w:val="clear" w:color="auto" w:fill="auto"/>
          </w:tcPr>
          <w:p w14:paraId="79C6CB10" w14:textId="77777777" w:rsidR="00873EFE" w:rsidRPr="00DF6DD6" w:rsidRDefault="00873EFE" w:rsidP="00873EFE">
            <w:pPr>
              <w:pStyle w:val="TAC"/>
            </w:pPr>
          </w:p>
        </w:tc>
        <w:tc>
          <w:tcPr>
            <w:tcW w:w="764" w:type="dxa"/>
            <w:shd w:val="clear" w:color="auto" w:fill="auto"/>
          </w:tcPr>
          <w:p w14:paraId="5A691F05" w14:textId="77777777" w:rsidR="00873EFE" w:rsidRPr="00DF6DD6" w:rsidRDefault="00873EFE" w:rsidP="00873EFE">
            <w:pPr>
              <w:pStyle w:val="TAC"/>
            </w:pPr>
          </w:p>
        </w:tc>
        <w:tc>
          <w:tcPr>
            <w:tcW w:w="764" w:type="dxa"/>
            <w:shd w:val="clear" w:color="auto" w:fill="auto"/>
          </w:tcPr>
          <w:p w14:paraId="0DD7E68D" w14:textId="77777777" w:rsidR="00873EFE" w:rsidRPr="00DF6DD6" w:rsidRDefault="00873EFE" w:rsidP="00873EFE">
            <w:pPr>
              <w:pStyle w:val="TAC"/>
            </w:pPr>
          </w:p>
        </w:tc>
        <w:tc>
          <w:tcPr>
            <w:tcW w:w="764" w:type="dxa"/>
            <w:shd w:val="clear" w:color="auto" w:fill="auto"/>
          </w:tcPr>
          <w:p w14:paraId="2EB459A2" w14:textId="77777777" w:rsidR="00873EFE" w:rsidRPr="00DF6DD6" w:rsidRDefault="00873EFE" w:rsidP="00873EFE">
            <w:pPr>
              <w:pStyle w:val="TAC"/>
            </w:pPr>
          </w:p>
        </w:tc>
        <w:tc>
          <w:tcPr>
            <w:tcW w:w="764" w:type="dxa"/>
            <w:shd w:val="clear" w:color="auto" w:fill="auto"/>
          </w:tcPr>
          <w:p w14:paraId="57DF6E59" w14:textId="77777777" w:rsidR="00873EFE" w:rsidRPr="00DF6DD6" w:rsidRDefault="00873EFE" w:rsidP="00873EFE">
            <w:pPr>
              <w:pStyle w:val="TAC"/>
            </w:pPr>
          </w:p>
        </w:tc>
        <w:tc>
          <w:tcPr>
            <w:tcW w:w="764" w:type="dxa"/>
          </w:tcPr>
          <w:p w14:paraId="319925A6" w14:textId="77777777" w:rsidR="00873EFE" w:rsidRPr="00DF6DD6" w:rsidRDefault="00873EFE" w:rsidP="00873EFE">
            <w:pPr>
              <w:pStyle w:val="TAC"/>
            </w:pPr>
          </w:p>
        </w:tc>
        <w:tc>
          <w:tcPr>
            <w:tcW w:w="764" w:type="dxa"/>
            <w:shd w:val="clear" w:color="auto" w:fill="auto"/>
            <w:vAlign w:val="center"/>
          </w:tcPr>
          <w:p w14:paraId="5B46188F" w14:textId="77777777" w:rsidR="00873EFE" w:rsidRPr="00DF6DD6" w:rsidRDefault="00873EFE" w:rsidP="00873EFE">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BF789A" w:rsidRPr="00DF6DD6" w14:paraId="5B281AAC" w14:textId="77777777" w:rsidTr="006D4DE9">
        <w:trPr>
          <w:trHeight w:val="282"/>
          <w:jc w:val="center"/>
        </w:trPr>
        <w:tc>
          <w:tcPr>
            <w:tcW w:w="698" w:type="dxa"/>
            <w:shd w:val="clear" w:color="auto" w:fill="auto"/>
            <w:vAlign w:val="center"/>
          </w:tcPr>
          <w:p w14:paraId="60BAD6E6" w14:textId="4D16356E" w:rsidR="00BF789A" w:rsidRPr="00DF6DD6" w:rsidRDefault="00BF789A" w:rsidP="00BF789A">
            <w:pPr>
              <w:pStyle w:val="TAC"/>
              <w:rPr>
                <w:lang w:eastAsia="ja-JP"/>
              </w:rPr>
            </w:pPr>
            <w:r>
              <w:rPr>
                <w:lang w:eastAsia="ja-JP"/>
              </w:rPr>
              <w:t>n78</w:t>
            </w:r>
          </w:p>
        </w:tc>
        <w:tc>
          <w:tcPr>
            <w:tcW w:w="698" w:type="dxa"/>
            <w:shd w:val="clear" w:color="auto" w:fill="auto"/>
            <w:vAlign w:val="center"/>
          </w:tcPr>
          <w:p w14:paraId="7AD31888" w14:textId="680CAA6E" w:rsidR="00BF789A" w:rsidRPr="00DF6DD6" w:rsidRDefault="00BF789A" w:rsidP="00BF789A">
            <w:pPr>
              <w:pStyle w:val="TAC"/>
              <w:rPr>
                <w:lang w:eastAsia="ja-JP"/>
              </w:rPr>
            </w:pPr>
            <w:r>
              <w:rPr>
                <w:rFonts w:hint="eastAsia"/>
                <w:lang w:eastAsia="ja-JP"/>
              </w:rPr>
              <w:t>1</w:t>
            </w:r>
            <w:r>
              <w:rPr>
                <w:lang w:eastAsia="ja-JP"/>
              </w:rPr>
              <w:t>9</w:t>
            </w:r>
          </w:p>
        </w:tc>
        <w:tc>
          <w:tcPr>
            <w:tcW w:w="709" w:type="dxa"/>
            <w:vAlign w:val="center"/>
          </w:tcPr>
          <w:p w14:paraId="0F611797" w14:textId="48F32643" w:rsidR="00BF789A" w:rsidRPr="00DF6DD6" w:rsidRDefault="00BF789A" w:rsidP="00BF789A">
            <w:pPr>
              <w:pStyle w:val="TAC"/>
              <w:rPr>
                <w:lang w:eastAsia="ja-JP"/>
              </w:rPr>
            </w:pPr>
            <w:r>
              <w:rPr>
                <w:lang w:eastAsia="ja-JP"/>
              </w:rPr>
              <w:t>15</w:t>
            </w:r>
          </w:p>
        </w:tc>
        <w:tc>
          <w:tcPr>
            <w:tcW w:w="764" w:type="dxa"/>
            <w:shd w:val="clear" w:color="auto" w:fill="auto"/>
            <w:vAlign w:val="center"/>
          </w:tcPr>
          <w:p w14:paraId="1AD2AAD7" w14:textId="330FAC30" w:rsidR="00BF789A" w:rsidRPr="00DF6DD6" w:rsidRDefault="00BF789A" w:rsidP="00BF789A">
            <w:pPr>
              <w:pStyle w:val="TAC"/>
              <w:rPr>
                <w:rFonts w:cs="Arial"/>
              </w:rPr>
            </w:pPr>
            <w:r>
              <w:rPr>
                <w:rFonts w:cs="Arial"/>
              </w:rPr>
              <w:t>25</w:t>
            </w:r>
          </w:p>
        </w:tc>
        <w:tc>
          <w:tcPr>
            <w:tcW w:w="764" w:type="dxa"/>
            <w:shd w:val="clear" w:color="auto" w:fill="auto"/>
            <w:vAlign w:val="center"/>
          </w:tcPr>
          <w:p w14:paraId="1EF0A950" w14:textId="7B4D6ABA" w:rsidR="00BF789A" w:rsidRPr="00DF6DD6" w:rsidRDefault="00BF789A" w:rsidP="00BF789A">
            <w:pPr>
              <w:pStyle w:val="TAC"/>
              <w:rPr>
                <w:rFonts w:cs="Arial"/>
              </w:rPr>
            </w:pPr>
            <w:r>
              <w:rPr>
                <w:rFonts w:cs="Arial"/>
              </w:rPr>
              <w:t>50</w:t>
            </w:r>
          </w:p>
        </w:tc>
        <w:tc>
          <w:tcPr>
            <w:tcW w:w="764" w:type="dxa"/>
            <w:shd w:val="clear" w:color="auto" w:fill="auto"/>
            <w:vAlign w:val="center"/>
          </w:tcPr>
          <w:p w14:paraId="119C262D" w14:textId="640451BC" w:rsidR="00BF789A" w:rsidRPr="00DF6DD6" w:rsidRDefault="00BF789A" w:rsidP="00BF789A">
            <w:pPr>
              <w:pStyle w:val="TAC"/>
              <w:rPr>
                <w:rFonts w:cs="Arial"/>
              </w:rPr>
            </w:pPr>
            <w:r>
              <w:rPr>
                <w:rFonts w:cs="Arial"/>
              </w:rPr>
              <w:t>75</w:t>
            </w:r>
          </w:p>
        </w:tc>
        <w:tc>
          <w:tcPr>
            <w:tcW w:w="764" w:type="dxa"/>
            <w:shd w:val="clear" w:color="auto" w:fill="auto"/>
            <w:vAlign w:val="center"/>
          </w:tcPr>
          <w:p w14:paraId="2E714419" w14:textId="77777777" w:rsidR="00BF789A" w:rsidRPr="00DF6DD6" w:rsidRDefault="00BF789A" w:rsidP="00BF789A">
            <w:pPr>
              <w:pStyle w:val="TAC"/>
              <w:rPr>
                <w:rFonts w:cs="Arial"/>
              </w:rPr>
            </w:pPr>
          </w:p>
        </w:tc>
        <w:tc>
          <w:tcPr>
            <w:tcW w:w="764" w:type="dxa"/>
            <w:shd w:val="clear" w:color="auto" w:fill="auto"/>
            <w:vAlign w:val="center"/>
          </w:tcPr>
          <w:p w14:paraId="4A4E2BF4" w14:textId="77777777" w:rsidR="00BF789A" w:rsidRPr="00DF6DD6" w:rsidRDefault="00BF789A" w:rsidP="00BF789A">
            <w:pPr>
              <w:pStyle w:val="TAC"/>
            </w:pPr>
          </w:p>
        </w:tc>
        <w:tc>
          <w:tcPr>
            <w:tcW w:w="764" w:type="dxa"/>
            <w:shd w:val="clear" w:color="auto" w:fill="auto"/>
            <w:vAlign w:val="center"/>
          </w:tcPr>
          <w:p w14:paraId="33F90450" w14:textId="77777777" w:rsidR="00BF789A" w:rsidRPr="00DF6DD6" w:rsidRDefault="00BF789A" w:rsidP="00BF789A">
            <w:pPr>
              <w:pStyle w:val="TAC"/>
            </w:pPr>
          </w:p>
        </w:tc>
        <w:tc>
          <w:tcPr>
            <w:tcW w:w="764" w:type="dxa"/>
            <w:shd w:val="clear" w:color="auto" w:fill="auto"/>
            <w:vAlign w:val="center"/>
          </w:tcPr>
          <w:p w14:paraId="73272E47" w14:textId="77777777" w:rsidR="00BF789A" w:rsidRPr="00DF6DD6" w:rsidRDefault="00BF789A" w:rsidP="00BF789A">
            <w:pPr>
              <w:pStyle w:val="TAC"/>
            </w:pPr>
          </w:p>
        </w:tc>
        <w:tc>
          <w:tcPr>
            <w:tcW w:w="764" w:type="dxa"/>
            <w:shd w:val="clear" w:color="auto" w:fill="auto"/>
            <w:vAlign w:val="center"/>
          </w:tcPr>
          <w:p w14:paraId="412742FE" w14:textId="77777777" w:rsidR="00BF789A" w:rsidRPr="00DF6DD6" w:rsidRDefault="00BF789A" w:rsidP="00BF789A">
            <w:pPr>
              <w:pStyle w:val="TAC"/>
            </w:pPr>
          </w:p>
        </w:tc>
        <w:tc>
          <w:tcPr>
            <w:tcW w:w="764" w:type="dxa"/>
            <w:shd w:val="clear" w:color="auto" w:fill="auto"/>
            <w:vAlign w:val="center"/>
          </w:tcPr>
          <w:p w14:paraId="1A41E504" w14:textId="77777777" w:rsidR="00BF789A" w:rsidRPr="00DF6DD6" w:rsidRDefault="00BF789A" w:rsidP="00BF789A">
            <w:pPr>
              <w:pStyle w:val="TAC"/>
            </w:pPr>
          </w:p>
        </w:tc>
        <w:tc>
          <w:tcPr>
            <w:tcW w:w="764" w:type="dxa"/>
            <w:vAlign w:val="center"/>
          </w:tcPr>
          <w:p w14:paraId="6CFB7CA7" w14:textId="77777777" w:rsidR="00BF789A" w:rsidRPr="00DF6DD6" w:rsidRDefault="00BF789A" w:rsidP="00BF789A">
            <w:pPr>
              <w:pStyle w:val="TAC"/>
            </w:pPr>
          </w:p>
        </w:tc>
        <w:tc>
          <w:tcPr>
            <w:tcW w:w="764" w:type="dxa"/>
            <w:shd w:val="clear" w:color="auto" w:fill="auto"/>
            <w:vAlign w:val="center"/>
          </w:tcPr>
          <w:p w14:paraId="06EA0756" w14:textId="77777777" w:rsidR="00BF789A" w:rsidRPr="00DF6DD6" w:rsidRDefault="00BF789A" w:rsidP="00BF789A">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3B7E26" w:rsidRPr="00DF6DD6" w14:paraId="0BCD5CA8" w14:textId="77777777" w:rsidTr="00930366">
        <w:trPr>
          <w:trHeight w:val="282"/>
          <w:jc w:val="center"/>
        </w:trPr>
        <w:tc>
          <w:tcPr>
            <w:tcW w:w="698" w:type="dxa"/>
            <w:shd w:val="clear" w:color="auto" w:fill="auto"/>
            <w:vAlign w:val="center"/>
          </w:tcPr>
          <w:p w14:paraId="13E81C73" w14:textId="77777777" w:rsidR="003B7E26" w:rsidRPr="00DF6DD6" w:rsidRDefault="003B7E26" w:rsidP="00930366">
            <w:pPr>
              <w:pStyle w:val="TAC"/>
              <w:rPr>
                <w:lang w:eastAsia="ja-JP"/>
              </w:rPr>
            </w:pPr>
            <w:r>
              <w:rPr>
                <w:lang w:eastAsia="zh-CN"/>
              </w:rPr>
              <w:t>n79</w:t>
            </w:r>
          </w:p>
        </w:tc>
        <w:tc>
          <w:tcPr>
            <w:tcW w:w="698" w:type="dxa"/>
            <w:shd w:val="clear" w:color="auto" w:fill="auto"/>
            <w:vAlign w:val="center"/>
          </w:tcPr>
          <w:p w14:paraId="4A98243F" w14:textId="77777777" w:rsidR="003B7E26" w:rsidRPr="00DF6DD6" w:rsidRDefault="003B7E26" w:rsidP="00930366">
            <w:pPr>
              <w:pStyle w:val="TAC"/>
              <w:rPr>
                <w:lang w:eastAsia="ja-JP"/>
              </w:rPr>
            </w:pPr>
            <w:r>
              <w:rPr>
                <w:rFonts w:hint="eastAsia"/>
                <w:lang w:eastAsia="zh-CN"/>
              </w:rPr>
              <w:t>8</w:t>
            </w:r>
          </w:p>
        </w:tc>
        <w:tc>
          <w:tcPr>
            <w:tcW w:w="709" w:type="dxa"/>
            <w:vAlign w:val="center"/>
          </w:tcPr>
          <w:p w14:paraId="49B34EC4" w14:textId="77777777" w:rsidR="003B7E26" w:rsidRPr="00DF6DD6" w:rsidRDefault="003B7E26" w:rsidP="00930366">
            <w:pPr>
              <w:pStyle w:val="TAC"/>
              <w:rPr>
                <w:lang w:eastAsia="ja-JP"/>
              </w:rPr>
            </w:pPr>
            <w:r>
              <w:rPr>
                <w:rFonts w:hint="eastAsia"/>
                <w:lang w:eastAsia="zh-CN"/>
              </w:rPr>
              <w:t>1</w:t>
            </w:r>
            <w:r>
              <w:rPr>
                <w:lang w:eastAsia="zh-CN"/>
              </w:rPr>
              <w:t>5</w:t>
            </w:r>
          </w:p>
        </w:tc>
        <w:tc>
          <w:tcPr>
            <w:tcW w:w="764" w:type="dxa"/>
            <w:shd w:val="clear" w:color="auto" w:fill="auto"/>
            <w:vAlign w:val="center"/>
          </w:tcPr>
          <w:p w14:paraId="7EE192C9" w14:textId="77777777" w:rsidR="003B7E26" w:rsidRPr="00DF6DD6" w:rsidRDefault="003B7E26" w:rsidP="00930366">
            <w:pPr>
              <w:pStyle w:val="TAC"/>
              <w:rPr>
                <w:lang w:eastAsia="ja-JP"/>
              </w:rPr>
            </w:pPr>
            <w:r>
              <w:rPr>
                <w:rFonts w:hint="eastAsia"/>
                <w:lang w:eastAsia="zh-CN"/>
              </w:rPr>
              <w:t>2</w:t>
            </w:r>
            <w:r>
              <w:rPr>
                <w:lang w:eastAsia="zh-CN"/>
              </w:rPr>
              <w:t>5</w:t>
            </w:r>
          </w:p>
        </w:tc>
        <w:tc>
          <w:tcPr>
            <w:tcW w:w="764" w:type="dxa"/>
            <w:shd w:val="clear" w:color="auto" w:fill="auto"/>
            <w:vAlign w:val="center"/>
          </w:tcPr>
          <w:p w14:paraId="2EC92434" w14:textId="77777777" w:rsidR="003B7E26" w:rsidRPr="00DF6DD6" w:rsidRDefault="003B7E26" w:rsidP="00930366">
            <w:pPr>
              <w:pStyle w:val="TAC"/>
              <w:rPr>
                <w:lang w:eastAsia="ja-JP"/>
              </w:rPr>
            </w:pPr>
            <w:r>
              <w:rPr>
                <w:rFonts w:hint="eastAsia"/>
                <w:lang w:eastAsia="zh-CN"/>
              </w:rPr>
              <w:t>5</w:t>
            </w:r>
            <w:r>
              <w:rPr>
                <w:lang w:eastAsia="zh-CN"/>
              </w:rPr>
              <w:t>0</w:t>
            </w:r>
          </w:p>
        </w:tc>
        <w:tc>
          <w:tcPr>
            <w:tcW w:w="764" w:type="dxa"/>
            <w:shd w:val="clear" w:color="auto" w:fill="auto"/>
            <w:vAlign w:val="center"/>
          </w:tcPr>
          <w:p w14:paraId="757EAA0A" w14:textId="77777777" w:rsidR="003B7E26" w:rsidRPr="00DF6DD6" w:rsidRDefault="003B7E26" w:rsidP="00930366">
            <w:pPr>
              <w:pStyle w:val="TAC"/>
              <w:rPr>
                <w:lang w:eastAsia="ja-JP"/>
              </w:rPr>
            </w:pPr>
          </w:p>
        </w:tc>
        <w:tc>
          <w:tcPr>
            <w:tcW w:w="764" w:type="dxa"/>
            <w:shd w:val="clear" w:color="auto" w:fill="auto"/>
            <w:vAlign w:val="center"/>
          </w:tcPr>
          <w:p w14:paraId="174E48F5" w14:textId="77777777" w:rsidR="003B7E26" w:rsidRPr="00DF6DD6" w:rsidRDefault="003B7E26" w:rsidP="00930366">
            <w:pPr>
              <w:pStyle w:val="TAC"/>
            </w:pPr>
          </w:p>
        </w:tc>
        <w:tc>
          <w:tcPr>
            <w:tcW w:w="764" w:type="dxa"/>
            <w:shd w:val="clear" w:color="auto" w:fill="auto"/>
          </w:tcPr>
          <w:p w14:paraId="31519447" w14:textId="77777777" w:rsidR="003B7E26" w:rsidRPr="00DF6DD6" w:rsidRDefault="003B7E26" w:rsidP="00930366">
            <w:pPr>
              <w:pStyle w:val="TAC"/>
            </w:pPr>
          </w:p>
        </w:tc>
        <w:tc>
          <w:tcPr>
            <w:tcW w:w="764" w:type="dxa"/>
            <w:shd w:val="clear" w:color="auto" w:fill="auto"/>
          </w:tcPr>
          <w:p w14:paraId="21B24741" w14:textId="77777777" w:rsidR="003B7E26" w:rsidRPr="00DF6DD6" w:rsidRDefault="003B7E26" w:rsidP="00930366">
            <w:pPr>
              <w:pStyle w:val="TAC"/>
            </w:pPr>
          </w:p>
        </w:tc>
        <w:tc>
          <w:tcPr>
            <w:tcW w:w="764" w:type="dxa"/>
            <w:shd w:val="clear" w:color="auto" w:fill="auto"/>
          </w:tcPr>
          <w:p w14:paraId="4F644BD3" w14:textId="77777777" w:rsidR="003B7E26" w:rsidRPr="00DF6DD6" w:rsidRDefault="003B7E26" w:rsidP="00930366">
            <w:pPr>
              <w:pStyle w:val="TAC"/>
            </w:pPr>
          </w:p>
        </w:tc>
        <w:tc>
          <w:tcPr>
            <w:tcW w:w="764" w:type="dxa"/>
            <w:shd w:val="clear" w:color="auto" w:fill="auto"/>
          </w:tcPr>
          <w:p w14:paraId="55BDB4DE" w14:textId="77777777" w:rsidR="003B7E26" w:rsidRPr="00DF6DD6" w:rsidRDefault="003B7E26" w:rsidP="00930366">
            <w:pPr>
              <w:pStyle w:val="TAC"/>
            </w:pPr>
          </w:p>
        </w:tc>
        <w:tc>
          <w:tcPr>
            <w:tcW w:w="764" w:type="dxa"/>
            <w:shd w:val="clear" w:color="auto" w:fill="auto"/>
          </w:tcPr>
          <w:p w14:paraId="69D092F8" w14:textId="77777777" w:rsidR="003B7E26" w:rsidRPr="00DF6DD6" w:rsidRDefault="003B7E26" w:rsidP="00930366">
            <w:pPr>
              <w:pStyle w:val="TAC"/>
            </w:pPr>
          </w:p>
        </w:tc>
        <w:tc>
          <w:tcPr>
            <w:tcW w:w="764" w:type="dxa"/>
          </w:tcPr>
          <w:p w14:paraId="01A32AA2" w14:textId="77777777" w:rsidR="003B7E26" w:rsidRPr="00DF6DD6" w:rsidRDefault="003B7E26" w:rsidP="00930366">
            <w:pPr>
              <w:pStyle w:val="TAC"/>
            </w:pPr>
          </w:p>
        </w:tc>
        <w:tc>
          <w:tcPr>
            <w:tcW w:w="764" w:type="dxa"/>
            <w:shd w:val="clear" w:color="auto" w:fill="auto"/>
            <w:vAlign w:val="center"/>
          </w:tcPr>
          <w:p w14:paraId="6BA749F6" w14:textId="77777777" w:rsidR="003B7E26" w:rsidRPr="00DF6DD6" w:rsidRDefault="003B7E26" w:rsidP="00930366">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64" w:name="_Toc21345612"/>
      <w:bookmarkStart w:id="2665" w:name="_Toc29806461"/>
      <w:bookmarkStart w:id="2666" w:name="_Toc37255994"/>
      <w:bookmarkStart w:id="2667" w:name="_Toc37256335"/>
      <w:bookmarkStart w:id="2668" w:name="_Toc45890169"/>
      <w:bookmarkStart w:id="2669" w:name="_Toc52381994"/>
      <w:bookmarkStart w:id="2670" w:name="_Toc61375093"/>
      <w:bookmarkStart w:id="2671" w:name="_Toc67936445"/>
      <w:bookmarkStart w:id="2672" w:name="_Toc67937318"/>
      <w:bookmarkStart w:id="2673" w:name="_Toc76452554"/>
      <w:bookmarkStart w:id="2674" w:name="_Toc76630397"/>
      <w:bookmarkStart w:id="2675" w:name="_Toc83742957"/>
      <w:bookmarkStart w:id="2676" w:name="_Toc83887071"/>
      <w:bookmarkStart w:id="2677" w:name="_Toc83887872"/>
      <w:bookmarkStart w:id="2678" w:name="_Toc90588713"/>
      <w:r w:rsidRPr="00DF6DD6">
        <w:t>7.3B.2.3.3</w:t>
      </w:r>
      <w:r w:rsidRPr="00DF6DD6">
        <w:tab/>
      </w:r>
      <w:r w:rsidR="003B0E38" w:rsidRPr="00DF6DD6">
        <w:t>Void</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75098ECE" w14:textId="77777777" w:rsidR="001310A1" w:rsidRPr="00DF6DD6" w:rsidRDefault="001310A1" w:rsidP="001310A1">
      <w:pPr>
        <w:pStyle w:val="Heading5"/>
      </w:pPr>
      <w:bookmarkStart w:id="2679" w:name="_Toc21345613"/>
      <w:bookmarkStart w:id="2680" w:name="_Toc29806462"/>
      <w:bookmarkStart w:id="2681" w:name="_Toc37255995"/>
      <w:bookmarkStart w:id="2682" w:name="_Toc37256336"/>
      <w:bookmarkStart w:id="2683" w:name="_Toc45890170"/>
      <w:bookmarkStart w:id="2684" w:name="_Toc52381995"/>
      <w:bookmarkStart w:id="2685" w:name="_Toc61375094"/>
      <w:bookmarkStart w:id="2686" w:name="_Toc67936446"/>
      <w:bookmarkStart w:id="2687" w:name="_Toc67937319"/>
      <w:bookmarkStart w:id="2688" w:name="_Toc76452555"/>
      <w:bookmarkStart w:id="2689" w:name="_Toc76630398"/>
      <w:bookmarkStart w:id="2690" w:name="_Toc83742958"/>
      <w:bookmarkStart w:id="2691" w:name="_Toc83887072"/>
      <w:bookmarkStart w:id="2692" w:name="_Toc83887873"/>
      <w:bookmarkStart w:id="2693" w:name="_Toc90588714"/>
      <w:r w:rsidRPr="00DF6DD6">
        <w:t>7.3B.2.3.4</w:t>
      </w:r>
      <w:r w:rsidRPr="00DF6DD6">
        <w:tab/>
        <w:t>Reference sensitivity exceptions due to cross band isolation for EN-DC in NR FR1</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694" w:name="_Toc21345614"/>
      <w:bookmarkStart w:id="2695" w:name="_Toc29806463"/>
      <w:bookmarkStart w:id="2696" w:name="_Toc37255996"/>
      <w:bookmarkStart w:id="2697" w:name="_Toc37256337"/>
      <w:bookmarkStart w:id="2698" w:name="_Toc45890171"/>
      <w:bookmarkStart w:id="2699" w:name="_Toc52381996"/>
      <w:bookmarkStart w:id="2700" w:name="_Toc61375095"/>
      <w:bookmarkStart w:id="2701" w:name="_Toc67936447"/>
      <w:bookmarkStart w:id="2702" w:name="_Toc67937320"/>
      <w:bookmarkStart w:id="2703" w:name="_Toc76452556"/>
      <w:bookmarkStart w:id="2704" w:name="_Toc76630399"/>
      <w:bookmarkStart w:id="2705" w:name="_Toc83742959"/>
      <w:bookmarkStart w:id="2706" w:name="_Toc83887073"/>
      <w:bookmarkStart w:id="2707" w:name="_Toc83887874"/>
      <w:bookmarkStart w:id="2708"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0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10" w:name="_Toc29806464"/>
      <w:bookmarkStart w:id="2711" w:name="_Toc37255997"/>
      <w:bookmarkStart w:id="2712" w:name="_Toc37256338"/>
      <w:bookmarkStart w:id="2713" w:name="_Toc45890172"/>
      <w:bookmarkStart w:id="2714" w:name="_Toc52381997"/>
      <w:bookmarkStart w:id="2715" w:name="_Toc61375096"/>
      <w:bookmarkStart w:id="2716" w:name="_Toc67936448"/>
      <w:bookmarkStart w:id="2717" w:name="_Toc67937321"/>
      <w:bookmarkStart w:id="2718" w:name="_Toc76452557"/>
      <w:bookmarkStart w:id="2719" w:name="_Toc76630400"/>
      <w:bookmarkStart w:id="2720" w:name="_Toc83742960"/>
      <w:bookmarkStart w:id="2721" w:name="_Toc83887074"/>
      <w:bookmarkStart w:id="2722" w:name="_Toc83887875"/>
      <w:bookmarkStart w:id="2723"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755946D" w14:textId="5EAA7887" w:rsidR="001310A1" w:rsidRPr="00DF6DD6" w:rsidRDefault="001310A1" w:rsidP="001310A1">
      <w:pPr>
        <w:pStyle w:val="TH"/>
      </w:pPr>
      <w:bookmarkStart w:id="2724" w:name="_Hlk4056379"/>
      <w:r w:rsidRPr="00DF6DD6">
        <w:t>Table 7.3B.2.3.5.1-1:</w:t>
      </w:r>
      <w:bookmarkEnd w:id="272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3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836"/>
        <w:gridCol w:w="767"/>
        <w:gridCol w:w="746"/>
        <w:gridCol w:w="586"/>
        <w:gridCol w:w="767"/>
        <w:gridCol w:w="634"/>
        <w:gridCol w:w="713"/>
      </w:tblGrid>
      <w:tr w:rsidR="00F55B07" w:rsidRPr="00DF6DD6" w14:paraId="4DBC9666" w14:textId="77777777" w:rsidTr="002436CA">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2436CA">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2436CA" w:rsidRPr="00DF6DD6" w14:paraId="0618FFEA" w14:textId="77777777" w:rsidTr="002436CA">
        <w:trPr>
          <w:trHeight w:val="269"/>
          <w:jc w:val="center"/>
        </w:trPr>
        <w:tc>
          <w:tcPr>
            <w:tcW w:w="1329" w:type="pct"/>
            <w:vMerge w:val="restart"/>
            <w:shd w:val="clear" w:color="auto" w:fill="auto"/>
            <w:vAlign w:val="center"/>
          </w:tcPr>
          <w:p w14:paraId="56E2A2B1"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shd w:val="clear" w:color="auto" w:fill="auto"/>
            <w:vAlign w:val="center"/>
          </w:tcPr>
          <w:p w14:paraId="4F883FC2" w14:textId="77777777" w:rsidR="002436CA" w:rsidRPr="00DF6DD6" w:rsidRDefault="002436CA" w:rsidP="00CE04D0">
            <w:pPr>
              <w:pStyle w:val="TAC"/>
            </w:pPr>
            <w:r w:rsidRPr="00DF6DD6">
              <w:rPr>
                <w:rFonts w:hint="eastAsia"/>
              </w:rPr>
              <w:t>1</w:t>
            </w:r>
          </w:p>
        </w:tc>
        <w:tc>
          <w:tcPr>
            <w:tcW w:w="558" w:type="pct"/>
            <w:shd w:val="clear" w:color="auto" w:fill="auto"/>
            <w:noWrap/>
            <w:vAlign w:val="center"/>
          </w:tcPr>
          <w:p w14:paraId="3902DF0D" w14:textId="77777777" w:rsidR="002436CA" w:rsidRPr="00DF6DD6" w:rsidRDefault="002436CA" w:rsidP="00CE04D0">
            <w:pPr>
              <w:pStyle w:val="TAC"/>
            </w:pPr>
            <w:r w:rsidRPr="00DF6DD6">
              <w:rPr>
                <w:rFonts w:hint="eastAsia"/>
              </w:rPr>
              <w:t>1950</w:t>
            </w:r>
          </w:p>
        </w:tc>
        <w:tc>
          <w:tcPr>
            <w:tcW w:w="542" w:type="pct"/>
            <w:shd w:val="clear" w:color="auto" w:fill="auto"/>
            <w:noWrap/>
            <w:vAlign w:val="center"/>
          </w:tcPr>
          <w:p w14:paraId="3E33CCF1" w14:textId="77777777" w:rsidR="002436CA" w:rsidRPr="00DF6DD6" w:rsidRDefault="002436CA" w:rsidP="00CE04D0">
            <w:pPr>
              <w:pStyle w:val="TAC"/>
            </w:pPr>
            <w:r w:rsidRPr="00DF6DD6">
              <w:t>5</w:t>
            </w:r>
          </w:p>
        </w:tc>
        <w:tc>
          <w:tcPr>
            <w:tcW w:w="426" w:type="pct"/>
            <w:shd w:val="clear" w:color="auto" w:fill="auto"/>
            <w:noWrap/>
            <w:vAlign w:val="center"/>
          </w:tcPr>
          <w:p w14:paraId="6449FD82" w14:textId="77777777" w:rsidR="002436CA" w:rsidRPr="00DF6DD6" w:rsidRDefault="002436CA" w:rsidP="00CE04D0">
            <w:pPr>
              <w:pStyle w:val="TAC"/>
            </w:pPr>
            <w:r w:rsidRPr="00DF6DD6">
              <w:t>25</w:t>
            </w:r>
          </w:p>
        </w:tc>
        <w:tc>
          <w:tcPr>
            <w:tcW w:w="558" w:type="pct"/>
            <w:shd w:val="clear" w:color="auto" w:fill="auto"/>
            <w:noWrap/>
            <w:vAlign w:val="center"/>
          </w:tcPr>
          <w:p w14:paraId="058F5AC4" w14:textId="77777777" w:rsidR="002436CA" w:rsidRPr="00DF6DD6" w:rsidRDefault="002436CA" w:rsidP="00CE04D0">
            <w:pPr>
              <w:pStyle w:val="TAC"/>
            </w:pPr>
            <w:r w:rsidRPr="00DF6DD6">
              <w:rPr>
                <w:rFonts w:hint="eastAsia"/>
              </w:rPr>
              <w:t>2140</w:t>
            </w:r>
          </w:p>
        </w:tc>
        <w:tc>
          <w:tcPr>
            <w:tcW w:w="461" w:type="pct"/>
            <w:shd w:val="clear" w:color="auto" w:fill="auto"/>
            <w:noWrap/>
            <w:vAlign w:val="center"/>
          </w:tcPr>
          <w:p w14:paraId="13264159" w14:textId="7B9D15C9" w:rsidR="002436CA" w:rsidRPr="002436CA" w:rsidRDefault="002436CA" w:rsidP="002436CA">
            <w:pPr>
              <w:pStyle w:val="TAC"/>
            </w:pPr>
            <w:r w:rsidRPr="00DF6DD6">
              <w:t>29.8</w:t>
            </w:r>
          </w:p>
        </w:tc>
        <w:tc>
          <w:tcPr>
            <w:tcW w:w="518" w:type="pct"/>
            <w:vAlign w:val="center"/>
          </w:tcPr>
          <w:p w14:paraId="198107E8" w14:textId="77777777" w:rsidR="002436CA" w:rsidRPr="00DF6DD6" w:rsidRDefault="002436CA" w:rsidP="00CE04D0">
            <w:pPr>
              <w:pStyle w:val="TAC"/>
            </w:pPr>
            <w:r w:rsidRPr="00DF6DD6">
              <w:t>IMD2</w:t>
            </w:r>
            <w:r w:rsidRPr="00DF6DD6">
              <w:rPr>
                <w:vertAlign w:val="superscript"/>
              </w:rPr>
              <w:t>3</w:t>
            </w:r>
          </w:p>
        </w:tc>
      </w:tr>
      <w:tr w:rsidR="00F55B07" w:rsidRPr="00DF6DD6" w14:paraId="57379351" w14:textId="77777777" w:rsidTr="002436C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2436CA" w:rsidRPr="00DF6DD6" w14:paraId="37EBB04E" w14:textId="77777777" w:rsidTr="002436CA">
        <w:trPr>
          <w:trHeight w:val="204"/>
          <w:jc w:val="center"/>
        </w:trPr>
        <w:tc>
          <w:tcPr>
            <w:tcW w:w="1329" w:type="pct"/>
            <w:vMerge w:val="restart"/>
            <w:shd w:val="clear" w:color="auto" w:fill="auto"/>
            <w:vAlign w:val="center"/>
          </w:tcPr>
          <w:p w14:paraId="6EA2B126" w14:textId="77777777" w:rsidR="002436CA" w:rsidRPr="00DF6DD6" w:rsidRDefault="002436C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2436CA" w:rsidRPr="00DF6DD6" w:rsidRDefault="002436CA" w:rsidP="00CE04D0">
            <w:pPr>
              <w:pStyle w:val="TAC"/>
            </w:pPr>
            <w:r w:rsidRPr="00DF6DD6">
              <w:t>DC_1A_SUL_n78A-n84A</w:t>
            </w:r>
          </w:p>
        </w:tc>
        <w:tc>
          <w:tcPr>
            <w:tcW w:w="608" w:type="pct"/>
            <w:shd w:val="clear" w:color="auto" w:fill="auto"/>
          </w:tcPr>
          <w:p w14:paraId="57191F6D" w14:textId="77777777" w:rsidR="002436CA" w:rsidRPr="00DF6DD6" w:rsidRDefault="002436CA" w:rsidP="002436CA">
            <w:pPr>
              <w:pStyle w:val="TAC"/>
            </w:pPr>
            <w:r w:rsidRPr="00DF6DD6">
              <w:rPr>
                <w:rFonts w:hint="eastAsia"/>
              </w:rPr>
              <w:t>1</w:t>
            </w:r>
          </w:p>
        </w:tc>
        <w:tc>
          <w:tcPr>
            <w:tcW w:w="558" w:type="pct"/>
            <w:shd w:val="clear" w:color="auto" w:fill="auto"/>
            <w:noWrap/>
          </w:tcPr>
          <w:p w14:paraId="79D785EA" w14:textId="77777777" w:rsidR="002436CA" w:rsidRPr="00DF6DD6" w:rsidRDefault="002436CA" w:rsidP="002436CA">
            <w:pPr>
              <w:pStyle w:val="TAC"/>
            </w:pPr>
            <w:r w:rsidRPr="00DF6DD6">
              <w:rPr>
                <w:rFonts w:hint="eastAsia"/>
              </w:rPr>
              <w:t>1950</w:t>
            </w:r>
          </w:p>
        </w:tc>
        <w:tc>
          <w:tcPr>
            <w:tcW w:w="542" w:type="pct"/>
            <w:shd w:val="clear" w:color="auto" w:fill="auto"/>
            <w:noWrap/>
          </w:tcPr>
          <w:p w14:paraId="5C3962BC" w14:textId="77777777" w:rsidR="002436CA" w:rsidRPr="00DF6DD6" w:rsidRDefault="002436CA" w:rsidP="002436CA">
            <w:pPr>
              <w:pStyle w:val="TAC"/>
            </w:pPr>
            <w:r w:rsidRPr="00DF6DD6">
              <w:t>5</w:t>
            </w:r>
          </w:p>
        </w:tc>
        <w:tc>
          <w:tcPr>
            <w:tcW w:w="426" w:type="pct"/>
            <w:shd w:val="clear" w:color="auto" w:fill="auto"/>
            <w:noWrap/>
          </w:tcPr>
          <w:p w14:paraId="208DA289" w14:textId="77777777" w:rsidR="002436CA" w:rsidRPr="00DF6DD6" w:rsidRDefault="002436CA" w:rsidP="002436CA">
            <w:pPr>
              <w:pStyle w:val="TAC"/>
            </w:pPr>
            <w:r w:rsidRPr="00DF6DD6">
              <w:t>25</w:t>
            </w:r>
          </w:p>
        </w:tc>
        <w:tc>
          <w:tcPr>
            <w:tcW w:w="558" w:type="pct"/>
            <w:shd w:val="clear" w:color="auto" w:fill="auto"/>
            <w:noWrap/>
          </w:tcPr>
          <w:p w14:paraId="74A12C3F" w14:textId="77777777" w:rsidR="002436CA" w:rsidRPr="00DF6DD6" w:rsidRDefault="002436CA" w:rsidP="002436CA">
            <w:pPr>
              <w:pStyle w:val="TAC"/>
            </w:pPr>
            <w:r w:rsidRPr="00DF6DD6">
              <w:rPr>
                <w:rFonts w:hint="eastAsia"/>
              </w:rPr>
              <w:t>2140</w:t>
            </w:r>
          </w:p>
        </w:tc>
        <w:tc>
          <w:tcPr>
            <w:tcW w:w="461" w:type="pct"/>
            <w:shd w:val="clear" w:color="auto" w:fill="auto"/>
            <w:noWrap/>
          </w:tcPr>
          <w:p w14:paraId="662B5BDB" w14:textId="77777777" w:rsidR="002436CA" w:rsidRPr="00DF6DD6" w:rsidRDefault="002436CA" w:rsidP="002436CA">
            <w:pPr>
              <w:pStyle w:val="TAC"/>
              <w:rPr>
                <w:rFonts w:eastAsia="MS Mincho"/>
              </w:rPr>
            </w:pPr>
            <w:r w:rsidRPr="00DF6DD6">
              <w:t>8.0</w:t>
            </w:r>
          </w:p>
        </w:tc>
        <w:tc>
          <w:tcPr>
            <w:tcW w:w="518" w:type="pct"/>
          </w:tcPr>
          <w:p w14:paraId="615FEBF3" w14:textId="77777777" w:rsidR="002436CA" w:rsidRPr="00DF6DD6" w:rsidRDefault="002436CA" w:rsidP="002436CA">
            <w:pPr>
              <w:pStyle w:val="TAC"/>
            </w:pPr>
            <w:r w:rsidRPr="00DF6DD6">
              <w:t>IMD4</w:t>
            </w:r>
            <w:r w:rsidRPr="00DF6DD6">
              <w:rPr>
                <w:vertAlign w:val="superscript"/>
              </w:rPr>
              <w:t>3</w:t>
            </w:r>
          </w:p>
        </w:tc>
      </w:tr>
      <w:tr w:rsidR="00F55B07" w:rsidRPr="00DF6DD6" w14:paraId="6517A212" w14:textId="77777777" w:rsidTr="002436CA">
        <w:trPr>
          <w:trHeight w:val="405"/>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2436C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2436C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2436C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2436C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2436CA" w:rsidRPr="00DF6DD6" w14:paraId="2C0A4720" w14:textId="77777777" w:rsidTr="002436CA">
        <w:trPr>
          <w:trHeight w:val="199"/>
          <w:jc w:val="center"/>
        </w:trPr>
        <w:tc>
          <w:tcPr>
            <w:tcW w:w="1329" w:type="pct"/>
            <w:vMerge w:val="restart"/>
            <w:shd w:val="clear" w:color="auto" w:fill="auto"/>
            <w:vAlign w:val="center"/>
          </w:tcPr>
          <w:p w14:paraId="3619E579" w14:textId="4E337F08"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1A85199E" w14:textId="2F77587E"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7F3480E3" w14:textId="33DFE24B" w:rsidR="002436CA" w:rsidRPr="00DF6DD6" w:rsidRDefault="002436CA" w:rsidP="00CE04D0">
            <w:pPr>
              <w:pStyle w:val="TAC"/>
            </w:pPr>
            <w:r w:rsidRPr="006F0619">
              <w:rPr>
                <w:rFonts w:cs="Arial" w:hint="eastAsia"/>
                <w:lang w:eastAsia="ja-JP"/>
              </w:rPr>
              <w:t>1</w:t>
            </w:r>
            <w:r w:rsidRPr="006F0619">
              <w:rPr>
                <w:rFonts w:cs="Arial"/>
                <w:lang w:eastAsia="ja-JP"/>
              </w:rPr>
              <w:t>855</w:t>
            </w:r>
          </w:p>
        </w:tc>
        <w:tc>
          <w:tcPr>
            <w:tcW w:w="542" w:type="pct"/>
            <w:shd w:val="clear" w:color="auto" w:fill="auto"/>
            <w:noWrap/>
            <w:vAlign w:val="center"/>
          </w:tcPr>
          <w:p w14:paraId="1C41710A" w14:textId="29A6219D" w:rsidR="002436CA" w:rsidRPr="00DF6DD6" w:rsidRDefault="002436CA" w:rsidP="00CE04D0">
            <w:pPr>
              <w:pStyle w:val="TAC"/>
            </w:pPr>
            <w:r w:rsidRPr="006F0619">
              <w:rPr>
                <w:rFonts w:cs="Arial"/>
              </w:rPr>
              <w:t>5</w:t>
            </w:r>
          </w:p>
        </w:tc>
        <w:tc>
          <w:tcPr>
            <w:tcW w:w="426" w:type="pct"/>
            <w:shd w:val="clear" w:color="auto" w:fill="auto"/>
            <w:noWrap/>
            <w:vAlign w:val="center"/>
          </w:tcPr>
          <w:p w14:paraId="159A47C1" w14:textId="53644F39" w:rsidR="002436CA" w:rsidRPr="00DF6DD6" w:rsidRDefault="002436CA" w:rsidP="00CE04D0">
            <w:pPr>
              <w:pStyle w:val="TAC"/>
            </w:pPr>
            <w:r w:rsidRPr="006F0619">
              <w:rPr>
                <w:rFonts w:cs="Arial"/>
              </w:rPr>
              <w:t>25</w:t>
            </w:r>
          </w:p>
        </w:tc>
        <w:tc>
          <w:tcPr>
            <w:tcW w:w="558" w:type="pct"/>
            <w:shd w:val="clear" w:color="auto" w:fill="auto"/>
            <w:noWrap/>
            <w:vAlign w:val="center"/>
          </w:tcPr>
          <w:p w14:paraId="5ABF76A7" w14:textId="1536C68F" w:rsidR="002436CA" w:rsidRPr="00DF6DD6" w:rsidRDefault="002436CA" w:rsidP="00CE04D0">
            <w:pPr>
              <w:pStyle w:val="TAC"/>
            </w:pPr>
            <w:r w:rsidRPr="006F0619">
              <w:rPr>
                <w:rFonts w:cs="Arial"/>
                <w:lang w:eastAsia="ja-JP"/>
              </w:rPr>
              <w:t>1935</w:t>
            </w:r>
          </w:p>
        </w:tc>
        <w:tc>
          <w:tcPr>
            <w:tcW w:w="461" w:type="pct"/>
            <w:shd w:val="clear" w:color="auto" w:fill="auto"/>
            <w:noWrap/>
            <w:vAlign w:val="center"/>
          </w:tcPr>
          <w:p w14:paraId="7E37BFB4" w14:textId="31D046D4" w:rsidR="002436CA" w:rsidRPr="00DF6DD6" w:rsidRDefault="002436CA" w:rsidP="00CE04D0">
            <w:pPr>
              <w:pStyle w:val="TAC"/>
              <w:rPr>
                <w:rFonts w:eastAsia="MS Mincho"/>
              </w:rPr>
            </w:pPr>
            <w:r w:rsidRPr="0070079D">
              <w:rPr>
                <w:rFonts w:eastAsia="MS Mincho" w:cs="Arial"/>
                <w:lang w:eastAsia="ja-JP"/>
              </w:rPr>
              <w:t>26</w:t>
            </w:r>
          </w:p>
        </w:tc>
        <w:tc>
          <w:tcPr>
            <w:tcW w:w="518" w:type="pct"/>
            <w:vAlign w:val="center"/>
          </w:tcPr>
          <w:p w14:paraId="28A3B959" w14:textId="337C45B3" w:rsidR="002436CA" w:rsidRPr="00DF6DD6" w:rsidRDefault="002436CA" w:rsidP="00CE04D0">
            <w:pPr>
              <w:pStyle w:val="TAC"/>
            </w:pPr>
            <w:r w:rsidRPr="0070079D">
              <w:rPr>
                <w:rFonts w:cs="Arial"/>
              </w:rPr>
              <w:t>IMD2</w:t>
            </w:r>
            <w:r w:rsidRPr="0070079D">
              <w:rPr>
                <w:rFonts w:cs="Arial"/>
                <w:vertAlign w:val="superscript"/>
              </w:rPr>
              <w:t>3</w:t>
            </w:r>
          </w:p>
        </w:tc>
      </w:tr>
      <w:tr w:rsidR="00B44FED" w:rsidRPr="00DF6DD6" w14:paraId="03DECD17" w14:textId="77777777" w:rsidTr="002436C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2436CA" w:rsidRPr="00DF6DD6" w14:paraId="7AF09509" w14:textId="77777777" w:rsidTr="002436CA">
        <w:trPr>
          <w:trHeight w:val="191"/>
          <w:jc w:val="center"/>
        </w:trPr>
        <w:tc>
          <w:tcPr>
            <w:tcW w:w="1329" w:type="pct"/>
            <w:vMerge w:val="restart"/>
            <w:shd w:val="clear" w:color="auto" w:fill="auto"/>
            <w:vAlign w:val="center"/>
          </w:tcPr>
          <w:p w14:paraId="156E8D9A" w14:textId="0998E662" w:rsidR="002436CA" w:rsidRPr="00DF6DD6" w:rsidRDefault="002436CA"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shd w:val="clear" w:color="auto" w:fill="auto"/>
            <w:vAlign w:val="center"/>
          </w:tcPr>
          <w:p w14:paraId="4D3B00CC" w14:textId="0B2A6B73" w:rsidR="002436CA" w:rsidRPr="00DF6DD6" w:rsidRDefault="002436CA" w:rsidP="00CE04D0">
            <w:pPr>
              <w:pStyle w:val="TAC"/>
            </w:pPr>
            <w:r w:rsidRPr="0070079D">
              <w:rPr>
                <w:rFonts w:cs="Arial"/>
                <w:lang w:eastAsia="ja-JP"/>
              </w:rPr>
              <w:t>2</w:t>
            </w:r>
          </w:p>
        </w:tc>
        <w:tc>
          <w:tcPr>
            <w:tcW w:w="558" w:type="pct"/>
            <w:shd w:val="clear" w:color="auto" w:fill="auto"/>
            <w:noWrap/>
            <w:vAlign w:val="center"/>
          </w:tcPr>
          <w:p w14:paraId="6B9A6042" w14:textId="4E985DFC" w:rsidR="002436CA" w:rsidRPr="00DF6DD6" w:rsidRDefault="002436CA" w:rsidP="00CE04D0">
            <w:pPr>
              <w:pStyle w:val="TAC"/>
            </w:pPr>
            <w:r w:rsidRPr="006F0619">
              <w:rPr>
                <w:rFonts w:cs="Arial"/>
                <w:lang w:eastAsia="ja-JP"/>
              </w:rPr>
              <w:t>1885</w:t>
            </w:r>
          </w:p>
        </w:tc>
        <w:tc>
          <w:tcPr>
            <w:tcW w:w="542" w:type="pct"/>
            <w:shd w:val="clear" w:color="auto" w:fill="auto"/>
            <w:noWrap/>
            <w:vAlign w:val="center"/>
          </w:tcPr>
          <w:p w14:paraId="1C6BAF20" w14:textId="18021404" w:rsidR="002436CA" w:rsidRPr="00DF6DD6" w:rsidRDefault="002436CA" w:rsidP="00CE04D0">
            <w:pPr>
              <w:pStyle w:val="TAC"/>
            </w:pPr>
            <w:r w:rsidRPr="006F0619">
              <w:rPr>
                <w:rFonts w:cs="Arial"/>
              </w:rPr>
              <w:t>5</w:t>
            </w:r>
          </w:p>
        </w:tc>
        <w:tc>
          <w:tcPr>
            <w:tcW w:w="426" w:type="pct"/>
            <w:shd w:val="clear" w:color="auto" w:fill="auto"/>
            <w:noWrap/>
            <w:vAlign w:val="center"/>
          </w:tcPr>
          <w:p w14:paraId="6A2A2EDF" w14:textId="37090841" w:rsidR="002436CA" w:rsidRPr="00DF6DD6" w:rsidRDefault="002436CA" w:rsidP="00CE04D0">
            <w:pPr>
              <w:pStyle w:val="TAC"/>
            </w:pPr>
            <w:r w:rsidRPr="006F0619">
              <w:rPr>
                <w:rFonts w:cs="Arial"/>
              </w:rPr>
              <w:t>25</w:t>
            </w:r>
          </w:p>
        </w:tc>
        <w:tc>
          <w:tcPr>
            <w:tcW w:w="558" w:type="pct"/>
            <w:shd w:val="clear" w:color="auto" w:fill="auto"/>
            <w:noWrap/>
            <w:vAlign w:val="center"/>
          </w:tcPr>
          <w:p w14:paraId="6F550F74" w14:textId="326FBB4D" w:rsidR="002436CA" w:rsidRPr="00DF6DD6" w:rsidRDefault="002436CA"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2436CA" w:rsidRPr="00DF6DD6" w:rsidRDefault="002436CA" w:rsidP="00CE04D0">
            <w:pPr>
              <w:pStyle w:val="TAC"/>
              <w:rPr>
                <w:rFonts w:eastAsia="MS Mincho"/>
              </w:rPr>
            </w:pPr>
            <w:r w:rsidRPr="0070079D">
              <w:rPr>
                <w:rFonts w:eastAsia="MS Mincho" w:cs="Arial"/>
                <w:lang w:eastAsia="ja-JP"/>
              </w:rPr>
              <w:t>8.0</w:t>
            </w:r>
          </w:p>
        </w:tc>
        <w:tc>
          <w:tcPr>
            <w:tcW w:w="518" w:type="pct"/>
            <w:vAlign w:val="center"/>
          </w:tcPr>
          <w:p w14:paraId="6B7B797D" w14:textId="62626707" w:rsidR="002436CA" w:rsidRPr="00DF6DD6" w:rsidRDefault="002436CA" w:rsidP="00CE04D0">
            <w:pPr>
              <w:pStyle w:val="TAC"/>
            </w:pPr>
            <w:r w:rsidRPr="0070079D">
              <w:rPr>
                <w:rFonts w:cs="Arial"/>
              </w:rPr>
              <w:t>IMD4</w:t>
            </w:r>
            <w:r w:rsidRPr="0070079D">
              <w:rPr>
                <w:rFonts w:cs="Arial"/>
                <w:vertAlign w:val="superscript"/>
              </w:rPr>
              <w:t>3</w:t>
            </w:r>
          </w:p>
        </w:tc>
      </w:tr>
      <w:tr w:rsidR="00B44FED" w:rsidRPr="00DF6DD6" w14:paraId="4ACAE3EC" w14:textId="77777777" w:rsidTr="002436C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2436C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2436C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2436CA" w:rsidRPr="00DF6DD6" w14:paraId="014437E8" w14:textId="77777777" w:rsidTr="002436CA">
        <w:trPr>
          <w:trHeight w:val="317"/>
          <w:jc w:val="center"/>
        </w:trPr>
        <w:tc>
          <w:tcPr>
            <w:tcW w:w="1329" w:type="pct"/>
            <w:vMerge w:val="restart"/>
            <w:shd w:val="clear" w:color="auto" w:fill="auto"/>
            <w:vAlign w:val="center"/>
          </w:tcPr>
          <w:p w14:paraId="5A3E2E98" w14:textId="2D4582C4"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2436CA" w:rsidRPr="00DF6DD6" w:rsidRDefault="002436CA" w:rsidP="00CE04D0">
            <w:pPr>
              <w:pStyle w:val="TAC"/>
            </w:pPr>
            <w:r w:rsidRPr="00DF6DD6">
              <w:t>DC_3A-SUL_n78A-n80A,</w:t>
            </w:r>
          </w:p>
          <w:p w14:paraId="1E8E52CA" w14:textId="25B5F0A2" w:rsidR="002436CA" w:rsidRPr="00DF6DD6" w:rsidRDefault="002436CA" w:rsidP="00CE04D0">
            <w:pPr>
              <w:pStyle w:val="TAC"/>
            </w:pPr>
            <w:r w:rsidRPr="00DF6DD6">
              <w:t>DC_3C_n78A</w:t>
            </w:r>
          </w:p>
        </w:tc>
        <w:tc>
          <w:tcPr>
            <w:tcW w:w="608" w:type="pct"/>
            <w:shd w:val="clear" w:color="auto" w:fill="auto"/>
            <w:vAlign w:val="center"/>
          </w:tcPr>
          <w:p w14:paraId="550AD37E"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1B6066E3" w14:textId="77777777" w:rsidR="002436CA" w:rsidRPr="00DF6DD6" w:rsidRDefault="002436CA" w:rsidP="00CE04D0">
            <w:pPr>
              <w:pStyle w:val="TAC"/>
            </w:pPr>
            <w:r w:rsidRPr="00DF6DD6">
              <w:rPr>
                <w:rFonts w:hint="eastAsia"/>
              </w:rPr>
              <w:t>1740</w:t>
            </w:r>
          </w:p>
        </w:tc>
        <w:tc>
          <w:tcPr>
            <w:tcW w:w="542" w:type="pct"/>
            <w:shd w:val="clear" w:color="auto" w:fill="auto"/>
            <w:noWrap/>
            <w:vAlign w:val="center"/>
          </w:tcPr>
          <w:p w14:paraId="5C57CB56" w14:textId="77777777" w:rsidR="002436CA" w:rsidRPr="00DF6DD6" w:rsidRDefault="002436CA" w:rsidP="00CE04D0">
            <w:pPr>
              <w:pStyle w:val="TAC"/>
            </w:pPr>
            <w:r w:rsidRPr="00DF6DD6">
              <w:t>5</w:t>
            </w:r>
          </w:p>
        </w:tc>
        <w:tc>
          <w:tcPr>
            <w:tcW w:w="426" w:type="pct"/>
            <w:shd w:val="clear" w:color="auto" w:fill="auto"/>
            <w:noWrap/>
            <w:vAlign w:val="center"/>
          </w:tcPr>
          <w:p w14:paraId="2F2076EA" w14:textId="77777777" w:rsidR="002436CA" w:rsidRPr="00DF6DD6" w:rsidRDefault="002436CA" w:rsidP="00CE04D0">
            <w:pPr>
              <w:pStyle w:val="TAC"/>
            </w:pPr>
            <w:r w:rsidRPr="00DF6DD6">
              <w:t>25</w:t>
            </w:r>
          </w:p>
        </w:tc>
        <w:tc>
          <w:tcPr>
            <w:tcW w:w="558" w:type="pct"/>
            <w:shd w:val="clear" w:color="auto" w:fill="auto"/>
            <w:noWrap/>
            <w:vAlign w:val="center"/>
          </w:tcPr>
          <w:p w14:paraId="0B7EAC3A" w14:textId="77777777" w:rsidR="002436CA" w:rsidRPr="00DF6DD6" w:rsidRDefault="002436CA" w:rsidP="00CE04D0">
            <w:pPr>
              <w:pStyle w:val="TAC"/>
            </w:pPr>
            <w:r w:rsidRPr="00DF6DD6">
              <w:rPr>
                <w:rFonts w:hint="eastAsia"/>
              </w:rPr>
              <w:t>1835</w:t>
            </w:r>
          </w:p>
        </w:tc>
        <w:tc>
          <w:tcPr>
            <w:tcW w:w="461" w:type="pct"/>
            <w:shd w:val="clear" w:color="auto" w:fill="auto"/>
            <w:noWrap/>
            <w:vAlign w:val="center"/>
          </w:tcPr>
          <w:p w14:paraId="15A1EFE9" w14:textId="77777777" w:rsidR="002436CA" w:rsidRPr="00DF6DD6" w:rsidRDefault="002436CA" w:rsidP="00CE04D0">
            <w:pPr>
              <w:pStyle w:val="TAC"/>
              <w:rPr>
                <w:rFonts w:eastAsia="MS Mincho"/>
              </w:rPr>
            </w:pPr>
            <w:r w:rsidRPr="00DF6DD6">
              <w:t>26</w:t>
            </w:r>
          </w:p>
        </w:tc>
        <w:tc>
          <w:tcPr>
            <w:tcW w:w="518" w:type="pct"/>
            <w:vAlign w:val="center"/>
          </w:tcPr>
          <w:p w14:paraId="678C0261" w14:textId="77777777" w:rsidR="002436CA" w:rsidRPr="00DF6DD6" w:rsidRDefault="002436CA" w:rsidP="00CE04D0">
            <w:pPr>
              <w:pStyle w:val="TAC"/>
            </w:pPr>
            <w:r w:rsidRPr="00DF6DD6">
              <w:t>IMD2</w:t>
            </w:r>
            <w:r w:rsidRPr="00DF6DD6">
              <w:rPr>
                <w:vertAlign w:val="superscript"/>
              </w:rPr>
              <w:t>3</w:t>
            </w:r>
          </w:p>
        </w:tc>
      </w:tr>
      <w:tr w:rsidR="00F55B07" w:rsidRPr="00DF6DD6" w14:paraId="50C16A21" w14:textId="77777777" w:rsidTr="002436C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2436CA" w:rsidRPr="00DF6DD6" w14:paraId="070F1A1E" w14:textId="77777777" w:rsidTr="002436CA">
        <w:trPr>
          <w:trHeight w:val="262"/>
          <w:jc w:val="center"/>
        </w:trPr>
        <w:tc>
          <w:tcPr>
            <w:tcW w:w="1329" w:type="pct"/>
            <w:vMerge w:val="restart"/>
            <w:shd w:val="clear" w:color="auto" w:fill="auto"/>
            <w:vAlign w:val="center"/>
          </w:tcPr>
          <w:p w14:paraId="2711527A" w14:textId="09A5FF0E"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2436CA" w:rsidRPr="00DF6DD6" w:rsidRDefault="002436C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2436CA" w:rsidRPr="00DF6DD6" w:rsidRDefault="002436C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shd w:val="clear" w:color="auto" w:fill="auto"/>
            <w:vAlign w:val="center"/>
          </w:tcPr>
          <w:p w14:paraId="3319D18D" w14:textId="77777777" w:rsidR="002436CA" w:rsidRPr="00DF6DD6" w:rsidRDefault="002436CA" w:rsidP="00CE04D0">
            <w:pPr>
              <w:pStyle w:val="TAC"/>
            </w:pPr>
            <w:r w:rsidRPr="00DF6DD6">
              <w:rPr>
                <w:rFonts w:hint="eastAsia"/>
              </w:rPr>
              <w:t>3</w:t>
            </w:r>
          </w:p>
        </w:tc>
        <w:tc>
          <w:tcPr>
            <w:tcW w:w="558" w:type="pct"/>
            <w:shd w:val="clear" w:color="auto" w:fill="auto"/>
            <w:noWrap/>
            <w:vAlign w:val="center"/>
          </w:tcPr>
          <w:p w14:paraId="0088CD51" w14:textId="77777777" w:rsidR="002436CA" w:rsidRPr="00DF6DD6" w:rsidRDefault="002436CA" w:rsidP="00CE04D0">
            <w:pPr>
              <w:pStyle w:val="TAC"/>
            </w:pPr>
            <w:r w:rsidRPr="00DF6DD6">
              <w:rPr>
                <w:rFonts w:hint="eastAsia"/>
              </w:rPr>
              <w:t>1765</w:t>
            </w:r>
          </w:p>
        </w:tc>
        <w:tc>
          <w:tcPr>
            <w:tcW w:w="542" w:type="pct"/>
            <w:shd w:val="clear" w:color="auto" w:fill="auto"/>
            <w:noWrap/>
            <w:vAlign w:val="center"/>
          </w:tcPr>
          <w:p w14:paraId="1B394DA8" w14:textId="77777777" w:rsidR="002436CA" w:rsidRPr="00DF6DD6" w:rsidRDefault="002436CA" w:rsidP="00CE04D0">
            <w:pPr>
              <w:pStyle w:val="TAC"/>
            </w:pPr>
            <w:r w:rsidRPr="00DF6DD6">
              <w:t>5</w:t>
            </w:r>
          </w:p>
        </w:tc>
        <w:tc>
          <w:tcPr>
            <w:tcW w:w="426" w:type="pct"/>
            <w:shd w:val="clear" w:color="auto" w:fill="auto"/>
            <w:noWrap/>
            <w:vAlign w:val="center"/>
          </w:tcPr>
          <w:p w14:paraId="0064E67A" w14:textId="77777777" w:rsidR="002436CA" w:rsidRPr="00DF6DD6" w:rsidRDefault="002436CA" w:rsidP="00CE04D0">
            <w:pPr>
              <w:pStyle w:val="TAC"/>
            </w:pPr>
            <w:r w:rsidRPr="00DF6DD6">
              <w:t>25</w:t>
            </w:r>
          </w:p>
        </w:tc>
        <w:tc>
          <w:tcPr>
            <w:tcW w:w="558" w:type="pct"/>
            <w:shd w:val="clear" w:color="auto" w:fill="auto"/>
            <w:noWrap/>
            <w:vAlign w:val="center"/>
          </w:tcPr>
          <w:p w14:paraId="39EA7707" w14:textId="77777777" w:rsidR="002436CA" w:rsidRPr="00DF6DD6" w:rsidRDefault="002436CA" w:rsidP="00CE04D0">
            <w:pPr>
              <w:pStyle w:val="TAC"/>
            </w:pPr>
            <w:r w:rsidRPr="00DF6DD6">
              <w:rPr>
                <w:rFonts w:hint="eastAsia"/>
              </w:rPr>
              <w:t>1860</w:t>
            </w:r>
          </w:p>
        </w:tc>
        <w:tc>
          <w:tcPr>
            <w:tcW w:w="461" w:type="pct"/>
            <w:shd w:val="clear" w:color="auto" w:fill="auto"/>
            <w:noWrap/>
            <w:vAlign w:val="center"/>
          </w:tcPr>
          <w:p w14:paraId="72E5192D" w14:textId="77777777" w:rsidR="002436CA" w:rsidRPr="00DF6DD6" w:rsidRDefault="002436CA" w:rsidP="00CE04D0">
            <w:pPr>
              <w:pStyle w:val="TAC"/>
              <w:rPr>
                <w:rFonts w:eastAsia="MS Mincho"/>
              </w:rPr>
            </w:pPr>
            <w:r w:rsidRPr="00DF6DD6">
              <w:t>8.0</w:t>
            </w:r>
          </w:p>
        </w:tc>
        <w:tc>
          <w:tcPr>
            <w:tcW w:w="518" w:type="pct"/>
            <w:vAlign w:val="center"/>
          </w:tcPr>
          <w:p w14:paraId="5E87492D" w14:textId="77777777" w:rsidR="002436CA" w:rsidRPr="00DF6DD6" w:rsidRDefault="002436CA" w:rsidP="00CE04D0">
            <w:pPr>
              <w:pStyle w:val="TAC"/>
            </w:pPr>
            <w:r w:rsidRPr="00DF6DD6">
              <w:t>IMD4</w:t>
            </w:r>
            <w:r w:rsidRPr="00DF6DD6">
              <w:rPr>
                <w:vertAlign w:val="superscript"/>
              </w:rPr>
              <w:t>3</w:t>
            </w:r>
          </w:p>
        </w:tc>
      </w:tr>
      <w:tr w:rsidR="00F55B07" w:rsidRPr="00DF6DD6" w14:paraId="4696C50B" w14:textId="77777777" w:rsidTr="002436C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2436C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2436C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2436C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2436C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2436C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2436C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2436C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2436C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2436C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2436C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DF4F15" w:rsidRPr="00DF6DD6" w14:paraId="185EB2BF" w14:textId="77777777" w:rsidTr="002436CA">
        <w:trPr>
          <w:jc w:val="center"/>
        </w:trPr>
        <w:tc>
          <w:tcPr>
            <w:tcW w:w="1329" w:type="pct"/>
            <w:vMerge w:val="restart"/>
            <w:shd w:val="clear" w:color="auto" w:fill="auto"/>
            <w:vAlign w:val="center"/>
          </w:tcPr>
          <w:p w14:paraId="2EE8F729" w14:textId="63551B77" w:rsidR="00DF4F15" w:rsidRPr="00DF6DD6" w:rsidRDefault="00DF4F15" w:rsidP="00DF4F15">
            <w:pPr>
              <w:pStyle w:val="TAC"/>
            </w:pPr>
            <w:r>
              <w:rPr>
                <w:lang w:eastAsia="zh-CN"/>
              </w:rPr>
              <w:t>DC_19A_n77A</w:t>
            </w:r>
          </w:p>
        </w:tc>
        <w:tc>
          <w:tcPr>
            <w:tcW w:w="608" w:type="pct"/>
            <w:shd w:val="clear" w:color="auto" w:fill="auto"/>
            <w:vAlign w:val="center"/>
          </w:tcPr>
          <w:p w14:paraId="3A5EA55B" w14:textId="530B8051" w:rsidR="00DF4F15" w:rsidRDefault="00DF4F15" w:rsidP="00DF4F15">
            <w:pPr>
              <w:pStyle w:val="TAC"/>
              <w:rPr>
                <w:lang w:eastAsia="zh-CN"/>
              </w:rPr>
            </w:pPr>
            <w:r>
              <w:rPr>
                <w:lang w:eastAsia="zh-CN"/>
              </w:rPr>
              <w:t>19</w:t>
            </w:r>
          </w:p>
        </w:tc>
        <w:tc>
          <w:tcPr>
            <w:tcW w:w="558" w:type="pct"/>
            <w:shd w:val="clear" w:color="auto" w:fill="auto"/>
            <w:noWrap/>
            <w:vAlign w:val="center"/>
          </w:tcPr>
          <w:p w14:paraId="5BFA5625" w14:textId="7B468654" w:rsidR="00DF4F15" w:rsidRDefault="00DF4F15" w:rsidP="00DF4F15">
            <w:pPr>
              <w:pStyle w:val="TAC"/>
              <w:rPr>
                <w:lang w:eastAsia="zh-CN"/>
              </w:rPr>
            </w:pPr>
            <w:r>
              <w:rPr>
                <w:lang w:eastAsia="zh-CN"/>
              </w:rPr>
              <w:t>836.5</w:t>
            </w:r>
          </w:p>
        </w:tc>
        <w:tc>
          <w:tcPr>
            <w:tcW w:w="542" w:type="pct"/>
            <w:shd w:val="clear" w:color="auto" w:fill="auto"/>
            <w:noWrap/>
            <w:vAlign w:val="center"/>
          </w:tcPr>
          <w:p w14:paraId="2DC7AB39" w14:textId="5B9C3BBA" w:rsidR="00DF4F15" w:rsidRDefault="00DF4F15" w:rsidP="00DF4F15">
            <w:pPr>
              <w:pStyle w:val="TAC"/>
              <w:rPr>
                <w:lang w:eastAsia="zh-CN"/>
              </w:rPr>
            </w:pPr>
            <w:r>
              <w:rPr>
                <w:lang w:eastAsia="zh-CN"/>
              </w:rPr>
              <w:t>5</w:t>
            </w:r>
          </w:p>
        </w:tc>
        <w:tc>
          <w:tcPr>
            <w:tcW w:w="426" w:type="pct"/>
            <w:shd w:val="clear" w:color="auto" w:fill="auto"/>
            <w:noWrap/>
            <w:vAlign w:val="center"/>
          </w:tcPr>
          <w:p w14:paraId="6000851E" w14:textId="13AC281D" w:rsidR="00DF4F15" w:rsidRDefault="00DF4F15" w:rsidP="00DF4F15">
            <w:pPr>
              <w:pStyle w:val="TAC"/>
              <w:rPr>
                <w:lang w:eastAsia="zh-CN"/>
              </w:rPr>
            </w:pPr>
            <w:r>
              <w:rPr>
                <w:lang w:eastAsia="zh-CN"/>
              </w:rPr>
              <w:t>25</w:t>
            </w:r>
          </w:p>
        </w:tc>
        <w:tc>
          <w:tcPr>
            <w:tcW w:w="558" w:type="pct"/>
            <w:shd w:val="clear" w:color="auto" w:fill="auto"/>
            <w:noWrap/>
            <w:vAlign w:val="center"/>
          </w:tcPr>
          <w:p w14:paraId="0EFFC0D2" w14:textId="4E8B9655" w:rsidR="00DF4F15" w:rsidRDefault="00DF4F15" w:rsidP="00DF4F15">
            <w:pPr>
              <w:pStyle w:val="TAC"/>
              <w:rPr>
                <w:lang w:eastAsia="zh-CN"/>
              </w:rPr>
            </w:pPr>
            <w:r>
              <w:rPr>
                <w:rFonts w:hint="eastAsia"/>
                <w:lang w:eastAsia="ja-JP"/>
              </w:rPr>
              <w:t>8</w:t>
            </w:r>
            <w:r>
              <w:rPr>
                <w:lang w:eastAsia="ja-JP"/>
              </w:rPr>
              <w:t>81.5</w:t>
            </w:r>
          </w:p>
        </w:tc>
        <w:tc>
          <w:tcPr>
            <w:tcW w:w="461" w:type="pct"/>
            <w:shd w:val="clear" w:color="auto" w:fill="auto"/>
            <w:noWrap/>
            <w:vAlign w:val="center"/>
          </w:tcPr>
          <w:p w14:paraId="0494E181" w14:textId="5C1324C0" w:rsidR="00DF4F15" w:rsidRDefault="00DF4F15" w:rsidP="00DF4F15">
            <w:pPr>
              <w:pStyle w:val="TAC"/>
              <w:rPr>
                <w:lang w:eastAsia="zh-CN"/>
              </w:rPr>
            </w:pPr>
            <w:r>
              <w:rPr>
                <w:rFonts w:hint="eastAsia"/>
                <w:lang w:eastAsia="ja-JP"/>
              </w:rPr>
              <w:t>1</w:t>
            </w:r>
            <w:r>
              <w:rPr>
                <w:lang w:eastAsia="ja-JP"/>
              </w:rPr>
              <w:t>3.6</w:t>
            </w:r>
          </w:p>
        </w:tc>
        <w:tc>
          <w:tcPr>
            <w:tcW w:w="518" w:type="pct"/>
            <w:vAlign w:val="center"/>
          </w:tcPr>
          <w:p w14:paraId="5E9BC197" w14:textId="6575CCD7" w:rsidR="00DF4F15" w:rsidRDefault="00DF4F15" w:rsidP="00DF4F15">
            <w:pPr>
              <w:pStyle w:val="TAC"/>
              <w:rPr>
                <w:lang w:eastAsia="zh-CN"/>
              </w:rPr>
            </w:pPr>
            <w:r>
              <w:rPr>
                <w:lang w:eastAsia="zh-CN"/>
              </w:rPr>
              <w:t>IMD4</w:t>
            </w:r>
            <w:r>
              <w:rPr>
                <w:vertAlign w:val="superscript"/>
                <w:lang w:eastAsia="zh-CN"/>
              </w:rPr>
              <w:t>3</w:t>
            </w:r>
          </w:p>
        </w:tc>
      </w:tr>
      <w:tr w:rsidR="00DF4F15" w:rsidRPr="00DF6DD6" w14:paraId="1B79E8F3" w14:textId="77777777" w:rsidTr="002436CA">
        <w:trPr>
          <w:jc w:val="center"/>
        </w:trPr>
        <w:tc>
          <w:tcPr>
            <w:tcW w:w="1329" w:type="pct"/>
            <w:vMerge/>
            <w:shd w:val="clear" w:color="auto" w:fill="auto"/>
            <w:vAlign w:val="center"/>
          </w:tcPr>
          <w:p w14:paraId="71885E28" w14:textId="77777777" w:rsidR="00DF4F15" w:rsidRPr="00DF6DD6" w:rsidRDefault="00DF4F15" w:rsidP="00DF4F15">
            <w:pPr>
              <w:pStyle w:val="TAC"/>
            </w:pPr>
          </w:p>
        </w:tc>
        <w:tc>
          <w:tcPr>
            <w:tcW w:w="608" w:type="pct"/>
            <w:shd w:val="clear" w:color="auto" w:fill="auto"/>
            <w:vAlign w:val="center"/>
          </w:tcPr>
          <w:p w14:paraId="17911381" w14:textId="73402DF1" w:rsidR="00DF4F15" w:rsidRDefault="00DF4F15" w:rsidP="00DF4F15">
            <w:pPr>
              <w:pStyle w:val="TAC"/>
              <w:rPr>
                <w:lang w:eastAsia="zh-CN"/>
              </w:rPr>
            </w:pPr>
            <w:r>
              <w:rPr>
                <w:lang w:eastAsia="zh-CN"/>
              </w:rPr>
              <w:t>n77</w:t>
            </w:r>
          </w:p>
        </w:tc>
        <w:tc>
          <w:tcPr>
            <w:tcW w:w="558" w:type="pct"/>
            <w:shd w:val="clear" w:color="auto" w:fill="auto"/>
            <w:noWrap/>
            <w:vAlign w:val="center"/>
          </w:tcPr>
          <w:p w14:paraId="33A5EFCA" w14:textId="002F6E97" w:rsidR="00DF4F15" w:rsidRDefault="00DF4F15" w:rsidP="00DF4F15">
            <w:pPr>
              <w:pStyle w:val="TAC"/>
              <w:rPr>
                <w:lang w:eastAsia="zh-CN"/>
              </w:rPr>
            </w:pPr>
            <w:r>
              <w:rPr>
                <w:lang w:eastAsia="zh-CN"/>
              </w:rPr>
              <w:t>3391</w:t>
            </w:r>
          </w:p>
        </w:tc>
        <w:tc>
          <w:tcPr>
            <w:tcW w:w="542" w:type="pct"/>
            <w:shd w:val="clear" w:color="auto" w:fill="auto"/>
            <w:noWrap/>
            <w:vAlign w:val="center"/>
          </w:tcPr>
          <w:p w14:paraId="7FECED7F" w14:textId="36B24A08" w:rsidR="00DF4F15" w:rsidRDefault="00DF4F15" w:rsidP="00DF4F15">
            <w:pPr>
              <w:pStyle w:val="TAC"/>
              <w:rPr>
                <w:lang w:eastAsia="zh-CN"/>
              </w:rPr>
            </w:pPr>
            <w:r>
              <w:rPr>
                <w:lang w:eastAsia="zh-CN"/>
              </w:rPr>
              <w:t>10</w:t>
            </w:r>
          </w:p>
        </w:tc>
        <w:tc>
          <w:tcPr>
            <w:tcW w:w="426" w:type="pct"/>
            <w:shd w:val="clear" w:color="auto" w:fill="auto"/>
            <w:noWrap/>
            <w:vAlign w:val="center"/>
          </w:tcPr>
          <w:p w14:paraId="3F602E87" w14:textId="70CEF111" w:rsidR="00DF4F15" w:rsidRDefault="00DF4F15" w:rsidP="00DF4F15">
            <w:pPr>
              <w:pStyle w:val="TAC"/>
              <w:rPr>
                <w:lang w:eastAsia="zh-CN"/>
              </w:rPr>
            </w:pPr>
            <w:r>
              <w:rPr>
                <w:rFonts w:hint="eastAsia"/>
                <w:lang w:eastAsia="ja-JP"/>
              </w:rPr>
              <w:t>5</w:t>
            </w:r>
            <w:r>
              <w:rPr>
                <w:lang w:eastAsia="ja-JP"/>
              </w:rPr>
              <w:t>0</w:t>
            </w:r>
          </w:p>
        </w:tc>
        <w:tc>
          <w:tcPr>
            <w:tcW w:w="558" w:type="pct"/>
            <w:shd w:val="clear" w:color="auto" w:fill="auto"/>
            <w:noWrap/>
            <w:vAlign w:val="center"/>
          </w:tcPr>
          <w:p w14:paraId="67E5C197" w14:textId="4E03116F" w:rsidR="00DF4F15" w:rsidRDefault="00DF4F15" w:rsidP="00DF4F15">
            <w:pPr>
              <w:pStyle w:val="TAC"/>
              <w:rPr>
                <w:lang w:eastAsia="zh-CN"/>
              </w:rPr>
            </w:pPr>
            <w:r>
              <w:rPr>
                <w:rFonts w:hint="eastAsia"/>
                <w:lang w:eastAsia="ja-JP"/>
              </w:rPr>
              <w:t>3</w:t>
            </w:r>
            <w:r>
              <w:rPr>
                <w:lang w:eastAsia="ja-JP"/>
              </w:rPr>
              <w:t>391</w:t>
            </w:r>
          </w:p>
        </w:tc>
        <w:tc>
          <w:tcPr>
            <w:tcW w:w="461" w:type="pct"/>
            <w:shd w:val="clear" w:color="auto" w:fill="auto"/>
            <w:noWrap/>
            <w:vAlign w:val="center"/>
          </w:tcPr>
          <w:p w14:paraId="7440A1CF" w14:textId="66C0BDB1" w:rsidR="00DF4F15" w:rsidRDefault="00DF4F15" w:rsidP="00DF4F15">
            <w:pPr>
              <w:pStyle w:val="TAC"/>
              <w:rPr>
                <w:lang w:eastAsia="zh-CN"/>
              </w:rPr>
            </w:pPr>
            <w:r>
              <w:rPr>
                <w:lang w:eastAsia="zh-CN"/>
              </w:rPr>
              <w:t>N/A</w:t>
            </w:r>
          </w:p>
        </w:tc>
        <w:tc>
          <w:tcPr>
            <w:tcW w:w="518" w:type="pct"/>
            <w:vAlign w:val="center"/>
          </w:tcPr>
          <w:p w14:paraId="6E8C67E0" w14:textId="0B3A1E7F" w:rsidR="00DF4F15" w:rsidRDefault="00DF4F15" w:rsidP="00DF4F15">
            <w:pPr>
              <w:pStyle w:val="TAC"/>
              <w:rPr>
                <w:lang w:eastAsia="zh-CN"/>
              </w:rPr>
            </w:pPr>
            <w:r>
              <w:rPr>
                <w:lang w:eastAsia="zh-CN"/>
              </w:rPr>
              <w:t>N/A</w:t>
            </w:r>
          </w:p>
        </w:tc>
      </w:tr>
      <w:tr w:rsidR="009E4931" w:rsidRPr="00DF6DD6" w14:paraId="383F6B27" w14:textId="77777777" w:rsidTr="002436C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7F72AB06" w:rsidR="009E4931" w:rsidRPr="00DF6DD6" w:rsidRDefault="005A3383" w:rsidP="009E4931">
            <w:pPr>
              <w:pStyle w:val="TAC"/>
              <w:rPr>
                <w:lang w:eastAsia="zh-CN"/>
              </w:rPr>
            </w:pPr>
            <w:r>
              <w:rPr>
                <w:lang w:eastAsia="zh-CN"/>
              </w:rPr>
              <w:t>836.5</w:t>
            </w:r>
          </w:p>
        </w:tc>
        <w:tc>
          <w:tcPr>
            <w:tcW w:w="542" w:type="pct"/>
            <w:shd w:val="clear" w:color="auto" w:fill="auto"/>
            <w:noWrap/>
            <w:vAlign w:val="center"/>
          </w:tcPr>
          <w:p w14:paraId="1226CA69" w14:textId="6D180890" w:rsidR="009E4931" w:rsidRPr="00DF6DD6" w:rsidRDefault="00A815A2" w:rsidP="009E4931">
            <w:pPr>
              <w:pStyle w:val="TAC"/>
              <w:rPr>
                <w:lang w:eastAsia="zh-CN"/>
              </w:rPr>
            </w:pPr>
            <w:r>
              <w:rPr>
                <w:lang w:eastAsia="zh-CN"/>
              </w:rPr>
              <w:t>5</w:t>
            </w:r>
          </w:p>
        </w:tc>
        <w:tc>
          <w:tcPr>
            <w:tcW w:w="426" w:type="pct"/>
            <w:shd w:val="clear" w:color="auto" w:fill="auto"/>
            <w:noWrap/>
            <w:vAlign w:val="center"/>
          </w:tcPr>
          <w:p w14:paraId="752FDB0F" w14:textId="4E0D7CD0" w:rsidR="009E4931" w:rsidRPr="00DF6DD6" w:rsidRDefault="00A815A2" w:rsidP="009E4931">
            <w:pPr>
              <w:pStyle w:val="TAC"/>
              <w:rPr>
                <w:lang w:eastAsia="zh-CN"/>
              </w:rPr>
            </w:pPr>
            <w:r>
              <w:rPr>
                <w:lang w:eastAsia="zh-CN"/>
              </w:rPr>
              <w:t>25</w:t>
            </w:r>
          </w:p>
        </w:tc>
        <w:tc>
          <w:tcPr>
            <w:tcW w:w="558" w:type="pct"/>
            <w:shd w:val="clear" w:color="auto" w:fill="auto"/>
            <w:noWrap/>
            <w:vAlign w:val="center"/>
          </w:tcPr>
          <w:p w14:paraId="47F3C223" w14:textId="767A252E" w:rsidR="009E4931" w:rsidRPr="00DF6DD6" w:rsidRDefault="00A815A2" w:rsidP="009E4931">
            <w:pPr>
              <w:pStyle w:val="TAC"/>
              <w:rPr>
                <w:lang w:eastAsia="zh-CN"/>
              </w:rPr>
            </w:pPr>
            <w:r>
              <w:rPr>
                <w:lang w:eastAsia="zh-CN"/>
              </w:rPr>
              <w:t>881.5</w:t>
            </w:r>
          </w:p>
        </w:tc>
        <w:tc>
          <w:tcPr>
            <w:tcW w:w="461" w:type="pct"/>
            <w:shd w:val="clear" w:color="auto" w:fill="auto"/>
            <w:noWrap/>
            <w:vAlign w:val="center"/>
          </w:tcPr>
          <w:p w14:paraId="6D6BA3EF" w14:textId="46F14BF3" w:rsidR="009E4931" w:rsidRPr="00DF6DD6" w:rsidRDefault="00A815A2" w:rsidP="009E4931">
            <w:pPr>
              <w:pStyle w:val="TAC"/>
              <w:rPr>
                <w:lang w:eastAsia="zh-CN"/>
              </w:rPr>
            </w:pPr>
            <w:r>
              <w:rPr>
                <w:lang w:eastAsia="zh-CN"/>
              </w:rPr>
              <w:t>13.6</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2436C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31FB7508" w:rsidR="009E4931" w:rsidRPr="00DF6DD6" w:rsidRDefault="00A815A2" w:rsidP="009E4931">
            <w:pPr>
              <w:pStyle w:val="TAC"/>
              <w:rPr>
                <w:lang w:eastAsia="zh-CN"/>
              </w:rPr>
            </w:pPr>
            <w:r>
              <w:rPr>
                <w:lang w:eastAsia="zh-CN"/>
              </w:rPr>
              <w:t>3391</w:t>
            </w:r>
          </w:p>
        </w:tc>
        <w:tc>
          <w:tcPr>
            <w:tcW w:w="542" w:type="pct"/>
            <w:shd w:val="clear" w:color="auto" w:fill="auto"/>
            <w:noWrap/>
            <w:vAlign w:val="center"/>
          </w:tcPr>
          <w:p w14:paraId="1BAD3490" w14:textId="16C57FE3" w:rsidR="009E4931" w:rsidRPr="00DF6DD6" w:rsidRDefault="00A815A2" w:rsidP="009E4931">
            <w:pPr>
              <w:pStyle w:val="TAC"/>
              <w:rPr>
                <w:lang w:eastAsia="zh-CN"/>
              </w:rPr>
            </w:pPr>
            <w:r>
              <w:rPr>
                <w:lang w:eastAsia="zh-CN"/>
              </w:rPr>
              <w:t>10</w:t>
            </w:r>
          </w:p>
        </w:tc>
        <w:tc>
          <w:tcPr>
            <w:tcW w:w="426" w:type="pct"/>
            <w:shd w:val="clear" w:color="auto" w:fill="auto"/>
            <w:noWrap/>
            <w:vAlign w:val="center"/>
          </w:tcPr>
          <w:p w14:paraId="5EC63CF2" w14:textId="31C7E1FC" w:rsidR="009E4931" w:rsidRPr="00DF6DD6" w:rsidRDefault="00A815A2" w:rsidP="009E4931">
            <w:pPr>
              <w:pStyle w:val="TAC"/>
              <w:rPr>
                <w:lang w:eastAsia="zh-CN"/>
              </w:rPr>
            </w:pPr>
            <w:r>
              <w:rPr>
                <w:lang w:eastAsia="zh-CN"/>
              </w:rPr>
              <w:t>50</w:t>
            </w:r>
          </w:p>
        </w:tc>
        <w:tc>
          <w:tcPr>
            <w:tcW w:w="558" w:type="pct"/>
            <w:shd w:val="clear" w:color="auto" w:fill="auto"/>
            <w:noWrap/>
            <w:vAlign w:val="center"/>
          </w:tcPr>
          <w:p w14:paraId="761CF870" w14:textId="5C355511" w:rsidR="009E4931" w:rsidRPr="00DF6DD6" w:rsidRDefault="00A815A2" w:rsidP="009E4931">
            <w:pPr>
              <w:pStyle w:val="TAC"/>
              <w:rPr>
                <w:lang w:eastAsia="zh-CN"/>
              </w:rPr>
            </w:pPr>
            <w:r>
              <w:rPr>
                <w:lang w:eastAsia="zh-CN"/>
              </w:rPr>
              <w:t>3391</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2436C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2436C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2436C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0D740179" w:rsidR="004D05EA" w:rsidRPr="00DF6DD6" w:rsidRDefault="004D05EA" w:rsidP="00CE04D0">
            <w:pPr>
              <w:pStyle w:val="TAC"/>
            </w:pPr>
            <w:r w:rsidRPr="00DF6DD6">
              <w:rPr>
                <w:rFonts w:cs="Arial"/>
                <w:lang w:eastAsia="ja-JP"/>
              </w:rPr>
              <w:t>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2436C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2436C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2436C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2436C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2436C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2436C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2436C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2436C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2436C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2436C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2436C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2436C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2436C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2436C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2436C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2436C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2436C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2436CA">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2436CA">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2436CA">
        <w:trPr>
          <w:jc w:val="center"/>
        </w:trPr>
        <w:tc>
          <w:tcPr>
            <w:tcW w:w="5000" w:type="pct"/>
            <w:gridSpan w:val="8"/>
            <w:shd w:val="clear" w:color="auto" w:fill="auto"/>
            <w:vAlign w:val="center"/>
          </w:tcPr>
          <w:p w14:paraId="23F6993C" w14:textId="0B788603" w:rsidR="004D05EA" w:rsidRPr="00DF6DD6" w:rsidRDefault="004D05EA" w:rsidP="001D74BB">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1D74BB">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1D74BB">
            <w:pPr>
              <w:pStyle w:val="TAN"/>
              <w:rPr>
                <w:lang w:eastAsia="ja-JP"/>
              </w:rPr>
            </w:pPr>
            <w:r w:rsidRPr="00DF6DD6">
              <w:t>NOTE 3:</w:t>
            </w:r>
            <w:r w:rsidRPr="00DF6DD6">
              <w:tab/>
              <w:t>This band is subject to IMD5 also which MSD is not specified</w:t>
            </w:r>
            <w:r w:rsidRPr="00DF6DD6">
              <w:rPr>
                <w:lang w:eastAsia="ja-JP"/>
              </w:rPr>
              <w:t>.</w:t>
            </w:r>
          </w:p>
          <w:p w14:paraId="6BA95F95" w14:textId="22BD990A" w:rsidR="004D05EA" w:rsidRPr="00DF6DD6" w:rsidRDefault="004D05EA" w:rsidP="001D74BB">
            <w:pPr>
              <w:pStyle w:val="TAN"/>
            </w:pPr>
            <w:r w:rsidRPr="00DF6DD6">
              <w:t>NOTE 4:</w:t>
            </w:r>
            <w:r w:rsidRPr="00DF6DD6">
              <w:tab/>
            </w:r>
            <w:r w:rsidR="0062715D">
              <w:rPr>
                <w:rFonts w:hint="eastAsia"/>
                <w:lang w:val="en-US" w:eastAsia="zh-CN"/>
              </w:rPr>
              <w:t>Void</w:t>
            </w:r>
            <w:r w:rsidRPr="00DF6DD6">
              <w:t>.</w:t>
            </w:r>
          </w:p>
          <w:p w14:paraId="788FB939" w14:textId="345AB486" w:rsidR="009E4931" w:rsidRDefault="004D05EA" w:rsidP="001D74BB">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1D74BB">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25" w:name="_Toc21345616"/>
      <w:bookmarkStart w:id="2726" w:name="_Toc29806465"/>
      <w:bookmarkStart w:id="2727" w:name="_Toc37255998"/>
      <w:bookmarkStart w:id="2728" w:name="_Toc37256339"/>
      <w:bookmarkStart w:id="2729" w:name="_Toc45890173"/>
      <w:bookmarkStart w:id="2730" w:name="_Toc52381998"/>
      <w:bookmarkStart w:id="2731" w:name="_Toc61375097"/>
      <w:bookmarkStart w:id="2732" w:name="_Toc67936449"/>
      <w:bookmarkStart w:id="2733" w:name="_Toc67937322"/>
      <w:bookmarkStart w:id="2734" w:name="_Toc76452558"/>
      <w:bookmarkStart w:id="2735" w:name="_Toc76630401"/>
      <w:bookmarkStart w:id="2736" w:name="_Toc83742961"/>
      <w:bookmarkStart w:id="2737" w:name="_Toc83887075"/>
      <w:bookmarkStart w:id="2738" w:name="_Toc83887876"/>
      <w:bookmarkStart w:id="2739"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58"/>
        <w:gridCol w:w="1167"/>
        <w:gridCol w:w="746"/>
        <w:gridCol w:w="877"/>
        <w:gridCol w:w="1299"/>
        <w:gridCol w:w="867"/>
        <w:gridCol w:w="984"/>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2538B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58"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6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984"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2538B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6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2538B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58"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2538B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6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984"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2538B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58"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6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2538B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58"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6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984"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2538B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58"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6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984"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2538B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58"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6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2538B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58"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6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984"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2538B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58"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6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984"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2538B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rFonts w:eastAsia="MS Mincho"/>
              </w:rPr>
            </w:pPr>
            <w:r w:rsidRPr="00DF6DD6">
              <w:rPr>
                <w:rFonts w:eastAsia="MS Mincho"/>
              </w:rPr>
              <w:t>DC_1A-3A_n77A</w:t>
            </w:r>
          </w:p>
          <w:p w14:paraId="22B455DF" w14:textId="1B99B731" w:rsidR="00F045B9" w:rsidRPr="00DF6DD6" w:rsidRDefault="003A7B84" w:rsidP="003A7B84">
            <w:pPr>
              <w:pStyle w:val="TAC"/>
              <w:keepNext w:val="0"/>
            </w:pPr>
            <w:r w:rsidRPr="00DF6DD6">
              <w:rPr>
                <w:rFonts w:eastAsia="MS Mincho"/>
              </w:rPr>
              <w:t>DC_1A-3A_n77</w:t>
            </w:r>
            <w:r>
              <w:rPr>
                <w:rFonts w:eastAsia="MS Mincho"/>
              </w:rPr>
              <w:t>C</w:t>
            </w:r>
          </w:p>
        </w:tc>
        <w:tc>
          <w:tcPr>
            <w:tcW w:w="1058"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2538B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58"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984"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2538B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58"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6E9C281" w14:textId="77777777" w:rsidR="00F045B9" w:rsidRPr="00DF6DD6" w:rsidRDefault="00F045B9" w:rsidP="00BA4CA9">
            <w:pPr>
              <w:pStyle w:val="TAC"/>
              <w:keepNext w:val="0"/>
            </w:pPr>
            <w:r w:rsidRPr="00DF6DD6">
              <w:t>N/A</w:t>
            </w:r>
          </w:p>
        </w:tc>
        <w:tc>
          <w:tcPr>
            <w:tcW w:w="984"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2538B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58"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2538B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58"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984"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2538B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58"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67" w:type="dxa"/>
            <w:shd w:val="clear" w:color="auto" w:fill="auto"/>
            <w:vAlign w:val="center"/>
          </w:tcPr>
          <w:p w14:paraId="35C7E121" w14:textId="77777777" w:rsidR="00F045B9" w:rsidRPr="00DF6DD6" w:rsidRDefault="00F045B9" w:rsidP="00BA4CA9">
            <w:pPr>
              <w:pStyle w:val="TAC"/>
              <w:keepNext w:val="0"/>
            </w:pPr>
            <w:r w:rsidRPr="00DF6DD6">
              <w:t>N/A</w:t>
            </w:r>
          </w:p>
        </w:tc>
        <w:tc>
          <w:tcPr>
            <w:tcW w:w="984"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2538B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58"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984"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2538B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58"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2538B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58"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67" w:type="dxa"/>
            <w:shd w:val="clear" w:color="auto" w:fill="auto"/>
            <w:vAlign w:val="center"/>
          </w:tcPr>
          <w:p w14:paraId="3AD870A3" w14:textId="77777777" w:rsidR="00F045B9" w:rsidRPr="00DF6DD6" w:rsidRDefault="00F045B9" w:rsidP="00BA4CA9">
            <w:pPr>
              <w:pStyle w:val="TAC"/>
              <w:keepNext w:val="0"/>
            </w:pPr>
            <w:r w:rsidRPr="00DF6DD6">
              <w:t>N/A</w:t>
            </w:r>
          </w:p>
        </w:tc>
        <w:tc>
          <w:tcPr>
            <w:tcW w:w="984"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2538B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r w:rsidRPr="00DF6DD6">
              <w:rPr>
                <w:rFonts w:eastAsia="MS Mincho"/>
              </w:rPr>
              <w:t>DC_1A-3A_n7</w:t>
            </w:r>
            <w:r>
              <w:rPr>
                <w:rFonts w:eastAsia="MS Mincho"/>
              </w:rPr>
              <w:t>8C</w:t>
            </w:r>
          </w:p>
          <w:p w14:paraId="4A929E73" w14:textId="6A298DF4" w:rsidR="00F045B9" w:rsidRPr="00DF6DD6" w:rsidRDefault="003A7B84" w:rsidP="003A7B84">
            <w:pPr>
              <w:pStyle w:val="TAC"/>
              <w:keepNext w:val="0"/>
              <w:rPr>
                <w:rFonts w:eastAsia="MS Mincho"/>
              </w:rPr>
            </w:pPr>
            <w:r w:rsidRPr="00DF6DD6">
              <w:t>DC_1A-3C_n78A</w:t>
            </w:r>
          </w:p>
        </w:tc>
        <w:tc>
          <w:tcPr>
            <w:tcW w:w="1058"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772E435" w14:textId="77777777" w:rsidR="00F045B9" w:rsidRPr="00DF6DD6" w:rsidRDefault="00F045B9" w:rsidP="00BA4CA9">
            <w:pPr>
              <w:pStyle w:val="TAC"/>
              <w:keepNext w:val="0"/>
            </w:pPr>
            <w:r w:rsidRPr="00DF6DD6">
              <w:t>N/A</w:t>
            </w:r>
          </w:p>
        </w:tc>
        <w:tc>
          <w:tcPr>
            <w:tcW w:w="984"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2538B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6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984"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2538B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58"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67" w:type="dxa"/>
            <w:shd w:val="clear" w:color="auto" w:fill="auto"/>
            <w:vAlign w:val="center"/>
          </w:tcPr>
          <w:p w14:paraId="0AA300D1" w14:textId="77777777" w:rsidR="00F045B9" w:rsidRPr="00DF6DD6" w:rsidRDefault="00F045B9" w:rsidP="00BA4CA9">
            <w:pPr>
              <w:pStyle w:val="TAC"/>
              <w:keepNext w:val="0"/>
            </w:pPr>
            <w:r w:rsidRPr="00DF6DD6">
              <w:t>N/A</w:t>
            </w:r>
          </w:p>
        </w:tc>
        <w:tc>
          <w:tcPr>
            <w:tcW w:w="984"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2538B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58"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6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984"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2538B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58"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67" w:type="dxa"/>
            <w:shd w:val="clear" w:color="auto" w:fill="auto"/>
            <w:vAlign w:val="center"/>
          </w:tcPr>
          <w:p w14:paraId="3526FBDB" w14:textId="77777777" w:rsidR="00F045B9" w:rsidRPr="00DF6DD6" w:rsidRDefault="00F045B9" w:rsidP="00BA4CA9">
            <w:pPr>
              <w:pStyle w:val="TAC"/>
              <w:keepNext w:val="0"/>
            </w:pPr>
            <w:r w:rsidRPr="00DF6DD6">
              <w:t>N/A</w:t>
            </w:r>
          </w:p>
        </w:tc>
        <w:tc>
          <w:tcPr>
            <w:tcW w:w="984"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2538B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6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984"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2538B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58"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6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984"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2538B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6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2538B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6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2538B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6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2538B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6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984"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2538B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58"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6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984"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2538B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58"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6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2538B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6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984"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2538B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58"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6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2538B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58"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6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984"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2538B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6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2538B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58"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6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2538B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58"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6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2538B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58"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6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984"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2538B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58"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6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984"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2538B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58"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6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2538B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58"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6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984"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2538B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58"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6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984"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2538B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58"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984"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2538B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58"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6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2538B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58"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67" w:type="dxa"/>
            <w:shd w:val="clear" w:color="auto" w:fill="auto"/>
            <w:vAlign w:val="center"/>
          </w:tcPr>
          <w:p w14:paraId="7DA87D9E" w14:textId="77777777" w:rsidR="00F045B9" w:rsidRPr="00DF6DD6" w:rsidRDefault="00F045B9" w:rsidP="00BA4CA9">
            <w:pPr>
              <w:pStyle w:val="TAC"/>
              <w:keepNext w:val="0"/>
            </w:pPr>
            <w:r w:rsidRPr="00DF6DD6">
              <w:t>N/A</w:t>
            </w:r>
          </w:p>
        </w:tc>
        <w:tc>
          <w:tcPr>
            <w:tcW w:w="984"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2538B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58"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2538B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58"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2538B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58"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2538B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58"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2538B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58"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6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2538B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58"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6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2538B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58"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2538B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58"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2538B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58"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2538B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58"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6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984"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2538B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58"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6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2538B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58"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6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2538B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58"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2538B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984"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2538B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58"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6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2538B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6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2538B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6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984"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2538B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58"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6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2538B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58"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6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984"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2538B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58"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6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2538B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58"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6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984"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2538B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58"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6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984"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2538B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58"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6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2538B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58"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67" w:type="dxa"/>
            <w:shd w:val="clear" w:color="auto" w:fill="auto"/>
            <w:vAlign w:val="center"/>
          </w:tcPr>
          <w:p w14:paraId="3B49585D" w14:textId="77777777" w:rsidR="00F045B9" w:rsidRPr="00DF6DD6" w:rsidRDefault="00F045B9" w:rsidP="00BA4CA9">
            <w:pPr>
              <w:pStyle w:val="TAC"/>
              <w:keepNext w:val="0"/>
            </w:pPr>
            <w:r w:rsidRPr="00DF6DD6">
              <w:t>N/A</w:t>
            </w:r>
          </w:p>
        </w:tc>
        <w:tc>
          <w:tcPr>
            <w:tcW w:w="984"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2538B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58"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050D42D3" w:rsidR="00F045B9" w:rsidRPr="00DF6DD6" w:rsidRDefault="002A53DE" w:rsidP="00BA4CA9">
            <w:pPr>
              <w:pStyle w:val="TAC"/>
              <w:keepNext w:val="0"/>
              <w:rPr>
                <w:rFonts w:eastAsia="MS Mincho"/>
              </w:rPr>
            </w:pPr>
            <w:r>
              <w:rPr>
                <w:rFonts w:eastAsia="MS Mincho"/>
              </w:rPr>
              <w:t>1940</w:t>
            </w:r>
          </w:p>
        </w:tc>
        <w:tc>
          <w:tcPr>
            <w:tcW w:w="746" w:type="dxa"/>
            <w:shd w:val="clear" w:color="auto" w:fill="auto"/>
            <w:noWrap/>
            <w:vAlign w:val="center"/>
          </w:tcPr>
          <w:p w14:paraId="1CF5B0E7" w14:textId="68C93D5D"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18904E95" w14:textId="0B441924"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73237A99" w14:textId="4E853353" w:rsidR="00F045B9" w:rsidRPr="00DF6DD6" w:rsidRDefault="002A53DE" w:rsidP="00BA4CA9">
            <w:pPr>
              <w:pStyle w:val="TAC"/>
              <w:keepNext w:val="0"/>
              <w:rPr>
                <w:rFonts w:eastAsia="MS Mincho"/>
              </w:rPr>
            </w:pPr>
            <w:r>
              <w:rPr>
                <w:rFonts w:eastAsia="MS Mincho"/>
              </w:rPr>
              <w:t>2130</w:t>
            </w:r>
          </w:p>
        </w:tc>
        <w:tc>
          <w:tcPr>
            <w:tcW w:w="86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2538B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58"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670EC84C" w:rsidR="00F045B9" w:rsidRPr="00DF6DD6" w:rsidRDefault="002A53DE" w:rsidP="00BA4CA9">
            <w:pPr>
              <w:pStyle w:val="TAC"/>
              <w:keepNext w:val="0"/>
              <w:rPr>
                <w:rFonts w:eastAsia="MS Mincho"/>
              </w:rPr>
            </w:pPr>
            <w:r>
              <w:rPr>
                <w:rFonts w:eastAsia="MS Mincho"/>
              </w:rPr>
              <w:t>835</w:t>
            </w:r>
          </w:p>
        </w:tc>
        <w:tc>
          <w:tcPr>
            <w:tcW w:w="746" w:type="dxa"/>
            <w:shd w:val="clear" w:color="auto" w:fill="auto"/>
            <w:noWrap/>
            <w:vAlign w:val="center"/>
          </w:tcPr>
          <w:p w14:paraId="17525C45" w14:textId="3D2700F3" w:rsidR="00F045B9" w:rsidRPr="00DF6DD6" w:rsidRDefault="002A53DE" w:rsidP="00BA4CA9">
            <w:pPr>
              <w:pStyle w:val="TAC"/>
              <w:keepNext w:val="0"/>
              <w:rPr>
                <w:rFonts w:eastAsia="MS Mincho"/>
              </w:rPr>
            </w:pPr>
            <w:r>
              <w:rPr>
                <w:rFonts w:eastAsia="MS Mincho"/>
              </w:rPr>
              <w:t>5</w:t>
            </w:r>
          </w:p>
        </w:tc>
        <w:tc>
          <w:tcPr>
            <w:tcW w:w="877" w:type="dxa"/>
            <w:shd w:val="clear" w:color="auto" w:fill="auto"/>
            <w:noWrap/>
            <w:vAlign w:val="center"/>
          </w:tcPr>
          <w:p w14:paraId="4DAA8ED2" w14:textId="1C5C2EFD" w:rsidR="00F045B9" w:rsidRPr="00DF6DD6" w:rsidRDefault="002A53DE" w:rsidP="00BA4CA9">
            <w:pPr>
              <w:pStyle w:val="TAC"/>
              <w:keepNext w:val="0"/>
              <w:rPr>
                <w:rFonts w:eastAsia="MS Mincho"/>
              </w:rPr>
            </w:pPr>
            <w:r>
              <w:rPr>
                <w:rFonts w:eastAsia="MS Mincho"/>
              </w:rPr>
              <w:t>25</w:t>
            </w:r>
          </w:p>
        </w:tc>
        <w:tc>
          <w:tcPr>
            <w:tcW w:w="1299" w:type="dxa"/>
            <w:shd w:val="clear" w:color="auto" w:fill="auto"/>
            <w:noWrap/>
            <w:vAlign w:val="center"/>
          </w:tcPr>
          <w:p w14:paraId="2335DA45" w14:textId="1783690B" w:rsidR="00F045B9" w:rsidRPr="00DF6DD6" w:rsidRDefault="002A53DE" w:rsidP="00BA4CA9">
            <w:pPr>
              <w:pStyle w:val="TAC"/>
              <w:keepNext w:val="0"/>
              <w:rPr>
                <w:rFonts w:eastAsia="MS Mincho"/>
              </w:rPr>
            </w:pPr>
            <w:r>
              <w:rPr>
                <w:rFonts w:eastAsia="MS Mincho"/>
              </w:rPr>
              <w:t>880</w:t>
            </w:r>
          </w:p>
        </w:tc>
        <w:tc>
          <w:tcPr>
            <w:tcW w:w="867" w:type="dxa"/>
            <w:shd w:val="clear" w:color="auto" w:fill="auto"/>
            <w:vAlign w:val="center"/>
          </w:tcPr>
          <w:p w14:paraId="64034395" w14:textId="27618943" w:rsidR="00F045B9" w:rsidRPr="00DF6DD6" w:rsidRDefault="00A5532C" w:rsidP="00BA4CA9">
            <w:pPr>
              <w:pStyle w:val="TAC"/>
              <w:keepNext w:val="0"/>
            </w:pPr>
            <w:r>
              <w:rPr>
                <w:rFonts w:eastAsia="MS Mincho"/>
              </w:rPr>
              <w:t>5.1</w:t>
            </w:r>
          </w:p>
        </w:tc>
        <w:tc>
          <w:tcPr>
            <w:tcW w:w="984"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2538B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58" w:type="dxa"/>
            <w:shd w:val="clear" w:color="auto" w:fill="auto"/>
            <w:vAlign w:val="center"/>
          </w:tcPr>
          <w:p w14:paraId="62469DBC" w14:textId="633B25DD" w:rsidR="00F045B9" w:rsidRPr="00DF6DD6" w:rsidRDefault="00A5532C"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4A1E10EF" w14:textId="63DBA701" w:rsidR="00F045B9" w:rsidRPr="00DF6DD6" w:rsidRDefault="00A5532C" w:rsidP="00BA4CA9">
            <w:pPr>
              <w:pStyle w:val="TAC"/>
              <w:keepNext w:val="0"/>
              <w:rPr>
                <w:rFonts w:eastAsia="MS Mincho"/>
              </w:rPr>
            </w:pPr>
            <w:r>
              <w:rPr>
                <w:rFonts w:eastAsia="MS Mincho"/>
              </w:rPr>
              <w:t>3350</w:t>
            </w:r>
          </w:p>
        </w:tc>
        <w:tc>
          <w:tcPr>
            <w:tcW w:w="746" w:type="dxa"/>
            <w:shd w:val="clear" w:color="auto" w:fill="auto"/>
            <w:noWrap/>
            <w:vAlign w:val="center"/>
          </w:tcPr>
          <w:p w14:paraId="7E7C8048" w14:textId="7CA2BF21" w:rsidR="00F045B9" w:rsidRPr="00DF6DD6" w:rsidRDefault="00A5532C" w:rsidP="00BA4CA9">
            <w:pPr>
              <w:pStyle w:val="TAC"/>
              <w:keepNext w:val="0"/>
              <w:rPr>
                <w:rFonts w:eastAsia="MS Mincho"/>
              </w:rPr>
            </w:pPr>
            <w:r>
              <w:rPr>
                <w:rFonts w:eastAsia="MS Mincho"/>
              </w:rPr>
              <w:t>10</w:t>
            </w:r>
          </w:p>
        </w:tc>
        <w:tc>
          <w:tcPr>
            <w:tcW w:w="877" w:type="dxa"/>
            <w:shd w:val="clear" w:color="auto" w:fill="auto"/>
            <w:noWrap/>
            <w:vAlign w:val="center"/>
          </w:tcPr>
          <w:p w14:paraId="095233BC" w14:textId="0A8B592A" w:rsidR="00F045B9" w:rsidRPr="00DF6DD6" w:rsidRDefault="00A5532C" w:rsidP="00BA4CA9">
            <w:pPr>
              <w:pStyle w:val="TAC"/>
              <w:keepNext w:val="0"/>
              <w:rPr>
                <w:rFonts w:eastAsia="MS Mincho"/>
              </w:rPr>
            </w:pPr>
            <w:r>
              <w:rPr>
                <w:rFonts w:eastAsia="MS Mincho"/>
              </w:rPr>
              <w:t>50</w:t>
            </w:r>
          </w:p>
        </w:tc>
        <w:tc>
          <w:tcPr>
            <w:tcW w:w="1299" w:type="dxa"/>
            <w:shd w:val="clear" w:color="auto" w:fill="auto"/>
            <w:noWrap/>
            <w:vAlign w:val="center"/>
          </w:tcPr>
          <w:p w14:paraId="3197643A" w14:textId="1EE8639F" w:rsidR="00F045B9" w:rsidRPr="00DF6DD6" w:rsidRDefault="00A5532C" w:rsidP="00BA4CA9">
            <w:pPr>
              <w:pStyle w:val="TAC"/>
              <w:keepNext w:val="0"/>
              <w:rPr>
                <w:rFonts w:eastAsia="MS Mincho"/>
              </w:rPr>
            </w:pPr>
            <w:r>
              <w:rPr>
                <w:rFonts w:eastAsia="MS Mincho"/>
              </w:rPr>
              <w:t>3350</w:t>
            </w:r>
          </w:p>
        </w:tc>
        <w:tc>
          <w:tcPr>
            <w:tcW w:w="86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2538B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58"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2538B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58"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984"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2538B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58"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67" w:type="dxa"/>
            <w:shd w:val="clear" w:color="auto" w:fill="auto"/>
            <w:vAlign w:val="center"/>
          </w:tcPr>
          <w:p w14:paraId="44265BD6" w14:textId="77777777" w:rsidR="00F045B9" w:rsidRPr="00DF6DD6" w:rsidRDefault="00F045B9" w:rsidP="00BA4CA9">
            <w:pPr>
              <w:pStyle w:val="TAC"/>
              <w:keepNext w:val="0"/>
            </w:pPr>
            <w:r w:rsidRPr="00DF6DD6">
              <w:t>N/A</w:t>
            </w:r>
          </w:p>
        </w:tc>
        <w:tc>
          <w:tcPr>
            <w:tcW w:w="984"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2538B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58"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984"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2538B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58"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67" w:type="dxa"/>
            <w:shd w:val="clear" w:color="auto" w:fill="auto"/>
            <w:vAlign w:val="center"/>
          </w:tcPr>
          <w:p w14:paraId="596C320B" w14:textId="77777777" w:rsidR="00F045B9" w:rsidRPr="00DF6DD6" w:rsidRDefault="00F045B9" w:rsidP="00BA4CA9">
            <w:pPr>
              <w:pStyle w:val="TAC"/>
              <w:keepNext w:val="0"/>
            </w:pPr>
            <w:r w:rsidRPr="00DF6DD6">
              <w:t>N/A</w:t>
            </w:r>
          </w:p>
        </w:tc>
        <w:tc>
          <w:tcPr>
            <w:tcW w:w="984"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2538B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58"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67" w:type="dxa"/>
            <w:shd w:val="clear" w:color="auto" w:fill="auto"/>
            <w:vAlign w:val="center"/>
          </w:tcPr>
          <w:p w14:paraId="29C05090" w14:textId="77777777" w:rsidR="00F045B9" w:rsidRPr="00DF6DD6" w:rsidRDefault="00F045B9" w:rsidP="00BA4CA9">
            <w:pPr>
              <w:pStyle w:val="TAC"/>
              <w:keepNext w:val="0"/>
            </w:pPr>
            <w:r w:rsidRPr="00DF6DD6">
              <w:t>N/A</w:t>
            </w:r>
          </w:p>
        </w:tc>
        <w:tc>
          <w:tcPr>
            <w:tcW w:w="984"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2538B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6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984"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2538B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58"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6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984"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2538B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58"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6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2538B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6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2538B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58"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6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984"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2538B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58"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6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984"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2538B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25A03CB6" w14:textId="77777777" w:rsidR="008454BC" w:rsidRDefault="00F045B9" w:rsidP="00BA4CA9">
            <w:pPr>
              <w:pStyle w:val="TAC"/>
              <w:keepNext w:val="0"/>
              <w:rPr>
                <w:rFonts w:eastAsia="MS Mincho"/>
              </w:rPr>
            </w:pPr>
            <w:r w:rsidRPr="00DF6DD6">
              <w:rPr>
                <w:rFonts w:eastAsia="MS Mincho"/>
              </w:rPr>
              <w:t>DC_1A-21A_n78</w:t>
            </w:r>
          </w:p>
          <w:p w14:paraId="604D18B0" w14:textId="116332CA" w:rsidR="00F045B9" w:rsidRPr="00DF6DD6" w:rsidRDefault="00F045B9" w:rsidP="00BA4CA9">
            <w:pPr>
              <w:pStyle w:val="TAC"/>
              <w:keepNext w:val="0"/>
            </w:pPr>
            <w:r w:rsidRPr="00DF6DD6">
              <w:rPr>
                <w:rFonts w:eastAsia="MS Mincho"/>
              </w:rPr>
              <w:t>A</w:t>
            </w:r>
          </w:p>
        </w:tc>
        <w:tc>
          <w:tcPr>
            <w:tcW w:w="1058"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6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984"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2538B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58"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6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2538B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58"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67" w:type="dxa"/>
            <w:shd w:val="clear" w:color="auto" w:fill="auto"/>
            <w:vAlign w:val="center"/>
          </w:tcPr>
          <w:p w14:paraId="6995EA82" w14:textId="77777777" w:rsidR="00F045B9" w:rsidRPr="00DF6DD6" w:rsidRDefault="00F045B9" w:rsidP="00BA4CA9">
            <w:pPr>
              <w:pStyle w:val="TAC"/>
              <w:keepNext w:val="0"/>
            </w:pPr>
            <w:r w:rsidRPr="00DF6DD6">
              <w:t>N/A</w:t>
            </w:r>
          </w:p>
        </w:tc>
        <w:tc>
          <w:tcPr>
            <w:tcW w:w="984" w:type="dxa"/>
            <w:shd w:val="clear" w:color="auto" w:fill="auto"/>
            <w:vAlign w:val="center"/>
          </w:tcPr>
          <w:p w14:paraId="37526BD2" w14:textId="77777777" w:rsidR="00F045B9" w:rsidRPr="00DF6DD6" w:rsidRDefault="00F045B9" w:rsidP="00BA4CA9">
            <w:pPr>
              <w:pStyle w:val="TAC"/>
              <w:keepNext w:val="0"/>
            </w:pPr>
            <w:r w:rsidRPr="00DF6DD6">
              <w:t>N/A</w:t>
            </w:r>
          </w:p>
        </w:tc>
      </w:tr>
      <w:tr w:rsidR="006837FF" w:rsidRPr="00DF6DD6" w14:paraId="6D16D39E" w14:textId="77777777" w:rsidTr="002538BA">
        <w:trPr>
          <w:trHeight w:val="22"/>
          <w:jc w:val="center"/>
        </w:trPr>
        <w:tc>
          <w:tcPr>
            <w:tcW w:w="1928" w:type="dxa"/>
            <w:vMerge/>
            <w:shd w:val="clear" w:color="auto" w:fill="auto"/>
            <w:vAlign w:val="center"/>
          </w:tcPr>
          <w:p w14:paraId="681914BE" w14:textId="77777777" w:rsidR="006837FF" w:rsidRPr="00DF6DD6" w:rsidRDefault="006837FF" w:rsidP="006837FF">
            <w:pPr>
              <w:pStyle w:val="TAC"/>
              <w:keepNext w:val="0"/>
            </w:pPr>
          </w:p>
        </w:tc>
        <w:tc>
          <w:tcPr>
            <w:tcW w:w="1058" w:type="dxa"/>
            <w:shd w:val="clear" w:color="auto" w:fill="auto"/>
            <w:vAlign w:val="center"/>
          </w:tcPr>
          <w:p w14:paraId="253DAE2B" w14:textId="5ADE2DF3" w:rsidR="006837FF" w:rsidRPr="00DF6DD6" w:rsidRDefault="006837FF" w:rsidP="006837FF">
            <w:pPr>
              <w:pStyle w:val="TAC"/>
              <w:keepNext w:val="0"/>
              <w:rPr>
                <w:rFonts w:eastAsia="MS Mincho"/>
              </w:rPr>
            </w:pPr>
            <w:r>
              <w:rPr>
                <w:rFonts w:eastAsia="MS Mincho"/>
              </w:rPr>
              <w:t>1</w:t>
            </w:r>
          </w:p>
        </w:tc>
        <w:tc>
          <w:tcPr>
            <w:tcW w:w="1167" w:type="dxa"/>
            <w:shd w:val="clear" w:color="auto" w:fill="auto"/>
            <w:noWrap/>
            <w:vAlign w:val="center"/>
          </w:tcPr>
          <w:p w14:paraId="4A4F65BD" w14:textId="1895AA15" w:rsidR="006837FF" w:rsidRPr="00DF6DD6" w:rsidRDefault="006837FF" w:rsidP="006837FF">
            <w:pPr>
              <w:pStyle w:val="TAC"/>
              <w:keepNext w:val="0"/>
              <w:rPr>
                <w:rFonts w:eastAsia="MS Mincho"/>
              </w:rPr>
            </w:pPr>
            <w:r>
              <w:rPr>
                <w:rFonts w:eastAsia="MS Mincho"/>
              </w:rPr>
              <w:t>1964.6</w:t>
            </w:r>
          </w:p>
        </w:tc>
        <w:tc>
          <w:tcPr>
            <w:tcW w:w="746" w:type="dxa"/>
            <w:shd w:val="clear" w:color="auto" w:fill="auto"/>
            <w:noWrap/>
            <w:vAlign w:val="center"/>
          </w:tcPr>
          <w:p w14:paraId="62FECD63" w14:textId="40AAA332"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641A44FA" w14:textId="6D439E83"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5ED507E1" w14:textId="5624F043" w:rsidR="006837FF" w:rsidRPr="00DF6DD6" w:rsidRDefault="006837FF" w:rsidP="006837FF">
            <w:pPr>
              <w:pStyle w:val="TAC"/>
              <w:keepNext w:val="0"/>
              <w:rPr>
                <w:rFonts w:eastAsia="MS Mincho"/>
              </w:rPr>
            </w:pPr>
            <w:r>
              <w:rPr>
                <w:rFonts w:eastAsia="MS Mincho"/>
              </w:rPr>
              <w:t>2154.6</w:t>
            </w:r>
          </w:p>
        </w:tc>
        <w:tc>
          <w:tcPr>
            <w:tcW w:w="867" w:type="dxa"/>
            <w:shd w:val="clear" w:color="auto" w:fill="auto"/>
            <w:vAlign w:val="center"/>
          </w:tcPr>
          <w:p w14:paraId="2D9C3382" w14:textId="62223119" w:rsidR="006837FF" w:rsidRPr="00DF6DD6" w:rsidRDefault="006837FF" w:rsidP="006837FF">
            <w:pPr>
              <w:pStyle w:val="TAC"/>
              <w:keepNext w:val="0"/>
            </w:pPr>
            <w:r>
              <w:rPr>
                <w:rFonts w:eastAsia="MS Mincho"/>
              </w:rPr>
              <w:t>3.6</w:t>
            </w:r>
          </w:p>
        </w:tc>
        <w:tc>
          <w:tcPr>
            <w:tcW w:w="984" w:type="dxa"/>
            <w:shd w:val="clear" w:color="auto" w:fill="auto"/>
            <w:vAlign w:val="center"/>
          </w:tcPr>
          <w:p w14:paraId="5C70C3DD" w14:textId="54C28876" w:rsidR="006837FF" w:rsidRPr="00DF6DD6" w:rsidRDefault="006837FF" w:rsidP="006837FF">
            <w:pPr>
              <w:pStyle w:val="TAC"/>
              <w:keepNext w:val="0"/>
            </w:pPr>
            <w:r>
              <w:rPr>
                <w:rFonts w:eastAsia="MS Mincho"/>
              </w:rPr>
              <w:t>IMD5</w:t>
            </w:r>
          </w:p>
        </w:tc>
      </w:tr>
      <w:tr w:rsidR="006837FF" w:rsidRPr="00DF6DD6" w14:paraId="5E942F49" w14:textId="77777777" w:rsidTr="002538BA">
        <w:trPr>
          <w:trHeight w:val="22"/>
          <w:jc w:val="center"/>
        </w:trPr>
        <w:tc>
          <w:tcPr>
            <w:tcW w:w="1928" w:type="dxa"/>
            <w:vMerge/>
            <w:shd w:val="clear" w:color="auto" w:fill="auto"/>
            <w:vAlign w:val="center"/>
          </w:tcPr>
          <w:p w14:paraId="2D7FFD8D" w14:textId="77777777" w:rsidR="006837FF" w:rsidRPr="00DF6DD6" w:rsidRDefault="006837FF" w:rsidP="006837FF">
            <w:pPr>
              <w:pStyle w:val="TAC"/>
              <w:keepNext w:val="0"/>
            </w:pPr>
          </w:p>
        </w:tc>
        <w:tc>
          <w:tcPr>
            <w:tcW w:w="1058" w:type="dxa"/>
            <w:shd w:val="clear" w:color="auto" w:fill="auto"/>
            <w:vAlign w:val="center"/>
          </w:tcPr>
          <w:p w14:paraId="222EDD52" w14:textId="45FA04C9" w:rsidR="006837FF" w:rsidRPr="00DF6DD6" w:rsidRDefault="006837FF" w:rsidP="006837FF">
            <w:pPr>
              <w:pStyle w:val="TAC"/>
              <w:keepNext w:val="0"/>
              <w:rPr>
                <w:rFonts w:eastAsia="MS Mincho"/>
              </w:rPr>
            </w:pPr>
            <w:r>
              <w:rPr>
                <w:rFonts w:eastAsia="MS Mincho"/>
              </w:rPr>
              <w:t>21</w:t>
            </w:r>
          </w:p>
        </w:tc>
        <w:tc>
          <w:tcPr>
            <w:tcW w:w="1167" w:type="dxa"/>
            <w:shd w:val="clear" w:color="auto" w:fill="auto"/>
            <w:noWrap/>
            <w:vAlign w:val="center"/>
          </w:tcPr>
          <w:p w14:paraId="7AED571F" w14:textId="23967EC5" w:rsidR="006837FF" w:rsidRPr="00DF6DD6" w:rsidRDefault="006837FF" w:rsidP="006837FF">
            <w:pPr>
              <w:pStyle w:val="TAC"/>
              <w:keepNext w:val="0"/>
              <w:rPr>
                <w:rFonts w:eastAsia="MS Mincho"/>
              </w:rPr>
            </w:pPr>
            <w:r>
              <w:rPr>
                <w:rFonts w:eastAsia="MS Mincho"/>
              </w:rPr>
              <w:t>1450.4</w:t>
            </w:r>
          </w:p>
        </w:tc>
        <w:tc>
          <w:tcPr>
            <w:tcW w:w="746" w:type="dxa"/>
            <w:shd w:val="clear" w:color="auto" w:fill="auto"/>
            <w:noWrap/>
            <w:vAlign w:val="center"/>
          </w:tcPr>
          <w:p w14:paraId="7E343346" w14:textId="5F8A06AF" w:rsidR="006837FF" w:rsidRPr="00DF6DD6" w:rsidRDefault="006837FF" w:rsidP="006837FF">
            <w:pPr>
              <w:pStyle w:val="TAC"/>
              <w:keepNext w:val="0"/>
              <w:rPr>
                <w:rFonts w:eastAsia="MS Mincho"/>
              </w:rPr>
            </w:pPr>
            <w:r>
              <w:rPr>
                <w:rFonts w:eastAsia="MS Mincho"/>
              </w:rPr>
              <w:t>5</w:t>
            </w:r>
          </w:p>
        </w:tc>
        <w:tc>
          <w:tcPr>
            <w:tcW w:w="877" w:type="dxa"/>
            <w:shd w:val="clear" w:color="auto" w:fill="auto"/>
            <w:noWrap/>
            <w:vAlign w:val="center"/>
          </w:tcPr>
          <w:p w14:paraId="339FFDBD" w14:textId="4D2F4D7A" w:rsidR="006837FF" w:rsidRPr="00DF6DD6" w:rsidRDefault="006837FF" w:rsidP="006837FF">
            <w:pPr>
              <w:pStyle w:val="TAC"/>
              <w:keepNext w:val="0"/>
              <w:rPr>
                <w:rFonts w:eastAsia="MS Mincho"/>
              </w:rPr>
            </w:pPr>
            <w:r>
              <w:rPr>
                <w:rFonts w:eastAsia="MS Mincho"/>
              </w:rPr>
              <w:t>25</w:t>
            </w:r>
          </w:p>
        </w:tc>
        <w:tc>
          <w:tcPr>
            <w:tcW w:w="1299" w:type="dxa"/>
            <w:shd w:val="clear" w:color="auto" w:fill="auto"/>
            <w:noWrap/>
            <w:vAlign w:val="center"/>
          </w:tcPr>
          <w:p w14:paraId="1BD61880" w14:textId="2ABC1C5C" w:rsidR="006837FF" w:rsidRPr="00DF6DD6" w:rsidRDefault="006837FF" w:rsidP="006837FF">
            <w:pPr>
              <w:pStyle w:val="TAC"/>
              <w:keepNext w:val="0"/>
              <w:rPr>
                <w:rFonts w:eastAsia="MS Mincho"/>
              </w:rPr>
            </w:pPr>
            <w:r>
              <w:rPr>
                <w:rFonts w:eastAsia="MS Mincho"/>
              </w:rPr>
              <w:t>1498.4</w:t>
            </w:r>
          </w:p>
        </w:tc>
        <w:tc>
          <w:tcPr>
            <w:tcW w:w="867" w:type="dxa"/>
            <w:shd w:val="clear" w:color="auto" w:fill="auto"/>
            <w:vAlign w:val="center"/>
          </w:tcPr>
          <w:p w14:paraId="7F769BFF" w14:textId="0D98C380" w:rsidR="006837FF" w:rsidRPr="00DF6DD6" w:rsidRDefault="006837FF" w:rsidP="006837FF">
            <w:pPr>
              <w:pStyle w:val="TAC"/>
              <w:keepNext w:val="0"/>
            </w:pPr>
            <w:r>
              <w:t>N/A</w:t>
            </w:r>
          </w:p>
        </w:tc>
        <w:tc>
          <w:tcPr>
            <w:tcW w:w="984" w:type="dxa"/>
            <w:shd w:val="clear" w:color="auto" w:fill="auto"/>
            <w:vAlign w:val="center"/>
          </w:tcPr>
          <w:p w14:paraId="044B7A01" w14:textId="3890C351" w:rsidR="006837FF" w:rsidRPr="00DF6DD6" w:rsidRDefault="006837FF" w:rsidP="006837FF">
            <w:pPr>
              <w:pStyle w:val="TAC"/>
              <w:keepNext w:val="0"/>
            </w:pPr>
            <w:r>
              <w:t>N/A</w:t>
            </w:r>
          </w:p>
        </w:tc>
      </w:tr>
      <w:tr w:rsidR="006837FF" w:rsidRPr="00DF6DD6" w14:paraId="69BFE8CB" w14:textId="77777777" w:rsidTr="002538BA">
        <w:trPr>
          <w:trHeight w:val="22"/>
          <w:jc w:val="center"/>
        </w:trPr>
        <w:tc>
          <w:tcPr>
            <w:tcW w:w="1928" w:type="dxa"/>
            <w:vMerge/>
            <w:shd w:val="clear" w:color="auto" w:fill="auto"/>
            <w:vAlign w:val="center"/>
          </w:tcPr>
          <w:p w14:paraId="6032FE92" w14:textId="77777777" w:rsidR="006837FF" w:rsidRPr="00DF6DD6" w:rsidRDefault="006837FF" w:rsidP="006837FF">
            <w:pPr>
              <w:pStyle w:val="TAC"/>
              <w:keepNext w:val="0"/>
            </w:pPr>
          </w:p>
        </w:tc>
        <w:tc>
          <w:tcPr>
            <w:tcW w:w="1058" w:type="dxa"/>
            <w:shd w:val="clear" w:color="auto" w:fill="auto"/>
            <w:vAlign w:val="center"/>
          </w:tcPr>
          <w:p w14:paraId="1F5D1C4E" w14:textId="24A1CEA6" w:rsidR="006837FF" w:rsidRPr="00DF6DD6" w:rsidRDefault="006837FF" w:rsidP="006837FF">
            <w:pPr>
              <w:pStyle w:val="TAC"/>
              <w:keepNext w:val="0"/>
              <w:rPr>
                <w:rFonts w:eastAsia="MS Mincho"/>
              </w:rPr>
            </w:pPr>
            <w:r>
              <w:rPr>
                <w:rFonts w:eastAsia="MS Mincho"/>
              </w:rPr>
              <w:t>n77, n78</w:t>
            </w:r>
          </w:p>
        </w:tc>
        <w:tc>
          <w:tcPr>
            <w:tcW w:w="1167" w:type="dxa"/>
            <w:shd w:val="clear" w:color="auto" w:fill="auto"/>
            <w:noWrap/>
            <w:vAlign w:val="center"/>
          </w:tcPr>
          <w:p w14:paraId="52139A13" w14:textId="6E817012" w:rsidR="006837FF" w:rsidRPr="00DF6DD6" w:rsidRDefault="006837FF" w:rsidP="006837FF">
            <w:pPr>
              <w:pStyle w:val="TAC"/>
              <w:keepNext w:val="0"/>
              <w:rPr>
                <w:rFonts w:eastAsia="MS Mincho"/>
              </w:rPr>
            </w:pPr>
            <w:r>
              <w:rPr>
                <w:rFonts w:eastAsia="MS Mincho"/>
              </w:rPr>
              <w:t>3647</w:t>
            </w:r>
          </w:p>
        </w:tc>
        <w:tc>
          <w:tcPr>
            <w:tcW w:w="746" w:type="dxa"/>
            <w:shd w:val="clear" w:color="auto" w:fill="auto"/>
            <w:noWrap/>
            <w:vAlign w:val="center"/>
          </w:tcPr>
          <w:p w14:paraId="550ABE84" w14:textId="76B56476" w:rsidR="006837FF" w:rsidRPr="00DF6DD6" w:rsidRDefault="006837FF" w:rsidP="006837FF">
            <w:pPr>
              <w:pStyle w:val="TAC"/>
              <w:keepNext w:val="0"/>
              <w:rPr>
                <w:rFonts w:eastAsia="MS Mincho"/>
              </w:rPr>
            </w:pPr>
            <w:r>
              <w:rPr>
                <w:rFonts w:eastAsia="MS Mincho"/>
              </w:rPr>
              <w:t>10</w:t>
            </w:r>
          </w:p>
        </w:tc>
        <w:tc>
          <w:tcPr>
            <w:tcW w:w="877" w:type="dxa"/>
            <w:shd w:val="clear" w:color="auto" w:fill="auto"/>
            <w:noWrap/>
            <w:vAlign w:val="center"/>
          </w:tcPr>
          <w:p w14:paraId="183BB236" w14:textId="27DC01DF" w:rsidR="006837FF" w:rsidRPr="00DF6DD6" w:rsidRDefault="006837FF" w:rsidP="006837FF">
            <w:pPr>
              <w:pStyle w:val="TAC"/>
              <w:keepNext w:val="0"/>
              <w:rPr>
                <w:rFonts w:eastAsia="MS Mincho"/>
              </w:rPr>
            </w:pPr>
            <w:r>
              <w:rPr>
                <w:rFonts w:eastAsia="MS Mincho"/>
              </w:rPr>
              <w:t>50</w:t>
            </w:r>
          </w:p>
        </w:tc>
        <w:tc>
          <w:tcPr>
            <w:tcW w:w="1299" w:type="dxa"/>
            <w:shd w:val="clear" w:color="auto" w:fill="auto"/>
            <w:noWrap/>
            <w:vAlign w:val="center"/>
          </w:tcPr>
          <w:p w14:paraId="45307671" w14:textId="3E409D5B" w:rsidR="006837FF" w:rsidRPr="00DF6DD6" w:rsidRDefault="006837FF" w:rsidP="006837FF">
            <w:pPr>
              <w:pStyle w:val="TAC"/>
              <w:keepNext w:val="0"/>
              <w:rPr>
                <w:rFonts w:eastAsia="MS Mincho"/>
              </w:rPr>
            </w:pPr>
            <w:r>
              <w:rPr>
                <w:rFonts w:eastAsia="MS Mincho"/>
              </w:rPr>
              <w:t>3647</w:t>
            </w:r>
          </w:p>
        </w:tc>
        <w:tc>
          <w:tcPr>
            <w:tcW w:w="867" w:type="dxa"/>
            <w:shd w:val="clear" w:color="auto" w:fill="auto"/>
            <w:vAlign w:val="center"/>
          </w:tcPr>
          <w:p w14:paraId="6F3CA90F" w14:textId="4FE181A0" w:rsidR="006837FF" w:rsidRPr="00DF6DD6" w:rsidRDefault="006837FF" w:rsidP="006837FF">
            <w:pPr>
              <w:pStyle w:val="TAC"/>
              <w:keepNext w:val="0"/>
            </w:pPr>
            <w:r>
              <w:t>N/A</w:t>
            </w:r>
          </w:p>
        </w:tc>
        <w:tc>
          <w:tcPr>
            <w:tcW w:w="984" w:type="dxa"/>
            <w:shd w:val="clear" w:color="auto" w:fill="auto"/>
            <w:vAlign w:val="center"/>
          </w:tcPr>
          <w:p w14:paraId="052EA6C1" w14:textId="1936C19A" w:rsidR="006837FF" w:rsidRPr="00DF6DD6" w:rsidRDefault="006837FF" w:rsidP="006837FF">
            <w:pPr>
              <w:pStyle w:val="TAC"/>
              <w:keepNext w:val="0"/>
            </w:pPr>
            <w:r>
              <w:t>N/A</w:t>
            </w:r>
          </w:p>
        </w:tc>
      </w:tr>
      <w:tr w:rsidR="00F045B9" w:rsidRPr="00DF6DD6" w14:paraId="7E1B3665" w14:textId="77777777" w:rsidTr="002538B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58"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5442898D" w:rsidR="00F045B9" w:rsidRPr="00DF6DD6" w:rsidRDefault="000006D5" w:rsidP="00BA4CA9">
            <w:pPr>
              <w:pStyle w:val="TAC"/>
              <w:keepNext w:val="0"/>
              <w:rPr>
                <w:rFonts w:eastAsia="MS Mincho"/>
              </w:rPr>
            </w:pPr>
            <w:r>
              <w:rPr>
                <w:rFonts w:eastAsia="MS Mincho"/>
              </w:rPr>
              <w:t>1950</w:t>
            </w:r>
          </w:p>
        </w:tc>
        <w:tc>
          <w:tcPr>
            <w:tcW w:w="746" w:type="dxa"/>
            <w:shd w:val="clear" w:color="auto" w:fill="auto"/>
            <w:noWrap/>
            <w:vAlign w:val="center"/>
          </w:tcPr>
          <w:p w14:paraId="3E48449C" w14:textId="17A3C84E" w:rsidR="00F045B9" w:rsidRPr="00DF6DD6" w:rsidRDefault="000006D5" w:rsidP="00BA4CA9">
            <w:pPr>
              <w:pStyle w:val="TAC"/>
              <w:keepNext w:val="0"/>
              <w:rPr>
                <w:rFonts w:eastAsia="MS Mincho"/>
              </w:rPr>
            </w:pPr>
            <w:r>
              <w:rPr>
                <w:rFonts w:eastAsia="MS Mincho"/>
              </w:rPr>
              <w:t>5</w:t>
            </w:r>
          </w:p>
        </w:tc>
        <w:tc>
          <w:tcPr>
            <w:tcW w:w="877" w:type="dxa"/>
            <w:shd w:val="clear" w:color="auto" w:fill="auto"/>
            <w:noWrap/>
            <w:vAlign w:val="center"/>
          </w:tcPr>
          <w:p w14:paraId="757CE418" w14:textId="01482943" w:rsidR="00F045B9" w:rsidRPr="00DF6DD6" w:rsidRDefault="000006D5" w:rsidP="00BA4CA9">
            <w:pPr>
              <w:pStyle w:val="TAC"/>
              <w:keepNext w:val="0"/>
              <w:rPr>
                <w:rFonts w:eastAsia="MS Mincho"/>
              </w:rPr>
            </w:pPr>
            <w:r>
              <w:rPr>
                <w:rFonts w:eastAsia="MS Mincho"/>
              </w:rPr>
              <w:t>25</w:t>
            </w:r>
          </w:p>
        </w:tc>
        <w:tc>
          <w:tcPr>
            <w:tcW w:w="1299" w:type="dxa"/>
            <w:shd w:val="clear" w:color="auto" w:fill="auto"/>
            <w:noWrap/>
            <w:vAlign w:val="center"/>
          </w:tcPr>
          <w:p w14:paraId="53475B3D" w14:textId="4863A969" w:rsidR="00F045B9" w:rsidRPr="00DF6DD6" w:rsidRDefault="000006D5" w:rsidP="00BA4CA9">
            <w:pPr>
              <w:pStyle w:val="TAC"/>
              <w:keepNext w:val="0"/>
              <w:rPr>
                <w:rFonts w:eastAsia="MS Mincho"/>
              </w:rPr>
            </w:pPr>
            <w:r>
              <w:rPr>
                <w:rFonts w:eastAsia="MS Mincho"/>
              </w:rPr>
              <w:t>2140</w:t>
            </w:r>
          </w:p>
        </w:tc>
        <w:tc>
          <w:tcPr>
            <w:tcW w:w="86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2538B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58"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3266F238" w:rsidR="00F045B9" w:rsidRPr="00DF6DD6" w:rsidRDefault="00413C58" w:rsidP="00BA4CA9">
            <w:pPr>
              <w:pStyle w:val="TAC"/>
              <w:keepNext w:val="0"/>
              <w:rPr>
                <w:rFonts w:eastAsia="MS Mincho"/>
              </w:rPr>
            </w:pPr>
            <w:r>
              <w:rPr>
                <w:rFonts w:eastAsia="MS Mincho"/>
              </w:rPr>
              <w:t>1452</w:t>
            </w:r>
          </w:p>
        </w:tc>
        <w:tc>
          <w:tcPr>
            <w:tcW w:w="746" w:type="dxa"/>
            <w:shd w:val="clear" w:color="auto" w:fill="auto"/>
            <w:noWrap/>
            <w:vAlign w:val="center"/>
          </w:tcPr>
          <w:p w14:paraId="2DDBA975" w14:textId="326721D1" w:rsidR="00F045B9" w:rsidRPr="00DF6DD6" w:rsidRDefault="00413C58" w:rsidP="00BA4CA9">
            <w:pPr>
              <w:pStyle w:val="TAC"/>
              <w:keepNext w:val="0"/>
              <w:rPr>
                <w:rFonts w:eastAsia="MS Mincho"/>
              </w:rPr>
            </w:pPr>
            <w:r>
              <w:rPr>
                <w:rFonts w:eastAsia="MS Mincho"/>
              </w:rPr>
              <w:t>5</w:t>
            </w:r>
          </w:p>
        </w:tc>
        <w:tc>
          <w:tcPr>
            <w:tcW w:w="877" w:type="dxa"/>
            <w:shd w:val="clear" w:color="auto" w:fill="auto"/>
            <w:noWrap/>
            <w:vAlign w:val="center"/>
          </w:tcPr>
          <w:p w14:paraId="5F00C997" w14:textId="39890FBD" w:rsidR="00F045B9" w:rsidRPr="00DF6DD6" w:rsidRDefault="00413C58" w:rsidP="00BA4CA9">
            <w:pPr>
              <w:pStyle w:val="TAC"/>
              <w:keepNext w:val="0"/>
              <w:rPr>
                <w:rFonts w:eastAsia="MS Mincho"/>
              </w:rPr>
            </w:pPr>
            <w:r>
              <w:rPr>
                <w:rFonts w:eastAsia="MS Mincho"/>
              </w:rPr>
              <w:t>25</w:t>
            </w:r>
          </w:p>
        </w:tc>
        <w:tc>
          <w:tcPr>
            <w:tcW w:w="1299" w:type="dxa"/>
            <w:shd w:val="clear" w:color="auto" w:fill="auto"/>
            <w:noWrap/>
            <w:vAlign w:val="center"/>
          </w:tcPr>
          <w:p w14:paraId="3C4288C3" w14:textId="5A2DA412" w:rsidR="00F045B9" w:rsidRPr="00DF6DD6" w:rsidRDefault="00413C58" w:rsidP="00BA4CA9">
            <w:pPr>
              <w:pStyle w:val="TAC"/>
              <w:keepNext w:val="0"/>
              <w:rPr>
                <w:rFonts w:eastAsia="MS Mincho"/>
              </w:rPr>
            </w:pPr>
            <w:r>
              <w:rPr>
                <w:rFonts w:eastAsia="MS Mincho"/>
              </w:rPr>
              <w:t>1500</w:t>
            </w:r>
          </w:p>
        </w:tc>
        <w:tc>
          <w:tcPr>
            <w:tcW w:w="867" w:type="dxa"/>
            <w:shd w:val="clear" w:color="auto" w:fill="auto"/>
            <w:vAlign w:val="center"/>
          </w:tcPr>
          <w:p w14:paraId="5F8571B0" w14:textId="23FC1B49" w:rsidR="00F045B9" w:rsidRPr="00DF6DD6" w:rsidRDefault="00413C58" w:rsidP="00BA4CA9">
            <w:pPr>
              <w:pStyle w:val="TAC"/>
              <w:keepNext w:val="0"/>
            </w:pPr>
            <w:r>
              <w:rPr>
                <w:rFonts w:eastAsia="MS Mincho"/>
              </w:rPr>
              <w:t>31.5</w:t>
            </w:r>
          </w:p>
        </w:tc>
        <w:tc>
          <w:tcPr>
            <w:tcW w:w="984"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2538B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58" w:type="dxa"/>
            <w:shd w:val="clear" w:color="auto" w:fill="auto"/>
            <w:vAlign w:val="center"/>
          </w:tcPr>
          <w:p w14:paraId="32048479" w14:textId="6D1B2480" w:rsidR="00F045B9" w:rsidRPr="00DF6DD6" w:rsidRDefault="004725EF" w:rsidP="00BA4CA9">
            <w:pPr>
              <w:pStyle w:val="TAC"/>
              <w:keepNext w:val="0"/>
              <w:rPr>
                <w:rFonts w:eastAsia="MS Mincho"/>
              </w:rPr>
            </w:pPr>
            <w:r>
              <w:rPr>
                <w:rFonts w:eastAsia="MS Mincho"/>
              </w:rPr>
              <w:t xml:space="preserve">n77, </w:t>
            </w:r>
            <w:r w:rsidR="00F045B9" w:rsidRPr="00DF6DD6">
              <w:rPr>
                <w:rFonts w:eastAsia="MS Mincho"/>
              </w:rPr>
              <w:t>n78</w:t>
            </w:r>
          </w:p>
        </w:tc>
        <w:tc>
          <w:tcPr>
            <w:tcW w:w="1167" w:type="dxa"/>
            <w:shd w:val="clear" w:color="auto" w:fill="auto"/>
            <w:noWrap/>
            <w:vAlign w:val="center"/>
          </w:tcPr>
          <w:p w14:paraId="725AF351" w14:textId="19AF83B5" w:rsidR="00F045B9" w:rsidRPr="00DF6DD6" w:rsidRDefault="005950A3" w:rsidP="00BA4CA9">
            <w:pPr>
              <w:pStyle w:val="TAC"/>
              <w:keepNext w:val="0"/>
              <w:rPr>
                <w:rFonts w:eastAsia="MS Mincho"/>
              </w:rPr>
            </w:pPr>
            <w:r>
              <w:rPr>
                <w:rFonts w:eastAsia="MS Mincho"/>
              </w:rPr>
              <w:t>3450</w:t>
            </w:r>
          </w:p>
        </w:tc>
        <w:tc>
          <w:tcPr>
            <w:tcW w:w="746" w:type="dxa"/>
            <w:shd w:val="clear" w:color="auto" w:fill="auto"/>
            <w:noWrap/>
            <w:vAlign w:val="center"/>
          </w:tcPr>
          <w:p w14:paraId="263550B4" w14:textId="7D5C7577" w:rsidR="00F045B9" w:rsidRPr="00DF6DD6" w:rsidRDefault="005950A3" w:rsidP="00BA4CA9">
            <w:pPr>
              <w:pStyle w:val="TAC"/>
              <w:keepNext w:val="0"/>
              <w:rPr>
                <w:rFonts w:eastAsia="MS Mincho"/>
              </w:rPr>
            </w:pPr>
            <w:r>
              <w:rPr>
                <w:rFonts w:eastAsia="MS Mincho"/>
              </w:rPr>
              <w:t>10</w:t>
            </w:r>
          </w:p>
        </w:tc>
        <w:tc>
          <w:tcPr>
            <w:tcW w:w="877" w:type="dxa"/>
            <w:shd w:val="clear" w:color="auto" w:fill="auto"/>
            <w:noWrap/>
            <w:vAlign w:val="center"/>
          </w:tcPr>
          <w:p w14:paraId="6665E0FB" w14:textId="5F1357B4" w:rsidR="00F045B9" w:rsidRPr="00DF6DD6" w:rsidRDefault="005950A3" w:rsidP="00BA4CA9">
            <w:pPr>
              <w:pStyle w:val="TAC"/>
              <w:keepNext w:val="0"/>
              <w:rPr>
                <w:rFonts w:eastAsia="MS Mincho"/>
              </w:rPr>
            </w:pPr>
            <w:r>
              <w:rPr>
                <w:rFonts w:eastAsia="MS Mincho"/>
              </w:rPr>
              <w:t>50</w:t>
            </w:r>
          </w:p>
        </w:tc>
        <w:tc>
          <w:tcPr>
            <w:tcW w:w="1299" w:type="dxa"/>
            <w:shd w:val="clear" w:color="auto" w:fill="auto"/>
            <w:noWrap/>
            <w:vAlign w:val="center"/>
          </w:tcPr>
          <w:p w14:paraId="6D74E3FC" w14:textId="04188FCD" w:rsidR="00F045B9" w:rsidRPr="00DF6DD6" w:rsidRDefault="005950A3" w:rsidP="00BA4CA9">
            <w:pPr>
              <w:pStyle w:val="TAC"/>
              <w:keepNext w:val="0"/>
              <w:rPr>
                <w:rFonts w:eastAsia="MS Mincho"/>
              </w:rPr>
            </w:pPr>
            <w:r>
              <w:rPr>
                <w:rFonts w:eastAsia="MS Mincho"/>
              </w:rPr>
              <w:t>3450</w:t>
            </w:r>
          </w:p>
        </w:tc>
        <w:tc>
          <w:tcPr>
            <w:tcW w:w="86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984"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2538B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58"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6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984"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2538B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58"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6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984"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2538B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58"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67" w:type="dxa"/>
            <w:shd w:val="clear" w:color="auto" w:fill="auto"/>
            <w:vAlign w:val="center"/>
          </w:tcPr>
          <w:p w14:paraId="043AB920" w14:textId="77777777" w:rsidR="00F045B9" w:rsidRPr="00DF6DD6" w:rsidRDefault="00F045B9" w:rsidP="00BA4CA9">
            <w:pPr>
              <w:pStyle w:val="TAC"/>
              <w:keepNext w:val="0"/>
            </w:pPr>
            <w:r w:rsidRPr="00DF6DD6">
              <w:t>N/A</w:t>
            </w:r>
          </w:p>
        </w:tc>
        <w:tc>
          <w:tcPr>
            <w:tcW w:w="984"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2538B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58"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2538B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58"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2538B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58"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6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984"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2538B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984"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2538B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58"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2538B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58"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2538B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58"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2538B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58"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6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984"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2538B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58"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6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2538B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6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984"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2538B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58"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6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2538B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58"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6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2538B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58"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6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2538B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58"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6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984"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2538B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58"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6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984"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2538B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58"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67" w:type="dxa"/>
            <w:shd w:val="clear" w:color="auto" w:fill="auto"/>
            <w:vAlign w:val="center"/>
          </w:tcPr>
          <w:p w14:paraId="203DA89A" w14:textId="77777777" w:rsidR="00F045B9" w:rsidRPr="00DF6DD6" w:rsidRDefault="00F045B9" w:rsidP="00BA4CA9">
            <w:pPr>
              <w:pStyle w:val="TAC"/>
              <w:keepNext w:val="0"/>
            </w:pPr>
            <w:r w:rsidRPr="00DF6DD6">
              <w:t>N/A</w:t>
            </w:r>
          </w:p>
        </w:tc>
        <w:tc>
          <w:tcPr>
            <w:tcW w:w="984"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2538B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58"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67" w:type="dxa"/>
            <w:shd w:val="clear" w:color="auto" w:fill="auto"/>
            <w:vAlign w:val="center"/>
          </w:tcPr>
          <w:p w14:paraId="0C2183B5" w14:textId="77777777" w:rsidR="00F045B9" w:rsidRPr="00DF6DD6" w:rsidRDefault="00F045B9" w:rsidP="00BA4CA9">
            <w:pPr>
              <w:pStyle w:val="TAC"/>
              <w:keepNext w:val="0"/>
            </w:pPr>
            <w:r w:rsidRPr="00DF6DD6">
              <w:t>N/A</w:t>
            </w:r>
          </w:p>
        </w:tc>
        <w:tc>
          <w:tcPr>
            <w:tcW w:w="984"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2538B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58"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67" w:type="dxa"/>
            <w:shd w:val="clear" w:color="auto" w:fill="auto"/>
            <w:vAlign w:val="center"/>
          </w:tcPr>
          <w:p w14:paraId="5BE3194A" w14:textId="77777777" w:rsidR="00F045B9" w:rsidRPr="00DF6DD6" w:rsidRDefault="00F045B9" w:rsidP="00BA4CA9">
            <w:pPr>
              <w:pStyle w:val="TAC"/>
              <w:keepNext w:val="0"/>
            </w:pPr>
            <w:r w:rsidRPr="00DF6DD6">
              <w:t>15.7</w:t>
            </w:r>
          </w:p>
        </w:tc>
        <w:tc>
          <w:tcPr>
            <w:tcW w:w="984"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2538B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58"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67" w:type="dxa"/>
            <w:shd w:val="clear" w:color="auto" w:fill="auto"/>
            <w:vAlign w:val="center"/>
          </w:tcPr>
          <w:p w14:paraId="4A8250DC" w14:textId="77777777" w:rsidR="00F045B9" w:rsidRPr="00DF6DD6" w:rsidRDefault="00F045B9" w:rsidP="00BA4CA9">
            <w:pPr>
              <w:pStyle w:val="TAC"/>
              <w:keepNext w:val="0"/>
            </w:pPr>
            <w:r w:rsidRPr="00DF6DD6">
              <w:t>N/A</w:t>
            </w:r>
          </w:p>
        </w:tc>
        <w:tc>
          <w:tcPr>
            <w:tcW w:w="984"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2538B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58"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67" w:type="dxa"/>
            <w:shd w:val="clear" w:color="auto" w:fill="auto"/>
            <w:vAlign w:val="center"/>
          </w:tcPr>
          <w:p w14:paraId="29E7ED92" w14:textId="77777777" w:rsidR="00F045B9" w:rsidRPr="00DF6DD6" w:rsidRDefault="00F045B9" w:rsidP="00BA4CA9">
            <w:pPr>
              <w:pStyle w:val="TAC"/>
              <w:keepNext w:val="0"/>
            </w:pPr>
            <w:r w:rsidRPr="00DF6DD6">
              <w:t>N/A</w:t>
            </w:r>
          </w:p>
        </w:tc>
        <w:tc>
          <w:tcPr>
            <w:tcW w:w="984"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2538B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58"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67" w:type="dxa"/>
            <w:shd w:val="clear" w:color="auto" w:fill="auto"/>
            <w:vAlign w:val="center"/>
          </w:tcPr>
          <w:p w14:paraId="5025F3B4" w14:textId="77777777" w:rsidR="00F045B9" w:rsidRPr="00DF6DD6" w:rsidRDefault="00F045B9" w:rsidP="00BA4CA9">
            <w:pPr>
              <w:pStyle w:val="TAC"/>
              <w:keepNext w:val="0"/>
            </w:pPr>
            <w:r w:rsidRPr="00DF6DD6">
              <w:t>3.3</w:t>
            </w:r>
          </w:p>
        </w:tc>
        <w:tc>
          <w:tcPr>
            <w:tcW w:w="984"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2538B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58"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6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2538B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58"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67" w:type="dxa"/>
            <w:shd w:val="clear" w:color="auto" w:fill="auto"/>
            <w:vAlign w:val="center"/>
          </w:tcPr>
          <w:p w14:paraId="01A1A1B9" w14:textId="77777777" w:rsidR="00F045B9" w:rsidRPr="00DF6DD6" w:rsidRDefault="00F045B9" w:rsidP="00BA4CA9">
            <w:pPr>
              <w:pStyle w:val="TAC"/>
              <w:keepNext w:val="0"/>
            </w:pPr>
            <w:r w:rsidRPr="00DF6DD6">
              <w:t>15.2</w:t>
            </w:r>
          </w:p>
        </w:tc>
        <w:tc>
          <w:tcPr>
            <w:tcW w:w="984"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2538B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58"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6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984"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2538B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58"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6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2538B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58"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6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984"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2538B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58"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6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2538B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58"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6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984"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2538B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58"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6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2538B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58"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6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2538B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58"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6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984"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2538B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58"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6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984"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2538B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58"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6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984"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2538B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58"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984"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2538B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58"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6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984"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2538B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58"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984"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2538BA">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58"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6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984"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2538BA">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58"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6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984"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2538BA">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58"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6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984"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2538B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58"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6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984"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2538B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58"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6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984"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2538B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58"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6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984"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2538B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58"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6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984"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2538B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58"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6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984"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2538B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58"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6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984"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2538B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58"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6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2538B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58"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6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984"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2538B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58"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6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984"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2538B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58"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6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984"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2538B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58"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6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984"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2538B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58"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6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984"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2538B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58"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6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984"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2538B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58"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6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984"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2538B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58"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6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984"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2538B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58"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6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2538B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58"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6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2538B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58"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6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984"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2538B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58"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6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2538B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58"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6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2538B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58"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6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984"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2538B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58"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6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984"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2538B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58"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6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984"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2538B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58"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6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984"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2538B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58"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2538B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58"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6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2538B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58"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6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984"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2538B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58"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6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2538B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58"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6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2538B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58"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6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984"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2538B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58"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6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984"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2538B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58"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2538B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58"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2538B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58"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2538B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58"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2538B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58"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6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984"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2538B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58"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6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2538B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58"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6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2538B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58"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6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984"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2538B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6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2538B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58"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6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2538B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58"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6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984"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2538B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58"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984"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2538B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6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2538B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6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2538B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6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984"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2538B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6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984"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2538B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6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984"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2538B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58"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6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2538B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6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2538B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6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984"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2538BA">
        <w:trPr>
          <w:trHeight w:val="54"/>
          <w:jc w:val="center"/>
        </w:trPr>
        <w:tc>
          <w:tcPr>
            <w:tcW w:w="1928" w:type="dxa"/>
            <w:vMerge w:val="restart"/>
            <w:shd w:val="clear" w:color="auto" w:fill="auto"/>
            <w:vAlign w:val="center"/>
          </w:tcPr>
          <w:p w14:paraId="076B78BC" w14:textId="77777777" w:rsidR="00E541AD" w:rsidRDefault="00E541AD" w:rsidP="00E541AD">
            <w:pPr>
              <w:pStyle w:val="TAC"/>
              <w:keepNext w:val="0"/>
              <w:rPr>
                <w:rFonts w:eastAsia="Malgun Gothic"/>
                <w:szCs w:val="18"/>
                <w:lang w:eastAsia="ko-KR"/>
              </w:rPr>
            </w:pPr>
            <w:r>
              <w:rPr>
                <w:rFonts w:eastAsia="Malgun Gothic"/>
                <w:szCs w:val="18"/>
                <w:lang w:eastAsia="ko-KR"/>
              </w:rPr>
              <w:t>DC_3A-19A_n77A</w:t>
            </w:r>
          </w:p>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58"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3D51652B" w:rsidR="00F045B9" w:rsidRPr="00DF6DD6" w:rsidRDefault="00A04AEF" w:rsidP="00BA4CA9">
            <w:pPr>
              <w:pStyle w:val="TAC"/>
              <w:keepNext w:val="0"/>
            </w:pPr>
            <w:r>
              <w:rPr>
                <w:lang w:val="en-US" w:eastAsia="ko-KR"/>
              </w:rPr>
              <w:t>1775</w:t>
            </w:r>
          </w:p>
        </w:tc>
        <w:tc>
          <w:tcPr>
            <w:tcW w:w="746" w:type="dxa"/>
            <w:shd w:val="clear" w:color="auto" w:fill="auto"/>
            <w:noWrap/>
          </w:tcPr>
          <w:p w14:paraId="22039641" w14:textId="76A2F736" w:rsidR="00F045B9" w:rsidRPr="00DF6DD6" w:rsidRDefault="009C3E08" w:rsidP="00BA4CA9">
            <w:pPr>
              <w:pStyle w:val="TAC"/>
              <w:keepNext w:val="0"/>
            </w:pPr>
            <w:r>
              <w:rPr>
                <w:lang w:val="en-US" w:eastAsia="ko-KR"/>
              </w:rPr>
              <w:t>5</w:t>
            </w:r>
          </w:p>
        </w:tc>
        <w:tc>
          <w:tcPr>
            <w:tcW w:w="877" w:type="dxa"/>
            <w:shd w:val="clear" w:color="auto" w:fill="auto"/>
            <w:noWrap/>
          </w:tcPr>
          <w:p w14:paraId="7EA7EDE3" w14:textId="64F2D597" w:rsidR="00F045B9" w:rsidRPr="00DF6DD6" w:rsidRDefault="009C3E08" w:rsidP="00BA4CA9">
            <w:pPr>
              <w:pStyle w:val="TAC"/>
              <w:keepNext w:val="0"/>
            </w:pPr>
            <w:r>
              <w:rPr>
                <w:lang w:val="en-US" w:eastAsia="ko-KR"/>
              </w:rPr>
              <w:t>25</w:t>
            </w:r>
          </w:p>
        </w:tc>
        <w:tc>
          <w:tcPr>
            <w:tcW w:w="1299" w:type="dxa"/>
            <w:shd w:val="clear" w:color="auto" w:fill="auto"/>
            <w:noWrap/>
          </w:tcPr>
          <w:p w14:paraId="0B5E191A" w14:textId="52F8EF2D" w:rsidR="00F045B9" w:rsidRPr="00DF6DD6" w:rsidRDefault="009C3E08" w:rsidP="00BA4CA9">
            <w:pPr>
              <w:pStyle w:val="TAC"/>
              <w:keepNext w:val="0"/>
            </w:pPr>
            <w:r>
              <w:rPr>
                <w:lang w:val="en-US" w:eastAsia="ko-KR"/>
              </w:rPr>
              <w:t>1850</w:t>
            </w:r>
          </w:p>
        </w:tc>
        <w:tc>
          <w:tcPr>
            <w:tcW w:w="867" w:type="dxa"/>
            <w:shd w:val="clear" w:color="auto" w:fill="auto"/>
          </w:tcPr>
          <w:p w14:paraId="33F5A2D5" w14:textId="32FC6BB6" w:rsidR="00F045B9" w:rsidRPr="00DF6DD6" w:rsidRDefault="008A750B" w:rsidP="00BA4CA9">
            <w:pPr>
              <w:pStyle w:val="TAC"/>
              <w:keepNext w:val="0"/>
            </w:pPr>
            <w:r>
              <w:rPr>
                <w:lang w:val="en-US" w:eastAsia="ko-KR"/>
              </w:rPr>
              <w:t>17.3</w:t>
            </w:r>
          </w:p>
        </w:tc>
        <w:tc>
          <w:tcPr>
            <w:tcW w:w="984"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2538B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18BD0135" w:rsidR="00F045B9" w:rsidRPr="00DF6DD6" w:rsidRDefault="008A750B" w:rsidP="00BA4CA9">
            <w:pPr>
              <w:pStyle w:val="TAC"/>
              <w:keepNext w:val="0"/>
            </w:pPr>
            <w:r>
              <w:rPr>
                <w:lang w:val="en-US" w:eastAsia="ko-KR"/>
              </w:rPr>
              <w:t>835</w:t>
            </w:r>
          </w:p>
        </w:tc>
        <w:tc>
          <w:tcPr>
            <w:tcW w:w="746" w:type="dxa"/>
            <w:shd w:val="clear" w:color="auto" w:fill="auto"/>
            <w:noWrap/>
          </w:tcPr>
          <w:p w14:paraId="2309FDA3" w14:textId="25E40ACC" w:rsidR="00F045B9" w:rsidRPr="00DF6DD6" w:rsidRDefault="008A750B" w:rsidP="00BA4CA9">
            <w:pPr>
              <w:pStyle w:val="TAC"/>
              <w:keepNext w:val="0"/>
            </w:pPr>
            <w:r>
              <w:rPr>
                <w:lang w:val="en-US" w:eastAsia="ko-KR"/>
              </w:rPr>
              <w:t>5</w:t>
            </w:r>
          </w:p>
        </w:tc>
        <w:tc>
          <w:tcPr>
            <w:tcW w:w="877" w:type="dxa"/>
            <w:shd w:val="clear" w:color="auto" w:fill="auto"/>
            <w:noWrap/>
          </w:tcPr>
          <w:p w14:paraId="51542484" w14:textId="387F04F5" w:rsidR="00F045B9" w:rsidRPr="00DF6DD6" w:rsidRDefault="008A750B" w:rsidP="00BA4CA9">
            <w:pPr>
              <w:pStyle w:val="TAC"/>
              <w:keepNext w:val="0"/>
            </w:pPr>
            <w:r>
              <w:rPr>
                <w:lang w:val="en-US" w:eastAsia="ko-KR"/>
              </w:rPr>
              <w:t>25</w:t>
            </w:r>
          </w:p>
        </w:tc>
        <w:tc>
          <w:tcPr>
            <w:tcW w:w="1299" w:type="dxa"/>
            <w:shd w:val="clear" w:color="auto" w:fill="auto"/>
            <w:noWrap/>
          </w:tcPr>
          <w:p w14:paraId="2409AEAD" w14:textId="7BEE0477" w:rsidR="00F045B9" w:rsidRPr="00DF6DD6" w:rsidRDefault="008A750B" w:rsidP="00BA4CA9">
            <w:pPr>
              <w:pStyle w:val="TAC"/>
              <w:keepNext w:val="0"/>
            </w:pPr>
            <w:r>
              <w:rPr>
                <w:lang w:val="en-US" w:eastAsia="ko-KR"/>
              </w:rPr>
              <w:t>880</w:t>
            </w:r>
          </w:p>
        </w:tc>
        <w:tc>
          <w:tcPr>
            <w:tcW w:w="86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2538B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58" w:type="dxa"/>
            <w:shd w:val="clear" w:color="auto" w:fill="auto"/>
          </w:tcPr>
          <w:p w14:paraId="18E461B3" w14:textId="28E43426" w:rsidR="00F045B9" w:rsidRPr="00DF6DD6" w:rsidRDefault="008A750B" w:rsidP="00BA4CA9">
            <w:pPr>
              <w:pStyle w:val="TAC"/>
              <w:keepNext w:val="0"/>
            </w:pPr>
            <w:r>
              <w:t xml:space="preserve">N77, </w:t>
            </w:r>
            <w:r w:rsidR="00F045B9" w:rsidRPr="00DF6DD6">
              <w:t>n7</w:t>
            </w:r>
            <w:r w:rsidR="00F045B9">
              <w:t>8</w:t>
            </w:r>
          </w:p>
        </w:tc>
        <w:tc>
          <w:tcPr>
            <w:tcW w:w="1167" w:type="dxa"/>
            <w:shd w:val="clear" w:color="auto" w:fill="auto"/>
            <w:noWrap/>
          </w:tcPr>
          <w:p w14:paraId="0C84D44A" w14:textId="752E44C9" w:rsidR="00F045B9" w:rsidRPr="00DF6DD6" w:rsidRDefault="008A750B" w:rsidP="00BA4CA9">
            <w:pPr>
              <w:pStyle w:val="TAC"/>
              <w:keepNext w:val="0"/>
            </w:pPr>
            <w:r>
              <w:rPr>
                <w:lang w:val="en-US" w:eastAsia="ko-KR"/>
              </w:rPr>
              <w:t>3520</w:t>
            </w:r>
          </w:p>
        </w:tc>
        <w:tc>
          <w:tcPr>
            <w:tcW w:w="746" w:type="dxa"/>
            <w:shd w:val="clear" w:color="auto" w:fill="auto"/>
            <w:noWrap/>
          </w:tcPr>
          <w:p w14:paraId="5ED0E091" w14:textId="0B11C118" w:rsidR="00F045B9" w:rsidRPr="00DF6DD6" w:rsidRDefault="008A750B" w:rsidP="00BA4CA9">
            <w:pPr>
              <w:pStyle w:val="TAC"/>
              <w:keepNext w:val="0"/>
            </w:pPr>
            <w:r>
              <w:rPr>
                <w:lang w:val="en-US" w:eastAsia="ko-KR"/>
              </w:rPr>
              <w:t>10</w:t>
            </w:r>
          </w:p>
        </w:tc>
        <w:tc>
          <w:tcPr>
            <w:tcW w:w="877" w:type="dxa"/>
            <w:shd w:val="clear" w:color="auto" w:fill="auto"/>
            <w:noWrap/>
          </w:tcPr>
          <w:p w14:paraId="0E43F1AC" w14:textId="432962C0" w:rsidR="00F045B9" w:rsidRPr="00DF6DD6" w:rsidRDefault="008A750B" w:rsidP="00BA4CA9">
            <w:pPr>
              <w:pStyle w:val="TAC"/>
              <w:keepNext w:val="0"/>
            </w:pPr>
            <w:r>
              <w:rPr>
                <w:lang w:val="en-US" w:eastAsia="ko-KR"/>
              </w:rPr>
              <w:t>50</w:t>
            </w:r>
          </w:p>
        </w:tc>
        <w:tc>
          <w:tcPr>
            <w:tcW w:w="1299" w:type="dxa"/>
            <w:shd w:val="clear" w:color="auto" w:fill="auto"/>
            <w:noWrap/>
          </w:tcPr>
          <w:p w14:paraId="5F9B028A" w14:textId="25BE3FF6" w:rsidR="00F045B9" w:rsidRPr="00DF6DD6" w:rsidRDefault="008A750B" w:rsidP="00BA4CA9">
            <w:pPr>
              <w:pStyle w:val="TAC"/>
              <w:keepNext w:val="0"/>
            </w:pPr>
            <w:r>
              <w:rPr>
                <w:lang w:val="en-US" w:eastAsia="ko-KR"/>
              </w:rPr>
              <w:t>3520</w:t>
            </w:r>
          </w:p>
        </w:tc>
        <w:tc>
          <w:tcPr>
            <w:tcW w:w="86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2538B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58"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6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2538B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6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984"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2538B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6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2538B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67" w:type="dxa"/>
            <w:shd w:val="clear" w:color="auto" w:fill="auto"/>
          </w:tcPr>
          <w:p w14:paraId="20564724" w14:textId="419613E2" w:rsidR="00F045B9" w:rsidRPr="00DF6DD6" w:rsidRDefault="006E35DB" w:rsidP="00BA4CA9">
            <w:pPr>
              <w:pStyle w:val="TAC"/>
              <w:keepNext w:val="0"/>
              <w:rPr>
                <w:rFonts w:eastAsia="Malgun Gothic"/>
                <w:kern w:val="2"/>
                <w:szCs w:val="24"/>
                <w:lang w:val="en-US" w:eastAsia="ko-KR"/>
              </w:rPr>
            </w:pPr>
            <w:r>
              <w:t>5.5</w:t>
            </w:r>
          </w:p>
        </w:tc>
        <w:tc>
          <w:tcPr>
            <w:tcW w:w="984"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2538B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6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2538B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58"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6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984"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2538B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58"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6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984"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2538B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58"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6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984"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2538B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58"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6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984"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2538B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58"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6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984"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2538B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58"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6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2538B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58"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6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2538B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58"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6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2538B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58"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6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984" w:type="dxa"/>
            <w:shd w:val="clear" w:color="auto" w:fill="auto"/>
          </w:tcPr>
          <w:p w14:paraId="3C00BEE2" w14:textId="562DB2A4" w:rsidR="00F045B9" w:rsidRPr="00DF6DD6" w:rsidRDefault="00F045B9" w:rsidP="00BA4CA9">
            <w:pPr>
              <w:pStyle w:val="TAC"/>
              <w:keepNext w:val="0"/>
              <w:rPr>
                <w:lang w:eastAsia="zh-CN"/>
              </w:rPr>
            </w:pPr>
            <w:r w:rsidRPr="00DF6DD6">
              <w:t>IMD4</w:t>
            </w:r>
            <w:r w:rsidR="00075E93">
              <w:rPr>
                <w:vertAlign w:val="superscript"/>
              </w:rPr>
              <w:t>2</w:t>
            </w:r>
          </w:p>
        </w:tc>
      </w:tr>
      <w:tr w:rsidR="00F045B9" w:rsidRPr="00DF6DD6" w14:paraId="64F09B8B" w14:textId="77777777" w:rsidTr="002538B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58"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6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2538B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58"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0EA87C8A" w:rsidR="00F045B9" w:rsidRPr="00DF6DD6" w:rsidRDefault="00075E93" w:rsidP="00BA4CA9">
            <w:pPr>
              <w:pStyle w:val="TAC"/>
              <w:keepNext w:val="0"/>
            </w:pPr>
            <w:r>
              <w:rPr>
                <w:lang w:val="en-US" w:eastAsia="ko-KR"/>
              </w:rPr>
              <w:t>1767.5</w:t>
            </w:r>
          </w:p>
        </w:tc>
        <w:tc>
          <w:tcPr>
            <w:tcW w:w="746" w:type="dxa"/>
            <w:shd w:val="clear" w:color="auto" w:fill="auto"/>
            <w:noWrap/>
          </w:tcPr>
          <w:p w14:paraId="5D331B5E" w14:textId="70BE6823" w:rsidR="00F045B9" w:rsidRPr="00DF6DD6" w:rsidRDefault="00075E93" w:rsidP="00BA4CA9">
            <w:pPr>
              <w:pStyle w:val="TAC"/>
              <w:keepNext w:val="0"/>
            </w:pPr>
            <w:r>
              <w:rPr>
                <w:lang w:val="en-US" w:eastAsia="ko-KR"/>
              </w:rPr>
              <w:t>5</w:t>
            </w:r>
          </w:p>
        </w:tc>
        <w:tc>
          <w:tcPr>
            <w:tcW w:w="877" w:type="dxa"/>
            <w:shd w:val="clear" w:color="auto" w:fill="auto"/>
            <w:noWrap/>
          </w:tcPr>
          <w:p w14:paraId="0CADCC97" w14:textId="53ADF4C9" w:rsidR="00F045B9" w:rsidRPr="00DF6DD6" w:rsidRDefault="00075E93" w:rsidP="00BA4CA9">
            <w:pPr>
              <w:pStyle w:val="TAC"/>
              <w:keepNext w:val="0"/>
            </w:pPr>
            <w:r>
              <w:rPr>
                <w:lang w:val="en-US" w:eastAsia="ko-KR"/>
              </w:rPr>
              <w:t>25</w:t>
            </w:r>
          </w:p>
        </w:tc>
        <w:tc>
          <w:tcPr>
            <w:tcW w:w="1299" w:type="dxa"/>
            <w:shd w:val="clear" w:color="auto" w:fill="auto"/>
            <w:noWrap/>
          </w:tcPr>
          <w:p w14:paraId="028E6326" w14:textId="5394966A" w:rsidR="00F045B9" w:rsidRPr="00DF6DD6" w:rsidRDefault="00075E93" w:rsidP="00BA4CA9">
            <w:pPr>
              <w:pStyle w:val="TAC"/>
              <w:keepNext w:val="0"/>
            </w:pPr>
            <w:r>
              <w:rPr>
                <w:lang w:val="en-US" w:eastAsia="ko-KR"/>
              </w:rPr>
              <w:t>1862.5</w:t>
            </w:r>
          </w:p>
        </w:tc>
        <w:tc>
          <w:tcPr>
            <w:tcW w:w="867" w:type="dxa"/>
            <w:shd w:val="clear" w:color="auto" w:fill="auto"/>
          </w:tcPr>
          <w:p w14:paraId="2B7E5550" w14:textId="065B40B8" w:rsidR="00F045B9" w:rsidRPr="00DF6DD6" w:rsidRDefault="00075E93" w:rsidP="00BA4CA9">
            <w:pPr>
              <w:pStyle w:val="TAC"/>
              <w:keepNext w:val="0"/>
            </w:pPr>
            <w:r>
              <w:rPr>
                <w:lang w:val="en-US" w:eastAsia="ko-KR"/>
              </w:rPr>
              <w:t>30.8</w:t>
            </w:r>
          </w:p>
        </w:tc>
        <w:tc>
          <w:tcPr>
            <w:tcW w:w="984"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2538B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58"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5CE8F02" w:rsidR="00F045B9" w:rsidRPr="00DF6DD6" w:rsidRDefault="005C5733" w:rsidP="00BA4CA9">
            <w:pPr>
              <w:pStyle w:val="TAC"/>
              <w:keepNext w:val="0"/>
            </w:pPr>
            <w:r>
              <w:rPr>
                <w:lang w:val="en-US" w:eastAsia="ko-KR"/>
              </w:rPr>
              <w:t>1459.5</w:t>
            </w:r>
          </w:p>
        </w:tc>
        <w:tc>
          <w:tcPr>
            <w:tcW w:w="746" w:type="dxa"/>
            <w:shd w:val="clear" w:color="auto" w:fill="auto"/>
            <w:noWrap/>
          </w:tcPr>
          <w:p w14:paraId="0071D6FB" w14:textId="10513A76" w:rsidR="00F045B9" w:rsidRPr="00DF6DD6" w:rsidRDefault="005C5733" w:rsidP="00BA4CA9">
            <w:pPr>
              <w:pStyle w:val="TAC"/>
              <w:keepNext w:val="0"/>
            </w:pPr>
            <w:r>
              <w:rPr>
                <w:lang w:val="en-US" w:eastAsia="ko-KR"/>
              </w:rPr>
              <w:t>5</w:t>
            </w:r>
          </w:p>
        </w:tc>
        <w:tc>
          <w:tcPr>
            <w:tcW w:w="877" w:type="dxa"/>
            <w:shd w:val="clear" w:color="auto" w:fill="auto"/>
            <w:noWrap/>
          </w:tcPr>
          <w:p w14:paraId="2A510226" w14:textId="173C88BA" w:rsidR="00F045B9" w:rsidRPr="00DF6DD6" w:rsidRDefault="005C5733" w:rsidP="00BA4CA9">
            <w:pPr>
              <w:pStyle w:val="TAC"/>
              <w:keepNext w:val="0"/>
            </w:pPr>
            <w:r>
              <w:rPr>
                <w:lang w:val="en-US" w:eastAsia="ko-KR"/>
              </w:rPr>
              <w:t>25</w:t>
            </w:r>
          </w:p>
        </w:tc>
        <w:tc>
          <w:tcPr>
            <w:tcW w:w="1299" w:type="dxa"/>
            <w:shd w:val="clear" w:color="auto" w:fill="auto"/>
            <w:noWrap/>
          </w:tcPr>
          <w:p w14:paraId="00CC30AB" w14:textId="08560278" w:rsidR="00F045B9" w:rsidRPr="00DF6DD6" w:rsidRDefault="005C5733" w:rsidP="00BA4CA9">
            <w:pPr>
              <w:pStyle w:val="TAC"/>
              <w:keepNext w:val="0"/>
            </w:pPr>
            <w:r>
              <w:rPr>
                <w:lang w:val="en-US" w:eastAsia="ko-KR"/>
              </w:rPr>
              <w:t>1507.5</w:t>
            </w:r>
          </w:p>
        </w:tc>
        <w:tc>
          <w:tcPr>
            <w:tcW w:w="86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2538B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58" w:type="dxa"/>
            <w:shd w:val="clear" w:color="auto" w:fill="auto"/>
          </w:tcPr>
          <w:p w14:paraId="41940E50" w14:textId="1FD8B09F" w:rsidR="00F045B9" w:rsidRPr="00DF6DD6" w:rsidRDefault="00CE3558" w:rsidP="00BA4CA9">
            <w:pPr>
              <w:pStyle w:val="TAC"/>
              <w:keepNext w:val="0"/>
            </w:pPr>
            <w:r>
              <w:t xml:space="preserve">N77, </w:t>
            </w:r>
            <w:r w:rsidR="00F045B9" w:rsidRPr="00DF6DD6">
              <w:t>n78</w:t>
            </w:r>
          </w:p>
        </w:tc>
        <w:tc>
          <w:tcPr>
            <w:tcW w:w="1167" w:type="dxa"/>
            <w:shd w:val="clear" w:color="auto" w:fill="auto"/>
            <w:noWrap/>
          </w:tcPr>
          <w:p w14:paraId="67F5EF72" w14:textId="66A9603A" w:rsidR="00F045B9" w:rsidRPr="00DF6DD6" w:rsidRDefault="00DD5173" w:rsidP="00BA4CA9">
            <w:pPr>
              <w:pStyle w:val="TAC"/>
              <w:keepNext w:val="0"/>
            </w:pPr>
            <w:r>
              <w:rPr>
                <w:lang w:val="en-US" w:eastAsia="ko-KR"/>
              </w:rPr>
              <w:t>3322</w:t>
            </w:r>
          </w:p>
        </w:tc>
        <w:tc>
          <w:tcPr>
            <w:tcW w:w="746" w:type="dxa"/>
            <w:shd w:val="clear" w:color="auto" w:fill="auto"/>
            <w:noWrap/>
          </w:tcPr>
          <w:p w14:paraId="60EFE731" w14:textId="0ADD787A" w:rsidR="00F045B9" w:rsidRPr="00DF6DD6" w:rsidRDefault="00DD5173" w:rsidP="00BA4CA9">
            <w:pPr>
              <w:pStyle w:val="TAC"/>
              <w:keepNext w:val="0"/>
            </w:pPr>
            <w:r>
              <w:rPr>
                <w:lang w:val="en-US" w:eastAsia="ko-KR"/>
              </w:rPr>
              <w:t>10</w:t>
            </w:r>
          </w:p>
        </w:tc>
        <w:tc>
          <w:tcPr>
            <w:tcW w:w="877" w:type="dxa"/>
            <w:shd w:val="clear" w:color="auto" w:fill="auto"/>
            <w:noWrap/>
          </w:tcPr>
          <w:p w14:paraId="6E852986" w14:textId="6D6386E8" w:rsidR="00F045B9" w:rsidRPr="00DF6DD6" w:rsidRDefault="00DD5173" w:rsidP="00BA4CA9">
            <w:pPr>
              <w:pStyle w:val="TAC"/>
              <w:keepNext w:val="0"/>
            </w:pPr>
            <w:r>
              <w:rPr>
                <w:lang w:val="en-US" w:eastAsia="ko-KR"/>
              </w:rPr>
              <w:t>50</w:t>
            </w:r>
          </w:p>
        </w:tc>
        <w:tc>
          <w:tcPr>
            <w:tcW w:w="1299" w:type="dxa"/>
            <w:shd w:val="clear" w:color="auto" w:fill="auto"/>
            <w:noWrap/>
          </w:tcPr>
          <w:p w14:paraId="0596FB03" w14:textId="1E3B6107" w:rsidR="00F045B9" w:rsidRPr="00DF6DD6" w:rsidRDefault="00DD5173" w:rsidP="00BA4CA9">
            <w:pPr>
              <w:pStyle w:val="TAC"/>
              <w:keepNext w:val="0"/>
            </w:pPr>
            <w:r>
              <w:rPr>
                <w:lang w:val="en-US" w:eastAsia="ko-KR"/>
              </w:rPr>
              <w:t>3322</w:t>
            </w:r>
          </w:p>
        </w:tc>
        <w:tc>
          <w:tcPr>
            <w:tcW w:w="86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2538B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58"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6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984"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2538B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58"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6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2538B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58"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6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2538B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58"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2538B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58"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2538B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58"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6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984"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2538B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58"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6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984"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2538B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58"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6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2538B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58"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6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984"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2538B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58"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6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2538B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58"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6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984"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2538B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58"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6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2538B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58"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6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984"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2538B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58"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6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2538B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58"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6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2538B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58"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6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984"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2538B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58"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6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2538B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58"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6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984"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2538B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58"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67" w:type="dxa"/>
            <w:shd w:val="clear" w:color="auto" w:fill="auto"/>
            <w:vAlign w:val="center"/>
          </w:tcPr>
          <w:p w14:paraId="718CCC5A" w14:textId="77777777" w:rsidR="00F045B9" w:rsidRPr="00DF6DD6" w:rsidRDefault="00F045B9" w:rsidP="00BA4CA9">
            <w:pPr>
              <w:pStyle w:val="TAC"/>
              <w:keepNext w:val="0"/>
            </w:pPr>
            <w:r w:rsidRPr="00DF6DD6">
              <w:t>N/A</w:t>
            </w:r>
          </w:p>
        </w:tc>
        <w:tc>
          <w:tcPr>
            <w:tcW w:w="984"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2538B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58"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67" w:type="dxa"/>
            <w:shd w:val="clear" w:color="auto" w:fill="auto"/>
            <w:vAlign w:val="center"/>
          </w:tcPr>
          <w:p w14:paraId="30F7CBB0" w14:textId="77777777" w:rsidR="00F045B9" w:rsidRPr="00DF6DD6" w:rsidRDefault="00F045B9" w:rsidP="00BA4CA9">
            <w:pPr>
              <w:pStyle w:val="TAC"/>
              <w:keepNext w:val="0"/>
            </w:pPr>
            <w:r w:rsidRPr="00DF6DD6">
              <w:t>10.3</w:t>
            </w:r>
          </w:p>
        </w:tc>
        <w:tc>
          <w:tcPr>
            <w:tcW w:w="984"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2538B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58"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67" w:type="dxa"/>
            <w:shd w:val="clear" w:color="auto" w:fill="auto"/>
            <w:vAlign w:val="center"/>
          </w:tcPr>
          <w:p w14:paraId="4E72070D" w14:textId="77777777" w:rsidR="00F045B9" w:rsidRPr="00DF6DD6" w:rsidRDefault="00F045B9" w:rsidP="00BA4CA9">
            <w:pPr>
              <w:pStyle w:val="TAC"/>
              <w:keepNext w:val="0"/>
            </w:pPr>
            <w:r w:rsidRPr="00DF6DD6">
              <w:t>N/A</w:t>
            </w:r>
          </w:p>
        </w:tc>
        <w:tc>
          <w:tcPr>
            <w:tcW w:w="984"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2538B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58"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67" w:type="dxa"/>
            <w:shd w:val="clear" w:color="auto" w:fill="auto"/>
            <w:vAlign w:val="center"/>
          </w:tcPr>
          <w:p w14:paraId="0E3F97B0" w14:textId="77777777" w:rsidR="00F045B9" w:rsidRPr="00DF6DD6" w:rsidRDefault="00F045B9" w:rsidP="00BA4CA9">
            <w:pPr>
              <w:pStyle w:val="TAC"/>
              <w:keepNext w:val="0"/>
            </w:pPr>
            <w:r w:rsidRPr="00DF6DD6">
              <w:t>5.7</w:t>
            </w:r>
          </w:p>
        </w:tc>
        <w:tc>
          <w:tcPr>
            <w:tcW w:w="984"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2538B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58"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67" w:type="dxa"/>
            <w:shd w:val="clear" w:color="auto" w:fill="auto"/>
            <w:vAlign w:val="center"/>
          </w:tcPr>
          <w:p w14:paraId="23BC45F6" w14:textId="77777777" w:rsidR="00F045B9" w:rsidRPr="00DF6DD6" w:rsidRDefault="00F045B9" w:rsidP="00BA4CA9">
            <w:pPr>
              <w:pStyle w:val="TAC"/>
              <w:keepNext w:val="0"/>
            </w:pPr>
            <w:r w:rsidRPr="00DF6DD6">
              <w:t>N/A</w:t>
            </w:r>
          </w:p>
        </w:tc>
        <w:tc>
          <w:tcPr>
            <w:tcW w:w="984"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2538B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58"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67" w:type="dxa"/>
            <w:shd w:val="clear" w:color="auto" w:fill="auto"/>
            <w:vAlign w:val="center"/>
          </w:tcPr>
          <w:p w14:paraId="2F5377D3" w14:textId="77777777" w:rsidR="00F045B9" w:rsidRPr="00DF6DD6" w:rsidRDefault="00F045B9" w:rsidP="00BA4CA9">
            <w:pPr>
              <w:pStyle w:val="TAC"/>
              <w:keepNext w:val="0"/>
            </w:pPr>
            <w:r w:rsidRPr="00DF6DD6">
              <w:t>N/A</w:t>
            </w:r>
          </w:p>
        </w:tc>
        <w:tc>
          <w:tcPr>
            <w:tcW w:w="984"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2538B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58"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67" w:type="dxa"/>
            <w:shd w:val="clear" w:color="auto" w:fill="auto"/>
            <w:vAlign w:val="center"/>
          </w:tcPr>
          <w:p w14:paraId="2C2A1E0E" w14:textId="77777777" w:rsidR="00F045B9" w:rsidRPr="00DF6DD6" w:rsidRDefault="00F045B9" w:rsidP="00BA4CA9">
            <w:pPr>
              <w:pStyle w:val="TAC"/>
              <w:keepNext w:val="0"/>
            </w:pPr>
            <w:r w:rsidRPr="00DF6DD6">
              <w:t>N/A</w:t>
            </w:r>
          </w:p>
        </w:tc>
        <w:tc>
          <w:tcPr>
            <w:tcW w:w="984"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2538B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58"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67" w:type="dxa"/>
            <w:shd w:val="clear" w:color="auto" w:fill="auto"/>
            <w:vAlign w:val="center"/>
          </w:tcPr>
          <w:p w14:paraId="31BB9249" w14:textId="77777777" w:rsidR="00F045B9" w:rsidRPr="00DF6DD6" w:rsidRDefault="00F045B9" w:rsidP="00BA4CA9">
            <w:pPr>
              <w:pStyle w:val="TAC"/>
              <w:keepNext w:val="0"/>
            </w:pPr>
            <w:r w:rsidRPr="00DF6DD6">
              <w:t>N/A</w:t>
            </w:r>
          </w:p>
        </w:tc>
        <w:tc>
          <w:tcPr>
            <w:tcW w:w="984"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2538B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58"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67" w:type="dxa"/>
            <w:shd w:val="clear" w:color="auto" w:fill="auto"/>
            <w:vAlign w:val="center"/>
          </w:tcPr>
          <w:p w14:paraId="61778217" w14:textId="77777777" w:rsidR="00F045B9" w:rsidRPr="00DF6DD6" w:rsidRDefault="00F045B9" w:rsidP="00BA4CA9">
            <w:pPr>
              <w:pStyle w:val="TAC"/>
              <w:keepNext w:val="0"/>
            </w:pPr>
            <w:r w:rsidRPr="00DF6DD6">
              <w:t>4.5</w:t>
            </w:r>
          </w:p>
        </w:tc>
        <w:tc>
          <w:tcPr>
            <w:tcW w:w="984"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2538B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58"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67" w:type="dxa"/>
            <w:shd w:val="clear" w:color="auto" w:fill="auto"/>
            <w:vAlign w:val="center"/>
          </w:tcPr>
          <w:p w14:paraId="2F6B2207" w14:textId="77777777" w:rsidR="00F045B9" w:rsidRPr="00DF6DD6" w:rsidRDefault="00F045B9" w:rsidP="00BA4CA9">
            <w:pPr>
              <w:pStyle w:val="TAC"/>
              <w:keepNext w:val="0"/>
            </w:pPr>
            <w:r w:rsidRPr="00DF6DD6">
              <w:t>N/A</w:t>
            </w:r>
          </w:p>
        </w:tc>
        <w:tc>
          <w:tcPr>
            <w:tcW w:w="984"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2538B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58"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67" w:type="dxa"/>
            <w:shd w:val="clear" w:color="auto" w:fill="auto"/>
            <w:vAlign w:val="center"/>
          </w:tcPr>
          <w:p w14:paraId="3CF5623C" w14:textId="77777777" w:rsidR="00F045B9" w:rsidRPr="00DF6DD6" w:rsidRDefault="00F045B9" w:rsidP="00BA4CA9">
            <w:pPr>
              <w:pStyle w:val="TAC"/>
              <w:keepNext w:val="0"/>
            </w:pPr>
            <w:r w:rsidRPr="00DF6DD6">
              <w:t>N/A</w:t>
            </w:r>
          </w:p>
        </w:tc>
        <w:tc>
          <w:tcPr>
            <w:tcW w:w="984"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2538B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58"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67" w:type="dxa"/>
            <w:shd w:val="clear" w:color="auto" w:fill="auto"/>
            <w:vAlign w:val="center"/>
          </w:tcPr>
          <w:p w14:paraId="7A025C2F" w14:textId="77777777" w:rsidR="00F045B9" w:rsidRPr="00DF6DD6" w:rsidRDefault="00F045B9" w:rsidP="00BA4CA9">
            <w:pPr>
              <w:pStyle w:val="TAC"/>
              <w:keepNext w:val="0"/>
            </w:pPr>
            <w:r w:rsidRPr="00DF6DD6">
              <w:t>16.4</w:t>
            </w:r>
          </w:p>
        </w:tc>
        <w:tc>
          <w:tcPr>
            <w:tcW w:w="984"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2538B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58"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67" w:type="dxa"/>
            <w:shd w:val="clear" w:color="auto" w:fill="auto"/>
            <w:vAlign w:val="center"/>
          </w:tcPr>
          <w:p w14:paraId="238BB6FF" w14:textId="77777777" w:rsidR="00F045B9" w:rsidRPr="00DF6DD6" w:rsidRDefault="00F045B9" w:rsidP="00BA4CA9">
            <w:pPr>
              <w:pStyle w:val="TAC"/>
              <w:keepNext w:val="0"/>
            </w:pPr>
            <w:r w:rsidRPr="00DF6DD6">
              <w:t>N/A</w:t>
            </w:r>
          </w:p>
        </w:tc>
        <w:tc>
          <w:tcPr>
            <w:tcW w:w="984"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2538B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58"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67" w:type="dxa"/>
            <w:shd w:val="clear" w:color="auto" w:fill="auto"/>
            <w:vAlign w:val="center"/>
          </w:tcPr>
          <w:p w14:paraId="16FCBBC2" w14:textId="77777777" w:rsidR="00F045B9" w:rsidRPr="00DF6DD6" w:rsidRDefault="00F045B9" w:rsidP="00BA4CA9">
            <w:pPr>
              <w:pStyle w:val="TAC"/>
              <w:keepNext w:val="0"/>
            </w:pPr>
            <w:r w:rsidRPr="00DF6DD6">
              <w:t>N/A</w:t>
            </w:r>
          </w:p>
        </w:tc>
        <w:tc>
          <w:tcPr>
            <w:tcW w:w="984"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2538B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58"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67" w:type="dxa"/>
            <w:shd w:val="clear" w:color="auto" w:fill="auto"/>
            <w:vAlign w:val="center"/>
          </w:tcPr>
          <w:p w14:paraId="396AACF4" w14:textId="77777777" w:rsidR="00F045B9" w:rsidRPr="00DF6DD6" w:rsidRDefault="00F045B9" w:rsidP="00BA4CA9">
            <w:pPr>
              <w:pStyle w:val="TAC"/>
              <w:keepNext w:val="0"/>
            </w:pPr>
            <w:r w:rsidRPr="00DF6DD6">
              <w:t>16.3</w:t>
            </w:r>
          </w:p>
        </w:tc>
        <w:tc>
          <w:tcPr>
            <w:tcW w:w="984"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2538B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58"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67" w:type="dxa"/>
            <w:shd w:val="clear" w:color="auto" w:fill="auto"/>
            <w:vAlign w:val="center"/>
          </w:tcPr>
          <w:p w14:paraId="3E1DBA4C" w14:textId="77777777" w:rsidR="00F045B9" w:rsidRPr="00DF6DD6" w:rsidRDefault="00F045B9" w:rsidP="00BA4CA9">
            <w:pPr>
              <w:pStyle w:val="TAC"/>
              <w:keepNext w:val="0"/>
            </w:pPr>
            <w:r w:rsidRPr="00DF6DD6">
              <w:t>N/A</w:t>
            </w:r>
          </w:p>
        </w:tc>
        <w:tc>
          <w:tcPr>
            <w:tcW w:w="984"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2538B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58"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67" w:type="dxa"/>
            <w:shd w:val="clear" w:color="auto" w:fill="auto"/>
            <w:vAlign w:val="center"/>
          </w:tcPr>
          <w:p w14:paraId="7F11AA90" w14:textId="77777777" w:rsidR="00F045B9" w:rsidRPr="00DF6DD6" w:rsidRDefault="00F045B9" w:rsidP="00BA4CA9">
            <w:pPr>
              <w:pStyle w:val="TAC"/>
              <w:keepNext w:val="0"/>
            </w:pPr>
            <w:r w:rsidRPr="00DF6DD6">
              <w:t>N/A</w:t>
            </w:r>
          </w:p>
        </w:tc>
        <w:tc>
          <w:tcPr>
            <w:tcW w:w="984"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2538B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58"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67" w:type="dxa"/>
            <w:shd w:val="clear" w:color="auto" w:fill="auto"/>
            <w:vAlign w:val="center"/>
          </w:tcPr>
          <w:p w14:paraId="27279038" w14:textId="77777777" w:rsidR="00F045B9" w:rsidRPr="00DF6DD6" w:rsidRDefault="00F045B9" w:rsidP="00BA4CA9">
            <w:pPr>
              <w:pStyle w:val="TAC"/>
              <w:keepNext w:val="0"/>
            </w:pPr>
            <w:r w:rsidRPr="00DF6DD6">
              <w:t>4.2</w:t>
            </w:r>
          </w:p>
        </w:tc>
        <w:tc>
          <w:tcPr>
            <w:tcW w:w="984"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2538B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58"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6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984"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2538B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58"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6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984"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CE6FFC8" w14:textId="77777777" w:rsidTr="002538B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6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3B1700" w:rsidRPr="00DF6DD6" w14:paraId="5EE2624B" w14:textId="77777777" w:rsidTr="002538BA">
        <w:trPr>
          <w:trHeight w:val="54"/>
          <w:jc w:val="center"/>
        </w:trPr>
        <w:tc>
          <w:tcPr>
            <w:tcW w:w="1928" w:type="dxa"/>
            <w:vMerge/>
            <w:shd w:val="clear" w:color="auto" w:fill="auto"/>
            <w:vAlign w:val="center"/>
          </w:tcPr>
          <w:p w14:paraId="14EF4D9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B7F3FBD" w14:textId="02C2B8C2"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62D4BA1D" w:rsidR="003B1700" w:rsidRPr="00DF6DD6" w:rsidRDefault="003B1700" w:rsidP="003B1700">
            <w:pPr>
              <w:pStyle w:val="TAC"/>
              <w:keepNext w:val="0"/>
              <w:rPr>
                <w:rFonts w:eastAsia="MS Mincho"/>
              </w:rPr>
            </w:pPr>
            <w:r w:rsidRPr="00DF6DD6">
              <w:rPr>
                <w:lang w:eastAsia="zh-CN"/>
              </w:rPr>
              <w:t>2525</w:t>
            </w:r>
          </w:p>
        </w:tc>
        <w:tc>
          <w:tcPr>
            <w:tcW w:w="746" w:type="dxa"/>
            <w:shd w:val="clear" w:color="auto" w:fill="auto"/>
            <w:noWrap/>
            <w:vAlign w:val="center"/>
          </w:tcPr>
          <w:p w14:paraId="406FC302" w14:textId="4ECEA9B0" w:rsidR="003B1700" w:rsidRPr="00DF6DD6" w:rsidRDefault="003B1700" w:rsidP="003B1700">
            <w:pPr>
              <w:pStyle w:val="TAC"/>
              <w:keepNext w:val="0"/>
              <w:rPr>
                <w:rFonts w:eastAsia="MS Mincho"/>
              </w:rPr>
            </w:pPr>
            <w:r>
              <w:rPr>
                <w:lang w:eastAsia="zh-CN"/>
              </w:rPr>
              <w:t>10</w:t>
            </w:r>
          </w:p>
        </w:tc>
        <w:tc>
          <w:tcPr>
            <w:tcW w:w="877" w:type="dxa"/>
            <w:shd w:val="clear" w:color="auto" w:fill="auto"/>
            <w:noWrap/>
            <w:vAlign w:val="center"/>
          </w:tcPr>
          <w:p w14:paraId="1A98ECB6" w14:textId="69509841" w:rsidR="003B1700" w:rsidRPr="00DF6DD6" w:rsidRDefault="003B1700" w:rsidP="003B1700">
            <w:pPr>
              <w:pStyle w:val="TAC"/>
              <w:keepNext w:val="0"/>
              <w:rPr>
                <w:rFonts w:eastAsia="MS Mincho"/>
              </w:rPr>
            </w:pPr>
            <w:r>
              <w:rPr>
                <w:lang w:eastAsia="zh-CN"/>
              </w:rPr>
              <w:t>50</w:t>
            </w:r>
          </w:p>
        </w:tc>
        <w:tc>
          <w:tcPr>
            <w:tcW w:w="1299" w:type="dxa"/>
            <w:shd w:val="clear" w:color="auto" w:fill="auto"/>
            <w:noWrap/>
            <w:vAlign w:val="center"/>
          </w:tcPr>
          <w:p w14:paraId="77BDB271" w14:textId="77777777" w:rsidR="003B1700" w:rsidRPr="00DF6DD6" w:rsidRDefault="003B1700" w:rsidP="003B1700">
            <w:pPr>
              <w:pStyle w:val="TAC"/>
              <w:keepNext w:val="0"/>
              <w:rPr>
                <w:rFonts w:eastAsia="MS Mincho"/>
              </w:rPr>
            </w:pPr>
            <w:r w:rsidRPr="00DF6DD6">
              <w:rPr>
                <w:lang w:eastAsia="zh-CN"/>
              </w:rPr>
              <w:t>2645</w:t>
            </w:r>
          </w:p>
        </w:tc>
        <w:tc>
          <w:tcPr>
            <w:tcW w:w="867" w:type="dxa"/>
            <w:shd w:val="clear" w:color="auto" w:fill="auto"/>
            <w:vAlign w:val="center"/>
          </w:tcPr>
          <w:p w14:paraId="43739F53" w14:textId="77777777" w:rsidR="003B1700" w:rsidRPr="00DF6DD6" w:rsidRDefault="003B1700" w:rsidP="003B1700">
            <w:pPr>
              <w:pStyle w:val="TAC"/>
              <w:keepNext w:val="0"/>
              <w:rPr>
                <w:rFonts w:eastAsia="MS Mincho"/>
              </w:rPr>
            </w:pPr>
            <w:r w:rsidRPr="00DF6DD6">
              <w:rPr>
                <w:lang w:eastAsia="zh-CN"/>
              </w:rPr>
              <w:t>30.1</w:t>
            </w:r>
          </w:p>
        </w:tc>
        <w:tc>
          <w:tcPr>
            <w:tcW w:w="984" w:type="dxa"/>
            <w:shd w:val="clear" w:color="auto" w:fill="auto"/>
            <w:vAlign w:val="center"/>
          </w:tcPr>
          <w:p w14:paraId="45B3F9CF" w14:textId="77777777" w:rsidR="003B1700" w:rsidRDefault="003B1700" w:rsidP="003B1700">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3B1700" w:rsidRPr="00DF6DD6" w:rsidRDefault="003B1700" w:rsidP="003B1700">
            <w:pPr>
              <w:pStyle w:val="TAC"/>
              <w:keepNext w:val="0"/>
              <w:rPr>
                <w:rFonts w:eastAsia="MS Mincho"/>
              </w:rPr>
            </w:pPr>
            <w:r>
              <w:rPr>
                <w:rFonts w:eastAsia="Malgun Gothic"/>
                <w:lang w:eastAsia="ko-KR"/>
              </w:rPr>
              <w:t xml:space="preserve"> </w:t>
            </w:r>
          </w:p>
        </w:tc>
      </w:tr>
      <w:tr w:rsidR="003B1700" w:rsidRPr="00DF6DD6" w14:paraId="0DB25CD8" w14:textId="77777777" w:rsidTr="002538BA">
        <w:trPr>
          <w:trHeight w:val="54"/>
          <w:jc w:val="center"/>
        </w:trPr>
        <w:tc>
          <w:tcPr>
            <w:tcW w:w="1928" w:type="dxa"/>
            <w:vMerge/>
            <w:shd w:val="clear" w:color="auto" w:fill="auto"/>
            <w:vAlign w:val="center"/>
          </w:tcPr>
          <w:p w14:paraId="2DE1B8A8" w14:textId="77777777" w:rsidR="003B1700" w:rsidRPr="00DF6DD6" w:rsidRDefault="003B1700" w:rsidP="003B1700">
            <w:pPr>
              <w:pStyle w:val="TAC"/>
              <w:keepNext w:val="0"/>
              <w:rPr>
                <w:rFonts w:eastAsia="MS Mincho"/>
              </w:rPr>
            </w:pPr>
          </w:p>
        </w:tc>
        <w:tc>
          <w:tcPr>
            <w:tcW w:w="1058" w:type="dxa"/>
            <w:shd w:val="clear" w:color="auto" w:fill="auto"/>
            <w:vAlign w:val="center"/>
          </w:tcPr>
          <w:p w14:paraId="4775BD9A" w14:textId="60753EAB"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3D34382D" w:rsidR="003B1700" w:rsidRPr="00DF6DD6" w:rsidRDefault="003B1700" w:rsidP="003B1700">
            <w:pPr>
              <w:pStyle w:val="TAC"/>
              <w:keepNext w:val="0"/>
              <w:rPr>
                <w:rFonts w:eastAsia="MS Mincho"/>
              </w:rPr>
            </w:pPr>
            <w:r w:rsidRPr="00DF6DD6">
              <w:rPr>
                <w:lang w:eastAsia="zh-CN"/>
              </w:rPr>
              <w:t>3489</w:t>
            </w:r>
          </w:p>
        </w:tc>
        <w:tc>
          <w:tcPr>
            <w:tcW w:w="746" w:type="dxa"/>
            <w:shd w:val="clear" w:color="auto" w:fill="auto"/>
            <w:noWrap/>
            <w:vAlign w:val="center"/>
          </w:tcPr>
          <w:p w14:paraId="582C8582" w14:textId="3A4013F5" w:rsidR="003B1700" w:rsidRPr="00DF6DD6" w:rsidRDefault="003B1700" w:rsidP="003B1700">
            <w:pPr>
              <w:pStyle w:val="TAC"/>
              <w:keepNext w:val="0"/>
              <w:rPr>
                <w:rFonts w:eastAsia="MS Mincho"/>
              </w:rPr>
            </w:pPr>
            <w:r w:rsidRPr="00DF6DD6">
              <w:rPr>
                <w:lang w:eastAsia="zh-CN"/>
              </w:rPr>
              <w:t>10</w:t>
            </w:r>
          </w:p>
        </w:tc>
        <w:tc>
          <w:tcPr>
            <w:tcW w:w="877" w:type="dxa"/>
            <w:shd w:val="clear" w:color="auto" w:fill="auto"/>
            <w:noWrap/>
            <w:vAlign w:val="center"/>
          </w:tcPr>
          <w:p w14:paraId="3F0AB3ED" w14:textId="1076D90A" w:rsidR="003B1700" w:rsidRPr="00DF6DD6" w:rsidRDefault="003B1700" w:rsidP="003B1700">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3B1700" w:rsidRPr="00DF6DD6" w:rsidRDefault="003B1700" w:rsidP="003B1700">
            <w:pPr>
              <w:pStyle w:val="TAC"/>
              <w:keepNext w:val="0"/>
              <w:rPr>
                <w:rFonts w:eastAsia="MS Mincho"/>
              </w:rPr>
            </w:pPr>
            <w:r w:rsidRPr="00DF6DD6">
              <w:rPr>
                <w:lang w:eastAsia="zh-CN"/>
              </w:rPr>
              <w:t>3489</w:t>
            </w:r>
          </w:p>
        </w:tc>
        <w:tc>
          <w:tcPr>
            <w:tcW w:w="867" w:type="dxa"/>
            <w:shd w:val="clear" w:color="auto" w:fill="auto"/>
            <w:vAlign w:val="center"/>
          </w:tcPr>
          <w:p w14:paraId="1E5D02FF"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984" w:type="dxa"/>
            <w:shd w:val="clear" w:color="auto" w:fill="auto"/>
            <w:vAlign w:val="center"/>
          </w:tcPr>
          <w:p w14:paraId="7148B771" w14:textId="77777777" w:rsidR="003B1700" w:rsidRPr="00DF6DD6" w:rsidRDefault="003B1700" w:rsidP="003B1700">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3B1700" w:rsidRPr="00DF6DD6" w14:paraId="00FE2DC5" w14:textId="77777777" w:rsidTr="002538BA">
        <w:trPr>
          <w:trHeight w:val="54"/>
          <w:jc w:val="center"/>
        </w:trPr>
        <w:tc>
          <w:tcPr>
            <w:tcW w:w="1928" w:type="dxa"/>
            <w:vMerge/>
            <w:shd w:val="clear" w:color="auto" w:fill="auto"/>
            <w:vAlign w:val="center"/>
          </w:tcPr>
          <w:p w14:paraId="0EA08870" w14:textId="77777777" w:rsidR="003B1700" w:rsidRPr="00DF6DD6" w:rsidRDefault="003B1700" w:rsidP="003B1700">
            <w:pPr>
              <w:pStyle w:val="TAC"/>
              <w:keepNext w:val="0"/>
              <w:rPr>
                <w:rFonts w:eastAsia="MS Mincho"/>
              </w:rPr>
            </w:pPr>
          </w:p>
        </w:tc>
        <w:tc>
          <w:tcPr>
            <w:tcW w:w="1058" w:type="dxa"/>
            <w:shd w:val="clear" w:color="auto" w:fill="auto"/>
            <w:vAlign w:val="center"/>
          </w:tcPr>
          <w:p w14:paraId="3F9EEC7B" w14:textId="1D062F35"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20C1EDF" w:rsidR="003B1700" w:rsidRPr="00DF6DD6" w:rsidRDefault="003B1700" w:rsidP="003B170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3E9A3B6F"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5F655597"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3B1700" w:rsidRPr="00DF6DD6" w:rsidRDefault="003B1700" w:rsidP="003B1700">
            <w:pPr>
              <w:pStyle w:val="TAC"/>
              <w:keepNext w:val="0"/>
              <w:rPr>
                <w:rFonts w:eastAsia="MS Mincho"/>
              </w:rPr>
            </w:pPr>
            <w:r w:rsidRPr="00DF6DD6">
              <w:rPr>
                <w:rFonts w:eastAsia="Malgun Gothic"/>
                <w:lang w:eastAsia="ko-KR"/>
              </w:rPr>
              <w:t>879</w:t>
            </w:r>
          </w:p>
        </w:tc>
        <w:tc>
          <w:tcPr>
            <w:tcW w:w="867" w:type="dxa"/>
            <w:shd w:val="clear" w:color="auto" w:fill="auto"/>
            <w:vAlign w:val="center"/>
          </w:tcPr>
          <w:p w14:paraId="15E9EA60" w14:textId="77777777" w:rsidR="003B1700" w:rsidRPr="00DF6DD6" w:rsidRDefault="003B1700" w:rsidP="003B1700">
            <w:pPr>
              <w:pStyle w:val="TAC"/>
              <w:keepNext w:val="0"/>
              <w:rPr>
                <w:rFonts w:eastAsia="MS Mincho"/>
              </w:rPr>
            </w:pPr>
            <w:r w:rsidRPr="00DF6DD6">
              <w:rPr>
                <w:rFonts w:eastAsia="Malgun Gothic"/>
                <w:lang w:eastAsia="ko-KR"/>
              </w:rPr>
              <w:t>30.2</w:t>
            </w:r>
          </w:p>
        </w:tc>
        <w:tc>
          <w:tcPr>
            <w:tcW w:w="984" w:type="dxa"/>
            <w:shd w:val="clear" w:color="auto" w:fill="auto"/>
            <w:vAlign w:val="center"/>
          </w:tcPr>
          <w:p w14:paraId="49D12B62"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3B1700" w:rsidRPr="00DF6DD6" w:rsidRDefault="003B1700" w:rsidP="003B1700">
            <w:pPr>
              <w:pStyle w:val="TAC"/>
              <w:keepNext w:val="0"/>
              <w:rPr>
                <w:rFonts w:eastAsia="MS Mincho"/>
              </w:rPr>
            </w:pPr>
          </w:p>
        </w:tc>
      </w:tr>
      <w:tr w:rsidR="003B1700" w:rsidRPr="00DF6DD6" w14:paraId="15E7D3E9" w14:textId="77777777" w:rsidTr="002538BA">
        <w:trPr>
          <w:trHeight w:val="54"/>
          <w:jc w:val="center"/>
        </w:trPr>
        <w:tc>
          <w:tcPr>
            <w:tcW w:w="1928" w:type="dxa"/>
            <w:vMerge/>
            <w:shd w:val="clear" w:color="auto" w:fill="auto"/>
            <w:vAlign w:val="center"/>
          </w:tcPr>
          <w:p w14:paraId="322E98F0" w14:textId="77777777" w:rsidR="003B1700" w:rsidRPr="00DF6DD6" w:rsidRDefault="003B1700" w:rsidP="003B1700">
            <w:pPr>
              <w:pStyle w:val="TAC"/>
              <w:keepNext w:val="0"/>
              <w:rPr>
                <w:rFonts w:eastAsia="MS Mincho"/>
              </w:rPr>
            </w:pPr>
          </w:p>
        </w:tc>
        <w:tc>
          <w:tcPr>
            <w:tcW w:w="1058" w:type="dxa"/>
            <w:shd w:val="clear" w:color="auto" w:fill="auto"/>
            <w:vAlign w:val="center"/>
          </w:tcPr>
          <w:p w14:paraId="40ADF5C5" w14:textId="60A1FD5B"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1CF5514E" w:rsidR="003B1700" w:rsidRPr="00DF6DD6" w:rsidRDefault="003B1700" w:rsidP="003B170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53EDF537"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25034AC8" w14:textId="6AE525A1"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0A5894A8" w14:textId="77777777" w:rsidR="003B1700" w:rsidRPr="00DF6DD6" w:rsidRDefault="003B1700" w:rsidP="003B1700">
            <w:pPr>
              <w:pStyle w:val="TAC"/>
              <w:keepNext w:val="0"/>
              <w:rPr>
                <w:rFonts w:eastAsia="MS Mincho"/>
              </w:rPr>
            </w:pPr>
            <w:r w:rsidRPr="00DF6DD6">
              <w:rPr>
                <w:rFonts w:eastAsia="Malgun Gothic"/>
                <w:lang w:eastAsia="ko-KR"/>
              </w:rPr>
              <w:t>2670</w:t>
            </w:r>
          </w:p>
        </w:tc>
        <w:tc>
          <w:tcPr>
            <w:tcW w:w="867" w:type="dxa"/>
            <w:shd w:val="clear" w:color="auto" w:fill="auto"/>
            <w:vAlign w:val="center"/>
          </w:tcPr>
          <w:p w14:paraId="034B94C7"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05973C10"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2356F892" w14:textId="77777777" w:rsidTr="002538BA">
        <w:trPr>
          <w:trHeight w:val="54"/>
          <w:jc w:val="center"/>
        </w:trPr>
        <w:tc>
          <w:tcPr>
            <w:tcW w:w="1928" w:type="dxa"/>
            <w:vMerge/>
            <w:shd w:val="clear" w:color="auto" w:fill="auto"/>
            <w:vAlign w:val="center"/>
          </w:tcPr>
          <w:p w14:paraId="79B94E8C" w14:textId="77777777" w:rsidR="003B1700" w:rsidRPr="00DF6DD6" w:rsidRDefault="003B1700" w:rsidP="003B1700">
            <w:pPr>
              <w:pStyle w:val="TAC"/>
              <w:keepNext w:val="0"/>
              <w:rPr>
                <w:rFonts w:eastAsia="MS Mincho"/>
              </w:rPr>
            </w:pPr>
          </w:p>
        </w:tc>
        <w:tc>
          <w:tcPr>
            <w:tcW w:w="1058" w:type="dxa"/>
            <w:shd w:val="clear" w:color="auto" w:fill="auto"/>
            <w:vAlign w:val="center"/>
          </w:tcPr>
          <w:p w14:paraId="55075BAA" w14:textId="2C391EF8"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2C6DC2C9" w:rsidR="003B1700" w:rsidRPr="00DF6DD6" w:rsidRDefault="003B1700" w:rsidP="003B170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01046A7D"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44A9E602"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3B1700" w:rsidRPr="00DF6DD6" w:rsidRDefault="003B1700" w:rsidP="003B1700">
            <w:pPr>
              <w:pStyle w:val="TAC"/>
              <w:keepNext w:val="0"/>
              <w:rPr>
                <w:rFonts w:eastAsia="MS Mincho"/>
              </w:rPr>
            </w:pPr>
            <w:r w:rsidRPr="00DF6DD6">
              <w:rPr>
                <w:rFonts w:eastAsia="Malgun Gothic"/>
                <w:lang w:eastAsia="ko-KR"/>
              </w:rPr>
              <w:t>3429</w:t>
            </w:r>
          </w:p>
        </w:tc>
        <w:tc>
          <w:tcPr>
            <w:tcW w:w="867" w:type="dxa"/>
            <w:shd w:val="clear" w:color="auto" w:fill="auto"/>
            <w:vAlign w:val="center"/>
          </w:tcPr>
          <w:p w14:paraId="2C00FF22"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D488D06" w14:textId="77777777" w:rsidR="003B1700" w:rsidRPr="00DF6DD6" w:rsidRDefault="003B1700" w:rsidP="003B1700">
            <w:pPr>
              <w:pStyle w:val="TAC"/>
              <w:keepNext w:val="0"/>
              <w:rPr>
                <w:rFonts w:eastAsia="MS Mincho"/>
              </w:rPr>
            </w:pPr>
            <w:r>
              <w:rPr>
                <w:rFonts w:eastAsia="Malgun Gothic"/>
                <w:kern w:val="2"/>
                <w:szCs w:val="24"/>
                <w:lang w:val="en-US" w:eastAsia="ko-KR"/>
              </w:rPr>
              <w:t>N/A</w:t>
            </w:r>
          </w:p>
        </w:tc>
      </w:tr>
      <w:tr w:rsidR="003B1700" w:rsidRPr="00DF6DD6" w14:paraId="6C7316D9" w14:textId="77777777" w:rsidTr="002538BA">
        <w:trPr>
          <w:trHeight w:val="54"/>
          <w:jc w:val="center"/>
        </w:trPr>
        <w:tc>
          <w:tcPr>
            <w:tcW w:w="1928" w:type="dxa"/>
            <w:vMerge/>
            <w:shd w:val="clear" w:color="auto" w:fill="auto"/>
            <w:vAlign w:val="center"/>
          </w:tcPr>
          <w:p w14:paraId="5A8AC74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90B4775" w14:textId="55CAD459" w:rsidR="003B1700" w:rsidRPr="00DF6DD6" w:rsidRDefault="003B1700" w:rsidP="003B170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1D41D03F" w:rsidR="003B1700" w:rsidRPr="00DF6DD6" w:rsidRDefault="003B1700" w:rsidP="003B170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B835C67" w:rsidR="003B1700" w:rsidRPr="00DF6DD6" w:rsidRDefault="003B1700" w:rsidP="003B170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42F46339" w:rsidR="003B1700" w:rsidRPr="00DF6DD6" w:rsidRDefault="003B1700" w:rsidP="003B170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3B1700" w:rsidRPr="00DF6DD6" w:rsidRDefault="003B1700" w:rsidP="003B1700">
            <w:pPr>
              <w:pStyle w:val="TAC"/>
              <w:keepNext w:val="0"/>
              <w:rPr>
                <w:rFonts w:eastAsia="MS Mincho"/>
              </w:rPr>
            </w:pPr>
            <w:r w:rsidRPr="00DF6DD6">
              <w:rPr>
                <w:rFonts w:eastAsia="Malgun Gothic"/>
                <w:lang w:eastAsia="ko-KR"/>
              </w:rPr>
              <w:t>875</w:t>
            </w:r>
          </w:p>
        </w:tc>
        <w:tc>
          <w:tcPr>
            <w:tcW w:w="867" w:type="dxa"/>
            <w:shd w:val="clear" w:color="auto" w:fill="auto"/>
            <w:vAlign w:val="center"/>
          </w:tcPr>
          <w:p w14:paraId="240D1848" w14:textId="77777777" w:rsidR="003B1700" w:rsidRPr="00DF6DD6" w:rsidRDefault="003B1700" w:rsidP="003B1700">
            <w:pPr>
              <w:pStyle w:val="TAC"/>
              <w:keepNext w:val="0"/>
              <w:rPr>
                <w:rFonts w:eastAsia="MS Mincho"/>
              </w:rPr>
            </w:pPr>
            <w:r w:rsidRPr="00DF6DD6">
              <w:rPr>
                <w:rFonts w:eastAsia="Malgun Gothic"/>
                <w:lang w:eastAsia="ko-KR"/>
              </w:rPr>
              <w:t>3.3</w:t>
            </w:r>
          </w:p>
        </w:tc>
        <w:tc>
          <w:tcPr>
            <w:tcW w:w="984" w:type="dxa"/>
            <w:shd w:val="clear" w:color="auto" w:fill="auto"/>
            <w:vAlign w:val="center"/>
          </w:tcPr>
          <w:p w14:paraId="256935C9" w14:textId="77777777" w:rsidR="003B1700" w:rsidRDefault="003B1700" w:rsidP="003B1700">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3B1700" w:rsidRPr="00DF6DD6" w:rsidRDefault="003B1700" w:rsidP="003B1700">
            <w:pPr>
              <w:pStyle w:val="TAC"/>
              <w:keepNext w:val="0"/>
              <w:rPr>
                <w:rFonts w:eastAsia="MS Mincho"/>
              </w:rPr>
            </w:pPr>
          </w:p>
        </w:tc>
      </w:tr>
      <w:tr w:rsidR="003B1700" w:rsidRPr="00DF6DD6" w14:paraId="49CEF63F" w14:textId="77777777" w:rsidTr="002538BA">
        <w:trPr>
          <w:trHeight w:val="54"/>
          <w:jc w:val="center"/>
        </w:trPr>
        <w:tc>
          <w:tcPr>
            <w:tcW w:w="1928" w:type="dxa"/>
            <w:vMerge/>
            <w:shd w:val="clear" w:color="auto" w:fill="auto"/>
            <w:vAlign w:val="center"/>
          </w:tcPr>
          <w:p w14:paraId="1640782C" w14:textId="77777777" w:rsidR="003B1700" w:rsidRPr="00DF6DD6" w:rsidRDefault="003B1700" w:rsidP="003B1700">
            <w:pPr>
              <w:pStyle w:val="TAC"/>
              <w:keepNext w:val="0"/>
              <w:rPr>
                <w:rFonts w:eastAsia="MS Mincho"/>
              </w:rPr>
            </w:pPr>
          </w:p>
        </w:tc>
        <w:tc>
          <w:tcPr>
            <w:tcW w:w="1058" w:type="dxa"/>
            <w:shd w:val="clear" w:color="auto" w:fill="auto"/>
            <w:vAlign w:val="center"/>
          </w:tcPr>
          <w:p w14:paraId="424EF4D8" w14:textId="7CCE8379" w:rsidR="003B1700" w:rsidRPr="00DF6DD6" w:rsidRDefault="003B1700" w:rsidP="003B170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4655AB20" w:rsidR="003B1700" w:rsidRPr="00DF6DD6" w:rsidRDefault="003B1700" w:rsidP="003B170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3E18BD8" w:rsidR="003B1700" w:rsidRPr="00DF6DD6" w:rsidRDefault="003B1700" w:rsidP="003B1700">
            <w:pPr>
              <w:pStyle w:val="TAC"/>
              <w:keepNext w:val="0"/>
              <w:rPr>
                <w:rFonts w:eastAsia="MS Mincho"/>
              </w:rPr>
            </w:pPr>
            <w:r>
              <w:rPr>
                <w:rFonts w:eastAsia="Malgun Gothic"/>
                <w:lang w:eastAsia="ko-KR"/>
              </w:rPr>
              <w:t>10</w:t>
            </w:r>
          </w:p>
        </w:tc>
        <w:tc>
          <w:tcPr>
            <w:tcW w:w="877" w:type="dxa"/>
            <w:shd w:val="clear" w:color="auto" w:fill="auto"/>
            <w:noWrap/>
            <w:vAlign w:val="center"/>
          </w:tcPr>
          <w:p w14:paraId="42D68BF2" w14:textId="2EBECF23" w:rsidR="003B1700" w:rsidRPr="00DF6DD6" w:rsidRDefault="003B1700" w:rsidP="003B1700">
            <w:pPr>
              <w:pStyle w:val="TAC"/>
              <w:keepNext w:val="0"/>
              <w:rPr>
                <w:rFonts w:eastAsia="MS Mincho"/>
              </w:rPr>
            </w:pPr>
            <w:r>
              <w:rPr>
                <w:rFonts w:eastAsia="Malgun Gothic"/>
                <w:lang w:eastAsia="ko-KR"/>
              </w:rPr>
              <w:t>50</w:t>
            </w:r>
          </w:p>
        </w:tc>
        <w:tc>
          <w:tcPr>
            <w:tcW w:w="1299" w:type="dxa"/>
            <w:shd w:val="clear" w:color="auto" w:fill="auto"/>
            <w:noWrap/>
            <w:vAlign w:val="center"/>
          </w:tcPr>
          <w:p w14:paraId="3BC3A9A4" w14:textId="77777777" w:rsidR="003B1700" w:rsidRPr="00DF6DD6" w:rsidRDefault="003B1700" w:rsidP="003B1700">
            <w:pPr>
              <w:pStyle w:val="TAC"/>
              <w:keepNext w:val="0"/>
              <w:rPr>
                <w:rFonts w:eastAsia="MS Mincho"/>
              </w:rPr>
            </w:pPr>
            <w:r w:rsidRPr="00DF6DD6">
              <w:rPr>
                <w:rFonts w:eastAsia="Malgun Gothic"/>
                <w:lang w:eastAsia="ko-KR"/>
              </w:rPr>
              <w:t>2645</w:t>
            </w:r>
          </w:p>
        </w:tc>
        <w:tc>
          <w:tcPr>
            <w:tcW w:w="867" w:type="dxa"/>
            <w:shd w:val="clear" w:color="auto" w:fill="auto"/>
            <w:vAlign w:val="center"/>
          </w:tcPr>
          <w:p w14:paraId="5C4FD38A"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7D73429A"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27DD0194" w14:textId="77777777" w:rsidTr="002538BA">
        <w:trPr>
          <w:trHeight w:val="54"/>
          <w:jc w:val="center"/>
        </w:trPr>
        <w:tc>
          <w:tcPr>
            <w:tcW w:w="1928" w:type="dxa"/>
            <w:vMerge/>
            <w:shd w:val="clear" w:color="auto" w:fill="auto"/>
            <w:vAlign w:val="center"/>
          </w:tcPr>
          <w:p w14:paraId="23C9A2BC" w14:textId="77777777" w:rsidR="003B1700" w:rsidRPr="00DF6DD6" w:rsidRDefault="003B1700" w:rsidP="003B1700">
            <w:pPr>
              <w:pStyle w:val="TAC"/>
              <w:keepNext w:val="0"/>
              <w:rPr>
                <w:rFonts w:eastAsia="MS Mincho"/>
              </w:rPr>
            </w:pPr>
          </w:p>
        </w:tc>
        <w:tc>
          <w:tcPr>
            <w:tcW w:w="1058" w:type="dxa"/>
            <w:shd w:val="clear" w:color="auto" w:fill="auto"/>
            <w:vAlign w:val="center"/>
          </w:tcPr>
          <w:p w14:paraId="0974C398" w14:textId="4344789E" w:rsidR="003B1700" w:rsidRPr="00DF6DD6" w:rsidRDefault="003B1700" w:rsidP="003B170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46F62D65" w:rsidR="003B1700" w:rsidRPr="00DF6DD6" w:rsidRDefault="003B1700" w:rsidP="003B170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259AAF8E" w:rsidR="003B1700" w:rsidRPr="00DF6DD6" w:rsidRDefault="003B1700" w:rsidP="003B170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4DA2FE39" w:rsidR="003B1700" w:rsidRPr="00DF6DD6" w:rsidRDefault="003B1700" w:rsidP="003B170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3B1700" w:rsidRPr="00DF6DD6" w:rsidRDefault="003B1700" w:rsidP="003B1700">
            <w:pPr>
              <w:pStyle w:val="TAC"/>
              <w:keepNext w:val="0"/>
              <w:rPr>
                <w:rFonts w:eastAsia="MS Mincho"/>
              </w:rPr>
            </w:pPr>
            <w:r w:rsidRPr="00DF6DD6">
              <w:rPr>
                <w:rFonts w:eastAsia="Malgun Gothic"/>
                <w:lang w:eastAsia="ko-KR"/>
              </w:rPr>
              <w:t>3350</w:t>
            </w:r>
          </w:p>
        </w:tc>
        <w:tc>
          <w:tcPr>
            <w:tcW w:w="867" w:type="dxa"/>
            <w:shd w:val="clear" w:color="auto" w:fill="auto"/>
            <w:vAlign w:val="center"/>
          </w:tcPr>
          <w:p w14:paraId="6DC1960D" w14:textId="77777777" w:rsidR="003B1700" w:rsidRPr="00DF6DD6" w:rsidRDefault="003B1700" w:rsidP="003B1700">
            <w:pPr>
              <w:pStyle w:val="TAC"/>
              <w:keepNext w:val="0"/>
              <w:rPr>
                <w:rFonts w:eastAsia="MS Mincho"/>
              </w:rPr>
            </w:pPr>
            <w:r w:rsidRPr="00DF6DD6">
              <w:rPr>
                <w:rFonts w:eastAsia="Malgun Gothic"/>
                <w:lang w:eastAsia="ko-KR"/>
              </w:rPr>
              <w:t>N/A</w:t>
            </w:r>
          </w:p>
        </w:tc>
        <w:tc>
          <w:tcPr>
            <w:tcW w:w="984" w:type="dxa"/>
            <w:shd w:val="clear" w:color="auto" w:fill="auto"/>
            <w:vAlign w:val="center"/>
          </w:tcPr>
          <w:p w14:paraId="36A660D1" w14:textId="77777777" w:rsidR="003B1700" w:rsidRPr="00DF6DD6" w:rsidRDefault="003B1700" w:rsidP="003B1700">
            <w:pPr>
              <w:pStyle w:val="TAC"/>
              <w:keepNext w:val="0"/>
              <w:rPr>
                <w:rFonts w:eastAsia="MS Mincho"/>
              </w:rPr>
            </w:pPr>
            <w:r w:rsidRPr="00DF6DD6">
              <w:rPr>
                <w:rFonts w:eastAsia="Malgun Gothic"/>
                <w:kern w:val="2"/>
                <w:szCs w:val="24"/>
                <w:lang w:val="en-US" w:eastAsia="ko-KR"/>
              </w:rPr>
              <w:t>N/A</w:t>
            </w:r>
          </w:p>
        </w:tc>
      </w:tr>
      <w:tr w:rsidR="003B1700" w:rsidRPr="00DF6DD6" w14:paraId="5651AA17" w14:textId="77777777" w:rsidTr="002538BA">
        <w:trPr>
          <w:trHeight w:val="54"/>
          <w:jc w:val="center"/>
        </w:trPr>
        <w:tc>
          <w:tcPr>
            <w:tcW w:w="1928" w:type="dxa"/>
            <w:vMerge w:val="restart"/>
            <w:shd w:val="clear" w:color="auto" w:fill="auto"/>
            <w:vAlign w:val="center"/>
          </w:tcPr>
          <w:p w14:paraId="64924176" w14:textId="66D6DBCC" w:rsidR="003B1700" w:rsidRPr="00DF6DD6" w:rsidRDefault="00C20D20" w:rsidP="003B1700">
            <w:pPr>
              <w:pStyle w:val="TAC"/>
              <w:keepNext w:val="0"/>
              <w:rPr>
                <w:rFonts w:eastAsia="Malgun Gothic"/>
                <w:szCs w:val="18"/>
                <w:lang w:val="en-US" w:eastAsia="ko-KR"/>
              </w:rPr>
            </w:pPr>
            <w:r w:rsidRPr="00DF6DD6">
              <w:rPr>
                <w:lang w:eastAsia="ja-JP"/>
              </w:rPr>
              <w:t>DC_5A</w:t>
            </w:r>
            <w:r>
              <w:rPr>
                <w:lang w:eastAsia="ja-JP"/>
              </w:rPr>
              <w:t>-</w:t>
            </w:r>
            <w:r w:rsidRPr="00DF6DD6">
              <w:rPr>
                <w:lang w:eastAsia="ja-JP"/>
              </w:rPr>
              <w:t>41A_n78A</w:t>
            </w:r>
          </w:p>
        </w:tc>
        <w:tc>
          <w:tcPr>
            <w:tcW w:w="1058" w:type="dxa"/>
            <w:shd w:val="clear" w:color="auto" w:fill="auto"/>
            <w:vAlign w:val="center"/>
          </w:tcPr>
          <w:p w14:paraId="59E63CA2"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885</w:t>
            </w:r>
          </w:p>
        </w:tc>
        <w:tc>
          <w:tcPr>
            <w:tcW w:w="867" w:type="dxa"/>
            <w:shd w:val="clear" w:color="auto" w:fill="auto"/>
            <w:vAlign w:val="center"/>
          </w:tcPr>
          <w:p w14:paraId="29A62CD6" w14:textId="77777777" w:rsidR="003B1700" w:rsidRPr="00DF6DD6" w:rsidRDefault="003B1700" w:rsidP="003B1700">
            <w:pPr>
              <w:pStyle w:val="TAC"/>
              <w:keepNext w:val="0"/>
              <w:rPr>
                <w:rFonts w:eastAsia="Malgun Gothic"/>
                <w:lang w:eastAsia="ko-KR"/>
              </w:rPr>
            </w:pPr>
            <w:r w:rsidRPr="00DF6DD6">
              <w:rPr>
                <w:rFonts w:eastAsia="Malgun Gothic"/>
                <w:lang w:eastAsia="ko-KR"/>
              </w:rPr>
              <w:t>30.2</w:t>
            </w:r>
          </w:p>
        </w:tc>
        <w:tc>
          <w:tcPr>
            <w:tcW w:w="984" w:type="dxa"/>
            <w:shd w:val="clear" w:color="auto" w:fill="auto"/>
            <w:vAlign w:val="center"/>
          </w:tcPr>
          <w:p w14:paraId="6712C66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IMD2</w:t>
            </w:r>
          </w:p>
        </w:tc>
      </w:tr>
      <w:tr w:rsidR="00C20D20" w:rsidRPr="00DF6DD6" w14:paraId="42D3B03B" w14:textId="77777777" w:rsidTr="002538BA">
        <w:trPr>
          <w:trHeight w:val="54"/>
          <w:jc w:val="center"/>
        </w:trPr>
        <w:tc>
          <w:tcPr>
            <w:tcW w:w="1928" w:type="dxa"/>
            <w:vMerge/>
            <w:shd w:val="clear" w:color="auto" w:fill="auto"/>
            <w:vAlign w:val="center"/>
          </w:tcPr>
          <w:p w14:paraId="15F7244D" w14:textId="77777777" w:rsidR="00C20D20" w:rsidRPr="00DF6DD6" w:rsidRDefault="00C20D20" w:rsidP="00C20D20">
            <w:pPr>
              <w:pStyle w:val="TAC"/>
              <w:keepNext w:val="0"/>
              <w:rPr>
                <w:rFonts w:eastAsia="Malgun Gothic"/>
                <w:szCs w:val="18"/>
                <w:lang w:val="en-US" w:eastAsia="ko-KR"/>
              </w:rPr>
            </w:pPr>
          </w:p>
        </w:tc>
        <w:tc>
          <w:tcPr>
            <w:tcW w:w="1058" w:type="dxa"/>
            <w:shd w:val="clear" w:color="auto" w:fill="auto"/>
            <w:vAlign w:val="center"/>
          </w:tcPr>
          <w:p w14:paraId="45385FAF" w14:textId="77777777" w:rsidR="00C20D20" w:rsidRPr="00DF6DD6" w:rsidRDefault="00C20D20" w:rsidP="00C20D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5BBB11F3" w:rsidR="00C20D20" w:rsidRPr="00DF6DD6" w:rsidRDefault="00C20D20" w:rsidP="00C20D20">
            <w:pPr>
              <w:pStyle w:val="TAC"/>
              <w:keepNext w:val="0"/>
              <w:rPr>
                <w:rFonts w:eastAsia="Malgun Gothic"/>
                <w:szCs w:val="18"/>
                <w:lang w:val="en-US" w:eastAsia="ko-KR"/>
              </w:rPr>
            </w:pPr>
            <w:r>
              <w:rPr>
                <w:rFonts w:eastAsia="Malgun Gothic"/>
                <w:lang w:eastAsia="ko-KR"/>
              </w:rPr>
              <w:t>20</w:t>
            </w:r>
          </w:p>
        </w:tc>
        <w:tc>
          <w:tcPr>
            <w:tcW w:w="877" w:type="dxa"/>
            <w:shd w:val="clear" w:color="auto" w:fill="auto"/>
            <w:noWrap/>
            <w:vAlign w:val="center"/>
          </w:tcPr>
          <w:p w14:paraId="28553160" w14:textId="32AC863F" w:rsidR="00C20D20" w:rsidRPr="00DF6DD6" w:rsidRDefault="00C20D20" w:rsidP="00C20D20">
            <w:pPr>
              <w:pStyle w:val="TAC"/>
              <w:keepNext w:val="0"/>
              <w:rPr>
                <w:rFonts w:eastAsia="Malgun Gothic"/>
                <w:szCs w:val="18"/>
                <w:lang w:val="en-US" w:eastAsia="ko-KR"/>
              </w:rPr>
            </w:pPr>
            <w:r>
              <w:rPr>
                <w:rFonts w:eastAsia="Malgun Gothic"/>
                <w:lang w:eastAsia="ko-KR"/>
              </w:rPr>
              <w:t>100</w:t>
            </w:r>
          </w:p>
        </w:tc>
        <w:tc>
          <w:tcPr>
            <w:tcW w:w="1299" w:type="dxa"/>
            <w:shd w:val="clear" w:color="auto" w:fill="auto"/>
            <w:noWrap/>
            <w:vAlign w:val="center"/>
          </w:tcPr>
          <w:p w14:paraId="6753EAB1"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2615</w:t>
            </w:r>
          </w:p>
        </w:tc>
        <w:tc>
          <w:tcPr>
            <w:tcW w:w="867" w:type="dxa"/>
            <w:shd w:val="clear" w:color="auto" w:fill="auto"/>
            <w:vAlign w:val="center"/>
          </w:tcPr>
          <w:p w14:paraId="195F78B2" w14:textId="77777777" w:rsidR="00C20D20" w:rsidRPr="00DF6DD6" w:rsidRDefault="00C20D20" w:rsidP="00C20D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EA609D2" w14:textId="77777777" w:rsidR="00C20D20" w:rsidRPr="00DF6DD6" w:rsidRDefault="00C20D20" w:rsidP="00C20D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2228EF2" w14:textId="77777777" w:rsidTr="002538BA">
        <w:trPr>
          <w:trHeight w:val="54"/>
          <w:jc w:val="center"/>
        </w:trPr>
        <w:tc>
          <w:tcPr>
            <w:tcW w:w="1928" w:type="dxa"/>
            <w:vMerge/>
            <w:shd w:val="clear" w:color="auto" w:fill="auto"/>
            <w:vAlign w:val="center"/>
          </w:tcPr>
          <w:p w14:paraId="4E1C937C"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3952E3E6"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3500</w:t>
            </w:r>
          </w:p>
        </w:tc>
        <w:tc>
          <w:tcPr>
            <w:tcW w:w="867" w:type="dxa"/>
            <w:shd w:val="clear" w:color="auto" w:fill="auto"/>
            <w:vAlign w:val="center"/>
          </w:tcPr>
          <w:p w14:paraId="2A1B8BAA"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DC9CF4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651345C9" w14:textId="77777777" w:rsidTr="002538BA">
        <w:trPr>
          <w:trHeight w:val="54"/>
          <w:jc w:val="center"/>
        </w:trPr>
        <w:tc>
          <w:tcPr>
            <w:tcW w:w="1928" w:type="dxa"/>
            <w:vMerge/>
            <w:shd w:val="clear" w:color="auto" w:fill="auto"/>
            <w:vAlign w:val="center"/>
          </w:tcPr>
          <w:p w14:paraId="42D2A8F7"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26A8D76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881.5</w:t>
            </w:r>
          </w:p>
        </w:tc>
        <w:tc>
          <w:tcPr>
            <w:tcW w:w="867" w:type="dxa"/>
            <w:shd w:val="clear" w:color="auto" w:fill="auto"/>
            <w:vAlign w:val="center"/>
          </w:tcPr>
          <w:p w14:paraId="580C4FDA" w14:textId="77777777" w:rsidR="003B1700" w:rsidRPr="00DF6DD6" w:rsidRDefault="003B1700" w:rsidP="003B1700">
            <w:pPr>
              <w:pStyle w:val="TAC"/>
              <w:keepNext w:val="0"/>
              <w:rPr>
                <w:rFonts w:eastAsia="Malgun Gothic"/>
                <w:lang w:eastAsia="ko-KR"/>
              </w:rPr>
            </w:pPr>
            <w:r w:rsidRPr="00DF6DD6">
              <w:rPr>
                <w:rFonts w:eastAsia="Malgun Gothic"/>
                <w:lang w:eastAsia="ko-KR"/>
              </w:rPr>
              <w:t>3.1</w:t>
            </w:r>
          </w:p>
        </w:tc>
        <w:tc>
          <w:tcPr>
            <w:tcW w:w="984" w:type="dxa"/>
            <w:shd w:val="clear" w:color="auto" w:fill="auto"/>
            <w:vAlign w:val="center"/>
          </w:tcPr>
          <w:p w14:paraId="6B603662"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C20D20" w:rsidRPr="00DF6DD6" w14:paraId="5A9F6E4C" w14:textId="77777777" w:rsidTr="002538BA">
        <w:trPr>
          <w:trHeight w:val="54"/>
          <w:jc w:val="center"/>
        </w:trPr>
        <w:tc>
          <w:tcPr>
            <w:tcW w:w="1928" w:type="dxa"/>
            <w:vMerge/>
            <w:shd w:val="clear" w:color="auto" w:fill="auto"/>
            <w:vAlign w:val="center"/>
          </w:tcPr>
          <w:p w14:paraId="2F691759" w14:textId="77777777" w:rsidR="00C20D20" w:rsidRPr="00DF6DD6" w:rsidRDefault="00C20D20" w:rsidP="00C20D20">
            <w:pPr>
              <w:pStyle w:val="TAC"/>
              <w:keepNext w:val="0"/>
              <w:rPr>
                <w:rFonts w:eastAsia="Malgun Gothic"/>
                <w:szCs w:val="18"/>
                <w:lang w:val="en-US" w:eastAsia="ko-KR"/>
              </w:rPr>
            </w:pPr>
          </w:p>
        </w:tc>
        <w:tc>
          <w:tcPr>
            <w:tcW w:w="1058" w:type="dxa"/>
            <w:shd w:val="clear" w:color="auto" w:fill="auto"/>
            <w:vAlign w:val="center"/>
          </w:tcPr>
          <w:p w14:paraId="6DB17750" w14:textId="77777777" w:rsidR="00C20D20" w:rsidRPr="00DF6DD6" w:rsidRDefault="00C20D20" w:rsidP="00C20D2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1FA6F91A" w:rsidR="00C20D20" w:rsidRPr="00DF6DD6" w:rsidRDefault="00C20D20" w:rsidP="00C20D20">
            <w:pPr>
              <w:pStyle w:val="TAC"/>
              <w:keepNext w:val="0"/>
              <w:rPr>
                <w:rFonts w:eastAsia="Malgun Gothic"/>
                <w:szCs w:val="18"/>
                <w:lang w:val="en-US" w:eastAsia="ko-KR"/>
              </w:rPr>
            </w:pPr>
            <w:r>
              <w:rPr>
                <w:rFonts w:eastAsia="Malgun Gothic"/>
                <w:lang w:eastAsia="ko-KR"/>
              </w:rPr>
              <w:t>20</w:t>
            </w:r>
          </w:p>
        </w:tc>
        <w:tc>
          <w:tcPr>
            <w:tcW w:w="877" w:type="dxa"/>
            <w:shd w:val="clear" w:color="auto" w:fill="auto"/>
            <w:noWrap/>
            <w:vAlign w:val="center"/>
          </w:tcPr>
          <w:p w14:paraId="0AA72D9A" w14:textId="63AF2898" w:rsidR="00C20D20" w:rsidRPr="00DF6DD6" w:rsidRDefault="00C20D20" w:rsidP="00C20D20">
            <w:pPr>
              <w:pStyle w:val="TAC"/>
              <w:keepNext w:val="0"/>
              <w:rPr>
                <w:rFonts w:eastAsia="Malgun Gothic"/>
                <w:szCs w:val="18"/>
                <w:lang w:val="en-US" w:eastAsia="ko-KR"/>
              </w:rPr>
            </w:pPr>
            <w:r>
              <w:rPr>
                <w:rFonts w:eastAsia="Malgun Gothic"/>
                <w:lang w:eastAsia="ko-KR"/>
              </w:rPr>
              <w:t>100</w:t>
            </w:r>
          </w:p>
        </w:tc>
        <w:tc>
          <w:tcPr>
            <w:tcW w:w="1299" w:type="dxa"/>
            <w:shd w:val="clear" w:color="auto" w:fill="auto"/>
            <w:noWrap/>
            <w:vAlign w:val="center"/>
          </w:tcPr>
          <w:p w14:paraId="4A8D1ABA" w14:textId="77777777" w:rsidR="00C20D20" w:rsidRPr="00DF6DD6" w:rsidRDefault="00C20D20" w:rsidP="00C20D20">
            <w:pPr>
              <w:pStyle w:val="TAC"/>
              <w:keepNext w:val="0"/>
              <w:rPr>
                <w:rFonts w:eastAsia="Malgun Gothic"/>
                <w:szCs w:val="18"/>
                <w:lang w:val="en-US" w:eastAsia="ko-KR"/>
              </w:rPr>
            </w:pPr>
            <w:r w:rsidRPr="00DF6DD6">
              <w:rPr>
                <w:szCs w:val="18"/>
                <w:lang w:val="en-US" w:eastAsia="zh-CN"/>
              </w:rPr>
              <w:t>2620.5</w:t>
            </w:r>
          </w:p>
        </w:tc>
        <w:tc>
          <w:tcPr>
            <w:tcW w:w="867" w:type="dxa"/>
            <w:shd w:val="clear" w:color="auto" w:fill="auto"/>
            <w:vAlign w:val="center"/>
          </w:tcPr>
          <w:p w14:paraId="22472ABD" w14:textId="77777777" w:rsidR="00C20D20" w:rsidRPr="00DF6DD6" w:rsidRDefault="00C20D20" w:rsidP="00C20D2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1F3F4DFC" w14:textId="77777777" w:rsidR="00C20D20" w:rsidRPr="00DF6DD6" w:rsidRDefault="00C20D20" w:rsidP="00C20D2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5CF7CB3E" w14:textId="77777777" w:rsidTr="002538BA">
        <w:trPr>
          <w:trHeight w:val="54"/>
          <w:jc w:val="center"/>
        </w:trPr>
        <w:tc>
          <w:tcPr>
            <w:tcW w:w="1928" w:type="dxa"/>
            <w:vMerge/>
            <w:shd w:val="clear" w:color="auto" w:fill="auto"/>
            <w:vAlign w:val="center"/>
          </w:tcPr>
          <w:p w14:paraId="31574AD4" w14:textId="77777777" w:rsidR="003B1700" w:rsidRPr="00DF6DD6" w:rsidRDefault="003B1700" w:rsidP="003B1700">
            <w:pPr>
              <w:pStyle w:val="TAC"/>
              <w:keepNext w:val="0"/>
              <w:rPr>
                <w:rFonts w:eastAsia="Malgun Gothic"/>
                <w:szCs w:val="18"/>
                <w:lang w:val="en-US" w:eastAsia="ko-KR"/>
              </w:rPr>
            </w:pPr>
          </w:p>
        </w:tc>
        <w:tc>
          <w:tcPr>
            <w:tcW w:w="1058" w:type="dxa"/>
            <w:shd w:val="clear" w:color="auto" w:fill="auto"/>
            <w:vAlign w:val="center"/>
          </w:tcPr>
          <w:p w14:paraId="7CDE6C1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3B1700" w:rsidRPr="00DF6DD6" w:rsidRDefault="003B1700" w:rsidP="003B170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3B1700" w:rsidRPr="00DF6DD6" w:rsidRDefault="003B1700" w:rsidP="003B1700">
            <w:pPr>
              <w:pStyle w:val="TAC"/>
              <w:keepNext w:val="0"/>
              <w:rPr>
                <w:rFonts w:eastAsia="Malgun Gothic"/>
                <w:szCs w:val="18"/>
                <w:lang w:val="en-US" w:eastAsia="ko-KR"/>
              </w:rPr>
            </w:pPr>
            <w:r w:rsidRPr="00DF6DD6">
              <w:rPr>
                <w:szCs w:val="18"/>
                <w:lang w:val="en-US" w:eastAsia="zh-CN"/>
              </w:rPr>
              <w:t>3490</w:t>
            </w:r>
          </w:p>
        </w:tc>
        <w:tc>
          <w:tcPr>
            <w:tcW w:w="867" w:type="dxa"/>
            <w:shd w:val="clear" w:color="auto" w:fill="auto"/>
            <w:vAlign w:val="center"/>
          </w:tcPr>
          <w:p w14:paraId="28C068C4" w14:textId="77777777" w:rsidR="003B1700" w:rsidRPr="00DF6DD6" w:rsidRDefault="003B1700" w:rsidP="003B1700">
            <w:pPr>
              <w:pStyle w:val="TAC"/>
              <w:keepNext w:val="0"/>
              <w:rPr>
                <w:rFonts w:eastAsia="Malgun Gothic"/>
                <w:lang w:eastAsia="ko-KR"/>
              </w:rPr>
            </w:pPr>
            <w:r w:rsidRPr="00DF6DD6">
              <w:rPr>
                <w:rFonts w:eastAsia="Malgun Gothic"/>
                <w:lang w:eastAsia="ko-KR"/>
              </w:rPr>
              <w:t>N/A</w:t>
            </w:r>
          </w:p>
        </w:tc>
        <w:tc>
          <w:tcPr>
            <w:tcW w:w="984" w:type="dxa"/>
            <w:shd w:val="clear" w:color="auto" w:fill="auto"/>
            <w:vAlign w:val="center"/>
          </w:tcPr>
          <w:p w14:paraId="787FE16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270470C2" w14:textId="77777777" w:rsidTr="002538BA">
        <w:trPr>
          <w:trHeight w:val="54"/>
          <w:jc w:val="center"/>
        </w:trPr>
        <w:tc>
          <w:tcPr>
            <w:tcW w:w="1928" w:type="dxa"/>
            <w:vMerge w:val="restart"/>
            <w:shd w:val="clear" w:color="auto" w:fill="auto"/>
            <w:vAlign w:val="center"/>
          </w:tcPr>
          <w:p w14:paraId="293CEFA7" w14:textId="77777777" w:rsidR="003B1700" w:rsidRPr="00DF6DD6" w:rsidRDefault="003B1700" w:rsidP="003B1700">
            <w:pPr>
              <w:pStyle w:val="TAC"/>
              <w:keepNext w:val="0"/>
            </w:pPr>
            <w:r w:rsidRPr="00DF6DD6">
              <w:rPr>
                <w:rFonts w:eastAsia="Malgun Gothic"/>
                <w:szCs w:val="18"/>
                <w:lang w:val="en-US" w:eastAsia="ko-KR"/>
              </w:rPr>
              <w:t>DC_7A-20A_n28A</w:t>
            </w:r>
          </w:p>
        </w:tc>
        <w:tc>
          <w:tcPr>
            <w:tcW w:w="1058" w:type="dxa"/>
            <w:shd w:val="clear" w:color="auto" w:fill="auto"/>
            <w:vAlign w:val="center"/>
          </w:tcPr>
          <w:p w14:paraId="21C2A340" w14:textId="77777777" w:rsidR="003B1700" w:rsidRPr="00DF6DD6" w:rsidRDefault="003B1700" w:rsidP="003B170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3B1700" w:rsidRPr="00DF6DD6" w:rsidRDefault="003B1700" w:rsidP="003B1700">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3B1700" w:rsidRPr="00DF6DD6" w:rsidRDefault="003B1700" w:rsidP="003B1700">
            <w:pPr>
              <w:pStyle w:val="TAC"/>
              <w:keepNext w:val="0"/>
              <w:rPr>
                <w:kern w:val="2"/>
                <w:szCs w:val="24"/>
                <w:lang w:val="en-US" w:eastAsia="zh-CN"/>
              </w:rPr>
            </w:pPr>
            <w:r>
              <w:rPr>
                <w:rFonts w:eastAsia="Malgun Gothic"/>
                <w:szCs w:val="18"/>
                <w:lang w:val="en-US" w:eastAsia="ko-KR"/>
              </w:rPr>
              <w:t>801</w:t>
            </w:r>
          </w:p>
        </w:tc>
        <w:tc>
          <w:tcPr>
            <w:tcW w:w="867" w:type="dxa"/>
            <w:shd w:val="clear" w:color="auto" w:fill="auto"/>
            <w:vAlign w:val="center"/>
          </w:tcPr>
          <w:p w14:paraId="401CE5A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2FA34E6D"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7C7A494D" w14:textId="77777777" w:rsidTr="002538BA">
        <w:trPr>
          <w:trHeight w:val="54"/>
          <w:jc w:val="center"/>
        </w:trPr>
        <w:tc>
          <w:tcPr>
            <w:tcW w:w="1928" w:type="dxa"/>
            <w:vMerge/>
            <w:shd w:val="clear" w:color="auto" w:fill="auto"/>
            <w:vAlign w:val="center"/>
          </w:tcPr>
          <w:p w14:paraId="70668F0D" w14:textId="77777777" w:rsidR="003B1700" w:rsidRPr="00DF6DD6" w:rsidRDefault="003B1700" w:rsidP="003B1700">
            <w:pPr>
              <w:pStyle w:val="TAC"/>
              <w:keepNext w:val="0"/>
            </w:pPr>
          </w:p>
        </w:tc>
        <w:tc>
          <w:tcPr>
            <w:tcW w:w="1058" w:type="dxa"/>
            <w:shd w:val="clear" w:color="auto" w:fill="auto"/>
            <w:vAlign w:val="center"/>
          </w:tcPr>
          <w:p w14:paraId="298AD7FD" w14:textId="77777777" w:rsidR="003B1700" w:rsidRPr="00DF6DD6" w:rsidRDefault="003B1700" w:rsidP="003B170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3B1700" w:rsidRPr="00DF6DD6" w:rsidRDefault="003B1700" w:rsidP="003B1700">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3B1700" w:rsidRPr="00DF6DD6" w:rsidRDefault="003B1700" w:rsidP="003B1700">
            <w:pPr>
              <w:pStyle w:val="TAC"/>
              <w:keepNext w:val="0"/>
              <w:rPr>
                <w:kern w:val="2"/>
                <w:szCs w:val="24"/>
                <w:lang w:val="en-US" w:eastAsia="zh-CN"/>
              </w:rPr>
            </w:pPr>
            <w:r>
              <w:rPr>
                <w:rFonts w:eastAsia="Malgun Gothic"/>
                <w:szCs w:val="18"/>
                <w:lang w:val="en-US" w:eastAsia="ko-KR"/>
              </w:rPr>
              <w:t>783</w:t>
            </w:r>
          </w:p>
        </w:tc>
        <w:tc>
          <w:tcPr>
            <w:tcW w:w="867" w:type="dxa"/>
            <w:shd w:val="clear" w:color="auto" w:fill="auto"/>
            <w:vAlign w:val="center"/>
          </w:tcPr>
          <w:p w14:paraId="34371830"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40A7B291"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3B1700" w:rsidRPr="00DF6DD6" w14:paraId="41BCA9DE" w14:textId="77777777" w:rsidTr="002538BA">
        <w:trPr>
          <w:trHeight w:val="54"/>
          <w:jc w:val="center"/>
        </w:trPr>
        <w:tc>
          <w:tcPr>
            <w:tcW w:w="1928" w:type="dxa"/>
            <w:vMerge/>
            <w:shd w:val="clear" w:color="auto" w:fill="auto"/>
            <w:vAlign w:val="center"/>
          </w:tcPr>
          <w:p w14:paraId="7A5B0D00" w14:textId="77777777" w:rsidR="003B1700" w:rsidRPr="00DF6DD6" w:rsidRDefault="003B1700" w:rsidP="003B1700">
            <w:pPr>
              <w:pStyle w:val="TAC"/>
              <w:keepNext w:val="0"/>
            </w:pPr>
          </w:p>
        </w:tc>
        <w:tc>
          <w:tcPr>
            <w:tcW w:w="1058" w:type="dxa"/>
            <w:shd w:val="clear" w:color="auto" w:fill="auto"/>
            <w:vAlign w:val="center"/>
          </w:tcPr>
          <w:p w14:paraId="120EA6EC" w14:textId="77777777" w:rsidR="003B1700" w:rsidRPr="00DF6DD6" w:rsidRDefault="003B1700" w:rsidP="003B170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3B1700" w:rsidRPr="00DF6DD6" w:rsidRDefault="003B1700" w:rsidP="003B1700">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3B1700" w:rsidRPr="00DF6DD6" w:rsidRDefault="003B1700" w:rsidP="003B1700">
            <w:pPr>
              <w:pStyle w:val="TAC"/>
              <w:keepNext w:val="0"/>
              <w:rPr>
                <w:kern w:val="2"/>
                <w:szCs w:val="24"/>
                <w:lang w:val="en-US" w:eastAsia="zh-CN"/>
              </w:rPr>
            </w:pPr>
            <w:r>
              <w:rPr>
                <w:rFonts w:eastAsia="Malgun Gothic"/>
                <w:szCs w:val="18"/>
                <w:lang w:val="en-US" w:eastAsia="ko-KR"/>
              </w:rPr>
              <w:t>2640</w:t>
            </w:r>
          </w:p>
        </w:tc>
        <w:tc>
          <w:tcPr>
            <w:tcW w:w="867" w:type="dxa"/>
            <w:shd w:val="clear" w:color="auto" w:fill="auto"/>
            <w:vAlign w:val="center"/>
          </w:tcPr>
          <w:p w14:paraId="7F838C36"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5.9</w:t>
            </w:r>
          </w:p>
        </w:tc>
        <w:tc>
          <w:tcPr>
            <w:tcW w:w="984" w:type="dxa"/>
            <w:shd w:val="clear" w:color="auto" w:fill="auto"/>
            <w:vAlign w:val="center"/>
          </w:tcPr>
          <w:p w14:paraId="74A6E56E" w14:textId="77777777" w:rsidR="003B1700" w:rsidRPr="00DF6DD6" w:rsidRDefault="003B1700" w:rsidP="003B1700">
            <w:pPr>
              <w:pStyle w:val="TAC"/>
              <w:keepNext w:val="0"/>
              <w:rPr>
                <w:rFonts w:eastAsia="Malgun Gothic"/>
                <w:kern w:val="2"/>
                <w:szCs w:val="24"/>
                <w:lang w:val="en-US" w:eastAsia="ko-KR"/>
              </w:rPr>
            </w:pPr>
            <w:r w:rsidRPr="00DF6DD6">
              <w:rPr>
                <w:kern w:val="2"/>
                <w:szCs w:val="24"/>
                <w:lang w:val="en-US" w:eastAsia="zh-CN"/>
              </w:rPr>
              <w:t>IMD5</w:t>
            </w:r>
          </w:p>
        </w:tc>
      </w:tr>
      <w:tr w:rsidR="003B1700" w:rsidRPr="00DF6DD6" w14:paraId="5D1FF33E" w14:textId="77777777" w:rsidTr="002538BA">
        <w:trPr>
          <w:trHeight w:val="54"/>
          <w:jc w:val="center"/>
        </w:trPr>
        <w:tc>
          <w:tcPr>
            <w:tcW w:w="1928" w:type="dxa"/>
            <w:vMerge w:val="restart"/>
            <w:shd w:val="clear" w:color="auto" w:fill="auto"/>
            <w:vAlign w:val="center"/>
          </w:tcPr>
          <w:p w14:paraId="7DCD7BB1"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4F0F3188"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687F0E2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D4DCF8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77530A9A" w14:textId="77777777" w:rsidTr="002538BA">
        <w:trPr>
          <w:trHeight w:val="54"/>
          <w:jc w:val="center"/>
        </w:trPr>
        <w:tc>
          <w:tcPr>
            <w:tcW w:w="1928" w:type="dxa"/>
            <w:vMerge/>
            <w:shd w:val="clear" w:color="auto" w:fill="auto"/>
            <w:vAlign w:val="center"/>
          </w:tcPr>
          <w:p w14:paraId="2DC37328" w14:textId="77777777" w:rsidR="003B1700" w:rsidRPr="00DF6DD6" w:rsidRDefault="003B1700" w:rsidP="003B1700">
            <w:pPr>
              <w:pStyle w:val="TAC"/>
              <w:keepNext w:val="0"/>
              <w:rPr>
                <w:lang w:eastAsia="ja-JP"/>
              </w:rPr>
            </w:pPr>
          </w:p>
        </w:tc>
        <w:tc>
          <w:tcPr>
            <w:tcW w:w="1058" w:type="dxa"/>
            <w:shd w:val="clear" w:color="auto" w:fill="auto"/>
            <w:vAlign w:val="center"/>
          </w:tcPr>
          <w:p w14:paraId="3E2593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1786918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4EE32464" w14:textId="77777777" w:rsidR="003B1700" w:rsidRPr="00DF6DD6" w:rsidRDefault="003B1700" w:rsidP="003B1700">
            <w:pPr>
              <w:pStyle w:val="TAC"/>
              <w:keepNext w:val="0"/>
            </w:pPr>
            <w:r w:rsidRPr="00DF6DD6">
              <w:rPr>
                <w:kern w:val="2"/>
                <w:szCs w:val="24"/>
                <w:lang w:val="en-US" w:eastAsia="zh-CN"/>
              </w:rPr>
              <w:t>30.5</w:t>
            </w:r>
          </w:p>
        </w:tc>
        <w:tc>
          <w:tcPr>
            <w:tcW w:w="984" w:type="dxa"/>
            <w:shd w:val="clear" w:color="auto" w:fill="auto"/>
            <w:vAlign w:val="center"/>
          </w:tcPr>
          <w:p w14:paraId="7AF7EF0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3B1700" w:rsidRPr="00DF6DD6" w:rsidRDefault="003B1700" w:rsidP="003B1700">
            <w:pPr>
              <w:pStyle w:val="TAC"/>
              <w:keepNext w:val="0"/>
            </w:pPr>
          </w:p>
        </w:tc>
      </w:tr>
      <w:tr w:rsidR="003B1700" w:rsidRPr="00DF6DD6" w14:paraId="6F313882" w14:textId="77777777" w:rsidTr="002538BA">
        <w:trPr>
          <w:trHeight w:val="54"/>
          <w:jc w:val="center"/>
        </w:trPr>
        <w:tc>
          <w:tcPr>
            <w:tcW w:w="1928" w:type="dxa"/>
            <w:vMerge/>
            <w:shd w:val="clear" w:color="auto" w:fill="auto"/>
            <w:vAlign w:val="center"/>
          </w:tcPr>
          <w:p w14:paraId="47CAA37E" w14:textId="77777777" w:rsidR="003B1700" w:rsidRPr="00DF6DD6" w:rsidRDefault="003B1700" w:rsidP="003B1700">
            <w:pPr>
              <w:pStyle w:val="TAC"/>
              <w:keepNext w:val="0"/>
              <w:rPr>
                <w:lang w:eastAsia="ja-JP"/>
              </w:rPr>
            </w:pPr>
          </w:p>
        </w:tc>
        <w:tc>
          <w:tcPr>
            <w:tcW w:w="1058" w:type="dxa"/>
            <w:shd w:val="clear" w:color="auto" w:fill="auto"/>
            <w:vAlign w:val="center"/>
          </w:tcPr>
          <w:p w14:paraId="43EEE1D4"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3B1700" w:rsidRPr="00DF6DD6" w:rsidRDefault="003B1700" w:rsidP="003B1700">
            <w:pPr>
              <w:pStyle w:val="TAC"/>
              <w:keepNext w:val="0"/>
            </w:pPr>
            <w:r w:rsidRPr="00DF6DD6">
              <w:rPr>
                <w:kern w:val="2"/>
                <w:szCs w:val="24"/>
                <w:lang w:val="en-US" w:eastAsia="zh-CN"/>
              </w:rPr>
              <w:t>3370</w:t>
            </w:r>
          </w:p>
        </w:tc>
        <w:tc>
          <w:tcPr>
            <w:tcW w:w="867" w:type="dxa"/>
            <w:shd w:val="clear" w:color="auto" w:fill="auto"/>
            <w:vAlign w:val="center"/>
          </w:tcPr>
          <w:p w14:paraId="25F95150"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8B126FA"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329DA1F4" w14:textId="77777777" w:rsidTr="002538BA">
        <w:trPr>
          <w:trHeight w:val="54"/>
          <w:jc w:val="center"/>
        </w:trPr>
        <w:tc>
          <w:tcPr>
            <w:tcW w:w="1928" w:type="dxa"/>
            <w:vMerge w:val="restart"/>
            <w:shd w:val="clear" w:color="auto" w:fill="auto"/>
            <w:vAlign w:val="center"/>
          </w:tcPr>
          <w:p w14:paraId="4E51BE73"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310418EC"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3B1700" w:rsidRPr="00DF6DD6" w:rsidRDefault="003B1700" w:rsidP="003B1700">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3B1700" w:rsidRPr="00DF6DD6" w:rsidRDefault="003B1700" w:rsidP="003B1700">
            <w:pPr>
              <w:pStyle w:val="TAC"/>
              <w:keepNext w:val="0"/>
            </w:pPr>
            <w:r w:rsidRPr="00DF6DD6">
              <w:rPr>
                <w:kern w:val="2"/>
                <w:szCs w:val="24"/>
                <w:lang w:val="en-US" w:eastAsia="zh-CN"/>
              </w:rPr>
              <w:t>2680</w:t>
            </w:r>
          </w:p>
        </w:tc>
        <w:tc>
          <w:tcPr>
            <w:tcW w:w="867" w:type="dxa"/>
            <w:shd w:val="clear" w:color="auto" w:fill="auto"/>
            <w:vAlign w:val="center"/>
          </w:tcPr>
          <w:p w14:paraId="777425A5"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DD51544"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66FF170F" w14:textId="77777777" w:rsidTr="002538BA">
        <w:trPr>
          <w:trHeight w:val="54"/>
          <w:jc w:val="center"/>
        </w:trPr>
        <w:tc>
          <w:tcPr>
            <w:tcW w:w="1928" w:type="dxa"/>
            <w:vMerge/>
            <w:shd w:val="clear" w:color="auto" w:fill="auto"/>
            <w:vAlign w:val="center"/>
          </w:tcPr>
          <w:p w14:paraId="645AD5B8" w14:textId="77777777" w:rsidR="003B1700" w:rsidRPr="00DF6DD6" w:rsidRDefault="003B1700" w:rsidP="003B1700">
            <w:pPr>
              <w:pStyle w:val="TAC"/>
              <w:keepNext w:val="0"/>
              <w:rPr>
                <w:lang w:eastAsia="ja-JP"/>
              </w:rPr>
            </w:pPr>
          </w:p>
        </w:tc>
        <w:tc>
          <w:tcPr>
            <w:tcW w:w="1058" w:type="dxa"/>
            <w:shd w:val="clear" w:color="auto" w:fill="auto"/>
            <w:vAlign w:val="center"/>
          </w:tcPr>
          <w:p w14:paraId="0BC5EA02"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3B1700" w:rsidRPr="00DF6DD6" w:rsidRDefault="003B1700" w:rsidP="003B1700">
            <w:pPr>
              <w:pStyle w:val="TAC"/>
              <w:keepNext w:val="0"/>
            </w:pPr>
            <w:r w:rsidRPr="00DF6DD6">
              <w:rPr>
                <w:lang w:eastAsia="zh-CN"/>
              </w:rPr>
              <w:t>851</w:t>
            </w:r>
          </w:p>
        </w:tc>
        <w:tc>
          <w:tcPr>
            <w:tcW w:w="746" w:type="dxa"/>
            <w:shd w:val="clear" w:color="auto" w:fill="auto"/>
            <w:noWrap/>
            <w:vAlign w:val="center"/>
          </w:tcPr>
          <w:p w14:paraId="518698F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3B1700" w:rsidRPr="00DF6DD6" w:rsidRDefault="003B1700" w:rsidP="003B1700">
            <w:pPr>
              <w:pStyle w:val="TAC"/>
              <w:keepNext w:val="0"/>
            </w:pPr>
            <w:r w:rsidRPr="00DF6DD6">
              <w:rPr>
                <w:lang w:eastAsia="zh-CN"/>
              </w:rPr>
              <w:t>810</w:t>
            </w:r>
          </w:p>
        </w:tc>
        <w:tc>
          <w:tcPr>
            <w:tcW w:w="867" w:type="dxa"/>
            <w:shd w:val="clear" w:color="auto" w:fill="auto"/>
            <w:vAlign w:val="center"/>
          </w:tcPr>
          <w:p w14:paraId="2978AEA7" w14:textId="77777777" w:rsidR="003B1700" w:rsidRPr="00DF6DD6" w:rsidRDefault="003B1700" w:rsidP="003B1700">
            <w:pPr>
              <w:pStyle w:val="TAC"/>
              <w:keepNext w:val="0"/>
            </w:pPr>
            <w:r w:rsidRPr="00DF6DD6">
              <w:rPr>
                <w:kern w:val="2"/>
                <w:szCs w:val="24"/>
                <w:lang w:val="en-US" w:eastAsia="zh-CN"/>
              </w:rPr>
              <w:t>3.0</w:t>
            </w:r>
          </w:p>
        </w:tc>
        <w:tc>
          <w:tcPr>
            <w:tcW w:w="984" w:type="dxa"/>
            <w:shd w:val="clear" w:color="auto" w:fill="auto"/>
            <w:vAlign w:val="center"/>
          </w:tcPr>
          <w:p w14:paraId="15D108B9"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3B1700" w:rsidRPr="00DF6DD6" w:rsidRDefault="003B1700" w:rsidP="003B1700">
            <w:pPr>
              <w:pStyle w:val="TAC"/>
              <w:keepNext w:val="0"/>
            </w:pPr>
          </w:p>
        </w:tc>
      </w:tr>
      <w:tr w:rsidR="003B1700" w:rsidRPr="00DF6DD6" w14:paraId="0B8B2433" w14:textId="77777777" w:rsidTr="002538BA">
        <w:trPr>
          <w:trHeight w:val="54"/>
          <w:jc w:val="center"/>
        </w:trPr>
        <w:tc>
          <w:tcPr>
            <w:tcW w:w="1928" w:type="dxa"/>
            <w:vMerge/>
            <w:shd w:val="clear" w:color="auto" w:fill="auto"/>
            <w:vAlign w:val="center"/>
          </w:tcPr>
          <w:p w14:paraId="632496D4" w14:textId="77777777" w:rsidR="003B1700" w:rsidRPr="00DF6DD6" w:rsidRDefault="003B1700" w:rsidP="003B1700">
            <w:pPr>
              <w:pStyle w:val="TAC"/>
              <w:keepNext w:val="0"/>
              <w:rPr>
                <w:lang w:eastAsia="ja-JP"/>
              </w:rPr>
            </w:pPr>
          </w:p>
        </w:tc>
        <w:tc>
          <w:tcPr>
            <w:tcW w:w="1058" w:type="dxa"/>
            <w:shd w:val="clear" w:color="auto" w:fill="auto"/>
            <w:vAlign w:val="center"/>
          </w:tcPr>
          <w:p w14:paraId="0DBB30F0"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3B1700" w:rsidRPr="00DF6DD6" w:rsidRDefault="003B1700" w:rsidP="003B170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67" w:type="dxa"/>
            <w:shd w:val="clear" w:color="auto" w:fill="auto"/>
            <w:vAlign w:val="center"/>
          </w:tcPr>
          <w:p w14:paraId="7FAEA1AD"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697D6B52" w14:textId="77777777" w:rsidR="003B1700" w:rsidRPr="00DF6DD6" w:rsidRDefault="003B1700" w:rsidP="003B1700">
            <w:pPr>
              <w:pStyle w:val="TAC"/>
              <w:keepNext w:val="0"/>
            </w:pPr>
            <w:r>
              <w:rPr>
                <w:rFonts w:eastAsia="Malgun Gothic"/>
                <w:kern w:val="2"/>
                <w:szCs w:val="24"/>
                <w:lang w:val="en-US" w:eastAsia="ko-KR"/>
              </w:rPr>
              <w:t>N/A</w:t>
            </w:r>
          </w:p>
        </w:tc>
      </w:tr>
      <w:tr w:rsidR="003B1700" w:rsidRPr="00DF6DD6" w14:paraId="1E4241F4" w14:textId="77777777" w:rsidTr="002538BA">
        <w:trPr>
          <w:trHeight w:val="54"/>
          <w:jc w:val="center"/>
        </w:trPr>
        <w:tc>
          <w:tcPr>
            <w:tcW w:w="1928" w:type="dxa"/>
            <w:vMerge w:val="restart"/>
            <w:shd w:val="clear" w:color="auto" w:fill="auto"/>
            <w:vAlign w:val="center"/>
          </w:tcPr>
          <w:p w14:paraId="73F87238" w14:textId="77777777" w:rsidR="003B1700" w:rsidRPr="00DF6DD6" w:rsidRDefault="003B1700" w:rsidP="003B170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58" w:type="dxa"/>
            <w:shd w:val="clear" w:color="auto" w:fill="auto"/>
            <w:vAlign w:val="center"/>
          </w:tcPr>
          <w:p w14:paraId="1D42C94E" w14:textId="77777777" w:rsidR="003B1700" w:rsidRPr="00DF6DD6" w:rsidRDefault="003B1700" w:rsidP="003B1700">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3B1700" w:rsidRPr="00DF6DD6" w:rsidRDefault="003B1700" w:rsidP="003B1700">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3B1700" w:rsidRPr="00DF6DD6" w:rsidRDefault="003B1700" w:rsidP="003B170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3B1700" w:rsidRPr="00DF6DD6" w:rsidRDefault="003B1700" w:rsidP="003B170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3B1700" w:rsidRPr="00DF6DD6" w:rsidRDefault="003B1700" w:rsidP="003B1700">
            <w:pPr>
              <w:pStyle w:val="TAC"/>
              <w:keepNext w:val="0"/>
            </w:pPr>
            <w:r w:rsidRPr="00DF6DD6">
              <w:rPr>
                <w:kern w:val="2"/>
                <w:szCs w:val="24"/>
                <w:lang w:val="en-US" w:eastAsia="zh-CN"/>
              </w:rPr>
              <w:t>2675</w:t>
            </w:r>
          </w:p>
        </w:tc>
        <w:tc>
          <w:tcPr>
            <w:tcW w:w="867" w:type="dxa"/>
            <w:shd w:val="clear" w:color="auto" w:fill="auto"/>
            <w:vAlign w:val="center"/>
          </w:tcPr>
          <w:p w14:paraId="2DB688AF" w14:textId="77777777" w:rsidR="003B1700" w:rsidRPr="00DF6DD6" w:rsidRDefault="003B1700" w:rsidP="003B1700">
            <w:pPr>
              <w:pStyle w:val="TAC"/>
              <w:keepNext w:val="0"/>
            </w:pPr>
            <w:r w:rsidRPr="00DF6DD6">
              <w:rPr>
                <w:kern w:val="2"/>
                <w:szCs w:val="24"/>
                <w:lang w:val="en-US" w:eastAsia="zh-CN"/>
              </w:rPr>
              <w:t>30.8</w:t>
            </w:r>
          </w:p>
        </w:tc>
        <w:tc>
          <w:tcPr>
            <w:tcW w:w="984" w:type="dxa"/>
            <w:shd w:val="clear" w:color="auto" w:fill="auto"/>
            <w:vAlign w:val="center"/>
          </w:tcPr>
          <w:p w14:paraId="4EA66BC1" w14:textId="77777777" w:rsidR="003B1700" w:rsidRDefault="003B1700" w:rsidP="003B1700">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3B1700" w:rsidRPr="00DF6DD6" w:rsidRDefault="003B1700" w:rsidP="003B1700">
            <w:pPr>
              <w:pStyle w:val="TAC"/>
              <w:keepNext w:val="0"/>
            </w:pPr>
          </w:p>
        </w:tc>
      </w:tr>
      <w:tr w:rsidR="003B1700" w:rsidRPr="00DF6DD6" w14:paraId="38A37178" w14:textId="77777777" w:rsidTr="002538BA">
        <w:trPr>
          <w:trHeight w:val="54"/>
          <w:jc w:val="center"/>
        </w:trPr>
        <w:tc>
          <w:tcPr>
            <w:tcW w:w="1928" w:type="dxa"/>
            <w:vMerge/>
            <w:shd w:val="clear" w:color="auto" w:fill="auto"/>
            <w:vAlign w:val="center"/>
          </w:tcPr>
          <w:p w14:paraId="6EE8FA4A" w14:textId="77777777" w:rsidR="003B1700" w:rsidRPr="00DF6DD6" w:rsidRDefault="003B1700" w:rsidP="003B1700">
            <w:pPr>
              <w:pStyle w:val="TAC"/>
              <w:keepNext w:val="0"/>
              <w:rPr>
                <w:lang w:eastAsia="ja-JP"/>
              </w:rPr>
            </w:pPr>
          </w:p>
        </w:tc>
        <w:tc>
          <w:tcPr>
            <w:tcW w:w="1058" w:type="dxa"/>
            <w:shd w:val="clear" w:color="auto" w:fill="auto"/>
            <w:vAlign w:val="center"/>
          </w:tcPr>
          <w:p w14:paraId="7AD6E21D" w14:textId="77777777" w:rsidR="003B1700" w:rsidRPr="00DF6DD6" w:rsidRDefault="003B1700" w:rsidP="003B1700">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3B1700" w:rsidRPr="00DF6DD6" w:rsidRDefault="003B1700" w:rsidP="003B1700">
            <w:pPr>
              <w:pStyle w:val="TAC"/>
              <w:keepNext w:val="0"/>
            </w:pPr>
            <w:r w:rsidRPr="00DF6DD6">
              <w:rPr>
                <w:lang w:eastAsia="zh-CN"/>
              </w:rPr>
              <w:t>845</w:t>
            </w:r>
          </w:p>
        </w:tc>
        <w:tc>
          <w:tcPr>
            <w:tcW w:w="746" w:type="dxa"/>
            <w:shd w:val="clear" w:color="auto" w:fill="auto"/>
            <w:noWrap/>
            <w:vAlign w:val="center"/>
          </w:tcPr>
          <w:p w14:paraId="38821522" w14:textId="77777777" w:rsidR="003B1700" w:rsidRPr="00DF6DD6" w:rsidRDefault="003B1700" w:rsidP="003B1700">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3B1700" w:rsidRPr="00DF6DD6" w:rsidRDefault="003B1700" w:rsidP="003B1700">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3B1700" w:rsidRPr="00DF6DD6" w:rsidRDefault="003B1700" w:rsidP="003B1700">
            <w:pPr>
              <w:pStyle w:val="TAC"/>
              <w:keepNext w:val="0"/>
            </w:pPr>
            <w:r w:rsidRPr="00DF6DD6">
              <w:rPr>
                <w:lang w:eastAsia="zh-CN"/>
              </w:rPr>
              <w:t>804</w:t>
            </w:r>
          </w:p>
        </w:tc>
        <w:tc>
          <w:tcPr>
            <w:tcW w:w="867" w:type="dxa"/>
            <w:shd w:val="clear" w:color="auto" w:fill="auto"/>
            <w:vAlign w:val="center"/>
          </w:tcPr>
          <w:p w14:paraId="2FD99717"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49861A15"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56EEFF68" w14:textId="77777777" w:rsidTr="002538BA">
        <w:trPr>
          <w:trHeight w:val="54"/>
          <w:jc w:val="center"/>
        </w:trPr>
        <w:tc>
          <w:tcPr>
            <w:tcW w:w="1928" w:type="dxa"/>
            <w:vMerge/>
            <w:shd w:val="clear" w:color="auto" w:fill="auto"/>
            <w:vAlign w:val="center"/>
          </w:tcPr>
          <w:p w14:paraId="7144DA43" w14:textId="77777777" w:rsidR="003B1700" w:rsidRPr="00DF6DD6" w:rsidRDefault="003B1700" w:rsidP="003B1700">
            <w:pPr>
              <w:pStyle w:val="TAC"/>
              <w:keepNext w:val="0"/>
              <w:rPr>
                <w:lang w:eastAsia="ja-JP"/>
              </w:rPr>
            </w:pPr>
          </w:p>
        </w:tc>
        <w:tc>
          <w:tcPr>
            <w:tcW w:w="1058" w:type="dxa"/>
            <w:shd w:val="clear" w:color="auto" w:fill="auto"/>
            <w:vAlign w:val="center"/>
          </w:tcPr>
          <w:p w14:paraId="79763C17" w14:textId="77777777" w:rsidR="003B1700" w:rsidRPr="00DF6DD6" w:rsidRDefault="003B1700" w:rsidP="003B170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3B1700" w:rsidRPr="00DF6DD6" w:rsidRDefault="003B1700" w:rsidP="003B170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3B1700" w:rsidRPr="00DF6DD6" w:rsidRDefault="003B1700" w:rsidP="003B170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3B1700" w:rsidRPr="00DF6DD6" w:rsidRDefault="003B1700" w:rsidP="003B170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67" w:type="dxa"/>
            <w:shd w:val="clear" w:color="auto" w:fill="auto"/>
            <w:vAlign w:val="center"/>
          </w:tcPr>
          <w:p w14:paraId="6D49ABD2" w14:textId="77777777" w:rsidR="003B1700" w:rsidRPr="00DF6DD6" w:rsidRDefault="003B1700" w:rsidP="003B1700">
            <w:pPr>
              <w:pStyle w:val="TAC"/>
              <w:keepNext w:val="0"/>
            </w:pPr>
            <w:r w:rsidRPr="00DF6DD6">
              <w:rPr>
                <w:rFonts w:eastAsia="Malgun Gothic"/>
                <w:kern w:val="2"/>
                <w:szCs w:val="24"/>
                <w:lang w:val="en-US" w:eastAsia="ko-KR"/>
              </w:rPr>
              <w:t>N/A</w:t>
            </w:r>
          </w:p>
        </w:tc>
        <w:tc>
          <w:tcPr>
            <w:tcW w:w="984" w:type="dxa"/>
            <w:shd w:val="clear" w:color="auto" w:fill="auto"/>
            <w:vAlign w:val="center"/>
          </w:tcPr>
          <w:p w14:paraId="3E517B2B" w14:textId="77777777" w:rsidR="003B1700" w:rsidRPr="00DF6DD6" w:rsidRDefault="003B1700" w:rsidP="003B1700">
            <w:pPr>
              <w:pStyle w:val="TAC"/>
              <w:keepNext w:val="0"/>
            </w:pPr>
            <w:r w:rsidRPr="00DF6DD6">
              <w:rPr>
                <w:rFonts w:eastAsia="Malgun Gothic"/>
                <w:kern w:val="2"/>
                <w:szCs w:val="24"/>
                <w:lang w:val="en-US" w:eastAsia="ko-KR"/>
              </w:rPr>
              <w:t>N/A</w:t>
            </w:r>
          </w:p>
        </w:tc>
      </w:tr>
      <w:tr w:rsidR="003B1700" w:rsidRPr="00DF6DD6" w14:paraId="25C167AC" w14:textId="77777777" w:rsidTr="002538BA">
        <w:trPr>
          <w:trHeight w:val="54"/>
          <w:jc w:val="center"/>
        </w:trPr>
        <w:tc>
          <w:tcPr>
            <w:tcW w:w="1928" w:type="dxa"/>
            <w:vMerge w:val="restart"/>
            <w:shd w:val="clear" w:color="auto" w:fill="auto"/>
            <w:vAlign w:val="center"/>
          </w:tcPr>
          <w:p w14:paraId="29C90A01" w14:textId="77777777" w:rsidR="003B1700" w:rsidRPr="00DF6DD6" w:rsidRDefault="003B1700" w:rsidP="003B1700">
            <w:pPr>
              <w:pStyle w:val="TAC"/>
              <w:keepNext w:val="0"/>
              <w:rPr>
                <w:lang w:eastAsia="ja-JP"/>
              </w:rPr>
            </w:pPr>
            <w:r w:rsidRPr="00DF6DD6">
              <w:rPr>
                <w:lang w:eastAsia="ja-JP"/>
              </w:rPr>
              <w:t>DC</w:t>
            </w:r>
            <w:r w:rsidRPr="00DF6DD6">
              <w:t>_7A-28A</w:t>
            </w:r>
            <w:r w:rsidRPr="00DF6DD6">
              <w:rPr>
                <w:lang w:eastAsia="ja-JP"/>
              </w:rPr>
              <w:t>_n78A</w:t>
            </w:r>
          </w:p>
        </w:tc>
        <w:tc>
          <w:tcPr>
            <w:tcW w:w="1058" w:type="dxa"/>
            <w:shd w:val="clear" w:color="auto" w:fill="auto"/>
            <w:vAlign w:val="center"/>
          </w:tcPr>
          <w:p w14:paraId="20919E4F"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35DFB8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62A3174A"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2D740D7C" w14:textId="77777777" w:rsidTr="002538BA">
        <w:trPr>
          <w:trHeight w:val="54"/>
          <w:jc w:val="center"/>
        </w:trPr>
        <w:tc>
          <w:tcPr>
            <w:tcW w:w="1928" w:type="dxa"/>
            <w:vMerge/>
            <w:shd w:val="clear" w:color="auto" w:fill="auto"/>
            <w:vAlign w:val="center"/>
          </w:tcPr>
          <w:p w14:paraId="07B2F9A5" w14:textId="77777777" w:rsidR="003B1700" w:rsidRPr="00DF6DD6" w:rsidRDefault="003B1700" w:rsidP="003B1700">
            <w:pPr>
              <w:pStyle w:val="TAC"/>
              <w:keepNext w:val="0"/>
              <w:rPr>
                <w:lang w:eastAsia="ja-JP"/>
              </w:rPr>
            </w:pPr>
          </w:p>
        </w:tc>
        <w:tc>
          <w:tcPr>
            <w:tcW w:w="1058" w:type="dxa"/>
            <w:shd w:val="clear" w:color="auto" w:fill="auto"/>
            <w:vAlign w:val="center"/>
          </w:tcPr>
          <w:p w14:paraId="781FDF58"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661328FE" w14:textId="50DFA99F" w:rsidR="003B1700" w:rsidRPr="00DF6DD6" w:rsidRDefault="003B1700" w:rsidP="003B1700">
            <w:pPr>
              <w:pStyle w:val="TAC"/>
              <w:keepNext w:val="0"/>
              <w:rPr>
                <w:rFonts w:eastAsia="Malgun Gothic"/>
                <w:kern w:val="2"/>
                <w:szCs w:val="24"/>
                <w:lang w:val="en-US" w:eastAsia="ko-KR"/>
              </w:rPr>
            </w:pPr>
            <w:r>
              <w:rPr>
                <w:lang w:eastAsia="ja-JP"/>
              </w:rPr>
              <w:t>28.8</w:t>
            </w:r>
          </w:p>
        </w:tc>
        <w:tc>
          <w:tcPr>
            <w:tcW w:w="984" w:type="dxa"/>
            <w:shd w:val="clear" w:color="auto" w:fill="auto"/>
            <w:vAlign w:val="center"/>
          </w:tcPr>
          <w:p w14:paraId="08187603"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662FC9FE" w14:textId="77777777" w:rsidTr="002538BA">
        <w:trPr>
          <w:trHeight w:val="54"/>
          <w:jc w:val="center"/>
        </w:trPr>
        <w:tc>
          <w:tcPr>
            <w:tcW w:w="1928" w:type="dxa"/>
            <w:vMerge/>
            <w:shd w:val="clear" w:color="auto" w:fill="auto"/>
            <w:vAlign w:val="center"/>
          </w:tcPr>
          <w:p w14:paraId="583610F5" w14:textId="77777777" w:rsidR="003B1700" w:rsidRPr="00DF6DD6" w:rsidRDefault="003B1700" w:rsidP="003B1700">
            <w:pPr>
              <w:pStyle w:val="TAC"/>
              <w:keepNext w:val="0"/>
              <w:rPr>
                <w:lang w:eastAsia="ja-JP"/>
              </w:rPr>
            </w:pPr>
          </w:p>
        </w:tc>
        <w:tc>
          <w:tcPr>
            <w:tcW w:w="1058" w:type="dxa"/>
            <w:shd w:val="clear" w:color="auto" w:fill="auto"/>
            <w:vAlign w:val="center"/>
          </w:tcPr>
          <w:p w14:paraId="2D3568B6"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3350</w:t>
            </w:r>
          </w:p>
        </w:tc>
        <w:tc>
          <w:tcPr>
            <w:tcW w:w="867" w:type="dxa"/>
            <w:shd w:val="clear" w:color="auto" w:fill="auto"/>
            <w:vAlign w:val="center"/>
          </w:tcPr>
          <w:p w14:paraId="243661C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552D7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3571B4D" w14:textId="77777777" w:rsidTr="002538BA">
        <w:trPr>
          <w:trHeight w:val="54"/>
          <w:jc w:val="center"/>
        </w:trPr>
        <w:tc>
          <w:tcPr>
            <w:tcW w:w="1928" w:type="dxa"/>
            <w:vMerge/>
            <w:shd w:val="clear" w:color="auto" w:fill="auto"/>
            <w:vAlign w:val="center"/>
          </w:tcPr>
          <w:p w14:paraId="52650285" w14:textId="77777777" w:rsidR="003B1700" w:rsidRPr="00DF6DD6" w:rsidRDefault="003B1700" w:rsidP="003B1700">
            <w:pPr>
              <w:pStyle w:val="TAC"/>
              <w:keepNext w:val="0"/>
              <w:rPr>
                <w:lang w:eastAsia="ja-JP"/>
              </w:rPr>
            </w:pPr>
          </w:p>
        </w:tc>
        <w:tc>
          <w:tcPr>
            <w:tcW w:w="1058" w:type="dxa"/>
            <w:shd w:val="clear" w:color="auto" w:fill="auto"/>
            <w:vAlign w:val="center"/>
          </w:tcPr>
          <w:p w14:paraId="081E7BB7" w14:textId="77777777" w:rsidR="003B1700" w:rsidRPr="00DF6DD6" w:rsidRDefault="003B1700" w:rsidP="003B170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3B1700" w:rsidRPr="00DF6DD6" w:rsidRDefault="003B1700" w:rsidP="003B170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3B1700" w:rsidRPr="00DF6DD6" w:rsidRDefault="003B1700" w:rsidP="003B1700">
            <w:pPr>
              <w:pStyle w:val="TAC"/>
              <w:keepNext w:val="0"/>
              <w:rPr>
                <w:rFonts w:eastAsia="Malgun Gothic"/>
                <w:kern w:val="2"/>
                <w:szCs w:val="24"/>
                <w:lang w:val="en-US" w:eastAsia="ko-KR"/>
              </w:rPr>
            </w:pPr>
            <w:r w:rsidRPr="003175DC">
              <w:rPr>
                <w:lang w:eastAsia="ja-JP"/>
              </w:rPr>
              <w:t>2687.5</w:t>
            </w:r>
          </w:p>
        </w:tc>
        <w:tc>
          <w:tcPr>
            <w:tcW w:w="867" w:type="dxa"/>
            <w:shd w:val="clear" w:color="auto" w:fill="auto"/>
            <w:vAlign w:val="center"/>
          </w:tcPr>
          <w:p w14:paraId="16055A1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665DB0D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362B3502" w14:textId="77777777" w:rsidTr="002538BA">
        <w:trPr>
          <w:trHeight w:val="54"/>
          <w:jc w:val="center"/>
        </w:trPr>
        <w:tc>
          <w:tcPr>
            <w:tcW w:w="1928" w:type="dxa"/>
            <w:vMerge/>
            <w:shd w:val="clear" w:color="auto" w:fill="auto"/>
            <w:vAlign w:val="center"/>
          </w:tcPr>
          <w:p w14:paraId="2FBF2CF8" w14:textId="77777777" w:rsidR="003B1700" w:rsidRPr="00DF6DD6" w:rsidRDefault="003B1700" w:rsidP="003B1700">
            <w:pPr>
              <w:pStyle w:val="TAC"/>
              <w:keepNext w:val="0"/>
              <w:rPr>
                <w:lang w:eastAsia="ja-JP"/>
              </w:rPr>
            </w:pPr>
          </w:p>
        </w:tc>
        <w:tc>
          <w:tcPr>
            <w:tcW w:w="1058" w:type="dxa"/>
            <w:shd w:val="clear" w:color="auto" w:fill="auto"/>
            <w:vAlign w:val="center"/>
          </w:tcPr>
          <w:p w14:paraId="542CF152"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3B1700" w:rsidRPr="00DF6DD6" w:rsidRDefault="003B1700" w:rsidP="003B170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3B1700" w:rsidRPr="00DF6DD6" w:rsidRDefault="003B1700" w:rsidP="003B1700">
            <w:pPr>
              <w:pStyle w:val="TAC"/>
              <w:keepNext w:val="0"/>
              <w:rPr>
                <w:rFonts w:eastAsia="Malgun Gothic"/>
                <w:kern w:val="2"/>
                <w:szCs w:val="24"/>
                <w:lang w:val="en-US" w:eastAsia="ko-KR"/>
              </w:rPr>
            </w:pPr>
            <w:r w:rsidRPr="003175DC">
              <w:rPr>
                <w:lang w:eastAsia="ja-JP"/>
              </w:rPr>
              <w:t>782.5</w:t>
            </w:r>
          </w:p>
        </w:tc>
        <w:tc>
          <w:tcPr>
            <w:tcW w:w="867" w:type="dxa"/>
            <w:shd w:val="clear" w:color="auto" w:fill="auto"/>
            <w:vAlign w:val="center"/>
          </w:tcPr>
          <w:p w14:paraId="54857282" w14:textId="77777777" w:rsidR="003B1700" w:rsidRPr="00DF6DD6" w:rsidRDefault="003B1700" w:rsidP="003B1700">
            <w:pPr>
              <w:pStyle w:val="TAC"/>
              <w:keepNext w:val="0"/>
              <w:rPr>
                <w:rFonts w:eastAsia="Malgun Gothic"/>
                <w:kern w:val="2"/>
                <w:szCs w:val="24"/>
                <w:lang w:val="en-US" w:eastAsia="ko-KR"/>
              </w:rPr>
            </w:pPr>
            <w:r w:rsidRPr="00DF6DD6">
              <w:rPr>
                <w:lang w:eastAsia="ja-JP"/>
              </w:rPr>
              <w:t>3.0</w:t>
            </w:r>
          </w:p>
        </w:tc>
        <w:tc>
          <w:tcPr>
            <w:tcW w:w="984" w:type="dxa"/>
            <w:shd w:val="clear" w:color="auto" w:fill="auto"/>
            <w:vAlign w:val="center"/>
          </w:tcPr>
          <w:p w14:paraId="1E86D87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IMD5</w:t>
            </w:r>
          </w:p>
        </w:tc>
      </w:tr>
      <w:tr w:rsidR="003B1700" w:rsidRPr="00DF6DD6" w14:paraId="39A212C8" w14:textId="77777777" w:rsidTr="002538BA">
        <w:trPr>
          <w:trHeight w:val="54"/>
          <w:jc w:val="center"/>
        </w:trPr>
        <w:tc>
          <w:tcPr>
            <w:tcW w:w="1928" w:type="dxa"/>
            <w:vMerge/>
            <w:shd w:val="clear" w:color="auto" w:fill="auto"/>
            <w:vAlign w:val="center"/>
          </w:tcPr>
          <w:p w14:paraId="329D5728" w14:textId="77777777" w:rsidR="003B1700" w:rsidRPr="00DF6DD6" w:rsidRDefault="003B1700" w:rsidP="003B1700">
            <w:pPr>
              <w:pStyle w:val="TAC"/>
              <w:keepNext w:val="0"/>
              <w:rPr>
                <w:lang w:eastAsia="ja-JP"/>
              </w:rPr>
            </w:pPr>
          </w:p>
        </w:tc>
        <w:tc>
          <w:tcPr>
            <w:tcW w:w="1058" w:type="dxa"/>
            <w:shd w:val="clear" w:color="auto" w:fill="auto"/>
            <w:vAlign w:val="center"/>
          </w:tcPr>
          <w:p w14:paraId="592573AB"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3B1700" w:rsidRPr="00DF6DD6" w:rsidRDefault="003B1700" w:rsidP="003B1700">
            <w:pPr>
              <w:pStyle w:val="TAC"/>
              <w:keepNext w:val="0"/>
              <w:rPr>
                <w:rFonts w:eastAsia="Malgun Gothic"/>
                <w:kern w:val="2"/>
                <w:szCs w:val="24"/>
                <w:lang w:val="en-US" w:eastAsia="ko-KR"/>
              </w:rPr>
            </w:pPr>
            <w:r w:rsidRPr="003175DC">
              <w:rPr>
                <w:lang w:eastAsia="ja-JP"/>
              </w:rPr>
              <w:t>3460</w:t>
            </w:r>
          </w:p>
        </w:tc>
        <w:tc>
          <w:tcPr>
            <w:tcW w:w="867" w:type="dxa"/>
            <w:shd w:val="clear" w:color="auto" w:fill="auto"/>
            <w:vAlign w:val="center"/>
          </w:tcPr>
          <w:p w14:paraId="10EC93A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EE95D03"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0EF2CDEC" w14:textId="77777777" w:rsidTr="002538BA">
        <w:trPr>
          <w:trHeight w:val="54"/>
          <w:jc w:val="center"/>
        </w:trPr>
        <w:tc>
          <w:tcPr>
            <w:tcW w:w="1928" w:type="dxa"/>
            <w:vMerge/>
            <w:shd w:val="clear" w:color="auto" w:fill="auto"/>
            <w:vAlign w:val="center"/>
          </w:tcPr>
          <w:p w14:paraId="19B76291" w14:textId="77777777" w:rsidR="003B1700" w:rsidRPr="00DF6DD6" w:rsidRDefault="003B1700" w:rsidP="003B1700">
            <w:pPr>
              <w:pStyle w:val="TAC"/>
              <w:keepNext w:val="0"/>
              <w:rPr>
                <w:lang w:eastAsia="ja-JP"/>
              </w:rPr>
            </w:pPr>
          </w:p>
        </w:tc>
        <w:tc>
          <w:tcPr>
            <w:tcW w:w="1058" w:type="dxa"/>
            <w:shd w:val="clear" w:color="auto" w:fill="auto"/>
            <w:vAlign w:val="center"/>
          </w:tcPr>
          <w:p w14:paraId="2B4D1B56" w14:textId="77777777" w:rsidR="003B1700" w:rsidRPr="00DF6DD6" w:rsidRDefault="003B1700" w:rsidP="003B170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3B1700" w:rsidRPr="00DF6DD6" w:rsidRDefault="003B1700" w:rsidP="003B170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3B1700" w:rsidRPr="00DF6DD6" w:rsidRDefault="003B1700" w:rsidP="003B1700">
            <w:pPr>
              <w:pStyle w:val="TAC"/>
              <w:keepNext w:val="0"/>
              <w:rPr>
                <w:rFonts w:eastAsia="Malgun Gothic"/>
                <w:kern w:val="2"/>
                <w:szCs w:val="24"/>
                <w:lang w:val="en-US" w:eastAsia="ko-KR"/>
              </w:rPr>
            </w:pPr>
            <w:r w:rsidRPr="003175DC">
              <w:rPr>
                <w:lang w:eastAsia="ja-JP"/>
              </w:rPr>
              <w:t>2650</w:t>
            </w:r>
          </w:p>
        </w:tc>
        <w:tc>
          <w:tcPr>
            <w:tcW w:w="867" w:type="dxa"/>
            <w:shd w:val="clear" w:color="auto" w:fill="auto"/>
            <w:vAlign w:val="center"/>
          </w:tcPr>
          <w:p w14:paraId="5D6E0D28" w14:textId="77777777" w:rsidR="003B1700" w:rsidRPr="00DF6DD6" w:rsidRDefault="003B1700" w:rsidP="003B1700">
            <w:pPr>
              <w:pStyle w:val="TAC"/>
              <w:keepNext w:val="0"/>
              <w:rPr>
                <w:rFonts w:eastAsia="Malgun Gothic"/>
                <w:kern w:val="2"/>
                <w:szCs w:val="24"/>
                <w:lang w:val="en-US" w:eastAsia="ko-KR"/>
              </w:rPr>
            </w:pPr>
            <w:r w:rsidRPr="00DF6DD6">
              <w:rPr>
                <w:lang w:eastAsia="ja-JP"/>
              </w:rPr>
              <w:t>30.5</w:t>
            </w:r>
          </w:p>
        </w:tc>
        <w:tc>
          <w:tcPr>
            <w:tcW w:w="984" w:type="dxa"/>
            <w:shd w:val="clear" w:color="auto" w:fill="auto"/>
            <w:vAlign w:val="center"/>
          </w:tcPr>
          <w:p w14:paraId="61FBAB98" w14:textId="77777777" w:rsidR="003B1700" w:rsidRPr="00DF6DD6" w:rsidRDefault="003B1700" w:rsidP="003B1700">
            <w:pPr>
              <w:pStyle w:val="TAC"/>
              <w:keepNext w:val="0"/>
              <w:rPr>
                <w:rFonts w:eastAsia="Malgun Gothic"/>
                <w:kern w:val="2"/>
                <w:szCs w:val="24"/>
                <w:lang w:val="en-US" w:eastAsia="ko-KR"/>
              </w:rPr>
            </w:pPr>
            <w:r w:rsidRPr="00DF6DD6">
              <w:rPr>
                <w:lang w:eastAsia="ja-JP"/>
              </w:rPr>
              <w:t>IMD2</w:t>
            </w:r>
          </w:p>
        </w:tc>
      </w:tr>
      <w:tr w:rsidR="003B1700" w:rsidRPr="00DF6DD6" w14:paraId="296AC7F4" w14:textId="77777777" w:rsidTr="002538BA">
        <w:trPr>
          <w:trHeight w:val="54"/>
          <w:jc w:val="center"/>
        </w:trPr>
        <w:tc>
          <w:tcPr>
            <w:tcW w:w="1928" w:type="dxa"/>
            <w:vMerge/>
            <w:shd w:val="clear" w:color="auto" w:fill="auto"/>
            <w:vAlign w:val="center"/>
          </w:tcPr>
          <w:p w14:paraId="13D29933" w14:textId="77777777" w:rsidR="003B1700" w:rsidRPr="00DF6DD6" w:rsidRDefault="003B1700" w:rsidP="003B1700">
            <w:pPr>
              <w:pStyle w:val="TAC"/>
              <w:keepNext w:val="0"/>
              <w:rPr>
                <w:lang w:eastAsia="ja-JP"/>
              </w:rPr>
            </w:pPr>
          </w:p>
        </w:tc>
        <w:tc>
          <w:tcPr>
            <w:tcW w:w="1058" w:type="dxa"/>
            <w:shd w:val="clear" w:color="auto" w:fill="auto"/>
            <w:vAlign w:val="center"/>
          </w:tcPr>
          <w:p w14:paraId="114BF16D" w14:textId="77777777" w:rsidR="003B1700" w:rsidRPr="00DF6DD6" w:rsidRDefault="003B1700" w:rsidP="003B170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3B1700" w:rsidRPr="00DF6DD6" w:rsidRDefault="003B1700" w:rsidP="003B170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3B1700" w:rsidRPr="00DF6DD6" w:rsidRDefault="003B1700" w:rsidP="003B170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3B1700" w:rsidRPr="00DF6DD6" w:rsidRDefault="003B1700" w:rsidP="003B170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3B1700" w:rsidRPr="00DF6DD6" w:rsidRDefault="003B1700" w:rsidP="003B1700">
            <w:pPr>
              <w:pStyle w:val="TAC"/>
              <w:keepNext w:val="0"/>
              <w:rPr>
                <w:rFonts w:eastAsia="Malgun Gothic"/>
                <w:kern w:val="2"/>
                <w:szCs w:val="24"/>
                <w:lang w:val="en-US" w:eastAsia="ko-KR"/>
              </w:rPr>
            </w:pPr>
            <w:r w:rsidRPr="00DF6DD6">
              <w:rPr>
                <w:lang w:eastAsia="ja-JP"/>
              </w:rPr>
              <w:t>7</w:t>
            </w:r>
            <w:r>
              <w:rPr>
                <w:lang w:eastAsia="ja-JP"/>
              </w:rPr>
              <w:t>95</w:t>
            </w:r>
          </w:p>
        </w:tc>
        <w:tc>
          <w:tcPr>
            <w:tcW w:w="867" w:type="dxa"/>
            <w:shd w:val="clear" w:color="auto" w:fill="auto"/>
            <w:vAlign w:val="center"/>
          </w:tcPr>
          <w:p w14:paraId="29F2866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c>
          <w:tcPr>
            <w:tcW w:w="984" w:type="dxa"/>
            <w:shd w:val="clear" w:color="auto" w:fill="auto"/>
            <w:vAlign w:val="center"/>
          </w:tcPr>
          <w:p w14:paraId="581B467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556DF5AF" w14:textId="77777777" w:rsidTr="002538BA">
        <w:trPr>
          <w:trHeight w:val="54"/>
          <w:jc w:val="center"/>
        </w:trPr>
        <w:tc>
          <w:tcPr>
            <w:tcW w:w="1928" w:type="dxa"/>
            <w:vMerge/>
            <w:shd w:val="clear" w:color="auto" w:fill="auto"/>
            <w:vAlign w:val="center"/>
          </w:tcPr>
          <w:p w14:paraId="0085A021" w14:textId="77777777" w:rsidR="003B1700" w:rsidRPr="00DF6DD6" w:rsidRDefault="003B1700" w:rsidP="003B1700">
            <w:pPr>
              <w:pStyle w:val="TAC"/>
              <w:keepNext w:val="0"/>
              <w:rPr>
                <w:lang w:eastAsia="ja-JP"/>
              </w:rPr>
            </w:pPr>
          </w:p>
        </w:tc>
        <w:tc>
          <w:tcPr>
            <w:tcW w:w="1058" w:type="dxa"/>
            <w:shd w:val="clear" w:color="auto" w:fill="auto"/>
            <w:vAlign w:val="center"/>
          </w:tcPr>
          <w:p w14:paraId="215CC637" w14:textId="77777777" w:rsidR="003B1700" w:rsidRPr="00DF6DD6" w:rsidRDefault="003B1700" w:rsidP="003B170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3B1700" w:rsidRPr="00DF6DD6" w:rsidRDefault="003B1700" w:rsidP="003B170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3B1700" w:rsidRPr="00DF6DD6" w:rsidRDefault="003B1700" w:rsidP="003B170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3B1700" w:rsidRPr="00DF6DD6" w:rsidRDefault="003B1700" w:rsidP="003B1700">
            <w:pPr>
              <w:pStyle w:val="TAC"/>
              <w:keepNext w:val="0"/>
              <w:rPr>
                <w:rFonts w:eastAsia="Malgun Gothic"/>
                <w:kern w:val="2"/>
                <w:szCs w:val="24"/>
                <w:lang w:val="en-US" w:eastAsia="ko-KR"/>
              </w:rPr>
            </w:pPr>
            <w:r w:rsidRPr="003175DC">
              <w:rPr>
                <w:lang w:eastAsia="ja-JP"/>
              </w:rPr>
              <w:t>3390</w:t>
            </w:r>
          </w:p>
        </w:tc>
        <w:tc>
          <w:tcPr>
            <w:tcW w:w="867" w:type="dxa"/>
            <w:shd w:val="clear" w:color="auto" w:fill="auto"/>
            <w:vAlign w:val="center"/>
          </w:tcPr>
          <w:p w14:paraId="02D15B26"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34A2679E"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N/A</w:t>
            </w:r>
          </w:p>
        </w:tc>
      </w:tr>
      <w:tr w:rsidR="003B1700" w:rsidRPr="00DF6DD6" w14:paraId="7710A692" w14:textId="77777777" w:rsidTr="002538BA">
        <w:trPr>
          <w:trHeight w:val="54"/>
          <w:jc w:val="center"/>
        </w:trPr>
        <w:tc>
          <w:tcPr>
            <w:tcW w:w="1928" w:type="dxa"/>
            <w:vMerge w:val="restart"/>
            <w:shd w:val="clear" w:color="auto" w:fill="auto"/>
            <w:vAlign w:val="center"/>
          </w:tcPr>
          <w:p w14:paraId="767730E2" w14:textId="77777777" w:rsidR="003B1700" w:rsidRPr="00DF6DD6" w:rsidRDefault="003B1700" w:rsidP="003B1700">
            <w:pPr>
              <w:pStyle w:val="TAC"/>
              <w:keepNext w:val="0"/>
              <w:rPr>
                <w:lang w:eastAsia="ja-JP"/>
              </w:rPr>
            </w:pPr>
            <w:r w:rsidRPr="00DF6DD6">
              <w:rPr>
                <w:rFonts w:eastAsia="Malgun Gothic"/>
                <w:lang w:eastAsia="ko-KR"/>
              </w:rPr>
              <w:t>DC_7A_n28A-n78A</w:t>
            </w:r>
          </w:p>
        </w:tc>
        <w:tc>
          <w:tcPr>
            <w:tcW w:w="1058" w:type="dxa"/>
            <w:shd w:val="clear" w:color="auto" w:fill="auto"/>
            <w:vAlign w:val="center"/>
          </w:tcPr>
          <w:p w14:paraId="559B4709"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512B100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7C12C4B1" w14:textId="77777777" w:rsidR="003B1700" w:rsidRPr="00DF6DD6" w:rsidRDefault="003B1700" w:rsidP="003B1700">
            <w:pPr>
              <w:pStyle w:val="TAC"/>
              <w:keepNext w:val="0"/>
              <w:rPr>
                <w:rFonts w:eastAsia="Malgun Gothic"/>
                <w:lang w:eastAsia="ko-KR"/>
              </w:rPr>
            </w:pPr>
            <w:r w:rsidRPr="00DF6DD6">
              <w:t>N/A</w:t>
            </w:r>
          </w:p>
        </w:tc>
      </w:tr>
      <w:tr w:rsidR="003B1700" w:rsidRPr="00DF6DD6" w14:paraId="76F7147C" w14:textId="77777777" w:rsidTr="002538BA">
        <w:trPr>
          <w:trHeight w:val="54"/>
          <w:jc w:val="center"/>
        </w:trPr>
        <w:tc>
          <w:tcPr>
            <w:tcW w:w="1928" w:type="dxa"/>
            <w:vMerge/>
            <w:shd w:val="clear" w:color="auto" w:fill="auto"/>
            <w:vAlign w:val="center"/>
          </w:tcPr>
          <w:p w14:paraId="54D31B03" w14:textId="77777777" w:rsidR="003B1700" w:rsidRPr="00DF6DD6" w:rsidRDefault="003B1700" w:rsidP="003B1700">
            <w:pPr>
              <w:pStyle w:val="TAC"/>
              <w:keepNext w:val="0"/>
              <w:rPr>
                <w:lang w:eastAsia="ja-JP"/>
              </w:rPr>
            </w:pPr>
          </w:p>
        </w:tc>
        <w:tc>
          <w:tcPr>
            <w:tcW w:w="1058" w:type="dxa"/>
            <w:shd w:val="clear" w:color="auto" w:fill="auto"/>
            <w:vAlign w:val="center"/>
          </w:tcPr>
          <w:p w14:paraId="41C01230"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3B1700" w:rsidRPr="00DF6DD6" w:rsidRDefault="003B1700" w:rsidP="003B170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3B1700" w:rsidRPr="00DF6DD6" w:rsidRDefault="003B1700" w:rsidP="003B1700">
            <w:pPr>
              <w:pStyle w:val="TAC"/>
              <w:keepNext w:val="0"/>
              <w:rPr>
                <w:rFonts w:eastAsia="Malgun Gothic"/>
                <w:kern w:val="2"/>
                <w:szCs w:val="24"/>
                <w:lang w:val="en-US" w:eastAsia="ko-KR"/>
              </w:rPr>
            </w:pPr>
            <w:r w:rsidRPr="00DF6DD6">
              <w:t>800</w:t>
            </w:r>
          </w:p>
        </w:tc>
        <w:tc>
          <w:tcPr>
            <w:tcW w:w="867" w:type="dxa"/>
            <w:shd w:val="clear" w:color="auto" w:fill="auto"/>
            <w:vAlign w:val="center"/>
          </w:tcPr>
          <w:p w14:paraId="78466AB7"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4078D7AE" w14:textId="77777777" w:rsidR="003B1700" w:rsidRPr="00DF6DD6" w:rsidRDefault="003B1700" w:rsidP="003B1700">
            <w:pPr>
              <w:pStyle w:val="TAC"/>
              <w:keepNext w:val="0"/>
              <w:rPr>
                <w:rFonts w:eastAsia="Malgun Gothic"/>
                <w:lang w:eastAsia="ko-KR"/>
              </w:rPr>
            </w:pPr>
            <w:r w:rsidRPr="00DF6DD6">
              <w:t>N/A</w:t>
            </w:r>
          </w:p>
        </w:tc>
      </w:tr>
      <w:tr w:rsidR="003B1700" w:rsidRPr="00DF6DD6" w14:paraId="746F5218" w14:textId="77777777" w:rsidTr="002538BA">
        <w:trPr>
          <w:trHeight w:val="54"/>
          <w:jc w:val="center"/>
        </w:trPr>
        <w:tc>
          <w:tcPr>
            <w:tcW w:w="1928" w:type="dxa"/>
            <w:vMerge/>
            <w:shd w:val="clear" w:color="auto" w:fill="auto"/>
            <w:vAlign w:val="center"/>
          </w:tcPr>
          <w:p w14:paraId="7FD9D6EC" w14:textId="77777777" w:rsidR="003B1700" w:rsidRPr="00DF6DD6" w:rsidRDefault="003B1700" w:rsidP="003B1700">
            <w:pPr>
              <w:pStyle w:val="TAC"/>
              <w:keepNext w:val="0"/>
              <w:rPr>
                <w:lang w:eastAsia="ja-JP"/>
              </w:rPr>
            </w:pPr>
          </w:p>
        </w:tc>
        <w:tc>
          <w:tcPr>
            <w:tcW w:w="1058" w:type="dxa"/>
            <w:shd w:val="clear" w:color="auto" w:fill="auto"/>
            <w:vAlign w:val="center"/>
          </w:tcPr>
          <w:p w14:paraId="631721EE"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3B1700" w:rsidRPr="00DF6DD6" w:rsidRDefault="003B1700" w:rsidP="003B170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3B1700" w:rsidRPr="00DF6DD6" w:rsidRDefault="003B1700" w:rsidP="003B170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3B1700" w:rsidRPr="00DF6DD6" w:rsidRDefault="003B1700" w:rsidP="003B1700">
            <w:pPr>
              <w:pStyle w:val="TAC"/>
              <w:keepNext w:val="0"/>
              <w:rPr>
                <w:rFonts w:eastAsia="Malgun Gothic"/>
                <w:kern w:val="2"/>
                <w:szCs w:val="24"/>
                <w:lang w:val="en-US" w:eastAsia="ko-KR"/>
              </w:rPr>
            </w:pPr>
            <w:r w:rsidRPr="00DF6DD6">
              <w:t>3310</w:t>
            </w:r>
          </w:p>
        </w:tc>
        <w:tc>
          <w:tcPr>
            <w:tcW w:w="867" w:type="dxa"/>
            <w:shd w:val="clear" w:color="auto" w:fill="auto"/>
            <w:vAlign w:val="center"/>
          </w:tcPr>
          <w:p w14:paraId="25FAD21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984" w:type="dxa"/>
            <w:shd w:val="clear" w:color="auto" w:fill="auto"/>
            <w:vAlign w:val="center"/>
          </w:tcPr>
          <w:p w14:paraId="225A11F3"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1F5E2266" w14:textId="77777777" w:rsidTr="002538BA">
        <w:trPr>
          <w:trHeight w:val="54"/>
          <w:jc w:val="center"/>
        </w:trPr>
        <w:tc>
          <w:tcPr>
            <w:tcW w:w="1928" w:type="dxa"/>
            <w:vMerge/>
            <w:shd w:val="clear" w:color="auto" w:fill="auto"/>
            <w:vAlign w:val="center"/>
          </w:tcPr>
          <w:p w14:paraId="6DAD531C" w14:textId="77777777" w:rsidR="003B1700" w:rsidRPr="00DF6DD6" w:rsidRDefault="003B1700" w:rsidP="003B1700">
            <w:pPr>
              <w:pStyle w:val="TAC"/>
              <w:keepNext w:val="0"/>
              <w:rPr>
                <w:lang w:eastAsia="ja-JP"/>
              </w:rPr>
            </w:pPr>
          </w:p>
        </w:tc>
        <w:tc>
          <w:tcPr>
            <w:tcW w:w="1058" w:type="dxa"/>
            <w:shd w:val="clear" w:color="auto" w:fill="auto"/>
            <w:vAlign w:val="center"/>
          </w:tcPr>
          <w:p w14:paraId="2D5A44B2" w14:textId="77777777" w:rsidR="003B1700" w:rsidRPr="00DF6DD6" w:rsidRDefault="003B1700" w:rsidP="003B170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3B1700" w:rsidRPr="00DF6DD6" w:rsidRDefault="003B1700" w:rsidP="003B170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3B1700" w:rsidRPr="00DF6DD6" w:rsidRDefault="003B1700" w:rsidP="003B170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3B1700" w:rsidRPr="00DF6DD6" w:rsidRDefault="003B1700" w:rsidP="003B170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3B1700" w:rsidRPr="00DF6DD6" w:rsidRDefault="003B1700" w:rsidP="003B1700">
            <w:pPr>
              <w:pStyle w:val="TAC"/>
              <w:keepNext w:val="0"/>
              <w:rPr>
                <w:rFonts w:eastAsia="Malgun Gothic"/>
                <w:kern w:val="2"/>
                <w:szCs w:val="24"/>
                <w:lang w:val="en-US" w:eastAsia="ko-KR"/>
              </w:rPr>
            </w:pPr>
            <w:r w:rsidRPr="00DF6DD6">
              <w:t>2685</w:t>
            </w:r>
          </w:p>
        </w:tc>
        <w:tc>
          <w:tcPr>
            <w:tcW w:w="867" w:type="dxa"/>
            <w:shd w:val="clear" w:color="auto" w:fill="auto"/>
            <w:vAlign w:val="center"/>
          </w:tcPr>
          <w:p w14:paraId="27D0BBDB"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0DC37B4E" w14:textId="77777777" w:rsidR="003B1700" w:rsidRPr="00DF6DD6" w:rsidRDefault="003B1700" w:rsidP="003B1700">
            <w:pPr>
              <w:pStyle w:val="TAC"/>
              <w:keepNext w:val="0"/>
              <w:rPr>
                <w:rFonts w:eastAsia="Malgun Gothic"/>
                <w:lang w:eastAsia="ko-KR"/>
              </w:rPr>
            </w:pPr>
            <w:r w:rsidRPr="00DF6DD6">
              <w:t>N/A</w:t>
            </w:r>
          </w:p>
        </w:tc>
      </w:tr>
      <w:tr w:rsidR="003B1700" w:rsidRPr="00DF6DD6" w14:paraId="32D3E747" w14:textId="77777777" w:rsidTr="002538BA">
        <w:trPr>
          <w:trHeight w:val="54"/>
          <w:jc w:val="center"/>
        </w:trPr>
        <w:tc>
          <w:tcPr>
            <w:tcW w:w="1928" w:type="dxa"/>
            <w:vMerge/>
            <w:shd w:val="clear" w:color="auto" w:fill="auto"/>
            <w:vAlign w:val="center"/>
          </w:tcPr>
          <w:p w14:paraId="795A6C55" w14:textId="77777777" w:rsidR="003B1700" w:rsidRPr="00DF6DD6" w:rsidRDefault="003B1700" w:rsidP="003B1700">
            <w:pPr>
              <w:pStyle w:val="TAC"/>
              <w:keepNext w:val="0"/>
              <w:rPr>
                <w:lang w:eastAsia="ja-JP"/>
              </w:rPr>
            </w:pPr>
          </w:p>
        </w:tc>
        <w:tc>
          <w:tcPr>
            <w:tcW w:w="1058" w:type="dxa"/>
            <w:shd w:val="clear" w:color="auto" w:fill="auto"/>
            <w:vAlign w:val="center"/>
          </w:tcPr>
          <w:p w14:paraId="1CFAEB72" w14:textId="77777777" w:rsidR="003B1700" w:rsidRPr="00DF6DD6" w:rsidRDefault="003B1700" w:rsidP="003B170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lang w:eastAsia="ko-KR"/>
              </w:rPr>
              <w:t>3365</w:t>
            </w:r>
          </w:p>
        </w:tc>
        <w:tc>
          <w:tcPr>
            <w:tcW w:w="867" w:type="dxa"/>
            <w:shd w:val="clear" w:color="auto" w:fill="auto"/>
            <w:vAlign w:val="center"/>
          </w:tcPr>
          <w:p w14:paraId="2FD33FD8"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984" w:type="dxa"/>
            <w:shd w:val="clear" w:color="auto" w:fill="auto"/>
            <w:vAlign w:val="center"/>
          </w:tcPr>
          <w:p w14:paraId="56451217" w14:textId="77777777" w:rsidR="003B1700" w:rsidRPr="00DF6DD6" w:rsidRDefault="003B1700" w:rsidP="003B1700">
            <w:pPr>
              <w:pStyle w:val="TAC"/>
              <w:keepNext w:val="0"/>
              <w:rPr>
                <w:rFonts w:eastAsia="Malgun Gothic"/>
                <w:lang w:eastAsia="ko-KR"/>
              </w:rPr>
            </w:pPr>
            <w:r w:rsidRPr="00DF6DD6">
              <w:t>N/A</w:t>
            </w:r>
          </w:p>
        </w:tc>
      </w:tr>
      <w:tr w:rsidR="003B1700" w:rsidRPr="00DF6DD6" w14:paraId="3223B77C" w14:textId="77777777" w:rsidTr="002538BA">
        <w:trPr>
          <w:trHeight w:val="54"/>
          <w:jc w:val="center"/>
        </w:trPr>
        <w:tc>
          <w:tcPr>
            <w:tcW w:w="1928" w:type="dxa"/>
            <w:vMerge/>
            <w:shd w:val="clear" w:color="auto" w:fill="auto"/>
            <w:vAlign w:val="center"/>
          </w:tcPr>
          <w:p w14:paraId="065C705A" w14:textId="77777777" w:rsidR="003B1700" w:rsidRPr="00DF6DD6" w:rsidRDefault="003B1700" w:rsidP="003B1700">
            <w:pPr>
              <w:pStyle w:val="TAC"/>
              <w:keepNext w:val="0"/>
              <w:rPr>
                <w:lang w:eastAsia="ja-JP"/>
              </w:rPr>
            </w:pPr>
          </w:p>
        </w:tc>
        <w:tc>
          <w:tcPr>
            <w:tcW w:w="1058" w:type="dxa"/>
            <w:shd w:val="clear" w:color="auto" w:fill="auto"/>
            <w:vAlign w:val="center"/>
          </w:tcPr>
          <w:p w14:paraId="234EF334" w14:textId="77777777" w:rsidR="003B1700" w:rsidRPr="00DF6DD6" w:rsidRDefault="003B1700" w:rsidP="003B170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3B1700" w:rsidRPr="00DF6DD6" w:rsidRDefault="003B1700" w:rsidP="003B170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3B1700" w:rsidRPr="00DF6DD6" w:rsidRDefault="003B1700" w:rsidP="003B170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3B1700" w:rsidRPr="00DF6DD6" w:rsidRDefault="003B1700" w:rsidP="003B170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3B1700" w:rsidRPr="00DF6DD6" w:rsidRDefault="003B1700" w:rsidP="003B1700">
            <w:pPr>
              <w:pStyle w:val="TAC"/>
              <w:keepNext w:val="0"/>
              <w:rPr>
                <w:kern w:val="2"/>
                <w:szCs w:val="24"/>
                <w:lang w:val="en-US" w:eastAsia="ko-KR"/>
              </w:rPr>
            </w:pPr>
            <w:r w:rsidRPr="00DF6DD6">
              <w:rPr>
                <w:lang w:val="en-US" w:eastAsia="ko-KR"/>
              </w:rPr>
              <w:t>800</w:t>
            </w:r>
          </w:p>
        </w:tc>
        <w:tc>
          <w:tcPr>
            <w:tcW w:w="867" w:type="dxa"/>
            <w:shd w:val="clear" w:color="auto" w:fill="auto"/>
            <w:vAlign w:val="center"/>
          </w:tcPr>
          <w:p w14:paraId="59602FF9" w14:textId="77777777" w:rsidR="003B1700" w:rsidRPr="00DF6DD6" w:rsidRDefault="003B1700" w:rsidP="003B170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984" w:type="dxa"/>
            <w:shd w:val="clear" w:color="auto" w:fill="auto"/>
            <w:vAlign w:val="center"/>
          </w:tcPr>
          <w:p w14:paraId="5A1D53C6" w14:textId="77777777" w:rsidR="003B1700" w:rsidRPr="00DF6DD6" w:rsidRDefault="003B1700" w:rsidP="003B1700">
            <w:pPr>
              <w:pStyle w:val="TAC"/>
              <w:keepNext w:val="0"/>
              <w:rPr>
                <w:rFonts w:eastAsia="Malgun Gothic"/>
                <w:lang w:eastAsia="ko-KR"/>
              </w:rPr>
            </w:pPr>
            <w:r w:rsidRPr="00DF6DD6">
              <w:rPr>
                <w:rFonts w:eastAsia="MS Mincho"/>
              </w:rPr>
              <w:t>IMD2</w:t>
            </w:r>
          </w:p>
        </w:tc>
      </w:tr>
      <w:tr w:rsidR="003B1700" w:rsidRPr="00DF6DD6" w14:paraId="3D1CE0DA" w14:textId="77777777" w:rsidTr="002538BA">
        <w:trPr>
          <w:trHeight w:val="54"/>
          <w:jc w:val="center"/>
        </w:trPr>
        <w:tc>
          <w:tcPr>
            <w:tcW w:w="1928" w:type="dxa"/>
            <w:vMerge w:val="restart"/>
            <w:shd w:val="clear" w:color="auto" w:fill="auto"/>
            <w:vAlign w:val="center"/>
          </w:tcPr>
          <w:p w14:paraId="1F42E0B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58" w:type="dxa"/>
            <w:shd w:val="clear" w:color="auto" w:fill="auto"/>
            <w:vAlign w:val="center"/>
          </w:tcPr>
          <w:p w14:paraId="63B4CAEA" w14:textId="77777777" w:rsidR="003B1700" w:rsidRPr="00DF6DD6" w:rsidRDefault="003B1700" w:rsidP="003B170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566FBC9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17A20169"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19934EAD" w14:textId="77777777" w:rsidTr="002538BA">
        <w:trPr>
          <w:trHeight w:val="54"/>
          <w:jc w:val="center"/>
        </w:trPr>
        <w:tc>
          <w:tcPr>
            <w:tcW w:w="1928" w:type="dxa"/>
            <w:vMerge/>
            <w:shd w:val="clear" w:color="auto" w:fill="auto"/>
            <w:vAlign w:val="center"/>
          </w:tcPr>
          <w:p w14:paraId="17EADE8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674732" w14:textId="77777777" w:rsidR="003B1700" w:rsidRPr="00DF6DD6" w:rsidRDefault="003B1700" w:rsidP="003B170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317A68B0"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400EF9D6" w14:textId="77777777" w:rsidR="003B1700" w:rsidRPr="00DF6DD6" w:rsidRDefault="003B1700" w:rsidP="003B1700">
            <w:pPr>
              <w:pStyle w:val="TAC"/>
              <w:keepNext w:val="0"/>
              <w:rPr>
                <w:rFonts w:eastAsia="Malgun Gothic"/>
                <w:kern w:val="2"/>
                <w:szCs w:val="24"/>
                <w:lang w:val="en-US" w:eastAsia="ko-KR"/>
              </w:rPr>
            </w:pPr>
            <w:r w:rsidRPr="00DF6DD6">
              <w:rPr>
                <w:lang w:eastAsia="zh-CN"/>
              </w:rPr>
              <w:t>IMD2, IMD5</w:t>
            </w:r>
          </w:p>
        </w:tc>
      </w:tr>
      <w:tr w:rsidR="003B1700" w:rsidRPr="00DF6DD6" w14:paraId="78AC6002" w14:textId="77777777" w:rsidTr="002538BA">
        <w:trPr>
          <w:trHeight w:val="54"/>
          <w:jc w:val="center"/>
        </w:trPr>
        <w:tc>
          <w:tcPr>
            <w:tcW w:w="1928" w:type="dxa"/>
            <w:vMerge/>
            <w:shd w:val="clear" w:color="auto" w:fill="auto"/>
            <w:vAlign w:val="center"/>
          </w:tcPr>
          <w:p w14:paraId="433E04B6" w14:textId="77777777" w:rsidR="003B1700" w:rsidRPr="00DF6DD6" w:rsidRDefault="003B1700" w:rsidP="003B1700">
            <w:pPr>
              <w:pStyle w:val="TAC"/>
              <w:keepNext w:val="0"/>
              <w:rPr>
                <w:rFonts w:eastAsia="MS Mincho"/>
              </w:rPr>
            </w:pPr>
          </w:p>
        </w:tc>
        <w:tc>
          <w:tcPr>
            <w:tcW w:w="1058" w:type="dxa"/>
            <w:shd w:val="clear" w:color="auto" w:fill="auto"/>
            <w:vAlign w:val="center"/>
          </w:tcPr>
          <w:p w14:paraId="3D4786FE" w14:textId="77777777" w:rsidR="003B1700" w:rsidRPr="00DF6DD6" w:rsidRDefault="003B1700" w:rsidP="003B170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3B1700" w:rsidRPr="00DF6DD6" w:rsidRDefault="003B1700" w:rsidP="003B1700">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3B1700" w:rsidRPr="00DF6DD6" w:rsidRDefault="003B1700" w:rsidP="003B1700">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3B1700" w:rsidRPr="00DF6DD6" w:rsidRDefault="003B1700" w:rsidP="003B1700">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3B1700" w:rsidRPr="00DF6DD6" w:rsidRDefault="003B1700" w:rsidP="003B1700">
            <w:pPr>
              <w:pStyle w:val="TAC"/>
              <w:keepNext w:val="0"/>
              <w:rPr>
                <w:rFonts w:eastAsia="Malgun Gothic"/>
                <w:lang w:eastAsia="ko-KR"/>
              </w:rPr>
            </w:pPr>
            <w:r w:rsidRPr="00DF6DD6">
              <w:t>N/A</w:t>
            </w:r>
          </w:p>
        </w:tc>
        <w:tc>
          <w:tcPr>
            <w:tcW w:w="867" w:type="dxa"/>
            <w:shd w:val="clear" w:color="auto" w:fill="auto"/>
            <w:vAlign w:val="center"/>
          </w:tcPr>
          <w:p w14:paraId="01B583E2" w14:textId="77777777" w:rsidR="003B1700" w:rsidRPr="00DF6DD6" w:rsidRDefault="003B1700" w:rsidP="003B1700">
            <w:pPr>
              <w:pStyle w:val="TAC"/>
              <w:keepNext w:val="0"/>
              <w:rPr>
                <w:rFonts w:eastAsia="Malgun Gothic"/>
                <w:lang w:eastAsia="ko-KR"/>
              </w:rPr>
            </w:pPr>
            <w:r w:rsidRPr="00DF6DD6">
              <w:t>N/A</w:t>
            </w:r>
          </w:p>
        </w:tc>
        <w:tc>
          <w:tcPr>
            <w:tcW w:w="984" w:type="dxa"/>
            <w:shd w:val="clear" w:color="auto" w:fill="auto"/>
            <w:vAlign w:val="center"/>
          </w:tcPr>
          <w:p w14:paraId="2B911A58" w14:textId="77777777" w:rsidR="003B1700" w:rsidRPr="00DF6DD6" w:rsidRDefault="003B1700" w:rsidP="003B1700">
            <w:pPr>
              <w:pStyle w:val="TAC"/>
              <w:keepNext w:val="0"/>
              <w:rPr>
                <w:rFonts w:eastAsia="Malgun Gothic"/>
                <w:kern w:val="2"/>
                <w:szCs w:val="24"/>
                <w:lang w:val="en-US" w:eastAsia="ko-KR"/>
              </w:rPr>
            </w:pPr>
            <w:r w:rsidRPr="00DF6DD6">
              <w:t>N/A</w:t>
            </w:r>
          </w:p>
        </w:tc>
      </w:tr>
      <w:tr w:rsidR="003B1700" w:rsidRPr="00DF6DD6" w14:paraId="216EC274" w14:textId="77777777" w:rsidTr="002538BA">
        <w:trPr>
          <w:trHeight w:val="54"/>
          <w:jc w:val="center"/>
        </w:trPr>
        <w:tc>
          <w:tcPr>
            <w:tcW w:w="1928" w:type="dxa"/>
            <w:vMerge w:val="restart"/>
            <w:shd w:val="clear" w:color="auto" w:fill="auto"/>
            <w:vAlign w:val="center"/>
          </w:tcPr>
          <w:p w14:paraId="07EC2CDC"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0A81986A"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0A4E8FD5"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02F0880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609FC12C"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6BC2912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2473952" w14:textId="77777777" w:rsidR="003B1700" w:rsidRPr="00DF6DD6" w:rsidRDefault="003B1700" w:rsidP="003B1700">
            <w:pPr>
              <w:pStyle w:val="TAC"/>
              <w:keepNext w:val="0"/>
            </w:pPr>
            <w:r w:rsidRPr="00DF6DD6">
              <w:rPr>
                <w:lang w:eastAsia="ja-JP"/>
              </w:rPr>
              <w:t>N/A</w:t>
            </w:r>
          </w:p>
        </w:tc>
      </w:tr>
      <w:tr w:rsidR="003B1700" w:rsidRPr="00DF6DD6" w14:paraId="7C644690" w14:textId="77777777" w:rsidTr="002538BA">
        <w:trPr>
          <w:trHeight w:val="54"/>
          <w:jc w:val="center"/>
        </w:trPr>
        <w:tc>
          <w:tcPr>
            <w:tcW w:w="1928" w:type="dxa"/>
            <w:vMerge/>
            <w:shd w:val="clear" w:color="auto" w:fill="auto"/>
            <w:vAlign w:val="center"/>
          </w:tcPr>
          <w:p w14:paraId="31269071" w14:textId="77777777" w:rsidR="003B1700" w:rsidRPr="00DF6DD6" w:rsidRDefault="003B1700" w:rsidP="003B1700">
            <w:pPr>
              <w:pStyle w:val="TAC"/>
              <w:keepNext w:val="0"/>
              <w:rPr>
                <w:rFonts w:eastAsia="MS Mincho"/>
              </w:rPr>
            </w:pPr>
          </w:p>
        </w:tc>
        <w:tc>
          <w:tcPr>
            <w:tcW w:w="1058" w:type="dxa"/>
            <w:shd w:val="clear" w:color="auto" w:fill="auto"/>
            <w:vAlign w:val="center"/>
          </w:tcPr>
          <w:p w14:paraId="2F8010A6"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57A2EBEA"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204161C0"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74FD241"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1C41B060" w14:textId="77777777" w:rsidR="003B1700" w:rsidRPr="00DF6DD6" w:rsidRDefault="003B1700" w:rsidP="003B1700">
            <w:pPr>
              <w:pStyle w:val="TAC"/>
              <w:keepNext w:val="0"/>
            </w:pPr>
            <w:r w:rsidRPr="00DF6DD6">
              <w:rPr>
                <w:lang w:eastAsia="ja-JP"/>
              </w:rPr>
              <w:t>4.4</w:t>
            </w:r>
          </w:p>
        </w:tc>
        <w:tc>
          <w:tcPr>
            <w:tcW w:w="984" w:type="dxa"/>
            <w:shd w:val="clear" w:color="auto" w:fill="auto"/>
            <w:vAlign w:val="center"/>
          </w:tcPr>
          <w:p w14:paraId="1F182586" w14:textId="77777777" w:rsidR="003B1700" w:rsidRPr="00DF6DD6" w:rsidRDefault="003B1700" w:rsidP="003B1700">
            <w:pPr>
              <w:pStyle w:val="TAC"/>
              <w:keepNext w:val="0"/>
            </w:pPr>
            <w:r w:rsidRPr="00DF6DD6">
              <w:rPr>
                <w:lang w:eastAsia="ja-JP"/>
              </w:rPr>
              <w:t>IMD5</w:t>
            </w:r>
          </w:p>
        </w:tc>
      </w:tr>
      <w:tr w:rsidR="003B1700" w:rsidRPr="00DF6DD6" w14:paraId="0575A33C" w14:textId="77777777" w:rsidTr="002538BA">
        <w:trPr>
          <w:trHeight w:val="54"/>
          <w:jc w:val="center"/>
        </w:trPr>
        <w:tc>
          <w:tcPr>
            <w:tcW w:w="1928" w:type="dxa"/>
            <w:vMerge/>
            <w:shd w:val="clear" w:color="auto" w:fill="auto"/>
            <w:vAlign w:val="center"/>
          </w:tcPr>
          <w:p w14:paraId="2DF40E0E" w14:textId="77777777" w:rsidR="003B1700" w:rsidRPr="00DF6DD6" w:rsidRDefault="003B1700" w:rsidP="003B1700">
            <w:pPr>
              <w:pStyle w:val="TAC"/>
              <w:keepNext w:val="0"/>
              <w:rPr>
                <w:rFonts w:eastAsia="MS Mincho"/>
              </w:rPr>
            </w:pPr>
          </w:p>
        </w:tc>
        <w:tc>
          <w:tcPr>
            <w:tcW w:w="1058" w:type="dxa"/>
            <w:shd w:val="clear" w:color="auto" w:fill="auto"/>
            <w:vAlign w:val="center"/>
          </w:tcPr>
          <w:p w14:paraId="06CBFFCA"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3B1700" w:rsidRPr="00DF6DD6" w:rsidRDefault="003B1700" w:rsidP="003B1700">
            <w:pPr>
              <w:pStyle w:val="TAC"/>
              <w:keepNext w:val="0"/>
            </w:pPr>
            <w:r w:rsidRPr="00DF6DD6">
              <w:rPr>
                <w:lang w:eastAsia="ja-JP"/>
              </w:rPr>
              <w:t>4058</w:t>
            </w:r>
          </w:p>
        </w:tc>
        <w:tc>
          <w:tcPr>
            <w:tcW w:w="746" w:type="dxa"/>
            <w:shd w:val="clear" w:color="auto" w:fill="auto"/>
            <w:noWrap/>
            <w:vAlign w:val="center"/>
          </w:tcPr>
          <w:p w14:paraId="0AE3114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441B577E"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67F8502B" w14:textId="77777777" w:rsidR="003B1700" w:rsidRPr="00DF6DD6" w:rsidRDefault="003B1700" w:rsidP="003B1700">
            <w:pPr>
              <w:pStyle w:val="TAC"/>
              <w:keepNext w:val="0"/>
            </w:pPr>
            <w:r w:rsidRPr="00DF6DD6">
              <w:rPr>
                <w:lang w:eastAsia="ja-JP"/>
              </w:rPr>
              <w:t>4058</w:t>
            </w:r>
          </w:p>
        </w:tc>
        <w:tc>
          <w:tcPr>
            <w:tcW w:w="867" w:type="dxa"/>
            <w:shd w:val="clear" w:color="auto" w:fill="auto"/>
            <w:vAlign w:val="center"/>
          </w:tcPr>
          <w:p w14:paraId="3C2861D4"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743DE48B" w14:textId="77777777" w:rsidR="003B1700" w:rsidRPr="00DF6DD6" w:rsidRDefault="003B1700" w:rsidP="003B1700">
            <w:pPr>
              <w:pStyle w:val="TAC"/>
              <w:keepNext w:val="0"/>
            </w:pPr>
            <w:r w:rsidRPr="00DF6DD6">
              <w:rPr>
                <w:lang w:eastAsia="ja-JP"/>
              </w:rPr>
              <w:t>N/A</w:t>
            </w:r>
          </w:p>
        </w:tc>
      </w:tr>
      <w:tr w:rsidR="003B1700" w:rsidRPr="00DF6DD6" w14:paraId="4CB978F8" w14:textId="77777777" w:rsidTr="002538BA">
        <w:trPr>
          <w:trHeight w:val="54"/>
          <w:jc w:val="center"/>
        </w:trPr>
        <w:tc>
          <w:tcPr>
            <w:tcW w:w="1928" w:type="dxa"/>
            <w:vMerge w:val="restart"/>
            <w:shd w:val="clear" w:color="auto" w:fill="auto"/>
            <w:vAlign w:val="center"/>
          </w:tcPr>
          <w:p w14:paraId="0D03D64B"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58" w:type="dxa"/>
            <w:shd w:val="clear" w:color="auto" w:fill="auto"/>
            <w:vAlign w:val="center"/>
          </w:tcPr>
          <w:p w14:paraId="6740B623"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3B1700" w:rsidRPr="00DF6DD6" w:rsidRDefault="003B1700" w:rsidP="003B1700">
            <w:pPr>
              <w:pStyle w:val="TAC"/>
              <w:keepNext w:val="0"/>
            </w:pPr>
            <w:r w:rsidRPr="00DF6DD6">
              <w:rPr>
                <w:lang w:eastAsia="ja-JP"/>
              </w:rPr>
              <w:t>820</w:t>
            </w:r>
          </w:p>
        </w:tc>
        <w:tc>
          <w:tcPr>
            <w:tcW w:w="746" w:type="dxa"/>
            <w:shd w:val="clear" w:color="auto" w:fill="auto"/>
            <w:noWrap/>
            <w:vAlign w:val="center"/>
          </w:tcPr>
          <w:p w14:paraId="46DE444E"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57EF3149"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E42AC44" w14:textId="77777777" w:rsidR="003B1700" w:rsidRPr="00DF6DD6" w:rsidRDefault="003B1700" w:rsidP="003B1700">
            <w:pPr>
              <w:pStyle w:val="TAC"/>
              <w:keepNext w:val="0"/>
            </w:pPr>
            <w:r w:rsidRPr="00DF6DD6">
              <w:rPr>
                <w:lang w:eastAsia="ja-JP"/>
              </w:rPr>
              <w:t>865</w:t>
            </w:r>
          </w:p>
        </w:tc>
        <w:tc>
          <w:tcPr>
            <w:tcW w:w="867" w:type="dxa"/>
            <w:shd w:val="clear" w:color="auto" w:fill="auto"/>
            <w:vAlign w:val="center"/>
          </w:tcPr>
          <w:p w14:paraId="2ED77203" w14:textId="77777777" w:rsidR="003B1700" w:rsidRPr="00DF6DD6" w:rsidRDefault="003B1700" w:rsidP="003B1700">
            <w:pPr>
              <w:pStyle w:val="TAC"/>
              <w:keepNext w:val="0"/>
            </w:pPr>
            <w:r w:rsidRPr="00DF6DD6">
              <w:rPr>
                <w:lang w:eastAsia="ja-JP"/>
              </w:rPr>
              <w:t>3.9</w:t>
            </w:r>
          </w:p>
        </w:tc>
        <w:tc>
          <w:tcPr>
            <w:tcW w:w="984" w:type="dxa"/>
            <w:shd w:val="clear" w:color="auto" w:fill="auto"/>
            <w:vAlign w:val="center"/>
          </w:tcPr>
          <w:p w14:paraId="1A3DB79B" w14:textId="77777777" w:rsidR="003B1700" w:rsidRPr="00DF6DD6" w:rsidRDefault="003B1700" w:rsidP="003B1700">
            <w:pPr>
              <w:pStyle w:val="TAC"/>
              <w:keepNext w:val="0"/>
            </w:pPr>
            <w:r w:rsidRPr="00DF6DD6">
              <w:rPr>
                <w:lang w:eastAsia="ja-JP"/>
              </w:rPr>
              <w:t>IMD5</w:t>
            </w:r>
          </w:p>
        </w:tc>
      </w:tr>
      <w:tr w:rsidR="003B1700" w:rsidRPr="00DF6DD6" w14:paraId="275799CA" w14:textId="77777777" w:rsidTr="002538BA">
        <w:trPr>
          <w:trHeight w:val="54"/>
          <w:jc w:val="center"/>
        </w:trPr>
        <w:tc>
          <w:tcPr>
            <w:tcW w:w="1928" w:type="dxa"/>
            <w:vMerge/>
            <w:shd w:val="clear" w:color="auto" w:fill="auto"/>
            <w:vAlign w:val="center"/>
          </w:tcPr>
          <w:p w14:paraId="02629CC3" w14:textId="77777777" w:rsidR="003B1700" w:rsidRPr="00DF6DD6" w:rsidRDefault="003B1700" w:rsidP="003B1700">
            <w:pPr>
              <w:pStyle w:val="TAC"/>
              <w:keepNext w:val="0"/>
              <w:rPr>
                <w:rFonts w:eastAsia="MS Mincho"/>
              </w:rPr>
            </w:pPr>
          </w:p>
        </w:tc>
        <w:tc>
          <w:tcPr>
            <w:tcW w:w="1058" w:type="dxa"/>
            <w:shd w:val="clear" w:color="auto" w:fill="auto"/>
            <w:vAlign w:val="center"/>
          </w:tcPr>
          <w:p w14:paraId="1C249013"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4A31888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694E7F2C"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0371B1AD"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3BB9E289"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65346D72" w14:textId="77777777" w:rsidR="003B1700" w:rsidRPr="00DF6DD6" w:rsidRDefault="003B1700" w:rsidP="003B1700">
            <w:pPr>
              <w:pStyle w:val="TAC"/>
              <w:keepNext w:val="0"/>
            </w:pPr>
            <w:r w:rsidRPr="00DF6DD6">
              <w:rPr>
                <w:lang w:eastAsia="ja-JP"/>
              </w:rPr>
              <w:t>N/A</w:t>
            </w:r>
          </w:p>
        </w:tc>
      </w:tr>
      <w:tr w:rsidR="003B1700" w:rsidRPr="00DF6DD6" w14:paraId="28365BA9" w14:textId="77777777" w:rsidTr="002538BA">
        <w:trPr>
          <w:trHeight w:val="54"/>
          <w:jc w:val="center"/>
        </w:trPr>
        <w:tc>
          <w:tcPr>
            <w:tcW w:w="1928" w:type="dxa"/>
            <w:vMerge/>
            <w:shd w:val="clear" w:color="auto" w:fill="auto"/>
            <w:vAlign w:val="center"/>
          </w:tcPr>
          <w:p w14:paraId="66B399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13024F54" w14:textId="77777777" w:rsidR="003B1700" w:rsidRPr="00DF6DD6" w:rsidRDefault="003B1700" w:rsidP="003B170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3B1700" w:rsidRPr="00DF6DD6" w:rsidRDefault="003B1700" w:rsidP="003B1700">
            <w:pPr>
              <w:pStyle w:val="TAC"/>
              <w:keepNext w:val="0"/>
            </w:pPr>
            <w:r w:rsidRPr="00DF6DD6">
              <w:rPr>
                <w:lang w:eastAsia="ja-JP"/>
              </w:rPr>
              <w:t>3757</w:t>
            </w:r>
          </w:p>
        </w:tc>
        <w:tc>
          <w:tcPr>
            <w:tcW w:w="746" w:type="dxa"/>
            <w:shd w:val="clear" w:color="auto" w:fill="auto"/>
            <w:noWrap/>
            <w:vAlign w:val="center"/>
          </w:tcPr>
          <w:p w14:paraId="46418F1C"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5C1BFD49"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38D0CABD" w14:textId="77777777" w:rsidR="003B1700" w:rsidRPr="00DF6DD6" w:rsidRDefault="003B1700" w:rsidP="003B1700">
            <w:pPr>
              <w:pStyle w:val="TAC"/>
              <w:keepNext w:val="0"/>
            </w:pPr>
            <w:r w:rsidRPr="00DF6DD6">
              <w:rPr>
                <w:lang w:eastAsia="ja-JP"/>
              </w:rPr>
              <w:t>3757</w:t>
            </w:r>
          </w:p>
        </w:tc>
        <w:tc>
          <w:tcPr>
            <w:tcW w:w="867" w:type="dxa"/>
            <w:shd w:val="clear" w:color="auto" w:fill="auto"/>
            <w:vAlign w:val="center"/>
          </w:tcPr>
          <w:p w14:paraId="3CFE79BF"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9915A00" w14:textId="77777777" w:rsidR="003B1700" w:rsidRPr="00DF6DD6" w:rsidRDefault="003B1700" w:rsidP="003B1700">
            <w:pPr>
              <w:pStyle w:val="TAC"/>
              <w:keepNext w:val="0"/>
            </w:pPr>
            <w:r w:rsidRPr="00DF6DD6">
              <w:rPr>
                <w:lang w:eastAsia="ja-JP"/>
              </w:rPr>
              <w:t>N/A</w:t>
            </w:r>
          </w:p>
        </w:tc>
      </w:tr>
      <w:tr w:rsidR="003B1700" w:rsidRPr="00DF6DD6" w14:paraId="41BF82C0" w14:textId="77777777" w:rsidTr="002538BA">
        <w:trPr>
          <w:trHeight w:val="54"/>
          <w:jc w:val="center"/>
        </w:trPr>
        <w:tc>
          <w:tcPr>
            <w:tcW w:w="1928" w:type="dxa"/>
            <w:vMerge w:val="restart"/>
            <w:shd w:val="clear" w:color="auto" w:fill="auto"/>
            <w:vAlign w:val="center"/>
          </w:tcPr>
          <w:p w14:paraId="48673BEF" w14:textId="77777777" w:rsidR="003B1700" w:rsidRPr="00DF6DD6" w:rsidRDefault="003B1700" w:rsidP="003B170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58" w:type="dxa"/>
            <w:shd w:val="clear" w:color="auto" w:fill="auto"/>
            <w:vAlign w:val="center"/>
          </w:tcPr>
          <w:p w14:paraId="3B731BFD" w14:textId="77777777" w:rsidR="003B1700" w:rsidRPr="00DF6DD6" w:rsidRDefault="003B1700" w:rsidP="003B170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3B1700" w:rsidRPr="00DF6DD6" w:rsidRDefault="003B1700" w:rsidP="003B1700">
            <w:pPr>
              <w:pStyle w:val="TAC"/>
              <w:keepNext w:val="0"/>
            </w:pPr>
            <w:r w:rsidRPr="00DF6DD6">
              <w:rPr>
                <w:lang w:eastAsia="ja-JP"/>
              </w:rPr>
              <w:t>819</w:t>
            </w:r>
          </w:p>
        </w:tc>
        <w:tc>
          <w:tcPr>
            <w:tcW w:w="746" w:type="dxa"/>
            <w:shd w:val="clear" w:color="auto" w:fill="auto"/>
            <w:noWrap/>
            <w:vAlign w:val="center"/>
          </w:tcPr>
          <w:p w14:paraId="4F8307F6"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70D54234"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4059BCED" w14:textId="77777777" w:rsidR="003B1700" w:rsidRPr="00DF6DD6" w:rsidRDefault="003B1700" w:rsidP="003B1700">
            <w:pPr>
              <w:pStyle w:val="TAC"/>
              <w:keepNext w:val="0"/>
            </w:pPr>
            <w:r w:rsidRPr="00DF6DD6">
              <w:rPr>
                <w:lang w:eastAsia="ja-JP"/>
              </w:rPr>
              <w:t>864</w:t>
            </w:r>
          </w:p>
        </w:tc>
        <w:tc>
          <w:tcPr>
            <w:tcW w:w="867" w:type="dxa"/>
            <w:shd w:val="clear" w:color="auto" w:fill="auto"/>
            <w:vAlign w:val="center"/>
          </w:tcPr>
          <w:p w14:paraId="4DB1A9A3" w14:textId="77777777" w:rsidR="003B1700" w:rsidRPr="00DF6DD6" w:rsidRDefault="003B1700" w:rsidP="003B1700">
            <w:pPr>
              <w:pStyle w:val="TAC"/>
              <w:keepNext w:val="0"/>
            </w:pPr>
            <w:r w:rsidRPr="00DF6DD6">
              <w:rPr>
                <w:lang w:eastAsia="ja-JP"/>
              </w:rPr>
              <w:t>3.8</w:t>
            </w:r>
          </w:p>
        </w:tc>
        <w:tc>
          <w:tcPr>
            <w:tcW w:w="984" w:type="dxa"/>
            <w:shd w:val="clear" w:color="auto" w:fill="auto"/>
            <w:vAlign w:val="center"/>
          </w:tcPr>
          <w:p w14:paraId="33C5AE61" w14:textId="77777777" w:rsidR="003B1700" w:rsidRPr="00DF6DD6" w:rsidRDefault="003B1700" w:rsidP="003B1700">
            <w:pPr>
              <w:pStyle w:val="TAC"/>
              <w:keepNext w:val="0"/>
            </w:pPr>
            <w:r w:rsidRPr="00DF6DD6">
              <w:rPr>
                <w:lang w:eastAsia="ja-JP"/>
              </w:rPr>
              <w:t>IMD5</w:t>
            </w:r>
          </w:p>
        </w:tc>
      </w:tr>
      <w:tr w:rsidR="003B1700" w:rsidRPr="00DF6DD6" w14:paraId="1FA78DCC" w14:textId="77777777" w:rsidTr="002538BA">
        <w:trPr>
          <w:trHeight w:val="54"/>
          <w:jc w:val="center"/>
        </w:trPr>
        <w:tc>
          <w:tcPr>
            <w:tcW w:w="1928" w:type="dxa"/>
            <w:vMerge/>
            <w:shd w:val="clear" w:color="auto" w:fill="auto"/>
            <w:vAlign w:val="center"/>
          </w:tcPr>
          <w:p w14:paraId="6B07CC79" w14:textId="77777777" w:rsidR="003B1700" w:rsidRPr="00DF6DD6" w:rsidRDefault="003B1700" w:rsidP="003B1700">
            <w:pPr>
              <w:pStyle w:val="TAC"/>
              <w:keepNext w:val="0"/>
              <w:rPr>
                <w:rFonts w:eastAsia="MS Mincho"/>
              </w:rPr>
            </w:pPr>
          </w:p>
        </w:tc>
        <w:tc>
          <w:tcPr>
            <w:tcW w:w="1058" w:type="dxa"/>
            <w:shd w:val="clear" w:color="auto" w:fill="auto"/>
            <w:vAlign w:val="center"/>
          </w:tcPr>
          <w:p w14:paraId="253C3E29" w14:textId="77777777" w:rsidR="003B1700" w:rsidRPr="00DF6DD6" w:rsidRDefault="003B1700" w:rsidP="003B1700">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3B1700" w:rsidRPr="00DF6DD6" w:rsidRDefault="003B1700" w:rsidP="003B1700">
            <w:pPr>
              <w:pStyle w:val="TAC"/>
              <w:keepNext w:val="0"/>
            </w:pPr>
            <w:r w:rsidRPr="00DF6DD6">
              <w:rPr>
                <w:lang w:eastAsia="ja-JP"/>
              </w:rPr>
              <w:t>723</w:t>
            </w:r>
          </w:p>
        </w:tc>
        <w:tc>
          <w:tcPr>
            <w:tcW w:w="746" w:type="dxa"/>
            <w:shd w:val="clear" w:color="auto" w:fill="auto"/>
            <w:noWrap/>
            <w:vAlign w:val="center"/>
          </w:tcPr>
          <w:p w14:paraId="399F7FF0" w14:textId="77777777" w:rsidR="003B1700" w:rsidRPr="00DF6DD6" w:rsidRDefault="003B1700" w:rsidP="003B1700">
            <w:pPr>
              <w:pStyle w:val="TAC"/>
              <w:keepNext w:val="0"/>
            </w:pPr>
            <w:r w:rsidRPr="00DF6DD6">
              <w:rPr>
                <w:lang w:eastAsia="ja-JP"/>
              </w:rPr>
              <w:t>5</w:t>
            </w:r>
          </w:p>
        </w:tc>
        <w:tc>
          <w:tcPr>
            <w:tcW w:w="877" w:type="dxa"/>
            <w:shd w:val="clear" w:color="auto" w:fill="auto"/>
            <w:noWrap/>
            <w:vAlign w:val="center"/>
          </w:tcPr>
          <w:p w14:paraId="36FBE44B" w14:textId="77777777" w:rsidR="003B1700" w:rsidRPr="00DF6DD6" w:rsidRDefault="003B1700" w:rsidP="003B1700">
            <w:pPr>
              <w:pStyle w:val="TAC"/>
              <w:keepNext w:val="0"/>
            </w:pPr>
            <w:r w:rsidRPr="00DF6DD6">
              <w:rPr>
                <w:lang w:eastAsia="ja-JP"/>
              </w:rPr>
              <w:t>25</w:t>
            </w:r>
          </w:p>
        </w:tc>
        <w:tc>
          <w:tcPr>
            <w:tcW w:w="1299" w:type="dxa"/>
            <w:shd w:val="clear" w:color="auto" w:fill="auto"/>
            <w:noWrap/>
            <w:vAlign w:val="center"/>
          </w:tcPr>
          <w:p w14:paraId="7871DD5F" w14:textId="77777777" w:rsidR="003B1700" w:rsidRPr="00DF6DD6" w:rsidRDefault="003B1700" w:rsidP="003B1700">
            <w:pPr>
              <w:pStyle w:val="TAC"/>
              <w:keepNext w:val="0"/>
            </w:pPr>
            <w:r w:rsidRPr="00DF6DD6">
              <w:rPr>
                <w:lang w:eastAsia="ja-JP"/>
              </w:rPr>
              <w:t>778</w:t>
            </w:r>
          </w:p>
        </w:tc>
        <w:tc>
          <w:tcPr>
            <w:tcW w:w="867" w:type="dxa"/>
            <w:shd w:val="clear" w:color="auto" w:fill="auto"/>
            <w:vAlign w:val="center"/>
          </w:tcPr>
          <w:p w14:paraId="43467455"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00E9AD3C" w14:textId="77777777" w:rsidR="003B1700" w:rsidRPr="00DF6DD6" w:rsidRDefault="003B1700" w:rsidP="003B1700">
            <w:pPr>
              <w:pStyle w:val="TAC"/>
              <w:keepNext w:val="0"/>
            </w:pPr>
            <w:r w:rsidRPr="00DF6DD6">
              <w:rPr>
                <w:lang w:eastAsia="ja-JP"/>
              </w:rPr>
              <w:t>N/A</w:t>
            </w:r>
          </w:p>
        </w:tc>
      </w:tr>
      <w:tr w:rsidR="003B1700" w:rsidRPr="00DF6DD6" w14:paraId="6D5382F9" w14:textId="77777777" w:rsidTr="002538BA">
        <w:trPr>
          <w:trHeight w:val="54"/>
          <w:jc w:val="center"/>
        </w:trPr>
        <w:tc>
          <w:tcPr>
            <w:tcW w:w="1928" w:type="dxa"/>
            <w:vMerge/>
            <w:shd w:val="clear" w:color="auto" w:fill="auto"/>
            <w:vAlign w:val="center"/>
          </w:tcPr>
          <w:p w14:paraId="79F78B05" w14:textId="77777777" w:rsidR="003B1700" w:rsidRPr="00DF6DD6" w:rsidRDefault="003B1700" w:rsidP="003B1700">
            <w:pPr>
              <w:pStyle w:val="TAC"/>
              <w:keepNext w:val="0"/>
              <w:rPr>
                <w:rFonts w:eastAsia="MS Mincho"/>
              </w:rPr>
            </w:pPr>
          </w:p>
        </w:tc>
        <w:tc>
          <w:tcPr>
            <w:tcW w:w="1058" w:type="dxa"/>
            <w:shd w:val="clear" w:color="auto" w:fill="auto"/>
            <w:vAlign w:val="center"/>
          </w:tcPr>
          <w:p w14:paraId="289D4833" w14:textId="77777777" w:rsidR="003B1700" w:rsidRPr="00DF6DD6" w:rsidRDefault="003B1700" w:rsidP="003B1700">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3B1700" w:rsidRPr="00DF6DD6" w:rsidRDefault="003B1700" w:rsidP="003B1700">
            <w:pPr>
              <w:pStyle w:val="TAC"/>
              <w:keepNext w:val="0"/>
            </w:pPr>
            <w:r w:rsidRPr="00DF6DD6">
              <w:rPr>
                <w:lang w:eastAsia="ja-JP"/>
              </w:rPr>
              <w:t>3756</w:t>
            </w:r>
          </w:p>
        </w:tc>
        <w:tc>
          <w:tcPr>
            <w:tcW w:w="746" w:type="dxa"/>
            <w:shd w:val="clear" w:color="auto" w:fill="auto"/>
            <w:noWrap/>
            <w:vAlign w:val="center"/>
          </w:tcPr>
          <w:p w14:paraId="333FD458" w14:textId="77777777" w:rsidR="003B1700" w:rsidRPr="00DF6DD6" w:rsidRDefault="003B1700" w:rsidP="003B1700">
            <w:pPr>
              <w:pStyle w:val="TAC"/>
              <w:keepNext w:val="0"/>
            </w:pPr>
            <w:r w:rsidRPr="00DF6DD6">
              <w:rPr>
                <w:lang w:eastAsia="ja-JP"/>
              </w:rPr>
              <w:t>10</w:t>
            </w:r>
          </w:p>
        </w:tc>
        <w:tc>
          <w:tcPr>
            <w:tcW w:w="877" w:type="dxa"/>
            <w:shd w:val="clear" w:color="auto" w:fill="auto"/>
            <w:noWrap/>
            <w:vAlign w:val="center"/>
          </w:tcPr>
          <w:p w14:paraId="32C1F47C" w14:textId="77777777" w:rsidR="003B1700" w:rsidRPr="00DF6DD6" w:rsidRDefault="003B1700" w:rsidP="003B1700">
            <w:pPr>
              <w:pStyle w:val="TAC"/>
              <w:keepNext w:val="0"/>
            </w:pPr>
            <w:r w:rsidRPr="00DF6DD6">
              <w:rPr>
                <w:lang w:eastAsia="ja-JP"/>
              </w:rPr>
              <w:t>50</w:t>
            </w:r>
          </w:p>
        </w:tc>
        <w:tc>
          <w:tcPr>
            <w:tcW w:w="1299" w:type="dxa"/>
            <w:shd w:val="clear" w:color="auto" w:fill="auto"/>
            <w:noWrap/>
            <w:vAlign w:val="center"/>
          </w:tcPr>
          <w:p w14:paraId="55CCFB95" w14:textId="77777777" w:rsidR="003B1700" w:rsidRPr="00DF6DD6" w:rsidRDefault="003B1700" w:rsidP="003B1700">
            <w:pPr>
              <w:pStyle w:val="TAC"/>
              <w:keepNext w:val="0"/>
            </w:pPr>
            <w:r w:rsidRPr="00DF6DD6">
              <w:rPr>
                <w:lang w:eastAsia="ja-JP"/>
              </w:rPr>
              <w:t>3756</w:t>
            </w:r>
          </w:p>
        </w:tc>
        <w:tc>
          <w:tcPr>
            <w:tcW w:w="867" w:type="dxa"/>
            <w:shd w:val="clear" w:color="auto" w:fill="auto"/>
            <w:vAlign w:val="center"/>
          </w:tcPr>
          <w:p w14:paraId="33DC685C" w14:textId="77777777" w:rsidR="003B1700" w:rsidRPr="00DF6DD6" w:rsidRDefault="003B1700" w:rsidP="003B1700">
            <w:pPr>
              <w:pStyle w:val="TAC"/>
              <w:keepNext w:val="0"/>
            </w:pPr>
            <w:r w:rsidRPr="00DF6DD6">
              <w:rPr>
                <w:lang w:eastAsia="ja-JP"/>
              </w:rPr>
              <w:t>N/A</w:t>
            </w:r>
          </w:p>
        </w:tc>
        <w:tc>
          <w:tcPr>
            <w:tcW w:w="984" w:type="dxa"/>
            <w:shd w:val="clear" w:color="auto" w:fill="auto"/>
            <w:vAlign w:val="center"/>
          </w:tcPr>
          <w:p w14:paraId="299C541C" w14:textId="77777777" w:rsidR="003B1700" w:rsidRPr="00DF6DD6" w:rsidRDefault="003B1700" w:rsidP="003B1700">
            <w:pPr>
              <w:pStyle w:val="TAC"/>
              <w:keepNext w:val="0"/>
            </w:pPr>
            <w:r w:rsidRPr="00DF6DD6">
              <w:rPr>
                <w:lang w:eastAsia="ja-JP"/>
              </w:rPr>
              <w:t>N/A</w:t>
            </w:r>
          </w:p>
        </w:tc>
      </w:tr>
      <w:tr w:rsidR="003B1700" w:rsidRPr="00DF6DD6" w14:paraId="7DA7364E" w14:textId="77777777" w:rsidTr="002538BA">
        <w:trPr>
          <w:trHeight w:val="54"/>
          <w:jc w:val="center"/>
        </w:trPr>
        <w:tc>
          <w:tcPr>
            <w:tcW w:w="1928" w:type="dxa"/>
            <w:vMerge w:val="restart"/>
            <w:shd w:val="clear" w:color="auto" w:fill="auto"/>
            <w:vAlign w:val="center"/>
            <w:hideMark/>
          </w:tcPr>
          <w:p w14:paraId="37D46B44" w14:textId="77777777" w:rsidR="003B1700" w:rsidRPr="00DF6DD6" w:rsidRDefault="003B1700" w:rsidP="003B1700">
            <w:pPr>
              <w:pStyle w:val="TAC"/>
              <w:keepNext w:val="0"/>
              <w:rPr>
                <w:rFonts w:eastAsia="MS Mincho"/>
              </w:rPr>
            </w:pPr>
            <w:r w:rsidRPr="00DF6DD6">
              <w:rPr>
                <w:rFonts w:eastAsia="MS Mincho"/>
              </w:rPr>
              <w:t>DC_19A-21A_n77A</w:t>
            </w:r>
          </w:p>
          <w:p w14:paraId="6B23DD40" w14:textId="77777777" w:rsidR="003B1700" w:rsidRPr="00DF6DD6" w:rsidRDefault="003B1700" w:rsidP="003B1700">
            <w:pPr>
              <w:pStyle w:val="TAC"/>
              <w:keepNext w:val="0"/>
            </w:pPr>
            <w:r w:rsidRPr="00DF6DD6">
              <w:rPr>
                <w:rFonts w:eastAsia="MS Mincho"/>
              </w:rPr>
              <w:t>DC_19A-21A_n78A</w:t>
            </w:r>
          </w:p>
        </w:tc>
        <w:tc>
          <w:tcPr>
            <w:tcW w:w="1058" w:type="dxa"/>
            <w:shd w:val="clear" w:color="auto" w:fill="auto"/>
            <w:vAlign w:val="center"/>
            <w:hideMark/>
          </w:tcPr>
          <w:p w14:paraId="59EBE060"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1D435C3B" w14:textId="77777777" w:rsidR="003B1700" w:rsidRPr="00DF6DD6" w:rsidRDefault="003B1700" w:rsidP="003B1700">
            <w:pPr>
              <w:pStyle w:val="TAC"/>
              <w:keepNext w:val="0"/>
              <w:rPr>
                <w:rFonts w:eastAsia="MS Mincho"/>
              </w:rPr>
            </w:pPr>
            <w:r w:rsidRPr="00DF6DD6">
              <w:rPr>
                <w:rFonts w:eastAsia="MS Mincho"/>
              </w:rPr>
              <w:t>18.7</w:t>
            </w:r>
          </w:p>
        </w:tc>
        <w:tc>
          <w:tcPr>
            <w:tcW w:w="984" w:type="dxa"/>
            <w:shd w:val="clear" w:color="auto" w:fill="auto"/>
            <w:vAlign w:val="center"/>
          </w:tcPr>
          <w:p w14:paraId="3C35F93C" w14:textId="77777777" w:rsidR="003B1700" w:rsidRPr="00DF6DD6" w:rsidRDefault="003B1700" w:rsidP="003B1700">
            <w:pPr>
              <w:pStyle w:val="TAC"/>
              <w:keepNext w:val="0"/>
              <w:rPr>
                <w:rFonts w:eastAsia="MS Mincho"/>
              </w:rPr>
            </w:pPr>
            <w:r w:rsidRPr="00DF6DD6">
              <w:rPr>
                <w:rFonts w:eastAsia="MS Mincho"/>
              </w:rPr>
              <w:t>IMD3</w:t>
            </w:r>
          </w:p>
        </w:tc>
      </w:tr>
      <w:tr w:rsidR="003B1700" w:rsidRPr="00DF6DD6" w14:paraId="33433117" w14:textId="77777777" w:rsidTr="002538BA">
        <w:trPr>
          <w:trHeight w:val="22"/>
          <w:jc w:val="center"/>
        </w:trPr>
        <w:tc>
          <w:tcPr>
            <w:tcW w:w="1928" w:type="dxa"/>
            <w:vMerge/>
            <w:shd w:val="clear" w:color="auto" w:fill="auto"/>
            <w:vAlign w:val="center"/>
            <w:hideMark/>
          </w:tcPr>
          <w:p w14:paraId="12DB416E" w14:textId="77777777" w:rsidR="003B1700" w:rsidRPr="00DF6DD6" w:rsidRDefault="003B1700" w:rsidP="003B1700">
            <w:pPr>
              <w:pStyle w:val="TAC"/>
              <w:keepNext w:val="0"/>
            </w:pPr>
          </w:p>
        </w:tc>
        <w:tc>
          <w:tcPr>
            <w:tcW w:w="1058" w:type="dxa"/>
            <w:shd w:val="clear" w:color="auto" w:fill="auto"/>
            <w:vAlign w:val="center"/>
            <w:hideMark/>
          </w:tcPr>
          <w:p w14:paraId="0069CC71"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3B1700" w:rsidRPr="00DF6DD6" w:rsidRDefault="003B1700" w:rsidP="003B1700">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3B1700" w:rsidRPr="00DF6DD6" w:rsidRDefault="003B1700" w:rsidP="003B1700">
            <w:pPr>
              <w:pStyle w:val="TAC"/>
              <w:keepNext w:val="0"/>
              <w:rPr>
                <w:rFonts w:eastAsia="MS Mincho"/>
              </w:rPr>
            </w:pPr>
            <w:r w:rsidRPr="00DF6DD6">
              <w:rPr>
                <w:rFonts w:eastAsia="MS Mincho"/>
              </w:rPr>
              <w:t>1498.4</w:t>
            </w:r>
          </w:p>
        </w:tc>
        <w:tc>
          <w:tcPr>
            <w:tcW w:w="867" w:type="dxa"/>
            <w:shd w:val="clear" w:color="auto" w:fill="auto"/>
            <w:vAlign w:val="center"/>
          </w:tcPr>
          <w:p w14:paraId="78A92D75"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0D41E036" w14:textId="77777777" w:rsidR="003B1700" w:rsidRPr="00DF6DD6" w:rsidRDefault="003B1700" w:rsidP="003B1700">
            <w:pPr>
              <w:pStyle w:val="TAC"/>
              <w:keepNext w:val="0"/>
              <w:rPr>
                <w:rFonts w:eastAsia="MS Mincho"/>
              </w:rPr>
            </w:pPr>
            <w:r w:rsidRPr="00DF6DD6">
              <w:t>N/A</w:t>
            </w:r>
          </w:p>
        </w:tc>
      </w:tr>
      <w:tr w:rsidR="003B1700" w:rsidRPr="00DF6DD6" w14:paraId="56D95CCC" w14:textId="77777777" w:rsidTr="002538BA">
        <w:trPr>
          <w:trHeight w:val="22"/>
          <w:jc w:val="center"/>
        </w:trPr>
        <w:tc>
          <w:tcPr>
            <w:tcW w:w="1928" w:type="dxa"/>
            <w:vMerge/>
            <w:shd w:val="clear" w:color="auto" w:fill="auto"/>
            <w:vAlign w:val="center"/>
          </w:tcPr>
          <w:p w14:paraId="33BEFF0C" w14:textId="77777777" w:rsidR="003B1700" w:rsidRPr="00DF6DD6" w:rsidRDefault="003B1700" w:rsidP="003B1700">
            <w:pPr>
              <w:pStyle w:val="TAC"/>
              <w:keepNext w:val="0"/>
            </w:pPr>
          </w:p>
        </w:tc>
        <w:tc>
          <w:tcPr>
            <w:tcW w:w="1058" w:type="dxa"/>
            <w:shd w:val="clear" w:color="auto" w:fill="auto"/>
            <w:vAlign w:val="center"/>
          </w:tcPr>
          <w:p w14:paraId="414B31F9" w14:textId="77777777" w:rsidR="003B1700" w:rsidRPr="00DF6DD6" w:rsidRDefault="003B1700" w:rsidP="003B1700">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3B1700" w:rsidRPr="00DF6DD6" w:rsidRDefault="003B1700" w:rsidP="003B1700">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3B1700" w:rsidRPr="00DF6DD6" w:rsidRDefault="003B1700" w:rsidP="003B1700">
            <w:pPr>
              <w:pStyle w:val="TAC"/>
              <w:keepNext w:val="0"/>
              <w:rPr>
                <w:rFonts w:eastAsia="MS Mincho"/>
              </w:rPr>
            </w:pPr>
            <w:r w:rsidRPr="00DF6DD6">
              <w:rPr>
                <w:rFonts w:eastAsia="MS Mincho"/>
              </w:rPr>
              <w:t>3783.3</w:t>
            </w:r>
          </w:p>
        </w:tc>
        <w:tc>
          <w:tcPr>
            <w:tcW w:w="867" w:type="dxa"/>
            <w:shd w:val="clear" w:color="auto" w:fill="auto"/>
            <w:vAlign w:val="center"/>
          </w:tcPr>
          <w:p w14:paraId="0FEB921E" w14:textId="77777777" w:rsidR="003B1700" w:rsidRPr="00DF6DD6" w:rsidRDefault="003B1700" w:rsidP="003B1700">
            <w:pPr>
              <w:pStyle w:val="TAC"/>
              <w:keepNext w:val="0"/>
            </w:pPr>
            <w:r w:rsidRPr="00DF6DD6">
              <w:t>N/A</w:t>
            </w:r>
          </w:p>
        </w:tc>
        <w:tc>
          <w:tcPr>
            <w:tcW w:w="984" w:type="dxa"/>
            <w:shd w:val="clear" w:color="auto" w:fill="auto"/>
            <w:vAlign w:val="center"/>
          </w:tcPr>
          <w:p w14:paraId="5B513E8C" w14:textId="77777777" w:rsidR="003B1700" w:rsidRPr="00DF6DD6" w:rsidRDefault="003B1700" w:rsidP="003B1700">
            <w:pPr>
              <w:pStyle w:val="TAC"/>
              <w:keepNext w:val="0"/>
            </w:pPr>
            <w:r w:rsidRPr="00DF6DD6">
              <w:t>N/A</w:t>
            </w:r>
          </w:p>
        </w:tc>
      </w:tr>
      <w:tr w:rsidR="003B1700" w:rsidRPr="00DF6DD6" w14:paraId="2733AEAB" w14:textId="77777777" w:rsidTr="002538BA">
        <w:trPr>
          <w:trHeight w:val="22"/>
          <w:jc w:val="center"/>
        </w:trPr>
        <w:tc>
          <w:tcPr>
            <w:tcW w:w="1928" w:type="dxa"/>
            <w:vMerge/>
            <w:shd w:val="clear" w:color="auto" w:fill="auto"/>
            <w:vAlign w:val="center"/>
          </w:tcPr>
          <w:p w14:paraId="07174F6A" w14:textId="77777777" w:rsidR="003B1700" w:rsidRPr="00DF6DD6" w:rsidRDefault="003B1700" w:rsidP="003B1700">
            <w:pPr>
              <w:pStyle w:val="TAC"/>
              <w:keepNext w:val="0"/>
            </w:pPr>
          </w:p>
        </w:tc>
        <w:tc>
          <w:tcPr>
            <w:tcW w:w="1058" w:type="dxa"/>
            <w:shd w:val="clear" w:color="auto" w:fill="auto"/>
            <w:vAlign w:val="center"/>
          </w:tcPr>
          <w:p w14:paraId="244E57BF" w14:textId="74B8C47B" w:rsidR="003B1700" w:rsidRPr="00DF6DD6" w:rsidRDefault="003B1700" w:rsidP="003B1700">
            <w:pPr>
              <w:pStyle w:val="TAC"/>
              <w:keepNext w:val="0"/>
              <w:rPr>
                <w:rFonts w:eastAsia="MS Mincho"/>
              </w:rPr>
            </w:pPr>
            <w:r>
              <w:rPr>
                <w:rFonts w:eastAsia="MS Mincho"/>
              </w:rPr>
              <w:t>19</w:t>
            </w:r>
          </w:p>
        </w:tc>
        <w:tc>
          <w:tcPr>
            <w:tcW w:w="1167" w:type="dxa"/>
            <w:shd w:val="clear" w:color="auto" w:fill="auto"/>
            <w:noWrap/>
            <w:vAlign w:val="center"/>
          </w:tcPr>
          <w:p w14:paraId="6C8903BD" w14:textId="6F568A75" w:rsidR="003B1700" w:rsidRPr="00DF6DD6" w:rsidRDefault="003B1700" w:rsidP="003B1700">
            <w:pPr>
              <w:pStyle w:val="TAC"/>
              <w:keepNext w:val="0"/>
              <w:rPr>
                <w:rFonts w:eastAsia="MS Mincho"/>
              </w:rPr>
            </w:pPr>
            <w:r>
              <w:rPr>
                <w:rFonts w:eastAsia="MS Mincho"/>
              </w:rPr>
              <w:t>837.5</w:t>
            </w:r>
          </w:p>
        </w:tc>
        <w:tc>
          <w:tcPr>
            <w:tcW w:w="746" w:type="dxa"/>
            <w:shd w:val="clear" w:color="auto" w:fill="auto"/>
            <w:noWrap/>
            <w:vAlign w:val="center"/>
          </w:tcPr>
          <w:p w14:paraId="5F616331" w14:textId="660A9A5F"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627409E" w14:textId="3FD10FB2"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1AE6C3DE" w14:textId="5253E9B1" w:rsidR="003B1700" w:rsidRPr="00DF6DD6" w:rsidRDefault="003B1700" w:rsidP="003B1700">
            <w:pPr>
              <w:pStyle w:val="TAC"/>
              <w:keepNext w:val="0"/>
              <w:rPr>
                <w:rFonts w:eastAsia="MS Mincho"/>
              </w:rPr>
            </w:pPr>
            <w:r>
              <w:rPr>
                <w:rFonts w:eastAsia="MS Mincho"/>
              </w:rPr>
              <w:t>882.5</w:t>
            </w:r>
          </w:p>
        </w:tc>
        <w:tc>
          <w:tcPr>
            <w:tcW w:w="867" w:type="dxa"/>
            <w:shd w:val="clear" w:color="auto" w:fill="auto"/>
            <w:vAlign w:val="center"/>
          </w:tcPr>
          <w:p w14:paraId="21F4E6A7" w14:textId="783916D2" w:rsidR="003B1700" w:rsidRPr="00DF6DD6" w:rsidRDefault="003B1700" w:rsidP="003B1700">
            <w:pPr>
              <w:pStyle w:val="TAC"/>
              <w:keepNext w:val="0"/>
            </w:pPr>
            <w:r>
              <w:rPr>
                <w:rFonts w:eastAsia="MS Mincho"/>
              </w:rPr>
              <w:t>13.2</w:t>
            </w:r>
          </w:p>
        </w:tc>
        <w:tc>
          <w:tcPr>
            <w:tcW w:w="984" w:type="dxa"/>
            <w:shd w:val="clear" w:color="auto" w:fill="auto"/>
            <w:vAlign w:val="center"/>
          </w:tcPr>
          <w:p w14:paraId="4B4167B0" w14:textId="412D693B" w:rsidR="003B1700" w:rsidRPr="00DF6DD6" w:rsidRDefault="003B1700" w:rsidP="003B1700">
            <w:pPr>
              <w:pStyle w:val="TAC"/>
              <w:keepNext w:val="0"/>
            </w:pPr>
            <w:r>
              <w:rPr>
                <w:rFonts w:eastAsia="MS Mincho"/>
              </w:rPr>
              <w:t>IMD4</w:t>
            </w:r>
          </w:p>
        </w:tc>
      </w:tr>
      <w:tr w:rsidR="003B1700" w:rsidRPr="00DF6DD6" w14:paraId="0510C9D4" w14:textId="77777777" w:rsidTr="002538BA">
        <w:trPr>
          <w:trHeight w:val="22"/>
          <w:jc w:val="center"/>
        </w:trPr>
        <w:tc>
          <w:tcPr>
            <w:tcW w:w="1928" w:type="dxa"/>
            <w:vMerge/>
            <w:shd w:val="clear" w:color="auto" w:fill="auto"/>
            <w:vAlign w:val="center"/>
          </w:tcPr>
          <w:p w14:paraId="610B34B9" w14:textId="77777777" w:rsidR="003B1700" w:rsidRPr="00DF6DD6" w:rsidRDefault="003B1700" w:rsidP="003B1700">
            <w:pPr>
              <w:pStyle w:val="TAC"/>
              <w:keepNext w:val="0"/>
            </w:pPr>
          </w:p>
        </w:tc>
        <w:tc>
          <w:tcPr>
            <w:tcW w:w="1058" w:type="dxa"/>
            <w:shd w:val="clear" w:color="auto" w:fill="auto"/>
            <w:vAlign w:val="center"/>
          </w:tcPr>
          <w:p w14:paraId="05F274F4" w14:textId="062AC87D" w:rsidR="003B1700" w:rsidRPr="00DF6DD6" w:rsidRDefault="003B1700" w:rsidP="003B1700">
            <w:pPr>
              <w:pStyle w:val="TAC"/>
              <w:keepNext w:val="0"/>
              <w:rPr>
                <w:rFonts w:eastAsia="MS Mincho"/>
              </w:rPr>
            </w:pPr>
            <w:r>
              <w:rPr>
                <w:rFonts w:eastAsia="MS Mincho"/>
              </w:rPr>
              <w:t>21</w:t>
            </w:r>
          </w:p>
        </w:tc>
        <w:tc>
          <w:tcPr>
            <w:tcW w:w="1167" w:type="dxa"/>
            <w:shd w:val="clear" w:color="auto" w:fill="auto"/>
            <w:noWrap/>
            <w:vAlign w:val="center"/>
          </w:tcPr>
          <w:p w14:paraId="417D5CA7" w14:textId="325A24E6" w:rsidR="003B1700" w:rsidRPr="00DF6DD6" w:rsidRDefault="003B1700" w:rsidP="003B1700">
            <w:pPr>
              <w:pStyle w:val="TAC"/>
              <w:keepNext w:val="0"/>
              <w:rPr>
                <w:rFonts w:eastAsia="MS Mincho"/>
              </w:rPr>
            </w:pPr>
            <w:r>
              <w:rPr>
                <w:rFonts w:eastAsia="MS Mincho"/>
              </w:rPr>
              <w:t>1450.4</w:t>
            </w:r>
          </w:p>
        </w:tc>
        <w:tc>
          <w:tcPr>
            <w:tcW w:w="746" w:type="dxa"/>
            <w:shd w:val="clear" w:color="auto" w:fill="auto"/>
            <w:noWrap/>
            <w:vAlign w:val="center"/>
          </w:tcPr>
          <w:p w14:paraId="01584C5C" w14:textId="47465BF4" w:rsidR="003B1700" w:rsidRPr="00DF6DD6" w:rsidRDefault="003B1700" w:rsidP="003B1700">
            <w:pPr>
              <w:pStyle w:val="TAC"/>
              <w:keepNext w:val="0"/>
              <w:rPr>
                <w:rFonts w:eastAsia="MS Mincho"/>
              </w:rPr>
            </w:pPr>
            <w:r>
              <w:rPr>
                <w:rFonts w:eastAsia="MS Mincho"/>
              </w:rPr>
              <w:t>5</w:t>
            </w:r>
          </w:p>
        </w:tc>
        <w:tc>
          <w:tcPr>
            <w:tcW w:w="877" w:type="dxa"/>
            <w:shd w:val="clear" w:color="auto" w:fill="auto"/>
            <w:noWrap/>
            <w:vAlign w:val="center"/>
          </w:tcPr>
          <w:p w14:paraId="33762928" w14:textId="714275A8" w:rsidR="003B1700" w:rsidRPr="00DF6DD6" w:rsidRDefault="003B1700" w:rsidP="003B1700">
            <w:pPr>
              <w:pStyle w:val="TAC"/>
              <w:keepNext w:val="0"/>
              <w:rPr>
                <w:rFonts w:eastAsia="MS Mincho"/>
              </w:rPr>
            </w:pPr>
            <w:r>
              <w:rPr>
                <w:rFonts w:eastAsia="MS Mincho"/>
              </w:rPr>
              <w:t>25</w:t>
            </w:r>
          </w:p>
        </w:tc>
        <w:tc>
          <w:tcPr>
            <w:tcW w:w="1299" w:type="dxa"/>
            <w:shd w:val="clear" w:color="auto" w:fill="auto"/>
            <w:noWrap/>
            <w:vAlign w:val="center"/>
          </w:tcPr>
          <w:p w14:paraId="5715C52A" w14:textId="1DA89BF4" w:rsidR="003B1700" w:rsidRPr="00DF6DD6" w:rsidRDefault="003B1700" w:rsidP="003B1700">
            <w:pPr>
              <w:pStyle w:val="TAC"/>
              <w:keepNext w:val="0"/>
              <w:rPr>
                <w:rFonts w:eastAsia="MS Mincho"/>
              </w:rPr>
            </w:pPr>
            <w:r>
              <w:rPr>
                <w:rFonts w:eastAsia="MS Mincho"/>
              </w:rPr>
              <w:t>1498.4</w:t>
            </w:r>
          </w:p>
        </w:tc>
        <w:tc>
          <w:tcPr>
            <w:tcW w:w="867" w:type="dxa"/>
            <w:shd w:val="clear" w:color="auto" w:fill="auto"/>
            <w:vAlign w:val="center"/>
          </w:tcPr>
          <w:p w14:paraId="7939B53B" w14:textId="6873A519" w:rsidR="003B1700" w:rsidRPr="00DF6DD6" w:rsidRDefault="003B1700" w:rsidP="003B1700">
            <w:pPr>
              <w:pStyle w:val="TAC"/>
              <w:keepNext w:val="0"/>
            </w:pPr>
            <w:r>
              <w:t>N/A</w:t>
            </w:r>
          </w:p>
        </w:tc>
        <w:tc>
          <w:tcPr>
            <w:tcW w:w="984" w:type="dxa"/>
            <w:shd w:val="clear" w:color="auto" w:fill="auto"/>
            <w:vAlign w:val="center"/>
          </w:tcPr>
          <w:p w14:paraId="35EAA034" w14:textId="37919888" w:rsidR="003B1700" w:rsidRPr="00DF6DD6" w:rsidRDefault="003B1700" w:rsidP="003B1700">
            <w:pPr>
              <w:pStyle w:val="TAC"/>
              <w:keepNext w:val="0"/>
            </w:pPr>
            <w:r>
              <w:t>N/A</w:t>
            </w:r>
          </w:p>
        </w:tc>
      </w:tr>
      <w:tr w:rsidR="003B1700" w:rsidRPr="00DF6DD6" w14:paraId="1CD17E85" w14:textId="77777777" w:rsidTr="002538BA">
        <w:trPr>
          <w:trHeight w:val="22"/>
          <w:jc w:val="center"/>
        </w:trPr>
        <w:tc>
          <w:tcPr>
            <w:tcW w:w="1928" w:type="dxa"/>
            <w:vMerge/>
            <w:shd w:val="clear" w:color="auto" w:fill="auto"/>
            <w:vAlign w:val="center"/>
          </w:tcPr>
          <w:p w14:paraId="47AE2963" w14:textId="77777777" w:rsidR="003B1700" w:rsidRPr="00DF6DD6" w:rsidRDefault="003B1700" w:rsidP="003B1700">
            <w:pPr>
              <w:pStyle w:val="TAC"/>
              <w:keepNext w:val="0"/>
            </w:pPr>
          </w:p>
        </w:tc>
        <w:tc>
          <w:tcPr>
            <w:tcW w:w="1058" w:type="dxa"/>
            <w:shd w:val="clear" w:color="auto" w:fill="auto"/>
            <w:vAlign w:val="center"/>
          </w:tcPr>
          <w:p w14:paraId="7F768AE9" w14:textId="67957B30" w:rsidR="003B1700" w:rsidRPr="00DF6DD6" w:rsidRDefault="003B1700" w:rsidP="003B1700">
            <w:pPr>
              <w:pStyle w:val="TAC"/>
              <w:keepNext w:val="0"/>
              <w:rPr>
                <w:rFonts w:eastAsia="MS Mincho"/>
              </w:rPr>
            </w:pPr>
            <w:r>
              <w:rPr>
                <w:rFonts w:eastAsia="MS Mincho"/>
              </w:rPr>
              <w:t>n77, n78</w:t>
            </w:r>
          </w:p>
        </w:tc>
        <w:tc>
          <w:tcPr>
            <w:tcW w:w="1167" w:type="dxa"/>
            <w:shd w:val="clear" w:color="auto" w:fill="auto"/>
            <w:noWrap/>
            <w:vAlign w:val="center"/>
          </w:tcPr>
          <w:p w14:paraId="01BC0595" w14:textId="6CA3BBD9" w:rsidR="003B1700" w:rsidRPr="00DF6DD6" w:rsidRDefault="003B1700" w:rsidP="003B1700">
            <w:pPr>
              <w:pStyle w:val="TAC"/>
              <w:keepNext w:val="0"/>
              <w:rPr>
                <w:rFonts w:eastAsia="MS Mincho"/>
              </w:rPr>
            </w:pPr>
            <w:r>
              <w:rPr>
                <w:rFonts w:eastAsia="MS Mincho"/>
              </w:rPr>
              <w:t>3468.7</w:t>
            </w:r>
          </w:p>
        </w:tc>
        <w:tc>
          <w:tcPr>
            <w:tcW w:w="746" w:type="dxa"/>
            <w:shd w:val="clear" w:color="auto" w:fill="auto"/>
            <w:noWrap/>
            <w:vAlign w:val="center"/>
          </w:tcPr>
          <w:p w14:paraId="252EDF33" w14:textId="606A64BF" w:rsidR="003B1700" w:rsidRPr="00DF6DD6" w:rsidRDefault="003B1700" w:rsidP="003B1700">
            <w:pPr>
              <w:pStyle w:val="TAC"/>
              <w:keepNext w:val="0"/>
              <w:rPr>
                <w:rFonts w:eastAsia="MS Mincho"/>
              </w:rPr>
            </w:pPr>
            <w:r>
              <w:rPr>
                <w:rFonts w:eastAsia="MS Mincho"/>
              </w:rPr>
              <w:t>10</w:t>
            </w:r>
          </w:p>
        </w:tc>
        <w:tc>
          <w:tcPr>
            <w:tcW w:w="877" w:type="dxa"/>
            <w:shd w:val="clear" w:color="auto" w:fill="auto"/>
            <w:noWrap/>
            <w:vAlign w:val="center"/>
          </w:tcPr>
          <w:p w14:paraId="1235789B" w14:textId="6CA7E965" w:rsidR="003B1700" w:rsidRPr="00DF6DD6" w:rsidRDefault="003B1700" w:rsidP="003B1700">
            <w:pPr>
              <w:pStyle w:val="TAC"/>
              <w:keepNext w:val="0"/>
              <w:rPr>
                <w:rFonts w:eastAsia="MS Mincho"/>
              </w:rPr>
            </w:pPr>
            <w:r>
              <w:rPr>
                <w:rFonts w:eastAsia="MS Mincho"/>
              </w:rPr>
              <w:t>50</w:t>
            </w:r>
          </w:p>
        </w:tc>
        <w:tc>
          <w:tcPr>
            <w:tcW w:w="1299" w:type="dxa"/>
            <w:shd w:val="clear" w:color="auto" w:fill="auto"/>
            <w:noWrap/>
            <w:vAlign w:val="center"/>
          </w:tcPr>
          <w:p w14:paraId="28608AF5" w14:textId="00B1CB1F" w:rsidR="003B1700" w:rsidRPr="00DF6DD6" w:rsidRDefault="003B1700" w:rsidP="003B1700">
            <w:pPr>
              <w:pStyle w:val="TAC"/>
              <w:keepNext w:val="0"/>
              <w:rPr>
                <w:rFonts w:eastAsia="MS Mincho"/>
              </w:rPr>
            </w:pPr>
            <w:r>
              <w:rPr>
                <w:rFonts w:eastAsia="MS Mincho"/>
              </w:rPr>
              <w:t>3468.7</w:t>
            </w:r>
          </w:p>
        </w:tc>
        <w:tc>
          <w:tcPr>
            <w:tcW w:w="867" w:type="dxa"/>
            <w:shd w:val="clear" w:color="auto" w:fill="auto"/>
            <w:vAlign w:val="center"/>
          </w:tcPr>
          <w:p w14:paraId="1ABF98C5" w14:textId="3FCA0874" w:rsidR="003B1700" w:rsidRPr="00DF6DD6" w:rsidRDefault="003B1700" w:rsidP="003B1700">
            <w:pPr>
              <w:pStyle w:val="TAC"/>
              <w:keepNext w:val="0"/>
            </w:pPr>
            <w:r>
              <w:t>N/A</w:t>
            </w:r>
          </w:p>
        </w:tc>
        <w:tc>
          <w:tcPr>
            <w:tcW w:w="984" w:type="dxa"/>
            <w:shd w:val="clear" w:color="auto" w:fill="auto"/>
            <w:vAlign w:val="center"/>
          </w:tcPr>
          <w:p w14:paraId="43548725" w14:textId="44B319B7" w:rsidR="003B1700" w:rsidRPr="00DF6DD6" w:rsidRDefault="003B1700" w:rsidP="003B1700">
            <w:pPr>
              <w:pStyle w:val="TAC"/>
              <w:keepNext w:val="0"/>
            </w:pPr>
            <w:r>
              <w:t>N/A</w:t>
            </w:r>
          </w:p>
        </w:tc>
      </w:tr>
      <w:tr w:rsidR="003B1700" w:rsidRPr="00DF6DD6" w14:paraId="522CE36A" w14:textId="77777777" w:rsidTr="002538BA">
        <w:trPr>
          <w:trHeight w:val="22"/>
          <w:jc w:val="center"/>
        </w:trPr>
        <w:tc>
          <w:tcPr>
            <w:tcW w:w="1928" w:type="dxa"/>
            <w:vMerge w:val="restart"/>
            <w:shd w:val="clear" w:color="auto" w:fill="auto"/>
            <w:vAlign w:val="center"/>
          </w:tcPr>
          <w:p w14:paraId="6BC9D313" w14:textId="77777777" w:rsidR="003B1700" w:rsidRPr="00DF6DD6" w:rsidRDefault="003B1700" w:rsidP="003B1700">
            <w:pPr>
              <w:pStyle w:val="TAC"/>
              <w:keepNext w:val="0"/>
            </w:pPr>
            <w:r w:rsidRPr="00DF6DD6">
              <w:rPr>
                <w:rFonts w:eastAsia="MS Mincho"/>
              </w:rPr>
              <w:t>DC_19A-21A_n77A</w:t>
            </w:r>
          </w:p>
        </w:tc>
        <w:tc>
          <w:tcPr>
            <w:tcW w:w="1058" w:type="dxa"/>
            <w:shd w:val="clear" w:color="auto" w:fill="auto"/>
            <w:vAlign w:val="center"/>
          </w:tcPr>
          <w:p w14:paraId="38B37F5B"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3B1700" w:rsidRPr="00DF6DD6" w:rsidRDefault="003B1700" w:rsidP="003B1700">
            <w:pPr>
              <w:pStyle w:val="TAC"/>
              <w:keepNext w:val="0"/>
              <w:rPr>
                <w:rFonts w:eastAsia="MS Mincho"/>
              </w:rPr>
            </w:pPr>
            <w:r w:rsidRPr="00DF6DD6">
              <w:rPr>
                <w:rFonts w:eastAsia="MS Mincho"/>
              </w:rPr>
              <w:t>882.5</w:t>
            </w:r>
          </w:p>
        </w:tc>
        <w:tc>
          <w:tcPr>
            <w:tcW w:w="867" w:type="dxa"/>
            <w:shd w:val="clear" w:color="auto" w:fill="auto"/>
            <w:vAlign w:val="center"/>
          </w:tcPr>
          <w:p w14:paraId="4D999C4E"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190E3C52" w14:textId="77777777" w:rsidR="003B1700" w:rsidRPr="00DF6DD6" w:rsidRDefault="003B1700" w:rsidP="003B1700">
            <w:pPr>
              <w:pStyle w:val="TAC"/>
              <w:keepNext w:val="0"/>
              <w:rPr>
                <w:rFonts w:eastAsia="MS Mincho"/>
              </w:rPr>
            </w:pPr>
            <w:r w:rsidRPr="00DF6DD6">
              <w:t>N/A</w:t>
            </w:r>
          </w:p>
        </w:tc>
      </w:tr>
      <w:tr w:rsidR="003B1700" w:rsidRPr="00DF6DD6" w14:paraId="019733EF" w14:textId="77777777" w:rsidTr="002538BA">
        <w:trPr>
          <w:trHeight w:val="22"/>
          <w:jc w:val="center"/>
        </w:trPr>
        <w:tc>
          <w:tcPr>
            <w:tcW w:w="1928" w:type="dxa"/>
            <w:vMerge/>
            <w:shd w:val="clear" w:color="auto" w:fill="auto"/>
            <w:vAlign w:val="center"/>
          </w:tcPr>
          <w:p w14:paraId="1F1D3A3E" w14:textId="77777777" w:rsidR="003B1700" w:rsidRPr="00DF6DD6" w:rsidRDefault="003B1700" w:rsidP="003B1700">
            <w:pPr>
              <w:pStyle w:val="TAC"/>
              <w:keepNext w:val="0"/>
            </w:pPr>
          </w:p>
        </w:tc>
        <w:tc>
          <w:tcPr>
            <w:tcW w:w="1058" w:type="dxa"/>
            <w:shd w:val="clear" w:color="auto" w:fill="auto"/>
            <w:vAlign w:val="center"/>
          </w:tcPr>
          <w:p w14:paraId="3F50231B"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3B1700" w:rsidRPr="00DF6DD6" w:rsidRDefault="003B1700" w:rsidP="003B1700">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3B1700" w:rsidRPr="00DF6DD6" w:rsidRDefault="003B1700" w:rsidP="003B1700">
            <w:pPr>
              <w:pStyle w:val="TAC"/>
              <w:keepNext w:val="0"/>
              <w:rPr>
                <w:rFonts w:eastAsia="MS Mincho"/>
              </w:rPr>
            </w:pPr>
            <w:r w:rsidRPr="00DF6DD6">
              <w:rPr>
                <w:rFonts w:eastAsia="MS Mincho"/>
              </w:rPr>
              <w:t>1502.5</w:t>
            </w:r>
          </w:p>
        </w:tc>
        <w:tc>
          <w:tcPr>
            <w:tcW w:w="867" w:type="dxa"/>
            <w:shd w:val="clear" w:color="auto" w:fill="auto"/>
            <w:vAlign w:val="center"/>
          </w:tcPr>
          <w:p w14:paraId="46423130" w14:textId="77777777" w:rsidR="003B1700" w:rsidRPr="00DF6DD6" w:rsidRDefault="003B1700" w:rsidP="003B1700">
            <w:pPr>
              <w:pStyle w:val="TAC"/>
              <w:keepNext w:val="0"/>
              <w:rPr>
                <w:rFonts w:eastAsia="MS Mincho"/>
              </w:rPr>
            </w:pPr>
            <w:r w:rsidRPr="00DF6DD6">
              <w:rPr>
                <w:rFonts w:eastAsia="MS Mincho"/>
              </w:rPr>
              <w:t>9.0</w:t>
            </w:r>
          </w:p>
        </w:tc>
        <w:tc>
          <w:tcPr>
            <w:tcW w:w="984" w:type="dxa"/>
            <w:shd w:val="clear" w:color="auto" w:fill="auto"/>
            <w:vAlign w:val="center"/>
          </w:tcPr>
          <w:p w14:paraId="7465D487" w14:textId="77777777" w:rsidR="003B1700" w:rsidRPr="00DF6DD6" w:rsidRDefault="003B1700" w:rsidP="003B1700">
            <w:pPr>
              <w:pStyle w:val="TAC"/>
              <w:keepNext w:val="0"/>
              <w:rPr>
                <w:rFonts w:eastAsia="MS Mincho"/>
              </w:rPr>
            </w:pPr>
            <w:r w:rsidRPr="00DF6DD6">
              <w:rPr>
                <w:rFonts w:eastAsia="MS Mincho"/>
              </w:rPr>
              <w:t>IMD4</w:t>
            </w:r>
          </w:p>
        </w:tc>
      </w:tr>
      <w:tr w:rsidR="003B1700" w:rsidRPr="00DF6DD6" w14:paraId="586C6276" w14:textId="77777777" w:rsidTr="002538BA">
        <w:trPr>
          <w:trHeight w:val="22"/>
          <w:jc w:val="center"/>
        </w:trPr>
        <w:tc>
          <w:tcPr>
            <w:tcW w:w="1928" w:type="dxa"/>
            <w:vMerge/>
            <w:shd w:val="clear" w:color="auto" w:fill="auto"/>
            <w:vAlign w:val="center"/>
          </w:tcPr>
          <w:p w14:paraId="20B01917" w14:textId="77777777" w:rsidR="003B1700" w:rsidRPr="00DF6DD6" w:rsidRDefault="003B1700" w:rsidP="003B1700">
            <w:pPr>
              <w:pStyle w:val="TAC"/>
              <w:keepNext w:val="0"/>
            </w:pPr>
          </w:p>
        </w:tc>
        <w:tc>
          <w:tcPr>
            <w:tcW w:w="1058" w:type="dxa"/>
            <w:shd w:val="clear" w:color="auto" w:fill="auto"/>
            <w:vAlign w:val="center"/>
          </w:tcPr>
          <w:p w14:paraId="1EBF42DA" w14:textId="77777777" w:rsidR="003B1700" w:rsidRPr="00DF6DD6" w:rsidRDefault="003B1700" w:rsidP="003B1700">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3B1700" w:rsidRPr="00DF6DD6" w:rsidRDefault="003B1700" w:rsidP="003B1700">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3B1700" w:rsidRPr="00DF6DD6" w:rsidRDefault="003B1700" w:rsidP="003B1700">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3B1700" w:rsidRPr="00DF6DD6" w:rsidRDefault="003B1700" w:rsidP="003B1700">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3B1700" w:rsidRPr="00DF6DD6" w:rsidRDefault="003B1700" w:rsidP="003B1700">
            <w:pPr>
              <w:pStyle w:val="TAC"/>
              <w:keepNext w:val="0"/>
              <w:rPr>
                <w:rFonts w:eastAsia="MS Mincho"/>
              </w:rPr>
            </w:pPr>
            <w:r w:rsidRPr="00DF6DD6">
              <w:rPr>
                <w:rFonts w:eastAsia="MS Mincho"/>
              </w:rPr>
              <w:t>4015</w:t>
            </w:r>
          </w:p>
        </w:tc>
        <w:tc>
          <w:tcPr>
            <w:tcW w:w="867" w:type="dxa"/>
            <w:shd w:val="clear" w:color="auto" w:fill="auto"/>
            <w:vAlign w:val="center"/>
          </w:tcPr>
          <w:p w14:paraId="11906244" w14:textId="77777777" w:rsidR="003B1700" w:rsidRPr="00DF6DD6" w:rsidRDefault="003B1700" w:rsidP="003B1700">
            <w:pPr>
              <w:pStyle w:val="TAC"/>
              <w:keepNext w:val="0"/>
            </w:pPr>
            <w:r w:rsidRPr="00DF6DD6">
              <w:t>N/A</w:t>
            </w:r>
          </w:p>
        </w:tc>
        <w:tc>
          <w:tcPr>
            <w:tcW w:w="984" w:type="dxa"/>
            <w:shd w:val="clear" w:color="auto" w:fill="auto"/>
            <w:vAlign w:val="center"/>
          </w:tcPr>
          <w:p w14:paraId="6B167AA8" w14:textId="77777777" w:rsidR="003B1700" w:rsidRPr="00DF6DD6" w:rsidRDefault="003B1700" w:rsidP="003B1700">
            <w:pPr>
              <w:pStyle w:val="TAC"/>
              <w:keepNext w:val="0"/>
            </w:pPr>
            <w:r w:rsidRPr="00DF6DD6">
              <w:t>N/A</w:t>
            </w:r>
          </w:p>
        </w:tc>
      </w:tr>
      <w:tr w:rsidR="003B1700" w:rsidRPr="00DF6DD6" w14:paraId="55E24436" w14:textId="77777777" w:rsidTr="002538BA">
        <w:trPr>
          <w:trHeight w:val="22"/>
          <w:jc w:val="center"/>
        </w:trPr>
        <w:tc>
          <w:tcPr>
            <w:tcW w:w="1928" w:type="dxa"/>
            <w:vMerge w:val="restart"/>
            <w:shd w:val="clear" w:color="auto" w:fill="auto"/>
            <w:vAlign w:val="center"/>
          </w:tcPr>
          <w:p w14:paraId="510A2434" w14:textId="77777777" w:rsidR="003B1700" w:rsidRPr="00DF6DD6" w:rsidRDefault="003B1700" w:rsidP="003B1700">
            <w:pPr>
              <w:pStyle w:val="TAC"/>
              <w:rPr>
                <w:rFonts w:eastAsia="MS Mincho"/>
              </w:rPr>
            </w:pPr>
            <w:r w:rsidRPr="00DF6DD6">
              <w:rPr>
                <w:rFonts w:eastAsia="MS Mincho"/>
              </w:rPr>
              <w:t>DC_19A-21A_n79A</w:t>
            </w:r>
          </w:p>
        </w:tc>
        <w:tc>
          <w:tcPr>
            <w:tcW w:w="1058" w:type="dxa"/>
            <w:shd w:val="clear" w:color="auto" w:fill="auto"/>
            <w:vAlign w:val="center"/>
          </w:tcPr>
          <w:p w14:paraId="0D1BC8D8"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33AB7F03"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3463B7" w14:textId="77777777" w:rsidR="003B1700" w:rsidRPr="00DF6DD6" w:rsidRDefault="003B1700" w:rsidP="003B1700">
            <w:pPr>
              <w:pStyle w:val="TAC"/>
              <w:keepNext w:val="0"/>
            </w:pPr>
            <w:r>
              <w:rPr>
                <w:rFonts w:eastAsia="MS Mincho"/>
              </w:rPr>
              <w:t>IMD5</w:t>
            </w:r>
          </w:p>
        </w:tc>
      </w:tr>
      <w:tr w:rsidR="003B1700" w:rsidRPr="00DF6DD6" w14:paraId="37027187" w14:textId="77777777" w:rsidTr="002538BA">
        <w:trPr>
          <w:trHeight w:val="22"/>
          <w:jc w:val="center"/>
        </w:trPr>
        <w:tc>
          <w:tcPr>
            <w:tcW w:w="1928" w:type="dxa"/>
            <w:vMerge/>
            <w:shd w:val="clear" w:color="auto" w:fill="auto"/>
            <w:vAlign w:val="center"/>
          </w:tcPr>
          <w:p w14:paraId="645FB890" w14:textId="77777777" w:rsidR="003B1700" w:rsidRPr="00DF6DD6" w:rsidRDefault="003B1700" w:rsidP="003B1700">
            <w:pPr>
              <w:pStyle w:val="TAC"/>
              <w:rPr>
                <w:rFonts w:eastAsia="MS Mincho"/>
              </w:rPr>
            </w:pPr>
          </w:p>
        </w:tc>
        <w:tc>
          <w:tcPr>
            <w:tcW w:w="1058" w:type="dxa"/>
            <w:shd w:val="clear" w:color="auto" w:fill="auto"/>
            <w:vAlign w:val="center"/>
          </w:tcPr>
          <w:p w14:paraId="47384A33"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7B0DA80E"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55F51A65" w14:textId="77777777" w:rsidR="003B1700" w:rsidRPr="00DF6DD6" w:rsidRDefault="003B1700" w:rsidP="003B1700">
            <w:pPr>
              <w:pStyle w:val="TAC"/>
              <w:keepNext w:val="0"/>
            </w:pPr>
            <w:r>
              <w:rPr>
                <w:rFonts w:eastAsia="MS Mincho"/>
              </w:rPr>
              <w:t>N/A</w:t>
            </w:r>
          </w:p>
        </w:tc>
      </w:tr>
      <w:tr w:rsidR="003B1700" w:rsidRPr="00DF6DD6" w14:paraId="5BC09408" w14:textId="77777777" w:rsidTr="002538BA">
        <w:trPr>
          <w:trHeight w:val="22"/>
          <w:jc w:val="center"/>
        </w:trPr>
        <w:tc>
          <w:tcPr>
            <w:tcW w:w="1928" w:type="dxa"/>
            <w:vMerge/>
            <w:shd w:val="clear" w:color="auto" w:fill="auto"/>
            <w:vAlign w:val="center"/>
          </w:tcPr>
          <w:p w14:paraId="73CA23E7" w14:textId="77777777" w:rsidR="003B1700" w:rsidRPr="00DF6DD6" w:rsidRDefault="003B1700" w:rsidP="003B1700">
            <w:pPr>
              <w:pStyle w:val="TAC"/>
              <w:rPr>
                <w:rFonts w:eastAsia="MS Mincho"/>
              </w:rPr>
            </w:pPr>
          </w:p>
        </w:tc>
        <w:tc>
          <w:tcPr>
            <w:tcW w:w="1058" w:type="dxa"/>
            <w:shd w:val="clear" w:color="auto" w:fill="auto"/>
            <w:vAlign w:val="center"/>
          </w:tcPr>
          <w:p w14:paraId="2CD04948"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3B1700" w:rsidRPr="00DF6DD6" w:rsidRDefault="003B1700" w:rsidP="003B1700">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3B1700" w:rsidRPr="00DF6DD6" w:rsidRDefault="003B1700" w:rsidP="003B1700">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3B1700" w:rsidRPr="00DF6DD6" w:rsidRDefault="003B1700" w:rsidP="003B1700">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3B1700" w:rsidRPr="00DF6DD6" w:rsidRDefault="003B1700" w:rsidP="003B1700">
            <w:pPr>
              <w:pStyle w:val="TAC"/>
              <w:keepNext w:val="0"/>
              <w:rPr>
                <w:rFonts w:eastAsia="MS Mincho"/>
              </w:rPr>
            </w:pPr>
            <w:r>
              <w:rPr>
                <w:rFonts w:eastAsia="MS Mincho"/>
              </w:rPr>
              <w:t>N/A</w:t>
            </w:r>
          </w:p>
        </w:tc>
        <w:tc>
          <w:tcPr>
            <w:tcW w:w="867" w:type="dxa"/>
            <w:shd w:val="clear" w:color="auto" w:fill="auto"/>
            <w:vAlign w:val="center"/>
          </w:tcPr>
          <w:p w14:paraId="6A531301" w14:textId="77777777" w:rsidR="003B1700" w:rsidRPr="00DF6DD6" w:rsidRDefault="003B1700" w:rsidP="003B1700">
            <w:pPr>
              <w:pStyle w:val="TAC"/>
              <w:keepNext w:val="0"/>
            </w:pPr>
            <w:r>
              <w:rPr>
                <w:rFonts w:eastAsia="MS Mincho"/>
              </w:rPr>
              <w:t>N/A</w:t>
            </w:r>
          </w:p>
        </w:tc>
        <w:tc>
          <w:tcPr>
            <w:tcW w:w="984" w:type="dxa"/>
            <w:shd w:val="clear" w:color="auto" w:fill="auto"/>
            <w:vAlign w:val="center"/>
          </w:tcPr>
          <w:p w14:paraId="100CF285" w14:textId="77777777" w:rsidR="003B1700" w:rsidRPr="00DF6DD6" w:rsidRDefault="003B1700" w:rsidP="003B1700">
            <w:pPr>
              <w:pStyle w:val="TAC"/>
              <w:keepNext w:val="0"/>
            </w:pPr>
            <w:r>
              <w:rPr>
                <w:rFonts w:eastAsia="MS Mincho"/>
              </w:rPr>
              <w:t>N/A</w:t>
            </w:r>
          </w:p>
        </w:tc>
      </w:tr>
      <w:tr w:rsidR="003B1700" w:rsidRPr="00DF6DD6" w14:paraId="438DFB2B" w14:textId="77777777" w:rsidTr="002538BA">
        <w:trPr>
          <w:trHeight w:val="22"/>
          <w:jc w:val="center"/>
        </w:trPr>
        <w:tc>
          <w:tcPr>
            <w:tcW w:w="1928" w:type="dxa"/>
            <w:vMerge/>
            <w:shd w:val="clear" w:color="auto" w:fill="auto"/>
            <w:vAlign w:val="center"/>
          </w:tcPr>
          <w:p w14:paraId="05FBEE32" w14:textId="77777777" w:rsidR="003B1700" w:rsidRPr="00DF6DD6" w:rsidRDefault="003B1700" w:rsidP="003B1700">
            <w:pPr>
              <w:pStyle w:val="TAC"/>
              <w:keepNext w:val="0"/>
            </w:pPr>
          </w:p>
        </w:tc>
        <w:tc>
          <w:tcPr>
            <w:tcW w:w="1058" w:type="dxa"/>
            <w:shd w:val="clear" w:color="auto" w:fill="auto"/>
            <w:vAlign w:val="center"/>
          </w:tcPr>
          <w:p w14:paraId="2CEDAE3C" w14:textId="77777777" w:rsidR="003B1700" w:rsidRPr="00DF6DD6" w:rsidRDefault="003B1700" w:rsidP="003B1700">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3B1700" w:rsidRPr="00DF6DD6" w:rsidRDefault="003B1700" w:rsidP="003B1700">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3B1700" w:rsidRPr="00DF6DD6" w:rsidRDefault="003B1700" w:rsidP="003B1700">
            <w:pPr>
              <w:pStyle w:val="TAC"/>
              <w:keepNext w:val="0"/>
              <w:rPr>
                <w:rFonts w:eastAsia="MS Mincho"/>
              </w:rPr>
            </w:pPr>
            <w:r w:rsidRPr="00DF6DD6">
              <w:rPr>
                <w:rFonts w:eastAsia="MS Mincho"/>
              </w:rPr>
              <w:t>882.2</w:t>
            </w:r>
          </w:p>
        </w:tc>
        <w:tc>
          <w:tcPr>
            <w:tcW w:w="867" w:type="dxa"/>
            <w:shd w:val="clear" w:color="auto" w:fill="auto"/>
            <w:vAlign w:val="center"/>
          </w:tcPr>
          <w:p w14:paraId="751B9799" w14:textId="77777777" w:rsidR="003B1700" w:rsidRPr="00DF6DD6" w:rsidRDefault="003B1700" w:rsidP="003B1700">
            <w:pPr>
              <w:pStyle w:val="TAC"/>
              <w:keepNext w:val="0"/>
              <w:rPr>
                <w:rFonts w:eastAsia="MS Mincho"/>
              </w:rPr>
            </w:pPr>
            <w:r w:rsidRPr="00DF6DD6">
              <w:t>N/A</w:t>
            </w:r>
          </w:p>
        </w:tc>
        <w:tc>
          <w:tcPr>
            <w:tcW w:w="984" w:type="dxa"/>
            <w:shd w:val="clear" w:color="auto" w:fill="auto"/>
            <w:vAlign w:val="center"/>
          </w:tcPr>
          <w:p w14:paraId="3E93B4DB" w14:textId="77777777" w:rsidR="003B1700" w:rsidRPr="00DF6DD6" w:rsidRDefault="003B1700" w:rsidP="003B1700">
            <w:pPr>
              <w:pStyle w:val="TAC"/>
              <w:keepNext w:val="0"/>
              <w:rPr>
                <w:rFonts w:eastAsia="MS Mincho"/>
              </w:rPr>
            </w:pPr>
            <w:r w:rsidRPr="00DF6DD6">
              <w:t>N/A</w:t>
            </w:r>
          </w:p>
        </w:tc>
      </w:tr>
      <w:tr w:rsidR="003B1700" w:rsidRPr="00DF6DD6" w14:paraId="2E7D46EF" w14:textId="77777777" w:rsidTr="002538BA">
        <w:trPr>
          <w:trHeight w:val="22"/>
          <w:jc w:val="center"/>
        </w:trPr>
        <w:tc>
          <w:tcPr>
            <w:tcW w:w="1928" w:type="dxa"/>
            <w:vMerge/>
            <w:shd w:val="clear" w:color="auto" w:fill="auto"/>
            <w:vAlign w:val="center"/>
          </w:tcPr>
          <w:p w14:paraId="38E970A5" w14:textId="77777777" w:rsidR="003B1700" w:rsidRPr="00DF6DD6" w:rsidRDefault="003B1700" w:rsidP="003B1700">
            <w:pPr>
              <w:pStyle w:val="TAC"/>
              <w:keepNext w:val="0"/>
            </w:pPr>
          </w:p>
        </w:tc>
        <w:tc>
          <w:tcPr>
            <w:tcW w:w="1058" w:type="dxa"/>
            <w:shd w:val="clear" w:color="auto" w:fill="auto"/>
            <w:vAlign w:val="center"/>
          </w:tcPr>
          <w:p w14:paraId="6E93437A" w14:textId="77777777" w:rsidR="003B1700" w:rsidRPr="00DF6DD6" w:rsidRDefault="003B1700" w:rsidP="003B1700">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3B1700" w:rsidRPr="00DF6DD6" w:rsidRDefault="003B1700" w:rsidP="003B1700">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3B1700" w:rsidRPr="00DF6DD6" w:rsidRDefault="003B1700" w:rsidP="003B1700">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3B1700" w:rsidRPr="00DF6DD6" w:rsidRDefault="003B1700" w:rsidP="003B1700">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3B1700" w:rsidRPr="00DF6DD6" w:rsidRDefault="003B1700" w:rsidP="003B1700">
            <w:pPr>
              <w:pStyle w:val="TAC"/>
              <w:keepNext w:val="0"/>
              <w:rPr>
                <w:rFonts w:eastAsia="MS Mincho"/>
              </w:rPr>
            </w:pPr>
            <w:r w:rsidRPr="00DF6DD6">
              <w:rPr>
                <w:rFonts w:eastAsia="MS Mincho"/>
              </w:rPr>
              <w:t>1500</w:t>
            </w:r>
          </w:p>
        </w:tc>
        <w:tc>
          <w:tcPr>
            <w:tcW w:w="867" w:type="dxa"/>
            <w:shd w:val="clear" w:color="auto" w:fill="auto"/>
            <w:vAlign w:val="center"/>
          </w:tcPr>
          <w:p w14:paraId="206829F1" w14:textId="77777777" w:rsidR="003B1700" w:rsidRPr="00DF6DD6" w:rsidRDefault="003B1700" w:rsidP="003B1700">
            <w:pPr>
              <w:pStyle w:val="TAC"/>
              <w:keepNext w:val="0"/>
              <w:rPr>
                <w:rFonts w:eastAsia="MS Mincho"/>
              </w:rPr>
            </w:pPr>
            <w:r w:rsidRPr="00DF6DD6">
              <w:rPr>
                <w:rFonts w:eastAsia="MS Mincho"/>
              </w:rPr>
              <w:t>3.8</w:t>
            </w:r>
          </w:p>
        </w:tc>
        <w:tc>
          <w:tcPr>
            <w:tcW w:w="984" w:type="dxa"/>
            <w:shd w:val="clear" w:color="auto" w:fill="auto"/>
            <w:vAlign w:val="center"/>
          </w:tcPr>
          <w:p w14:paraId="571DD4E5" w14:textId="77777777" w:rsidR="003B1700" w:rsidRPr="00DF6DD6" w:rsidRDefault="003B1700" w:rsidP="003B1700">
            <w:pPr>
              <w:pStyle w:val="TAC"/>
              <w:keepNext w:val="0"/>
              <w:rPr>
                <w:rFonts w:eastAsia="MS Mincho"/>
              </w:rPr>
            </w:pPr>
            <w:r w:rsidRPr="00DF6DD6">
              <w:rPr>
                <w:rFonts w:eastAsia="MS Mincho"/>
              </w:rPr>
              <w:t>IMD5</w:t>
            </w:r>
          </w:p>
        </w:tc>
      </w:tr>
      <w:tr w:rsidR="003B1700" w:rsidRPr="00DF6DD6" w14:paraId="7766D73C" w14:textId="77777777" w:rsidTr="002538BA">
        <w:trPr>
          <w:trHeight w:val="22"/>
          <w:jc w:val="center"/>
        </w:trPr>
        <w:tc>
          <w:tcPr>
            <w:tcW w:w="1928" w:type="dxa"/>
            <w:vMerge/>
            <w:shd w:val="clear" w:color="auto" w:fill="auto"/>
            <w:vAlign w:val="center"/>
          </w:tcPr>
          <w:p w14:paraId="17170E53" w14:textId="77777777" w:rsidR="003B1700" w:rsidRPr="00DF6DD6" w:rsidRDefault="003B1700" w:rsidP="003B1700">
            <w:pPr>
              <w:pStyle w:val="TAC"/>
              <w:keepNext w:val="0"/>
            </w:pPr>
          </w:p>
        </w:tc>
        <w:tc>
          <w:tcPr>
            <w:tcW w:w="1058" w:type="dxa"/>
            <w:shd w:val="clear" w:color="auto" w:fill="auto"/>
            <w:vAlign w:val="center"/>
          </w:tcPr>
          <w:p w14:paraId="6A8D5546" w14:textId="77777777" w:rsidR="003B1700" w:rsidRPr="00DF6DD6" w:rsidRDefault="003B1700" w:rsidP="003B1700">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3B1700" w:rsidRPr="00DF6DD6" w:rsidRDefault="003B1700" w:rsidP="003B1700">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3B1700" w:rsidRPr="00DF6DD6" w:rsidRDefault="003B1700" w:rsidP="003B1700">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3B1700" w:rsidRPr="00DF6DD6" w:rsidRDefault="003B1700" w:rsidP="003B1700">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3B1700" w:rsidRPr="00DF6DD6" w:rsidRDefault="003B1700" w:rsidP="003B1700">
            <w:pPr>
              <w:pStyle w:val="TAC"/>
              <w:keepNext w:val="0"/>
              <w:rPr>
                <w:rFonts w:eastAsia="MS Mincho"/>
              </w:rPr>
            </w:pPr>
            <w:r w:rsidRPr="00DF6DD6">
              <w:rPr>
                <w:rFonts w:eastAsia="MS Mincho"/>
              </w:rPr>
              <w:t>4850</w:t>
            </w:r>
          </w:p>
        </w:tc>
        <w:tc>
          <w:tcPr>
            <w:tcW w:w="867" w:type="dxa"/>
            <w:shd w:val="clear" w:color="auto" w:fill="auto"/>
            <w:vAlign w:val="center"/>
          </w:tcPr>
          <w:p w14:paraId="2040FB89" w14:textId="77777777" w:rsidR="003B1700" w:rsidRPr="00DF6DD6" w:rsidRDefault="003B1700" w:rsidP="003B1700">
            <w:pPr>
              <w:pStyle w:val="TAC"/>
              <w:keepNext w:val="0"/>
            </w:pPr>
            <w:r w:rsidRPr="00DF6DD6">
              <w:t>N/A</w:t>
            </w:r>
          </w:p>
        </w:tc>
        <w:tc>
          <w:tcPr>
            <w:tcW w:w="984" w:type="dxa"/>
            <w:shd w:val="clear" w:color="auto" w:fill="auto"/>
            <w:vAlign w:val="center"/>
          </w:tcPr>
          <w:p w14:paraId="77FE71F6" w14:textId="77777777" w:rsidR="003B1700" w:rsidRPr="00DF6DD6" w:rsidRDefault="003B1700" w:rsidP="003B1700">
            <w:pPr>
              <w:pStyle w:val="TAC"/>
              <w:keepNext w:val="0"/>
            </w:pPr>
            <w:r w:rsidRPr="00DF6DD6">
              <w:t>N/A</w:t>
            </w:r>
          </w:p>
        </w:tc>
      </w:tr>
      <w:tr w:rsidR="003B1700" w:rsidRPr="00DF6DD6" w14:paraId="5A540E07" w14:textId="77777777" w:rsidTr="002538BA">
        <w:trPr>
          <w:trHeight w:val="22"/>
          <w:jc w:val="center"/>
        </w:trPr>
        <w:tc>
          <w:tcPr>
            <w:tcW w:w="1928" w:type="dxa"/>
            <w:vMerge w:val="restart"/>
            <w:shd w:val="clear" w:color="auto" w:fill="auto"/>
            <w:vAlign w:val="center"/>
          </w:tcPr>
          <w:p w14:paraId="0CF760FA" w14:textId="77777777" w:rsidR="003B1700" w:rsidRDefault="003B1700" w:rsidP="003B1700">
            <w:pPr>
              <w:pStyle w:val="TAC"/>
              <w:keepNext w:val="0"/>
              <w:rPr>
                <w:rFonts w:eastAsia="Yu Gothic"/>
                <w:szCs w:val="18"/>
                <w:lang w:val="en-US"/>
              </w:rPr>
            </w:pPr>
            <w:r w:rsidRPr="00DF6DD6">
              <w:rPr>
                <w:rFonts w:eastAsia="Yu Gothic"/>
                <w:szCs w:val="18"/>
                <w:lang w:val="en-US"/>
              </w:rPr>
              <w:t>DC_21A-28A_n77A</w:t>
            </w:r>
          </w:p>
          <w:p w14:paraId="3F5C1627" w14:textId="09501204" w:rsidR="003B1700" w:rsidRPr="00DF6DD6" w:rsidRDefault="003B1700" w:rsidP="003B1700">
            <w:pPr>
              <w:pStyle w:val="TAC"/>
              <w:keepNext w:val="0"/>
            </w:pPr>
            <w:r w:rsidRPr="00790B04">
              <w:t>DC_21A-28A_n78A</w:t>
            </w:r>
          </w:p>
        </w:tc>
        <w:tc>
          <w:tcPr>
            <w:tcW w:w="1058" w:type="dxa"/>
            <w:shd w:val="clear" w:color="auto" w:fill="auto"/>
            <w:vAlign w:val="center"/>
          </w:tcPr>
          <w:p w14:paraId="4ACAABA9"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3B1700" w:rsidRPr="00DF6DD6" w:rsidRDefault="003B1700" w:rsidP="003B170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3B1700" w:rsidRPr="00DF6DD6" w:rsidRDefault="003B1700" w:rsidP="003B1700">
            <w:pPr>
              <w:pStyle w:val="TAC"/>
              <w:keepNext w:val="0"/>
              <w:rPr>
                <w:rFonts w:eastAsia="MS Mincho"/>
              </w:rPr>
            </w:pPr>
            <w:r w:rsidRPr="00DF6DD6">
              <w:rPr>
                <w:rFonts w:eastAsia="Yu Gothic"/>
                <w:szCs w:val="18"/>
                <w:lang w:val="en-US"/>
              </w:rPr>
              <w:t>1500</w:t>
            </w:r>
          </w:p>
        </w:tc>
        <w:tc>
          <w:tcPr>
            <w:tcW w:w="867" w:type="dxa"/>
            <w:shd w:val="clear" w:color="auto" w:fill="auto"/>
            <w:vAlign w:val="center"/>
          </w:tcPr>
          <w:p w14:paraId="30733649" w14:textId="77777777" w:rsidR="003B1700" w:rsidRPr="00DF6DD6" w:rsidRDefault="003B1700" w:rsidP="003B1700">
            <w:pPr>
              <w:pStyle w:val="TAC"/>
              <w:keepNext w:val="0"/>
            </w:pPr>
            <w:r w:rsidRPr="00DF6DD6">
              <w:t>N/A</w:t>
            </w:r>
          </w:p>
        </w:tc>
        <w:tc>
          <w:tcPr>
            <w:tcW w:w="984" w:type="dxa"/>
            <w:shd w:val="clear" w:color="auto" w:fill="auto"/>
            <w:vAlign w:val="center"/>
          </w:tcPr>
          <w:p w14:paraId="4EF64F7B" w14:textId="77777777" w:rsidR="003B1700" w:rsidRPr="00DF6DD6" w:rsidRDefault="003B1700" w:rsidP="003B1700">
            <w:pPr>
              <w:pStyle w:val="TAC"/>
              <w:keepNext w:val="0"/>
            </w:pPr>
            <w:r w:rsidRPr="00DF6DD6">
              <w:t>N/A</w:t>
            </w:r>
          </w:p>
        </w:tc>
      </w:tr>
      <w:tr w:rsidR="003B1700" w:rsidRPr="00DF6DD6" w14:paraId="345FEC97" w14:textId="77777777" w:rsidTr="002538BA">
        <w:trPr>
          <w:trHeight w:val="22"/>
          <w:jc w:val="center"/>
        </w:trPr>
        <w:tc>
          <w:tcPr>
            <w:tcW w:w="1928" w:type="dxa"/>
            <w:vMerge/>
            <w:shd w:val="clear" w:color="auto" w:fill="auto"/>
            <w:vAlign w:val="center"/>
          </w:tcPr>
          <w:p w14:paraId="65AB1568" w14:textId="77777777" w:rsidR="003B1700" w:rsidRPr="00DF6DD6" w:rsidRDefault="003B1700" w:rsidP="003B1700">
            <w:pPr>
              <w:pStyle w:val="TAC"/>
              <w:keepNext w:val="0"/>
            </w:pPr>
          </w:p>
        </w:tc>
        <w:tc>
          <w:tcPr>
            <w:tcW w:w="1058" w:type="dxa"/>
            <w:shd w:val="clear" w:color="auto" w:fill="auto"/>
            <w:vAlign w:val="center"/>
          </w:tcPr>
          <w:p w14:paraId="6F612213"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4424BBA6" w14:textId="77777777" w:rsidR="003B1700" w:rsidRPr="00DF6DD6" w:rsidRDefault="003B1700" w:rsidP="003B1700">
            <w:pPr>
              <w:pStyle w:val="TAC"/>
              <w:keepNext w:val="0"/>
            </w:pPr>
            <w:r w:rsidRPr="00DF6DD6">
              <w:rPr>
                <w:rFonts w:eastAsia="Yu Gothic"/>
                <w:szCs w:val="18"/>
                <w:lang w:val="en-US"/>
              </w:rPr>
              <w:t>16.9</w:t>
            </w:r>
          </w:p>
        </w:tc>
        <w:tc>
          <w:tcPr>
            <w:tcW w:w="984" w:type="dxa"/>
            <w:shd w:val="clear" w:color="auto" w:fill="auto"/>
            <w:vAlign w:val="center"/>
          </w:tcPr>
          <w:p w14:paraId="503FA313" w14:textId="77777777" w:rsidR="003B1700" w:rsidRPr="00DF6DD6" w:rsidRDefault="003B1700" w:rsidP="003B1700">
            <w:pPr>
              <w:pStyle w:val="TAC"/>
              <w:keepNext w:val="0"/>
            </w:pPr>
            <w:r w:rsidRPr="00DF6DD6">
              <w:rPr>
                <w:rFonts w:eastAsia="Yu Gothic"/>
                <w:szCs w:val="18"/>
                <w:lang w:val="en-US"/>
              </w:rPr>
              <w:t>IMD3</w:t>
            </w:r>
          </w:p>
        </w:tc>
      </w:tr>
      <w:tr w:rsidR="003B1700" w:rsidRPr="00DF6DD6" w14:paraId="2E06A084" w14:textId="77777777" w:rsidTr="002538BA">
        <w:trPr>
          <w:trHeight w:val="22"/>
          <w:jc w:val="center"/>
        </w:trPr>
        <w:tc>
          <w:tcPr>
            <w:tcW w:w="1928" w:type="dxa"/>
            <w:vMerge/>
            <w:shd w:val="clear" w:color="auto" w:fill="auto"/>
            <w:vAlign w:val="center"/>
          </w:tcPr>
          <w:p w14:paraId="5F042AC8" w14:textId="77777777" w:rsidR="003B1700" w:rsidRPr="00DF6DD6" w:rsidRDefault="003B1700" w:rsidP="003B1700">
            <w:pPr>
              <w:pStyle w:val="TAC"/>
              <w:keepNext w:val="0"/>
            </w:pPr>
          </w:p>
        </w:tc>
        <w:tc>
          <w:tcPr>
            <w:tcW w:w="1058" w:type="dxa"/>
            <w:shd w:val="clear" w:color="auto" w:fill="auto"/>
            <w:vAlign w:val="center"/>
          </w:tcPr>
          <w:p w14:paraId="3DEA10E6" w14:textId="355A7086"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57972404"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3B1700" w:rsidRPr="00DF6DD6" w:rsidRDefault="003B1700" w:rsidP="003B1700">
            <w:pPr>
              <w:pStyle w:val="TAC"/>
              <w:keepNext w:val="0"/>
              <w:rPr>
                <w:rFonts w:eastAsia="MS Mincho"/>
              </w:rPr>
            </w:pPr>
            <w:r w:rsidRPr="00DF6DD6">
              <w:rPr>
                <w:rFonts w:eastAsia="Yu Gothic"/>
                <w:szCs w:val="18"/>
                <w:lang w:val="en-US"/>
              </w:rPr>
              <w:t>3689.5</w:t>
            </w:r>
          </w:p>
        </w:tc>
        <w:tc>
          <w:tcPr>
            <w:tcW w:w="867" w:type="dxa"/>
            <w:shd w:val="clear" w:color="auto" w:fill="auto"/>
            <w:vAlign w:val="center"/>
          </w:tcPr>
          <w:p w14:paraId="3043A712" w14:textId="77777777" w:rsidR="003B1700" w:rsidRPr="00DF6DD6" w:rsidRDefault="003B1700" w:rsidP="003B1700">
            <w:pPr>
              <w:pStyle w:val="TAC"/>
              <w:keepNext w:val="0"/>
            </w:pPr>
            <w:r w:rsidRPr="00DF6DD6">
              <w:t>N/A</w:t>
            </w:r>
          </w:p>
        </w:tc>
        <w:tc>
          <w:tcPr>
            <w:tcW w:w="984" w:type="dxa"/>
            <w:shd w:val="clear" w:color="auto" w:fill="auto"/>
            <w:vAlign w:val="center"/>
          </w:tcPr>
          <w:p w14:paraId="2E6D313C" w14:textId="77777777" w:rsidR="003B1700" w:rsidRPr="00DF6DD6" w:rsidRDefault="003B1700" w:rsidP="003B1700">
            <w:pPr>
              <w:pStyle w:val="TAC"/>
              <w:keepNext w:val="0"/>
            </w:pPr>
            <w:r w:rsidRPr="00DF6DD6">
              <w:t>N/A</w:t>
            </w:r>
          </w:p>
        </w:tc>
      </w:tr>
      <w:tr w:rsidR="003B1700" w:rsidRPr="00DF6DD6" w14:paraId="3D25921E" w14:textId="77777777" w:rsidTr="002538BA">
        <w:trPr>
          <w:trHeight w:val="22"/>
          <w:jc w:val="center"/>
        </w:trPr>
        <w:tc>
          <w:tcPr>
            <w:tcW w:w="1928" w:type="dxa"/>
            <w:vMerge/>
            <w:shd w:val="clear" w:color="auto" w:fill="auto"/>
            <w:vAlign w:val="center"/>
          </w:tcPr>
          <w:p w14:paraId="4F48BA00" w14:textId="77777777" w:rsidR="003B1700" w:rsidRPr="00DF6DD6" w:rsidRDefault="003B1700" w:rsidP="003B1700">
            <w:pPr>
              <w:pStyle w:val="TAC"/>
              <w:keepNext w:val="0"/>
            </w:pPr>
          </w:p>
        </w:tc>
        <w:tc>
          <w:tcPr>
            <w:tcW w:w="1058" w:type="dxa"/>
            <w:shd w:val="clear" w:color="auto" w:fill="auto"/>
            <w:vAlign w:val="center"/>
          </w:tcPr>
          <w:p w14:paraId="341467DE" w14:textId="77777777" w:rsidR="003B1700" w:rsidRPr="00DF6DD6" w:rsidRDefault="003B1700" w:rsidP="003B170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3B1700" w:rsidRPr="00DF6DD6" w:rsidRDefault="003B1700" w:rsidP="003B170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3B1700" w:rsidRPr="00DF6DD6" w:rsidRDefault="003B1700" w:rsidP="003B1700">
            <w:pPr>
              <w:pStyle w:val="TAC"/>
              <w:keepNext w:val="0"/>
              <w:rPr>
                <w:rFonts w:eastAsia="MS Mincho"/>
              </w:rPr>
            </w:pPr>
            <w:r w:rsidRPr="00DF6DD6">
              <w:rPr>
                <w:rFonts w:eastAsia="Yu Gothic"/>
                <w:szCs w:val="18"/>
                <w:lang w:val="en-US"/>
              </w:rPr>
              <w:t>1498.5</w:t>
            </w:r>
          </w:p>
        </w:tc>
        <w:tc>
          <w:tcPr>
            <w:tcW w:w="867" w:type="dxa"/>
            <w:shd w:val="clear" w:color="auto" w:fill="auto"/>
            <w:vAlign w:val="center"/>
          </w:tcPr>
          <w:p w14:paraId="796BD501" w14:textId="77777777" w:rsidR="003B1700" w:rsidRPr="00DF6DD6" w:rsidRDefault="003B1700" w:rsidP="003B1700">
            <w:pPr>
              <w:pStyle w:val="TAC"/>
              <w:keepNext w:val="0"/>
            </w:pPr>
            <w:r w:rsidRPr="00DF6DD6">
              <w:rPr>
                <w:rFonts w:eastAsia="Yu Gothic"/>
                <w:szCs w:val="18"/>
                <w:lang w:val="en-US"/>
              </w:rPr>
              <w:t>9.9</w:t>
            </w:r>
          </w:p>
        </w:tc>
        <w:tc>
          <w:tcPr>
            <w:tcW w:w="984" w:type="dxa"/>
            <w:shd w:val="clear" w:color="auto" w:fill="auto"/>
            <w:vAlign w:val="center"/>
          </w:tcPr>
          <w:p w14:paraId="38D7780E" w14:textId="77777777" w:rsidR="003B1700" w:rsidRPr="00DF6DD6" w:rsidRDefault="003B1700" w:rsidP="003B1700">
            <w:pPr>
              <w:pStyle w:val="TAC"/>
              <w:keepNext w:val="0"/>
            </w:pPr>
            <w:r w:rsidRPr="00DF6DD6">
              <w:rPr>
                <w:rFonts w:eastAsia="Yu Gothic"/>
                <w:szCs w:val="18"/>
                <w:lang w:val="en-US"/>
              </w:rPr>
              <w:t>IMD4</w:t>
            </w:r>
          </w:p>
        </w:tc>
      </w:tr>
      <w:tr w:rsidR="003B1700" w:rsidRPr="00DF6DD6" w14:paraId="354B900A" w14:textId="77777777" w:rsidTr="002538BA">
        <w:trPr>
          <w:trHeight w:val="22"/>
          <w:jc w:val="center"/>
        </w:trPr>
        <w:tc>
          <w:tcPr>
            <w:tcW w:w="1928" w:type="dxa"/>
            <w:vMerge/>
            <w:shd w:val="clear" w:color="auto" w:fill="auto"/>
            <w:vAlign w:val="center"/>
          </w:tcPr>
          <w:p w14:paraId="65636B5A" w14:textId="77777777" w:rsidR="003B1700" w:rsidRPr="00DF6DD6" w:rsidRDefault="003B1700" w:rsidP="003B1700">
            <w:pPr>
              <w:pStyle w:val="TAC"/>
              <w:keepNext w:val="0"/>
            </w:pPr>
          </w:p>
        </w:tc>
        <w:tc>
          <w:tcPr>
            <w:tcW w:w="1058" w:type="dxa"/>
            <w:shd w:val="clear" w:color="auto" w:fill="auto"/>
            <w:vAlign w:val="center"/>
          </w:tcPr>
          <w:p w14:paraId="321A4F76" w14:textId="77777777" w:rsidR="003B1700" w:rsidRPr="00DF6DD6" w:rsidRDefault="003B1700" w:rsidP="003B170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3B1700" w:rsidRPr="00DF6DD6" w:rsidRDefault="003B1700" w:rsidP="003B170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3B1700" w:rsidRPr="00DF6DD6" w:rsidRDefault="003B1700" w:rsidP="003B170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3B1700" w:rsidRPr="00DF6DD6" w:rsidRDefault="003B1700" w:rsidP="003B170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3B1700" w:rsidRPr="00DF6DD6" w:rsidRDefault="003B1700" w:rsidP="003B1700">
            <w:pPr>
              <w:pStyle w:val="TAC"/>
              <w:keepNext w:val="0"/>
              <w:rPr>
                <w:rFonts w:eastAsia="MS Mincho"/>
              </w:rPr>
            </w:pPr>
            <w:r w:rsidRPr="00DF6DD6">
              <w:rPr>
                <w:rFonts w:eastAsia="Yu Gothic"/>
                <w:szCs w:val="18"/>
                <w:lang w:val="en-US"/>
              </w:rPr>
              <w:t>785.5</w:t>
            </w:r>
          </w:p>
        </w:tc>
        <w:tc>
          <w:tcPr>
            <w:tcW w:w="867" w:type="dxa"/>
            <w:shd w:val="clear" w:color="auto" w:fill="auto"/>
            <w:vAlign w:val="center"/>
          </w:tcPr>
          <w:p w14:paraId="05448E78" w14:textId="77777777" w:rsidR="003B1700" w:rsidRPr="00DF6DD6" w:rsidRDefault="003B1700" w:rsidP="003B1700">
            <w:pPr>
              <w:pStyle w:val="TAC"/>
              <w:keepNext w:val="0"/>
            </w:pPr>
            <w:r w:rsidRPr="00DF6DD6">
              <w:t>N/A</w:t>
            </w:r>
          </w:p>
        </w:tc>
        <w:tc>
          <w:tcPr>
            <w:tcW w:w="984" w:type="dxa"/>
            <w:shd w:val="clear" w:color="auto" w:fill="auto"/>
            <w:vAlign w:val="center"/>
          </w:tcPr>
          <w:p w14:paraId="321A4811" w14:textId="77777777" w:rsidR="003B1700" w:rsidRPr="00DF6DD6" w:rsidRDefault="003B1700" w:rsidP="003B1700">
            <w:pPr>
              <w:pStyle w:val="TAC"/>
              <w:keepNext w:val="0"/>
            </w:pPr>
            <w:r w:rsidRPr="00DF6DD6">
              <w:t>N/A</w:t>
            </w:r>
          </w:p>
        </w:tc>
      </w:tr>
      <w:tr w:rsidR="003B1700" w:rsidRPr="00DF6DD6" w14:paraId="66F14C33" w14:textId="77777777" w:rsidTr="002538BA">
        <w:trPr>
          <w:trHeight w:val="22"/>
          <w:jc w:val="center"/>
        </w:trPr>
        <w:tc>
          <w:tcPr>
            <w:tcW w:w="1928" w:type="dxa"/>
            <w:vMerge/>
            <w:shd w:val="clear" w:color="auto" w:fill="auto"/>
            <w:vAlign w:val="center"/>
          </w:tcPr>
          <w:p w14:paraId="2EE19DA2" w14:textId="77777777" w:rsidR="003B1700" w:rsidRPr="00DF6DD6" w:rsidRDefault="003B1700" w:rsidP="003B1700">
            <w:pPr>
              <w:pStyle w:val="TAC"/>
              <w:keepNext w:val="0"/>
            </w:pPr>
          </w:p>
        </w:tc>
        <w:tc>
          <w:tcPr>
            <w:tcW w:w="1058" w:type="dxa"/>
            <w:shd w:val="clear" w:color="auto" w:fill="auto"/>
            <w:vAlign w:val="center"/>
          </w:tcPr>
          <w:p w14:paraId="20692D11" w14:textId="44A0C940" w:rsidR="003B1700" w:rsidRPr="00DF6DD6" w:rsidRDefault="003B1700" w:rsidP="003B1700">
            <w:pPr>
              <w:pStyle w:val="TAC"/>
              <w:keepNext w:val="0"/>
              <w:rPr>
                <w:rFonts w:eastAsia="MS Mincho"/>
              </w:rPr>
            </w:pPr>
            <w:r w:rsidRPr="00DF6DD6">
              <w:rPr>
                <w:rFonts w:eastAsia="Yu Gothic"/>
                <w:szCs w:val="18"/>
                <w:lang w:val="en-US"/>
              </w:rPr>
              <w:t>n77</w:t>
            </w:r>
            <w:r>
              <w:rPr>
                <w:rFonts w:eastAsia="Yu Gothic"/>
                <w:szCs w:val="18"/>
                <w:lang w:val="en-US"/>
              </w:rPr>
              <w:t>/n78</w:t>
            </w:r>
          </w:p>
        </w:tc>
        <w:tc>
          <w:tcPr>
            <w:tcW w:w="1167" w:type="dxa"/>
            <w:shd w:val="clear" w:color="auto" w:fill="auto"/>
            <w:noWrap/>
            <w:vAlign w:val="center"/>
          </w:tcPr>
          <w:p w14:paraId="7DF29726"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3B1700" w:rsidRPr="00DF6DD6" w:rsidRDefault="003B1700" w:rsidP="003B170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3B1700" w:rsidRPr="00DF6DD6" w:rsidRDefault="003B1700" w:rsidP="003B170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3B1700" w:rsidRPr="00DF6DD6" w:rsidRDefault="003B1700" w:rsidP="003B1700">
            <w:pPr>
              <w:pStyle w:val="TAC"/>
              <w:keepNext w:val="0"/>
              <w:rPr>
                <w:rFonts w:eastAsia="MS Mincho"/>
              </w:rPr>
            </w:pPr>
            <w:r w:rsidRPr="00DF6DD6">
              <w:rPr>
                <w:rFonts w:eastAsia="Yu Gothic"/>
                <w:szCs w:val="18"/>
                <w:lang w:val="en-US"/>
              </w:rPr>
              <w:t>3690</w:t>
            </w:r>
          </w:p>
        </w:tc>
        <w:tc>
          <w:tcPr>
            <w:tcW w:w="867" w:type="dxa"/>
            <w:shd w:val="clear" w:color="auto" w:fill="auto"/>
            <w:vAlign w:val="center"/>
          </w:tcPr>
          <w:p w14:paraId="772A2070" w14:textId="77777777" w:rsidR="003B1700" w:rsidRPr="00DF6DD6" w:rsidRDefault="003B1700" w:rsidP="003B1700">
            <w:pPr>
              <w:pStyle w:val="TAC"/>
              <w:keepNext w:val="0"/>
            </w:pPr>
            <w:r w:rsidRPr="00DF6DD6">
              <w:t>N/A</w:t>
            </w:r>
          </w:p>
        </w:tc>
        <w:tc>
          <w:tcPr>
            <w:tcW w:w="984" w:type="dxa"/>
            <w:shd w:val="clear" w:color="auto" w:fill="auto"/>
            <w:vAlign w:val="center"/>
          </w:tcPr>
          <w:p w14:paraId="262B51E4" w14:textId="77777777" w:rsidR="003B1700" w:rsidRPr="00DF6DD6" w:rsidRDefault="003B1700" w:rsidP="003B1700">
            <w:pPr>
              <w:pStyle w:val="TAC"/>
              <w:keepNext w:val="0"/>
            </w:pPr>
            <w:r w:rsidRPr="00DF6DD6">
              <w:t>N/A</w:t>
            </w:r>
          </w:p>
        </w:tc>
      </w:tr>
      <w:tr w:rsidR="003B1700" w:rsidRPr="00DF6DD6" w14:paraId="00669FF4" w14:textId="77777777" w:rsidTr="002538BA">
        <w:trPr>
          <w:trHeight w:val="22"/>
          <w:jc w:val="center"/>
        </w:trPr>
        <w:tc>
          <w:tcPr>
            <w:tcW w:w="1928" w:type="dxa"/>
            <w:vMerge w:val="restart"/>
            <w:shd w:val="clear" w:color="auto" w:fill="auto"/>
            <w:vAlign w:val="center"/>
          </w:tcPr>
          <w:p w14:paraId="52053F75" w14:textId="77777777" w:rsidR="003B1700" w:rsidRPr="00DF6DD6" w:rsidRDefault="003B1700" w:rsidP="003B1700">
            <w:pPr>
              <w:pStyle w:val="TAC"/>
              <w:keepNext w:val="0"/>
            </w:pPr>
            <w:r w:rsidRPr="00DF6DD6">
              <w:t>DC_21A-28A_n79A</w:t>
            </w:r>
          </w:p>
        </w:tc>
        <w:tc>
          <w:tcPr>
            <w:tcW w:w="1058" w:type="dxa"/>
            <w:shd w:val="clear" w:color="auto" w:fill="auto"/>
            <w:vAlign w:val="center"/>
          </w:tcPr>
          <w:p w14:paraId="2E6039CE" w14:textId="77777777" w:rsidR="003B1700" w:rsidRPr="00DF6DD6" w:rsidRDefault="003B1700" w:rsidP="003B1700">
            <w:pPr>
              <w:pStyle w:val="TAC"/>
              <w:keepNext w:val="0"/>
            </w:pPr>
            <w:r w:rsidRPr="00DF6DD6">
              <w:t>21</w:t>
            </w:r>
          </w:p>
        </w:tc>
        <w:tc>
          <w:tcPr>
            <w:tcW w:w="1167" w:type="dxa"/>
            <w:shd w:val="clear" w:color="auto" w:fill="auto"/>
            <w:noWrap/>
            <w:vAlign w:val="center"/>
          </w:tcPr>
          <w:p w14:paraId="3C96668F" w14:textId="77777777" w:rsidR="003B1700" w:rsidRPr="00DF6DD6" w:rsidRDefault="003B1700" w:rsidP="003B1700">
            <w:pPr>
              <w:pStyle w:val="TAC"/>
              <w:keepNext w:val="0"/>
            </w:pPr>
            <w:r w:rsidRPr="00DF6DD6">
              <w:t>1450</w:t>
            </w:r>
          </w:p>
        </w:tc>
        <w:tc>
          <w:tcPr>
            <w:tcW w:w="746" w:type="dxa"/>
            <w:shd w:val="clear" w:color="auto" w:fill="auto"/>
            <w:noWrap/>
            <w:vAlign w:val="center"/>
          </w:tcPr>
          <w:p w14:paraId="70E943CE" w14:textId="77777777" w:rsidR="003B1700" w:rsidRPr="00DF6DD6" w:rsidRDefault="003B1700" w:rsidP="003B1700">
            <w:pPr>
              <w:pStyle w:val="TAC"/>
              <w:keepNext w:val="0"/>
            </w:pPr>
            <w:r w:rsidRPr="00DF6DD6">
              <w:t>5</w:t>
            </w:r>
          </w:p>
        </w:tc>
        <w:tc>
          <w:tcPr>
            <w:tcW w:w="877" w:type="dxa"/>
            <w:shd w:val="clear" w:color="auto" w:fill="auto"/>
            <w:noWrap/>
            <w:vAlign w:val="center"/>
          </w:tcPr>
          <w:p w14:paraId="3FDB171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5311C4DE" w14:textId="77777777" w:rsidR="003B1700" w:rsidRPr="00DF6DD6" w:rsidRDefault="003B1700" w:rsidP="003B1700">
            <w:pPr>
              <w:pStyle w:val="TAC"/>
              <w:keepNext w:val="0"/>
            </w:pPr>
            <w:r w:rsidRPr="00DF6DD6">
              <w:t>1498</w:t>
            </w:r>
          </w:p>
        </w:tc>
        <w:tc>
          <w:tcPr>
            <w:tcW w:w="867" w:type="dxa"/>
            <w:shd w:val="clear" w:color="auto" w:fill="auto"/>
            <w:vAlign w:val="center"/>
          </w:tcPr>
          <w:p w14:paraId="6BBA479F" w14:textId="77777777" w:rsidR="003B1700" w:rsidRPr="00DF6DD6" w:rsidRDefault="003B1700" w:rsidP="003B1700">
            <w:pPr>
              <w:pStyle w:val="TAC"/>
              <w:keepNext w:val="0"/>
            </w:pPr>
            <w:r w:rsidRPr="00DF6DD6">
              <w:t>5.2</w:t>
            </w:r>
          </w:p>
        </w:tc>
        <w:tc>
          <w:tcPr>
            <w:tcW w:w="984" w:type="dxa"/>
            <w:shd w:val="clear" w:color="auto" w:fill="auto"/>
            <w:vAlign w:val="center"/>
          </w:tcPr>
          <w:p w14:paraId="645A89D5" w14:textId="77777777" w:rsidR="003B1700" w:rsidRPr="00DF6DD6" w:rsidRDefault="003B1700" w:rsidP="003B1700">
            <w:pPr>
              <w:pStyle w:val="TAC"/>
              <w:keepNext w:val="0"/>
            </w:pPr>
            <w:r w:rsidRPr="00DF6DD6">
              <w:t>IMD5</w:t>
            </w:r>
          </w:p>
        </w:tc>
      </w:tr>
      <w:tr w:rsidR="003B1700" w:rsidRPr="00DF6DD6" w14:paraId="06B1D49C" w14:textId="77777777" w:rsidTr="002538BA">
        <w:trPr>
          <w:trHeight w:val="22"/>
          <w:jc w:val="center"/>
        </w:trPr>
        <w:tc>
          <w:tcPr>
            <w:tcW w:w="1928" w:type="dxa"/>
            <w:vMerge/>
            <w:shd w:val="clear" w:color="auto" w:fill="auto"/>
            <w:vAlign w:val="center"/>
          </w:tcPr>
          <w:p w14:paraId="7C12F282" w14:textId="77777777" w:rsidR="003B1700" w:rsidRPr="00DF6DD6" w:rsidRDefault="003B1700" w:rsidP="003B1700">
            <w:pPr>
              <w:pStyle w:val="TAC"/>
              <w:keepNext w:val="0"/>
            </w:pPr>
          </w:p>
        </w:tc>
        <w:tc>
          <w:tcPr>
            <w:tcW w:w="1058" w:type="dxa"/>
            <w:shd w:val="clear" w:color="auto" w:fill="auto"/>
            <w:vAlign w:val="center"/>
          </w:tcPr>
          <w:p w14:paraId="7DEE5F22" w14:textId="77777777" w:rsidR="003B1700" w:rsidRPr="00DF6DD6" w:rsidRDefault="003B1700" w:rsidP="003B1700">
            <w:pPr>
              <w:pStyle w:val="TAC"/>
              <w:keepNext w:val="0"/>
            </w:pPr>
            <w:r w:rsidRPr="00DF6DD6">
              <w:t>28</w:t>
            </w:r>
          </w:p>
        </w:tc>
        <w:tc>
          <w:tcPr>
            <w:tcW w:w="1167" w:type="dxa"/>
            <w:shd w:val="clear" w:color="auto" w:fill="auto"/>
            <w:noWrap/>
            <w:vAlign w:val="center"/>
          </w:tcPr>
          <w:p w14:paraId="3CC497F5" w14:textId="77777777" w:rsidR="003B1700" w:rsidRPr="00DF6DD6" w:rsidRDefault="003B1700" w:rsidP="003B1700">
            <w:pPr>
              <w:pStyle w:val="TAC"/>
              <w:keepNext w:val="0"/>
            </w:pPr>
            <w:r w:rsidRPr="00DF6DD6">
              <w:t>730.5</w:t>
            </w:r>
          </w:p>
        </w:tc>
        <w:tc>
          <w:tcPr>
            <w:tcW w:w="746" w:type="dxa"/>
            <w:shd w:val="clear" w:color="auto" w:fill="auto"/>
            <w:noWrap/>
            <w:vAlign w:val="center"/>
          </w:tcPr>
          <w:p w14:paraId="5D066E8A" w14:textId="77777777" w:rsidR="003B1700" w:rsidRPr="00DF6DD6" w:rsidRDefault="003B1700" w:rsidP="003B1700">
            <w:pPr>
              <w:pStyle w:val="TAC"/>
              <w:keepNext w:val="0"/>
            </w:pPr>
            <w:r w:rsidRPr="00DF6DD6">
              <w:t>5</w:t>
            </w:r>
          </w:p>
        </w:tc>
        <w:tc>
          <w:tcPr>
            <w:tcW w:w="877" w:type="dxa"/>
            <w:shd w:val="clear" w:color="auto" w:fill="auto"/>
            <w:noWrap/>
            <w:vAlign w:val="center"/>
          </w:tcPr>
          <w:p w14:paraId="5ACB8A7C"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D8C9588" w14:textId="77777777" w:rsidR="003B1700" w:rsidRPr="00DF6DD6" w:rsidRDefault="003B1700" w:rsidP="003B1700">
            <w:pPr>
              <w:pStyle w:val="TAC"/>
              <w:keepNext w:val="0"/>
            </w:pPr>
            <w:r w:rsidRPr="00DF6DD6">
              <w:t>785.5</w:t>
            </w:r>
          </w:p>
        </w:tc>
        <w:tc>
          <w:tcPr>
            <w:tcW w:w="867" w:type="dxa"/>
            <w:shd w:val="clear" w:color="auto" w:fill="auto"/>
            <w:vAlign w:val="center"/>
          </w:tcPr>
          <w:p w14:paraId="25515E1F" w14:textId="77777777" w:rsidR="003B1700" w:rsidRPr="00DF6DD6" w:rsidRDefault="003B1700" w:rsidP="003B1700">
            <w:pPr>
              <w:pStyle w:val="TAC"/>
              <w:keepNext w:val="0"/>
            </w:pPr>
            <w:r w:rsidRPr="00DF6DD6">
              <w:t>N/A</w:t>
            </w:r>
          </w:p>
        </w:tc>
        <w:tc>
          <w:tcPr>
            <w:tcW w:w="984" w:type="dxa"/>
            <w:shd w:val="clear" w:color="auto" w:fill="auto"/>
            <w:vAlign w:val="center"/>
          </w:tcPr>
          <w:p w14:paraId="3D948B53" w14:textId="77777777" w:rsidR="003B1700" w:rsidRPr="00DF6DD6" w:rsidRDefault="003B1700" w:rsidP="003B1700">
            <w:pPr>
              <w:pStyle w:val="TAC"/>
              <w:keepNext w:val="0"/>
            </w:pPr>
            <w:r w:rsidRPr="00DF6DD6">
              <w:t>N/A</w:t>
            </w:r>
          </w:p>
        </w:tc>
      </w:tr>
      <w:tr w:rsidR="003B1700" w:rsidRPr="00DF6DD6" w14:paraId="3504C520" w14:textId="77777777" w:rsidTr="002538BA">
        <w:trPr>
          <w:trHeight w:val="22"/>
          <w:jc w:val="center"/>
        </w:trPr>
        <w:tc>
          <w:tcPr>
            <w:tcW w:w="1928" w:type="dxa"/>
            <w:vMerge/>
            <w:shd w:val="clear" w:color="auto" w:fill="auto"/>
            <w:vAlign w:val="center"/>
          </w:tcPr>
          <w:p w14:paraId="6F3615E6" w14:textId="77777777" w:rsidR="003B1700" w:rsidRPr="00DF6DD6" w:rsidRDefault="003B1700" w:rsidP="003B1700">
            <w:pPr>
              <w:pStyle w:val="TAC"/>
              <w:keepNext w:val="0"/>
            </w:pPr>
          </w:p>
        </w:tc>
        <w:tc>
          <w:tcPr>
            <w:tcW w:w="1058" w:type="dxa"/>
            <w:shd w:val="clear" w:color="auto" w:fill="auto"/>
            <w:vAlign w:val="center"/>
          </w:tcPr>
          <w:p w14:paraId="08F2FF5C"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6D3B27FD" w14:textId="77777777" w:rsidR="003B1700" w:rsidRPr="00DF6DD6" w:rsidRDefault="003B1700" w:rsidP="003B1700">
            <w:pPr>
              <w:pStyle w:val="TAC"/>
              <w:keepNext w:val="0"/>
            </w:pPr>
            <w:r w:rsidRPr="00DF6DD6">
              <w:t>4420</w:t>
            </w:r>
          </w:p>
        </w:tc>
        <w:tc>
          <w:tcPr>
            <w:tcW w:w="746" w:type="dxa"/>
            <w:shd w:val="clear" w:color="auto" w:fill="auto"/>
            <w:noWrap/>
            <w:vAlign w:val="center"/>
          </w:tcPr>
          <w:p w14:paraId="1179FE43" w14:textId="77777777" w:rsidR="003B1700" w:rsidRPr="00DF6DD6" w:rsidRDefault="003B1700" w:rsidP="003B1700">
            <w:pPr>
              <w:pStyle w:val="TAC"/>
              <w:keepNext w:val="0"/>
            </w:pPr>
            <w:r w:rsidRPr="00DF6DD6">
              <w:t>40</w:t>
            </w:r>
          </w:p>
        </w:tc>
        <w:tc>
          <w:tcPr>
            <w:tcW w:w="877" w:type="dxa"/>
            <w:shd w:val="clear" w:color="auto" w:fill="auto"/>
            <w:noWrap/>
            <w:vAlign w:val="center"/>
          </w:tcPr>
          <w:p w14:paraId="101C12CE"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00A20BC" w14:textId="77777777" w:rsidR="003B1700" w:rsidRPr="00DF6DD6" w:rsidRDefault="003B1700" w:rsidP="003B1700">
            <w:pPr>
              <w:pStyle w:val="TAC"/>
              <w:keepNext w:val="0"/>
            </w:pPr>
            <w:r w:rsidRPr="00DF6DD6">
              <w:t>4420</w:t>
            </w:r>
          </w:p>
        </w:tc>
        <w:tc>
          <w:tcPr>
            <w:tcW w:w="867" w:type="dxa"/>
            <w:shd w:val="clear" w:color="auto" w:fill="auto"/>
            <w:vAlign w:val="center"/>
          </w:tcPr>
          <w:p w14:paraId="3F96931B" w14:textId="77777777" w:rsidR="003B1700" w:rsidRPr="00DF6DD6" w:rsidRDefault="003B1700" w:rsidP="003B1700">
            <w:pPr>
              <w:pStyle w:val="TAC"/>
              <w:keepNext w:val="0"/>
            </w:pPr>
            <w:r w:rsidRPr="00DF6DD6">
              <w:t>N/A</w:t>
            </w:r>
          </w:p>
        </w:tc>
        <w:tc>
          <w:tcPr>
            <w:tcW w:w="984" w:type="dxa"/>
            <w:shd w:val="clear" w:color="auto" w:fill="auto"/>
            <w:vAlign w:val="center"/>
          </w:tcPr>
          <w:p w14:paraId="0E963F3D" w14:textId="77777777" w:rsidR="003B1700" w:rsidRPr="00DF6DD6" w:rsidRDefault="003B1700" w:rsidP="003B1700">
            <w:pPr>
              <w:pStyle w:val="TAC"/>
              <w:keepNext w:val="0"/>
            </w:pPr>
            <w:r w:rsidRPr="00DF6DD6">
              <w:t>N/A</w:t>
            </w:r>
          </w:p>
        </w:tc>
      </w:tr>
      <w:tr w:rsidR="003B1700" w:rsidRPr="00DF6DD6" w14:paraId="46B310D3" w14:textId="77777777" w:rsidTr="002538BA">
        <w:trPr>
          <w:trHeight w:val="22"/>
          <w:jc w:val="center"/>
        </w:trPr>
        <w:tc>
          <w:tcPr>
            <w:tcW w:w="1928" w:type="dxa"/>
            <w:vMerge w:val="restart"/>
            <w:shd w:val="clear" w:color="auto" w:fill="auto"/>
            <w:vAlign w:val="center"/>
          </w:tcPr>
          <w:p w14:paraId="130B3EC9" w14:textId="77777777" w:rsidR="003B1700" w:rsidRPr="00DF6DD6" w:rsidRDefault="003B1700" w:rsidP="003B1700">
            <w:pPr>
              <w:pStyle w:val="TAC"/>
              <w:keepNext w:val="0"/>
            </w:pPr>
            <w:r w:rsidRPr="00DF6DD6">
              <w:rPr>
                <w:rFonts w:cs="Arial" w:hint="eastAsia"/>
                <w:lang w:eastAsia="zh-CN"/>
              </w:rPr>
              <w:t>DC_28A-42A_79A</w:t>
            </w:r>
          </w:p>
        </w:tc>
        <w:tc>
          <w:tcPr>
            <w:tcW w:w="1058" w:type="dxa"/>
            <w:shd w:val="clear" w:color="auto" w:fill="auto"/>
            <w:vAlign w:val="center"/>
          </w:tcPr>
          <w:p w14:paraId="3174568C"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3B1700" w:rsidRPr="00DF6DD6" w:rsidRDefault="003B1700" w:rsidP="003B1700">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3B1700" w:rsidRPr="00DF6DD6" w:rsidRDefault="003B1700" w:rsidP="003B1700">
            <w:pPr>
              <w:pStyle w:val="TAC"/>
              <w:keepNext w:val="0"/>
            </w:pPr>
            <w:r w:rsidRPr="00DF6DD6">
              <w:rPr>
                <w:rFonts w:eastAsia="Yu Gothic" w:cs="Arial"/>
                <w:szCs w:val="18"/>
                <w:lang w:val="en-US"/>
              </w:rPr>
              <w:t>785</w:t>
            </w:r>
          </w:p>
        </w:tc>
        <w:tc>
          <w:tcPr>
            <w:tcW w:w="867" w:type="dxa"/>
            <w:shd w:val="clear" w:color="auto" w:fill="auto"/>
            <w:vAlign w:val="center"/>
          </w:tcPr>
          <w:p w14:paraId="21FE5B0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5F658A2" w14:textId="77777777" w:rsidR="003B1700" w:rsidRPr="00DF6DD6" w:rsidRDefault="003B1700" w:rsidP="003B1700">
            <w:pPr>
              <w:pStyle w:val="TAC"/>
              <w:keepNext w:val="0"/>
            </w:pPr>
            <w:r w:rsidRPr="00DF6DD6">
              <w:rPr>
                <w:rFonts w:cs="Arial"/>
              </w:rPr>
              <w:t>N/A</w:t>
            </w:r>
          </w:p>
        </w:tc>
      </w:tr>
      <w:tr w:rsidR="003B1700" w:rsidRPr="00DF6DD6" w14:paraId="5FB32BCA" w14:textId="77777777" w:rsidTr="002538BA">
        <w:trPr>
          <w:trHeight w:val="22"/>
          <w:jc w:val="center"/>
        </w:trPr>
        <w:tc>
          <w:tcPr>
            <w:tcW w:w="1928" w:type="dxa"/>
            <w:vMerge/>
            <w:shd w:val="clear" w:color="auto" w:fill="auto"/>
            <w:vAlign w:val="center"/>
          </w:tcPr>
          <w:p w14:paraId="5E993D8D" w14:textId="77777777" w:rsidR="003B1700" w:rsidRPr="00DF6DD6" w:rsidRDefault="003B1700" w:rsidP="003B1700">
            <w:pPr>
              <w:pStyle w:val="TAC"/>
              <w:keepNext w:val="0"/>
            </w:pPr>
          </w:p>
        </w:tc>
        <w:tc>
          <w:tcPr>
            <w:tcW w:w="1058" w:type="dxa"/>
            <w:shd w:val="clear" w:color="auto" w:fill="auto"/>
            <w:vAlign w:val="center"/>
          </w:tcPr>
          <w:p w14:paraId="37DB2E54"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3B1700" w:rsidRPr="00DF6DD6" w:rsidRDefault="003B1700" w:rsidP="003B1700">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3B1700" w:rsidRPr="00DF6DD6" w:rsidRDefault="003B1700" w:rsidP="003B1700">
            <w:pPr>
              <w:pStyle w:val="TAC"/>
              <w:keepNext w:val="0"/>
            </w:pPr>
            <w:r w:rsidRPr="00DF6DD6">
              <w:rPr>
                <w:rFonts w:eastAsia="Yu Gothic" w:cs="Arial"/>
                <w:szCs w:val="18"/>
                <w:lang w:val="en-US"/>
              </w:rPr>
              <w:t>3420</w:t>
            </w:r>
          </w:p>
        </w:tc>
        <w:tc>
          <w:tcPr>
            <w:tcW w:w="867" w:type="dxa"/>
            <w:shd w:val="clear" w:color="auto" w:fill="auto"/>
            <w:vAlign w:val="center"/>
          </w:tcPr>
          <w:p w14:paraId="2FDEB9C8" w14:textId="77777777" w:rsidR="003B1700" w:rsidRPr="00DF6DD6" w:rsidRDefault="003B1700" w:rsidP="003B1700">
            <w:pPr>
              <w:pStyle w:val="TAC"/>
              <w:keepNext w:val="0"/>
            </w:pPr>
            <w:r w:rsidRPr="00DF6DD6">
              <w:rPr>
                <w:rFonts w:eastAsia="Yu Gothic" w:cs="Arial"/>
                <w:szCs w:val="18"/>
                <w:lang w:val="en-US"/>
              </w:rPr>
              <w:t>15.3</w:t>
            </w:r>
          </w:p>
        </w:tc>
        <w:tc>
          <w:tcPr>
            <w:tcW w:w="984" w:type="dxa"/>
            <w:shd w:val="clear" w:color="auto" w:fill="auto"/>
            <w:vAlign w:val="center"/>
          </w:tcPr>
          <w:p w14:paraId="0E8A0374" w14:textId="77777777" w:rsidR="003B1700" w:rsidRPr="00DF6DD6" w:rsidRDefault="003B1700" w:rsidP="003B1700">
            <w:pPr>
              <w:pStyle w:val="TAC"/>
              <w:keepNext w:val="0"/>
            </w:pPr>
            <w:r w:rsidRPr="00DF6DD6">
              <w:rPr>
                <w:rFonts w:eastAsia="Yu Gothic" w:cs="Arial"/>
                <w:szCs w:val="18"/>
                <w:lang w:val="en-US"/>
              </w:rPr>
              <w:t>IMD3</w:t>
            </w:r>
          </w:p>
        </w:tc>
      </w:tr>
      <w:tr w:rsidR="003B1700" w:rsidRPr="00DF6DD6" w14:paraId="461D84D9" w14:textId="77777777" w:rsidTr="002538BA">
        <w:trPr>
          <w:trHeight w:val="22"/>
          <w:jc w:val="center"/>
        </w:trPr>
        <w:tc>
          <w:tcPr>
            <w:tcW w:w="1928" w:type="dxa"/>
            <w:vMerge/>
            <w:shd w:val="clear" w:color="auto" w:fill="auto"/>
            <w:vAlign w:val="center"/>
          </w:tcPr>
          <w:p w14:paraId="77A3DC7D" w14:textId="77777777" w:rsidR="003B1700" w:rsidRPr="00DF6DD6" w:rsidRDefault="003B1700" w:rsidP="003B1700">
            <w:pPr>
              <w:pStyle w:val="TAC"/>
              <w:keepNext w:val="0"/>
            </w:pPr>
          </w:p>
        </w:tc>
        <w:tc>
          <w:tcPr>
            <w:tcW w:w="1058" w:type="dxa"/>
            <w:shd w:val="clear" w:color="auto" w:fill="auto"/>
            <w:vAlign w:val="center"/>
          </w:tcPr>
          <w:p w14:paraId="644EAE21"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3B1700" w:rsidRPr="00DF6DD6" w:rsidRDefault="003B1700" w:rsidP="003B1700">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3B1700" w:rsidRPr="00DF6DD6" w:rsidRDefault="003B1700" w:rsidP="003B1700">
            <w:pPr>
              <w:pStyle w:val="TAC"/>
              <w:keepNext w:val="0"/>
            </w:pPr>
            <w:r w:rsidRPr="00DF6DD6">
              <w:rPr>
                <w:rFonts w:eastAsia="Yu Gothic" w:cs="Arial"/>
                <w:szCs w:val="18"/>
                <w:lang w:val="en-US"/>
              </w:rPr>
              <w:t>4880</w:t>
            </w:r>
          </w:p>
        </w:tc>
        <w:tc>
          <w:tcPr>
            <w:tcW w:w="867" w:type="dxa"/>
            <w:shd w:val="clear" w:color="auto" w:fill="auto"/>
            <w:vAlign w:val="center"/>
          </w:tcPr>
          <w:p w14:paraId="6EFCD8F3"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751BC9E6" w14:textId="77777777" w:rsidR="003B1700" w:rsidRPr="00DF6DD6" w:rsidRDefault="003B1700" w:rsidP="003B1700">
            <w:pPr>
              <w:pStyle w:val="TAC"/>
              <w:keepNext w:val="0"/>
            </w:pPr>
            <w:r w:rsidRPr="00DF6DD6">
              <w:rPr>
                <w:rFonts w:cs="Arial"/>
              </w:rPr>
              <w:t>N/A</w:t>
            </w:r>
          </w:p>
        </w:tc>
      </w:tr>
      <w:tr w:rsidR="003B1700" w:rsidRPr="00DF6DD6" w14:paraId="48EFC797" w14:textId="77777777" w:rsidTr="002538BA">
        <w:trPr>
          <w:trHeight w:val="22"/>
          <w:jc w:val="center"/>
        </w:trPr>
        <w:tc>
          <w:tcPr>
            <w:tcW w:w="1928" w:type="dxa"/>
            <w:vMerge/>
            <w:shd w:val="clear" w:color="auto" w:fill="auto"/>
            <w:vAlign w:val="center"/>
          </w:tcPr>
          <w:p w14:paraId="757E6241" w14:textId="77777777" w:rsidR="003B1700" w:rsidRPr="00DF6DD6" w:rsidRDefault="003B1700" w:rsidP="003B1700">
            <w:pPr>
              <w:pStyle w:val="TAC"/>
              <w:keepNext w:val="0"/>
            </w:pPr>
          </w:p>
        </w:tc>
        <w:tc>
          <w:tcPr>
            <w:tcW w:w="1058" w:type="dxa"/>
            <w:shd w:val="clear" w:color="auto" w:fill="auto"/>
            <w:vAlign w:val="center"/>
          </w:tcPr>
          <w:p w14:paraId="0C8C4743" w14:textId="77777777" w:rsidR="003B1700" w:rsidRPr="00DF6DD6" w:rsidRDefault="003B1700" w:rsidP="003B1700">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3B1700" w:rsidRPr="00DF6DD6" w:rsidRDefault="003B1700" w:rsidP="003B1700">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3B1700" w:rsidRPr="00DF6DD6" w:rsidRDefault="003B1700" w:rsidP="003B1700">
            <w:pPr>
              <w:pStyle w:val="TAC"/>
              <w:keepNext w:val="0"/>
            </w:pPr>
            <w:r w:rsidRPr="00DF6DD6">
              <w:rPr>
                <w:rFonts w:eastAsia="Yu Gothic" w:cs="Arial"/>
                <w:szCs w:val="18"/>
                <w:lang w:val="en-US"/>
              </w:rPr>
              <w:t>800</w:t>
            </w:r>
          </w:p>
        </w:tc>
        <w:tc>
          <w:tcPr>
            <w:tcW w:w="867" w:type="dxa"/>
            <w:shd w:val="clear" w:color="auto" w:fill="auto"/>
            <w:vAlign w:val="center"/>
          </w:tcPr>
          <w:p w14:paraId="365B7DB1" w14:textId="77777777" w:rsidR="003B1700" w:rsidRPr="00DF6DD6" w:rsidRDefault="003B1700" w:rsidP="003B1700">
            <w:pPr>
              <w:pStyle w:val="TAC"/>
              <w:keepNext w:val="0"/>
            </w:pPr>
            <w:r w:rsidRPr="00DF6DD6">
              <w:rPr>
                <w:rFonts w:eastAsia="Yu Gothic" w:cs="Arial"/>
                <w:szCs w:val="18"/>
                <w:lang w:val="en-US"/>
              </w:rPr>
              <w:t>16.2</w:t>
            </w:r>
          </w:p>
        </w:tc>
        <w:tc>
          <w:tcPr>
            <w:tcW w:w="984" w:type="dxa"/>
            <w:shd w:val="clear" w:color="auto" w:fill="auto"/>
            <w:vAlign w:val="center"/>
          </w:tcPr>
          <w:p w14:paraId="6EF1AFBD" w14:textId="77777777" w:rsidR="003B1700" w:rsidRPr="00DF6DD6" w:rsidRDefault="003B1700" w:rsidP="003B1700">
            <w:pPr>
              <w:pStyle w:val="TAC"/>
              <w:keepNext w:val="0"/>
            </w:pPr>
            <w:r w:rsidRPr="00DF6DD6">
              <w:rPr>
                <w:rFonts w:eastAsia="Yu Gothic" w:cs="Arial"/>
                <w:szCs w:val="18"/>
                <w:lang w:val="en-US"/>
              </w:rPr>
              <w:t>IMD2</w:t>
            </w:r>
          </w:p>
        </w:tc>
      </w:tr>
      <w:tr w:rsidR="003B1700" w:rsidRPr="00DF6DD6" w14:paraId="2E9AB6C7" w14:textId="77777777" w:rsidTr="002538BA">
        <w:trPr>
          <w:trHeight w:val="22"/>
          <w:jc w:val="center"/>
        </w:trPr>
        <w:tc>
          <w:tcPr>
            <w:tcW w:w="1928" w:type="dxa"/>
            <w:vMerge/>
            <w:shd w:val="clear" w:color="auto" w:fill="auto"/>
            <w:vAlign w:val="center"/>
          </w:tcPr>
          <w:p w14:paraId="31C8D548" w14:textId="77777777" w:rsidR="003B1700" w:rsidRPr="00DF6DD6" w:rsidRDefault="003B1700" w:rsidP="003B1700">
            <w:pPr>
              <w:pStyle w:val="TAC"/>
              <w:keepNext w:val="0"/>
            </w:pPr>
          </w:p>
        </w:tc>
        <w:tc>
          <w:tcPr>
            <w:tcW w:w="1058" w:type="dxa"/>
            <w:shd w:val="clear" w:color="auto" w:fill="auto"/>
            <w:vAlign w:val="center"/>
          </w:tcPr>
          <w:p w14:paraId="00AAF471" w14:textId="77777777" w:rsidR="003B1700" w:rsidRPr="00DF6DD6" w:rsidRDefault="003B1700" w:rsidP="003B1700">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3B1700" w:rsidRPr="00DF6DD6" w:rsidRDefault="003B1700" w:rsidP="003B1700">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3B1700" w:rsidRPr="00DF6DD6" w:rsidRDefault="003B1700" w:rsidP="003B1700">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3B1700" w:rsidRPr="00DF6DD6" w:rsidRDefault="003B1700" w:rsidP="003B1700">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3B1700" w:rsidRPr="00DF6DD6" w:rsidRDefault="003B1700" w:rsidP="003B1700">
            <w:pPr>
              <w:pStyle w:val="TAC"/>
              <w:keepNext w:val="0"/>
            </w:pPr>
            <w:r w:rsidRPr="00DF6DD6">
              <w:rPr>
                <w:rFonts w:eastAsia="Yu Gothic" w:cs="Arial"/>
                <w:szCs w:val="18"/>
                <w:lang w:val="en-US"/>
              </w:rPr>
              <w:t>3597.5</w:t>
            </w:r>
          </w:p>
        </w:tc>
        <w:tc>
          <w:tcPr>
            <w:tcW w:w="867" w:type="dxa"/>
            <w:shd w:val="clear" w:color="auto" w:fill="auto"/>
            <w:vAlign w:val="center"/>
          </w:tcPr>
          <w:p w14:paraId="1F7A600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34C2C20A" w14:textId="77777777" w:rsidR="003B1700" w:rsidRPr="00DF6DD6" w:rsidRDefault="003B1700" w:rsidP="003B1700">
            <w:pPr>
              <w:pStyle w:val="TAC"/>
              <w:keepNext w:val="0"/>
            </w:pPr>
            <w:r w:rsidRPr="00DF6DD6">
              <w:rPr>
                <w:rFonts w:cs="Arial"/>
              </w:rPr>
              <w:t>N/A</w:t>
            </w:r>
          </w:p>
        </w:tc>
      </w:tr>
      <w:tr w:rsidR="003B1700" w:rsidRPr="00DF6DD6" w14:paraId="2615B2B7" w14:textId="77777777" w:rsidTr="002538BA">
        <w:trPr>
          <w:trHeight w:val="22"/>
          <w:jc w:val="center"/>
        </w:trPr>
        <w:tc>
          <w:tcPr>
            <w:tcW w:w="1928" w:type="dxa"/>
            <w:vMerge/>
            <w:shd w:val="clear" w:color="auto" w:fill="auto"/>
            <w:vAlign w:val="center"/>
          </w:tcPr>
          <w:p w14:paraId="0062AC2A" w14:textId="77777777" w:rsidR="003B1700" w:rsidRPr="00DF6DD6" w:rsidRDefault="003B1700" w:rsidP="003B1700">
            <w:pPr>
              <w:pStyle w:val="TAC"/>
              <w:keepNext w:val="0"/>
            </w:pPr>
          </w:p>
        </w:tc>
        <w:tc>
          <w:tcPr>
            <w:tcW w:w="1058" w:type="dxa"/>
            <w:shd w:val="clear" w:color="auto" w:fill="auto"/>
            <w:vAlign w:val="center"/>
          </w:tcPr>
          <w:p w14:paraId="64737FC0" w14:textId="77777777" w:rsidR="003B1700" w:rsidRPr="00DF6DD6" w:rsidRDefault="003B1700" w:rsidP="003B1700">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3B1700" w:rsidRPr="00DF6DD6" w:rsidRDefault="003B1700" w:rsidP="003B1700">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3B1700" w:rsidRPr="00DF6DD6" w:rsidRDefault="003B1700" w:rsidP="003B1700">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3B1700" w:rsidRPr="00DF6DD6" w:rsidRDefault="003B1700" w:rsidP="003B1700">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3B1700" w:rsidRPr="00DF6DD6" w:rsidRDefault="003B1700" w:rsidP="003B1700">
            <w:pPr>
              <w:pStyle w:val="TAC"/>
              <w:keepNext w:val="0"/>
            </w:pPr>
            <w:r w:rsidRPr="00DF6DD6">
              <w:rPr>
                <w:rFonts w:eastAsia="Yu Gothic" w:cs="Arial"/>
                <w:szCs w:val="18"/>
                <w:lang w:val="en-US"/>
              </w:rPr>
              <w:t>4420</w:t>
            </w:r>
          </w:p>
        </w:tc>
        <w:tc>
          <w:tcPr>
            <w:tcW w:w="867" w:type="dxa"/>
            <w:shd w:val="clear" w:color="auto" w:fill="auto"/>
            <w:vAlign w:val="center"/>
          </w:tcPr>
          <w:p w14:paraId="3E2E4EB7" w14:textId="77777777" w:rsidR="003B1700" w:rsidRPr="00DF6DD6" w:rsidRDefault="003B1700" w:rsidP="003B1700">
            <w:pPr>
              <w:pStyle w:val="TAC"/>
              <w:keepNext w:val="0"/>
            </w:pPr>
            <w:r w:rsidRPr="00DF6DD6">
              <w:rPr>
                <w:rFonts w:cs="Arial"/>
              </w:rPr>
              <w:t>N/A</w:t>
            </w:r>
          </w:p>
        </w:tc>
        <w:tc>
          <w:tcPr>
            <w:tcW w:w="984" w:type="dxa"/>
            <w:shd w:val="clear" w:color="auto" w:fill="auto"/>
            <w:vAlign w:val="center"/>
          </w:tcPr>
          <w:p w14:paraId="118E95CE" w14:textId="77777777" w:rsidR="003B1700" w:rsidRPr="00DF6DD6" w:rsidRDefault="003B1700" w:rsidP="003B1700">
            <w:pPr>
              <w:pStyle w:val="TAC"/>
              <w:keepNext w:val="0"/>
            </w:pPr>
            <w:r w:rsidRPr="00DF6DD6">
              <w:rPr>
                <w:rFonts w:cs="Arial"/>
              </w:rPr>
              <w:t>N/A</w:t>
            </w:r>
          </w:p>
        </w:tc>
      </w:tr>
      <w:tr w:rsidR="003B1700" w:rsidRPr="00DF6DD6" w14:paraId="6DEDAA15" w14:textId="77777777" w:rsidTr="002538BA">
        <w:trPr>
          <w:trHeight w:val="216"/>
          <w:jc w:val="center"/>
        </w:trPr>
        <w:tc>
          <w:tcPr>
            <w:tcW w:w="1928" w:type="dxa"/>
            <w:vMerge w:val="restart"/>
            <w:shd w:val="clear" w:color="auto" w:fill="auto"/>
            <w:vAlign w:val="center"/>
          </w:tcPr>
          <w:p w14:paraId="2975D6C5" w14:textId="77777777" w:rsidR="003B1700" w:rsidRPr="00DF6DD6" w:rsidRDefault="003B1700" w:rsidP="003B1700">
            <w:pPr>
              <w:pStyle w:val="TAC"/>
              <w:keepNext w:val="0"/>
            </w:pPr>
            <w:r w:rsidRPr="00DF6DD6">
              <w:t>DC_19A_n78A-n79A</w:t>
            </w:r>
          </w:p>
        </w:tc>
        <w:tc>
          <w:tcPr>
            <w:tcW w:w="1058" w:type="dxa"/>
            <w:shd w:val="clear" w:color="auto" w:fill="auto"/>
            <w:vAlign w:val="center"/>
          </w:tcPr>
          <w:p w14:paraId="28BD1790" w14:textId="77777777" w:rsidR="003B1700" w:rsidRPr="00DF6DD6" w:rsidRDefault="003B1700" w:rsidP="003B1700">
            <w:pPr>
              <w:pStyle w:val="TAC"/>
              <w:keepNext w:val="0"/>
            </w:pPr>
            <w:r w:rsidRPr="00DF6DD6">
              <w:t>19</w:t>
            </w:r>
          </w:p>
        </w:tc>
        <w:tc>
          <w:tcPr>
            <w:tcW w:w="1167" w:type="dxa"/>
            <w:shd w:val="clear" w:color="auto" w:fill="auto"/>
            <w:noWrap/>
            <w:vAlign w:val="center"/>
          </w:tcPr>
          <w:p w14:paraId="793DBA8A" w14:textId="77777777" w:rsidR="003B1700" w:rsidRPr="00DF6DD6" w:rsidRDefault="003B1700" w:rsidP="003B1700">
            <w:pPr>
              <w:pStyle w:val="TAC"/>
              <w:keepNext w:val="0"/>
            </w:pPr>
            <w:r w:rsidRPr="00DF6DD6">
              <w:t>835</w:t>
            </w:r>
          </w:p>
        </w:tc>
        <w:tc>
          <w:tcPr>
            <w:tcW w:w="746" w:type="dxa"/>
            <w:shd w:val="clear" w:color="auto" w:fill="auto"/>
            <w:noWrap/>
            <w:vAlign w:val="center"/>
          </w:tcPr>
          <w:p w14:paraId="502A280F" w14:textId="77777777" w:rsidR="003B1700" w:rsidRPr="00DF6DD6" w:rsidRDefault="003B1700" w:rsidP="003B1700">
            <w:pPr>
              <w:pStyle w:val="TAC"/>
              <w:keepNext w:val="0"/>
            </w:pPr>
            <w:r w:rsidRPr="00DF6DD6">
              <w:t>5</w:t>
            </w:r>
          </w:p>
        </w:tc>
        <w:tc>
          <w:tcPr>
            <w:tcW w:w="877" w:type="dxa"/>
            <w:shd w:val="clear" w:color="auto" w:fill="auto"/>
            <w:noWrap/>
            <w:vAlign w:val="center"/>
          </w:tcPr>
          <w:p w14:paraId="7C4F9EE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158F69B2" w14:textId="77777777" w:rsidR="003B1700" w:rsidRPr="00DF6DD6" w:rsidRDefault="003B1700" w:rsidP="003B1700">
            <w:pPr>
              <w:pStyle w:val="TAC"/>
              <w:keepNext w:val="0"/>
            </w:pPr>
            <w:r w:rsidRPr="00DF6DD6">
              <w:t>880</w:t>
            </w:r>
          </w:p>
        </w:tc>
        <w:tc>
          <w:tcPr>
            <w:tcW w:w="867" w:type="dxa"/>
            <w:shd w:val="clear" w:color="auto" w:fill="auto"/>
            <w:vAlign w:val="center"/>
          </w:tcPr>
          <w:p w14:paraId="39D695A0" w14:textId="77777777" w:rsidR="003B1700" w:rsidRPr="00DF6DD6" w:rsidRDefault="003B1700" w:rsidP="003B1700">
            <w:pPr>
              <w:pStyle w:val="TAC"/>
              <w:keepNext w:val="0"/>
            </w:pPr>
            <w:r w:rsidRPr="00DF6DD6">
              <w:t>N/A</w:t>
            </w:r>
          </w:p>
        </w:tc>
        <w:tc>
          <w:tcPr>
            <w:tcW w:w="984" w:type="dxa"/>
            <w:shd w:val="clear" w:color="auto" w:fill="auto"/>
            <w:vAlign w:val="center"/>
          </w:tcPr>
          <w:p w14:paraId="7836EB4C" w14:textId="77777777" w:rsidR="003B1700" w:rsidRPr="00DF6DD6" w:rsidRDefault="003B1700" w:rsidP="003B1700">
            <w:pPr>
              <w:pStyle w:val="TAC"/>
              <w:keepNext w:val="0"/>
            </w:pPr>
            <w:r w:rsidRPr="00DF6DD6">
              <w:t>N/A</w:t>
            </w:r>
          </w:p>
        </w:tc>
      </w:tr>
      <w:tr w:rsidR="003B1700" w:rsidRPr="00DF6DD6" w14:paraId="7BE8F225" w14:textId="77777777" w:rsidTr="002538BA">
        <w:trPr>
          <w:trHeight w:val="216"/>
          <w:jc w:val="center"/>
        </w:trPr>
        <w:tc>
          <w:tcPr>
            <w:tcW w:w="1928" w:type="dxa"/>
            <w:vMerge/>
            <w:shd w:val="clear" w:color="auto" w:fill="auto"/>
            <w:vAlign w:val="center"/>
          </w:tcPr>
          <w:p w14:paraId="51A2E1FC" w14:textId="77777777" w:rsidR="003B1700" w:rsidRPr="00DF6DD6" w:rsidRDefault="003B1700" w:rsidP="003B1700">
            <w:pPr>
              <w:pStyle w:val="TAC"/>
              <w:keepNext w:val="0"/>
            </w:pPr>
          </w:p>
        </w:tc>
        <w:tc>
          <w:tcPr>
            <w:tcW w:w="1058" w:type="dxa"/>
            <w:shd w:val="clear" w:color="auto" w:fill="auto"/>
            <w:vAlign w:val="center"/>
          </w:tcPr>
          <w:p w14:paraId="70C47236"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B5E7083" w14:textId="77777777" w:rsidR="003B1700" w:rsidRPr="00DF6DD6" w:rsidRDefault="003B1700" w:rsidP="003B1700">
            <w:pPr>
              <w:pStyle w:val="TAC"/>
              <w:keepNext w:val="0"/>
            </w:pPr>
            <w:r w:rsidRPr="00DF6DD6">
              <w:t>3680</w:t>
            </w:r>
          </w:p>
        </w:tc>
        <w:tc>
          <w:tcPr>
            <w:tcW w:w="746" w:type="dxa"/>
            <w:shd w:val="clear" w:color="auto" w:fill="auto"/>
            <w:noWrap/>
            <w:vAlign w:val="center"/>
          </w:tcPr>
          <w:p w14:paraId="310F24D6" w14:textId="77777777" w:rsidR="003B1700" w:rsidRPr="00DF6DD6" w:rsidRDefault="003B1700" w:rsidP="003B1700">
            <w:pPr>
              <w:pStyle w:val="TAC"/>
              <w:keepNext w:val="0"/>
            </w:pPr>
            <w:r w:rsidRPr="00DF6DD6">
              <w:t>10</w:t>
            </w:r>
          </w:p>
        </w:tc>
        <w:tc>
          <w:tcPr>
            <w:tcW w:w="877" w:type="dxa"/>
            <w:shd w:val="clear" w:color="auto" w:fill="auto"/>
            <w:noWrap/>
            <w:vAlign w:val="center"/>
          </w:tcPr>
          <w:p w14:paraId="2D04F80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2AB75DD" w14:textId="77777777" w:rsidR="003B1700" w:rsidRPr="00DF6DD6" w:rsidRDefault="003B1700" w:rsidP="003B1700">
            <w:pPr>
              <w:pStyle w:val="TAC"/>
              <w:keepNext w:val="0"/>
            </w:pPr>
            <w:r w:rsidRPr="00DF6DD6">
              <w:t>3680</w:t>
            </w:r>
          </w:p>
        </w:tc>
        <w:tc>
          <w:tcPr>
            <w:tcW w:w="867" w:type="dxa"/>
            <w:shd w:val="clear" w:color="auto" w:fill="auto"/>
            <w:vAlign w:val="center"/>
          </w:tcPr>
          <w:p w14:paraId="76D572E7" w14:textId="77777777" w:rsidR="003B1700" w:rsidRPr="00DF6DD6" w:rsidRDefault="003B1700" w:rsidP="003B1700">
            <w:pPr>
              <w:pStyle w:val="TAC"/>
              <w:keepNext w:val="0"/>
            </w:pPr>
            <w:r w:rsidRPr="00DF6DD6">
              <w:t>N/A</w:t>
            </w:r>
          </w:p>
        </w:tc>
        <w:tc>
          <w:tcPr>
            <w:tcW w:w="984" w:type="dxa"/>
            <w:shd w:val="clear" w:color="auto" w:fill="auto"/>
            <w:vAlign w:val="center"/>
          </w:tcPr>
          <w:p w14:paraId="75A5FD07" w14:textId="77777777" w:rsidR="003B1700" w:rsidRPr="00DF6DD6" w:rsidRDefault="003B1700" w:rsidP="003B1700">
            <w:pPr>
              <w:pStyle w:val="TAC"/>
              <w:keepNext w:val="0"/>
            </w:pPr>
            <w:r w:rsidRPr="00DF6DD6">
              <w:t>N/A</w:t>
            </w:r>
          </w:p>
        </w:tc>
      </w:tr>
      <w:tr w:rsidR="003B1700" w:rsidRPr="00DF6DD6" w14:paraId="1072F6D8" w14:textId="77777777" w:rsidTr="002538BA">
        <w:trPr>
          <w:trHeight w:val="216"/>
          <w:jc w:val="center"/>
        </w:trPr>
        <w:tc>
          <w:tcPr>
            <w:tcW w:w="1928" w:type="dxa"/>
            <w:vMerge/>
            <w:shd w:val="clear" w:color="auto" w:fill="auto"/>
            <w:vAlign w:val="center"/>
          </w:tcPr>
          <w:p w14:paraId="329E7858" w14:textId="77777777" w:rsidR="003B1700" w:rsidRPr="00DF6DD6" w:rsidRDefault="003B1700" w:rsidP="003B1700">
            <w:pPr>
              <w:pStyle w:val="TAC"/>
              <w:keepNext w:val="0"/>
            </w:pPr>
          </w:p>
        </w:tc>
        <w:tc>
          <w:tcPr>
            <w:tcW w:w="1058" w:type="dxa"/>
            <w:shd w:val="clear" w:color="auto" w:fill="auto"/>
            <w:vAlign w:val="center"/>
          </w:tcPr>
          <w:p w14:paraId="047B880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121E805D" w14:textId="77777777" w:rsidR="003B1700" w:rsidRPr="00DF6DD6" w:rsidRDefault="003B1700" w:rsidP="003B1700">
            <w:pPr>
              <w:pStyle w:val="TAC"/>
              <w:keepNext w:val="0"/>
            </w:pPr>
            <w:r w:rsidRPr="00DF6DD6">
              <w:t>4515</w:t>
            </w:r>
          </w:p>
        </w:tc>
        <w:tc>
          <w:tcPr>
            <w:tcW w:w="746" w:type="dxa"/>
            <w:shd w:val="clear" w:color="auto" w:fill="auto"/>
            <w:noWrap/>
            <w:vAlign w:val="center"/>
          </w:tcPr>
          <w:p w14:paraId="372F2104" w14:textId="77777777" w:rsidR="003B1700" w:rsidRPr="00DF6DD6" w:rsidRDefault="003B1700" w:rsidP="003B1700">
            <w:pPr>
              <w:pStyle w:val="TAC"/>
              <w:keepNext w:val="0"/>
            </w:pPr>
            <w:r w:rsidRPr="00DF6DD6">
              <w:t>40</w:t>
            </w:r>
          </w:p>
        </w:tc>
        <w:tc>
          <w:tcPr>
            <w:tcW w:w="877" w:type="dxa"/>
            <w:shd w:val="clear" w:color="auto" w:fill="auto"/>
            <w:noWrap/>
            <w:vAlign w:val="center"/>
          </w:tcPr>
          <w:p w14:paraId="261256E5"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289C4AC3" w14:textId="77777777" w:rsidR="003B1700" w:rsidRPr="00DF6DD6" w:rsidRDefault="003B1700" w:rsidP="003B1700">
            <w:pPr>
              <w:pStyle w:val="TAC"/>
              <w:keepNext w:val="0"/>
            </w:pPr>
            <w:r w:rsidRPr="00DF6DD6">
              <w:t>4515</w:t>
            </w:r>
          </w:p>
        </w:tc>
        <w:tc>
          <w:tcPr>
            <w:tcW w:w="867" w:type="dxa"/>
            <w:shd w:val="clear" w:color="auto" w:fill="auto"/>
            <w:vAlign w:val="center"/>
          </w:tcPr>
          <w:p w14:paraId="0EECDDD4" w14:textId="77777777" w:rsidR="003B1700" w:rsidRPr="00DF6DD6" w:rsidRDefault="003B1700" w:rsidP="003B1700">
            <w:pPr>
              <w:pStyle w:val="TAC"/>
              <w:keepNext w:val="0"/>
            </w:pPr>
            <w:r w:rsidRPr="00DF6DD6">
              <w:t>29.3</w:t>
            </w:r>
          </w:p>
        </w:tc>
        <w:tc>
          <w:tcPr>
            <w:tcW w:w="984" w:type="dxa"/>
            <w:shd w:val="clear" w:color="auto" w:fill="auto"/>
            <w:vAlign w:val="center"/>
          </w:tcPr>
          <w:p w14:paraId="3006D054" w14:textId="77777777" w:rsidR="003B1700" w:rsidRPr="00DF6DD6" w:rsidRDefault="003B1700" w:rsidP="003B1700">
            <w:pPr>
              <w:pStyle w:val="TAC"/>
              <w:keepNext w:val="0"/>
            </w:pPr>
            <w:r w:rsidRPr="00DF6DD6">
              <w:t>IMD2</w:t>
            </w:r>
          </w:p>
        </w:tc>
      </w:tr>
      <w:tr w:rsidR="003B1700" w:rsidRPr="00DF6DD6" w14:paraId="0EA13303" w14:textId="77777777" w:rsidTr="002538BA">
        <w:trPr>
          <w:trHeight w:val="216"/>
          <w:jc w:val="center"/>
        </w:trPr>
        <w:tc>
          <w:tcPr>
            <w:tcW w:w="1928" w:type="dxa"/>
            <w:vMerge/>
            <w:shd w:val="clear" w:color="auto" w:fill="auto"/>
            <w:vAlign w:val="center"/>
          </w:tcPr>
          <w:p w14:paraId="25746528" w14:textId="77777777" w:rsidR="003B1700" w:rsidRPr="00DF6DD6" w:rsidRDefault="003B1700" w:rsidP="003B1700">
            <w:pPr>
              <w:pStyle w:val="TAC"/>
              <w:keepNext w:val="0"/>
            </w:pPr>
          </w:p>
        </w:tc>
        <w:tc>
          <w:tcPr>
            <w:tcW w:w="1058" w:type="dxa"/>
            <w:shd w:val="clear" w:color="auto" w:fill="auto"/>
            <w:vAlign w:val="center"/>
          </w:tcPr>
          <w:p w14:paraId="7D597B35" w14:textId="77777777" w:rsidR="003B1700" w:rsidRPr="00DF6DD6" w:rsidRDefault="003B1700" w:rsidP="003B1700">
            <w:pPr>
              <w:pStyle w:val="TAC"/>
              <w:keepNext w:val="0"/>
            </w:pPr>
            <w:r w:rsidRPr="00DF6DD6">
              <w:t>19</w:t>
            </w:r>
          </w:p>
        </w:tc>
        <w:tc>
          <w:tcPr>
            <w:tcW w:w="1167" w:type="dxa"/>
            <w:shd w:val="clear" w:color="auto" w:fill="auto"/>
            <w:noWrap/>
            <w:vAlign w:val="center"/>
          </w:tcPr>
          <w:p w14:paraId="6CD88BA0" w14:textId="77777777" w:rsidR="003B1700" w:rsidRPr="00DF6DD6" w:rsidRDefault="003B1700" w:rsidP="003B1700">
            <w:pPr>
              <w:pStyle w:val="TAC"/>
              <w:keepNext w:val="0"/>
            </w:pPr>
            <w:r w:rsidRPr="00DF6DD6">
              <w:t>835</w:t>
            </w:r>
          </w:p>
        </w:tc>
        <w:tc>
          <w:tcPr>
            <w:tcW w:w="746" w:type="dxa"/>
            <w:shd w:val="clear" w:color="auto" w:fill="auto"/>
            <w:noWrap/>
            <w:vAlign w:val="center"/>
          </w:tcPr>
          <w:p w14:paraId="4A715E34" w14:textId="77777777" w:rsidR="003B1700" w:rsidRPr="00DF6DD6" w:rsidRDefault="003B1700" w:rsidP="003B1700">
            <w:pPr>
              <w:pStyle w:val="TAC"/>
              <w:keepNext w:val="0"/>
            </w:pPr>
            <w:r w:rsidRPr="00DF6DD6">
              <w:t>5</w:t>
            </w:r>
          </w:p>
        </w:tc>
        <w:tc>
          <w:tcPr>
            <w:tcW w:w="877" w:type="dxa"/>
            <w:shd w:val="clear" w:color="auto" w:fill="auto"/>
            <w:noWrap/>
            <w:vAlign w:val="center"/>
          </w:tcPr>
          <w:p w14:paraId="7A37CC13"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99CF747" w14:textId="77777777" w:rsidR="003B1700" w:rsidRPr="00DF6DD6" w:rsidRDefault="003B1700" w:rsidP="003B1700">
            <w:pPr>
              <w:pStyle w:val="TAC"/>
              <w:keepNext w:val="0"/>
            </w:pPr>
            <w:r w:rsidRPr="00DF6DD6">
              <w:t>880</w:t>
            </w:r>
          </w:p>
        </w:tc>
        <w:tc>
          <w:tcPr>
            <w:tcW w:w="867" w:type="dxa"/>
            <w:shd w:val="clear" w:color="auto" w:fill="auto"/>
            <w:vAlign w:val="center"/>
          </w:tcPr>
          <w:p w14:paraId="25C73ABB" w14:textId="77777777" w:rsidR="003B1700" w:rsidRPr="00DF6DD6" w:rsidRDefault="003B1700" w:rsidP="003B1700">
            <w:pPr>
              <w:pStyle w:val="TAC"/>
              <w:keepNext w:val="0"/>
            </w:pPr>
            <w:r w:rsidRPr="00DF6DD6">
              <w:t>N/A</w:t>
            </w:r>
          </w:p>
        </w:tc>
        <w:tc>
          <w:tcPr>
            <w:tcW w:w="984" w:type="dxa"/>
            <w:shd w:val="clear" w:color="auto" w:fill="auto"/>
            <w:vAlign w:val="center"/>
          </w:tcPr>
          <w:p w14:paraId="6724ECE6" w14:textId="77777777" w:rsidR="003B1700" w:rsidRPr="00DF6DD6" w:rsidRDefault="003B1700" w:rsidP="003B1700">
            <w:pPr>
              <w:pStyle w:val="TAC"/>
              <w:keepNext w:val="0"/>
            </w:pPr>
            <w:r w:rsidRPr="00DF6DD6">
              <w:t>N/A</w:t>
            </w:r>
          </w:p>
        </w:tc>
      </w:tr>
      <w:tr w:rsidR="003B1700" w:rsidRPr="00DF6DD6" w14:paraId="709C5375" w14:textId="77777777" w:rsidTr="002538BA">
        <w:trPr>
          <w:trHeight w:val="216"/>
          <w:jc w:val="center"/>
        </w:trPr>
        <w:tc>
          <w:tcPr>
            <w:tcW w:w="1928" w:type="dxa"/>
            <w:vMerge/>
            <w:shd w:val="clear" w:color="auto" w:fill="auto"/>
            <w:vAlign w:val="center"/>
          </w:tcPr>
          <w:p w14:paraId="592EAC71" w14:textId="77777777" w:rsidR="003B1700" w:rsidRPr="00DF6DD6" w:rsidRDefault="003B1700" w:rsidP="003B1700">
            <w:pPr>
              <w:pStyle w:val="TAC"/>
              <w:keepNext w:val="0"/>
            </w:pPr>
          </w:p>
        </w:tc>
        <w:tc>
          <w:tcPr>
            <w:tcW w:w="1058" w:type="dxa"/>
            <w:shd w:val="clear" w:color="auto" w:fill="auto"/>
            <w:vAlign w:val="center"/>
          </w:tcPr>
          <w:p w14:paraId="6E9A4749" w14:textId="77777777" w:rsidR="003B1700" w:rsidRPr="00DF6DD6" w:rsidRDefault="003B1700" w:rsidP="003B1700">
            <w:pPr>
              <w:pStyle w:val="TAC"/>
              <w:keepNext w:val="0"/>
            </w:pPr>
            <w:r w:rsidRPr="00DF6DD6">
              <w:t>n79</w:t>
            </w:r>
          </w:p>
        </w:tc>
        <w:tc>
          <w:tcPr>
            <w:tcW w:w="1167" w:type="dxa"/>
            <w:shd w:val="clear" w:color="auto" w:fill="auto"/>
            <w:noWrap/>
            <w:vAlign w:val="center"/>
          </w:tcPr>
          <w:p w14:paraId="2FADAC5D" w14:textId="77777777" w:rsidR="003B1700" w:rsidRPr="00DF6DD6" w:rsidRDefault="003B1700" w:rsidP="003B1700">
            <w:pPr>
              <w:pStyle w:val="TAC"/>
              <w:keepNext w:val="0"/>
            </w:pPr>
            <w:r w:rsidRPr="00DF6DD6">
              <w:t>4550</w:t>
            </w:r>
          </w:p>
        </w:tc>
        <w:tc>
          <w:tcPr>
            <w:tcW w:w="746" w:type="dxa"/>
            <w:shd w:val="clear" w:color="auto" w:fill="auto"/>
            <w:noWrap/>
            <w:vAlign w:val="center"/>
          </w:tcPr>
          <w:p w14:paraId="34BA348B" w14:textId="77777777" w:rsidR="003B1700" w:rsidRPr="00DF6DD6" w:rsidRDefault="003B1700" w:rsidP="003B1700">
            <w:pPr>
              <w:pStyle w:val="TAC"/>
              <w:keepNext w:val="0"/>
            </w:pPr>
            <w:r w:rsidRPr="00DF6DD6">
              <w:t>40</w:t>
            </w:r>
          </w:p>
        </w:tc>
        <w:tc>
          <w:tcPr>
            <w:tcW w:w="877" w:type="dxa"/>
            <w:shd w:val="clear" w:color="auto" w:fill="auto"/>
            <w:noWrap/>
            <w:vAlign w:val="center"/>
          </w:tcPr>
          <w:p w14:paraId="667E7A48" w14:textId="77777777" w:rsidR="003B1700" w:rsidRPr="00DF6DD6" w:rsidRDefault="003B1700" w:rsidP="003B1700">
            <w:pPr>
              <w:pStyle w:val="TAC"/>
              <w:keepNext w:val="0"/>
            </w:pPr>
            <w:r w:rsidRPr="00DF6DD6">
              <w:t>216</w:t>
            </w:r>
          </w:p>
        </w:tc>
        <w:tc>
          <w:tcPr>
            <w:tcW w:w="1299" w:type="dxa"/>
            <w:shd w:val="clear" w:color="auto" w:fill="auto"/>
            <w:noWrap/>
            <w:vAlign w:val="center"/>
          </w:tcPr>
          <w:p w14:paraId="1D26086E" w14:textId="77777777" w:rsidR="003B1700" w:rsidRPr="00DF6DD6" w:rsidRDefault="003B1700" w:rsidP="003B1700">
            <w:pPr>
              <w:pStyle w:val="TAC"/>
              <w:keepNext w:val="0"/>
            </w:pPr>
            <w:r w:rsidRPr="00DF6DD6">
              <w:t>4550</w:t>
            </w:r>
          </w:p>
        </w:tc>
        <w:tc>
          <w:tcPr>
            <w:tcW w:w="867" w:type="dxa"/>
            <w:shd w:val="clear" w:color="auto" w:fill="auto"/>
            <w:vAlign w:val="center"/>
          </w:tcPr>
          <w:p w14:paraId="571E297E" w14:textId="77777777" w:rsidR="003B1700" w:rsidRPr="00DF6DD6" w:rsidRDefault="003B1700" w:rsidP="003B1700">
            <w:pPr>
              <w:pStyle w:val="TAC"/>
              <w:keepNext w:val="0"/>
            </w:pPr>
            <w:r w:rsidRPr="00DF6DD6">
              <w:t>N/A</w:t>
            </w:r>
          </w:p>
        </w:tc>
        <w:tc>
          <w:tcPr>
            <w:tcW w:w="984" w:type="dxa"/>
            <w:shd w:val="clear" w:color="auto" w:fill="auto"/>
            <w:vAlign w:val="center"/>
          </w:tcPr>
          <w:p w14:paraId="3B2AB631" w14:textId="77777777" w:rsidR="003B1700" w:rsidRPr="00DF6DD6" w:rsidRDefault="003B1700" w:rsidP="003B1700">
            <w:pPr>
              <w:pStyle w:val="TAC"/>
              <w:keepNext w:val="0"/>
            </w:pPr>
            <w:r w:rsidRPr="00DF6DD6">
              <w:t>N/A</w:t>
            </w:r>
          </w:p>
        </w:tc>
      </w:tr>
      <w:tr w:rsidR="003B1700" w:rsidRPr="00DF6DD6" w14:paraId="14A000ED" w14:textId="77777777" w:rsidTr="002538BA">
        <w:trPr>
          <w:trHeight w:val="216"/>
          <w:jc w:val="center"/>
        </w:trPr>
        <w:tc>
          <w:tcPr>
            <w:tcW w:w="1928" w:type="dxa"/>
            <w:vMerge/>
            <w:shd w:val="clear" w:color="auto" w:fill="auto"/>
            <w:vAlign w:val="center"/>
          </w:tcPr>
          <w:p w14:paraId="383AB1A8" w14:textId="77777777" w:rsidR="003B1700" w:rsidRPr="00DF6DD6" w:rsidRDefault="003B1700" w:rsidP="003B1700">
            <w:pPr>
              <w:pStyle w:val="TAC"/>
              <w:keepNext w:val="0"/>
            </w:pPr>
          </w:p>
        </w:tc>
        <w:tc>
          <w:tcPr>
            <w:tcW w:w="1058" w:type="dxa"/>
            <w:shd w:val="clear" w:color="auto" w:fill="auto"/>
            <w:vAlign w:val="center"/>
          </w:tcPr>
          <w:p w14:paraId="3EBE4123"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23D5C404" w14:textId="77777777" w:rsidR="003B1700" w:rsidRPr="00DF6DD6" w:rsidRDefault="003B1700" w:rsidP="003B1700">
            <w:pPr>
              <w:pStyle w:val="TAC"/>
              <w:keepNext w:val="0"/>
            </w:pPr>
            <w:r w:rsidRPr="00DF6DD6">
              <w:t>3715</w:t>
            </w:r>
          </w:p>
        </w:tc>
        <w:tc>
          <w:tcPr>
            <w:tcW w:w="746" w:type="dxa"/>
            <w:shd w:val="clear" w:color="auto" w:fill="auto"/>
            <w:noWrap/>
            <w:vAlign w:val="center"/>
          </w:tcPr>
          <w:p w14:paraId="5ACDA14C" w14:textId="77777777" w:rsidR="003B1700" w:rsidRPr="00DF6DD6" w:rsidRDefault="003B1700" w:rsidP="003B1700">
            <w:pPr>
              <w:pStyle w:val="TAC"/>
              <w:keepNext w:val="0"/>
            </w:pPr>
            <w:r w:rsidRPr="00DF6DD6">
              <w:t>10</w:t>
            </w:r>
          </w:p>
        </w:tc>
        <w:tc>
          <w:tcPr>
            <w:tcW w:w="877" w:type="dxa"/>
            <w:shd w:val="clear" w:color="auto" w:fill="auto"/>
            <w:noWrap/>
            <w:vAlign w:val="center"/>
          </w:tcPr>
          <w:p w14:paraId="1DB1C444" w14:textId="77777777" w:rsidR="003B1700" w:rsidRPr="00DF6DD6" w:rsidRDefault="003B1700" w:rsidP="003B1700">
            <w:pPr>
              <w:pStyle w:val="TAC"/>
              <w:keepNext w:val="0"/>
            </w:pPr>
            <w:r w:rsidRPr="00DF6DD6">
              <w:t>50</w:t>
            </w:r>
          </w:p>
        </w:tc>
        <w:tc>
          <w:tcPr>
            <w:tcW w:w="1299" w:type="dxa"/>
            <w:shd w:val="clear" w:color="auto" w:fill="auto"/>
            <w:noWrap/>
            <w:vAlign w:val="center"/>
          </w:tcPr>
          <w:p w14:paraId="47C32E82" w14:textId="77777777" w:rsidR="003B1700" w:rsidRPr="00DF6DD6" w:rsidRDefault="003B1700" w:rsidP="003B1700">
            <w:pPr>
              <w:pStyle w:val="TAC"/>
              <w:keepNext w:val="0"/>
            </w:pPr>
            <w:r w:rsidRPr="00DF6DD6">
              <w:t>3715</w:t>
            </w:r>
          </w:p>
        </w:tc>
        <w:tc>
          <w:tcPr>
            <w:tcW w:w="867" w:type="dxa"/>
            <w:shd w:val="clear" w:color="auto" w:fill="auto"/>
            <w:vAlign w:val="center"/>
          </w:tcPr>
          <w:p w14:paraId="25DC07D8" w14:textId="77777777" w:rsidR="003B1700" w:rsidRPr="00DF6DD6" w:rsidRDefault="003B1700" w:rsidP="003B1700">
            <w:pPr>
              <w:pStyle w:val="TAC"/>
              <w:keepNext w:val="0"/>
            </w:pPr>
            <w:r w:rsidRPr="00DF6DD6">
              <w:t>28.8</w:t>
            </w:r>
          </w:p>
        </w:tc>
        <w:tc>
          <w:tcPr>
            <w:tcW w:w="984" w:type="dxa"/>
            <w:shd w:val="clear" w:color="auto" w:fill="auto"/>
            <w:vAlign w:val="center"/>
          </w:tcPr>
          <w:p w14:paraId="0525C26A" w14:textId="77777777" w:rsidR="003B1700" w:rsidRPr="00DF6DD6" w:rsidRDefault="003B1700" w:rsidP="003B1700">
            <w:pPr>
              <w:pStyle w:val="TAC"/>
              <w:keepNext w:val="0"/>
            </w:pPr>
            <w:r w:rsidRPr="00DF6DD6">
              <w:t>IMD2</w:t>
            </w:r>
          </w:p>
        </w:tc>
      </w:tr>
      <w:tr w:rsidR="003B1700" w:rsidRPr="00DF6DD6" w14:paraId="36DCF25F" w14:textId="77777777" w:rsidTr="002538BA">
        <w:trPr>
          <w:trHeight w:val="216"/>
          <w:jc w:val="center"/>
        </w:trPr>
        <w:tc>
          <w:tcPr>
            <w:tcW w:w="1928" w:type="dxa"/>
            <w:vMerge w:val="restart"/>
            <w:shd w:val="clear" w:color="auto" w:fill="auto"/>
            <w:vAlign w:val="center"/>
          </w:tcPr>
          <w:p w14:paraId="59504236" w14:textId="77777777" w:rsidR="003B1700" w:rsidRPr="00DF6DD6" w:rsidRDefault="003B1700" w:rsidP="003B1700">
            <w:pPr>
              <w:pStyle w:val="TAC"/>
              <w:keepNext w:val="0"/>
            </w:pPr>
            <w:r w:rsidRPr="00DF6DD6">
              <w:t>DC_20A_n28A-n78A, DC_20A_SUL_n78A-n83A</w:t>
            </w:r>
          </w:p>
        </w:tc>
        <w:tc>
          <w:tcPr>
            <w:tcW w:w="1058" w:type="dxa"/>
            <w:shd w:val="clear" w:color="auto" w:fill="auto"/>
            <w:vAlign w:val="center"/>
          </w:tcPr>
          <w:p w14:paraId="770901B5" w14:textId="77777777" w:rsidR="003B1700" w:rsidRPr="00DF6DD6" w:rsidRDefault="003B1700" w:rsidP="003B1700">
            <w:pPr>
              <w:pStyle w:val="TAC"/>
              <w:keepNext w:val="0"/>
            </w:pPr>
            <w:r w:rsidRPr="00DF6DD6">
              <w:t>20</w:t>
            </w:r>
          </w:p>
        </w:tc>
        <w:tc>
          <w:tcPr>
            <w:tcW w:w="1167" w:type="dxa"/>
            <w:shd w:val="clear" w:color="auto" w:fill="auto"/>
            <w:noWrap/>
            <w:vAlign w:val="center"/>
          </w:tcPr>
          <w:p w14:paraId="2F9372C4" w14:textId="77777777" w:rsidR="003B1700" w:rsidRPr="00DF6DD6" w:rsidRDefault="003B1700" w:rsidP="003B1700">
            <w:pPr>
              <w:pStyle w:val="TAC"/>
              <w:keepNext w:val="0"/>
            </w:pPr>
            <w:r w:rsidRPr="00DF6DD6">
              <w:t>857</w:t>
            </w:r>
          </w:p>
        </w:tc>
        <w:tc>
          <w:tcPr>
            <w:tcW w:w="746" w:type="dxa"/>
            <w:shd w:val="clear" w:color="auto" w:fill="auto"/>
            <w:noWrap/>
            <w:vAlign w:val="center"/>
          </w:tcPr>
          <w:p w14:paraId="46A6A657" w14:textId="77777777" w:rsidR="003B1700" w:rsidRPr="00DF6DD6" w:rsidRDefault="003B1700" w:rsidP="003B1700">
            <w:pPr>
              <w:pStyle w:val="TAC"/>
              <w:keepNext w:val="0"/>
            </w:pPr>
            <w:r w:rsidRPr="00DF6DD6">
              <w:t>5</w:t>
            </w:r>
          </w:p>
        </w:tc>
        <w:tc>
          <w:tcPr>
            <w:tcW w:w="877" w:type="dxa"/>
            <w:shd w:val="clear" w:color="auto" w:fill="auto"/>
            <w:noWrap/>
            <w:vAlign w:val="center"/>
          </w:tcPr>
          <w:p w14:paraId="024828FB"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558E2B4" w14:textId="77777777" w:rsidR="003B1700" w:rsidRPr="00DF6DD6" w:rsidRDefault="003B1700" w:rsidP="003B1700">
            <w:pPr>
              <w:pStyle w:val="TAC"/>
              <w:keepNext w:val="0"/>
            </w:pPr>
            <w:r w:rsidRPr="00DF6DD6">
              <w:t>816</w:t>
            </w:r>
          </w:p>
        </w:tc>
        <w:tc>
          <w:tcPr>
            <w:tcW w:w="867" w:type="dxa"/>
            <w:shd w:val="clear" w:color="auto" w:fill="auto"/>
            <w:vAlign w:val="center"/>
          </w:tcPr>
          <w:p w14:paraId="5DFDCBBD" w14:textId="77777777" w:rsidR="003B1700" w:rsidRPr="00DF6DD6" w:rsidRDefault="003B1700" w:rsidP="003B1700">
            <w:pPr>
              <w:pStyle w:val="TAC"/>
              <w:keepNext w:val="0"/>
            </w:pPr>
            <w:r w:rsidRPr="00DF6DD6">
              <w:t>N/A</w:t>
            </w:r>
          </w:p>
        </w:tc>
        <w:tc>
          <w:tcPr>
            <w:tcW w:w="984" w:type="dxa"/>
            <w:shd w:val="clear" w:color="auto" w:fill="auto"/>
            <w:vAlign w:val="center"/>
          </w:tcPr>
          <w:p w14:paraId="6C7DF2EA" w14:textId="77777777" w:rsidR="003B1700" w:rsidRPr="00DF6DD6" w:rsidRDefault="003B1700" w:rsidP="003B1700">
            <w:pPr>
              <w:pStyle w:val="TAC"/>
              <w:keepNext w:val="0"/>
            </w:pPr>
            <w:r w:rsidRPr="00DF6DD6">
              <w:t>N/A</w:t>
            </w:r>
          </w:p>
        </w:tc>
      </w:tr>
      <w:tr w:rsidR="003B1700" w:rsidRPr="00DF6DD6" w14:paraId="780BB3BD" w14:textId="77777777" w:rsidTr="002538BA">
        <w:trPr>
          <w:trHeight w:val="216"/>
          <w:jc w:val="center"/>
        </w:trPr>
        <w:tc>
          <w:tcPr>
            <w:tcW w:w="1928" w:type="dxa"/>
            <w:vMerge/>
            <w:shd w:val="clear" w:color="auto" w:fill="auto"/>
            <w:vAlign w:val="center"/>
          </w:tcPr>
          <w:p w14:paraId="554AE7A0" w14:textId="77777777" w:rsidR="003B1700" w:rsidRPr="00DF6DD6" w:rsidRDefault="003B1700" w:rsidP="003B1700">
            <w:pPr>
              <w:pStyle w:val="TAC"/>
              <w:keepNext w:val="0"/>
            </w:pPr>
          </w:p>
        </w:tc>
        <w:tc>
          <w:tcPr>
            <w:tcW w:w="1058" w:type="dxa"/>
            <w:shd w:val="clear" w:color="auto" w:fill="auto"/>
            <w:vAlign w:val="center"/>
          </w:tcPr>
          <w:p w14:paraId="35A4B90C" w14:textId="77777777" w:rsidR="003B1700" w:rsidRPr="00DF6DD6" w:rsidRDefault="003B1700" w:rsidP="003B1700">
            <w:pPr>
              <w:pStyle w:val="TAC"/>
              <w:keepNext w:val="0"/>
            </w:pPr>
            <w:r w:rsidRPr="00DF6DD6">
              <w:t>n28, n83</w:t>
            </w:r>
          </w:p>
        </w:tc>
        <w:tc>
          <w:tcPr>
            <w:tcW w:w="1167" w:type="dxa"/>
            <w:shd w:val="clear" w:color="auto" w:fill="auto"/>
            <w:noWrap/>
            <w:vAlign w:val="center"/>
          </w:tcPr>
          <w:p w14:paraId="0B5BC59F" w14:textId="77777777" w:rsidR="003B1700" w:rsidRPr="00DF6DD6" w:rsidRDefault="003B1700" w:rsidP="003B1700">
            <w:pPr>
              <w:pStyle w:val="TAC"/>
              <w:keepNext w:val="0"/>
            </w:pPr>
            <w:r w:rsidRPr="00DF6DD6">
              <w:t>743</w:t>
            </w:r>
          </w:p>
        </w:tc>
        <w:tc>
          <w:tcPr>
            <w:tcW w:w="746" w:type="dxa"/>
            <w:shd w:val="clear" w:color="auto" w:fill="auto"/>
            <w:noWrap/>
            <w:vAlign w:val="center"/>
          </w:tcPr>
          <w:p w14:paraId="5AB92A72" w14:textId="77777777" w:rsidR="003B1700" w:rsidRPr="00DF6DD6" w:rsidRDefault="003B1700" w:rsidP="003B1700">
            <w:pPr>
              <w:pStyle w:val="TAC"/>
              <w:keepNext w:val="0"/>
            </w:pPr>
            <w:r w:rsidRPr="00DF6DD6">
              <w:t>5</w:t>
            </w:r>
          </w:p>
        </w:tc>
        <w:tc>
          <w:tcPr>
            <w:tcW w:w="877" w:type="dxa"/>
            <w:shd w:val="clear" w:color="auto" w:fill="auto"/>
            <w:noWrap/>
            <w:vAlign w:val="center"/>
          </w:tcPr>
          <w:p w14:paraId="0C9E2E69" w14:textId="77777777" w:rsidR="003B1700" w:rsidRPr="00DF6DD6" w:rsidRDefault="003B1700" w:rsidP="003B1700">
            <w:pPr>
              <w:pStyle w:val="TAC"/>
              <w:keepNext w:val="0"/>
            </w:pPr>
            <w:r w:rsidRPr="00DF6DD6">
              <w:t>25</w:t>
            </w:r>
          </w:p>
        </w:tc>
        <w:tc>
          <w:tcPr>
            <w:tcW w:w="1299" w:type="dxa"/>
            <w:shd w:val="clear" w:color="auto" w:fill="auto"/>
            <w:noWrap/>
            <w:vAlign w:val="center"/>
          </w:tcPr>
          <w:p w14:paraId="2B672133" w14:textId="77777777" w:rsidR="003B1700" w:rsidRPr="00DF6DD6" w:rsidRDefault="003B1700" w:rsidP="003B1700">
            <w:pPr>
              <w:pStyle w:val="TAC"/>
              <w:keepNext w:val="0"/>
            </w:pPr>
            <w:r w:rsidRPr="00DF6DD6">
              <w:t>798</w:t>
            </w:r>
          </w:p>
        </w:tc>
        <w:tc>
          <w:tcPr>
            <w:tcW w:w="867" w:type="dxa"/>
            <w:shd w:val="clear" w:color="auto" w:fill="auto"/>
            <w:vAlign w:val="center"/>
          </w:tcPr>
          <w:p w14:paraId="2E717E11" w14:textId="77777777" w:rsidR="003B1700" w:rsidRPr="00DF6DD6" w:rsidRDefault="003B1700" w:rsidP="003B1700">
            <w:pPr>
              <w:pStyle w:val="TAC"/>
              <w:keepNext w:val="0"/>
            </w:pPr>
            <w:r w:rsidRPr="00DF6DD6">
              <w:t>N/A</w:t>
            </w:r>
          </w:p>
        </w:tc>
        <w:tc>
          <w:tcPr>
            <w:tcW w:w="984" w:type="dxa"/>
            <w:shd w:val="clear" w:color="auto" w:fill="auto"/>
            <w:vAlign w:val="center"/>
          </w:tcPr>
          <w:p w14:paraId="52FE122A" w14:textId="77777777" w:rsidR="003B1700" w:rsidRPr="00DF6DD6" w:rsidRDefault="003B1700" w:rsidP="003B1700">
            <w:pPr>
              <w:pStyle w:val="TAC"/>
              <w:keepNext w:val="0"/>
            </w:pPr>
            <w:r w:rsidRPr="00DF6DD6">
              <w:t>N/A</w:t>
            </w:r>
          </w:p>
        </w:tc>
      </w:tr>
      <w:tr w:rsidR="003B1700" w:rsidRPr="00DF6DD6" w14:paraId="4FECF183" w14:textId="77777777" w:rsidTr="002538BA">
        <w:trPr>
          <w:trHeight w:val="216"/>
          <w:jc w:val="center"/>
        </w:trPr>
        <w:tc>
          <w:tcPr>
            <w:tcW w:w="1928" w:type="dxa"/>
            <w:vMerge/>
            <w:shd w:val="clear" w:color="auto" w:fill="auto"/>
            <w:vAlign w:val="center"/>
          </w:tcPr>
          <w:p w14:paraId="73FB5BBC" w14:textId="77777777" w:rsidR="003B1700" w:rsidRPr="00DF6DD6" w:rsidRDefault="003B1700" w:rsidP="003B1700">
            <w:pPr>
              <w:pStyle w:val="TAC"/>
              <w:keepNext w:val="0"/>
            </w:pPr>
          </w:p>
        </w:tc>
        <w:tc>
          <w:tcPr>
            <w:tcW w:w="1058" w:type="dxa"/>
            <w:shd w:val="clear" w:color="auto" w:fill="auto"/>
            <w:vAlign w:val="center"/>
          </w:tcPr>
          <w:p w14:paraId="0CFB21BA"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19499BBD" w14:textId="77777777" w:rsidR="003B1700" w:rsidRPr="00DF6DD6" w:rsidRDefault="003B1700" w:rsidP="003B1700">
            <w:pPr>
              <w:pStyle w:val="TAC"/>
              <w:keepNext w:val="0"/>
            </w:pPr>
            <w:r w:rsidRPr="00DF6DD6">
              <w:t>3314</w:t>
            </w:r>
          </w:p>
        </w:tc>
        <w:tc>
          <w:tcPr>
            <w:tcW w:w="746" w:type="dxa"/>
            <w:shd w:val="clear" w:color="auto" w:fill="auto"/>
            <w:noWrap/>
            <w:vAlign w:val="center"/>
          </w:tcPr>
          <w:p w14:paraId="37E859DB" w14:textId="77777777" w:rsidR="003B1700" w:rsidRPr="00DF6DD6" w:rsidRDefault="003B1700" w:rsidP="003B1700">
            <w:pPr>
              <w:pStyle w:val="TAC"/>
              <w:keepNext w:val="0"/>
            </w:pPr>
            <w:r w:rsidRPr="00DF6DD6">
              <w:t>10</w:t>
            </w:r>
          </w:p>
        </w:tc>
        <w:tc>
          <w:tcPr>
            <w:tcW w:w="877" w:type="dxa"/>
            <w:shd w:val="clear" w:color="auto" w:fill="auto"/>
            <w:noWrap/>
            <w:vAlign w:val="center"/>
          </w:tcPr>
          <w:p w14:paraId="67CC093D" w14:textId="77777777" w:rsidR="003B1700" w:rsidRPr="00DF6DD6" w:rsidRDefault="003B1700" w:rsidP="003B1700">
            <w:pPr>
              <w:pStyle w:val="TAC"/>
              <w:keepNext w:val="0"/>
            </w:pPr>
            <w:r w:rsidRPr="00DF6DD6">
              <w:t>50</w:t>
            </w:r>
          </w:p>
        </w:tc>
        <w:tc>
          <w:tcPr>
            <w:tcW w:w="1299" w:type="dxa"/>
            <w:shd w:val="clear" w:color="auto" w:fill="auto"/>
            <w:noWrap/>
            <w:vAlign w:val="center"/>
          </w:tcPr>
          <w:p w14:paraId="198B4B78" w14:textId="77777777" w:rsidR="003B1700" w:rsidRPr="00DF6DD6" w:rsidRDefault="003B1700" w:rsidP="003B1700">
            <w:pPr>
              <w:pStyle w:val="TAC"/>
              <w:keepNext w:val="0"/>
            </w:pPr>
            <w:r w:rsidRPr="00DF6DD6">
              <w:t>3314</w:t>
            </w:r>
          </w:p>
        </w:tc>
        <w:tc>
          <w:tcPr>
            <w:tcW w:w="867" w:type="dxa"/>
            <w:shd w:val="clear" w:color="auto" w:fill="auto"/>
            <w:vAlign w:val="center"/>
          </w:tcPr>
          <w:p w14:paraId="0FDAFA10" w14:textId="77777777" w:rsidR="003B1700" w:rsidRPr="00DF6DD6" w:rsidRDefault="003B1700" w:rsidP="003B1700">
            <w:pPr>
              <w:pStyle w:val="TAC"/>
              <w:keepNext w:val="0"/>
            </w:pPr>
            <w:r w:rsidRPr="00DF6DD6">
              <w:t>8.7</w:t>
            </w:r>
          </w:p>
        </w:tc>
        <w:tc>
          <w:tcPr>
            <w:tcW w:w="984" w:type="dxa"/>
            <w:shd w:val="clear" w:color="auto" w:fill="auto"/>
            <w:vAlign w:val="center"/>
          </w:tcPr>
          <w:p w14:paraId="5EB7E584" w14:textId="77777777" w:rsidR="003B1700" w:rsidRPr="00DF6DD6" w:rsidRDefault="003B1700" w:rsidP="003B1700">
            <w:pPr>
              <w:pStyle w:val="TAC"/>
              <w:keepNext w:val="0"/>
            </w:pPr>
            <w:r w:rsidRPr="00DF6DD6">
              <w:t>IMD4</w:t>
            </w:r>
          </w:p>
        </w:tc>
      </w:tr>
      <w:tr w:rsidR="003B1700" w:rsidRPr="00DF6DD6" w14:paraId="20891C16" w14:textId="77777777" w:rsidTr="002538BA">
        <w:trPr>
          <w:trHeight w:val="216"/>
          <w:jc w:val="center"/>
        </w:trPr>
        <w:tc>
          <w:tcPr>
            <w:tcW w:w="1928" w:type="dxa"/>
            <w:vMerge/>
            <w:shd w:val="clear" w:color="auto" w:fill="auto"/>
            <w:vAlign w:val="center"/>
          </w:tcPr>
          <w:p w14:paraId="4FFA1265" w14:textId="77777777" w:rsidR="003B1700" w:rsidRPr="00DF6DD6" w:rsidRDefault="003B1700" w:rsidP="003B1700">
            <w:pPr>
              <w:pStyle w:val="TAC"/>
              <w:keepNext w:val="0"/>
            </w:pPr>
          </w:p>
        </w:tc>
        <w:tc>
          <w:tcPr>
            <w:tcW w:w="1058" w:type="dxa"/>
            <w:shd w:val="clear" w:color="auto" w:fill="auto"/>
            <w:vAlign w:val="center"/>
          </w:tcPr>
          <w:p w14:paraId="47A0846F" w14:textId="77777777" w:rsidR="003B1700" w:rsidRPr="00DF6DD6" w:rsidRDefault="003B1700" w:rsidP="003B1700">
            <w:pPr>
              <w:pStyle w:val="TAC"/>
              <w:keepNext w:val="0"/>
            </w:pPr>
            <w:r w:rsidRPr="00DF6DD6">
              <w:t>20</w:t>
            </w:r>
          </w:p>
        </w:tc>
        <w:tc>
          <w:tcPr>
            <w:tcW w:w="1167" w:type="dxa"/>
            <w:shd w:val="clear" w:color="auto" w:fill="auto"/>
            <w:noWrap/>
            <w:vAlign w:val="center"/>
          </w:tcPr>
          <w:p w14:paraId="740564B2" w14:textId="77777777" w:rsidR="003B1700" w:rsidRPr="00DF6DD6" w:rsidRDefault="003B1700" w:rsidP="003B1700">
            <w:pPr>
              <w:pStyle w:val="TAC"/>
              <w:keepNext w:val="0"/>
            </w:pPr>
            <w:r w:rsidRPr="00DF6DD6">
              <w:t>837</w:t>
            </w:r>
          </w:p>
        </w:tc>
        <w:tc>
          <w:tcPr>
            <w:tcW w:w="746" w:type="dxa"/>
            <w:shd w:val="clear" w:color="auto" w:fill="auto"/>
            <w:noWrap/>
            <w:vAlign w:val="center"/>
          </w:tcPr>
          <w:p w14:paraId="0DF500B8" w14:textId="77777777" w:rsidR="003B1700" w:rsidRPr="00DF6DD6" w:rsidRDefault="003B1700" w:rsidP="003B1700">
            <w:pPr>
              <w:pStyle w:val="TAC"/>
              <w:keepNext w:val="0"/>
            </w:pPr>
            <w:r w:rsidRPr="00DF6DD6">
              <w:t>5</w:t>
            </w:r>
          </w:p>
        </w:tc>
        <w:tc>
          <w:tcPr>
            <w:tcW w:w="877" w:type="dxa"/>
            <w:shd w:val="clear" w:color="auto" w:fill="auto"/>
            <w:noWrap/>
            <w:vAlign w:val="center"/>
          </w:tcPr>
          <w:p w14:paraId="0B2956A8" w14:textId="77777777" w:rsidR="003B1700" w:rsidRPr="00DF6DD6" w:rsidRDefault="003B1700" w:rsidP="003B1700">
            <w:pPr>
              <w:pStyle w:val="TAC"/>
              <w:keepNext w:val="0"/>
            </w:pPr>
            <w:r w:rsidRPr="00DF6DD6">
              <w:t>25</w:t>
            </w:r>
          </w:p>
        </w:tc>
        <w:tc>
          <w:tcPr>
            <w:tcW w:w="1299" w:type="dxa"/>
            <w:shd w:val="clear" w:color="auto" w:fill="auto"/>
            <w:noWrap/>
            <w:vAlign w:val="center"/>
          </w:tcPr>
          <w:p w14:paraId="4BEE2D44" w14:textId="77777777" w:rsidR="003B1700" w:rsidRPr="00DF6DD6" w:rsidRDefault="003B1700" w:rsidP="003B1700">
            <w:pPr>
              <w:pStyle w:val="TAC"/>
              <w:keepNext w:val="0"/>
            </w:pPr>
            <w:r w:rsidRPr="00DF6DD6">
              <w:t>796</w:t>
            </w:r>
          </w:p>
        </w:tc>
        <w:tc>
          <w:tcPr>
            <w:tcW w:w="867" w:type="dxa"/>
            <w:shd w:val="clear" w:color="auto" w:fill="auto"/>
            <w:vAlign w:val="center"/>
          </w:tcPr>
          <w:p w14:paraId="0B4B796D" w14:textId="77777777" w:rsidR="003B1700" w:rsidRPr="00DF6DD6" w:rsidRDefault="003B1700" w:rsidP="003B1700">
            <w:pPr>
              <w:pStyle w:val="TAC"/>
              <w:keepNext w:val="0"/>
            </w:pPr>
            <w:r w:rsidRPr="00DF6DD6">
              <w:t>N/A</w:t>
            </w:r>
          </w:p>
        </w:tc>
        <w:tc>
          <w:tcPr>
            <w:tcW w:w="984" w:type="dxa"/>
            <w:shd w:val="clear" w:color="auto" w:fill="auto"/>
            <w:vAlign w:val="center"/>
          </w:tcPr>
          <w:p w14:paraId="697DF767" w14:textId="77777777" w:rsidR="003B1700" w:rsidRPr="00DF6DD6" w:rsidRDefault="003B1700" w:rsidP="003B1700">
            <w:pPr>
              <w:pStyle w:val="TAC"/>
              <w:keepNext w:val="0"/>
            </w:pPr>
            <w:r w:rsidRPr="00DF6DD6">
              <w:t>N/A</w:t>
            </w:r>
          </w:p>
        </w:tc>
      </w:tr>
      <w:tr w:rsidR="003B1700" w:rsidRPr="00DF6DD6" w14:paraId="19B71DE6" w14:textId="77777777" w:rsidTr="002538BA">
        <w:trPr>
          <w:trHeight w:val="216"/>
          <w:jc w:val="center"/>
        </w:trPr>
        <w:tc>
          <w:tcPr>
            <w:tcW w:w="1928" w:type="dxa"/>
            <w:vMerge/>
            <w:shd w:val="clear" w:color="auto" w:fill="auto"/>
            <w:vAlign w:val="center"/>
          </w:tcPr>
          <w:p w14:paraId="47074086" w14:textId="77777777" w:rsidR="003B1700" w:rsidRPr="00DF6DD6" w:rsidRDefault="003B1700" w:rsidP="003B1700">
            <w:pPr>
              <w:pStyle w:val="TAC"/>
              <w:keepNext w:val="0"/>
            </w:pPr>
          </w:p>
        </w:tc>
        <w:tc>
          <w:tcPr>
            <w:tcW w:w="1058" w:type="dxa"/>
            <w:shd w:val="clear" w:color="auto" w:fill="auto"/>
            <w:vAlign w:val="center"/>
          </w:tcPr>
          <w:p w14:paraId="7C4327EC" w14:textId="77777777" w:rsidR="003B1700" w:rsidRPr="00DF6DD6" w:rsidRDefault="003B1700" w:rsidP="003B1700">
            <w:pPr>
              <w:pStyle w:val="TAC"/>
              <w:keepNext w:val="0"/>
            </w:pPr>
            <w:r w:rsidRPr="00DF6DD6">
              <w:t>n78</w:t>
            </w:r>
          </w:p>
        </w:tc>
        <w:tc>
          <w:tcPr>
            <w:tcW w:w="1167" w:type="dxa"/>
            <w:shd w:val="clear" w:color="auto" w:fill="auto"/>
            <w:noWrap/>
            <w:vAlign w:val="center"/>
          </w:tcPr>
          <w:p w14:paraId="375F815F" w14:textId="77777777" w:rsidR="003B1700" w:rsidRPr="00DF6DD6" w:rsidRDefault="003B1700" w:rsidP="003B1700">
            <w:pPr>
              <w:pStyle w:val="TAC"/>
              <w:keepNext w:val="0"/>
            </w:pPr>
            <w:r w:rsidRPr="00DF6DD6">
              <w:t>3310</w:t>
            </w:r>
          </w:p>
        </w:tc>
        <w:tc>
          <w:tcPr>
            <w:tcW w:w="746" w:type="dxa"/>
            <w:shd w:val="clear" w:color="auto" w:fill="auto"/>
            <w:noWrap/>
            <w:vAlign w:val="center"/>
          </w:tcPr>
          <w:p w14:paraId="65F2DE12" w14:textId="77777777" w:rsidR="003B1700" w:rsidRPr="00DF6DD6" w:rsidRDefault="003B1700" w:rsidP="003B1700">
            <w:pPr>
              <w:pStyle w:val="TAC"/>
              <w:keepNext w:val="0"/>
            </w:pPr>
            <w:r w:rsidRPr="00DF6DD6">
              <w:t>10</w:t>
            </w:r>
          </w:p>
        </w:tc>
        <w:tc>
          <w:tcPr>
            <w:tcW w:w="877" w:type="dxa"/>
            <w:shd w:val="clear" w:color="auto" w:fill="auto"/>
            <w:noWrap/>
            <w:vAlign w:val="center"/>
          </w:tcPr>
          <w:p w14:paraId="313E3A19" w14:textId="77777777" w:rsidR="003B1700" w:rsidRPr="00DF6DD6" w:rsidRDefault="003B1700" w:rsidP="003B1700">
            <w:pPr>
              <w:pStyle w:val="TAC"/>
              <w:keepNext w:val="0"/>
            </w:pPr>
            <w:r w:rsidRPr="00DF6DD6">
              <w:t>50</w:t>
            </w:r>
          </w:p>
        </w:tc>
        <w:tc>
          <w:tcPr>
            <w:tcW w:w="1299" w:type="dxa"/>
            <w:shd w:val="clear" w:color="auto" w:fill="auto"/>
            <w:noWrap/>
            <w:vAlign w:val="center"/>
          </w:tcPr>
          <w:p w14:paraId="3B479797" w14:textId="77777777" w:rsidR="003B1700" w:rsidRPr="00DF6DD6" w:rsidRDefault="003B1700" w:rsidP="003B1700">
            <w:pPr>
              <w:pStyle w:val="TAC"/>
              <w:keepNext w:val="0"/>
            </w:pPr>
            <w:r w:rsidRPr="00DF6DD6">
              <w:t>3310</w:t>
            </w:r>
          </w:p>
        </w:tc>
        <w:tc>
          <w:tcPr>
            <w:tcW w:w="867" w:type="dxa"/>
            <w:shd w:val="clear" w:color="auto" w:fill="auto"/>
            <w:vAlign w:val="center"/>
          </w:tcPr>
          <w:p w14:paraId="448F52C6" w14:textId="77777777" w:rsidR="003B1700" w:rsidRPr="00DF6DD6" w:rsidRDefault="003B1700" w:rsidP="003B1700">
            <w:pPr>
              <w:pStyle w:val="TAC"/>
              <w:keepNext w:val="0"/>
            </w:pPr>
            <w:r w:rsidRPr="00DF6DD6">
              <w:t>N/A</w:t>
            </w:r>
          </w:p>
        </w:tc>
        <w:tc>
          <w:tcPr>
            <w:tcW w:w="984" w:type="dxa"/>
            <w:shd w:val="clear" w:color="auto" w:fill="auto"/>
            <w:vAlign w:val="center"/>
          </w:tcPr>
          <w:p w14:paraId="49674461" w14:textId="77777777" w:rsidR="003B1700" w:rsidRPr="00DF6DD6" w:rsidRDefault="003B1700" w:rsidP="003B1700">
            <w:pPr>
              <w:pStyle w:val="TAC"/>
              <w:keepNext w:val="0"/>
            </w:pPr>
            <w:r w:rsidRPr="00DF6DD6">
              <w:t>N/A</w:t>
            </w:r>
          </w:p>
        </w:tc>
      </w:tr>
      <w:tr w:rsidR="003B1700" w:rsidRPr="00DF6DD6" w14:paraId="38C945C6" w14:textId="77777777" w:rsidTr="002538BA">
        <w:trPr>
          <w:trHeight w:val="216"/>
          <w:jc w:val="center"/>
        </w:trPr>
        <w:tc>
          <w:tcPr>
            <w:tcW w:w="1928" w:type="dxa"/>
            <w:vMerge/>
            <w:shd w:val="clear" w:color="auto" w:fill="auto"/>
            <w:vAlign w:val="center"/>
          </w:tcPr>
          <w:p w14:paraId="2102C02C" w14:textId="77777777" w:rsidR="003B1700" w:rsidRPr="00DF6DD6" w:rsidRDefault="003B1700" w:rsidP="003B1700">
            <w:pPr>
              <w:pStyle w:val="TAC"/>
              <w:keepNext w:val="0"/>
            </w:pPr>
          </w:p>
        </w:tc>
        <w:tc>
          <w:tcPr>
            <w:tcW w:w="1058" w:type="dxa"/>
            <w:shd w:val="clear" w:color="auto" w:fill="auto"/>
            <w:vAlign w:val="center"/>
          </w:tcPr>
          <w:p w14:paraId="019313A2"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3B1700" w:rsidRPr="00DF6DD6" w:rsidRDefault="003B1700" w:rsidP="003B170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3B1700" w:rsidRPr="00DF6DD6" w:rsidRDefault="003B1700" w:rsidP="003B1700">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3B1700" w:rsidRPr="00DF6DD6" w:rsidRDefault="003B1700" w:rsidP="003B1700">
            <w:pPr>
              <w:pStyle w:val="TAC"/>
              <w:keepNext w:val="0"/>
            </w:pPr>
            <w:r w:rsidRPr="00DF6DD6">
              <w:rPr>
                <w:rFonts w:hint="eastAsia"/>
                <w:lang w:val="en-US" w:eastAsia="ko-KR"/>
              </w:rPr>
              <w:t>79</w:t>
            </w:r>
            <w:r w:rsidRPr="00DF6DD6">
              <w:rPr>
                <w:lang w:val="en-US" w:eastAsia="ko-KR"/>
              </w:rPr>
              <w:t>9</w:t>
            </w:r>
          </w:p>
        </w:tc>
        <w:tc>
          <w:tcPr>
            <w:tcW w:w="867" w:type="dxa"/>
            <w:shd w:val="clear" w:color="auto" w:fill="auto"/>
            <w:vAlign w:val="center"/>
          </w:tcPr>
          <w:p w14:paraId="7E6E2BE7" w14:textId="77777777" w:rsidR="003B1700" w:rsidRPr="00DF6DD6" w:rsidRDefault="003B1700" w:rsidP="003B1700">
            <w:pPr>
              <w:pStyle w:val="TAC"/>
              <w:keepNext w:val="0"/>
            </w:pPr>
            <w:r w:rsidRPr="00DF6DD6">
              <w:rPr>
                <w:rFonts w:eastAsia="Malgun Gothic" w:hint="eastAsia"/>
                <w:lang w:eastAsia="ko-KR"/>
              </w:rPr>
              <w:t>9.4</w:t>
            </w:r>
          </w:p>
        </w:tc>
        <w:tc>
          <w:tcPr>
            <w:tcW w:w="984" w:type="dxa"/>
            <w:shd w:val="clear" w:color="auto" w:fill="auto"/>
            <w:vAlign w:val="center"/>
          </w:tcPr>
          <w:p w14:paraId="6397273D" w14:textId="77777777" w:rsidR="003B1700" w:rsidRPr="00DF6DD6" w:rsidRDefault="003B1700" w:rsidP="003B1700">
            <w:pPr>
              <w:pStyle w:val="TAC"/>
              <w:keepNext w:val="0"/>
            </w:pPr>
            <w:r w:rsidRPr="00DF6DD6">
              <w:rPr>
                <w:rFonts w:eastAsia="Malgun Gothic" w:hint="eastAsia"/>
                <w:lang w:eastAsia="ko-KR"/>
              </w:rPr>
              <w:t>IMD4</w:t>
            </w:r>
          </w:p>
        </w:tc>
      </w:tr>
      <w:tr w:rsidR="003B1700" w:rsidRPr="00DF6DD6" w14:paraId="2BFAB0A4" w14:textId="77777777" w:rsidTr="002538BA">
        <w:trPr>
          <w:trHeight w:val="216"/>
          <w:jc w:val="center"/>
        </w:trPr>
        <w:tc>
          <w:tcPr>
            <w:tcW w:w="1928" w:type="dxa"/>
            <w:vMerge w:val="restart"/>
            <w:shd w:val="clear" w:color="auto" w:fill="auto"/>
            <w:vAlign w:val="center"/>
          </w:tcPr>
          <w:p w14:paraId="1C868503" w14:textId="77777777" w:rsidR="003B1700" w:rsidRPr="00DF6DD6" w:rsidRDefault="003B1700" w:rsidP="003B170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58" w:type="dxa"/>
            <w:shd w:val="clear" w:color="auto" w:fill="auto"/>
            <w:vAlign w:val="center"/>
          </w:tcPr>
          <w:p w14:paraId="6FA993E3"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2DA0AC9F"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080B139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46893AA6" w14:textId="77777777" w:rsidTr="002538BA">
        <w:trPr>
          <w:trHeight w:val="216"/>
          <w:jc w:val="center"/>
        </w:trPr>
        <w:tc>
          <w:tcPr>
            <w:tcW w:w="1928" w:type="dxa"/>
            <w:vMerge/>
            <w:shd w:val="clear" w:color="auto" w:fill="auto"/>
            <w:vAlign w:val="center"/>
          </w:tcPr>
          <w:p w14:paraId="4B574CEF" w14:textId="77777777" w:rsidR="003B1700" w:rsidRPr="00DF6DD6" w:rsidRDefault="003B1700" w:rsidP="003B1700">
            <w:pPr>
              <w:pStyle w:val="TAC"/>
              <w:keepNext w:val="0"/>
            </w:pPr>
          </w:p>
        </w:tc>
        <w:tc>
          <w:tcPr>
            <w:tcW w:w="1058" w:type="dxa"/>
            <w:shd w:val="clear" w:color="auto" w:fill="auto"/>
            <w:vAlign w:val="center"/>
          </w:tcPr>
          <w:p w14:paraId="6F2F3FFE"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3B1700" w:rsidRPr="00DF6DD6" w:rsidRDefault="003B1700" w:rsidP="003B170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420</w:t>
            </w:r>
          </w:p>
        </w:tc>
        <w:tc>
          <w:tcPr>
            <w:tcW w:w="867" w:type="dxa"/>
            <w:shd w:val="clear" w:color="auto" w:fill="auto"/>
            <w:vAlign w:val="center"/>
          </w:tcPr>
          <w:p w14:paraId="10C2BE38"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1A082BE9"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5AAB391F" w14:textId="77777777" w:rsidTr="002538BA">
        <w:trPr>
          <w:trHeight w:val="216"/>
          <w:jc w:val="center"/>
        </w:trPr>
        <w:tc>
          <w:tcPr>
            <w:tcW w:w="1928" w:type="dxa"/>
            <w:vMerge/>
            <w:shd w:val="clear" w:color="auto" w:fill="auto"/>
            <w:vAlign w:val="center"/>
          </w:tcPr>
          <w:p w14:paraId="199BC434" w14:textId="77777777" w:rsidR="003B1700" w:rsidRPr="00DF6DD6" w:rsidRDefault="003B1700" w:rsidP="003B1700">
            <w:pPr>
              <w:pStyle w:val="TAC"/>
              <w:keepNext w:val="0"/>
            </w:pPr>
          </w:p>
        </w:tc>
        <w:tc>
          <w:tcPr>
            <w:tcW w:w="1058" w:type="dxa"/>
            <w:shd w:val="clear" w:color="auto" w:fill="auto"/>
            <w:vAlign w:val="center"/>
          </w:tcPr>
          <w:p w14:paraId="07C2C6D3"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873</w:t>
            </w:r>
          </w:p>
        </w:tc>
        <w:tc>
          <w:tcPr>
            <w:tcW w:w="867" w:type="dxa"/>
            <w:shd w:val="clear" w:color="auto" w:fill="auto"/>
            <w:vAlign w:val="center"/>
          </w:tcPr>
          <w:p w14:paraId="5689777C" w14:textId="77777777" w:rsidR="003B1700" w:rsidRPr="00DF6DD6" w:rsidRDefault="003B1700" w:rsidP="003B1700">
            <w:pPr>
              <w:pStyle w:val="TAC"/>
              <w:keepNext w:val="0"/>
            </w:pPr>
            <w:r w:rsidRPr="00DF6DD6">
              <w:rPr>
                <w:rFonts w:eastAsia="Malgun Gothic" w:hint="eastAsia"/>
                <w:lang w:eastAsia="ko-KR"/>
              </w:rPr>
              <w:t>30.1</w:t>
            </w:r>
          </w:p>
        </w:tc>
        <w:tc>
          <w:tcPr>
            <w:tcW w:w="984" w:type="dxa"/>
            <w:shd w:val="clear" w:color="auto" w:fill="auto"/>
            <w:vAlign w:val="center"/>
          </w:tcPr>
          <w:p w14:paraId="72B9BD97"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2C3E188F" w14:textId="77777777" w:rsidTr="002538BA">
        <w:trPr>
          <w:trHeight w:val="216"/>
          <w:jc w:val="center"/>
        </w:trPr>
        <w:tc>
          <w:tcPr>
            <w:tcW w:w="1928" w:type="dxa"/>
            <w:vMerge/>
            <w:shd w:val="clear" w:color="auto" w:fill="auto"/>
            <w:vAlign w:val="center"/>
          </w:tcPr>
          <w:p w14:paraId="75BB506C" w14:textId="77777777" w:rsidR="003B1700" w:rsidRPr="00DF6DD6" w:rsidRDefault="003B1700" w:rsidP="003B1700">
            <w:pPr>
              <w:pStyle w:val="TAC"/>
              <w:keepNext w:val="0"/>
            </w:pPr>
          </w:p>
        </w:tc>
        <w:tc>
          <w:tcPr>
            <w:tcW w:w="1058" w:type="dxa"/>
            <w:shd w:val="clear" w:color="auto" w:fill="auto"/>
            <w:vAlign w:val="center"/>
          </w:tcPr>
          <w:p w14:paraId="2E092A3C" w14:textId="77777777" w:rsidR="003B1700" w:rsidRPr="00DF6DD6" w:rsidRDefault="003B1700" w:rsidP="003B1700">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3B1700" w:rsidRPr="00DF6DD6" w:rsidRDefault="003B1700" w:rsidP="003B170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3B1700" w:rsidRPr="00DF6DD6" w:rsidRDefault="003B1700" w:rsidP="003B170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3B1700" w:rsidRPr="00DF6DD6" w:rsidRDefault="003B1700" w:rsidP="003B170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3B1700" w:rsidRPr="00DF6DD6" w:rsidRDefault="003B1700" w:rsidP="003B1700">
            <w:pPr>
              <w:pStyle w:val="TAC"/>
              <w:keepNext w:val="0"/>
            </w:pPr>
            <w:r w:rsidRPr="00DF6DD6">
              <w:rPr>
                <w:rFonts w:hint="eastAsia"/>
                <w:lang w:val="en-US" w:eastAsia="ko-KR"/>
              </w:rPr>
              <w:t>1501</w:t>
            </w:r>
          </w:p>
        </w:tc>
        <w:tc>
          <w:tcPr>
            <w:tcW w:w="867" w:type="dxa"/>
            <w:shd w:val="clear" w:color="auto" w:fill="auto"/>
            <w:vAlign w:val="center"/>
          </w:tcPr>
          <w:p w14:paraId="4B98D90A"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41CB385D"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3681A48" w14:textId="77777777" w:rsidTr="002538BA">
        <w:trPr>
          <w:trHeight w:val="216"/>
          <w:jc w:val="center"/>
        </w:trPr>
        <w:tc>
          <w:tcPr>
            <w:tcW w:w="1928" w:type="dxa"/>
            <w:vMerge/>
            <w:shd w:val="clear" w:color="auto" w:fill="auto"/>
            <w:vAlign w:val="center"/>
          </w:tcPr>
          <w:p w14:paraId="6540F871" w14:textId="77777777" w:rsidR="003B1700" w:rsidRPr="00DF6DD6" w:rsidRDefault="003B1700" w:rsidP="003B1700">
            <w:pPr>
              <w:pStyle w:val="TAC"/>
              <w:keepNext w:val="0"/>
            </w:pPr>
          </w:p>
        </w:tc>
        <w:tc>
          <w:tcPr>
            <w:tcW w:w="1058" w:type="dxa"/>
            <w:shd w:val="clear" w:color="auto" w:fill="auto"/>
            <w:vAlign w:val="center"/>
          </w:tcPr>
          <w:p w14:paraId="088806BB"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3B1700" w:rsidRPr="00DF6DD6" w:rsidRDefault="003B1700" w:rsidP="003B170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3B1700" w:rsidRPr="00DF6DD6" w:rsidRDefault="003B1700" w:rsidP="003B170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3B1700" w:rsidRPr="00DF6DD6" w:rsidRDefault="003B1700" w:rsidP="003B170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3B1700" w:rsidRPr="00DF6DD6" w:rsidRDefault="003B1700" w:rsidP="003B1700">
            <w:pPr>
              <w:pStyle w:val="TAC"/>
              <w:keepNext w:val="0"/>
            </w:pPr>
            <w:r w:rsidRPr="00DF6DD6">
              <w:rPr>
                <w:rFonts w:hint="eastAsia"/>
                <w:lang w:val="en-US" w:eastAsia="ko-KR"/>
              </w:rPr>
              <w:t>4</w:t>
            </w:r>
            <w:r w:rsidRPr="00DF6DD6">
              <w:rPr>
                <w:lang w:val="en-US" w:eastAsia="ko-KR"/>
              </w:rPr>
              <w:t>940</w:t>
            </w:r>
          </w:p>
        </w:tc>
        <w:tc>
          <w:tcPr>
            <w:tcW w:w="867" w:type="dxa"/>
            <w:shd w:val="clear" w:color="auto" w:fill="auto"/>
            <w:vAlign w:val="center"/>
          </w:tcPr>
          <w:p w14:paraId="1D0093D6" w14:textId="77777777" w:rsidR="003B1700" w:rsidRPr="00DF6DD6" w:rsidRDefault="003B1700" w:rsidP="003B1700">
            <w:pPr>
              <w:pStyle w:val="TAC"/>
              <w:keepNext w:val="0"/>
            </w:pPr>
            <w:r w:rsidRPr="00DF6DD6">
              <w:rPr>
                <w:rFonts w:eastAsia="Malgun Gothic" w:hint="eastAsia"/>
                <w:lang w:eastAsia="ko-KR"/>
              </w:rPr>
              <w:t>N/A</w:t>
            </w:r>
          </w:p>
        </w:tc>
        <w:tc>
          <w:tcPr>
            <w:tcW w:w="984" w:type="dxa"/>
            <w:shd w:val="clear" w:color="auto" w:fill="auto"/>
            <w:vAlign w:val="center"/>
          </w:tcPr>
          <w:p w14:paraId="3A344C83" w14:textId="77777777" w:rsidR="003B1700" w:rsidRPr="00DF6DD6" w:rsidRDefault="003B1700" w:rsidP="003B1700">
            <w:pPr>
              <w:pStyle w:val="TAC"/>
              <w:keepNext w:val="0"/>
            </w:pPr>
            <w:r w:rsidRPr="00DF6DD6">
              <w:rPr>
                <w:rFonts w:eastAsia="Malgun Gothic" w:hint="eastAsia"/>
                <w:lang w:eastAsia="ko-KR"/>
              </w:rPr>
              <w:t>N/A</w:t>
            </w:r>
          </w:p>
        </w:tc>
      </w:tr>
      <w:tr w:rsidR="003B1700" w:rsidRPr="00DF6DD6" w14:paraId="0AB56F75" w14:textId="77777777" w:rsidTr="002538BA">
        <w:trPr>
          <w:trHeight w:val="216"/>
          <w:jc w:val="center"/>
        </w:trPr>
        <w:tc>
          <w:tcPr>
            <w:tcW w:w="1928" w:type="dxa"/>
            <w:vMerge/>
            <w:shd w:val="clear" w:color="auto" w:fill="auto"/>
            <w:vAlign w:val="center"/>
          </w:tcPr>
          <w:p w14:paraId="4BC4E3B8" w14:textId="77777777" w:rsidR="003B1700" w:rsidRPr="00DF6DD6" w:rsidRDefault="003B1700" w:rsidP="003B1700">
            <w:pPr>
              <w:pStyle w:val="TAC"/>
              <w:keepNext w:val="0"/>
            </w:pPr>
          </w:p>
        </w:tc>
        <w:tc>
          <w:tcPr>
            <w:tcW w:w="1058" w:type="dxa"/>
            <w:shd w:val="clear" w:color="auto" w:fill="auto"/>
            <w:vAlign w:val="center"/>
          </w:tcPr>
          <w:p w14:paraId="5B60E016" w14:textId="77777777" w:rsidR="003B1700" w:rsidRPr="00DF6DD6" w:rsidRDefault="003B1700" w:rsidP="003B170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3B1700" w:rsidRPr="00DF6DD6" w:rsidRDefault="003B1700" w:rsidP="003B170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3B1700" w:rsidRPr="00DF6DD6" w:rsidRDefault="003B1700" w:rsidP="003B170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3B1700" w:rsidRPr="00DF6DD6" w:rsidRDefault="003B1700" w:rsidP="003B170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3B1700" w:rsidRPr="00DF6DD6" w:rsidRDefault="003B1700" w:rsidP="003B1700">
            <w:pPr>
              <w:pStyle w:val="TAC"/>
              <w:keepNext w:val="0"/>
            </w:pPr>
            <w:r w:rsidRPr="00DF6DD6">
              <w:rPr>
                <w:rFonts w:hint="eastAsia"/>
                <w:lang w:val="en-US" w:eastAsia="ko-KR"/>
              </w:rPr>
              <w:t>3</w:t>
            </w:r>
            <w:r w:rsidRPr="00DF6DD6">
              <w:rPr>
                <w:lang w:val="en-US" w:eastAsia="ko-KR"/>
              </w:rPr>
              <w:t>487</w:t>
            </w:r>
          </w:p>
        </w:tc>
        <w:tc>
          <w:tcPr>
            <w:tcW w:w="867" w:type="dxa"/>
            <w:shd w:val="clear" w:color="auto" w:fill="auto"/>
            <w:vAlign w:val="center"/>
          </w:tcPr>
          <w:p w14:paraId="3A08B682" w14:textId="77777777" w:rsidR="003B1700" w:rsidRPr="00DF6DD6" w:rsidRDefault="003B1700" w:rsidP="003B1700">
            <w:pPr>
              <w:pStyle w:val="TAC"/>
              <w:keepNext w:val="0"/>
            </w:pPr>
            <w:r w:rsidRPr="00DF6DD6">
              <w:rPr>
                <w:rFonts w:eastAsia="Malgun Gothic" w:hint="eastAsia"/>
                <w:lang w:eastAsia="ko-KR"/>
              </w:rPr>
              <w:t>29.8</w:t>
            </w:r>
          </w:p>
        </w:tc>
        <w:tc>
          <w:tcPr>
            <w:tcW w:w="984" w:type="dxa"/>
            <w:shd w:val="clear" w:color="auto" w:fill="auto"/>
            <w:vAlign w:val="center"/>
          </w:tcPr>
          <w:p w14:paraId="7B4E6CEB" w14:textId="77777777" w:rsidR="003B1700" w:rsidRPr="00DF6DD6" w:rsidRDefault="003B1700" w:rsidP="003B1700">
            <w:pPr>
              <w:pStyle w:val="TAC"/>
              <w:keepNext w:val="0"/>
            </w:pPr>
            <w:r w:rsidRPr="00DF6DD6">
              <w:rPr>
                <w:rFonts w:eastAsia="Malgun Gothic" w:hint="eastAsia"/>
                <w:lang w:eastAsia="ko-KR"/>
              </w:rPr>
              <w:t>IMD2</w:t>
            </w:r>
          </w:p>
        </w:tc>
      </w:tr>
      <w:tr w:rsidR="003B1700" w:rsidRPr="00DF6DD6" w14:paraId="1D2C124F" w14:textId="77777777" w:rsidTr="00BA4CA9">
        <w:trPr>
          <w:trHeight w:val="216"/>
          <w:jc w:val="center"/>
        </w:trPr>
        <w:tc>
          <w:tcPr>
            <w:tcW w:w="8926" w:type="dxa"/>
            <w:gridSpan w:val="8"/>
            <w:shd w:val="clear" w:color="auto" w:fill="auto"/>
            <w:vAlign w:val="center"/>
          </w:tcPr>
          <w:p w14:paraId="53514495" w14:textId="0C544797" w:rsidR="003B1700" w:rsidRDefault="003B1700" w:rsidP="003B1700">
            <w:pPr>
              <w:pStyle w:val="TAN"/>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D81872F" w14:textId="6FC0F945" w:rsidR="003B1700" w:rsidRPr="00DF6DD6" w:rsidRDefault="003B1700" w:rsidP="003B1700">
            <w:pPr>
              <w:pStyle w:val="TAN"/>
              <w:rPr>
                <w:rFonts w:eastAsia="Malgun Gothic"/>
                <w:lang w:eastAsia="ko-KR"/>
              </w:rPr>
            </w:pPr>
            <w:r>
              <w:t>NOTE 2:</w:t>
            </w:r>
            <w:r>
              <w:tab/>
              <w:t>This band is subject to IMD5 also which MSD is not specified</w:t>
            </w:r>
            <w:r>
              <w:rPr>
                <w:lang w:eastAsia="ja-JP"/>
              </w:rPr>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40" w:name="_Toc21345617"/>
      <w:bookmarkStart w:id="2741" w:name="_Toc29806466"/>
      <w:bookmarkStart w:id="2742" w:name="_Toc37255999"/>
      <w:bookmarkStart w:id="2743" w:name="_Toc37256340"/>
      <w:bookmarkStart w:id="2744" w:name="_Toc45890174"/>
      <w:bookmarkStart w:id="2745" w:name="_Toc52381999"/>
      <w:bookmarkStart w:id="2746" w:name="_Toc61375098"/>
      <w:bookmarkStart w:id="2747" w:name="_Toc67936450"/>
      <w:bookmarkStart w:id="2748" w:name="_Toc67937323"/>
      <w:bookmarkStart w:id="2749" w:name="_Toc76452559"/>
      <w:bookmarkStart w:id="2750" w:name="_Toc76630402"/>
      <w:bookmarkStart w:id="2751" w:name="_Toc83742962"/>
      <w:bookmarkStart w:id="2752" w:name="_Toc83887076"/>
      <w:bookmarkStart w:id="2753" w:name="_Toc83887877"/>
      <w:bookmarkStart w:id="2754"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19033AC9" w14:textId="40F813A3" w:rsidR="00F5726B" w:rsidRPr="00DF6DD6" w:rsidRDefault="00F5726B" w:rsidP="00F5726B">
      <w:pPr>
        <w:pStyle w:val="Heading5"/>
      </w:pPr>
      <w:bookmarkStart w:id="2755" w:name="_Toc67936451"/>
      <w:bookmarkStart w:id="2756" w:name="_Toc67937324"/>
      <w:bookmarkStart w:id="2757" w:name="_Toc76452560"/>
      <w:bookmarkStart w:id="2758" w:name="_Toc76630403"/>
      <w:bookmarkStart w:id="2759" w:name="_Toc83742963"/>
      <w:bookmarkStart w:id="2760" w:name="_Toc83887077"/>
      <w:bookmarkStart w:id="2761" w:name="_Toc83887878"/>
      <w:bookmarkStart w:id="2762" w:name="_Toc90588719"/>
      <w:bookmarkStart w:id="2763" w:name="_Toc21345618"/>
      <w:bookmarkStart w:id="2764" w:name="_Toc29806467"/>
      <w:bookmarkStart w:id="2765" w:name="_Toc37256000"/>
      <w:bookmarkStart w:id="2766" w:name="_Toc37256341"/>
      <w:bookmarkStart w:id="2767" w:name="_Toc45890175"/>
      <w:bookmarkStart w:id="2768" w:name="_Toc52382000"/>
      <w:bookmarkStart w:id="2769"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55"/>
      <w:bookmarkEnd w:id="2756"/>
      <w:bookmarkEnd w:id="2757"/>
      <w:bookmarkEnd w:id="2758"/>
      <w:bookmarkEnd w:id="2759"/>
      <w:bookmarkEnd w:id="2760"/>
      <w:bookmarkEnd w:id="2761"/>
      <w:bookmarkEnd w:id="2762"/>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70" w:name="OLE_LINK51"/>
      <w:bookmarkStart w:id="2771" w:name="OLE_LINK52"/>
      <w:r w:rsidRPr="0080631A">
        <w:rPr>
          <w:lang w:val="en-US"/>
        </w:rPr>
        <w:t xml:space="preserve"> interference</w:t>
      </w:r>
      <w:bookmarkEnd w:id="2770"/>
      <w:bookmarkEnd w:id="2771"/>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72" w:name="_Toc67936452"/>
      <w:bookmarkStart w:id="2773" w:name="_Toc67937325"/>
      <w:bookmarkStart w:id="2774" w:name="_Toc76452561"/>
      <w:bookmarkStart w:id="2775" w:name="_Toc76630404"/>
      <w:bookmarkStart w:id="2776" w:name="_Toc83742964"/>
      <w:bookmarkStart w:id="2777" w:name="_Toc83887078"/>
      <w:bookmarkStart w:id="2778" w:name="_Toc83887879"/>
      <w:bookmarkStart w:id="2779" w:name="_Toc90588720"/>
      <w:r w:rsidRPr="00DF6DD6">
        <w:rPr>
          <w:rFonts w:eastAsia="MS Mincho"/>
        </w:rPr>
        <w:t>7.3B.2.3a</w:t>
      </w:r>
      <w:r w:rsidRPr="00DF6DD6">
        <w:rPr>
          <w:rFonts w:eastAsia="MS Mincho"/>
        </w:rPr>
        <w:tab/>
        <w:t>Inter-band NE-DC within FR1</w:t>
      </w:r>
      <w:bookmarkEnd w:id="2763"/>
      <w:bookmarkEnd w:id="2764"/>
      <w:bookmarkEnd w:id="2765"/>
      <w:bookmarkEnd w:id="2766"/>
      <w:bookmarkEnd w:id="2767"/>
      <w:bookmarkEnd w:id="2768"/>
      <w:bookmarkEnd w:id="2769"/>
      <w:bookmarkEnd w:id="2772"/>
      <w:bookmarkEnd w:id="2773"/>
      <w:bookmarkEnd w:id="2774"/>
      <w:bookmarkEnd w:id="2775"/>
      <w:bookmarkEnd w:id="2776"/>
      <w:bookmarkEnd w:id="2777"/>
      <w:bookmarkEnd w:id="2778"/>
      <w:bookmarkEnd w:id="2779"/>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80" w:name="_Toc21345619"/>
      <w:bookmarkStart w:id="2781" w:name="_Toc29806468"/>
      <w:bookmarkStart w:id="2782" w:name="_Toc37256001"/>
      <w:bookmarkStart w:id="2783" w:name="_Toc37256342"/>
      <w:bookmarkStart w:id="2784" w:name="_Toc45890176"/>
      <w:bookmarkStart w:id="2785" w:name="_Toc52382001"/>
      <w:bookmarkStart w:id="2786" w:name="_Toc61375100"/>
      <w:bookmarkStart w:id="2787" w:name="_Toc67936453"/>
      <w:bookmarkStart w:id="2788" w:name="_Toc67937326"/>
      <w:bookmarkStart w:id="2789" w:name="_Toc76452562"/>
      <w:bookmarkStart w:id="2790" w:name="_Toc76630405"/>
      <w:bookmarkStart w:id="2791" w:name="_Toc83742965"/>
      <w:bookmarkStart w:id="2792" w:name="_Toc83887079"/>
      <w:bookmarkStart w:id="2793" w:name="_Toc83887880"/>
      <w:bookmarkStart w:id="2794" w:name="_Toc90588721"/>
      <w:r w:rsidRPr="00DF6DD6">
        <w:t>7.3B.2.3a.1</w:t>
      </w:r>
      <w:r w:rsidRPr="00DF6DD6">
        <w:tab/>
        <w:t>Reference sensitivity exceptions due to UL harmonic interference for NE-DC in NR FR1</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795" w:name="_Toc21345620"/>
      <w:bookmarkStart w:id="2796" w:name="_Toc29806469"/>
      <w:bookmarkStart w:id="2797" w:name="_Toc37256002"/>
      <w:bookmarkStart w:id="2798" w:name="_Toc37256343"/>
      <w:bookmarkStart w:id="2799" w:name="_Toc45890177"/>
      <w:bookmarkStart w:id="2800" w:name="_Toc52382002"/>
      <w:bookmarkStart w:id="2801" w:name="_Toc61375101"/>
      <w:bookmarkStart w:id="2802" w:name="_Toc67936454"/>
      <w:bookmarkStart w:id="2803" w:name="_Toc67937327"/>
      <w:bookmarkStart w:id="2804" w:name="_Toc76452563"/>
      <w:bookmarkStart w:id="2805" w:name="_Toc76630406"/>
      <w:bookmarkStart w:id="2806" w:name="_Toc83742966"/>
      <w:bookmarkStart w:id="2807" w:name="_Toc83887080"/>
      <w:bookmarkStart w:id="2808" w:name="_Toc83887881"/>
      <w:bookmarkStart w:id="2809" w:name="_Toc90588722"/>
      <w:r w:rsidRPr="00DF6DD6">
        <w:rPr>
          <w:rFonts w:eastAsia="MS Mincho"/>
        </w:rPr>
        <w:t>7.3B.2.4</w:t>
      </w:r>
      <w:r w:rsidRPr="00DF6DD6">
        <w:rPr>
          <w:rFonts w:eastAsia="MS Mincho"/>
        </w:rPr>
        <w:tab/>
        <w:t>Inter-band EN-DC including FR2</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3072E9B7" w14:textId="12C1737E" w:rsidR="001310A1" w:rsidRPr="00DF6DD6" w:rsidRDefault="001310A1" w:rsidP="001310A1">
      <w:pPr>
        <w:pStyle w:val="Heading5"/>
      </w:pPr>
      <w:bookmarkStart w:id="2810" w:name="_Toc21345621"/>
      <w:bookmarkStart w:id="2811" w:name="_Toc29806470"/>
      <w:bookmarkStart w:id="2812" w:name="_Toc37256003"/>
      <w:bookmarkStart w:id="2813" w:name="_Toc37256344"/>
      <w:bookmarkStart w:id="2814" w:name="_Toc45890178"/>
      <w:bookmarkStart w:id="2815" w:name="_Toc52382003"/>
      <w:bookmarkStart w:id="2816" w:name="_Toc61375102"/>
      <w:bookmarkStart w:id="2817" w:name="_Toc67936455"/>
      <w:bookmarkStart w:id="2818" w:name="_Toc67937328"/>
      <w:bookmarkStart w:id="2819" w:name="_Toc76452564"/>
      <w:bookmarkStart w:id="2820" w:name="_Toc76630407"/>
      <w:bookmarkStart w:id="2821" w:name="_Toc83742967"/>
      <w:bookmarkStart w:id="2822" w:name="_Toc83887081"/>
      <w:bookmarkStart w:id="2823" w:name="_Toc83887882"/>
      <w:bookmarkStart w:id="2824" w:name="_Toc90588723"/>
      <w:r w:rsidRPr="00DF6DD6">
        <w:t>7.3B.2.4.1</w:t>
      </w:r>
      <w:r w:rsidRPr="00DF6DD6">
        <w:tab/>
      </w:r>
      <w:r w:rsidR="00E30C58" w:rsidRPr="00DF6DD6">
        <w:t>Void</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A68CDF4" w14:textId="77777777" w:rsidR="00AD4876" w:rsidRPr="00DF6DD6" w:rsidRDefault="00AD4876" w:rsidP="00AD4876">
      <w:pPr>
        <w:pStyle w:val="Heading4"/>
        <w:rPr>
          <w:rFonts w:eastAsia="MS Mincho"/>
        </w:rPr>
      </w:pPr>
      <w:bookmarkStart w:id="2825" w:name="_Toc21345622"/>
      <w:bookmarkStart w:id="2826" w:name="_Toc29806471"/>
      <w:bookmarkStart w:id="2827" w:name="_Toc37256004"/>
      <w:bookmarkStart w:id="2828" w:name="_Toc37256345"/>
      <w:bookmarkStart w:id="2829" w:name="_Toc45890179"/>
      <w:bookmarkStart w:id="2830" w:name="_Toc52382004"/>
      <w:bookmarkStart w:id="2831" w:name="_Toc61375103"/>
      <w:bookmarkStart w:id="2832" w:name="_Toc67936456"/>
      <w:bookmarkStart w:id="2833" w:name="_Toc67937329"/>
      <w:bookmarkStart w:id="2834" w:name="_Toc76452565"/>
      <w:bookmarkStart w:id="2835" w:name="_Toc76630408"/>
      <w:bookmarkStart w:id="2836" w:name="_Toc83742968"/>
      <w:bookmarkStart w:id="2837" w:name="_Toc83887082"/>
      <w:bookmarkStart w:id="2838" w:name="_Toc83887883"/>
      <w:bookmarkStart w:id="2839" w:name="_Toc90588724"/>
      <w:r w:rsidRPr="00DF6DD6">
        <w:rPr>
          <w:rFonts w:eastAsia="MS Mincho"/>
        </w:rPr>
        <w:t>7.3B.2.5</w:t>
      </w:r>
      <w:r w:rsidRPr="00DF6DD6">
        <w:rPr>
          <w:rFonts w:eastAsia="MS Mincho"/>
        </w:rPr>
        <w:tab/>
        <w:t>Inter-band EN-DC including both FR1 and FR2</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1B1CA4F" w14:textId="77777777" w:rsidR="00AD4876" w:rsidRPr="00DF6DD6" w:rsidRDefault="00AD4876" w:rsidP="00AD4876">
      <w:pPr>
        <w:pStyle w:val="Heading5"/>
      </w:pPr>
      <w:bookmarkStart w:id="2840" w:name="_Toc21345623"/>
      <w:bookmarkStart w:id="2841" w:name="_Toc29806472"/>
      <w:bookmarkStart w:id="2842" w:name="_Toc37256005"/>
      <w:bookmarkStart w:id="2843" w:name="_Toc37256346"/>
      <w:bookmarkStart w:id="2844" w:name="_Toc45890180"/>
      <w:bookmarkStart w:id="2845" w:name="_Toc52382005"/>
      <w:bookmarkStart w:id="2846" w:name="_Toc61375104"/>
      <w:bookmarkStart w:id="2847" w:name="_Toc67936457"/>
      <w:bookmarkStart w:id="2848" w:name="_Toc67937330"/>
      <w:bookmarkStart w:id="2849" w:name="_Toc76452566"/>
      <w:bookmarkStart w:id="2850" w:name="_Toc76630409"/>
      <w:bookmarkStart w:id="2851" w:name="_Toc83742969"/>
      <w:bookmarkStart w:id="2852" w:name="_Toc83887083"/>
      <w:bookmarkStart w:id="2853" w:name="_Toc83887884"/>
      <w:bookmarkStart w:id="2854" w:name="_Toc90588725"/>
      <w:r w:rsidRPr="00DF6DD6">
        <w:t>7.3B.2.5.1</w:t>
      </w:r>
      <w:r w:rsidRPr="00DF6DD6">
        <w:tab/>
        <w:t>Reference sensitivity exceptions due to UL harmonic interference for EN-DC including both FR1 and FR2</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55" w:name="_Toc21345624"/>
      <w:bookmarkStart w:id="2856" w:name="_Toc29806473"/>
      <w:bookmarkStart w:id="2857" w:name="_Toc37256006"/>
      <w:bookmarkStart w:id="2858" w:name="_Toc37256347"/>
      <w:bookmarkStart w:id="2859" w:name="_Toc45890181"/>
      <w:bookmarkStart w:id="2860" w:name="_Toc52382006"/>
      <w:bookmarkStart w:id="2861" w:name="_Toc61375105"/>
      <w:bookmarkStart w:id="2862" w:name="_Toc67936458"/>
      <w:bookmarkStart w:id="2863" w:name="_Toc67937331"/>
      <w:bookmarkStart w:id="2864" w:name="_Toc76452567"/>
      <w:bookmarkStart w:id="2865" w:name="_Toc76630410"/>
      <w:bookmarkStart w:id="2866" w:name="_Toc83742970"/>
      <w:bookmarkStart w:id="2867" w:name="_Toc83887084"/>
      <w:bookmarkStart w:id="2868" w:name="_Toc83887885"/>
      <w:bookmarkStart w:id="2869"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C752B08" w14:textId="319EF436" w:rsidR="00AF5C93" w:rsidRPr="00DF6DD6" w:rsidRDefault="00AF5C93" w:rsidP="00AF5C93">
      <w:pPr>
        <w:pStyle w:val="Heading4"/>
        <w:rPr>
          <w:rFonts w:eastAsia="MS Mincho"/>
        </w:rPr>
      </w:pPr>
      <w:bookmarkStart w:id="2870" w:name="_Toc21345625"/>
      <w:bookmarkStart w:id="2871" w:name="_Toc29806474"/>
      <w:bookmarkStart w:id="2872" w:name="_Toc37256007"/>
      <w:bookmarkStart w:id="2873" w:name="_Toc37256348"/>
      <w:bookmarkStart w:id="2874" w:name="_Toc45890182"/>
      <w:bookmarkStart w:id="2875" w:name="_Toc52382007"/>
      <w:bookmarkStart w:id="2876" w:name="_Toc61375106"/>
      <w:bookmarkStart w:id="2877" w:name="_Toc67936459"/>
      <w:bookmarkStart w:id="2878" w:name="_Toc67937332"/>
      <w:bookmarkStart w:id="2879" w:name="_Toc76452568"/>
      <w:bookmarkStart w:id="2880" w:name="_Toc76630411"/>
      <w:bookmarkStart w:id="2881" w:name="_Toc83742971"/>
      <w:bookmarkStart w:id="2882" w:name="_Toc83887085"/>
      <w:bookmarkStart w:id="2883" w:name="_Toc83887886"/>
      <w:bookmarkStart w:id="2884" w:name="_Toc90588727"/>
      <w:r w:rsidRPr="00DF6DD6">
        <w:rPr>
          <w:rFonts w:eastAsia="MS Mincho"/>
        </w:rPr>
        <w:t>7.3B.3.0</w:t>
      </w:r>
      <w:r w:rsidRPr="00DF6DD6">
        <w:rPr>
          <w:rFonts w:eastAsia="MS Mincho"/>
        </w:rPr>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88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886" w:name="_Hlk506624606"/>
      <w:r w:rsidRPr="00DF6DD6">
        <w:t>NR operating band combination</w:t>
      </w:r>
      <w:bookmarkEnd w:id="2885"/>
      <w:bookmarkEnd w:id="288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2F26A709"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2E98961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w:t>
      </w:r>
      <w:r w:rsidR="00BF4EC1">
        <w:rPr>
          <w:rFonts w:eastAsia="MS Mincho"/>
        </w:rPr>
        <w:t>TS 38.101-1 [2]</w:t>
      </w:r>
      <w:r w:rsidRPr="00DF6DD6">
        <w:t xml:space="preserve"> and 7.3A, 7.3B in </w:t>
      </w:r>
      <w:r w:rsidR="005B4443">
        <w:t>this specification</w:t>
      </w:r>
      <w:r w:rsidRPr="00DF6DD6">
        <w:t xml:space="preserve">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887" w:name="_Toc21345626"/>
      <w:bookmarkStart w:id="2888" w:name="_Toc29806475"/>
      <w:bookmarkStart w:id="2889" w:name="_Toc37256008"/>
      <w:bookmarkStart w:id="2890" w:name="_Toc37256349"/>
      <w:bookmarkStart w:id="2891" w:name="_Toc45890183"/>
      <w:bookmarkStart w:id="2892" w:name="_Toc52382008"/>
      <w:bookmarkStart w:id="2893" w:name="_Toc61375107"/>
      <w:bookmarkStart w:id="2894" w:name="_Toc67936460"/>
      <w:bookmarkStart w:id="2895" w:name="_Toc67937333"/>
      <w:bookmarkStart w:id="2896" w:name="_Toc76452569"/>
      <w:bookmarkStart w:id="2897" w:name="_Toc76630412"/>
      <w:bookmarkStart w:id="2898" w:name="_Toc83742972"/>
      <w:bookmarkStart w:id="2899" w:name="_Toc83887086"/>
      <w:bookmarkStart w:id="2900" w:name="_Toc83887887"/>
      <w:bookmarkStart w:id="2901" w:name="_Toc90588728"/>
      <w:r w:rsidRPr="00B94CFE">
        <w:rPr>
          <w:rFonts w:eastAsia="MS Mincho"/>
          <w:lang w:val="fr-FR"/>
        </w:rPr>
        <w:t>7.3B.3.1</w:t>
      </w:r>
      <w:r w:rsidRPr="00B94CFE">
        <w:rPr>
          <w:rFonts w:eastAsia="MS Mincho"/>
          <w:lang w:val="fr-FR"/>
        </w:rPr>
        <w:tab/>
        <w:t>Intra-band contiguous EN-DC</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0843B575" w14:textId="77777777" w:rsidR="001310A1" w:rsidRPr="00B94CFE" w:rsidRDefault="001310A1" w:rsidP="001310A1">
      <w:pPr>
        <w:pStyle w:val="Heading4"/>
        <w:rPr>
          <w:rFonts w:eastAsia="MS Mincho"/>
          <w:lang w:val="fr-FR"/>
        </w:rPr>
      </w:pPr>
      <w:bookmarkStart w:id="2902" w:name="_Toc21345627"/>
      <w:bookmarkStart w:id="2903" w:name="_Toc29806476"/>
      <w:bookmarkStart w:id="2904" w:name="_Toc37256009"/>
      <w:bookmarkStart w:id="2905" w:name="_Toc37256350"/>
      <w:bookmarkStart w:id="2906" w:name="_Toc45890184"/>
      <w:bookmarkStart w:id="2907" w:name="_Toc52382009"/>
      <w:bookmarkStart w:id="2908" w:name="_Toc61375108"/>
      <w:bookmarkStart w:id="2909" w:name="_Toc67936461"/>
      <w:bookmarkStart w:id="2910" w:name="_Toc67937334"/>
      <w:bookmarkStart w:id="2911" w:name="_Toc76452570"/>
      <w:bookmarkStart w:id="2912" w:name="_Toc76630413"/>
      <w:bookmarkStart w:id="2913" w:name="_Toc83742973"/>
      <w:bookmarkStart w:id="2914" w:name="_Toc83887087"/>
      <w:bookmarkStart w:id="2915" w:name="_Toc83887888"/>
      <w:bookmarkStart w:id="2916" w:name="_Toc90588729"/>
      <w:r w:rsidRPr="00B94CFE">
        <w:rPr>
          <w:rFonts w:eastAsia="MS Mincho"/>
          <w:lang w:val="fr-FR"/>
        </w:rPr>
        <w:t>7.3B.3.2</w:t>
      </w:r>
      <w:r w:rsidRPr="00B94CFE">
        <w:rPr>
          <w:rFonts w:eastAsia="MS Mincho"/>
          <w:lang w:val="fr-FR"/>
        </w:rPr>
        <w:tab/>
        <w:t>Intra-band non-contiguous EN-DC</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17" w:name="_Toc21345628"/>
      <w:bookmarkStart w:id="2918" w:name="_Toc29806477"/>
      <w:bookmarkStart w:id="2919" w:name="_Toc37256010"/>
      <w:bookmarkStart w:id="2920" w:name="_Toc37256351"/>
      <w:bookmarkStart w:id="2921" w:name="_Toc45890185"/>
      <w:bookmarkStart w:id="2922" w:name="_Toc52382010"/>
      <w:bookmarkStart w:id="2923" w:name="_Toc61375109"/>
      <w:bookmarkStart w:id="2924" w:name="_Toc67936462"/>
      <w:bookmarkStart w:id="2925" w:name="_Toc67937335"/>
      <w:bookmarkStart w:id="2926" w:name="_Toc76452571"/>
      <w:bookmarkStart w:id="2927" w:name="_Toc76630414"/>
      <w:bookmarkStart w:id="2928" w:name="_Toc83742974"/>
      <w:bookmarkStart w:id="2929" w:name="_Toc83887088"/>
      <w:bookmarkStart w:id="2930" w:name="_Toc83887889"/>
      <w:bookmarkStart w:id="2931" w:name="_Toc90588730"/>
      <w:r w:rsidRPr="00DF6DD6">
        <w:rPr>
          <w:rFonts w:eastAsia="MS Mincho"/>
        </w:rPr>
        <w:t>7.3B.3.3</w:t>
      </w:r>
      <w:r w:rsidRPr="00DF6DD6">
        <w:rPr>
          <w:rFonts w:eastAsia="MS Mincho"/>
        </w:rPr>
        <w:tab/>
        <w:t>Inter-band EN-DC within FR1</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7CB94731" w14:textId="77777777" w:rsidR="001310A1" w:rsidRPr="00DF6DD6" w:rsidRDefault="001310A1" w:rsidP="001310A1">
      <w:pPr>
        <w:pStyle w:val="Heading5"/>
      </w:pPr>
      <w:bookmarkStart w:id="2932" w:name="_Toc21345629"/>
      <w:bookmarkStart w:id="2933" w:name="_Toc29806478"/>
      <w:bookmarkStart w:id="2934" w:name="_Toc37256011"/>
      <w:bookmarkStart w:id="2935" w:name="_Toc37256352"/>
      <w:bookmarkStart w:id="2936" w:name="_Toc45890186"/>
      <w:bookmarkStart w:id="2937" w:name="_Toc52382011"/>
      <w:bookmarkStart w:id="2938" w:name="_Toc61375110"/>
      <w:bookmarkStart w:id="2939" w:name="_Toc67936463"/>
      <w:bookmarkStart w:id="2940" w:name="_Toc67937336"/>
      <w:bookmarkStart w:id="2941" w:name="_Toc76452572"/>
      <w:bookmarkStart w:id="2942" w:name="_Toc76630415"/>
      <w:bookmarkStart w:id="2943" w:name="_Toc83742975"/>
      <w:bookmarkStart w:id="2944" w:name="_Toc83887089"/>
      <w:bookmarkStart w:id="2945" w:name="_Toc83887890"/>
      <w:bookmarkStart w:id="2946" w:name="_Toc90588731"/>
      <w:r w:rsidRPr="00DF6DD6">
        <w:t>7.3B.3.3.1</w:t>
      </w:r>
      <w:r w:rsidRPr="00DF6DD6">
        <w:tab/>
        <w:t>ΔR</w:t>
      </w:r>
      <w:r w:rsidRPr="00DF6DD6">
        <w:rPr>
          <w:vertAlign w:val="subscript"/>
        </w:rPr>
        <w:t>IB,c</w:t>
      </w:r>
      <w:r w:rsidRPr="00DF6DD6">
        <w:t xml:space="preserve"> for EN-DC in two bands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47" w:name="_Toc21345630"/>
      <w:bookmarkStart w:id="2948" w:name="_Toc29806479"/>
      <w:bookmarkStart w:id="2949" w:name="_Toc37256012"/>
      <w:bookmarkStart w:id="2950" w:name="_Toc37256353"/>
      <w:bookmarkStart w:id="2951" w:name="_Toc45890187"/>
      <w:bookmarkStart w:id="2952" w:name="_Toc52382012"/>
      <w:bookmarkStart w:id="2953" w:name="_Toc61375111"/>
      <w:bookmarkStart w:id="2954" w:name="_Toc67936464"/>
      <w:bookmarkStart w:id="2955" w:name="_Toc67937337"/>
      <w:bookmarkStart w:id="2956" w:name="_Toc76452573"/>
      <w:bookmarkStart w:id="2957" w:name="_Toc76630416"/>
      <w:bookmarkStart w:id="2958" w:name="_Toc83742976"/>
      <w:bookmarkStart w:id="2959" w:name="_Toc83887090"/>
      <w:bookmarkStart w:id="2960" w:name="_Toc83887891"/>
      <w:bookmarkStart w:id="2961" w:name="_Toc90588732"/>
      <w:r w:rsidRPr="00DF6DD6">
        <w:t>7.3B.3.3.2</w:t>
      </w:r>
      <w:r w:rsidRPr="00DF6DD6">
        <w:tab/>
        <w:t>ΔR</w:t>
      </w:r>
      <w:r w:rsidRPr="00DF6DD6">
        <w:rPr>
          <w:vertAlign w:val="subscript"/>
        </w:rPr>
        <w:t>IB,c</w:t>
      </w:r>
      <w:r w:rsidRPr="00DF6DD6">
        <w:t xml:space="preserve"> for EN-DC three bands</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62" w:name="_Toc21345631"/>
      <w:bookmarkStart w:id="2963" w:name="_Toc29806480"/>
      <w:bookmarkStart w:id="2964" w:name="_Toc37256013"/>
      <w:bookmarkStart w:id="2965" w:name="_Toc37256354"/>
      <w:r w:rsidRPr="00DF6DD6">
        <w:t>7.3B.3.3.3</w:t>
      </w:r>
      <w:r w:rsidRPr="00DF6DD6">
        <w:tab/>
        <w:t>ΔR</w:t>
      </w:r>
      <w:r w:rsidRPr="00DF6DD6">
        <w:rPr>
          <w:vertAlign w:val="subscript"/>
        </w:rPr>
        <w:t>IB,c</w:t>
      </w:r>
      <w:r w:rsidRPr="00DF6DD6">
        <w:t xml:space="preserve"> for EN-DC four bands</w:t>
      </w:r>
      <w:bookmarkEnd w:id="2962"/>
      <w:bookmarkEnd w:id="2963"/>
      <w:bookmarkEnd w:id="2964"/>
      <w:bookmarkEnd w:id="296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66" w:name="_Toc21345632"/>
      <w:bookmarkStart w:id="2967" w:name="_Toc29806481"/>
      <w:bookmarkStart w:id="2968" w:name="_Toc37256014"/>
      <w:bookmarkStart w:id="2969" w:name="_Toc37256355"/>
      <w:bookmarkStart w:id="2970" w:name="_Toc45890188"/>
      <w:bookmarkStart w:id="2971" w:name="_Toc52382013"/>
      <w:bookmarkStart w:id="2972" w:name="_Toc61375112"/>
      <w:bookmarkStart w:id="2973" w:name="_Toc67936465"/>
      <w:bookmarkStart w:id="2974" w:name="_Toc67937338"/>
      <w:bookmarkStart w:id="2975" w:name="_Toc76452574"/>
      <w:bookmarkStart w:id="2976" w:name="_Toc76630417"/>
      <w:bookmarkStart w:id="2977" w:name="_Toc83742977"/>
      <w:bookmarkStart w:id="2978" w:name="_Toc83887091"/>
      <w:bookmarkStart w:id="2979" w:name="_Toc83887892"/>
      <w:bookmarkStart w:id="2980" w:name="_Toc90588733"/>
      <w:r w:rsidRPr="00DF6DD6">
        <w:t>7.3B.3.3.4</w:t>
      </w:r>
      <w:r w:rsidRPr="00DF6DD6">
        <w:tab/>
        <w:t>ΔR</w:t>
      </w:r>
      <w:r w:rsidRPr="00DF6DD6">
        <w:rPr>
          <w:vertAlign w:val="subscript"/>
        </w:rPr>
        <w:t>IB,c</w:t>
      </w:r>
      <w:r w:rsidRPr="00DF6DD6">
        <w:t xml:space="preserve"> for EN-DC five bands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81" w:name="_Toc21345633"/>
      <w:bookmarkStart w:id="2982" w:name="_Toc29806482"/>
      <w:bookmarkStart w:id="2983" w:name="_Toc37256015"/>
      <w:bookmarkStart w:id="2984" w:name="_Toc37256356"/>
      <w:bookmarkStart w:id="2985" w:name="_Toc45890189"/>
      <w:bookmarkStart w:id="2986" w:name="_Toc52382014"/>
      <w:bookmarkStart w:id="2987" w:name="_Toc61375113"/>
      <w:bookmarkStart w:id="2988" w:name="_Toc67936466"/>
      <w:bookmarkStart w:id="2989" w:name="_Toc67937339"/>
      <w:bookmarkStart w:id="2990" w:name="_Toc76452575"/>
      <w:bookmarkStart w:id="2991" w:name="_Toc76630418"/>
      <w:bookmarkStart w:id="2992" w:name="_Toc83742978"/>
      <w:bookmarkStart w:id="2993" w:name="_Toc83887092"/>
      <w:bookmarkStart w:id="2994" w:name="_Toc83887893"/>
      <w:bookmarkStart w:id="2995" w:name="_Toc90588734"/>
      <w:r w:rsidRPr="00DF6DD6">
        <w:t>7.3B.3.3.5</w:t>
      </w:r>
      <w:r w:rsidRPr="00DF6DD6">
        <w:tab/>
        <w:t>ΔR</w:t>
      </w:r>
      <w:r w:rsidRPr="00DF6DD6">
        <w:rPr>
          <w:vertAlign w:val="subscript"/>
        </w:rPr>
        <w:t>IB,c</w:t>
      </w:r>
      <w:r w:rsidRPr="00DF6DD6">
        <w:t xml:space="preserve"> for EN-DC six bands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2996" w:name="_Toc21345634"/>
      <w:bookmarkStart w:id="2997" w:name="_Toc29806483"/>
      <w:bookmarkStart w:id="2998" w:name="_Toc37256016"/>
      <w:bookmarkStart w:id="2999" w:name="_Toc37256357"/>
      <w:bookmarkStart w:id="3000" w:name="_Toc45890190"/>
      <w:bookmarkStart w:id="3001" w:name="_Toc52382015"/>
      <w:bookmarkStart w:id="3002" w:name="_Toc61375114"/>
      <w:bookmarkStart w:id="3003" w:name="_Toc67936467"/>
      <w:bookmarkStart w:id="3004" w:name="_Toc67937340"/>
      <w:bookmarkStart w:id="3005" w:name="_Toc76452576"/>
      <w:bookmarkStart w:id="3006" w:name="_Toc76630419"/>
      <w:bookmarkStart w:id="3007" w:name="_Toc83742979"/>
      <w:bookmarkStart w:id="3008" w:name="_Toc83887093"/>
      <w:bookmarkStart w:id="3009" w:name="_Toc83887894"/>
      <w:bookmarkStart w:id="3010" w:name="_Toc90588735"/>
      <w:r w:rsidRPr="00DF6DD6">
        <w:rPr>
          <w:rFonts w:eastAsia="MS Mincho"/>
        </w:rPr>
        <w:t>7.3B.3.3a</w:t>
      </w:r>
      <w:r w:rsidRPr="00DF6DD6">
        <w:rPr>
          <w:rFonts w:eastAsia="MS Mincho"/>
        </w:rPr>
        <w:tab/>
        <w:t>Inter-band NE-DC within FR1</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11" w:name="_Toc21345635"/>
      <w:bookmarkStart w:id="3012" w:name="_Toc29806484"/>
      <w:bookmarkStart w:id="3013" w:name="_Toc37256017"/>
      <w:bookmarkStart w:id="3014" w:name="_Toc37256358"/>
      <w:bookmarkStart w:id="3015" w:name="_Toc45890191"/>
      <w:bookmarkStart w:id="3016" w:name="_Toc52382016"/>
      <w:bookmarkStart w:id="3017" w:name="_Toc61375115"/>
      <w:bookmarkStart w:id="3018" w:name="_Toc67936468"/>
      <w:bookmarkStart w:id="3019" w:name="_Toc67937341"/>
      <w:bookmarkStart w:id="3020" w:name="_Toc76452577"/>
      <w:bookmarkStart w:id="3021" w:name="_Toc76630420"/>
      <w:bookmarkStart w:id="3022" w:name="_Toc83742980"/>
      <w:bookmarkStart w:id="3023" w:name="_Toc83887094"/>
      <w:bookmarkStart w:id="3024" w:name="_Toc83887895"/>
      <w:bookmarkStart w:id="3025" w:name="_Toc90588736"/>
      <w:r w:rsidRPr="00DF6DD6">
        <w:rPr>
          <w:rFonts w:eastAsia="MS Mincho"/>
        </w:rPr>
        <w:t>7.3B.3.4</w:t>
      </w:r>
      <w:r w:rsidRPr="00DF6DD6">
        <w:rPr>
          <w:rFonts w:eastAsia="MS Mincho"/>
        </w:rPr>
        <w:tab/>
        <w:t>Inter-band EN-DC including FR2</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101EEE2B" w14:textId="5F1F2B06" w:rsidR="001310A1" w:rsidRPr="00DF6DD6" w:rsidRDefault="001310A1" w:rsidP="001310A1">
      <w:pPr>
        <w:pStyle w:val="Heading5"/>
      </w:pPr>
      <w:bookmarkStart w:id="3026" w:name="_Toc21345636"/>
      <w:bookmarkStart w:id="3027" w:name="_Toc29806485"/>
      <w:bookmarkStart w:id="3028" w:name="_Toc37256018"/>
      <w:bookmarkStart w:id="3029" w:name="_Toc37256359"/>
      <w:bookmarkStart w:id="3030" w:name="_Toc45890192"/>
      <w:bookmarkStart w:id="3031" w:name="_Toc52382017"/>
      <w:bookmarkStart w:id="3032" w:name="_Toc61375116"/>
      <w:bookmarkStart w:id="3033" w:name="_Toc67936469"/>
      <w:bookmarkStart w:id="3034" w:name="_Toc67937342"/>
      <w:bookmarkStart w:id="3035" w:name="_Toc76452578"/>
      <w:bookmarkStart w:id="3036" w:name="_Toc76630421"/>
      <w:bookmarkStart w:id="3037" w:name="_Toc83742981"/>
      <w:bookmarkStart w:id="3038" w:name="_Toc83887095"/>
      <w:bookmarkStart w:id="3039" w:name="_Toc83887896"/>
      <w:bookmarkStart w:id="3040" w:name="_Toc90588737"/>
      <w:r w:rsidRPr="00DF6DD6">
        <w:t>7.3B.3.4.1</w:t>
      </w:r>
      <w:r w:rsidRPr="00DF6DD6">
        <w:tab/>
        <w:t>ΔR</w:t>
      </w:r>
      <w:r w:rsidRPr="00DF6DD6">
        <w:rPr>
          <w:vertAlign w:val="subscript"/>
        </w:rPr>
        <w:t>IB,c</w:t>
      </w:r>
      <w:r w:rsidRPr="00DF6DD6">
        <w:t xml:space="preserve"> for EN-DC in two bands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41" w:name="_Toc21345637"/>
      <w:bookmarkStart w:id="3042" w:name="_Toc29806486"/>
      <w:bookmarkStart w:id="3043" w:name="_Toc37256019"/>
      <w:bookmarkStart w:id="3044" w:name="_Toc37256360"/>
      <w:bookmarkStart w:id="3045" w:name="_Toc45890193"/>
      <w:bookmarkStart w:id="3046" w:name="_Toc52382018"/>
      <w:bookmarkStart w:id="3047" w:name="_Toc61375117"/>
      <w:bookmarkStart w:id="3048" w:name="_Toc67936470"/>
      <w:bookmarkStart w:id="3049" w:name="_Toc67937343"/>
      <w:bookmarkStart w:id="3050" w:name="_Toc76452579"/>
      <w:bookmarkStart w:id="3051" w:name="_Toc76630422"/>
      <w:bookmarkStart w:id="3052" w:name="_Toc83742982"/>
      <w:bookmarkStart w:id="3053" w:name="_Toc83887096"/>
      <w:bookmarkStart w:id="3054" w:name="_Toc83887897"/>
      <w:bookmarkStart w:id="3055" w:name="_Toc90588738"/>
      <w:bookmarkStart w:id="3056" w:name="_Hlk530405040"/>
      <w:r w:rsidRPr="00DF6DD6">
        <w:t>7.3B.3.4.2</w:t>
      </w:r>
      <w:r w:rsidRPr="00DF6DD6">
        <w:tab/>
        <w:t>ΔR</w:t>
      </w:r>
      <w:r w:rsidRPr="00DF6DD6">
        <w:rPr>
          <w:vertAlign w:val="subscript"/>
        </w:rPr>
        <w:t>IB,c</w:t>
      </w:r>
      <w:r w:rsidRPr="00DF6DD6">
        <w:t xml:space="preserve"> for EN-DC three bands</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56"/>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57" w:name="_Toc21345638"/>
      <w:bookmarkStart w:id="3058" w:name="_Toc29806487"/>
      <w:bookmarkStart w:id="3059" w:name="_Toc37256020"/>
      <w:bookmarkStart w:id="3060" w:name="_Toc37256361"/>
      <w:bookmarkStart w:id="3061" w:name="_Toc45890194"/>
      <w:bookmarkStart w:id="3062" w:name="_Toc52382019"/>
      <w:bookmarkStart w:id="3063" w:name="_Toc61375118"/>
      <w:bookmarkStart w:id="3064" w:name="_Toc67936471"/>
      <w:bookmarkStart w:id="3065" w:name="_Toc67937344"/>
      <w:bookmarkStart w:id="3066" w:name="_Toc76452580"/>
      <w:bookmarkStart w:id="3067" w:name="_Toc76630423"/>
      <w:bookmarkStart w:id="3068" w:name="_Toc83742983"/>
      <w:bookmarkStart w:id="3069" w:name="_Toc83887097"/>
      <w:bookmarkStart w:id="3070" w:name="_Toc83887898"/>
      <w:bookmarkStart w:id="3071" w:name="_Toc90588739"/>
      <w:bookmarkStart w:id="3072" w:name="_Hlk507657791"/>
      <w:r w:rsidRPr="00DF6DD6">
        <w:t>7.3B.3.4.3</w:t>
      </w:r>
      <w:r w:rsidRPr="00DF6DD6">
        <w:tab/>
        <w:t>ΔR</w:t>
      </w:r>
      <w:r w:rsidRPr="00DF6DD6">
        <w:rPr>
          <w:vertAlign w:val="subscript"/>
        </w:rPr>
        <w:t xml:space="preserve">IB,c </w:t>
      </w:r>
      <w:r w:rsidRPr="00DF6DD6">
        <w:t>for EN-DC four bands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73" w:name="_Toc21345639"/>
      <w:bookmarkStart w:id="3074" w:name="_Toc29806488"/>
      <w:bookmarkStart w:id="3075" w:name="_Toc37256021"/>
      <w:bookmarkStart w:id="3076" w:name="_Toc37256362"/>
      <w:bookmarkStart w:id="3077" w:name="_Toc45890195"/>
      <w:bookmarkStart w:id="3078" w:name="_Toc52382020"/>
      <w:bookmarkStart w:id="3079" w:name="_Toc61375119"/>
      <w:bookmarkStart w:id="3080" w:name="_Toc67936472"/>
      <w:bookmarkStart w:id="3081" w:name="_Toc67937345"/>
      <w:bookmarkStart w:id="3082" w:name="_Toc76452581"/>
      <w:bookmarkStart w:id="3083" w:name="_Toc76630424"/>
      <w:bookmarkStart w:id="3084" w:name="_Toc83742984"/>
      <w:bookmarkStart w:id="3085" w:name="_Toc83887098"/>
      <w:bookmarkStart w:id="3086" w:name="_Toc83887899"/>
      <w:bookmarkStart w:id="3087" w:name="_Toc90588740"/>
      <w:bookmarkEnd w:id="3072"/>
      <w:r w:rsidRPr="00DF6DD6">
        <w:t>7.3B.3.4.4</w:t>
      </w:r>
      <w:r w:rsidRPr="00DF6DD6">
        <w:tab/>
        <w:t>ΔR</w:t>
      </w:r>
      <w:r w:rsidRPr="00DF6DD6">
        <w:rPr>
          <w:vertAlign w:val="subscript"/>
        </w:rPr>
        <w:t xml:space="preserve">IB,c </w:t>
      </w:r>
      <w:r w:rsidRPr="00DF6DD6">
        <w:t>for EN-DC five bands</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088" w:name="_Toc21345640"/>
      <w:bookmarkStart w:id="3089" w:name="_Toc29806489"/>
      <w:bookmarkStart w:id="3090" w:name="_Toc37256022"/>
      <w:bookmarkStart w:id="3091" w:name="_Toc37256363"/>
      <w:bookmarkStart w:id="3092" w:name="_Toc45890196"/>
      <w:bookmarkStart w:id="3093" w:name="_Toc52382021"/>
      <w:bookmarkStart w:id="3094" w:name="_Toc61375120"/>
      <w:bookmarkStart w:id="3095" w:name="_Toc67936473"/>
      <w:bookmarkStart w:id="3096" w:name="_Toc67937346"/>
      <w:bookmarkStart w:id="3097" w:name="_Toc76452582"/>
      <w:bookmarkStart w:id="3098" w:name="_Toc76630425"/>
      <w:bookmarkStart w:id="3099" w:name="_Toc83742985"/>
      <w:bookmarkStart w:id="3100" w:name="_Toc83887099"/>
      <w:bookmarkStart w:id="3101" w:name="_Toc83887900"/>
      <w:bookmarkStart w:id="3102" w:name="_Toc90588741"/>
      <w:r w:rsidRPr="00DF6DD6">
        <w:t>7.3B.3.4.5</w:t>
      </w:r>
      <w:r w:rsidRPr="00DF6DD6">
        <w:tab/>
      </w:r>
      <w:r w:rsidR="00BE0E92" w:rsidRPr="00DF6DD6">
        <w:t>Void</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6D36CCE3" w14:textId="77777777" w:rsidR="00AD4876" w:rsidRPr="00DF6DD6" w:rsidRDefault="00AD4876" w:rsidP="00AD4876">
      <w:pPr>
        <w:pStyle w:val="Heading4"/>
        <w:rPr>
          <w:rFonts w:eastAsia="MS Mincho"/>
        </w:rPr>
      </w:pPr>
      <w:bookmarkStart w:id="3103" w:name="_Toc21345641"/>
      <w:bookmarkStart w:id="3104" w:name="_Toc29806490"/>
      <w:bookmarkStart w:id="3105" w:name="_Toc37256023"/>
      <w:bookmarkStart w:id="3106" w:name="_Toc37256364"/>
      <w:bookmarkStart w:id="3107" w:name="_Toc45890197"/>
      <w:bookmarkStart w:id="3108" w:name="_Toc52382022"/>
      <w:bookmarkStart w:id="3109" w:name="_Toc61375121"/>
      <w:bookmarkStart w:id="3110" w:name="_Toc67936474"/>
      <w:bookmarkStart w:id="3111" w:name="_Toc67937347"/>
      <w:bookmarkStart w:id="3112" w:name="_Toc76452583"/>
      <w:bookmarkStart w:id="3113" w:name="_Toc76630426"/>
      <w:bookmarkStart w:id="3114" w:name="_Toc83742986"/>
      <w:bookmarkStart w:id="3115" w:name="_Toc83887100"/>
      <w:bookmarkStart w:id="3116" w:name="_Toc83887901"/>
      <w:bookmarkStart w:id="3117" w:name="_Toc90588742"/>
      <w:r w:rsidRPr="00DF6DD6">
        <w:rPr>
          <w:rFonts w:eastAsia="MS Mincho"/>
        </w:rPr>
        <w:t>7.3B.3.5</w:t>
      </w:r>
      <w:r w:rsidRPr="00DF6DD6">
        <w:rPr>
          <w:rFonts w:eastAsia="MS Mincho"/>
        </w:rPr>
        <w:tab/>
        <w:t>Inter-band EN-DC including both FR1 and FR2</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6A5F1188" w14:textId="09BD2208" w:rsidR="00AD4876" w:rsidRPr="00DF6DD6" w:rsidRDefault="00AD4876" w:rsidP="00AD4876">
      <w:pPr>
        <w:pStyle w:val="Heading5"/>
      </w:pPr>
      <w:bookmarkStart w:id="3118" w:name="_Toc21345642"/>
      <w:bookmarkStart w:id="3119" w:name="_Toc29806491"/>
      <w:bookmarkStart w:id="3120" w:name="_Toc37256024"/>
      <w:bookmarkStart w:id="3121" w:name="_Toc37256365"/>
      <w:bookmarkStart w:id="3122" w:name="_Toc45890198"/>
      <w:bookmarkStart w:id="3123" w:name="_Toc52382023"/>
      <w:bookmarkStart w:id="3124" w:name="_Toc61375122"/>
      <w:bookmarkStart w:id="3125" w:name="_Toc67936475"/>
      <w:bookmarkStart w:id="3126" w:name="_Toc67937348"/>
      <w:bookmarkStart w:id="3127" w:name="_Toc76452584"/>
      <w:bookmarkStart w:id="3128" w:name="_Toc76630427"/>
      <w:bookmarkStart w:id="3129" w:name="_Toc83742987"/>
      <w:bookmarkStart w:id="3130" w:name="_Toc83887101"/>
      <w:bookmarkStart w:id="3131" w:name="_Toc83887902"/>
      <w:bookmarkStart w:id="3132" w:name="_Toc90588743"/>
      <w:r w:rsidRPr="00DF6DD6">
        <w:t>7.3B.3.5.2</w:t>
      </w:r>
      <w:r w:rsidRPr="00DF6DD6">
        <w:tab/>
        <w:t>ΔR</w:t>
      </w:r>
      <w:r w:rsidRPr="00DF6DD6">
        <w:rPr>
          <w:vertAlign w:val="subscript"/>
        </w:rPr>
        <w:t>IB,c</w:t>
      </w:r>
      <w:r w:rsidRPr="00DF6DD6">
        <w:t xml:space="preserve"> for EN-DC three bands</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33" w:name="_Toc21345643"/>
      <w:bookmarkStart w:id="3134" w:name="_Toc29806492"/>
      <w:bookmarkStart w:id="3135" w:name="_Toc37256025"/>
      <w:bookmarkStart w:id="3136" w:name="_Toc37256366"/>
      <w:bookmarkStart w:id="3137" w:name="_Toc45890199"/>
      <w:bookmarkStart w:id="3138" w:name="_Toc52382024"/>
      <w:bookmarkStart w:id="3139" w:name="_Toc61375123"/>
      <w:bookmarkStart w:id="3140" w:name="_Toc67936476"/>
      <w:bookmarkStart w:id="3141" w:name="_Toc67937349"/>
      <w:bookmarkStart w:id="3142" w:name="_Toc76452585"/>
      <w:bookmarkStart w:id="3143" w:name="_Toc76630428"/>
      <w:bookmarkStart w:id="3144" w:name="_Toc83742988"/>
      <w:bookmarkStart w:id="3145" w:name="_Toc83887102"/>
      <w:bookmarkStart w:id="3146" w:name="_Toc83887903"/>
      <w:bookmarkStart w:id="3147"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48" w:name="_Toc21345644"/>
      <w:bookmarkStart w:id="3149" w:name="_Toc29806493"/>
      <w:bookmarkStart w:id="3150" w:name="_Toc37256026"/>
      <w:bookmarkStart w:id="3151" w:name="_Toc37256367"/>
      <w:bookmarkStart w:id="3152" w:name="_Toc45890200"/>
      <w:bookmarkStart w:id="3153" w:name="_Toc52382025"/>
      <w:bookmarkStart w:id="3154" w:name="_Toc61375124"/>
      <w:bookmarkStart w:id="3155" w:name="_Toc67936477"/>
      <w:bookmarkStart w:id="3156" w:name="_Toc67937350"/>
      <w:bookmarkStart w:id="3157" w:name="_Toc76452586"/>
      <w:bookmarkStart w:id="3158" w:name="_Toc76630429"/>
      <w:bookmarkStart w:id="3159" w:name="_Toc83742989"/>
      <w:bookmarkStart w:id="3160" w:name="_Toc83887103"/>
      <w:bookmarkStart w:id="3161" w:name="_Toc83887904"/>
      <w:bookmarkStart w:id="3162"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63" w:name="_Toc21345645"/>
      <w:bookmarkStart w:id="3164" w:name="_Toc29806494"/>
      <w:bookmarkStart w:id="3165" w:name="_Toc37256027"/>
      <w:bookmarkStart w:id="3166" w:name="_Toc37256368"/>
      <w:bookmarkStart w:id="3167" w:name="_Toc45890201"/>
      <w:bookmarkStart w:id="3168" w:name="_Toc52382026"/>
      <w:bookmarkStart w:id="3169" w:name="_Toc61375125"/>
      <w:bookmarkStart w:id="3170" w:name="_Toc67936478"/>
      <w:bookmarkStart w:id="3171" w:name="_Toc67937351"/>
      <w:bookmarkStart w:id="3172" w:name="_Toc76452587"/>
      <w:bookmarkStart w:id="3173" w:name="_Toc76630430"/>
      <w:bookmarkStart w:id="3174" w:name="_Toc83742990"/>
      <w:bookmarkStart w:id="3175" w:name="_Toc83887104"/>
      <w:bookmarkStart w:id="3176" w:name="_Toc83887905"/>
      <w:bookmarkStart w:id="3177"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78" w:name="_Toc21345646"/>
      <w:bookmarkStart w:id="3179" w:name="_Toc29806495"/>
      <w:bookmarkStart w:id="3180" w:name="_Toc37256028"/>
      <w:bookmarkStart w:id="3181" w:name="_Toc37256369"/>
      <w:bookmarkStart w:id="3182" w:name="_Toc45890202"/>
      <w:bookmarkStart w:id="3183" w:name="_Toc52382027"/>
      <w:bookmarkStart w:id="3184" w:name="_Toc61375126"/>
      <w:bookmarkStart w:id="3185" w:name="_Toc67936479"/>
      <w:bookmarkStart w:id="3186" w:name="_Toc67937352"/>
      <w:bookmarkStart w:id="3187" w:name="_Toc76452588"/>
      <w:bookmarkStart w:id="3188" w:name="_Toc76630431"/>
      <w:bookmarkStart w:id="3189" w:name="_Toc83742991"/>
      <w:bookmarkStart w:id="3190" w:name="_Toc83887105"/>
      <w:bookmarkStart w:id="3191" w:name="_Toc83887906"/>
      <w:bookmarkStart w:id="3192" w:name="_Toc90588747"/>
      <w:r w:rsidRPr="00DF6DD6">
        <w:t>7.4</w:t>
      </w:r>
      <w:r w:rsidRPr="00DF6DD6">
        <w:tab/>
      </w:r>
      <w:r w:rsidR="0093614D" w:rsidRPr="00DF6DD6">
        <w:t>Void</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6EAE452" w14:textId="77777777" w:rsidR="002E27E9" w:rsidRPr="00DF6DD6" w:rsidRDefault="002E27E9" w:rsidP="00EA1C6C">
      <w:pPr>
        <w:pStyle w:val="Heading2"/>
      </w:pPr>
      <w:bookmarkStart w:id="3193" w:name="_Toc21345647"/>
      <w:bookmarkStart w:id="3194" w:name="_Toc29806496"/>
      <w:bookmarkStart w:id="3195" w:name="_Toc37256029"/>
      <w:bookmarkStart w:id="3196" w:name="_Toc37256370"/>
      <w:bookmarkStart w:id="3197" w:name="_Toc45890203"/>
      <w:bookmarkStart w:id="3198" w:name="_Toc52382028"/>
      <w:bookmarkStart w:id="3199" w:name="_Toc61375127"/>
      <w:bookmarkStart w:id="3200" w:name="_Toc67936480"/>
      <w:bookmarkStart w:id="3201" w:name="_Toc67937353"/>
      <w:bookmarkStart w:id="3202" w:name="_Toc76452589"/>
      <w:bookmarkStart w:id="3203" w:name="_Toc76630432"/>
      <w:bookmarkStart w:id="3204" w:name="_Toc83742992"/>
      <w:bookmarkStart w:id="3205" w:name="_Toc83887106"/>
      <w:bookmarkStart w:id="3206" w:name="_Toc83887907"/>
      <w:bookmarkStart w:id="3207" w:name="_Toc90588748"/>
      <w:r w:rsidRPr="00DF6DD6">
        <w:t>7.4A</w:t>
      </w:r>
      <w:r w:rsidRPr="00DF6DD6">
        <w:tab/>
        <w:t>Maximum input level for CA</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08" w:name="_Toc21345648"/>
      <w:bookmarkStart w:id="3209" w:name="_Toc29806497"/>
      <w:bookmarkStart w:id="3210" w:name="_Toc37256030"/>
      <w:bookmarkStart w:id="3211" w:name="_Toc37256371"/>
      <w:bookmarkStart w:id="3212" w:name="_Toc45890204"/>
      <w:bookmarkStart w:id="3213" w:name="_Toc52382029"/>
      <w:bookmarkStart w:id="3214" w:name="_Toc61375128"/>
      <w:bookmarkStart w:id="3215" w:name="_Toc67936481"/>
      <w:bookmarkStart w:id="3216" w:name="_Toc67937354"/>
      <w:bookmarkStart w:id="3217" w:name="_Toc76452590"/>
      <w:bookmarkStart w:id="3218" w:name="_Toc76630433"/>
      <w:bookmarkStart w:id="3219" w:name="_Toc83742993"/>
      <w:bookmarkStart w:id="3220" w:name="_Toc83887107"/>
      <w:bookmarkStart w:id="3221" w:name="_Toc83887908"/>
      <w:bookmarkStart w:id="3222" w:name="_Toc90588749"/>
      <w:r w:rsidRPr="00DF6DD6">
        <w:t>7.4B</w:t>
      </w:r>
      <w:r w:rsidRPr="00DF6DD6">
        <w:tab/>
        <w:t>Maximum input level for DC in FR1</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2581E91" w14:textId="77777777" w:rsidR="008E4276" w:rsidRPr="00DF6DD6" w:rsidRDefault="008E4276" w:rsidP="00F27CE0">
      <w:pPr>
        <w:pStyle w:val="Heading3"/>
      </w:pPr>
      <w:bookmarkStart w:id="3223" w:name="_Toc21345649"/>
      <w:bookmarkStart w:id="3224" w:name="_Toc29806498"/>
      <w:bookmarkStart w:id="3225" w:name="_Toc37256031"/>
      <w:bookmarkStart w:id="3226" w:name="_Toc37256372"/>
      <w:bookmarkStart w:id="3227" w:name="_Toc45890205"/>
      <w:bookmarkStart w:id="3228" w:name="_Toc52382030"/>
      <w:bookmarkStart w:id="3229" w:name="_Toc61375129"/>
      <w:bookmarkStart w:id="3230" w:name="_Toc67936482"/>
      <w:bookmarkStart w:id="3231" w:name="_Toc67937355"/>
      <w:bookmarkStart w:id="3232" w:name="_Toc76452591"/>
      <w:bookmarkStart w:id="3233" w:name="_Toc76630434"/>
      <w:bookmarkStart w:id="3234" w:name="_Toc83742994"/>
      <w:bookmarkStart w:id="3235" w:name="_Toc83887108"/>
      <w:bookmarkStart w:id="3236" w:name="_Toc83887909"/>
      <w:bookmarkStart w:id="3237" w:name="_Toc90588750"/>
      <w:r w:rsidRPr="00DF6DD6">
        <w:t>7.4B.1</w:t>
      </w:r>
      <w:r w:rsidRPr="00DF6DD6">
        <w:tab/>
        <w:t>Intra-band contiguous EN-DC in FR1</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1D74BB">
            <w:pPr>
              <w:pStyle w:val="TAH"/>
              <w:rPr>
                <w:lang w:val="en-US"/>
              </w:rPr>
            </w:pPr>
            <w:r w:rsidRPr="00DF6DD6">
              <w:rPr>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1D74BB">
            <w:pPr>
              <w:pStyle w:val="TAH"/>
              <w:rPr>
                <w:lang w:val="en-US"/>
              </w:rPr>
            </w:pPr>
            <w:r w:rsidRPr="00DF6DD6">
              <w:rPr>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38" w:name="_Toc21345650"/>
      <w:bookmarkStart w:id="3239" w:name="_Toc29806499"/>
      <w:bookmarkStart w:id="3240" w:name="_Toc37256032"/>
      <w:bookmarkStart w:id="3241" w:name="_Toc37256373"/>
      <w:bookmarkStart w:id="3242" w:name="_Toc45890206"/>
      <w:bookmarkStart w:id="3243" w:name="_Toc52382031"/>
      <w:bookmarkStart w:id="3244" w:name="_Toc61375130"/>
      <w:bookmarkStart w:id="3245" w:name="_Toc67936483"/>
      <w:bookmarkStart w:id="3246" w:name="_Toc67937356"/>
      <w:bookmarkStart w:id="3247" w:name="_Toc76452592"/>
      <w:bookmarkStart w:id="3248" w:name="_Toc76630435"/>
      <w:bookmarkStart w:id="3249" w:name="_Toc83742995"/>
      <w:bookmarkStart w:id="3250" w:name="_Toc83887109"/>
      <w:bookmarkStart w:id="3251" w:name="_Toc83887910"/>
      <w:bookmarkStart w:id="3252" w:name="_Toc90588751"/>
      <w:r w:rsidRPr="00DF6DD6">
        <w:t>7.4B.2</w:t>
      </w:r>
      <w:r w:rsidRPr="00DF6DD6">
        <w:tab/>
        <w:t>Intra-band non-contiguous EN-DC in FR1</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53" w:name="_Toc21345651"/>
      <w:bookmarkStart w:id="3254" w:name="_Toc29806500"/>
      <w:bookmarkStart w:id="3255" w:name="_Toc37256033"/>
      <w:bookmarkStart w:id="3256" w:name="_Toc37256374"/>
      <w:bookmarkStart w:id="3257" w:name="_Toc45890207"/>
      <w:bookmarkStart w:id="3258" w:name="_Toc52382032"/>
      <w:bookmarkStart w:id="3259" w:name="_Toc61375131"/>
      <w:bookmarkStart w:id="3260" w:name="_Toc67936484"/>
      <w:bookmarkStart w:id="3261" w:name="_Toc67937357"/>
      <w:bookmarkStart w:id="3262" w:name="_Toc76452593"/>
      <w:bookmarkStart w:id="3263" w:name="_Toc76630436"/>
      <w:bookmarkStart w:id="3264" w:name="_Toc83742996"/>
      <w:bookmarkStart w:id="3265" w:name="_Toc83887110"/>
      <w:bookmarkStart w:id="3266" w:name="_Toc83887911"/>
      <w:bookmarkStart w:id="3267"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68" w:name="_Toc21345652"/>
      <w:bookmarkStart w:id="3269" w:name="_Toc29806501"/>
      <w:bookmarkStart w:id="3270" w:name="_Toc37256034"/>
      <w:bookmarkStart w:id="3271" w:name="_Toc37256375"/>
      <w:bookmarkStart w:id="3272" w:name="_Toc45890208"/>
      <w:bookmarkStart w:id="3273" w:name="_Toc52382033"/>
      <w:bookmarkStart w:id="3274" w:name="_Toc61375132"/>
      <w:bookmarkStart w:id="3275" w:name="_Toc67936485"/>
      <w:bookmarkStart w:id="3276" w:name="_Toc67937358"/>
      <w:bookmarkStart w:id="3277" w:name="_Toc76452594"/>
      <w:bookmarkStart w:id="3278" w:name="_Toc76630437"/>
      <w:bookmarkStart w:id="3279" w:name="_Toc83742997"/>
      <w:bookmarkStart w:id="3280" w:name="_Toc83887111"/>
      <w:bookmarkStart w:id="3281" w:name="_Toc83887912"/>
      <w:bookmarkStart w:id="3282" w:name="_Toc90588753"/>
      <w:r w:rsidRPr="00DF6DD6">
        <w:t>7.5</w:t>
      </w:r>
      <w:r w:rsidRPr="00DF6DD6">
        <w:tab/>
      </w:r>
      <w:r w:rsidR="0093614D" w:rsidRPr="00DF6DD6">
        <w:t>Void</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541D9212" w14:textId="77777777" w:rsidR="00997109" w:rsidRPr="00DF6DD6" w:rsidRDefault="00997109" w:rsidP="00EA1C6C">
      <w:pPr>
        <w:pStyle w:val="Heading2"/>
      </w:pPr>
      <w:bookmarkStart w:id="3283" w:name="_Toc21345653"/>
      <w:bookmarkStart w:id="3284" w:name="_Toc29806502"/>
      <w:bookmarkStart w:id="3285" w:name="_Toc37256035"/>
      <w:bookmarkStart w:id="3286" w:name="_Toc37256376"/>
      <w:bookmarkStart w:id="3287" w:name="_Toc45890209"/>
      <w:bookmarkStart w:id="3288" w:name="_Toc52382034"/>
      <w:bookmarkStart w:id="3289" w:name="_Toc61375133"/>
      <w:bookmarkStart w:id="3290" w:name="_Toc67936486"/>
      <w:bookmarkStart w:id="3291" w:name="_Toc67937359"/>
      <w:bookmarkStart w:id="3292" w:name="_Toc76452595"/>
      <w:bookmarkStart w:id="3293" w:name="_Toc76630438"/>
      <w:bookmarkStart w:id="3294" w:name="_Toc83742998"/>
      <w:bookmarkStart w:id="3295" w:name="_Toc83887112"/>
      <w:bookmarkStart w:id="3296" w:name="_Toc83887913"/>
      <w:bookmarkStart w:id="3297" w:name="_Toc90588754"/>
      <w:r w:rsidRPr="00DF6DD6">
        <w:t>7.5A</w:t>
      </w:r>
      <w:r w:rsidRPr="00DF6DD6">
        <w:tab/>
        <w:t>Adjacent channel selectivity for CA</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298" w:name="_Toc21345654"/>
      <w:bookmarkStart w:id="3299" w:name="_Toc29806503"/>
      <w:bookmarkStart w:id="3300" w:name="_Toc37256036"/>
      <w:bookmarkStart w:id="3301" w:name="_Toc37256377"/>
      <w:bookmarkStart w:id="3302" w:name="_Toc45890210"/>
      <w:bookmarkStart w:id="3303" w:name="_Toc52382035"/>
      <w:bookmarkStart w:id="3304" w:name="_Toc61375134"/>
      <w:bookmarkStart w:id="3305" w:name="_Toc67936487"/>
      <w:bookmarkStart w:id="3306" w:name="_Toc67937360"/>
      <w:bookmarkStart w:id="3307" w:name="_Toc76452596"/>
      <w:bookmarkStart w:id="3308" w:name="_Toc76630439"/>
      <w:bookmarkStart w:id="3309" w:name="_Toc83742999"/>
      <w:bookmarkStart w:id="3310" w:name="_Toc83887113"/>
      <w:bookmarkStart w:id="3311" w:name="_Toc83887914"/>
      <w:bookmarkStart w:id="3312" w:name="_Toc90588755"/>
      <w:r w:rsidRPr="00DF6DD6">
        <w:t>7.5B</w:t>
      </w:r>
      <w:r w:rsidRPr="00DF6DD6">
        <w:tab/>
        <w:t>Adjacent channel selectivity for DC in FR1</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61EDB1C2" w14:textId="77777777" w:rsidR="008E4276" w:rsidRPr="00DF6DD6" w:rsidRDefault="008E4276" w:rsidP="00F27CE0">
      <w:pPr>
        <w:pStyle w:val="Heading3"/>
      </w:pPr>
      <w:bookmarkStart w:id="3313" w:name="_Toc21345655"/>
      <w:bookmarkStart w:id="3314" w:name="_Toc29806504"/>
      <w:bookmarkStart w:id="3315" w:name="_Toc37256037"/>
      <w:bookmarkStart w:id="3316" w:name="_Toc37256378"/>
      <w:bookmarkStart w:id="3317" w:name="_Toc45890211"/>
      <w:bookmarkStart w:id="3318" w:name="_Toc52382036"/>
      <w:bookmarkStart w:id="3319" w:name="_Toc61375135"/>
      <w:bookmarkStart w:id="3320" w:name="_Toc67936488"/>
      <w:bookmarkStart w:id="3321" w:name="_Toc67937361"/>
      <w:bookmarkStart w:id="3322" w:name="_Toc76452597"/>
      <w:bookmarkStart w:id="3323" w:name="_Toc76630440"/>
      <w:bookmarkStart w:id="3324" w:name="_Toc83743000"/>
      <w:bookmarkStart w:id="3325" w:name="_Toc83887114"/>
      <w:bookmarkStart w:id="3326" w:name="_Toc83887915"/>
      <w:bookmarkStart w:id="3327" w:name="_Toc90588756"/>
      <w:r w:rsidRPr="00DF6DD6">
        <w:t>7.5B.1</w:t>
      </w:r>
      <w:r w:rsidRPr="00DF6DD6">
        <w:tab/>
        <w:t>Intra-band contiguous EN-DC in FR1</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1D74BB">
      <w:pPr>
        <w:pStyle w:val="TH"/>
      </w:pPr>
      <w:r w:rsidRPr="00DF6DD6">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1D74BB">
            <w:pPr>
              <w:pStyle w:val="TAH"/>
              <w:rPr>
                <w:lang w:val="en-US"/>
              </w:rPr>
            </w:pPr>
            <w:r w:rsidRPr="00DF6DD6">
              <w:rPr>
                <w:lang w:val="en-US"/>
              </w:rPr>
              <w:t>EN-DC Aggregated Bandwidth, MHz</w:t>
            </w:r>
          </w:p>
        </w:tc>
        <w:tc>
          <w:tcPr>
            <w:tcW w:w="1111" w:type="dxa"/>
            <w:shd w:val="clear" w:color="auto" w:fill="auto"/>
            <w:vAlign w:val="center"/>
          </w:tcPr>
          <w:p w14:paraId="57EFF1AB" w14:textId="77777777" w:rsidR="003E01CB" w:rsidRPr="00DF6DD6" w:rsidRDefault="003E01CB" w:rsidP="001D74BB">
            <w:pPr>
              <w:pStyle w:val="TAC"/>
              <w:rPr>
                <w:lang w:val="en-US"/>
              </w:rPr>
            </w:pPr>
            <w:r w:rsidRPr="00DF6DD6">
              <w:rPr>
                <w:lang w:val="en-US"/>
              </w:rPr>
              <w:t>&lt;=100</w:t>
            </w:r>
          </w:p>
        </w:tc>
        <w:tc>
          <w:tcPr>
            <w:tcW w:w="1170" w:type="dxa"/>
          </w:tcPr>
          <w:p w14:paraId="2B17174C" w14:textId="77777777" w:rsidR="003E01CB" w:rsidRPr="00DF6DD6" w:rsidRDefault="003E01CB" w:rsidP="001D74BB">
            <w:pPr>
              <w:pStyle w:val="TAC"/>
              <w:rPr>
                <w:lang w:val="en-US"/>
              </w:rPr>
            </w:pPr>
            <w:r w:rsidRPr="00DF6DD6">
              <w:rPr>
                <w:lang w:val="en-US"/>
              </w:rPr>
              <w:t>&gt;100, &lt;=120</w:t>
            </w:r>
          </w:p>
        </w:tc>
        <w:tc>
          <w:tcPr>
            <w:tcW w:w="1170" w:type="dxa"/>
          </w:tcPr>
          <w:p w14:paraId="2FE580D9" w14:textId="77777777" w:rsidR="003E01CB" w:rsidRPr="00DF6DD6" w:rsidRDefault="003E01CB" w:rsidP="001D74BB">
            <w:pPr>
              <w:pStyle w:val="TAC"/>
              <w:rPr>
                <w:lang w:val="en-US"/>
              </w:rPr>
            </w:pPr>
            <w:r w:rsidRPr="00DF6DD6">
              <w:rPr>
                <w:lang w:val="en-US"/>
              </w:rPr>
              <w:t>&gt;120, &lt;=140</w:t>
            </w:r>
          </w:p>
        </w:tc>
        <w:tc>
          <w:tcPr>
            <w:tcW w:w="1140" w:type="dxa"/>
          </w:tcPr>
          <w:p w14:paraId="128CCE31" w14:textId="77777777" w:rsidR="003E01CB" w:rsidRPr="00DF6DD6" w:rsidRDefault="003E01CB" w:rsidP="001D74BB">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1D74BB">
            <w:pPr>
              <w:pStyle w:val="TAH"/>
              <w:rPr>
                <w:lang w:val="en-US"/>
              </w:rPr>
            </w:pPr>
            <w:r w:rsidRPr="00DF6DD6">
              <w:rPr>
                <w:lang w:val="en-US"/>
              </w:rPr>
              <w:t>ACS, dB</w:t>
            </w:r>
          </w:p>
        </w:tc>
        <w:tc>
          <w:tcPr>
            <w:tcW w:w="1111" w:type="dxa"/>
            <w:shd w:val="clear" w:color="auto" w:fill="auto"/>
            <w:vAlign w:val="center"/>
          </w:tcPr>
          <w:p w14:paraId="0313085B" w14:textId="77777777" w:rsidR="003E01CB" w:rsidRPr="00DF6DD6" w:rsidRDefault="003E01CB" w:rsidP="001D74BB">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1D74BB">
            <w:pPr>
              <w:pStyle w:val="TAC"/>
              <w:rPr>
                <w:rFonts w:cs="Arial"/>
              </w:rPr>
            </w:pPr>
            <w:r w:rsidRPr="00DF6DD6">
              <w:rPr>
                <w:rFonts w:cs="Arial"/>
              </w:rPr>
              <w:t>19.2</w:t>
            </w:r>
          </w:p>
        </w:tc>
        <w:tc>
          <w:tcPr>
            <w:tcW w:w="1170" w:type="dxa"/>
            <w:vAlign w:val="center"/>
          </w:tcPr>
          <w:p w14:paraId="4A52EAD3" w14:textId="77777777" w:rsidR="003E01CB" w:rsidRPr="00DF6DD6" w:rsidRDefault="003E01CB" w:rsidP="001D74BB">
            <w:pPr>
              <w:pStyle w:val="TAC"/>
              <w:rPr>
                <w:rFonts w:cs="Arial"/>
              </w:rPr>
            </w:pPr>
            <w:r w:rsidRPr="00DF6DD6">
              <w:rPr>
                <w:rFonts w:cs="Arial"/>
              </w:rPr>
              <w:t>18.5</w:t>
            </w:r>
          </w:p>
        </w:tc>
        <w:tc>
          <w:tcPr>
            <w:tcW w:w="1140" w:type="dxa"/>
            <w:vAlign w:val="center"/>
          </w:tcPr>
          <w:p w14:paraId="6A077C0E" w14:textId="77777777" w:rsidR="003E01CB" w:rsidRPr="00DF6DD6" w:rsidRDefault="003E01CB" w:rsidP="001D74BB">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interferer</w:t>
            </w:r>
            <w:r w:rsidRPr="00DF6DD6">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1D74BB">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1D74BB">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1D74BB">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1D74BB">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1D74BB">
            <w:pPr>
              <w:pStyle w:val="TAH"/>
              <w:rPr>
                <w:rFonts w:eastAsia="Times New Roman" w:cs="Arial"/>
                <w:szCs w:val="18"/>
              </w:rPr>
            </w:pPr>
            <w:r w:rsidRPr="00DF6DD6">
              <w:rPr>
                <w:rFonts w:eastAsia="Times New Roman"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1D74BB">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1D74BB">
            <w:pPr>
              <w:pStyle w:val="TAH"/>
              <w:rPr>
                <w:lang w:val="en-US"/>
              </w:rPr>
            </w:pPr>
            <w:r w:rsidRPr="00DF6DD6">
              <w:rPr>
                <w:lang w:val="en-US"/>
              </w:rPr>
              <w:t xml:space="preserve">EN-DC Aggregated Bandwidth, </w:t>
            </w:r>
            <w:r>
              <w:rPr>
                <w:lang w:val="en-US"/>
              </w:rPr>
              <w:t>ENBW</w:t>
            </w:r>
            <w:r w:rsidRPr="00DF6DD6">
              <w:rPr>
                <w:lang w:val="en-US"/>
              </w:rPr>
              <w:t>, MHz</w:t>
            </w:r>
          </w:p>
        </w:tc>
        <w:tc>
          <w:tcPr>
            <w:tcW w:w="845" w:type="dxa"/>
            <w:shd w:val="clear" w:color="auto" w:fill="auto"/>
            <w:vAlign w:val="center"/>
          </w:tcPr>
          <w:p w14:paraId="66D2469E" w14:textId="7AB17934" w:rsidR="003E01CB" w:rsidRPr="00DF6DD6" w:rsidRDefault="003E5B9D" w:rsidP="001D74BB">
            <w:pPr>
              <w:pStyle w:val="TAC"/>
              <w:rPr>
                <w:lang w:val="en-US"/>
              </w:rPr>
            </w:pPr>
            <w:r w:rsidRPr="00DF6DD6">
              <w:rPr>
                <w:rFonts w:cs="Arial"/>
                <w:lang w:val="en-US"/>
              </w:rPr>
              <w:t>≤</w:t>
            </w:r>
            <w:r w:rsidR="003E01CB" w:rsidRPr="00DF6DD6">
              <w:rPr>
                <w:lang w:val="en-US"/>
              </w:rPr>
              <w:t>100</w:t>
            </w:r>
          </w:p>
        </w:tc>
        <w:tc>
          <w:tcPr>
            <w:tcW w:w="2251" w:type="dxa"/>
            <w:vAlign w:val="center"/>
          </w:tcPr>
          <w:p w14:paraId="2BEBF9F6" w14:textId="0583C2CB" w:rsidR="003E01CB" w:rsidRPr="00DF6DD6" w:rsidRDefault="003E01CB" w:rsidP="001D74BB">
            <w:pPr>
              <w:pStyle w:val="TAC"/>
              <w:rPr>
                <w:lang w:val="en-US"/>
              </w:rPr>
            </w:pPr>
            <w:r w:rsidRPr="00DF6DD6">
              <w:rPr>
                <w:lang w:val="en-US"/>
              </w:rPr>
              <w:t xml:space="preserve">&gt;100, </w:t>
            </w:r>
            <w:r w:rsidR="003E095D" w:rsidRPr="00DF6DD6">
              <w:rPr>
                <w:rFonts w:cs="Arial"/>
                <w:lang w:val="en-US"/>
              </w:rPr>
              <w:t>≤</w:t>
            </w:r>
            <w:r w:rsidRPr="00DF6DD6">
              <w:rPr>
                <w:lang w:val="en-US"/>
              </w:rPr>
              <w:t>120</w:t>
            </w:r>
          </w:p>
        </w:tc>
        <w:tc>
          <w:tcPr>
            <w:tcW w:w="2252" w:type="dxa"/>
            <w:vAlign w:val="center"/>
          </w:tcPr>
          <w:p w14:paraId="16E10EB0" w14:textId="2AD4A5D0" w:rsidR="003E01CB" w:rsidRPr="00DF6DD6" w:rsidRDefault="003E01CB" w:rsidP="001D74BB">
            <w:pPr>
              <w:pStyle w:val="TAC"/>
              <w:rPr>
                <w:lang w:val="en-US"/>
              </w:rPr>
            </w:pPr>
            <w:r w:rsidRPr="00DF6DD6">
              <w:rPr>
                <w:lang w:val="en-US"/>
              </w:rPr>
              <w:t xml:space="preserve">&gt;120, </w:t>
            </w:r>
            <w:r w:rsidR="003E095D" w:rsidRPr="00DF6DD6">
              <w:rPr>
                <w:rFonts w:cs="Arial"/>
                <w:lang w:val="en-US"/>
              </w:rPr>
              <w:t>≤</w:t>
            </w:r>
            <w:r w:rsidRPr="00DF6DD6">
              <w:rPr>
                <w:lang w:val="en-US"/>
              </w:rPr>
              <w:t>140</w:t>
            </w:r>
          </w:p>
        </w:tc>
        <w:tc>
          <w:tcPr>
            <w:tcW w:w="2255" w:type="dxa"/>
            <w:vAlign w:val="center"/>
          </w:tcPr>
          <w:p w14:paraId="52FD31E1" w14:textId="3AE9DBA7" w:rsidR="003E01CB" w:rsidRPr="00DF6DD6" w:rsidRDefault="003E01CB" w:rsidP="001D74BB">
            <w:pPr>
              <w:pStyle w:val="TAC"/>
              <w:rPr>
                <w:lang w:val="en-US"/>
              </w:rPr>
            </w:pPr>
            <w:r w:rsidRPr="00DF6DD6">
              <w:rPr>
                <w:lang w:val="en-US"/>
              </w:rPr>
              <w:t xml:space="preserve">&gt;140, </w:t>
            </w:r>
            <w:r w:rsidR="003E095D" w:rsidRPr="00DF6DD6">
              <w:rPr>
                <w:rFonts w:cs="Arial"/>
                <w:lang w:val="en-US"/>
              </w:rPr>
              <w:t>≤</w:t>
            </w:r>
            <w:r w:rsidRPr="00DF6DD6">
              <w:rPr>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1D74BB">
            <w:pPr>
              <w:pStyle w:val="TAH"/>
              <w:rPr>
                <w:lang w:val="en-US"/>
              </w:rPr>
            </w:pPr>
            <w:r w:rsidRPr="00DF6DD6">
              <w:rPr>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1D74BB">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2251" w:type="dxa"/>
            <w:vAlign w:val="center"/>
          </w:tcPr>
          <w:p w14:paraId="7BEBD4EE" w14:textId="324CCCC4" w:rsidR="00FD4D86" w:rsidRPr="00695E24" w:rsidRDefault="00FD4D86" w:rsidP="001D74BB">
            <w:pPr>
              <w:pStyle w:val="TAC"/>
              <w:rPr>
                <w:rFonts w:cs="Arial"/>
                <w:lang w:val="sv-FI"/>
              </w:rPr>
            </w:pPr>
            <w:r w:rsidRPr="00695E24">
              <w:rPr>
                <w:rFonts w:cs="Arial"/>
                <w:lang w:val="sv-FI"/>
              </w:rPr>
              <w:t xml:space="preserve">-42.7 </w:t>
            </w:r>
            <w:r w:rsidRPr="00695E24">
              <w:rPr>
                <w:rFonts w:cs="Arial" w:hint="eastAsia"/>
                <w:lang w:val="sv-FI"/>
              </w:rPr>
              <w:t>+</w:t>
            </w:r>
            <w:r w:rsidRPr="00695E24">
              <w:rPr>
                <w:rFonts w:cs="Arial"/>
                <w:lang w:val="sv-FI"/>
              </w:rPr>
              <w:t>10log</w:t>
            </w:r>
            <w:r w:rsidRPr="00695E24">
              <w:rPr>
                <w:rFonts w:cs="Arial"/>
                <w:vertAlign w:val="subscript"/>
                <w:lang w:val="sv-FI"/>
              </w:rPr>
              <w:t>10</w:t>
            </w:r>
            <w:r w:rsidRPr="00695E24">
              <w:rPr>
                <w:rFonts w:cs="Arial"/>
                <w:lang w:val="sv-FI"/>
              </w:rPr>
              <w:t>(</w:t>
            </w:r>
            <w:r w:rsidRPr="00695E24">
              <w:rPr>
                <w:rFonts w:cs="Arial"/>
                <w:iCs/>
                <w:lang w:val="sv-FI"/>
              </w:rPr>
              <w:t>N</w:t>
            </w:r>
            <w:r w:rsidRPr="00695E24">
              <w:rPr>
                <w:rFonts w:cs="Arial"/>
                <w:vertAlign w:val="subscript"/>
                <w:lang w:val="sv-FI"/>
              </w:rPr>
              <w:t>RB,c</w:t>
            </w:r>
            <w:r w:rsidRPr="00695E24">
              <w:rPr>
                <w:rFonts w:cs="Arial"/>
                <w:lang w:val="sv-FI"/>
              </w:rPr>
              <w:t xml:space="preserve">/ </w:t>
            </w:r>
            <w:r w:rsidRPr="00695E24">
              <w:rPr>
                <w:lang w:val="sv-FI"/>
              </w:rPr>
              <w:t>N</w:t>
            </w:r>
            <w:r w:rsidRPr="00695E24">
              <w:rPr>
                <w:vertAlign w:val="subscript"/>
                <w:lang w:val="sv-FI"/>
              </w:rPr>
              <w:t>RB_agg</w:t>
            </w:r>
            <w:r w:rsidRPr="00695E24">
              <w:rPr>
                <w:rFonts w:cs="Arial"/>
                <w:lang w:val="sv-FI"/>
              </w:rPr>
              <w:t>)</w:t>
            </w:r>
          </w:p>
        </w:tc>
        <w:tc>
          <w:tcPr>
            <w:tcW w:w="2252" w:type="dxa"/>
            <w:vAlign w:val="center"/>
          </w:tcPr>
          <w:p w14:paraId="2154AC91" w14:textId="3FD16BC4" w:rsidR="00FD4D86" w:rsidRPr="00695E24" w:rsidRDefault="00FD4D86" w:rsidP="001D74BB">
            <w:pPr>
              <w:pStyle w:val="TAC"/>
              <w:rPr>
                <w:rFonts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1D74BB">
            <w:pPr>
              <w:pStyle w:val="TAC"/>
              <w:rPr>
                <w:rFonts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w:t>
            </w:r>
          </w:p>
        </w:tc>
        <w:tc>
          <w:tcPr>
            <w:tcW w:w="7603" w:type="dxa"/>
            <w:gridSpan w:val="4"/>
            <w:shd w:val="clear" w:color="auto" w:fill="auto"/>
            <w:vAlign w:val="center"/>
          </w:tcPr>
          <w:p w14:paraId="4CB20F5B" w14:textId="77777777" w:rsidR="003E01CB" w:rsidRPr="00DF6DD6" w:rsidRDefault="003E01CB" w:rsidP="001D74BB">
            <w:pPr>
              <w:pStyle w:val="TAC"/>
              <w:rPr>
                <w:lang w:val="en-US"/>
              </w:rPr>
            </w:pPr>
            <w:r w:rsidRPr="00DF6DD6">
              <w:rPr>
                <w:lang w:val="en-US"/>
              </w:rPr>
              <w:t>-25</w:t>
            </w:r>
          </w:p>
        </w:tc>
      </w:tr>
      <w:tr w:rsidR="0070079D" w:rsidRPr="00DF6DD6" w14:paraId="47D8BB15" w14:textId="77777777" w:rsidTr="001D74BB">
        <w:trPr>
          <w:trHeight w:val="990"/>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28" w:name="_Toc21345656"/>
      <w:bookmarkStart w:id="3329" w:name="_Toc29806505"/>
      <w:bookmarkStart w:id="3330" w:name="_Toc37256038"/>
      <w:bookmarkStart w:id="3331" w:name="_Toc37256379"/>
      <w:bookmarkStart w:id="3332" w:name="_Toc45890212"/>
      <w:bookmarkStart w:id="3333" w:name="_Toc52382037"/>
      <w:bookmarkStart w:id="3334" w:name="_Toc61375136"/>
      <w:bookmarkStart w:id="3335" w:name="_Toc67936489"/>
      <w:bookmarkStart w:id="3336" w:name="_Toc67937362"/>
      <w:bookmarkStart w:id="3337" w:name="_Toc76452598"/>
      <w:bookmarkStart w:id="3338" w:name="_Toc76630441"/>
      <w:bookmarkStart w:id="3339" w:name="_Toc83743001"/>
      <w:bookmarkStart w:id="3340" w:name="_Toc83887115"/>
      <w:bookmarkStart w:id="3341" w:name="_Toc83887916"/>
      <w:bookmarkStart w:id="3342" w:name="_Toc90588757"/>
      <w:r w:rsidRPr="00DF6DD6">
        <w:t>7.5B.2</w:t>
      </w:r>
      <w:r w:rsidRPr="00DF6DD6">
        <w:tab/>
        <w:t>Intra-band non-contiguous EN-DC in FR1</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43" w:name="_Toc21345657"/>
      <w:bookmarkStart w:id="3344" w:name="_Toc29806506"/>
      <w:bookmarkStart w:id="3345" w:name="_Toc37256039"/>
      <w:bookmarkStart w:id="3346" w:name="_Toc37256380"/>
      <w:bookmarkStart w:id="3347" w:name="_Toc45890213"/>
      <w:bookmarkStart w:id="3348" w:name="_Toc52382038"/>
      <w:bookmarkStart w:id="3349" w:name="_Toc61375137"/>
      <w:bookmarkStart w:id="3350" w:name="_Toc67936490"/>
      <w:bookmarkStart w:id="3351" w:name="_Toc67937363"/>
      <w:bookmarkStart w:id="3352" w:name="_Toc76452599"/>
      <w:bookmarkStart w:id="3353" w:name="_Toc76630442"/>
      <w:bookmarkStart w:id="3354" w:name="_Toc83743002"/>
      <w:bookmarkStart w:id="3355" w:name="_Toc83887116"/>
      <w:bookmarkStart w:id="3356" w:name="_Toc83887917"/>
      <w:bookmarkStart w:id="3357"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58" w:name="_Toc21345658"/>
      <w:bookmarkStart w:id="3359" w:name="_Toc29806507"/>
      <w:bookmarkStart w:id="3360" w:name="_Toc37256040"/>
      <w:bookmarkStart w:id="3361" w:name="_Toc37256381"/>
      <w:bookmarkStart w:id="3362" w:name="_Toc45890214"/>
      <w:bookmarkStart w:id="3363" w:name="_Toc52382039"/>
      <w:bookmarkStart w:id="3364" w:name="_Toc61375138"/>
      <w:bookmarkStart w:id="3365" w:name="_Toc67936491"/>
      <w:bookmarkStart w:id="3366" w:name="_Toc67937364"/>
      <w:bookmarkStart w:id="3367" w:name="_Toc76452600"/>
      <w:bookmarkStart w:id="3368" w:name="_Toc76630443"/>
      <w:bookmarkStart w:id="3369" w:name="_Toc83743003"/>
      <w:bookmarkStart w:id="3370" w:name="_Toc83887117"/>
      <w:bookmarkStart w:id="3371" w:name="_Toc83887918"/>
      <w:bookmarkStart w:id="3372" w:name="_Toc90588759"/>
      <w:r w:rsidR="004F1646" w:rsidRPr="00DF6DD6">
        <w:t>7.6</w:t>
      </w:r>
      <w:r w:rsidR="004F1646" w:rsidRPr="00DF6DD6">
        <w:tab/>
      </w:r>
      <w:r w:rsidR="0093614D" w:rsidRPr="00DF6DD6">
        <w:t>Void</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C50E3AA" w14:textId="77777777" w:rsidR="00997109" w:rsidRPr="00DF6DD6" w:rsidRDefault="00997109" w:rsidP="00997109">
      <w:pPr>
        <w:pStyle w:val="Heading2"/>
      </w:pPr>
      <w:bookmarkStart w:id="3373" w:name="_Toc21345659"/>
      <w:bookmarkStart w:id="3374" w:name="_Toc29806508"/>
      <w:bookmarkStart w:id="3375" w:name="_Toc37256041"/>
      <w:bookmarkStart w:id="3376" w:name="_Toc37256382"/>
      <w:bookmarkStart w:id="3377" w:name="_Toc45890215"/>
      <w:bookmarkStart w:id="3378" w:name="_Toc52382040"/>
      <w:bookmarkStart w:id="3379" w:name="_Toc61375139"/>
      <w:bookmarkStart w:id="3380" w:name="_Toc67936492"/>
      <w:bookmarkStart w:id="3381" w:name="_Toc67937365"/>
      <w:bookmarkStart w:id="3382" w:name="_Toc76452601"/>
      <w:bookmarkStart w:id="3383" w:name="_Toc76630444"/>
      <w:bookmarkStart w:id="3384" w:name="_Toc83743004"/>
      <w:bookmarkStart w:id="3385" w:name="_Toc83887118"/>
      <w:bookmarkStart w:id="3386" w:name="_Toc83887919"/>
      <w:bookmarkStart w:id="3387" w:name="_Toc90588760"/>
      <w:r w:rsidRPr="00DF6DD6">
        <w:t>7.6A</w:t>
      </w:r>
      <w:r w:rsidRPr="00DF6DD6">
        <w:tab/>
        <w:t>Blocking characteristics for CA</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388" w:name="_Toc21345660"/>
      <w:bookmarkStart w:id="3389" w:name="_Toc29806509"/>
      <w:bookmarkStart w:id="3390" w:name="_Toc37256042"/>
      <w:bookmarkStart w:id="3391" w:name="_Toc37256383"/>
      <w:bookmarkStart w:id="3392" w:name="_Toc45890216"/>
      <w:bookmarkStart w:id="3393" w:name="_Toc52382041"/>
      <w:bookmarkStart w:id="3394" w:name="_Toc61375140"/>
      <w:bookmarkStart w:id="3395" w:name="_Toc67936493"/>
      <w:bookmarkStart w:id="3396" w:name="_Toc67937366"/>
      <w:bookmarkStart w:id="3397" w:name="_Toc76452602"/>
      <w:bookmarkStart w:id="3398" w:name="_Toc76630445"/>
      <w:bookmarkStart w:id="3399" w:name="_Toc83743005"/>
      <w:bookmarkStart w:id="3400" w:name="_Toc83887119"/>
      <w:bookmarkStart w:id="3401" w:name="_Toc83887920"/>
      <w:bookmarkStart w:id="3402" w:name="_Toc90588761"/>
      <w:r w:rsidRPr="00DF6DD6">
        <w:t>7.6B</w:t>
      </w:r>
      <w:r w:rsidRPr="00DF6DD6">
        <w:tab/>
        <w:t>Blocking characteristics for DC in FR1</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790E4374" w14:textId="77777777" w:rsidR="004F1646" w:rsidRPr="00DF6DD6" w:rsidRDefault="004F1646" w:rsidP="00F27CE0">
      <w:pPr>
        <w:pStyle w:val="Heading3"/>
      </w:pPr>
      <w:bookmarkStart w:id="3403" w:name="_Toc21345661"/>
      <w:bookmarkStart w:id="3404" w:name="_Toc29806510"/>
      <w:bookmarkStart w:id="3405" w:name="_Toc37256043"/>
      <w:bookmarkStart w:id="3406" w:name="_Toc37256384"/>
      <w:bookmarkStart w:id="3407" w:name="_Toc45890217"/>
      <w:bookmarkStart w:id="3408" w:name="_Toc52382042"/>
      <w:bookmarkStart w:id="3409" w:name="_Toc61375141"/>
      <w:bookmarkStart w:id="3410" w:name="_Toc67936494"/>
      <w:bookmarkStart w:id="3411" w:name="_Toc67937367"/>
      <w:bookmarkStart w:id="3412" w:name="_Toc76452603"/>
      <w:bookmarkStart w:id="3413" w:name="_Toc76630446"/>
      <w:bookmarkStart w:id="3414" w:name="_Toc83743006"/>
      <w:bookmarkStart w:id="3415" w:name="_Toc83887120"/>
      <w:bookmarkStart w:id="3416" w:name="_Toc83887921"/>
      <w:bookmarkStart w:id="3417" w:name="_Toc90588762"/>
      <w:r w:rsidRPr="00DF6DD6">
        <w:t>7.6B.1</w:t>
      </w:r>
      <w:r w:rsidRPr="00DF6DD6">
        <w:tab/>
        <w:t>General</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333EA0FE" w14:textId="04138FCC" w:rsidR="004F1646" w:rsidRPr="00DF6DD6" w:rsidRDefault="004F1646" w:rsidP="00F27CE0">
      <w:pPr>
        <w:pStyle w:val="Heading3"/>
      </w:pPr>
      <w:bookmarkStart w:id="3418" w:name="_Toc21345662"/>
      <w:bookmarkStart w:id="3419" w:name="_Toc29806511"/>
      <w:bookmarkStart w:id="3420" w:name="_Toc37256044"/>
      <w:bookmarkStart w:id="3421" w:name="_Toc37256385"/>
      <w:bookmarkStart w:id="3422" w:name="_Toc45890218"/>
      <w:bookmarkStart w:id="3423" w:name="_Toc52382043"/>
      <w:bookmarkStart w:id="3424" w:name="_Toc61375142"/>
      <w:bookmarkStart w:id="3425" w:name="_Toc67936495"/>
      <w:bookmarkStart w:id="3426" w:name="_Toc67937368"/>
      <w:bookmarkStart w:id="3427" w:name="_Toc76452604"/>
      <w:bookmarkStart w:id="3428" w:name="_Toc76630447"/>
      <w:bookmarkStart w:id="3429" w:name="_Toc83743007"/>
      <w:bookmarkStart w:id="3430" w:name="_Toc83887121"/>
      <w:bookmarkStart w:id="3431" w:name="_Toc83887922"/>
      <w:bookmarkStart w:id="3432" w:name="_Toc90588763"/>
      <w:r w:rsidRPr="00DF6DD6">
        <w:t>7.6B.2</w:t>
      </w:r>
      <w:r w:rsidRPr="00DF6DD6">
        <w:tab/>
        <w:t>In</w:t>
      </w:r>
      <w:r w:rsidR="001D5A14" w:rsidRPr="00DF6DD6">
        <w:noBreakHyphen/>
      </w:r>
      <w:r w:rsidRPr="00DF6DD6">
        <w:t>band blocking for DC in FR1</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4B300D3" w14:textId="77777777" w:rsidR="004F1646" w:rsidRPr="00DF6DD6" w:rsidRDefault="004F1646" w:rsidP="00F27CE0">
      <w:pPr>
        <w:pStyle w:val="Heading4"/>
      </w:pPr>
      <w:bookmarkStart w:id="3433" w:name="_Toc21345663"/>
      <w:bookmarkStart w:id="3434" w:name="_Toc29806512"/>
      <w:bookmarkStart w:id="3435" w:name="_Toc37256045"/>
      <w:bookmarkStart w:id="3436" w:name="_Toc37256386"/>
      <w:bookmarkStart w:id="3437" w:name="_Toc45890219"/>
      <w:bookmarkStart w:id="3438" w:name="_Toc52382044"/>
      <w:bookmarkStart w:id="3439" w:name="_Toc61375143"/>
      <w:bookmarkStart w:id="3440" w:name="_Toc67936496"/>
      <w:bookmarkStart w:id="3441" w:name="_Toc67937369"/>
      <w:bookmarkStart w:id="3442" w:name="_Toc76452605"/>
      <w:bookmarkStart w:id="3443" w:name="_Toc76630448"/>
      <w:bookmarkStart w:id="3444" w:name="_Toc83743008"/>
      <w:bookmarkStart w:id="3445" w:name="_Toc83887122"/>
      <w:bookmarkStart w:id="3446" w:name="_Toc83887923"/>
      <w:bookmarkStart w:id="3447" w:name="_Toc90588764"/>
      <w:r w:rsidRPr="00DF6DD6">
        <w:t>7.6B.2.1</w:t>
      </w:r>
      <w:r w:rsidRPr="00DF6DD6">
        <w:tab/>
        <w:t>Intra-band contiguous EN-DC in FR1</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1D74BB">
            <w:pPr>
              <w:pStyle w:val="TAH"/>
              <w:rPr>
                <w:lang w:val="en-US"/>
              </w:rPr>
            </w:pPr>
            <w:r w:rsidRPr="00DF6DD6">
              <w:rPr>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1D74BB">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48" w:name="_Toc21345664"/>
      <w:bookmarkStart w:id="3449" w:name="_Toc29806513"/>
      <w:bookmarkStart w:id="3450" w:name="_Toc37256046"/>
      <w:bookmarkStart w:id="3451" w:name="_Toc37256387"/>
      <w:bookmarkStart w:id="3452" w:name="_Toc45890220"/>
      <w:bookmarkStart w:id="3453" w:name="_Toc52382045"/>
      <w:bookmarkStart w:id="3454" w:name="_Toc61375144"/>
      <w:bookmarkStart w:id="3455" w:name="_Toc67936497"/>
      <w:bookmarkStart w:id="3456" w:name="_Toc67937370"/>
      <w:bookmarkStart w:id="3457" w:name="_Toc76452606"/>
      <w:bookmarkStart w:id="3458" w:name="_Toc76630449"/>
      <w:bookmarkStart w:id="3459" w:name="_Toc83743009"/>
      <w:bookmarkStart w:id="3460" w:name="_Toc83887123"/>
      <w:bookmarkStart w:id="3461" w:name="_Toc83887924"/>
      <w:bookmarkStart w:id="3462" w:name="_Toc90588765"/>
      <w:r w:rsidRPr="00DF6DD6">
        <w:t>7.6B.2.2</w:t>
      </w:r>
      <w:r w:rsidRPr="00DF6DD6">
        <w:tab/>
        <w:t>Intra-band non-contiguous EN-DC in FR1</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63" w:name="_Toc21345665"/>
      <w:bookmarkStart w:id="3464" w:name="_Toc29806514"/>
      <w:bookmarkStart w:id="3465" w:name="_Toc37256047"/>
      <w:bookmarkStart w:id="3466" w:name="_Toc37256388"/>
      <w:bookmarkStart w:id="3467" w:name="_Toc45890221"/>
      <w:bookmarkStart w:id="3468" w:name="_Toc52382046"/>
      <w:bookmarkStart w:id="3469" w:name="_Toc61375145"/>
      <w:bookmarkStart w:id="3470" w:name="_Toc67936498"/>
      <w:bookmarkStart w:id="3471" w:name="_Toc67937371"/>
      <w:bookmarkStart w:id="3472" w:name="_Toc76452607"/>
      <w:bookmarkStart w:id="3473" w:name="_Toc76630450"/>
      <w:bookmarkStart w:id="3474" w:name="_Toc83743010"/>
      <w:bookmarkStart w:id="3475" w:name="_Toc83887124"/>
      <w:bookmarkStart w:id="3476" w:name="_Toc83887925"/>
      <w:bookmarkStart w:id="3477" w:name="_Toc90588766"/>
      <w:r w:rsidRPr="00DF6DD6">
        <w:t>7.6B.2.3</w:t>
      </w:r>
      <w:r w:rsidRPr="00DF6DD6">
        <w:tab/>
        <w:t xml:space="preserve">Inter-band EN-DC </w:t>
      </w:r>
      <w:r w:rsidR="00702A5E" w:rsidRPr="00DF6DD6">
        <w:t>with</w:t>
      </w:r>
      <w:r w:rsidRPr="00DF6DD6">
        <w:t>in FR1</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78" w:name="_Toc21345666"/>
      <w:bookmarkStart w:id="3479" w:name="_Toc29806515"/>
      <w:bookmarkStart w:id="3480" w:name="_Toc37256048"/>
      <w:bookmarkStart w:id="3481" w:name="_Toc37256389"/>
      <w:bookmarkStart w:id="3482" w:name="_Toc45890222"/>
      <w:bookmarkStart w:id="3483" w:name="_Toc52382047"/>
      <w:bookmarkStart w:id="3484" w:name="_Toc61375146"/>
      <w:bookmarkStart w:id="3485" w:name="_Toc67936499"/>
      <w:bookmarkStart w:id="3486" w:name="_Toc67937372"/>
      <w:bookmarkStart w:id="3487" w:name="_Toc76452608"/>
      <w:bookmarkStart w:id="3488" w:name="_Toc76630451"/>
      <w:bookmarkStart w:id="3489" w:name="_Toc83743011"/>
      <w:bookmarkStart w:id="3490" w:name="_Toc83887125"/>
      <w:bookmarkStart w:id="3491" w:name="_Toc83887926"/>
      <w:bookmarkStart w:id="3492" w:name="_Toc90588767"/>
      <w:r w:rsidRPr="00DF6DD6">
        <w:rPr>
          <w:rFonts w:eastAsia="MS Mincho"/>
        </w:rPr>
        <w:t>7.6B.3</w:t>
      </w:r>
      <w:r w:rsidRPr="00DF6DD6">
        <w:rPr>
          <w:rFonts w:eastAsia="MS Mincho"/>
        </w:rPr>
        <w:tab/>
      </w:r>
      <w:r w:rsidRPr="00DF6DD6">
        <w:t>Out-of-band blocking for DC in FR1</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1779D400" w14:textId="77777777" w:rsidR="009D7801" w:rsidRPr="00DF6DD6" w:rsidRDefault="009D7801" w:rsidP="009D7801">
      <w:pPr>
        <w:pStyle w:val="Heading4"/>
      </w:pPr>
      <w:bookmarkStart w:id="3493" w:name="_Toc21345667"/>
      <w:bookmarkStart w:id="3494" w:name="_Toc29806516"/>
      <w:bookmarkStart w:id="3495" w:name="_Toc37256049"/>
      <w:bookmarkStart w:id="3496" w:name="_Toc37256390"/>
      <w:bookmarkStart w:id="3497" w:name="_Toc45890223"/>
      <w:bookmarkStart w:id="3498" w:name="_Toc52382048"/>
      <w:bookmarkStart w:id="3499" w:name="_Toc61375147"/>
      <w:bookmarkStart w:id="3500" w:name="_Toc67936500"/>
      <w:bookmarkStart w:id="3501" w:name="_Toc67937373"/>
      <w:bookmarkStart w:id="3502" w:name="_Toc76452609"/>
      <w:bookmarkStart w:id="3503" w:name="_Toc76630452"/>
      <w:bookmarkStart w:id="3504" w:name="_Toc83743012"/>
      <w:bookmarkStart w:id="3505" w:name="_Toc83887126"/>
      <w:bookmarkStart w:id="3506" w:name="_Toc83887927"/>
      <w:bookmarkStart w:id="3507" w:name="_Toc90588768"/>
      <w:r w:rsidRPr="00DF6DD6">
        <w:t>7.6B.3.1</w:t>
      </w:r>
      <w:r w:rsidRPr="00DF6DD6">
        <w:tab/>
        <w:t>Intra-band contiguous EN-DC in FR1</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1D74BB">
            <w:pPr>
              <w:pStyle w:val="TAH"/>
              <w:rPr>
                <w:lang w:val="en-US"/>
              </w:rPr>
            </w:pPr>
            <w:r w:rsidRPr="00DF6DD6">
              <w:rPr>
                <w:lang w:val="en-US"/>
              </w:rPr>
              <w:t>EN-DC Aggregated Bandwidth, MHz</w:t>
            </w:r>
          </w:p>
        </w:tc>
        <w:tc>
          <w:tcPr>
            <w:tcW w:w="1432" w:type="dxa"/>
            <w:shd w:val="clear" w:color="auto" w:fill="auto"/>
            <w:vAlign w:val="center"/>
          </w:tcPr>
          <w:p w14:paraId="7C2D8E61" w14:textId="77777777" w:rsidR="009D7801" w:rsidRPr="00DF6DD6" w:rsidRDefault="009D7801" w:rsidP="001D74BB">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1D74BB">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1D74BB">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1D74BB">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1D74BB">
            <w:pPr>
              <w:pStyle w:val="TAH"/>
              <w:rPr>
                <w:lang w:val="en-US"/>
              </w:rPr>
            </w:pPr>
            <w:r w:rsidRPr="00DF6DD6">
              <w:rPr>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1D74BB">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1D74BB">
            <w:pPr>
              <w:pStyle w:val="TAC"/>
              <w:rPr>
                <w:rFonts w:cs="Arial"/>
                <w:kern w:val="2"/>
                <w:lang w:eastAsia="zh-CN"/>
              </w:rPr>
            </w:pPr>
            <w:r w:rsidRPr="00DF6DD6">
              <w:rPr>
                <w:rFonts w:cs="Arial"/>
                <w:kern w:val="2"/>
                <w:lang w:eastAsia="zh-CN"/>
              </w:rPr>
              <w:t>9</w:t>
            </w:r>
          </w:p>
        </w:tc>
      </w:tr>
      <w:tr w:rsidR="00F55B07" w:rsidRPr="00DF6DD6" w14:paraId="45517C33" w14:textId="77777777" w:rsidTr="001D74BB">
        <w:trPr>
          <w:trHeight w:val="575"/>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7.5pt;height:15.5pt" o:ole="">
            <v:imagedata r:id="rId49" o:title=""/>
          </v:shape>
          <o:OLEObject Type="Embed" ProgID="Equation.3" ShapeID="_x0000_i1045" DrawAspect="Content" ObjectID="_1812372539"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08" w:name="_Toc21345668"/>
      <w:bookmarkStart w:id="3509" w:name="_Toc29806517"/>
      <w:bookmarkStart w:id="3510" w:name="_Toc37256050"/>
      <w:bookmarkStart w:id="3511" w:name="_Toc37256391"/>
      <w:bookmarkStart w:id="3512" w:name="_Toc45890224"/>
      <w:bookmarkStart w:id="3513" w:name="_Toc52382049"/>
      <w:bookmarkStart w:id="3514" w:name="_Toc61375148"/>
      <w:bookmarkStart w:id="3515" w:name="_Toc67936501"/>
      <w:bookmarkStart w:id="3516" w:name="_Toc67937374"/>
      <w:bookmarkStart w:id="3517" w:name="_Toc76452610"/>
      <w:bookmarkStart w:id="3518" w:name="_Toc76630453"/>
      <w:bookmarkStart w:id="3519" w:name="_Toc83743013"/>
      <w:bookmarkStart w:id="3520" w:name="_Toc83887127"/>
      <w:bookmarkStart w:id="3521" w:name="_Toc83887928"/>
      <w:bookmarkStart w:id="3522" w:name="_Toc90588769"/>
      <w:r w:rsidRPr="00DF6DD6">
        <w:t>7.6B.3.2</w:t>
      </w:r>
      <w:r w:rsidRPr="00DF6DD6">
        <w:tab/>
        <w:t>Intra-band non-contiguous EN-DC in FR1</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23" w:name="_Toc21345669"/>
      <w:bookmarkStart w:id="3524" w:name="_Toc29806518"/>
      <w:bookmarkStart w:id="3525" w:name="_Toc37256051"/>
      <w:bookmarkStart w:id="3526" w:name="_Toc37256392"/>
      <w:bookmarkStart w:id="3527" w:name="_Toc45890225"/>
      <w:bookmarkStart w:id="3528" w:name="_Toc52382050"/>
      <w:bookmarkStart w:id="3529" w:name="_Toc61375149"/>
      <w:bookmarkStart w:id="3530" w:name="_Toc67936502"/>
      <w:bookmarkStart w:id="3531" w:name="_Toc67937375"/>
      <w:bookmarkStart w:id="3532" w:name="_Toc76452611"/>
      <w:bookmarkStart w:id="3533" w:name="_Toc76630454"/>
      <w:bookmarkStart w:id="3534" w:name="_Toc83743014"/>
      <w:bookmarkStart w:id="3535" w:name="_Toc83887128"/>
      <w:bookmarkStart w:id="3536" w:name="_Toc83887929"/>
      <w:bookmarkStart w:id="3537" w:name="_Toc90588770"/>
      <w:r w:rsidRPr="00DF6DD6">
        <w:t>7.6B.3.3</w:t>
      </w:r>
      <w:r w:rsidRPr="00DF6DD6">
        <w:tab/>
        <w:t>Inter-band EN-DC within FR1</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90.05pt;height:15.95pt;mso-width-percent:0;mso-height-percent:0;mso-width-percent:0;mso-height-percent:0" o:ole="">
            <v:imagedata r:id="rId51" o:title=""/>
          </v:shape>
          <o:OLEObject Type="Embed" ProgID="Equation.3" ShapeID="_x0000_i1046" DrawAspect="Content" ObjectID="_1812372540"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5.95pt;mso-width-percent:0;mso-height-percent:0;mso-width-percent:0;mso-height-percent:0" o:ole="">
            <v:imagedata r:id="rId53" o:title=""/>
          </v:shape>
          <o:OLEObject Type="Embed" ProgID="Equation.3" ShapeID="_x0000_i1047" DrawAspect="Content" ObjectID="_1812372541"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38" w:name="_Toc21345670"/>
      <w:bookmarkStart w:id="3539" w:name="_Toc29806519"/>
      <w:bookmarkStart w:id="3540" w:name="_Toc37256052"/>
      <w:bookmarkStart w:id="3541" w:name="_Toc37256393"/>
      <w:bookmarkStart w:id="3542" w:name="_Toc45890226"/>
      <w:bookmarkStart w:id="3543" w:name="_Toc52382051"/>
      <w:bookmarkStart w:id="3544" w:name="_Toc61375150"/>
      <w:bookmarkStart w:id="3545" w:name="_Toc67936503"/>
      <w:bookmarkStart w:id="3546" w:name="_Toc67937376"/>
      <w:bookmarkStart w:id="3547" w:name="_Toc76452612"/>
      <w:bookmarkStart w:id="3548" w:name="_Toc76630455"/>
      <w:bookmarkStart w:id="3549" w:name="_Toc83743015"/>
      <w:bookmarkStart w:id="3550" w:name="_Toc83887129"/>
      <w:bookmarkStart w:id="3551" w:name="_Toc83887930"/>
      <w:bookmarkStart w:id="3552" w:name="_Toc90588771"/>
      <w:r w:rsidRPr="00DF6DD6">
        <w:t>7.6B.3.3a</w:t>
      </w:r>
      <w:r w:rsidRPr="00DF6DD6">
        <w:tab/>
        <w:t>Inter-band NE-DC within FR1</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53" w:name="_Toc21345671"/>
      <w:bookmarkStart w:id="3554" w:name="_Toc29806520"/>
      <w:bookmarkStart w:id="3555" w:name="_Toc37256053"/>
      <w:bookmarkStart w:id="3556" w:name="_Toc37256394"/>
      <w:bookmarkStart w:id="3557" w:name="_Toc45890227"/>
      <w:bookmarkStart w:id="3558" w:name="_Toc52382052"/>
      <w:bookmarkStart w:id="3559" w:name="_Toc61375151"/>
      <w:bookmarkStart w:id="3560" w:name="_Toc67936504"/>
      <w:bookmarkStart w:id="3561" w:name="_Toc67937377"/>
      <w:bookmarkStart w:id="3562" w:name="_Toc76452613"/>
      <w:bookmarkStart w:id="3563" w:name="_Toc76630456"/>
      <w:bookmarkStart w:id="3564" w:name="_Toc83743016"/>
      <w:bookmarkStart w:id="3565" w:name="_Toc83887130"/>
      <w:bookmarkStart w:id="3566" w:name="_Toc83887931"/>
      <w:bookmarkStart w:id="3567" w:name="_Toc90588772"/>
      <w:r w:rsidRPr="00DF6DD6">
        <w:t>7.6B.3.4</w:t>
      </w:r>
      <w:r w:rsidRPr="00DF6DD6">
        <w:tab/>
        <w:t>Inter-band EN-DC including FR2</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68" w:name="_Toc21345672"/>
      <w:bookmarkStart w:id="3569" w:name="_Toc29806521"/>
      <w:bookmarkStart w:id="3570" w:name="_Toc37256054"/>
      <w:bookmarkStart w:id="3571" w:name="_Toc37256395"/>
      <w:bookmarkStart w:id="3572" w:name="_Toc45890228"/>
      <w:bookmarkStart w:id="3573" w:name="_Toc52382053"/>
      <w:bookmarkStart w:id="3574" w:name="_Toc61375152"/>
      <w:bookmarkStart w:id="3575" w:name="_Toc67936505"/>
      <w:bookmarkStart w:id="3576" w:name="_Toc67937378"/>
      <w:bookmarkStart w:id="3577" w:name="_Toc76452614"/>
      <w:bookmarkStart w:id="3578" w:name="_Toc76630457"/>
      <w:bookmarkStart w:id="3579" w:name="_Toc83743017"/>
      <w:bookmarkStart w:id="3580" w:name="_Toc83887131"/>
      <w:bookmarkStart w:id="3581" w:name="_Toc83887932"/>
      <w:bookmarkStart w:id="3582" w:name="_Toc90588773"/>
      <w:r w:rsidRPr="00DF6DD6">
        <w:t>7.6B.3.5</w:t>
      </w:r>
      <w:r w:rsidRPr="00DF6DD6">
        <w:tab/>
        <w:t>Inter-band EN-DC including both FR1 and FR2</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83" w:name="_Toc21345673"/>
      <w:bookmarkStart w:id="3584" w:name="_Toc29806522"/>
      <w:bookmarkStart w:id="3585" w:name="_Toc37256055"/>
      <w:bookmarkStart w:id="3586" w:name="_Toc37256396"/>
      <w:bookmarkStart w:id="3587" w:name="_Toc45890229"/>
      <w:bookmarkStart w:id="3588" w:name="_Toc52382054"/>
      <w:bookmarkStart w:id="3589" w:name="_Toc61375153"/>
      <w:bookmarkStart w:id="3590" w:name="_Toc67936506"/>
      <w:bookmarkStart w:id="3591" w:name="_Toc67937379"/>
      <w:bookmarkStart w:id="3592" w:name="_Toc76452615"/>
      <w:bookmarkStart w:id="3593" w:name="_Toc76630458"/>
      <w:bookmarkStart w:id="3594" w:name="_Toc83743018"/>
      <w:bookmarkStart w:id="3595" w:name="_Toc83887132"/>
      <w:bookmarkStart w:id="3596" w:name="_Toc83887933"/>
      <w:bookmarkStart w:id="3597" w:name="_Toc90588774"/>
      <w:r w:rsidRPr="00DF6DD6">
        <w:rPr>
          <w:rFonts w:eastAsia="MS Mincho"/>
        </w:rPr>
        <w:t>7.6B.4</w:t>
      </w:r>
      <w:r w:rsidRPr="00DF6DD6">
        <w:rPr>
          <w:rFonts w:eastAsia="MS Mincho"/>
        </w:rPr>
        <w:tab/>
      </w:r>
      <w:r w:rsidRPr="00DF6DD6">
        <w:t>Narrow band blocking for DC in FR1</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6CD64F0" w14:textId="77777777" w:rsidR="004F1646" w:rsidRPr="00DF6DD6" w:rsidRDefault="004F1646" w:rsidP="00F27CE0">
      <w:pPr>
        <w:pStyle w:val="Heading4"/>
      </w:pPr>
      <w:bookmarkStart w:id="3598" w:name="_Toc21345674"/>
      <w:bookmarkStart w:id="3599" w:name="_Toc29806523"/>
      <w:bookmarkStart w:id="3600" w:name="_Toc37256056"/>
      <w:bookmarkStart w:id="3601" w:name="_Toc37256397"/>
      <w:bookmarkStart w:id="3602" w:name="_Toc45890230"/>
      <w:bookmarkStart w:id="3603" w:name="_Toc52382055"/>
      <w:bookmarkStart w:id="3604" w:name="_Toc61375154"/>
      <w:bookmarkStart w:id="3605" w:name="_Toc67936507"/>
      <w:bookmarkStart w:id="3606" w:name="_Toc67937380"/>
      <w:bookmarkStart w:id="3607" w:name="_Toc76452616"/>
      <w:bookmarkStart w:id="3608" w:name="_Toc76630459"/>
      <w:bookmarkStart w:id="3609" w:name="_Toc83743019"/>
      <w:bookmarkStart w:id="3610" w:name="_Toc83887133"/>
      <w:bookmarkStart w:id="3611" w:name="_Toc83887934"/>
      <w:bookmarkStart w:id="3612" w:name="_Toc90588775"/>
      <w:r w:rsidRPr="00DF6DD6">
        <w:t>7.6B.4.1</w:t>
      </w:r>
      <w:r w:rsidRPr="00DF6DD6">
        <w:tab/>
        <w:t>Intra-band contiguous EN-DC in FR1</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1D74BB">
            <w:pPr>
              <w:pStyle w:val="TAH"/>
              <w:rPr>
                <w:lang w:val="en-US"/>
              </w:rPr>
            </w:pPr>
            <w:r w:rsidRPr="00DF6DD6">
              <w:rPr>
                <w:lang w:val="en-US"/>
              </w:rPr>
              <w:t>EN-DC Aggregated Bandwidth, MHz</w:t>
            </w:r>
          </w:p>
        </w:tc>
        <w:tc>
          <w:tcPr>
            <w:tcW w:w="1392" w:type="dxa"/>
            <w:shd w:val="clear" w:color="auto" w:fill="auto"/>
            <w:vAlign w:val="center"/>
          </w:tcPr>
          <w:p w14:paraId="3E431D25" w14:textId="06778AD1" w:rsidR="002962F9" w:rsidRPr="00DF6DD6" w:rsidRDefault="005A3951" w:rsidP="001D74BB">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1D74BB">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1D74BB">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1D74BB">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1D74BB">
            <w:pPr>
              <w:pStyle w:val="TAH"/>
              <w:rPr>
                <w:lang w:val="en-US"/>
              </w:rPr>
            </w:pPr>
            <w:r w:rsidRPr="00DF6DD6">
              <w:rPr>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1D74BB">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1D74BB">
            <w:pPr>
              <w:pStyle w:val="TAH"/>
              <w:rPr>
                <w:lang w:val="en-US"/>
              </w:rPr>
            </w:pPr>
          </w:p>
        </w:tc>
        <w:tc>
          <w:tcPr>
            <w:tcW w:w="5754" w:type="dxa"/>
            <w:gridSpan w:val="4"/>
            <w:shd w:val="clear" w:color="auto" w:fill="auto"/>
            <w:vAlign w:val="center"/>
          </w:tcPr>
          <w:p w14:paraId="104632FB" w14:textId="77777777" w:rsidR="002962F9" w:rsidRPr="00DF6DD6" w:rsidRDefault="002962F9" w:rsidP="001D74BB">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1D74BB">
            <w:pPr>
              <w:pStyle w:val="TAH"/>
              <w:rPr>
                <w:lang w:val="en-US"/>
              </w:rPr>
            </w:pPr>
            <w:r w:rsidRPr="00DF6DD6">
              <w:rPr>
                <w:rFonts w:cs="Arial"/>
                <w:szCs w:val="18"/>
              </w:rPr>
              <w:t>P</w:t>
            </w:r>
            <w:r w:rsidRPr="00DF6DD6">
              <w:rPr>
                <w:rFonts w:cs="Arial"/>
                <w:szCs w:val="18"/>
                <w:vertAlign w:val="subscript"/>
              </w:rPr>
              <w:t xml:space="preserve">UW, </w:t>
            </w:r>
            <w:r w:rsidRPr="00DF6DD6">
              <w:rPr>
                <w:rFonts w:cs="Arial"/>
                <w:szCs w:val="18"/>
              </w:rPr>
              <w:t>dBm (CW)</w:t>
            </w:r>
          </w:p>
        </w:tc>
        <w:tc>
          <w:tcPr>
            <w:tcW w:w="5754" w:type="dxa"/>
            <w:gridSpan w:val="4"/>
            <w:shd w:val="clear" w:color="auto" w:fill="auto"/>
            <w:vAlign w:val="center"/>
          </w:tcPr>
          <w:p w14:paraId="37426B09" w14:textId="77777777" w:rsidR="002962F9" w:rsidRPr="00DF6DD6" w:rsidRDefault="002962F9" w:rsidP="001D74BB">
            <w:pPr>
              <w:pStyle w:val="TAC"/>
              <w:rPr>
                <w:rFonts w:cs="Arial"/>
                <w:kern w:val="2"/>
                <w:lang w:eastAsia="zh-CN"/>
              </w:rPr>
            </w:pPr>
            <w:r w:rsidRPr="00DF6DD6">
              <w:rPr>
                <w:rFonts w:cs="Arial"/>
                <w:kern w:val="2"/>
                <w:lang w:eastAsia="zh-CN"/>
              </w:rPr>
              <w:t>-55</w:t>
            </w:r>
          </w:p>
        </w:tc>
      </w:tr>
      <w:tr w:rsidR="0070079D" w:rsidRPr="00DF6DD6" w14:paraId="52A232AA" w14:textId="77777777" w:rsidTr="001D74BB">
        <w:trPr>
          <w:trHeight w:val="1243"/>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13" w:name="_Toc21345675"/>
      <w:bookmarkStart w:id="3614" w:name="_Toc29806524"/>
      <w:bookmarkStart w:id="3615" w:name="_Toc37256057"/>
      <w:bookmarkStart w:id="3616" w:name="_Toc37256398"/>
      <w:bookmarkStart w:id="3617" w:name="_Toc45890231"/>
      <w:bookmarkStart w:id="3618" w:name="_Toc52382056"/>
      <w:bookmarkStart w:id="3619" w:name="_Toc61375155"/>
      <w:bookmarkStart w:id="3620" w:name="_Toc67936508"/>
      <w:bookmarkStart w:id="3621" w:name="_Toc67937381"/>
      <w:bookmarkStart w:id="3622" w:name="_Toc76452617"/>
      <w:bookmarkStart w:id="3623" w:name="_Toc76630460"/>
      <w:bookmarkStart w:id="3624" w:name="_Toc83743020"/>
      <w:bookmarkStart w:id="3625" w:name="_Toc83887134"/>
      <w:bookmarkStart w:id="3626" w:name="_Toc83887935"/>
      <w:bookmarkStart w:id="3627" w:name="_Toc90588776"/>
      <w:r w:rsidRPr="00DF6DD6">
        <w:t>7.6B.4.2</w:t>
      </w:r>
      <w:r w:rsidRPr="00DF6DD6">
        <w:tab/>
        <w:t>Intra-band non-contiguous EN-DC in FR1</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28" w:name="_Toc21345676"/>
      <w:bookmarkStart w:id="3629" w:name="_Toc29806525"/>
      <w:bookmarkStart w:id="3630" w:name="_Toc37256058"/>
      <w:bookmarkStart w:id="3631" w:name="_Toc37256399"/>
      <w:bookmarkStart w:id="3632" w:name="_Toc45890232"/>
      <w:bookmarkStart w:id="3633" w:name="_Toc52382057"/>
      <w:bookmarkStart w:id="3634" w:name="_Toc61375156"/>
      <w:bookmarkStart w:id="3635" w:name="_Toc67936509"/>
      <w:bookmarkStart w:id="3636" w:name="_Toc67937382"/>
      <w:bookmarkStart w:id="3637" w:name="_Toc76452618"/>
      <w:bookmarkStart w:id="3638" w:name="_Toc76630461"/>
      <w:bookmarkStart w:id="3639" w:name="_Toc83743021"/>
      <w:bookmarkStart w:id="3640" w:name="_Toc83887135"/>
      <w:bookmarkStart w:id="3641" w:name="_Toc83887936"/>
      <w:bookmarkStart w:id="3642" w:name="_Toc90588777"/>
      <w:r w:rsidRPr="00DF6DD6">
        <w:t>7.6B.4.3</w:t>
      </w:r>
      <w:r w:rsidRPr="00DF6DD6">
        <w:tab/>
        <w:t xml:space="preserve">Inter-band EN-DC </w:t>
      </w:r>
      <w:r w:rsidR="007B2C62" w:rsidRPr="00DF6DD6">
        <w:t>with</w:t>
      </w:r>
      <w:r w:rsidRPr="00DF6DD6">
        <w:t>in FR1</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43" w:name="_Toc21345677"/>
      <w:bookmarkStart w:id="3644" w:name="_Toc29806526"/>
      <w:bookmarkStart w:id="3645" w:name="_Toc37256059"/>
      <w:bookmarkStart w:id="3646" w:name="_Toc37256400"/>
      <w:bookmarkStart w:id="3647" w:name="_Toc45890233"/>
      <w:bookmarkStart w:id="3648" w:name="_Toc52382058"/>
      <w:bookmarkStart w:id="3649" w:name="_Toc61375157"/>
      <w:bookmarkStart w:id="3650" w:name="_Toc67936510"/>
      <w:bookmarkStart w:id="3651" w:name="_Toc67937383"/>
      <w:bookmarkStart w:id="3652" w:name="_Toc76452619"/>
      <w:bookmarkStart w:id="3653" w:name="_Toc76630462"/>
      <w:bookmarkStart w:id="3654" w:name="_Toc83743022"/>
      <w:bookmarkStart w:id="3655" w:name="_Toc83887136"/>
      <w:bookmarkStart w:id="3656" w:name="_Toc83887937"/>
      <w:bookmarkStart w:id="3657" w:name="_Toc90588778"/>
      <w:r w:rsidRPr="00DF6DD6">
        <w:t>7.7</w:t>
      </w:r>
      <w:r w:rsidRPr="00DF6DD6">
        <w:tab/>
      </w:r>
      <w:r w:rsidR="0093614D" w:rsidRPr="00DF6DD6">
        <w:t>Void</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2499888F" w14:textId="77777777" w:rsidR="00D320F6" w:rsidRPr="00DF6DD6" w:rsidRDefault="00D320F6" w:rsidP="00EA1C6C">
      <w:pPr>
        <w:pStyle w:val="Heading2"/>
      </w:pPr>
      <w:bookmarkStart w:id="3658" w:name="_Toc21345678"/>
      <w:bookmarkStart w:id="3659" w:name="_Toc29806527"/>
      <w:bookmarkStart w:id="3660" w:name="_Toc37256060"/>
      <w:bookmarkStart w:id="3661" w:name="_Toc37256401"/>
      <w:bookmarkStart w:id="3662" w:name="_Toc45890234"/>
      <w:bookmarkStart w:id="3663" w:name="_Toc52382059"/>
      <w:bookmarkStart w:id="3664" w:name="_Toc61375158"/>
      <w:bookmarkStart w:id="3665" w:name="_Toc67936511"/>
      <w:bookmarkStart w:id="3666" w:name="_Toc67937384"/>
      <w:bookmarkStart w:id="3667" w:name="_Toc76452620"/>
      <w:bookmarkStart w:id="3668" w:name="_Toc76630463"/>
      <w:bookmarkStart w:id="3669" w:name="_Toc83743023"/>
      <w:bookmarkStart w:id="3670" w:name="_Toc83887137"/>
      <w:bookmarkStart w:id="3671" w:name="_Toc83887938"/>
      <w:bookmarkStart w:id="3672" w:name="_Toc90588779"/>
      <w:r w:rsidRPr="00DF6DD6">
        <w:t>7.7A</w:t>
      </w:r>
      <w:r w:rsidRPr="00DF6DD6">
        <w:tab/>
        <w:t>Spurious response for CA</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73" w:name="_Toc21345679"/>
      <w:bookmarkStart w:id="3674" w:name="_Toc29806528"/>
      <w:bookmarkStart w:id="3675" w:name="_Toc37256061"/>
      <w:bookmarkStart w:id="3676" w:name="_Toc37256402"/>
      <w:bookmarkStart w:id="3677" w:name="_Toc45890235"/>
      <w:bookmarkStart w:id="3678" w:name="_Toc52382060"/>
      <w:bookmarkStart w:id="3679" w:name="_Toc61375159"/>
      <w:bookmarkStart w:id="3680" w:name="_Toc67936512"/>
      <w:bookmarkStart w:id="3681" w:name="_Toc67937385"/>
      <w:bookmarkStart w:id="3682" w:name="_Toc76452621"/>
      <w:bookmarkStart w:id="3683" w:name="_Toc76630464"/>
      <w:bookmarkStart w:id="3684" w:name="_Toc83743024"/>
      <w:bookmarkStart w:id="3685" w:name="_Toc83887138"/>
      <w:bookmarkStart w:id="3686" w:name="_Toc83887939"/>
      <w:bookmarkStart w:id="3687" w:name="_Toc90588780"/>
      <w:r w:rsidRPr="00DF6DD6">
        <w:t>7.7B</w:t>
      </w:r>
      <w:r w:rsidRPr="00DF6DD6">
        <w:tab/>
        <w:t>Spurious response for DC in FR1</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6DFB7BD1" w14:textId="24E38EEB" w:rsidR="004F1646" w:rsidRPr="00DF6DD6" w:rsidRDefault="004F1646" w:rsidP="00F27CE0">
      <w:pPr>
        <w:pStyle w:val="Heading3"/>
      </w:pPr>
      <w:bookmarkStart w:id="3688" w:name="_Toc21345680"/>
      <w:bookmarkStart w:id="3689" w:name="_Toc29806529"/>
      <w:bookmarkStart w:id="3690" w:name="_Toc37256062"/>
      <w:bookmarkStart w:id="3691" w:name="_Toc37256403"/>
      <w:bookmarkStart w:id="3692" w:name="_Toc45890236"/>
      <w:bookmarkStart w:id="3693" w:name="_Toc52382061"/>
      <w:bookmarkStart w:id="3694" w:name="_Toc61375160"/>
      <w:bookmarkStart w:id="3695" w:name="_Toc67936513"/>
      <w:bookmarkStart w:id="3696" w:name="_Toc67937386"/>
      <w:bookmarkStart w:id="3697" w:name="_Toc76452622"/>
      <w:bookmarkStart w:id="3698" w:name="_Toc76630465"/>
      <w:bookmarkStart w:id="3699" w:name="_Toc83743025"/>
      <w:bookmarkStart w:id="3700" w:name="_Toc83887139"/>
      <w:bookmarkStart w:id="3701" w:name="_Toc83887940"/>
      <w:bookmarkStart w:id="3702" w:name="_Toc90588781"/>
      <w:r w:rsidRPr="00DF6DD6">
        <w:rPr>
          <w:rFonts w:eastAsia="MS Mincho"/>
        </w:rPr>
        <w:t>7.7B.1</w:t>
      </w:r>
      <w:r w:rsidRPr="00DF6DD6">
        <w:rPr>
          <w:rFonts w:eastAsia="MS Mincho"/>
        </w:rPr>
        <w:tab/>
      </w:r>
      <w:r w:rsidRPr="00DF6DD6">
        <w:t>Intra-band contiguous EN-DC in FR1</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1D74BB">
            <w:pPr>
              <w:pStyle w:val="TAH"/>
              <w:rPr>
                <w:lang w:val="en-US"/>
              </w:rPr>
            </w:pPr>
            <w:r w:rsidRPr="00DF6DD6">
              <w:rPr>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1D74BB">
            <w:pPr>
              <w:pStyle w:val="TAH"/>
              <w:rPr>
                <w:lang w:val="en-US"/>
              </w:rPr>
            </w:pPr>
            <w:r w:rsidRPr="00DF6DD6">
              <w:rPr>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1D74BB">
            <w:pPr>
              <w:pStyle w:val="TAH"/>
              <w:rPr>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1D74BB">
            <w:pPr>
              <w:pStyle w:val="TAH"/>
              <w:rPr>
                <w:lang w:val="en-US"/>
              </w:rPr>
            </w:pPr>
            <w:r w:rsidRPr="00DF6DD6">
              <w:rPr>
                <w:rFonts w:cs="Arial"/>
                <w:szCs w:val="18"/>
              </w:rPr>
              <w:t>P</w:t>
            </w:r>
            <w:r w:rsidRPr="00DF6DD6">
              <w:rPr>
                <w:rFonts w:cs="Arial"/>
                <w:szCs w:val="18"/>
                <w:vertAlign w:val="subscript"/>
              </w:rPr>
              <w:t xml:space="preserve">interferer, </w:t>
            </w:r>
            <w:r w:rsidRPr="00DF6DD6">
              <w:rPr>
                <w:rFonts w:cs="Arial"/>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03" w:name="_Toc21345681"/>
      <w:bookmarkStart w:id="3704" w:name="_Toc29806530"/>
      <w:bookmarkStart w:id="3705" w:name="_Toc37256063"/>
      <w:bookmarkStart w:id="3706" w:name="_Toc37256404"/>
      <w:bookmarkStart w:id="3707" w:name="_Toc45890237"/>
      <w:bookmarkStart w:id="3708" w:name="_Toc52382062"/>
      <w:bookmarkStart w:id="3709" w:name="_Toc61375161"/>
      <w:bookmarkStart w:id="3710" w:name="_Toc67936514"/>
      <w:bookmarkStart w:id="3711" w:name="_Toc67937387"/>
      <w:bookmarkStart w:id="3712" w:name="_Toc76452623"/>
      <w:bookmarkStart w:id="3713" w:name="_Toc76630466"/>
      <w:bookmarkStart w:id="3714" w:name="_Toc83743026"/>
      <w:bookmarkStart w:id="3715" w:name="_Toc83887140"/>
      <w:bookmarkStart w:id="3716" w:name="_Toc83887941"/>
      <w:bookmarkStart w:id="3717" w:name="_Toc90588782"/>
      <w:r w:rsidRPr="00DF6DD6">
        <w:rPr>
          <w:rFonts w:eastAsia="MS Mincho"/>
        </w:rPr>
        <w:t>7.7B.2</w:t>
      </w:r>
      <w:r w:rsidRPr="00DF6DD6">
        <w:rPr>
          <w:rFonts w:eastAsia="MS Mincho"/>
        </w:rPr>
        <w:tab/>
      </w:r>
      <w:r w:rsidRPr="00DF6DD6">
        <w:t>Intra-band non-contiguous EN-DC in FR1</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18" w:name="_Toc21345682"/>
      <w:bookmarkStart w:id="3719" w:name="_Toc29806531"/>
      <w:bookmarkStart w:id="3720" w:name="_Toc37256064"/>
      <w:bookmarkStart w:id="3721" w:name="_Toc37256405"/>
      <w:bookmarkStart w:id="3722" w:name="_Toc45890238"/>
      <w:bookmarkStart w:id="3723" w:name="_Toc52382063"/>
      <w:bookmarkStart w:id="3724" w:name="_Toc61375162"/>
      <w:bookmarkStart w:id="3725" w:name="_Toc67936515"/>
      <w:bookmarkStart w:id="3726" w:name="_Toc67937388"/>
      <w:bookmarkStart w:id="3727" w:name="_Toc76452624"/>
      <w:bookmarkStart w:id="3728" w:name="_Toc76630467"/>
      <w:bookmarkStart w:id="3729" w:name="_Toc83743027"/>
      <w:bookmarkStart w:id="3730" w:name="_Toc83887141"/>
      <w:bookmarkStart w:id="3731" w:name="_Toc83887942"/>
      <w:bookmarkStart w:id="3732"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33" w:name="_Toc21345683"/>
      <w:bookmarkStart w:id="3734" w:name="_Toc29806532"/>
      <w:bookmarkStart w:id="3735" w:name="_Toc37256065"/>
      <w:bookmarkStart w:id="3736" w:name="_Toc37256406"/>
      <w:bookmarkStart w:id="3737" w:name="_Toc45890239"/>
      <w:bookmarkStart w:id="3738" w:name="_Toc52382064"/>
      <w:bookmarkStart w:id="3739" w:name="_Toc61375163"/>
      <w:bookmarkStart w:id="3740" w:name="_Toc67936516"/>
      <w:bookmarkStart w:id="3741" w:name="_Toc67937389"/>
      <w:bookmarkStart w:id="3742" w:name="_Toc76452625"/>
      <w:bookmarkStart w:id="3743" w:name="_Toc76630468"/>
      <w:bookmarkStart w:id="3744" w:name="_Toc83743028"/>
      <w:bookmarkStart w:id="3745" w:name="_Toc83887142"/>
      <w:bookmarkStart w:id="3746" w:name="_Toc83887943"/>
      <w:bookmarkStart w:id="3747" w:name="_Toc90588784"/>
      <w:r w:rsidRPr="00DF6DD6">
        <w:t>7.8</w:t>
      </w:r>
      <w:r w:rsidRPr="00DF6DD6">
        <w:tab/>
      </w:r>
      <w:r w:rsidR="0093614D" w:rsidRPr="00DF6DD6">
        <w:t>Void</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3FF30A6C" w14:textId="77777777" w:rsidR="00D320F6" w:rsidRPr="00DF6DD6" w:rsidRDefault="00D320F6" w:rsidP="00D320F6">
      <w:pPr>
        <w:pStyle w:val="Heading2"/>
        <w:rPr>
          <w:lang w:val="en-US" w:eastAsia="zh-CN"/>
        </w:rPr>
      </w:pPr>
      <w:bookmarkStart w:id="3748" w:name="_Toc21345684"/>
      <w:bookmarkStart w:id="3749" w:name="_Toc29806533"/>
      <w:bookmarkStart w:id="3750" w:name="_Toc37256066"/>
      <w:bookmarkStart w:id="3751" w:name="_Toc37256407"/>
      <w:bookmarkStart w:id="3752" w:name="_Toc45890240"/>
      <w:bookmarkStart w:id="3753" w:name="_Toc52382065"/>
      <w:bookmarkStart w:id="3754" w:name="_Toc61375164"/>
      <w:bookmarkStart w:id="3755" w:name="_Toc67936517"/>
      <w:bookmarkStart w:id="3756" w:name="_Toc67937390"/>
      <w:bookmarkStart w:id="3757" w:name="_Toc76452626"/>
      <w:bookmarkStart w:id="3758" w:name="_Toc76630469"/>
      <w:bookmarkStart w:id="3759" w:name="_Toc83743029"/>
      <w:bookmarkStart w:id="3760" w:name="_Toc83887143"/>
      <w:bookmarkStart w:id="3761" w:name="_Toc83887944"/>
      <w:bookmarkStart w:id="3762"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63" w:name="_Toc21345685"/>
      <w:bookmarkStart w:id="3764" w:name="_Toc29806534"/>
      <w:bookmarkStart w:id="3765" w:name="_Toc37256067"/>
      <w:bookmarkStart w:id="3766" w:name="_Toc37256408"/>
      <w:bookmarkStart w:id="3767" w:name="_Toc45890241"/>
      <w:bookmarkStart w:id="3768" w:name="_Toc52382066"/>
      <w:bookmarkStart w:id="3769" w:name="_Toc61375165"/>
      <w:bookmarkStart w:id="3770" w:name="_Toc67936518"/>
      <w:bookmarkStart w:id="3771" w:name="_Toc67937391"/>
      <w:bookmarkStart w:id="3772" w:name="_Toc76452627"/>
      <w:bookmarkStart w:id="3773" w:name="_Toc76630470"/>
      <w:bookmarkStart w:id="3774" w:name="_Toc83743030"/>
      <w:bookmarkStart w:id="3775" w:name="_Toc83887144"/>
      <w:bookmarkStart w:id="3776" w:name="_Toc83887945"/>
      <w:bookmarkStart w:id="3777" w:name="_Toc90588786"/>
      <w:r w:rsidRPr="00DF6DD6">
        <w:t>7.8B</w:t>
      </w:r>
      <w:r w:rsidRPr="00DF6DD6">
        <w:tab/>
        <w:t>Intermodulation characteristics for DC in FR1</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66CFE00D" w14:textId="77777777" w:rsidR="004F1646" w:rsidRPr="00DF6DD6" w:rsidRDefault="004F1646" w:rsidP="00F27CE0">
      <w:pPr>
        <w:pStyle w:val="Heading3"/>
      </w:pPr>
      <w:bookmarkStart w:id="3778" w:name="_Toc21345686"/>
      <w:bookmarkStart w:id="3779" w:name="_Toc29806535"/>
      <w:bookmarkStart w:id="3780" w:name="_Toc37256068"/>
      <w:bookmarkStart w:id="3781" w:name="_Toc37256409"/>
      <w:bookmarkStart w:id="3782" w:name="_Toc45890242"/>
      <w:bookmarkStart w:id="3783" w:name="_Toc52382067"/>
      <w:bookmarkStart w:id="3784" w:name="_Toc61375166"/>
      <w:bookmarkStart w:id="3785" w:name="_Toc67936519"/>
      <w:bookmarkStart w:id="3786" w:name="_Toc67937392"/>
      <w:bookmarkStart w:id="3787" w:name="_Toc76452628"/>
      <w:bookmarkStart w:id="3788" w:name="_Toc76630471"/>
      <w:bookmarkStart w:id="3789" w:name="_Toc83743031"/>
      <w:bookmarkStart w:id="3790" w:name="_Toc83887145"/>
      <w:bookmarkStart w:id="3791" w:name="_Toc83887946"/>
      <w:bookmarkStart w:id="3792" w:name="_Toc90588787"/>
      <w:r w:rsidRPr="00DF6DD6">
        <w:rPr>
          <w:rFonts w:eastAsia="MS Mincho"/>
        </w:rPr>
        <w:t>7.8B.1</w:t>
      </w:r>
      <w:r w:rsidRPr="00DF6DD6">
        <w:rPr>
          <w:rFonts w:eastAsia="MS Mincho"/>
        </w:rPr>
        <w:tab/>
      </w:r>
      <w:r w:rsidRPr="00DF6DD6">
        <w:t>General</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FD34B6E" w14:textId="77777777" w:rsidR="004F1646" w:rsidRPr="00DF6DD6" w:rsidRDefault="004F1646" w:rsidP="00F27CE0">
      <w:pPr>
        <w:pStyle w:val="Heading3"/>
        <w:rPr>
          <w:lang w:val="en-US"/>
        </w:rPr>
      </w:pPr>
      <w:bookmarkStart w:id="3793" w:name="_Toc21345687"/>
      <w:bookmarkStart w:id="3794" w:name="_Toc29806536"/>
      <w:bookmarkStart w:id="3795" w:name="_Toc37256069"/>
      <w:bookmarkStart w:id="3796" w:name="_Toc37256410"/>
      <w:bookmarkStart w:id="3797" w:name="_Toc45890243"/>
      <w:bookmarkStart w:id="3798" w:name="_Toc52382068"/>
      <w:bookmarkStart w:id="3799" w:name="_Toc61375167"/>
      <w:bookmarkStart w:id="3800" w:name="_Toc67936520"/>
      <w:bookmarkStart w:id="3801" w:name="_Toc67937393"/>
      <w:bookmarkStart w:id="3802" w:name="_Toc76452629"/>
      <w:bookmarkStart w:id="3803" w:name="_Toc76630472"/>
      <w:bookmarkStart w:id="3804" w:name="_Toc83743032"/>
      <w:bookmarkStart w:id="3805" w:name="_Toc83887146"/>
      <w:bookmarkStart w:id="3806" w:name="_Toc83887947"/>
      <w:bookmarkStart w:id="3807" w:name="_Toc90588788"/>
      <w:r w:rsidRPr="00DF6DD6">
        <w:rPr>
          <w:rFonts w:eastAsia="MS Mincho"/>
        </w:rPr>
        <w:t>7.8B.2</w:t>
      </w:r>
      <w:r w:rsidRPr="00DF6DD6">
        <w:rPr>
          <w:rFonts w:eastAsia="MS Mincho"/>
        </w:rPr>
        <w:tab/>
      </w:r>
      <w:r w:rsidRPr="00DF6DD6">
        <w:t>Wide band Intermodulation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801ACB3" w14:textId="77777777" w:rsidR="004F1646" w:rsidRPr="00DF6DD6" w:rsidRDefault="004F1646" w:rsidP="00F27CE0">
      <w:pPr>
        <w:pStyle w:val="Heading4"/>
      </w:pPr>
      <w:bookmarkStart w:id="3808" w:name="_Toc21345688"/>
      <w:bookmarkStart w:id="3809" w:name="_Toc29806537"/>
      <w:bookmarkStart w:id="3810" w:name="_Toc37256070"/>
      <w:bookmarkStart w:id="3811" w:name="_Toc37256411"/>
      <w:bookmarkStart w:id="3812" w:name="_Toc45890244"/>
      <w:bookmarkStart w:id="3813" w:name="_Toc52382069"/>
      <w:bookmarkStart w:id="3814" w:name="_Toc61375168"/>
      <w:bookmarkStart w:id="3815" w:name="_Toc67936521"/>
      <w:bookmarkStart w:id="3816" w:name="_Toc67937394"/>
      <w:bookmarkStart w:id="3817" w:name="_Toc76452630"/>
      <w:bookmarkStart w:id="3818" w:name="_Toc76630473"/>
      <w:bookmarkStart w:id="3819" w:name="_Toc83743033"/>
      <w:bookmarkStart w:id="3820" w:name="_Toc83887147"/>
      <w:bookmarkStart w:id="3821" w:name="_Toc83887948"/>
      <w:bookmarkStart w:id="3822" w:name="_Toc90588789"/>
      <w:r w:rsidRPr="00DF6DD6">
        <w:t>7.8B.2.1</w:t>
      </w:r>
      <w:r w:rsidRPr="00DF6DD6">
        <w:tab/>
        <w:t>Intra-band contiguous EN-DC in FR1</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8539F6">
            <w:pPr>
              <w:pStyle w:val="TAH"/>
              <w:rPr>
                <w:lang w:val="en-US"/>
              </w:rPr>
            </w:pPr>
            <w:r w:rsidRPr="00DF6DD6">
              <w:rPr>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8539F6">
            <w:pPr>
              <w:pStyle w:val="TAH"/>
              <w:rPr>
                <w:lang w:val="en-US"/>
              </w:rPr>
            </w:pPr>
            <w:r w:rsidRPr="00DF6DD6">
              <w:rPr>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8539F6">
            <w:pPr>
              <w:pStyle w:val="TAH"/>
              <w:rPr>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8539F6">
            <w:pPr>
              <w:pStyle w:val="TAH"/>
              <w:rPr>
                <w:vertAlign w:val="superscript"/>
                <w:lang w:val="en-US"/>
              </w:rPr>
            </w:pPr>
            <w:r w:rsidRPr="00DF6DD6">
              <w:rPr>
                <w:rFonts w:cs="Arial"/>
                <w:szCs w:val="18"/>
              </w:rPr>
              <w:t>P</w:t>
            </w:r>
            <w:r w:rsidRPr="00DF6DD6">
              <w:rPr>
                <w:rFonts w:cs="Arial"/>
                <w:szCs w:val="18"/>
                <w:vertAlign w:val="subscript"/>
              </w:rPr>
              <w:t xml:space="preserve">interferer 1, </w:t>
            </w:r>
            <w:r w:rsidRPr="00DF6DD6">
              <w:rPr>
                <w:rFonts w:cs="Arial"/>
                <w:szCs w:val="18"/>
              </w:rPr>
              <w:t>dBm (CW)</w:t>
            </w:r>
            <w:r w:rsidRPr="00DF6DD6">
              <w:rPr>
                <w:rFonts w:cs="Arial"/>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8539F6">
            <w:pPr>
              <w:pStyle w:val="TAH"/>
              <w:rPr>
                <w:rFonts w:cs="Arial"/>
                <w:szCs w:val="18"/>
                <w:vertAlign w:val="superscript"/>
              </w:rPr>
            </w:pPr>
            <w:r w:rsidRPr="00DF6DD6">
              <w:rPr>
                <w:rFonts w:cs="Arial"/>
                <w:szCs w:val="18"/>
              </w:rPr>
              <w:t>P</w:t>
            </w:r>
            <w:r w:rsidRPr="00DF6DD6">
              <w:rPr>
                <w:rFonts w:cs="Arial"/>
                <w:szCs w:val="18"/>
                <w:vertAlign w:val="subscript"/>
              </w:rPr>
              <w:t xml:space="preserve">interferer 2, </w:t>
            </w:r>
            <w:r w:rsidRPr="00DF6DD6">
              <w:rPr>
                <w:rFonts w:cs="Arial"/>
                <w:szCs w:val="18"/>
              </w:rPr>
              <w:t>dBm (Modulated)</w:t>
            </w:r>
            <w:r w:rsidRPr="00DF6DD6">
              <w:rPr>
                <w:rFonts w:cs="Arial"/>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23" w:name="_Toc21345689"/>
      <w:bookmarkStart w:id="3824" w:name="_Toc29806538"/>
      <w:bookmarkStart w:id="3825" w:name="_Toc37256071"/>
      <w:bookmarkStart w:id="3826" w:name="_Toc37256412"/>
      <w:bookmarkStart w:id="3827" w:name="_Toc45890245"/>
      <w:bookmarkStart w:id="3828" w:name="_Toc52382070"/>
      <w:bookmarkStart w:id="3829" w:name="_Toc61375169"/>
      <w:bookmarkStart w:id="3830" w:name="_Toc67936522"/>
      <w:bookmarkStart w:id="3831" w:name="_Toc67937395"/>
      <w:bookmarkStart w:id="3832" w:name="_Toc76452631"/>
      <w:bookmarkStart w:id="3833" w:name="_Toc76630474"/>
      <w:bookmarkStart w:id="3834" w:name="_Toc83743034"/>
      <w:bookmarkStart w:id="3835" w:name="_Toc83887148"/>
      <w:bookmarkStart w:id="3836" w:name="_Toc83887949"/>
      <w:bookmarkStart w:id="3837" w:name="_Toc90588790"/>
      <w:r w:rsidRPr="00DF6DD6">
        <w:t>7.8B.2.2</w:t>
      </w:r>
      <w:r w:rsidRPr="00DF6DD6">
        <w:tab/>
        <w:t>Intra-band non-contiguous EN-DC in FR1</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38" w:name="_Toc21345690"/>
      <w:bookmarkStart w:id="3839" w:name="_Toc29806539"/>
      <w:bookmarkStart w:id="3840" w:name="_Toc37256072"/>
      <w:bookmarkStart w:id="3841" w:name="_Toc37256413"/>
      <w:bookmarkStart w:id="3842" w:name="_Toc45890246"/>
      <w:bookmarkStart w:id="3843" w:name="_Toc52382071"/>
      <w:bookmarkStart w:id="3844" w:name="_Toc61375170"/>
      <w:bookmarkStart w:id="3845" w:name="_Toc67936523"/>
      <w:bookmarkStart w:id="3846" w:name="_Toc67937396"/>
      <w:bookmarkStart w:id="3847" w:name="_Toc76452632"/>
      <w:bookmarkStart w:id="3848" w:name="_Toc76630475"/>
      <w:bookmarkStart w:id="3849" w:name="_Toc83743035"/>
      <w:bookmarkStart w:id="3850" w:name="_Toc83887149"/>
      <w:bookmarkStart w:id="3851" w:name="_Toc83887950"/>
      <w:bookmarkStart w:id="3852" w:name="_Toc90588791"/>
      <w:r w:rsidRPr="00DF6DD6">
        <w:t>7.8B.2.3</w:t>
      </w:r>
      <w:r w:rsidRPr="00DF6DD6">
        <w:tab/>
        <w:t xml:space="preserve">Inter-band EN-DC </w:t>
      </w:r>
      <w:r w:rsidR="005845ED" w:rsidRPr="00DF6DD6">
        <w:t>with</w:t>
      </w:r>
      <w:r w:rsidRPr="00DF6DD6">
        <w:t>in FR1</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9731F3" w:rsidRDefault="00C52133" w:rsidP="009731F3">
      <w:pPr>
        <w:pStyle w:val="Heading4"/>
      </w:pPr>
      <w:r w:rsidRPr="009731F3">
        <w:t>7.8B.2.3a</w:t>
      </w:r>
      <w:r w:rsidRPr="009731F3">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9731F3" w:rsidRDefault="00831485" w:rsidP="009731F3">
      <w:pPr>
        <w:pStyle w:val="Heading4"/>
      </w:pPr>
      <w:r w:rsidRPr="009731F3">
        <w:t>7.8B.2.4</w:t>
      </w:r>
      <w:r w:rsidRPr="009731F3">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9731F3">
      <w:pPr>
        <w:pStyle w:val="Heading4"/>
        <w:rPr>
          <w:rFonts w:eastAsia="MS Mincho"/>
        </w:rPr>
      </w:pPr>
      <w:r w:rsidRPr="00DF6DD6">
        <w:rPr>
          <w:rFonts w:eastAsia="MS Mincho"/>
        </w:rPr>
        <w:t>7.8B.2.5</w:t>
      </w:r>
      <w:r w:rsidRPr="00DF6DD6">
        <w:rPr>
          <w:rFonts w:eastAsia="MS Mincho"/>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53" w:name="_Toc21345691"/>
      <w:bookmarkStart w:id="3854" w:name="_Toc29806540"/>
      <w:bookmarkStart w:id="3855" w:name="_Toc37256073"/>
      <w:bookmarkStart w:id="3856" w:name="_Toc37256414"/>
      <w:bookmarkStart w:id="3857" w:name="_Toc45890247"/>
      <w:bookmarkStart w:id="3858" w:name="_Toc52382072"/>
      <w:bookmarkStart w:id="3859" w:name="_Toc61375171"/>
      <w:bookmarkStart w:id="3860" w:name="_Toc67936524"/>
      <w:bookmarkStart w:id="3861" w:name="_Toc67937397"/>
      <w:bookmarkStart w:id="3862" w:name="_Toc76452633"/>
      <w:bookmarkStart w:id="3863" w:name="_Toc76630476"/>
      <w:bookmarkStart w:id="3864" w:name="_Toc83743036"/>
      <w:bookmarkStart w:id="3865" w:name="_Toc83887150"/>
      <w:bookmarkStart w:id="3866" w:name="_Toc83887951"/>
      <w:bookmarkStart w:id="3867" w:name="_Toc90588792"/>
      <w:r w:rsidRPr="00DF6DD6">
        <w:t>7.9</w:t>
      </w:r>
      <w:r w:rsidRPr="00DF6DD6">
        <w:tab/>
      </w:r>
      <w:r w:rsidR="00F7252C" w:rsidRPr="00DF6DD6">
        <w:t>Void</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3611B60A" w14:textId="77777777" w:rsidR="00D320F6" w:rsidRPr="00DF6DD6" w:rsidRDefault="00D320F6" w:rsidP="00D320F6">
      <w:pPr>
        <w:pStyle w:val="Heading2"/>
        <w:rPr>
          <w:lang w:val="en-US" w:eastAsia="zh-CN"/>
        </w:rPr>
      </w:pPr>
      <w:bookmarkStart w:id="3868" w:name="_Toc21345692"/>
      <w:bookmarkStart w:id="3869" w:name="_Toc29806541"/>
      <w:bookmarkStart w:id="3870" w:name="_Toc37256074"/>
      <w:bookmarkStart w:id="3871" w:name="_Toc37256415"/>
      <w:bookmarkStart w:id="3872" w:name="_Toc45890248"/>
      <w:bookmarkStart w:id="3873" w:name="_Toc52382073"/>
      <w:bookmarkStart w:id="3874" w:name="_Toc61375172"/>
      <w:bookmarkStart w:id="3875" w:name="_Toc67936525"/>
      <w:bookmarkStart w:id="3876" w:name="_Toc67937398"/>
      <w:bookmarkStart w:id="3877" w:name="_Toc76452634"/>
      <w:bookmarkStart w:id="3878" w:name="_Toc76630477"/>
      <w:bookmarkStart w:id="3879" w:name="_Toc83743037"/>
      <w:bookmarkStart w:id="3880" w:name="_Toc83887151"/>
      <w:bookmarkStart w:id="3881" w:name="_Toc83887952"/>
      <w:bookmarkStart w:id="3882"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83" w:name="_Toc21345693"/>
      <w:bookmarkStart w:id="3884" w:name="_Toc29806542"/>
      <w:bookmarkStart w:id="3885" w:name="_Toc37256075"/>
      <w:bookmarkStart w:id="3886" w:name="_Toc37256416"/>
      <w:bookmarkStart w:id="3887" w:name="_Toc45890249"/>
      <w:bookmarkStart w:id="3888" w:name="_Toc52382074"/>
      <w:bookmarkStart w:id="3889" w:name="_Toc61375173"/>
      <w:bookmarkStart w:id="3890" w:name="_Toc67936526"/>
      <w:bookmarkStart w:id="3891" w:name="_Toc67937399"/>
      <w:bookmarkStart w:id="3892" w:name="_Toc76452635"/>
      <w:bookmarkStart w:id="3893" w:name="_Toc76630478"/>
      <w:bookmarkStart w:id="3894" w:name="_Toc83743038"/>
      <w:bookmarkStart w:id="3895" w:name="_Toc83887152"/>
      <w:bookmarkStart w:id="3896" w:name="_Toc83887953"/>
      <w:bookmarkStart w:id="3897" w:name="_Toc90588794"/>
      <w:r w:rsidRPr="00DF6DD6">
        <w:t>7.9B</w:t>
      </w:r>
      <w:r w:rsidRPr="00DF6DD6">
        <w:tab/>
        <w:t>Spurious emissions for DC in FR1</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6A1E6DA8" w14:textId="77777777" w:rsidR="004F1646" w:rsidRPr="00DF6DD6" w:rsidRDefault="004F1646" w:rsidP="00F27CE0">
      <w:pPr>
        <w:pStyle w:val="Heading3"/>
      </w:pPr>
      <w:bookmarkStart w:id="3898" w:name="_Toc21345694"/>
      <w:bookmarkStart w:id="3899" w:name="_Toc29806543"/>
      <w:bookmarkStart w:id="3900" w:name="_Toc37256076"/>
      <w:bookmarkStart w:id="3901" w:name="_Toc37256417"/>
      <w:bookmarkStart w:id="3902" w:name="_Toc45890250"/>
      <w:bookmarkStart w:id="3903" w:name="_Toc52382075"/>
      <w:bookmarkStart w:id="3904" w:name="_Toc61375174"/>
      <w:bookmarkStart w:id="3905" w:name="_Toc67936527"/>
      <w:bookmarkStart w:id="3906" w:name="_Toc67937400"/>
      <w:bookmarkStart w:id="3907" w:name="_Toc76452636"/>
      <w:bookmarkStart w:id="3908" w:name="_Toc76630479"/>
      <w:bookmarkStart w:id="3909" w:name="_Toc83743039"/>
      <w:bookmarkStart w:id="3910" w:name="_Toc83887153"/>
      <w:bookmarkStart w:id="3911" w:name="_Toc83887954"/>
      <w:bookmarkStart w:id="3912" w:name="_Toc90588795"/>
      <w:r w:rsidRPr="00DF6DD6">
        <w:rPr>
          <w:rFonts w:eastAsia="MS Mincho"/>
        </w:rPr>
        <w:t>7.9B.1</w:t>
      </w:r>
      <w:r w:rsidRPr="00DF6DD6">
        <w:rPr>
          <w:rFonts w:eastAsia="MS Mincho"/>
        </w:rPr>
        <w:tab/>
      </w:r>
      <w:r w:rsidRPr="00DF6DD6">
        <w:t>Intra-band contiguous EN-DC in FR1</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13" w:name="_Toc21345695"/>
      <w:bookmarkStart w:id="3914" w:name="_Toc29806544"/>
      <w:bookmarkStart w:id="3915" w:name="_Toc37256077"/>
      <w:bookmarkStart w:id="3916" w:name="_Toc37256418"/>
      <w:bookmarkStart w:id="3917" w:name="_Toc45890251"/>
      <w:bookmarkStart w:id="3918" w:name="_Toc52382076"/>
      <w:bookmarkStart w:id="3919" w:name="_Toc61375175"/>
      <w:bookmarkStart w:id="3920" w:name="_Toc67936528"/>
      <w:bookmarkStart w:id="3921" w:name="_Toc67937401"/>
      <w:bookmarkStart w:id="3922" w:name="_Toc76452637"/>
      <w:bookmarkStart w:id="3923" w:name="_Toc76630480"/>
      <w:bookmarkStart w:id="3924" w:name="_Toc83743040"/>
      <w:bookmarkStart w:id="3925" w:name="_Toc83887154"/>
      <w:bookmarkStart w:id="3926" w:name="_Toc83887955"/>
      <w:bookmarkStart w:id="3927" w:name="_Toc90588796"/>
      <w:r w:rsidRPr="00DF6DD6">
        <w:rPr>
          <w:rFonts w:eastAsia="MS Mincho"/>
        </w:rPr>
        <w:t>7.9B.2</w:t>
      </w:r>
      <w:r w:rsidRPr="00DF6DD6">
        <w:rPr>
          <w:rFonts w:eastAsia="MS Mincho"/>
        </w:rPr>
        <w:tab/>
      </w:r>
      <w:r w:rsidRPr="00DF6DD6">
        <w:t>Intra-band non-contiguous EN-DC in FR1</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28" w:name="_Toc21345696"/>
      <w:bookmarkStart w:id="3929" w:name="_Toc29806545"/>
      <w:bookmarkStart w:id="3930" w:name="_Toc37256078"/>
      <w:bookmarkStart w:id="3931" w:name="_Toc37256419"/>
      <w:bookmarkStart w:id="3932" w:name="_Toc45890252"/>
      <w:bookmarkStart w:id="3933" w:name="_Toc52382077"/>
      <w:bookmarkStart w:id="3934" w:name="_Toc61375176"/>
      <w:bookmarkStart w:id="3935" w:name="_Toc67936529"/>
      <w:bookmarkStart w:id="3936" w:name="_Toc67937402"/>
      <w:bookmarkStart w:id="3937" w:name="_Toc76452638"/>
      <w:bookmarkStart w:id="3938" w:name="_Toc76630481"/>
      <w:bookmarkStart w:id="3939" w:name="_Toc83743041"/>
      <w:bookmarkStart w:id="3940" w:name="_Toc83887155"/>
      <w:bookmarkStart w:id="3941" w:name="_Toc83887956"/>
      <w:bookmarkStart w:id="3942" w:name="_Toc90588797"/>
      <w:r w:rsidRPr="00DF6DD6">
        <w:rPr>
          <w:rFonts w:eastAsia="MS Mincho"/>
        </w:rPr>
        <w:t>7.9B.3</w:t>
      </w:r>
      <w:r w:rsidRPr="00DF6DD6">
        <w:rPr>
          <w:rFonts w:eastAsia="MS Mincho"/>
        </w:rPr>
        <w:tab/>
      </w:r>
      <w:r w:rsidRPr="00DF6DD6">
        <w:t>Inter-band EN-DC within FR1</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C71807">
      <w:pPr>
        <w:pStyle w:val="Heading3"/>
        <w:rPr>
          <w:rFonts w:eastAsia="MS Mincho"/>
        </w:rPr>
      </w:pPr>
      <w:r w:rsidRPr="00DF6DD6">
        <w:rPr>
          <w:rFonts w:eastAsia="MS Mincho"/>
        </w:rPr>
        <w:t>7.9B.4</w:t>
      </w:r>
      <w:r w:rsidRPr="00DF6DD6">
        <w:rPr>
          <w:rFonts w:eastAsia="MS Mincho"/>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C71807">
      <w:pPr>
        <w:pStyle w:val="Heading3"/>
        <w:rPr>
          <w:rFonts w:eastAsia="MS Mincho"/>
        </w:rPr>
      </w:pPr>
      <w:r w:rsidRPr="00DF6DD6">
        <w:rPr>
          <w:rFonts w:eastAsia="MS Mincho"/>
        </w:rPr>
        <w:t>7.9B.5</w:t>
      </w:r>
      <w:r w:rsidRPr="00DF6DD6">
        <w:rPr>
          <w:rFonts w:eastAsia="MS Mincho"/>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A52B21">
      <w:headerReference w:type="default" r:id="rId55"/>
      <w:footerReference w:type="default" r:id="rId56"/>
      <w:footnotePr>
        <w:numRestart w:val="eachSect"/>
      </w:footnotePr>
      <w:pgSz w:w="11907" w:h="16840" w:code="9"/>
      <w:pgMar w:top="1416" w:right="1133" w:bottom="1133" w:left="1133" w:header="850" w:footer="340" w:gutter="0"/>
      <w:pgNumType w:start="5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35962" w14:textId="77777777" w:rsidR="00FA60A4" w:rsidRDefault="00FA60A4">
      <w:r>
        <w:separator/>
      </w:r>
    </w:p>
    <w:p w14:paraId="5DC8B993" w14:textId="77777777" w:rsidR="00FA60A4" w:rsidRDefault="00FA60A4"/>
  </w:endnote>
  <w:endnote w:type="continuationSeparator" w:id="0">
    <w:p w14:paraId="00C01E65" w14:textId="77777777" w:rsidR="00FA60A4" w:rsidRDefault="00FA60A4">
      <w:r>
        <w:continuationSeparator/>
      </w:r>
    </w:p>
    <w:p w14:paraId="655AB81E" w14:textId="77777777" w:rsidR="00FA60A4" w:rsidRDefault="00FA6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5790A" w14:textId="77777777" w:rsidR="00FA60A4" w:rsidRDefault="00FA60A4">
      <w:r>
        <w:separator/>
      </w:r>
    </w:p>
    <w:p w14:paraId="51B15E35" w14:textId="77777777" w:rsidR="00FA60A4" w:rsidRDefault="00FA60A4"/>
  </w:footnote>
  <w:footnote w:type="continuationSeparator" w:id="0">
    <w:p w14:paraId="40045BEB" w14:textId="77777777" w:rsidR="00FA60A4" w:rsidRDefault="00FA60A4">
      <w:r>
        <w:continuationSeparator/>
      </w:r>
    </w:p>
    <w:p w14:paraId="0247168C" w14:textId="77777777" w:rsidR="00FA60A4" w:rsidRDefault="00FA60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165268A"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1BE4353B"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w:t>
    </w:r>
    <w:r w:rsidR="004D0CCD">
      <w:rPr>
        <w:rFonts w:ascii="Arial" w:eastAsia="Times New Roman" w:hAnsi="Arial"/>
        <w:b/>
        <w:noProof/>
        <w:sz w:val="18"/>
        <w:lang w:eastAsia="en-GB"/>
      </w:rPr>
      <w:t>5</w:t>
    </w:r>
  </w:p>
  <w:p w14:paraId="21E51D1C" w14:textId="63EABA71"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E11299">
      <w:rPr>
        <w:rFonts w:ascii="Arial" w:eastAsia="Times New Roman" w:hAnsi="Arial"/>
        <w:b/>
        <w:noProof/>
        <w:sz w:val="18"/>
        <w:lang w:eastAsia="en-GB"/>
      </w:rPr>
      <w:t>2</w:t>
    </w:r>
    <w:r w:rsidR="0016790F">
      <w:rPr>
        <w:rFonts w:ascii="Arial" w:eastAsia="Times New Roman" w:hAnsi="Arial"/>
        <w:b/>
        <w:noProof/>
        <w:sz w:val="18"/>
        <w:lang w:eastAsia="en-GB"/>
      </w:rPr>
      <w:t>9</w:t>
    </w:r>
    <w:r>
      <w:rPr>
        <w:rFonts w:ascii="Arial" w:eastAsia="Times New Roman" w:hAnsi="Arial"/>
        <w:b/>
        <w:noProof/>
        <w:sz w:val="18"/>
        <w:lang w:eastAsia="en-GB"/>
      </w:rPr>
      <w:t>.</w:t>
    </w:r>
    <w:r w:rsidR="004D0CCD">
      <w:rPr>
        <w:rFonts w:ascii="Arial" w:eastAsia="Times New Roman" w:hAnsi="Arial"/>
        <w:b/>
        <w:noProof/>
        <w:sz w:val="18"/>
        <w:lang w:eastAsia="en-GB"/>
      </w:rPr>
      <w:t>0</w:t>
    </w:r>
    <w:r>
      <w:rPr>
        <w:rFonts w:ascii="Arial" w:eastAsia="Times New Roman" w:hAnsi="Arial"/>
        <w:b/>
        <w:noProof/>
        <w:sz w:val="18"/>
        <w:lang w:eastAsia="en-GB"/>
      </w:rPr>
      <w:t xml:space="preserve"> (</w:t>
    </w:r>
    <w:r w:rsidR="00AD31B5">
      <w:rPr>
        <w:rFonts w:ascii="Arial" w:eastAsia="Times New Roman" w:hAnsi="Arial"/>
        <w:b/>
        <w:noProof/>
        <w:sz w:val="18"/>
        <w:lang w:eastAsia="en-GB"/>
      </w:rPr>
      <w:t>202</w:t>
    </w:r>
    <w:r w:rsidR="007A5DEA">
      <w:rPr>
        <w:rFonts w:ascii="Arial" w:eastAsia="Times New Roman" w:hAnsi="Arial"/>
        <w:b/>
        <w:noProof/>
        <w:sz w:val="18"/>
        <w:lang w:eastAsia="en-GB"/>
      </w:rPr>
      <w:t>5</w:t>
    </w:r>
    <w:r>
      <w:rPr>
        <w:rFonts w:ascii="Arial" w:eastAsia="Times New Roman" w:hAnsi="Arial"/>
        <w:b/>
        <w:noProof/>
        <w:sz w:val="18"/>
        <w:lang w:eastAsia="en-GB"/>
      </w:rPr>
      <w:t>-</w:t>
    </w:r>
    <w:r w:rsidR="007A5DEA">
      <w:rPr>
        <w:rFonts w:ascii="Arial" w:eastAsia="Times New Roman" w:hAnsi="Arial"/>
        <w:b/>
        <w:noProof/>
        <w:sz w:val="18"/>
        <w:lang w:eastAsia="en-GB"/>
      </w:rPr>
      <w:t>0</w:t>
    </w:r>
    <w:r w:rsidR="0016790F">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055705">
    <w:abstractNumId w:val="6"/>
  </w:num>
  <w:num w:numId="2" w16cid:durableId="699211642">
    <w:abstractNumId w:val="22"/>
  </w:num>
  <w:num w:numId="3" w16cid:durableId="484736351">
    <w:abstractNumId w:val="3"/>
  </w:num>
  <w:num w:numId="4" w16cid:durableId="54403085">
    <w:abstractNumId w:val="13"/>
  </w:num>
  <w:num w:numId="5" w16cid:durableId="1139683938">
    <w:abstractNumId w:val="9"/>
  </w:num>
  <w:num w:numId="6" w16cid:durableId="786436987">
    <w:abstractNumId w:val="20"/>
  </w:num>
  <w:num w:numId="7" w16cid:durableId="872420520">
    <w:abstractNumId w:val="23"/>
  </w:num>
  <w:num w:numId="8" w16cid:durableId="880240052">
    <w:abstractNumId w:val="24"/>
  </w:num>
  <w:num w:numId="9" w16cid:durableId="1617061322">
    <w:abstractNumId w:val="7"/>
  </w:num>
  <w:num w:numId="10" w16cid:durableId="735933351">
    <w:abstractNumId w:val="4"/>
  </w:num>
  <w:num w:numId="11" w16cid:durableId="1942756968">
    <w:abstractNumId w:val="10"/>
  </w:num>
  <w:num w:numId="12" w16cid:durableId="1509057055">
    <w:abstractNumId w:val="11"/>
  </w:num>
  <w:num w:numId="13" w16cid:durableId="734931663">
    <w:abstractNumId w:val="8"/>
  </w:num>
  <w:num w:numId="14" w16cid:durableId="524683414">
    <w:abstractNumId w:val="16"/>
  </w:num>
  <w:num w:numId="15" w16cid:durableId="360865351">
    <w:abstractNumId w:val="0"/>
  </w:num>
  <w:num w:numId="16" w16cid:durableId="888490044">
    <w:abstractNumId w:val="19"/>
  </w:num>
  <w:num w:numId="17" w16cid:durableId="2076850138">
    <w:abstractNumId w:val="5"/>
  </w:num>
  <w:num w:numId="18" w16cid:durableId="1899703742">
    <w:abstractNumId w:val="2"/>
  </w:num>
  <w:num w:numId="19" w16cid:durableId="264969689">
    <w:abstractNumId w:val="17"/>
  </w:num>
  <w:num w:numId="20" w16cid:durableId="907610297">
    <w:abstractNumId w:val="14"/>
  </w:num>
  <w:num w:numId="21" w16cid:durableId="605234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7095815">
    <w:abstractNumId w:val="12"/>
    <w:lvlOverride w:ilvl="0">
      <w:startOverride w:val="1"/>
    </w:lvlOverride>
  </w:num>
  <w:num w:numId="23" w16cid:durableId="10907330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6545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3592121">
    <w:abstractNumId w:val="15"/>
  </w:num>
  <w:num w:numId="26" w16cid:durableId="1553496991">
    <w:abstractNumId w:val="1"/>
  </w:num>
  <w:num w:numId="27" w16cid:durableId="173515567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5"/>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84A"/>
    <w:rsid w:val="00016A88"/>
    <w:rsid w:val="00017A17"/>
    <w:rsid w:val="00021452"/>
    <w:rsid w:val="00021FAA"/>
    <w:rsid w:val="00022E4A"/>
    <w:rsid w:val="0002306F"/>
    <w:rsid w:val="00025144"/>
    <w:rsid w:val="00026725"/>
    <w:rsid w:val="0002789D"/>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6AC2"/>
    <w:rsid w:val="00067527"/>
    <w:rsid w:val="00067DD1"/>
    <w:rsid w:val="0007017E"/>
    <w:rsid w:val="000705FD"/>
    <w:rsid w:val="0007562D"/>
    <w:rsid w:val="00075E93"/>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4451"/>
    <w:rsid w:val="000A50AE"/>
    <w:rsid w:val="000A6394"/>
    <w:rsid w:val="000A6B90"/>
    <w:rsid w:val="000A75FF"/>
    <w:rsid w:val="000B0963"/>
    <w:rsid w:val="000B0B64"/>
    <w:rsid w:val="000B0D95"/>
    <w:rsid w:val="000B224B"/>
    <w:rsid w:val="000B382D"/>
    <w:rsid w:val="000B469D"/>
    <w:rsid w:val="000B527C"/>
    <w:rsid w:val="000B6F05"/>
    <w:rsid w:val="000B7061"/>
    <w:rsid w:val="000B7D8A"/>
    <w:rsid w:val="000C038A"/>
    <w:rsid w:val="000C05A0"/>
    <w:rsid w:val="000C1759"/>
    <w:rsid w:val="000C2D69"/>
    <w:rsid w:val="000C3B22"/>
    <w:rsid w:val="000C4BAB"/>
    <w:rsid w:val="000C5595"/>
    <w:rsid w:val="000C55AD"/>
    <w:rsid w:val="000C5B55"/>
    <w:rsid w:val="000C600A"/>
    <w:rsid w:val="000C62E3"/>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19C5"/>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522E"/>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350A"/>
    <w:rsid w:val="001240D5"/>
    <w:rsid w:val="001253C6"/>
    <w:rsid w:val="00125FED"/>
    <w:rsid w:val="00126254"/>
    <w:rsid w:val="00127B9C"/>
    <w:rsid w:val="00127D72"/>
    <w:rsid w:val="0013051B"/>
    <w:rsid w:val="001310A1"/>
    <w:rsid w:val="0013221E"/>
    <w:rsid w:val="001406B1"/>
    <w:rsid w:val="00140DA5"/>
    <w:rsid w:val="00141090"/>
    <w:rsid w:val="0014116B"/>
    <w:rsid w:val="00141A76"/>
    <w:rsid w:val="00142C57"/>
    <w:rsid w:val="00142FE0"/>
    <w:rsid w:val="00143A6A"/>
    <w:rsid w:val="00143DEE"/>
    <w:rsid w:val="0014428F"/>
    <w:rsid w:val="00144AD5"/>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4935"/>
    <w:rsid w:val="00164C57"/>
    <w:rsid w:val="00165575"/>
    <w:rsid w:val="00165E50"/>
    <w:rsid w:val="00166C2D"/>
    <w:rsid w:val="0016790F"/>
    <w:rsid w:val="001728BC"/>
    <w:rsid w:val="00172F28"/>
    <w:rsid w:val="00174747"/>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74BB"/>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444D"/>
    <w:rsid w:val="001F5840"/>
    <w:rsid w:val="001F6644"/>
    <w:rsid w:val="001F6E1B"/>
    <w:rsid w:val="001F7149"/>
    <w:rsid w:val="001F79D9"/>
    <w:rsid w:val="001F7F06"/>
    <w:rsid w:val="00200AF6"/>
    <w:rsid w:val="002023EE"/>
    <w:rsid w:val="00206A11"/>
    <w:rsid w:val="00206B41"/>
    <w:rsid w:val="00207ED1"/>
    <w:rsid w:val="00210308"/>
    <w:rsid w:val="0021185C"/>
    <w:rsid w:val="002120BF"/>
    <w:rsid w:val="00212E6D"/>
    <w:rsid w:val="00213509"/>
    <w:rsid w:val="00213B2D"/>
    <w:rsid w:val="00214936"/>
    <w:rsid w:val="002153E1"/>
    <w:rsid w:val="00216252"/>
    <w:rsid w:val="00216D43"/>
    <w:rsid w:val="00221763"/>
    <w:rsid w:val="00221B10"/>
    <w:rsid w:val="00222ECB"/>
    <w:rsid w:val="00223AF8"/>
    <w:rsid w:val="0022461F"/>
    <w:rsid w:val="0022566D"/>
    <w:rsid w:val="002273D3"/>
    <w:rsid w:val="00230F8A"/>
    <w:rsid w:val="00232DDE"/>
    <w:rsid w:val="00233050"/>
    <w:rsid w:val="002333C0"/>
    <w:rsid w:val="002334FF"/>
    <w:rsid w:val="00233EE5"/>
    <w:rsid w:val="00234FA6"/>
    <w:rsid w:val="002357D0"/>
    <w:rsid w:val="00235AE8"/>
    <w:rsid w:val="00235BB8"/>
    <w:rsid w:val="00236242"/>
    <w:rsid w:val="00237AC2"/>
    <w:rsid w:val="00237C47"/>
    <w:rsid w:val="00237DFF"/>
    <w:rsid w:val="0024087D"/>
    <w:rsid w:val="00242901"/>
    <w:rsid w:val="002436CA"/>
    <w:rsid w:val="002441F5"/>
    <w:rsid w:val="002443E9"/>
    <w:rsid w:val="002457FE"/>
    <w:rsid w:val="00245F7F"/>
    <w:rsid w:val="00247037"/>
    <w:rsid w:val="00250205"/>
    <w:rsid w:val="00251327"/>
    <w:rsid w:val="002516B6"/>
    <w:rsid w:val="00252365"/>
    <w:rsid w:val="00252A8F"/>
    <w:rsid w:val="00252BFD"/>
    <w:rsid w:val="002534F4"/>
    <w:rsid w:val="002538BA"/>
    <w:rsid w:val="0025481A"/>
    <w:rsid w:val="00255ED1"/>
    <w:rsid w:val="002567EC"/>
    <w:rsid w:val="0026004D"/>
    <w:rsid w:val="0026055F"/>
    <w:rsid w:val="00260564"/>
    <w:rsid w:val="00260C48"/>
    <w:rsid w:val="00261F86"/>
    <w:rsid w:val="002639EF"/>
    <w:rsid w:val="0026455B"/>
    <w:rsid w:val="00267720"/>
    <w:rsid w:val="002701AC"/>
    <w:rsid w:val="00272C05"/>
    <w:rsid w:val="0027335B"/>
    <w:rsid w:val="00274BA0"/>
    <w:rsid w:val="00275D12"/>
    <w:rsid w:val="0027697E"/>
    <w:rsid w:val="002779F5"/>
    <w:rsid w:val="00280BF9"/>
    <w:rsid w:val="00280D7D"/>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4C72"/>
    <w:rsid w:val="00295C6E"/>
    <w:rsid w:val="002962F9"/>
    <w:rsid w:val="0029699E"/>
    <w:rsid w:val="002A01CC"/>
    <w:rsid w:val="002A17FD"/>
    <w:rsid w:val="002A211B"/>
    <w:rsid w:val="002A3437"/>
    <w:rsid w:val="002A53DE"/>
    <w:rsid w:val="002A65F9"/>
    <w:rsid w:val="002B0029"/>
    <w:rsid w:val="002B03C2"/>
    <w:rsid w:val="002B1A91"/>
    <w:rsid w:val="002B1E2B"/>
    <w:rsid w:val="002B2D51"/>
    <w:rsid w:val="002B30D2"/>
    <w:rsid w:val="002B3FE8"/>
    <w:rsid w:val="002B4E2A"/>
    <w:rsid w:val="002B5741"/>
    <w:rsid w:val="002B5C80"/>
    <w:rsid w:val="002B5DD3"/>
    <w:rsid w:val="002B68A9"/>
    <w:rsid w:val="002C0282"/>
    <w:rsid w:val="002C06F5"/>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1738B"/>
    <w:rsid w:val="0032035C"/>
    <w:rsid w:val="003214FE"/>
    <w:rsid w:val="003218F7"/>
    <w:rsid w:val="00324A97"/>
    <w:rsid w:val="00324DA0"/>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65F3D"/>
    <w:rsid w:val="00370345"/>
    <w:rsid w:val="00370551"/>
    <w:rsid w:val="00371131"/>
    <w:rsid w:val="003713C2"/>
    <w:rsid w:val="0037235D"/>
    <w:rsid w:val="0037530C"/>
    <w:rsid w:val="0037593D"/>
    <w:rsid w:val="00375B2D"/>
    <w:rsid w:val="00375D80"/>
    <w:rsid w:val="00375DED"/>
    <w:rsid w:val="0037670F"/>
    <w:rsid w:val="003768E0"/>
    <w:rsid w:val="00377455"/>
    <w:rsid w:val="00380415"/>
    <w:rsid w:val="00382807"/>
    <w:rsid w:val="00382BD0"/>
    <w:rsid w:val="00383205"/>
    <w:rsid w:val="00383903"/>
    <w:rsid w:val="00383ED3"/>
    <w:rsid w:val="00385C20"/>
    <w:rsid w:val="00386BD3"/>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167"/>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700"/>
    <w:rsid w:val="003B1F5F"/>
    <w:rsid w:val="003B2924"/>
    <w:rsid w:val="003B2D23"/>
    <w:rsid w:val="003B595E"/>
    <w:rsid w:val="003B61F7"/>
    <w:rsid w:val="003B6FD1"/>
    <w:rsid w:val="003B7996"/>
    <w:rsid w:val="003B7E26"/>
    <w:rsid w:val="003C16FF"/>
    <w:rsid w:val="003C2916"/>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D7925"/>
    <w:rsid w:val="003E0080"/>
    <w:rsid w:val="003E01CB"/>
    <w:rsid w:val="003E095D"/>
    <w:rsid w:val="003E0A40"/>
    <w:rsid w:val="003E0D36"/>
    <w:rsid w:val="003E1A36"/>
    <w:rsid w:val="003E20C3"/>
    <w:rsid w:val="003E265D"/>
    <w:rsid w:val="003E325E"/>
    <w:rsid w:val="003E3330"/>
    <w:rsid w:val="003E4873"/>
    <w:rsid w:val="003E5B9D"/>
    <w:rsid w:val="003E6140"/>
    <w:rsid w:val="003E6DAF"/>
    <w:rsid w:val="003F1481"/>
    <w:rsid w:val="003F26BD"/>
    <w:rsid w:val="003F328F"/>
    <w:rsid w:val="003F35F7"/>
    <w:rsid w:val="003F4610"/>
    <w:rsid w:val="003F46D7"/>
    <w:rsid w:val="003F5383"/>
    <w:rsid w:val="003F599D"/>
    <w:rsid w:val="003F5A0A"/>
    <w:rsid w:val="003F6610"/>
    <w:rsid w:val="003F6BF1"/>
    <w:rsid w:val="003F7119"/>
    <w:rsid w:val="003F7C32"/>
    <w:rsid w:val="00400008"/>
    <w:rsid w:val="00401ADA"/>
    <w:rsid w:val="00402EE8"/>
    <w:rsid w:val="0040380F"/>
    <w:rsid w:val="00403FA8"/>
    <w:rsid w:val="00404BB5"/>
    <w:rsid w:val="004055F3"/>
    <w:rsid w:val="004063D9"/>
    <w:rsid w:val="00406CF7"/>
    <w:rsid w:val="004072F3"/>
    <w:rsid w:val="00407A49"/>
    <w:rsid w:val="004134F0"/>
    <w:rsid w:val="00413C58"/>
    <w:rsid w:val="00415190"/>
    <w:rsid w:val="004156C4"/>
    <w:rsid w:val="0041732B"/>
    <w:rsid w:val="00417405"/>
    <w:rsid w:val="00420E36"/>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34FE"/>
    <w:rsid w:val="0043474B"/>
    <w:rsid w:val="00434961"/>
    <w:rsid w:val="004357CE"/>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872"/>
    <w:rsid w:val="00465AC2"/>
    <w:rsid w:val="00471067"/>
    <w:rsid w:val="00471A8E"/>
    <w:rsid w:val="00471D5D"/>
    <w:rsid w:val="004725EF"/>
    <w:rsid w:val="0047347A"/>
    <w:rsid w:val="0047460A"/>
    <w:rsid w:val="00474D80"/>
    <w:rsid w:val="00474FD4"/>
    <w:rsid w:val="00475023"/>
    <w:rsid w:val="00475305"/>
    <w:rsid w:val="00476059"/>
    <w:rsid w:val="00476FD5"/>
    <w:rsid w:val="00477AAB"/>
    <w:rsid w:val="004802D2"/>
    <w:rsid w:val="00480617"/>
    <w:rsid w:val="00480979"/>
    <w:rsid w:val="0048179C"/>
    <w:rsid w:val="0048269A"/>
    <w:rsid w:val="004834CA"/>
    <w:rsid w:val="00484AA0"/>
    <w:rsid w:val="00486AD0"/>
    <w:rsid w:val="00486B55"/>
    <w:rsid w:val="00487AEA"/>
    <w:rsid w:val="00490476"/>
    <w:rsid w:val="00490AF3"/>
    <w:rsid w:val="00490DF3"/>
    <w:rsid w:val="004922A1"/>
    <w:rsid w:val="00492D58"/>
    <w:rsid w:val="00492DAE"/>
    <w:rsid w:val="00495DB0"/>
    <w:rsid w:val="004967EE"/>
    <w:rsid w:val="00497110"/>
    <w:rsid w:val="004A01D4"/>
    <w:rsid w:val="004A17B9"/>
    <w:rsid w:val="004A1EFE"/>
    <w:rsid w:val="004A1FF2"/>
    <w:rsid w:val="004A27B2"/>
    <w:rsid w:val="004A294A"/>
    <w:rsid w:val="004A2C3C"/>
    <w:rsid w:val="004A2D68"/>
    <w:rsid w:val="004A3FBE"/>
    <w:rsid w:val="004A42D0"/>
    <w:rsid w:val="004A4F2C"/>
    <w:rsid w:val="004A646B"/>
    <w:rsid w:val="004A69FE"/>
    <w:rsid w:val="004A7BDA"/>
    <w:rsid w:val="004B079B"/>
    <w:rsid w:val="004B2E38"/>
    <w:rsid w:val="004B369C"/>
    <w:rsid w:val="004B4286"/>
    <w:rsid w:val="004B4A8F"/>
    <w:rsid w:val="004B58A3"/>
    <w:rsid w:val="004B75B7"/>
    <w:rsid w:val="004B7A95"/>
    <w:rsid w:val="004C0413"/>
    <w:rsid w:val="004C1236"/>
    <w:rsid w:val="004C2F5D"/>
    <w:rsid w:val="004C455F"/>
    <w:rsid w:val="004C518B"/>
    <w:rsid w:val="004C5FB0"/>
    <w:rsid w:val="004D03F0"/>
    <w:rsid w:val="004D05EA"/>
    <w:rsid w:val="004D0CCD"/>
    <w:rsid w:val="004D16F9"/>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6D89"/>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060C2"/>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494"/>
    <w:rsid w:val="00564829"/>
    <w:rsid w:val="0056520E"/>
    <w:rsid w:val="005652F5"/>
    <w:rsid w:val="00565701"/>
    <w:rsid w:val="00566EEB"/>
    <w:rsid w:val="00566F31"/>
    <w:rsid w:val="0057147F"/>
    <w:rsid w:val="00571723"/>
    <w:rsid w:val="00571B04"/>
    <w:rsid w:val="00572D18"/>
    <w:rsid w:val="00573330"/>
    <w:rsid w:val="00573DC9"/>
    <w:rsid w:val="00573E4B"/>
    <w:rsid w:val="00574994"/>
    <w:rsid w:val="00575747"/>
    <w:rsid w:val="005767EE"/>
    <w:rsid w:val="005768D3"/>
    <w:rsid w:val="00576B14"/>
    <w:rsid w:val="005819DA"/>
    <w:rsid w:val="00582C81"/>
    <w:rsid w:val="00583942"/>
    <w:rsid w:val="005845ED"/>
    <w:rsid w:val="00584F30"/>
    <w:rsid w:val="00585591"/>
    <w:rsid w:val="005858FF"/>
    <w:rsid w:val="00586440"/>
    <w:rsid w:val="00587160"/>
    <w:rsid w:val="005877C7"/>
    <w:rsid w:val="00587F37"/>
    <w:rsid w:val="00587FA1"/>
    <w:rsid w:val="005904D8"/>
    <w:rsid w:val="0059092C"/>
    <w:rsid w:val="00590E35"/>
    <w:rsid w:val="00592500"/>
    <w:rsid w:val="00592D74"/>
    <w:rsid w:val="00593377"/>
    <w:rsid w:val="00593981"/>
    <w:rsid w:val="005950A3"/>
    <w:rsid w:val="005968B4"/>
    <w:rsid w:val="005972C6"/>
    <w:rsid w:val="005978E2"/>
    <w:rsid w:val="00597BEC"/>
    <w:rsid w:val="005A078D"/>
    <w:rsid w:val="005A137A"/>
    <w:rsid w:val="005A181A"/>
    <w:rsid w:val="005A3383"/>
    <w:rsid w:val="005A3951"/>
    <w:rsid w:val="005A655A"/>
    <w:rsid w:val="005B0F9B"/>
    <w:rsid w:val="005B1ECE"/>
    <w:rsid w:val="005B212B"/>
    <w:rsid w:val="005B29CC"/>
    <w:rsid w:val="005B3607"/>
    <w:rsid w:val="005B4443"/>
    <w:rsid w:val="005B5156"/>
    <w:rsid w:val="005B7CA0"/>
    <w:rsid w:val="005B7E7F"/>
    <w:rsid w:val="005C0CF5"/>
    <w:rsid w:val="005C276A"/>
    <w:rsid w:val="005C2DC6"/>
    <w:rsid w:val="005C36E8"/>
    <w:rsid w:val="005C3ABD"/>
    <w:rsid w:val="005C4584"/>
    <w:rsid w:val="005C4614"/>
    <w:rsid w:val="005C5733"/>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4EBC"/>
    <w:rsid w:val="00625261"/>
    <w:rsid w:val="00625636"/>
    <w:rsid w:val="006257ED"/>
    <w:rsid w:val="00626057"/>
    <w:rsid w:val="006260FB"/>
    <w:rsid w:val="0062619C"/>
    <w:rsid w:val="00626E28"/>
    <w:rsid w:val="0062715D"/>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2069"/>
    <w:rsid w:val="00643D4B"/>
    <w:rsid w:val="00643FFA"/>
    <w:rsid w:val="00645D57"/>
    <w:rsid w:val="006476BD"/>
    <w:rsid w:val="006500C3"/>
    <w:rsid w:val="00650EBE"/>
    <w:rsid w:val="00650ECF"/>
    <w:rsid w:val="00651286"/>
    <w:rsid w:val="00651796"/>
    <w:rsid w:val="00651888"/>
    <w:rsid w:val="00651EF4"/>
    <w:rsid w:val="00652498"/>
    <w:rsid w:val="006528B3"/>
    <w:rsid w:val="006535B1"/>
    <w:rsid w:val="00654459"/>
    <w:rsid w:val="00660A5D"/>
    <w:rsid w:val="00661124"/>
    <w:rsid w:val="006618CD"/>
    <w:rsid w:val="00662FC7"/>
    <w:rsid w:val="006635E9"/>
    <w:rsid w:val="00663788"/>
    <w:rsid w:val="0066506E"/>
    <w:rsid w:val="00666866"/>
    <w:rsid w:val="00670BDB"/>
    <w:rsid w:val="00671014"/>
    <w:rsid w:val="006713D4"/>
    <w:rsid w:val="00672832"/>
    <w:rsid w:val="00672D9A"/>
    <w:rsid w:val="0067361F"/>
    <w:rsid w:val="00674779"/>
    <w:rsid w:val="00676E33"/>
    <w:rsid w:val="0067729E"/>
    <w:rsid w:val="006774B0"/>
    <w:rsid w:val="00677CEC"/>
    <w:rsid w:val="00680F50"/>
    <w:rsid w:val="00681202"/>
    <w:rsid w:val="00682063"/>
    <w:rsid w:val="00682380"/>
    <w:rsid w:val="006837FF"/>
    <w:rsid w:val="00683B4F"/>
    <w:rsid w:val="00686A5C"/>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27E"/>
    <w:rsid w:val="006C5448"/>
    <w:rsid w:val="006C5891"/>
    <w:rsid w:val="006C5D8F"/>
    <w:rsid w:val="006C6322"/>
    <w:rsid w:val="006C6C50"/>
    <w:rsid w:val="006C7D3B"/>
    <w:rsid w:val="006D0451"/>
    <w:rsid w:val="006D05DC"/>
    <w:rsid w:val="006D2D98"/>
    <w:rsid w:val="006D34C6"/>
    <w:rsid w:val="006D3BD5"/>
    <w:rsid w:val="006D4DE9"/>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5DB"/>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AC"/>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5447"/>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5FF0"/>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0E5F"/>
    <w:rsid w:val="00761922"/>
    <w:rsid w:val="00762DA5"/>
    <w:rsid w:val="0076361E"/>
    <w:rsid w:val="007640FE"/>
    <w:rsid w:val="00764C02"/>
    <w:rsid w:val="00765BA8"/>
    <w:rsid w:val="00767E74"/>
    <w:rsid w:val="007705C6"/>
    <w:rsid w:val="00771686"/>
    <w:rsid w:val="007717ED"/>
    <w:rsid w:val="00771D8D"/>
    <w:rsid w:val="007722C2"/>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5DEA"/>
    <w:rsid w:val="007A698B"/>
    <w:rsid w:val="007A74F1"/>
    <w:rsid w:val="007B0E2D"/>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443"/>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4F6E"/>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0929"/>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845"/>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54BC"/>
    <w:rsid w:val="00845BDF"/>
    <w:rsid w:val="00847A85"/>
    <w:rsid w:val="008500C5"/>
    <w:rsid w:val="00850382"/>
    <w:rsid w:val="00851188"/>
    <w:rsid w:val="00851194"/>
    <w:rsid w:val="00851B71"/>
    <w:rsid w:val="00852587"/>
    <w:rsid w:val="008539F6"/>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73EFE"/>
    <w:rsid w:val="00880121"/>
    <w:rsid w:val="00880E28"/>
    <w:rsid w:val="00882CA8"/>
    <w:rsid w:val="00882ECE"/>
    <w:rsid w:val="00882F26"/>
    <w:rsid w:val="00883048"/>
    <w:rsid w:val="0088413C"/>
    <w:rsid w:val="00884825"/>
    <w:rsid w:val="008912DB"/>
    <w:rsid w:val="00891F93"/>
    <w:rsid w:val="00893C2F"/>
    <w:rsid w:val="00894A6C"/>
    <w:rsid w:val="0089561D"/>
    <w:rsid w:val="00896ED1"/>
    <w:rsid w:val="008979A5"/>
    <w:rsid w:val="008A0BE1"/>
    <w:rsid w:val="008A19D3"/>
    <w:rsid w:val="008A49CD"/>
    <w:rsid w:val="008A4AEF"/>
    <w:rsid w:val="008A4B68"/>
    <w:rsid w:val="008A4EA3"/>
    <w:rsid w:val="008A5409"/>
    <w:rsid w:val="008A750B"/>
    <w:rsid w:val="008A7FB9"/>
    <w:rsid w:val="008B2E7E"/>
    <w:rsid w:val="008B2EEB"/>
    <w:rsid w:val="008B5774"/>
    <w:rsid w:val="008B5777"/>
    <w:rsid w:val="008B6DDC"/>
    <w:rsid w:val="008C1CEF"/>
    <w:rsid w:val="008C28EA"/>
    <w:rsid w:val="008C2AC3"/>
    <w:rsid w:val="008C421F"/>
    <w:rsid w:val="008C43AB"/>
    <w:rsid w:val="008C50EB"/>
    <w:rsid w:val="008C6EBF"/>
    <w:rsid w:val="008D17E2"/>
    <w:rsid w:val="008D1B7E"/>
    <w:rsid w:val="008D2160"/>
    <w:rsid w:val="008D2C08"/>
    <w:rsid w:val="008D4255"/>
    <w:rsid w:val="008D4C71"/>
    <w:rsid w:val="008D5150"/>
    <w:rsid w:val="008D5FB9"/>
    <w:rsid w:val="008D72AD"/>
    <w:rsid w:val="008E0928"/>
    <w:rsid w:val="008E0C22"/>
    <w:rsid w:val="008E2543"/>
    <w:rsid w:val="008E25A2"/>
    <w:rsid w:val="008E4276"/>
    <w:rsid w:val="008E4651"/>
    <w:rsid w:val="008E5906"/>
    <w:rsid w:val="008E616E"/>
    <w:rsid w:val="008E70BE"/>
    <w:rsid w:val="008E74B6"/>
    <w:rsid w:val="008E7A3A"/>
    <w:rsid w:val="008E7FB7"/>
    <w:rsid w:val="008F009E"/>
    <w:rsid w:val="008F12CD"/>
    <w:rsid w:val="008F3C7D"/>
    <w:rsid w:val="008F3F07"/>
    <w:rsid w:val="008F40AC"/>
    <w:rsid w:val="008F4EF2"/>
    <w:rsid w:val="008F5CD2"/>
    <w:rsid w:val="008F686C"/>
    <w:rsid w:val="008F6F7D"/>
    <w:rsid w:val="00900235"/>
    <w:rsid w:val="00900D94"/>
    <w:rsid w:val="00901CC6"/>
    <w:rsid w:val="00901E47"/>
    <w:rsid w:val="00902407"/>
    <w:rsid w:val="00902538"/>
    <w:rsid w:val="00902AE8"/>
    <w:rsid w:val="00904ADE"/>
    <w:rsid w:val="00904AED"/>
    <w:rsid w:val="0090605D"/>
    <w:rsid w:val="00906172"/>
    <w:rsid w:val="00906BEA"/>
    <w:rsid w:val="00907084"/>
    <w:rsid w:val="009078E7"/>
    <w:rsid w:val="00907CDF"/>
    <w:rsid w:val="00907D75"/>
    <w:rsid w:val="00907ED1"/>
    <w:rsid w:val="00912CC1"/>
    <w:rsid w:val="00913D2B"/>
    <w:rsid w:val="00914BAF"/>
    <w:rsid w:val="009153BB"/>
    <w:rsid w:val="00917493"/>
    <w:rsid w:val="009201AC"/>
    <w:rsid w:val="00920634"/>
    <w:rsid w:val="009209A0"/>
    <w:rsid w:val="009214C8"/>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44F3A"/>
    <w:rsid w:val="009522AD"/>
    <w:rsid w:val="0095342F"/>
    <w:rsid w:val="00953A5A"/>
    <w:rsid w:val="00953ADE"/>
    <w:rsid w:val="0095436B"/>
    <w:rsid w:val="009543B9"/>
    <w:rsid w:val="00955486"/>
    <w:rsid w:val="00961EBA"/>
    <w:rsid w:val="00963852"/>
    <w:rsid w:val="009658BC"/>
    <w:rsid w:val="00966098"/>
    <w:rsid w:val="00967BE3"/>
    <w:rsid w:val="00970A74"/>
    <w:rsid w:val="00970F6F"/>
    <w:rsid w:val="00971659"/>
    <w:rsid w:val="0097250B"/>
    <w:rsid w:val="009731F3"/>
    <w:rsid w:val="00973203"/>
    <w:rsid w:val="009737CB"/>
    <w:rsid w:val="00973D52"/>
    <w:rsid w:val="009746DB"/>
    <w:rsid w:val="00974819"/>
    <w:rsid w:val="00974F50"/>
    <w:rsid w:val="00975A43"/>
    <w:rsid w:val="0097665B"/>
    <w:rsid w:val="00977793"/>
    <w:rsid w:val="009777D9"/>
    <w:rsid w:val="009802F0"/>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1E5"/>
    <w:rsid w:val="009C229F"/>
    <w:rsid w:val="009C3693"/>
    <w:rsid w:val="009C38BF"/>
    <w:rsid w:val="009C3E08"/>
    <w:rsid w:val="009C5041"/>
    <w:rsid w:val="009C5673"/>
    <w:rsid w:val="009C6C67"/>
    <w:rsid w:val="009C7F4F"/>
    <w:rsid w:val="009C7FAA"/>
    <w:rsid w:val="009D06D2"/>
    <w:rsid w:val="009D0765"/>
    <w:rsid w:val="009D2028"/>
    <w:rsid w:val="009D2544"/>
    <w:rsid w:val="009D48A4"/>
    <w:rsid w:val="009D671F"/>
    <w:rsid w:val="009D6E3C"/>
    <w:rsid w:val="009D701D"/>
    <w:rsid w:val="009D7801"/>
    <w:rsid w:val="009D7833"/>
    <w:rsid w:val="009D7941"/>
    <w:rsid w:val="009E0808"/>
    <w:rsid w:val="009E2E1D"/>
    <w:rsid w:val="009E3297"/>
    <w:rsid w:val="009E4931"/>
    <w:rsid w:val="009E5512"/>
    <w:rsid w:val="009E6579"/>
    <w:rsid w:val="009E777D"/>
    <w:rsid w:val="009F10AB"/>
    <w:rsid w:val="009F1174"/>
    <w:rsid w:val="009F1256"/>
    <w:rsid w:val="009F13A0"/>
    <w:rsid w:val="009F433A"/>
    <w:rsid w:val="009F49AD"/>
    <w:rsid w:val="009F60A1"/>
    <w:rsid w:val="009F60AE"/>
    <w:rsid w:val="009F734F"/>
    <w:rsid w:val="009F7664"/>
    <w:rsid w:val="00A01488"/>
    <w:rsid w:val="00A01A1F"/>
    <w:rsid w:val="00A01F9F"/>
    <w:rsid w:val="00A037E2"/>
    <w:rsid w:val="00A04AEF"/>
    <w:rsid w:val="00A07EBA"/>
    <w:rsid w:val="00A11721"/>
    <w:rsid w:val="00A11A0B"/>
    <w:rsid w:val="00A12B0C"/>
    <w:rsid w:val="00A1367A"/>
    <w:rsid w:val="00A14B87"/>
    <w:rsid w:val="00A15A79"/>
    <w:rsid w:val="00A16EAE"/>
    <w:rsid w:val="00A1787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67F2"/>
    <w:rsid w:val="00A37E43"/>
    <w:rsid w:val="00A402E2"/>
    <w:rsid w:val="00A40900"/>
    <w:rsid w:val="00A440EE"/>
    <w:rsid w:val="00A44E1F"/>
    <w:rsid w:val="00A45A56"/>
    <w:rsid w:val="00A47E70"/>
    <w:rsid w:val="00A51F48"/>
    <w:rsid w:val="00A52B21"/>
    <w:rsid w:val="00A52FC0"/>
    <w:rsid w:val="00A538A6"/>
    <w:rsid w:val="00A53B77"/>
    <w:rsid w:val="00A53F1A"/>
    <w:rsid w:val="00A5465D"/>
    <w:rsid w:val="00A54922"/>
    <w:rsid w:val="00A5532C"/>
    <w:rsid w:val="00A55383"/>
    <w:rsid w:val="00A55484"/>
    <w:rsid w:val="00A5668D"/>
    <w:rsid w:val="00A56E64"/>
    <w:rsid w:val="00A6034C"/>
    <w:rsid w:val="00A62BB4"/>
    <w:rsid w:val="00A63B40"/>
    <w:rsid w:val="00A63F58"/>
    <w:rsid w:val="00A6758A"/>
    <w:rsid w:val="00A7115F"/>
    <w:rsid w:val="00A715AE"/>
    <w:rsid w:val="00A727B6"/>
    <w:rsid w:val="00A75F46"/>
    <w:rsid w:val="00A75F8B"/>
    <w:rsid w:val="00A76055"/>
    <w:rsid w:val="00A7671C"/>
    <w:rsid w:val="00A76CCD"/>
    <w:rsid w:val="00A76CE6"/>
    <w:rsid w:val="00A77924"/>
    <w:rsid w:val="00A801D1"/>
    <w:rsid w:val="00A80A74"/>
    <w:rsid w:val="00A80B64"/>
    <w:rsid w:val="00A815A2"/>
    <w:rsid w:val="00A847AD"/>
    <w:rsid w:val="00A84968"/>
    <w:rsid w:val="00A84A68"/>
    <w:rsid w:val="00A84E1D"/>
    <w:rsid w:val="00A85BE8"/>
    <w:rsid w:val="00A86569"/>
    <w:rsid w:val="00A86BCD"/>
    <w:rsid w:val="00A87C05"/>
    <w:rsid w:val="00A90153"/>
    <w:rsid w:val="00A91056"/>
    <w:rsid w:val="00A915E8"/>
    <w:rsid w:val="00A91689"/>
    <w:rsid w:val="00A925FA"/>
    <w:rsid w:val="00A931DF"/>
    <w:rsid w:val="00A9403A"/>
    <w:rsid w:val="00A95708"/>
    <w:rsid w:val="00A96C4A"/>
    <w:rsid w:val="00AA0CD6"/>
    <w:rsid w:val="00AA142D"/>
    <w:rsid w:val="00AA15F2"/>
    <w:rsid w:val="00AA1723"/>
    <w:rsid w:val="00AA1AA6"/>
    <w:rsid w:val="00AA1E84"/>
    <w:rsid w:val="00AA3950"/>
    <w:rsid w:val="00AA5630"/>
    <w:rsid w:val="00AA5FAE"/>
    <w:rsid w:val="00AA6354"/>
    <w:rsid w:val="00AA7887"/>
    <w:rsid w:val="00AB1AEC"/>
    <w:rsid w:val="00AB1B05"/>
    <w:rsid w:val="00AB28F7"/>
    <w:rsid w:val="00AB2ECC"/>
    <w:rsid w:val="00AB5B3F"/>
    <w:rsid w:val="00AB5ED6"/>
    <w:rsid w:val="00AB6438"/>
    <w:rsid w:val="00AB6443"/>
    <w:rsid w:val="00AC0372"/>
    <w:rsid w:val="00AC1F3D"/>
    <w:rsid w:val="00AC3488"/>
    <w:rsid w:val="00AC350A"/>
    <w:rsid w:val="00AC35F5"/>
    <w:rsid w:val="00AD16D4"/>
    <w:rsid w:val="00AD1CD8"/>
    <w:rsid w:val="00AD1EA6"/>
    <w:rsid w:val="00AD225E"/>
    <w:rsid w:val="00AD2F54"/>
    <w:rsid w:val="00AD31B5"/>
    <w:rsid w:val="00AD4876"/>
    <w:rsid w:val="00AD4A85"/>
    <w:rsid w:val="00AD60E9"/>
    <w:rsid w:val="00AD7CEB"/>
    <w:rsid w:val="00AE3779"/>
    <w:rsid w:val="00AE3812"/>
    <w:rsid w:val="00AE4694"/>
    <w:rsid w:val="00AE46A7"/>
    <w:rsid w:val="00AE4B98"/>
    <w:rsid w:val="00AE4D9A"/>
    <w:rsid w:val="00AE6166"/>
    <w:rsid w:val="00AE66F2"/>
    <w:rsid w:val="00AE672C"/>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475"/>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2A0"/>
    <w:rsid w:val="00B555A2"/>
    <w:rsid w:val="00B56132"/>
    <w:rsid w:val="00B57DF8"/>
    <w:rsid w:val="00B61174"/>
    <w:rsid w:val="00B613FB"/>
    <w:rsid w:val="00B61414"/>
    <w:rsid w:val="00B61A5D"/>
    <w:rsid w:val="00B62066"/>
    <w:rsid w:val="00B627DC"/>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635"/>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59B"/>
    <w:rsid w:val="00BB6A7D"/>
    <w:rsid w:val="00BB6FE4"/>
    <w:rsid w:val="00BC219E"/>
    <w:rsid w:val="00BC31F4"/>
    <w:rsid w:val="00BC48E2"/>
    <w:rsid w:val="00BC574B"/>
    <w:rsid w:val="00BC65F6"/>
    <w:rsid w:val="00BC6BEE"/>
    <w:rsid w:val="00BC709C"/>
    <w:rsid w:val="00BC70DC"/>
    <w:rsid w:val="00BD10D0"/>
    <w:rsid w:val="00BD1D3B"/>
    <w:rsid w:val="00BD25C2"/>
    <w:rsid w:val="00BD279D"/>
    <w:rsid w:val="00BD2C9D"/>
    <w:rsid w:val="00BD36A4"/>
    <w:rsid w:val="00BD47AD"/>
    <w:rsid w:val="00BD4E93"/>
    <w:rsid w:val="00BD4FE0"/>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0BC3"/>
    <w:rsid w:val="00BF1AE6"/>
    <w:rsid w:val="00BF2BAF"/>
    <w:rsid w:val="00BF40E6"/>
    <w:rsid w:val="00BF45AD"/>
    <w:rsid w:val="00BF4EC1"/>
    <w:rsid w:val="00BF727D"/>
    <w:rsid w:val="00BF789A"/>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4F47"/>
    <w:rsid w:val="00C1633F"/>
    <w:rsid w:val="00C16C74"/>
    <w:rsid w:val="00C17665"/>
    <w:rsid w:val="00C179E2"/>
    <w:rsid w:val="00C17D04"/>
    <w:rsid w:val="00C20253"/>
    <w:rsid w:val="00C20D20"/>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0C44"/>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1807"/>
    <w:rsid w:val="00C75183"/>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B06"/>
    <w:rsid w:val="00C91E79"/>
    <w:rsid w:val="00C9260F"/>
    <w:rsid w:val="00C928EA"/>
    <w:rsid w:val="00C92BB4"/>
    <w:rsid w:val="00C93383"/>
    <w:rsid w:val="00C95985"/>
    <w:rsid w:val="00C95B95"/>
    <w:rsid w:val="00C966BF"/>
    <w:rsid w:val="00C96872"/>
    <w:rsid w:val="00C974D6"/>
    <w:rsid w:val="00C97A99"/>
    <w:rsid w:val="00C97BD6"/>
    <w:rsid w:val="00CA3300"/>
    <w:rsid w:val="00CA3AA9"/>
    <w:rsid w:val="00CA3BE8"/>
    <w:rsid w:val="00CA412C"/>
    <w:rsid w:val="00CA5F10"/>
    <w:rsid w:val="00CA6796"/>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558"/>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5D9C"/>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1E9E"/>
    <w:rsid w:val="00D52A1B"/>
    <w:rsid w:val="00D546B1"/>
    <w:rsid w:val="00D54FAB"/>
    <w:rsid w:val="00D555AF"/>
    <w:rsid w:val="00D56320"/>
    <w:rsid w:val="00D563F5"/>
    <w:rsid w:val="00D56779"/>
    <w:rsid w:val="00D5679C"/>
    <w:rsid w:val="00D56B41"/>
    <w:rsid w:val="00D57802"/>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026"/>
    <w:rsid w:val="00D81114"/>
    <w:rsid w:val="00D8141E"/>
    <w:rsid w:val="00D816F1"/>
    <w:rsid w:val="00D82409"/>
    <w:rsid w:val="00D83006"/>
    <w:rsid w:val="00D835CF"/>
    <w:rsid w:val="00D838F6"/>
    <w:rsid w:val="00D83DF7"/>
    <w:rsid w:val="00D845BA"/>
    <w:rsid w:val="00D84B30"/>
    <w:rsid w:val="00D865F4"/>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64E"/>
    <w:rsid w:val="00DB283D"/>
    <w:rsid w:val="00DB2A16"/>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4C5A"/>
    <w:rsid w:val="00DC6207"/>
    <w:rsid w:val="00DC6878"/>
    <w:rsid w:val="00DC6D55"/>
    <w:rsid w:val="00DC795B"/>
    <w:rsid w:val="00DC7BDD"/>
    <w:rsid w:val="00DC7CCC"/>
    <w:rsid w:val="00DC7F82"/>
    <w:rsid w:val="00DD0318"/>
    <w:rsid w:val="00DD0ACB"/>
    <w:rsid w:val="00DD0C18"/>
    <w:rsid w:val="00DD208B"/>
    <w:rsid w:val="00DD32D8"/>
    <w:rsid w:val="00DD5173"/>
    <w:rsid w:val="00DD52AD"/>
    <w:rsid w:val="00DD5722"/>
    <w:rsid w:val="00DD66CC"/>
    <w:rsid w:val="00DE0609"/>
    <w:rsid w:val="00DE1B94"/>
    <w:rsid w:val="00DE1D0C"/>
    <w:rsid w:val="00DE34CF"/>
    <w:rsid w:val="00DE4EDB"/>
    <w:rsid w:val="00DE59C1"/>
    <w:rsid w:val="00DE6355"/>
    <w:rsid w:val="00DE7984"/>
    <w:rsid w:val="00DF03FD"/>
    <w:rsid w:val="00DF0ECF"/>
    <w:rsid w:val="00DF0F7B"/>
    <w:rsid w:val="00DF1B57"/>
    <w:rsid w:val="00DF2B93"/>
    <w:rsid w:val="00DF3ADD"/>
    <w:rsid w:val="00DF3C5B"/>
    <w:rsid w:val="00DF423F"/>
    <w:rsid w:val="00DF4F15"/>
    <w:rsid w:val="00DF52EE"/>
    <w:rsid w:val="00DF6156"/>
    <w:rsid w:val="00DF648F"/>
    <w:rsid w:val="00DF64B7"/>
    <w:rsid w:val="00DF6DD6"/>
    <w:rsid w:val="00DF78E6"/>
    <w:rsid w:val="00E0142E"/>
    <w:rsid w:val="00E024F0"/>
    <w:rsid w:val="00E030A4"/>
    <w:rsid w:val="00E032CC"/>
    <w:rsid w:val="00E03BB9"/>
    <w:rsid w:val="00E051CB"/>
    <w:rsid w:val="00E05690"/>
    <w:rsid w:val="00E05FA9"/>
    <w:rsid w:val="00E05FF3"/>
    <w:rsid w:val="00E063EF"/>
    <w:rsid w:val="00E10A82"/>
    <w:rsid w:val="00E11299"/>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14D"/>
    <w:rsid w:val="00E2742A"/>
    <w:rsid w:val="00E30098"/>
    <w:rsid w:val="00E3063C"/>
    <w:rsid w:val="00E30C58"/>
    <w:rsid w:val="00E30EDF"/>
    <w:rsid w:val="00E3133B"/>
    <w:rsid w:val="00E350A9"/>
    <w:rsid w:val="00E352B8"/>
    <w:rsid w:val="00E3561F"/>
    <w:rsid w:val="00E406B5"/>
    <w:rsid w:val="00E407CC"/>
    <w:rsid w:val="00E42BE1"/>
    <w:rsid w:val="00E42E34"/>
    <w:rsid w:val="00E46F05"/>
    <w:rsid w:val="00E47E4E"/>
    <w:rsid w:val="00E514D2"/>
    <w:rsid w:val="00E52A29"/>
    <w:rsid w:val="00E53103"/>
    <w:rsid w:val="00E541AD"/>
    <w:rsid w:val="00E54519"/>
    <w:rsid w:val="00E55544"/>
    <w:rsid w:val="00E5591E"/>
    <w:rsid w:val="00E56DA3"/>
    <w:rsid w:val="00E57584"/>
    <w:rsid w:val="00E57684"/>
    <w:rsid w:val="00E608C6"/>
    <w:rsid w:val="00E6204B"/>
    <w:rsid w:val="00E621F5"/>
    <w:rsid w:val="00E6275E"/>
    <w:rsid w:val="00E62C05"/>
    <w:rsid w:val="00E63034"/>
    <w:rsid w:val="00E64E17"/>
    <w:rsid w:val="00E64EBC"/>
    <w:rsid w:val="00E64F70"/>
    <w:rsid w:val="00E670BF"/>
    <w:rsid w:val="00E6751E"/>
    <w:rsid w:val="00E67FB5"/>
    <w:rsid w:val="00E67FD2"/>
    <w:rsid w:val="00E7021C"/>
    <w:rsid w:val="00E704B3"/>
    <w:rsid w:val="00E709D4"/>
    <w:rsid w:val="00E725F8"/>
    <w:rsid w:val="00E74075"/>
    <w:rsid w:val="00E74141"/>
    <w:rsid w:val="00E74541"/>
    <w:rsid w:val="00E74705"/>
    <w:rsid w:val="00E748D8"/>
    <w:rsid w:val="00E75076"/>
    <w:rsid w:val="00E7556C"/>
    <w:rsid w:val="00E76133"/>
    <w:rsid w:val="00E80A88"/>
    <w:rsid w:val="00E80E3C"/>
    <w:rsid w:val="00E8102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3E1"/>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3041"/>
    <w:rsid w:val="00F045B9"/>
    <w:rsid w:val="00F046E9"/>
    <w:rsid w:val="00F05813"/>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A8D"/>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369"/>
    <w:rsid w:val="00F554F6"/>
    <w:rsid w:val="00F55B07"/>
    <w:rsid w:val="00F56FBA"/>
    <w:rsid w:val="00F5726B"/>
    <w:rsid w:val="00F5789B"/>
    <w:rsid w:val="00F57F95"/>
    <w:rsid w:val="00F60C72"/>
    <w:rsid w:val="00F6137C"/>
    <w:rsid w:val="00F618B2"/>
    <w:rsid w:val="00F61A25"/>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46E"/>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60A4"/>
    <w:rsid w:val="00FA79AD"/>
    <w:rsid w:val="00FB09E4"/>
    <w:rsid w:val="00FB0C86"/>
    <w:rsid w:val="00FB1C9B"/>
    <w:rsid w:val="00FB2A78"/>
    <w:rsid w:val="00FB2CBB"/>
    <w:rsid w:val="00FB3271"/>
    <w:rsid w:val="00FB32CA"/>
    <w:rsid w:val="00FB41A6"/>
    <w:rsid w:val="00FB41B6"/>
    <w:rsid w:val="00FB4DE8"/>
    <w:rsid w:val="00FB5B05"/>
    <w:rsid w:val="00FB6386"/>
    <w:rsid w:val="00FB66A5"/>
    <w:rsid w:val="00FB71B4"/>
    <w:rsid w:val="00FB7726"/>
    <w:rsid w:val="00FC1200"/>
    <w:rsid w:val="00FC12BA"/>
    <w:rsid w:val="00FC15B0"/>
    <w:rsid w:val="00FC186A"/>
    <w:rsid w:val="00FC287D"/>
    <w:rsid w:val="00FC290D"/>
    <w:rsid w:val="00FC3AB3"/>
    <w:rsid w:val="00FC3EA2"/>
    <w:rsid w:val="00FC42C4"/>
    <w:rsid w:val="00FC4623"/>
    <w:rsid w:val="00FC4C3C"/>
    <w:rsid w:val="00FC5722"/>
    <w:rsid w:val="00FD03C5"/>
    <w:rsid w:val="00FD03E4"/>
    <w:rsid w:val="00FD0D84"/>
    <w:rsid w:val="00FD13AC"/>
    <w:rsid w:val="00FD1535"/>
    <w:rsid w:val="00FD1703"/>
    <w:rsid w:val="00FD1B26"/>
    <w:rsid w:val="00FD1C19"/>
    <w:rsid w:val="00FD1D66"/>
    <w:rsid w:val="00FD3C32"/>
    <w:rsid w:val="00FD488F"/>
    <w:rsid w:val="00FD4D86"/>
    <w:rsid w:val="00FD5F5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73"/>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h131 Cha"/>
    <w:uiPriority w:val="9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uiPriority w:val="99"/>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qFormat/>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a">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b">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link w:val="Heading"/>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C626CD"/>
    <w:rPr>
      <w:rFonts w:ascii="Times New Roman" w:eastAsia="Batang" w:hAnsi="Times New Roman"/>
      <w:lang w:val="en-GB"/>
    </w:rPr>
  </w:style>
  <w:style w:type="paragraph" w:customStyle="1" w:styleId="a6">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26CD"/>
    <w:pPr>
      <w:jc w:val="both"/>
    </w:pPr>
    <w:rPr>
      <w:rFonts w:ascii="SimSun" w:hAnsi="SimSun" w:cs="SimSun"/>
      <w:kern w:val="2"/>
      <w:sz w:val="21"/>
      <w:szCs w:val="21"/>
      <w:lang w:eastAsia="zh-CN"/>
    </w:rPr>
  </w:style>
  <w:style w:type="paragraph" w:customStyle="1" w:styleId="1d">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unhideWhenUsed/>
    <w:qFormat/>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paragraph" w:styleId="NoSpacing">
    <w:name w:val="No Spacing"/>
    <w:uiPriority w:val="1"/>
    <w:qFormat/>
    <w:rsid w:val="004357C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4357CE"/>
    <w:pPr>
      <w:snapToGrid w:val="0"/>
      <w:spacing w:after="0"/>
      <w:textAlignment w:val="baseline"/>
    </w:pPr>
    <w:rPr>
      <w:rFonts w:ascii="Arial" w:hAnsi="Arial" w:cs="Arial"/>
      <w:sz w:val="18"/>
      <w:szCs w:val="18"/>
      <w:lang w:val="en-US" w:eastAsia="zh-CN"/>
    </w:rPr>
  </w:style>
  <w:style w:type="paragraph" w:customStyle="1" w:styleId="a7">
    <w:name w:val="吹き出し"/>
    <w:basedOn w:val="Normal"/>
    <w:uiPriority w:val="99"/>
    <w:semiHidden/>
    <w:qFormat/>
    <w:rsid w:val="004357CE"/>
    <w:rPr>
      <w:rFonts w:ascii="Tahoma" w:eastAsia="MS Mincho" w:hAnsi="Tahoma" w:cs="Tahoma"/>
      <w:sz w:val="16"/>
      <w:szCs w:val="16"/>
      <w:lang w:eastAsia="ko-KR"/>
    </w:rPr>
  </w:style>
  <w:style w:type="character" w:styleId="HTMLSample">
    <w:name w:val="HTML Sample"/>
    <w:qFormat/>
    <w:rsid w:val="004357C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357CE"/>
    <w:pPr>
      <w:jc w:val="center"/>
    </w:pPr>
    <w:rPr>
      <w:rFonts w:ascii="Arial" w:hAnsi="Arial" w:cs="Arial"/>
      <w:b/>
    </w:rPr>
  </w:style>
  <w:style w:type="character" w:customStyle="1" w:styleId="Table1">
    <w:name w:val="Table (文字)"/>
    <w:link w:val="Table0"/>
    <w:qFormat/>
    <w:rsid w:val="004357CE"/>
    <w:rPr>
      <w:rFonts w:ascii="Arial" w:hAnsi="Arial" w:cs="Arial"/>
      <w:b/>
      <w:lang w:val="en-GB"/>
    </w:rPr>
  </w:style>
  <w:style w:type="paragraph" w:customStyle="1" w:styleId="ColorfulList-Accent11">
    <w:name w:val="Colorful List - Accent 11"/>
    <w:basedOn w:val="Normal"/>
    <w:uiPriority w:val="34"/>
    <w:qFormat/>
    <w:rsid w:val="004357C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357CE"/>
    <w:rPr>
      <w:rFonts w:ascii="Times New Roman" w:eastAsia="Batang" w:hAnsi="Times New Roman"/>
      <w:lang w:val="en-GB"/>
    </w:rPr>
  </w:style>
  <w:style w:type="character" w:styleId="LineNumber">
    <w:name w:val="line number"/>
    <w:basedOn w:val="DefaultParagraphFont"/>
    <w:qFormat/>
    <w:rsid w:val="004357CE"/>
    <w:rPr>
      <w:rFonts w:ascii="Arial" w:eastAsia="SimSun" w:hAnsi="Arial" w:cs="Arial"/>
      <w:color w:val="0000FF"/>
      <w:kern w:val="2"/>
      <w:lang w:val="en-US" w:eastAsia="zh-CN" w:bidi="ar-SA"/>
    </w:rPr>
  </w:style>
  <w:style w:type="paragraph" w:styleId="BlockText">
    <w:name w:val="Block Text"/>
    <w:basedOn w:val="Normal"/>
    <w:uiPriority w:val="99"/>
    <w:qFormat/>
    <w:rsid w:val="004357CE"/>
    <w:pPr>
      <w:spacing w:after="120"/>
      <w:ind w:left="1440" w:right="1440"/>
    </w:pPr>
    <w:rPr>
      <w:rFonts w:eastAsia="MS Mincho"/>
    </w:rPr>
  </w:style>
  <w:style w:type="paragraph" w:customStyle="1" w:styleId="60">
    <w:name w:val="吹き出し6"/>
    <w:basedOn w:val="Normal"/>
    <w:uiPriority w:val="99"/>
    <w:semiHidden/>
    <w:qFormat/>
    <w:rsid w:val="004357CE"/>
    <w:rPr>
      <w:rFonts w:ascii="Tahoma" w:eastAsia="MS Mincho" w:hAnsi="Tahoma" w:cs="Tahoma"/>
      <w:sz w:val="16"/>
      <w:szCs w:val="16"/>
      <w:lang w:eastAsia="ko-KR"/>
    </w:rPr>
  </w:style>
  <w:style w:type="character" w:styleId="HTMLCode">
    <w:name w:val="HTML Code"/>
    <w:unhideWhenUsed/>
    <w:qFormat/>
    <w:rsid w:val="004357C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uiPriority w:val="99"/>
    <w:qFormat/>
    <w:rsid w:val="004357C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4357C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4357C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4357C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4357C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4357C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4357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4357C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4357C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4357C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4357C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4357CE"/>
  </w:style>
  <w:style w:type="numbering" w:customStyle="1" w:styleId="NoList42">
    <w:name w:val="No List42"/>
    <w:next w:val="NoList"/>
    <w:uiPriority w:val="99"/>
    <w:semiHidden/>
    <w:unhideWhenUsed/>
    <w:rsid w:val="004357CE"/>
  </w:style>
  <w:style w:type="numbering" w:customStyle="1" w:styleId="NoList51">
    <w:name w:val="No List51"/>
    <w:next w:val="NoList"/>
    <w:uiPriority w:val="99"/>
    <w:semiHidden/>
    <w:unhideWhenUsed/>
    <w:rsid w:val="004357CE"/>
  </w:style>
  <w:style w:type="numbering" w:customStyle="1" w:styleId="NoList211">
    <w:name w:val="No List211"/>
    <w:next w:val="NoList"/>
    <w:uiPriority w:val="99"/>
    <w:semiHidden/>
    <w:unhideWhenUsed/>
    <w:rsid w:val="004357CE"/>
  </w:style>
  <w:style w:type="numbering" w:customStyle="1" w:styleId="NoList311">
    <w:name w:val="No List311"/>
    <w:next w:val="NoList"/>
    <w:uiPriority w:val="99"/>
    <w:semiHidden/>
    <w:unhideWhenUsed/>
    <w:rsid w:val="004357CE"/>
  </w:style>
  <w:style w:type="numbering" w:customStyle="1" w:styleId="NoList411">
    <w:name w:val="No List411"/>
    <w:next w:val="NoList"/>
    <w:uiPriority w:val="99"/>
    <w:semiHidden/>
    <w:unhideWhenUsed/>
    <w:rsid w:val="004357CE"/>
  </w:style>
  <w:style w:type="numbering" w:customStyle="1" w:styleId="NoList61">
    <w:name w:val="No List61"/>
    <w:next w:val="NoList"/>
    <w:uiPriority w:val="99"/>
    <w:semiHidden/>
    <w:unhideWhenUsed/>
    <w:rsid w:val="004357CE"/>
  </w:style>
  <w:style w:type="table" w:customStyle="1" w:styleId="TableGrid41">
    <w:name w:val="Table Grid41"/>
    <w:basedOn w:val="TableNormal"/>
    <w:next w:val="TableGrid"/>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57CE"/>
  </w:style>
  <w:style w:type="numbering" w:customStyle="1" w:styleId="NoList1111">
    <w:name w:val="No List1111"/>
    <w:next w:val="NoList"/>
    <w:uiPriority w:val="99"/>
    <w:semiHidden/>
    <w:unhideWhenUsed/>
    <w:rsid w:val="004357CE"/>
  </w:style>
  <w:style w:type="numbering" w:customStyle="1" w:styleId="NoList71">
    <w:name w:val="No List71"/>
    <w:next w:val="NoList"/>
    <w:uiPriority w:val="99"/>
    <w:semiHidden/>
    <w:unhideWhenUsed/>
    <w:rsid w:val="004357CE"/>
  </w:style>
  <w:style w:type="table" w:customStyle="1" w:styleId="TableGrid121">
    <w:name w:val="Table Grid12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57CE"/>
  </w:style>
  <w:style w:type="table" w:customStyle="1" w:styleId="TableGrid1111">
    <w:name w:val="Table Grid1111"/>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57CE"/>
  </w:style>
  <w:style w:type="numbering" w:customStyle="1" w:styleId="NoList321">
    <w:name w:val="No List321"/>
    <w:next w:val="NoList"/>
    <w:uiPriority w:val="99"/>
    <w:semiHidden/>
    <w:unhideWhenUsed/>
    <w:rsid w:val="004357CE"/>
  </w:style>
  <w:style w:type="character" w:styleId="IntenseEmphasis">
    <w:name w:val="Intense Emphasis"/>
    <w:uiPriority w:val="21"/>
    <w:qFormat/>
    <w:rsid w:val="004357CE"/>
    <w:rPr>
      <w:b/>
      <w:bCs/>
      <w:i/>
      <w:iCs/>
      <w:color w:val="4F81BD"/>
    </w:rPr>
  </w:style>
  <w:style w:type="character" w:styleId="HTMLTypewriter">
    <w:name w:val="HTML Typewriter"/>
    <w:qFormat/>
    <w:rsid w:val="004357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57CE"/>
    <w:rPr>
      <w:b/>
      <w:lang w:val="en-GB" w:eastAsia="en-US" w:bidi="ar-SA"/>
    </w:rPr>
  </w:style>
  <w:style w:type="paragraph" w:styleId="HTMLPreformatted">
    <w:name w:val="HTML Preformatted"/>
    <w:basedOn w:val="Normal"/>
    <w:link w:val="HTMLPreformattedChar"/>
    <w:qFormat/>
    <w:rsid w:val="004357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57CE"/>
    <w:rPr>
      <w:rFonts w:ascii="Courier New" w:eastAsia="MS Mincho" w:hAnsi="Courier New"/>
      <w:lang w:val="en-GB" w:eastAsia="x-none"/>
    </w:rPr>
  </w:style>
  <w:style w:type="numbering" w:customStyle="1" w:styleId="NoList8">
    <w:name w:val="No List8"/>
    <w:next w:val="NoList"/>
    <w:uiPriority w:val="99"/>
    <w:semiHidden/>
    <w:unhideWhenUsed/>
    <w:rsid w:val="004357CE"/>
  </w:style>
  <w:style w:type="table" w:customStyle="1" w:styleId="TableGrid71">
    <w:name w:val="Table Grid71"/>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57CE"/>
  </w:style>
  <w:style w:type="table" w:customStyle="1" w:styleId="TableGrid8">
    <w:name w:val="Table Grid8"/>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57CE"/>
    <w:rPr>
      <w:rFonts w:ascii="Times New Roman" w:eastAsia="MS Mincho" w:hAnsi="Times New Roman"/>
    </w:rPr>
    <w:tblPr/>
  </w:style>
  <w:style w:type="table" w:customStyle="1" w:styleId="TableGrid51">
    <w:name w:val="Table Grid5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357CE"/>
  </w:style>
  <w:style w:type="numbering" w:customStyle="1" w:styleId="NoList91">
    <w:name w:val="No List91"/>
    <w:next w:val="NoList"/>
    <w:uiPriority w:val="99"/>
    <w:semiHidden/>
    <w:unhideWhenUsed/>
    <w:rsid w:val="004357CE"/>
  </w:style>
  <w:style w:type="table" w:customStyle="1" w:styleId="TableGrid76">
    <w:name w:val="Table Grid76"/>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57CE"/>
  </w:style>
  <w:style w:type="paragraph" w:customStyle="1" w:styleId="Figuretitle0">
    <w:name w:val="Figure_title"/>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357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357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357C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357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357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57C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357CE"/>
    <w:pPr>
      <w:suppressAutoHyphens/>
      <w:autoSpaceDN w:val="0"/>
      <w:spacing w:after="0"/>
      <w:jc w:val="both"/>
    </w:pPr>
    <w:rPr>
      <w:rFonts w:eastAsia="Batang"/>
    </w:rPr>
  </w:style>
  <w:style w:type="numbering" w:customStyle="1" w:styleId="LFO19">
    <w:name w:val="LFO19"/>
    <w:basedOn w:val="NoList"/>
    <w:rsid w:val="004357CE"/>
    <w:pPr>
      <w:numPr>
        <w:numId w:val="16"/>
      </w:numPr>
    </w:pPr>
  </w:style>
  <w:style w:type="paragraph" w:customStyle="1" w:styleId="enumlev3">
    <w:name w:val="enumlev3"/>
    <w:basedOn w:val="enumlev2"/>
    <w:uiPriority w:val="99"/>
    <w:qFormat/>
    <w:rsid w:val="004357C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57CE"/>
  </w:style>
  <w:style w:type="paragraph" w:customStyle="1" w:styleId="Heading">
    <w:name w:val="Heading"/>
    <w:next w:val="Normal"/>
    <w:link w:val="HeadingChar"/>
    <w:qFormat/>
    <w:rsid w:val="004357CE"/>
    <w:pPr>
      <w:spacing w:before="360"/>
      <w:ind w:left="2552"/>
    </w:pPr>
    <w:rPr>
      <w:rFonts w:ascii="Arial" w:hAnsi="Arial"/>
      <w:b/>
      <w:sz w:val="22"/>
    </w:rPr>
  </w:style>
  <w:style w:type="paragraph" w:customStyle="1" w:styleId="tah0">
    <w:name w:val="tah"/>
    <w:basedOn w:val="Normal"/>
    <w:uiPriority w:val="99"/>
    <w:qFormat/>
    <w:rsid w:val="004357C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57CE"/>
  </w:style>
  <w:style w:type="paragraph" w:customStyle="1" w:styleId="TdocHeader2">
    <w:name w:val="Tdoc_Header_2"/>
    <w:basedOn w:val="Normal"/>
    <w:uiPriority w:val="99"/>
    <w:qFormat/>
    <w:rsid w:val="004357C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57CE"/>
  </w:style>
  <w:style w:type="numbering" w:customStyle="1" w:styleId="LFO191">
    <w:name w:val="LFO191"/>
    <w:basedOn w:val="NoList"/>
    <w:rsid w:val="004357CE"/>
  </w:style>
  <w:style w:type="table" w:customStyle="1" w:styleId="TableGrid22">
    <w:name w:val="Table Grid2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57CE"/>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357CE"/>
  </w:style>
  <w:style w:type="table" w:customStyle="1" w:styleId="320">
    <w:name w:val="网格型3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357CE"/>
  </w:style>
  <w:style w:type="table" w:customStyle="1" w:styleId="TableClassic22">
    <w:name w:val="Table Classic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4357CE"/>
  </w:style>
  <w:style w:type="table" w:customStyle="1" w:styleId="TableClassic211">
    <w:name w:val="Table Classic 21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357CE"/>
    <w:rPr>
      <w:rFonts w:ascii="Times New Roman" w:eastAsia="Batang" w:hAnsi="Times New Roman"/>
      <w:lang w:val="en-GB"/>
    </w:rPr>
  </w:style>
  <w:style w:type="paragraph" w:customStyle="1" w:styleId="Style95">
    <w:name w:val="_Style 95"/>
    <w:uiPriority w:val="99"/>
    <w:semiHidden/>
    <w:qFormat/>
    <w:rsid w:val="004357CE"/>
    <w:pPr>
      <w:spacing w:after="160" w:line="256" w:lineRule="auto"/>
    </w:pPr>
    <w:rPr>
      <w:rFonts w:eastAsia="Times New Roman"/>
      <w:lang w:val="en-GB"/>
    </w:rPr>
  </w:style>
  <w:style w:type="character" w:customStyle="1" w:styleId="Style115">
    <w:name w:val="_Style 115"/>
    <w:uiPriority w:val="31"/>
    <w:qFormat/>
    <w:rsid w:val="004357CE"/>
    <w:rPr>
      <w:smallCaps/>
      <w:color w:val="5A5A5A"/>
    </w:rPr>
  </w:style>
  <w:style w:type="paragraph" w:customStyle="1" w:styleId="Style91">
    <w:name w:val="_Style 91"/>
    <w:uiPriority w:val="99"/>
    <w:semiHidden/>
    <w:qFormat/>
    <w:rsid w:val="004357CE"/>
    <w:pPr>
      <w:spacing w:after="160" w:line="259" w:lineRule="auto"/>
    </w:pPr>
    <w:rPr>
      <w:rFonts w:eastAsia="Times New Roman"/>
      <w:lang w:val="en-GB"/>
    </w:rPr>
  </w:style>
  <w:style w:type="character" w:customStyle="1" w:styleId="Style104">
    <w:name w:val="_Style 104"/>
    <w:uiPriority w:val="31"/>
    <w:qFormat/>
    <w:rsid w:val="004357CE"/>
    <w:rPr>
      <w:smallCaps/>
      <w:color w:val="5A5A5A"/>
    </w:rPr>
  </w:style>
  <w:style w:type="table" w:customStyle="1" w:styleId="TableGrid9">
    <w:name w:val="Table Grid9"/>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57CE"/>
  </w:style>
  <w:style w:type="numbering" w:customStyle="1" w:styleId="NoList23">
    <w:name w:val="No List23"/>
    <w:next w:val="NoList"/>
    <w:uiPriority w:val="99"/>
    <w:semiHidden/>
    <w:unhideWhenUsed/>
    <w:rsid w:val="004357CE"/>
  </w:style>
  <w:style w:type="table" w:customStyle="1" w:styleId="TableGrid42">
    <w:name w:val="Table Grid4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7CE"/>
  </w:style>
  <w:style w:type="numbering" w:customStyle="1" w:styleId="NoList43">
    <w:name w:val="No List43"/>
    <w:next w:val="NoList"/>
    <w:uiPriority w:val="99"/>
    <w:semiHidden/>
    <w:unhideWhenUsed/>
    <w:rsid w:val="004357CE"/>
  </w:style>
  <w:style w:type="numbering" w:customStyle="1" w:styleId="NoList52">
    <w:name w:val="No List52"/>
    <w:next w:val="NoList"/>
    <w:uiPriority w:val="99"/>
    <w:semiHidden/>
    <w:unhideWhenUsed/>
    <w:rsid w:val="004357CE"/>
  </w:style>
  <w:style w:type="numbering" w:customStyle="1" w:styleId="NoList62">
    <w:name w:val="No List62"/>
    <w:next w:val="NoList"/>
    <w:uiPriority w:val="99"/>
    <w:semiHidden/>
    <w:unhideWhenUsed/>
    <w:rsid w:val="004357CE"/>
  </w:style>
  <w:style w:type="numbering" w:customStyle="1" w:styleId="NoList72">
    <w:name w:val="No List72"/>
    <w:next w:val="NoList"/>
    <w:uiPriority w:val="99"/>
    <w:semiHidden/>
    <w:unhideWhenUsed/>
    <w:rsid w:val="004357CE"/>
  </w:style>
  <w:style w:type="table" w:customStyle="1" w:styleId="TableGrid81">
    <w:name w:val="Table Grid81"/>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57CE"/>
  </w:style>
  <w:style w:type="numbering" w:customStyle="1" w:styleId="NoList212">
    <w:name w:val="No List212"/>
    <w:next w:val="NoList"/>
    <w:uiPriority w:val="99"/>
    <w:semiHidden/>
    <w:unhideWhenUsed/>
    <w:rsid w:val="004357CE"/>
  </w:style>
  <w:style w:type="table" w:customStyle="1" w:styleId="TableGrid411">
    <w:name w:val="Table Grid411"/>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57CE"/>
  </w:style>
  <w:style w:type="numbering" w:customStyle="1" w:styleId="NoList412">
    <w:name w:val="No List412"/>
    <w:next w:val="NoList"/>
    <w:uiPriority w:val="99"/>
    <w:semiHidden/>
    <w:unhideWhenUsed/>
    <w:rsid w:val="004357CE"/>
  </w:style>
  <w:style w:type="numbering" w:customStyle="1" w:styleId="NoList511">
    <w:name w:val="No List511"/>
    <w:next w:val="NoList"/>
    <w:uiPriority w:val="99"/>
    <w:semiHidden/>
    <w:unhideWhenUsed/>
    <w:rsid w:val="004357CE"/>
  </w:style>
  <w:style w:type="numbering" w:customStyle="1" w:styleId="NoList611">
    <w:name w:val="No List611"/>
    <w:next w:val="NoList"/>
    <w:uiPriority w:val="99"/>
    <w:semiHidden/>
    <w:unhideWhenUsed/>
    <w:rsid w:val="004357CE"/>
  </w:style>
  <w:style w:type="numbering" w:customStyle="1" w:styleId="NoList711">
    <w:name w:val="No List711"/>
    <w:next w:val="NoList"/>
    <w:uiPriority w:val="99"/>
    <w:semiHidden/>
    <w:unhideWhenUsed/>
    <w:rsid w:val="004357CE"/>
  </w:style>
  <w:style w:type="numbering" w:customStyle="1" w:styleId="NoList811">
    <w:name w:val="No List811"/>
    <w:next w:val="NoList"/>
    <w:uiPriority w:val="99"/>
    <w:semiHidden/>
    <w:unhideWhenUsed/>
    <w:rsid w:val="004357CE"/>
  </w:style>
  <w:style w:type="table" w:customStyle="1" w:styleId="TableGrid122">
    <w:name w:val="Table Grid122"/>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57CE"/>
  </w:style>
  <w:style w:type="numbering" w:customStyle="1" w:styleId="NoList1112">
    <w:name w:val="No List1112"/>
    <w:next w:val="NoList"/>
    <w:uiPriority w:val="99"/>
    <w:semiHidden/>
    <w:unhideWhenUsed/>
    <w:rsid w:val="004357CE"/>
  </w:style>
  <w:style w:type="table" w:customStyle="1" w:styleId="TableGrid221">
    <w:name w:val="Table Grid221"/>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57CE"/>
  </w:style>
  <w:style w:type="numbering" w:customStyle="1" w:styleId="NoList222">
    <w:name w:val="No List222"/>
    <w:next w:val="NoList"/>
    <w:uiPriority w:val="99"/>
    <w:semiHidden/>
    <w:unhideWhenUsed/>
    <w:rsid w:val="004357CE"/>
  </w:style>
  <w:style w:type="numbering" w:customStyle="1" w:styleId="NoList322">
    <w:name w:val="No List322"/>
    <w:next w:val="NoList"/>
    <w:uiPriority w:val="99"/>
    <w:semiHidden/>
    <w:unhideWhenUsed/>
    <w:rsid w:val="004357CE"/>
  </w:style>
  <w:style w:type="numbering" w:customStyle="1" w:styleId="NoList421">
    <w:name w:val="No List421"/>
    <w:next w:val="NoList"/>
    <w:uiPriority w:val="99"/>
    <w:semiHidden/>
    <w:unhideWhenUsed/>
    <w:rsid w:val="004357CE"/>
  </w:style>
  <w:style w:type="numbering" w:customStyle="1" w:styleId="NoList2111">
    <w:name w:val="No List2111"/>
    <w:next w:val="NoList"/>
    <w:uiPriority w:val="99"/>
    <w:semiHidden/>
    <w:unhideWhenUsed/>
    <w:rsid w:val="004357CE"/>
  </w:style>
  <w:style w:type="numbering" w:customStyle="1" w:styleId="NoList3111">
    <w:name w:val="No List3111"/>
    <w:next w:val="NoList"/>
    <w:uiPriority w:val="99"/>
    <w:semiHidden/>
    <w:unhideWhenUsed/>
    <w:rsid w:val="004357CE"/>
  </w:style>
  <w:style w:type="numbering" w:customStyle="1" w:styleId="NoList4111">
    <w:name w:val="No List4111"/>
    <w:next w:val="NoList"/>
    <w:uiPriority w:val="99"/>
    <w:semiHidden/>
    <w:unhideWhenUsed/>
    <w:rsid w:val="004357CE"/>
  </w:style>
  <w:style w:type="numbering" w:customStyle="1" w:styleId="11110">
    <w:name w:val="无列表1111"/>
    <w:next w:val="NoList"/>
    <w:semiHidden/>
    <w:rsid w:val="004357CE"/>
  </w:style>
  <w:style w:type="numbering" w:customStyle="1" w:styleId="NoList11111">
    <w:name w:val="No List11111"/>
    <w:next w:val="NoList"/>
    <w:uiPriority w:val="99"/>
    <w:semiHidden/>
    <w:unhideWhenUsed/>
    <w:rsid w:val="004357CE"/>
  </w:style>
  <w:style w:type="numbering" w:customStyle="1" w:styleId="NoList1211">
    <w:name w:val="No List1211"/>
    <w:next w:val="NoList"/>
    <w:uiPriority w:val="99"/>
    <w:semiHidden/>
    <w:unhideWhenUsed/>
    <w:rsid w:val="004357CE"/>
  </w:style>
  <w:style w:type="numbering" w:customStyle="1" w:styleId="NoList2211">
    <w:name w:val="No List2211"/>
    <w:next w:val="NoList"/>
    <w:uiPriority w:val="99"/>
    <w:semiHidden/>
    <w:unhideWhenUsed/>
    <w:rsid w:val="004357CE"/>
  </w:style>
  <w:style w:type="numbering" w:customStyle="1" w:styleId="NoList3211">
    <w:name w:val="No List3211"/>
    <w:next w:val="NoList"/>
    <w:uiPriority w:val="99"/>
    <w:semiHidden/>
    <w:unhideWhenUsed/>
    <w:rsid w:val="004357CE"/>
  </w:style>
  <w:style w:type="numbering" w:customStyle="1" w:styleId="NoList14">
    <w:name w:val="No List14"/>
    <w:next w:val="NoList"/>
    <w:uiPriority w:val="99"/>
    <w:semiHidden/>
    <w:unhideWhenUsed/>
    <w:rsid w:val="004357CE"/>
  </w:style>
  <w:style w:type="table" w:customStyle="1" w:styleId="TableGrid10">
    <w:name w:val="Table Grid10"/>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7CE"/>
  </w:style>
  <w:style w:type="numbering" w:customStyle="1" w:styleId="NoList24">
    <w:name w:val="No List24"/>
    <w:next w:val="NoList"/>
    <w:uiPriority w:val="99"/>
    <w:semiHidden/>
    <w:unhideWhenUsed/>
    <w:rsid w:val="004357CE"/>
  </w:style>
  <w:style w:type="table" w:customStyle="1" w:styleId="TableGrid43">
    <w:name w:val="Table Grid4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57CE"/>
  </w:style>
  <w:style w:type="table" w:customStyle="1" w:styleId="TableGrid52">
    <w:name w:val="Table Grid52"/>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57CE"/>
  </w:style>
  <w:style w:type="table" w:customStyle="1" w:styleId="TableGrid62">
    <w:name w:val="Table Grid6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57CE"/>
  </w:style>
  <w:style w:type="numbering" w:customStyle="1" w:styleId="NoList63">
    <w:name w:val="No List63"/>
    <w:next w:val="NoList"/>
    <w:uiPriority w:val="99"/>
    <w:semiHidden/>
    <w:unhideWhenUsed/>
    <w:rsid w:val="004357CE"/>
  </w:style>
  <w:style w:type="numbering" w:customStyle="1" w:styleId="NoList73">
    <w:name w:val="No List73"/>
    <w:next w:val="NoList"/>
    <w:uiPriority w:val="99"/>
    <w:semiHidden/>
    <w:unhideWhenUsed/>
    <w:rsid w:val="004357CE"/>
  </w:style>
  <w:style w:type="numbering" w:customStyle="1" w:styleId="NoList82">
    <w:name w:val="No List82"/>
    <w:next w:val="NoList"/>
    <w:uiPriority w:val="99"/>
    <w:semiHidden/>
    <w:unhideWhenUsed/>
    <w:rsid w:val="004357CE"/>
  </w:style>
  <w:style w:type="numbering" w:customStyle="1" w:styleId="NoList92">
    <w:name w:val="No List92"/>
    <w:next w:val="NoList"/>
    <w:uiPriority w:val="99"/>
    <w:semiHidden/>
    <w:unhideWhenUsed/>
    <w:rsid w:val="004357CE"/>
  </w:style>
  <w:style w:type="table" w:customStyle="1" w:styleId="TableGrid82">
    <w:name w:val="Table Grid82"/>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57CE"/>
  </w:style>
  <w:style w:type="numbering" w:customStyle="1" w:styleId="NoList213">
    <w:name w:val="No List213"/>
    <w:next w:val="NoList"/>
    <w:uiPriority w:val="99"/>
    <w:semiHidden/>
    <w:unhideWhenUsed/>
    <w:rsid w:val="004357CE"/>
  </w:style>
  <w:style w:type="table" w:customStyle="1" w:styleId="TableGrid412">
    <w:name w:val="Table Grid412"/>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57CE"/>
  </w:style>
  <w:style w:type="numbering" w:customStyle="1" w:styleId="NoList413">
    <w:name w:val="No List413"/>
    <w:next w:val="NoList"/>
    <w:uiPriority w:val="99"/>
    <w:semiHidden/>
    <w:unhideWhenUsed/>
    <w:rsid w:val="004357CE"/>
  </w:style>
  <w:style w:type="numbering" w:customStyle="1" w:styleId="NoList512">
    <w:name w:val="No List512"/>
    <w:next w:val="NoList"/>
    <w:uiPriority w:val="99"/>
    <w:semiHidden/>
    <w:unhideWhenUsed/>
    <w:rsid w:val="004357CE"/>
  </w:style>
  <w:style w:type="numbering" w:customStyle="1" w:styleId="NoList612">
    <w:name w:val="No List612"/>
    <w:next w:val="NoList"/>
    <w:uiPriority w:val="99"/>
    <w:semiHidden/>
    <w:unhideWhenUsed/>
    <w:rsid w:val="004357CE"/>
  </w:style>
  <w:style w:type="numbering" w:customStyle="1" w:styleId="NoList712">
    <w:name w:val="No List712"/>
    <w:next w:val="NoList"/>
    <w:uiPriority w:val="99"/>
    <w:semiHidden/>
    <w:unhideWhenUsed/>
    <w:rsid w:val="004357CE"/>
  </w:style>
  <w:style w:type="numbering" w:customStyle="1" w:styleId="NoList812">
    <w:name w:val="No List812"/>
    <w:next w:val="NoList"/>
    <w:uiPriority w:val="99"/>
    <w:semiHidden/>
    <w:unhideWhenUsed/>
    <w:rsid w:val="004357CE"/>
  </w:style>
  <w:style w:type="numbering" w:customStyle="1" w:styleId="NoList911">
    <w:name w:val="No List911"/>
    <w:next w:val="NoList"/>
    <w:uiPriority w:val="99"/>
    <w:semiHidden/>
    <w:unhideWhenUsed/>
    <w:rsid w:val="004357CE"/>
  </w:style>
  <w:style w:type="numbering" w:customStyle="1" w:styleId="LFO192">
    <w:name w:val="LFO192"/>
    <w:basedOn w:val="NoList"/>
    <w:rsid w:val="004357CE"/>
  </w:style>
  <w:style w:type="numbering" w:customStyle="1" w:styleId="NoList101">
    <w:name w:val="No List101"/>
    <w:next w:val="NoList"/>
    <w:uiPriority w:val="99"/>
    <w:semiHidden/>
    <w:unhideWhenUsed/>
    <w:rsid w:val="004357CE"/>
  </w:style>
  <w:style w:type="numbering" w:customStyle="1" w:styleId="LFO1911">
    <w:name w:val="LFO1911"/>
    <w:basedOn w:val="NoList"/>
    <w:rsid w:val="004357CE"/>
  </w:style>
  <w:style w:type="table" w:customStyle="1" w:styleId="TableGrid123">
    <w:name w:val="Table Grid123"/>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57CE"/>
  </w:style>
  <w:style w:type="numbering" w:customStyle="1" w:styleId="NoList1113">
    <w:name w:val="No List1113"/>
    <w:next w:val="NoList"/>
    <w:uiPriority w:val="99"/>
    <w:semiHidden/>
    <w:unhideWhenUsed/>
    <w:rsid w:val="004357CE"/>
  </w:style>
  <w:style w:type="table" w:customStyle="1" w:styleId="TableGrid222">
    <w:name w:val="Table Grid222"/>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57CE"/>
  </w:style>
  <w:style w:type="numbering" w:customStyle="1" w:styleId="131">
    <w:name w:val="リストなし13"/>
    <w:next w:val="NoList"/>
    <w:uiPriority w:val="99"/>
    <w:semiHidden/>
    <w:unhideWhenUsed/>
    <w:rsid w:val="004357CE"/>
  </w:style>
  <w:style w:type="numbering" w:customStyle="1" w:styleId="1130">
    <w:name w:val="无列表113"/>
    <w:next w:val="NoList"/>
    <w:semiHidden/>
    <w:rsid w:val="004357CE"/>
  </w:style>
  <w:style w:type="numbering" w:customStyle="1" w:styleId="1121">
    <w:name w:val="リストなし112"/>
    <w:next w:val="NoList"/>
    <w:uiPriority w:val="99"/>
    <w:semiHidden/>
    <w:unhideWhenUsed/>
    <w:rsid w:val="004357CE"/>
  </w:style>
  <w:style w:type="numbering" w:customStyle="1" w:styleId="NoList223">
    <w:name w:val="No List223"/>
    <w:next w:val="NoList"/>
    <w:uiPriority w:val="99"/>
    <w:semiHidden/>
    <w:unhideWhenUsed/>
    <w:rsid w:val="004357CE"/>
  </w:style>
  <w:style w:type="numbering" w:customStyle="1" w:styleId="NoList323">
    <w:name w:val="No List323"/>
    <w:next w:val="NoList"/>
    <w:uiPriority w:val="99"/>
    <w:semiHidden/>
    <w:unhideWhenUsed/>
    <w:rsid w:val="004357CE"/>
  </w:style>
  <w:style w:type="numbering" w:customStyle="1" w:styleId="NoList422">
    <w:name w:val="No List422"/>
    <w:next w:val="NoList"/>
    <w:uiPriority w:val="99"/>
    <w:semiHidden/>
    <w:unhideWhenUsed/>
    <w:rsid w:val="004357CE"/>
  </w:style>
  <w:style w:type="numbering" w:customStyle="1" w:styleId="NoList2112">
    <w:name w:val="No List2112"/>
    <w:next w:val="NoList"/>
    <w:uiPriority w:val="99"/>
    <w:semiHidden/>
    <w:unhideWhenUsed/>
    <w:rsid w:val="004357CE"/>
  </w:style>
  <w:style w:type="numbering" w:customStyle="1" w:styleId="NoList3112">
    <w:name w:val="No List3112"/>
    <w:next w:val="NoList"/>
    <w:uiPriority w:val="99"/>
    <w:semiHidden/>
    <w:unhideWhenUsed/>
    <w:rsid w:val="004357CE"/>
  </w:style>
  <w:style w:type="numbering" w:customStyle="1" w:styleId="NoList4112">
    <w:name w:val="No List4112"/>
    <w:next w:val="NoList"/>
    <w:uiPriority w:val="99"/>
    <w:semiHidden/>
    <w:unhideWhenUsed/>
    <w:rsid w:val="004357CE"/>
  </w:style>
  <w:style w:type="numbering" w:customStyle="1" w:styleId="1112">
    <w:name w:val="无列表1112"/>
    <w:next w:val="NoList"/>
    <w:semiHidden/>
    <w:rsid w:val="004357CE"/>
  </w:style>
  <w:style w:type="numbering" w:customStyle="1" w:styleId="NoList11112">
    <w:name w:val="No List11112"/>
    <w:next w:val="NoList"/>
    <w:uiPriority w:val="99"/>
    <w:semiHidden/>
    <w:unhideWhenUsed/>
    <w:rsid w:val="004357CE"/>
  </w:style>
  <w:style w:type="numbering" w:customStyle="1" w:styleId="NoList1212">
    <w:name w:val="No List1212"/>
    <w:next w:val="NoList"/>
    <w:uiPriority w:val="99"/>
    <w:semiHidden/>
    <w:unhideWhenUsed/>
    <w:rsid w:val="004357CE"/>
  </w:style>
  <w:style w:type="numbering" w:customStyle="1" w:styleId="NoList2212">
    <w:name w:val="No List2212"/>
    <w:next w:val="NoList"/>
    <w:uiPriority w:val="99"/>
    <w:semiHidden/>
    <w:unhideWhenUsed/>
    <w:rsid w:val="004357CE"/>
  </w:style>
  <w:style w:type="numbering" w:customStyle="1" w:styleId="NoList3212">
    <w:name w:val="No List3212"/>
    <w:next w:val="NoList"/>
    <w:uiPriority w:val="99"/>
    <w:semiHidden/>
    <w:unhideWhenUsed/>
    <w:rsid w:val="004357CE"/>
  </w:style>
  <w:style w:type="numbering" w:customStyle="1" w:styleId="NoList16">
    <w:name w:val="No List16"/>
    <w:next w:val="NoList"/>
    <w:uiPriority w:val="99"/>
    <w:semiHidden/>
    <w:unhideWhenUsed/>
    <w:rsid w:val="004357CE"/>
  </w:style>
  <w:style w:type="table" w:customStyle="1" w:styleId="TableGrid15">
    <w:name w:val="Table Grid15"/>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7CE"/>
  </w:style>
  <w:style w:type="numbering" w:customStyle="1" w:styleId="NoList25">
    <w:name w:val="No List25"/>
    <w:next w:val="NoList"/>
    <w:uiPriority w:val="99"/>
    <w:semiHidden/>
    <w:unhideWhenUsed/>
    <w:rsid w:val="004357CE"/>
  </w:style>
  <w:style w:type="table" w:customStyle="1" w:styleId="TableGrid44">
    <w:name w:val="Table Grid44"/>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7CE"/>
  </w:style>
  <w:style w:type="table" w:customStyle="1" w:styleId="TableGrid53">
    <w:name w:val="Table Grid53"/>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57CE"/>
  </w:style>
  <w:style w:type="table" w:customStyle="1" w:styleId="TableGrid63">
    <w:name w:val="Table Grid6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57CE"/>
  </w:style>
  <w:style w:type="numbering" w:customStyle="1" w:styleId="NoList64">
    <w:name w:val="No List64"/>
    <w:next w:val="NoList"/>
    <w:uiPriority w:val="99"/>
    <w:semiHidden/>
    <w:unhideWhenUsed/>
    <w:rsid w:val="004357CE"/>
  </w:style>
  <w:style w:type="numbering" w:customStyle="1" w:styleId="NoList74">
    <w:name w:val="No List74"/>
    <w:next w:val="NoList"/>
    <w:uiPriority w:val="99"/>
    <w:semiHidden/>
    <w:unhideWhenUsed/>
    <w:rsid w:val="004357CE"/>
  </w:style>
  <w:style w:type="numbering" w:customStyle="1" w:styleId="NoList83">
    <w:name w:val="No List83"/>
    <w:next w:val="NoList"/>
    <w:uiPriority w:val="99"/>
    <w:semiHidden/>
    <w:unhideWhenUsed/>
    <w:rsid w:val="004357CE"/>
  </w:style>
  <w:style w:type="numbering" w:customStyle="1" w:styleId="NoList93">
    <w:name w:val="No List93"/>
    <w:next w:val="NoList"/>
    <w:uiPriority w:val="99"/>
    <w:semiHidden/>
    <w:unhideWhenUsed/>
    <w:rsid w:val="004357CE"/>
  </w:style>
  <w:style w:type="table" w:customStyle="1" w:styleId="TableGrid83">
    <w:name w:val="Table Grid83"/>
    <w:basedOn w:val="TableNormal"/>
    <w:next w:val="TableGrid"/>
    <w:uiPriority w:val="39"/>
    <w:qFormat/>
    <w:rsid w:val="004357C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57CE"/>
  </w:style>
  <w:style w:type="numbering" w:customStyle="1" w:styleId="NoList214">
    <w:name w:val="No List214"/>
    <w:next w:val="NoList"/>
    <w:uiPriority w:val="99"/>
    <w:semiHidden/>
    <w:unhideWhenUsed/>
    <w:rsid w:val="004357CE"/>
  </w:style>
  <w:style w:type="table" w:customStyle="1" w:styleId="TableGrid413">
    <w:name w:val="Table Grid413"/>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7CE"/>
  </w:style>
  <w:style w:type="numbering" w:customStyle="1" w:styleId="NoList414">
    <w:name w:val="No List414"/>
    <w:next w:val="NoList"/>
    <w:uiPriority w:val="99"/>
    <w:semiHidden/>
    <w:unhideWhenUsed/>
    <w:rsid w:val="004357CE"/>
  </w:style>
  <w:style w:type="numbering" w:customStyle="1" w:styleId="NoList513">
    <w:name w:val="No List513"/>
    <w:next w:val="NoList"/>
    <w:uiPriority w:val="99"/>
    <w:semiHidden/>
    <w:unhideWhenUsed/>
    <w:rsid w:val="004357CE"/>
  </w:style>
  <w:style w:type="numbering" w:customStyle="1" w:styleId="NoList613">
    <w:name w:val="No List613"/>
    <w:next w:val="NoList"/>
    <w:uiPriority w:val="99"/>
    <w:semiHidden/>
    <w:unhideWhenUsed/>
    <w:rsid w:val="004357CE"/>
  </w:style>
  <w:style w:type="numbering" w:customStyle="1" w:styleId="NoList713">
    <w:name w:val="No List713"/>
    <w:next w:val="NoList"/>
    <w:uiPriority w:val="99"/>
    <w:semiHidden/>
    <w:unhideWhenUsed/>
    <w:rsid w:val="004357CE"/>
  </w:style>
  <w:style w:type="numbering" w:customStyle="1" w:styleId="NoList813">
    <w:name w:val="No List813"/>
    <w:next w:val="NoList"/>
    <w:uiPriority w:val="99"/>
    <w:semiHidden/>
    <w:unhideWhenUsed/>
    <w:rsid w:val="004357CE"/>
  </w:style>
  <w:style w:type="numbering" w:customStyle="1" w:styleId="NoList912">
    <w:name w:val="No List912"/>
    <w:next w:val="NoList"/>
    <w:uiPriority w:val="99"/>
    <w:semiHidden/>
    <w:unhideWhenUsed/>
    <w:rsid w:val="004357CE"/>
  </w:style>
  <w:style w:type="numbering" w:customStyle="1" w:styleId="LFO193">
    <w:name w:val="LFO193"/>
    <w:basedOn w:val="NoList"/>
    <w:rsid w:val="004357CE"/>
  </w:style>
  <w:style w:type="numbering" w:customStyle="1" w:styleId="NoList102">
    <w:name w:val="No List102"/>
    <w:next w:val="NoList"/>
    <w:uiPriority w:val="99"/>
    <w:semiHidden/>
    <w:unhideWhenUsed/>
    <w:rsid w:val="004357CE"/>
  </w:style>
  <w:style w:type="numbering" w:customStyle="1" w:styleId="LFO1912">
    <w:name w:val="LFO1912"/>
    <w:basedOn w:val="NoList"/>
    <w:rsid w:val="004357CE"/>
  </w:style>
  <w:style w:type="table" w:customStyle="1" w:styleId="TableGrid124">
    <w:name w:val="Table Grid124"/>
    <w:basedOn w:val="TableNormal"/>
    <w:next w:val="TableGrid"/>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57CE"/>
  </w:style>
  <w:style w:type="numbering" w:customStyle="1" w:styleId="NoList1114">
    <w:name w:val="No List1114"/>
    <w:next w:val="NoList"/>
    <w:uiPriority w:val="99"/>
    <w:semiHidden/>
    <w:unhideWhenUsed/>
    <w:rsid w:val="004357CE"/>
  </w:style>
  <w:style w:type="table" w:customStyle="1" w:styleId="TableGrid223">
    <w:name w:val="Table Grid223"/>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57CE"/>
  </w:style>
  <w:style w:type="numbering" w:customStyle="1" w:styleId="141">
    <w:name w:val="リストなし14"/>
    <w:next w:val="NoList"/>
    <w:uiPriority w:val="99"/>
    <w:semiHidden/>
    <w:unhideWhenUsed/>
    <w:rsid w:val="004357CE"/>
  </w:style>
  <w:style w:type="numbering" w:customStyle="1" w:styleId="1140">
    <w:name w:val="无列表114"/>
    <w:next w:val="NoList"/>
    <w:semiHidden/>
    <w:rsid w:val="004357CE"/>
  </w:style>
  <w:style w:type="numbering" w:customStyle="1" w:styleId="1131">
    <w:name w:val="リストなし113"/>
    <w:next w:val="NoList"/>
    <w:uiPriority w:val="99"/>
    <w:semiHidden/>
    <w:unhideWhenUsed/>
    <w:rsid w:val="004357CE"/>
  </w:style>
  <w:style w:type="numbering" w:customStyle="1" w:styleId="NoList224">
    <w:name w:val="No List224"/>
    <w:next w:val="NoList"/>
    <w:uiPriority w:val="99"/>
    <w:semiHidden/>
    <w:unhideWhenUsed/>
    <w:rsid w:val="004357CE"/>
  </w:style>
  <w:style w:type="numbering" w:customStyle="1" w:styleId="NoList324">
    <w:name w:val="No List324"/>
    <w:next w:val="NoList"/>
    <w:uiPriority w:val="99"/>
    <w:semiHidden/>
    <w:unhideWhenUsed/>
    <w:rsid w:val="004357CE"/>
  </w:style>
  <w:style w:type="numbering" w:customStyle="1" w:styleId="NoList423">
    <w:name w:val="No List423"/>
    <w:next w:val="NoList"/>
    <w:uiPriority w:val="99"/>
    <w:semiHidden/>
    <w:unhideWhenUsed/>
    <w:rsid w:val="004357CE"/>
  </w:style>
  <w:style w:type="numbering" w:customStyle="1" w:styleId="NoList2113">
    <w:name w:val="No List2113"/>
    <w:next w:val="NoList"/>
    <w:uiPriority w:val="99"/>
    <w:semiHidden/>
    <w:unhideWhenUsed/>
    <w:rsid w:val="004357CE"/>
  </w:style>
  <w:style w:type="numbering" w:customStyle="1" w:styleId="NoList3113">
    <w:name w:val="No List3113"/>
    <w:next w:val="NoList"/>
    <w:uiPriority w:val="99"/>
    <w:semiHidden/>
    <w:unhideWhenUsed/>
    <w:rsid w:val="004357CE"/>
  </w:style>
  <w:style w:type="numbering" w:customStyle="1" w:styleId="NoList4113">
    <w:name w:val="No List4113"/>
    <w:next w:val="NoList"/>
    <w:uiPriority w:val="99"/>
    <w:semiHidden/>
    <w:unhideWhenUsed/>
    <w:rsid w:val="004357CE"/>
  </w:style>
  <w:style w:type="numbering" w:customStyle="1" w:styleId="1113">
    <w:name w:val="无列表1113"/>
    <w:next w:val="NoList"/>
    <w:semiHidden/>
    <w:rsid w:val="004357CE"/>
  </w:style>
  <w:style w:type="numbering" w:customStyle="1" w:styleId="NoList11113">
    <w:name w:val="No List11113"/>
    <w:next w:val="NoList"/>
    <w:uiPriority w:val="99"/>
    <w:semiHidden/>
    <w:unhideWhenUsed/>
    <w:rsid w:val="004357CE"/>
  </w:style>
  <w:style w:type="numbering" w:customStyle="1" w:styleId="NoList1213">
    <w:name w:val="No List1213"/>
    <w:next w:val="NoList"/>
    <w:uiPriority w:val="99"/>
    <w:semiHidden/>
    <w:unhideWhenUsed/>
    <w:rsid w:val="004357CE"/>
  </w:style>
  <w:style w:type="numbering" w:customStyle="1" w:styleId="NoList2213">
    <w:name w:val="No List2213"/>
    <w:next w:val="NoList"/>
    <w:uiPriority w:val="99"/>
    <w:semiHidden/>
    <w:unhideWhenUsed/>
    <w:rsid w:val="004357CE"/>
  </w:style>
  <w:style w:type="numbering" w:customStyle="1" w:styleId="NoList3213">
    <w:name w:val="No List3213"/>
    <w:next w:val="NoList"/>
    <w:uiPriority w:val="99"/>
    <w:semiHidden/>
    <w:unhideWhenUsed/>
    <w:rsid w:val="004357CE"/>
  </w:style>
  <w:style w:type="table" w:customStyle="1" w:styleId="1e">
    <w:name w:val="网格型1"/>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57CE"/>
    <w:pPr>
      <w:spacing w:after="160" w:line="259" w:lineRule="auto"/>
    </w:pPr>
    <w:rPr>
      <w:rFonts w:ascii="Times New Roman" w:eastAsia="MS Mincho" w:hAnsi="Times New Roman"/>
      <w:lang w:val="en-GB"/>
    </w:rPr>
  </w:style>
  <w:style w:type="character" w:customStyle="1" w:styleId="Style105">
    <w:name w:val="_Style 105"/>
    <w:uiPriority w:val="31"/>
    <w:qFormat/>
    <w:rsid w:val="004357CE"/>
    <w:rPr>
      <w:smallCaps/>
      <w:color w:val="5A5A5A"/>
    </w:rPr>
  </w:style>
  <w:style w:type="paragraph" w:customStyle="1" w:styleId="Style90">
    <w:name w:val="_Style 90"/>
    <w:uiPriority w:val="99"/>
    <w:semiHidden/>
    <w:qFormat/>
    <w:rsid w:val="004357CE"/>
    <w:pPr>
      <w:spacing w:after="160" w:line="259" w:lineRule="auto"/>
    </w:pPr>
    <w:rPr>
      <w:rFonts w:ascii="Times New Roman" w:eastAsia="MS Mincho" w:hAnsi="Times New Roman"/>
      <w:lang w:val="en-GB"/>
    </w:rPr>
  </w:style>
  <w:style w:type="character" w:customStyle="1" w:styleId="Style113">
    <w:name w:val="_Style 113"/>
    <w:uiPriority w:val="31"/>
    <w:qFormat/>
    <w:rsid w:val="004357CE"/>
    <w:rPr>
      <w:smallCaps/>
      <w:color w:val="5A5A5A"/>
    </w:rPr>
  </w:style>
  <w:style w:type="paragraph" w:customStyle="1" w:styleId="CharChar13">
    <w:name w:val="Char Char13"/>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4357CE"/>
    <w:pPr>
      <w:spacing w:after="160" w:line="259" w:lineRule="auto"/>
    </w:pPr>
    <w:rPr>
      <w:rFonts w:ascii="Times New Roman" w:eastAsia="MS Mincho" w:hAnsi="Times New Roman"/>
      <w:lang w:val="en-GB"/>
    </w:rPr>
  </w:style>
  <w:style w:type="paragraph" w:customStyle="1" w:styleId="124">
    <w:name w:val="修订12"/>
    <w:hidden/>
    <w:uiPriority w:val="99"/>
    <w:semiHidden/>
    <w:qFormat/>
    <w:rsid w:val="004357CE"/>
    <w:rPr>
      <w:rFonts w:ascii="Times New Roman" w:eastAsia="Batang" w:hAnsi="Times New Roman"/>
      <w:lang w:val="en-GB"/>
    </w:rPr>
  </w:style>
  <w:style w:type="character" w:customStyle="1" w:styleId="115">
    <w:name w:val="不明显参考11"/>
    <w:uiPriority w:val="31"/>
    <w:qFormat/>
    <w:rsid w:val="004357CE"/>
    <w:rPr>
      <w:smallCaps/>
      <w:color w:val="5A5A5A"/>
    </w:rPr>
  </w:style>
  <w:style w:type="paragraph" w:customStyle="1" w:styleId="TOC11">
    <w:name w:val="TOC 标题11"/>
    <w:basedOn w:val="Heading1"/>
    <w:next w:val="Normal"/>
    <w:uiPriority w:val="39"/>
    <w:unhideWhenUsed/>
    <w:qFormat/>
    <w:rsid w:val="004357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4357CE"/>
  </w:style>
  <w:style w:type="numbering" w:customStyle="1" w:styleId="150">
    <w:name w:val="无列表15"/>
    <w:next w:val="NoList"/>
    <w:semiHidden/>
    <w:rsid w:val="004357CE"/>
  </w:style>
  <w:style w:type="numbering" w:customStyle="1" w:styleId="151">
    <w:name w:val="リストなし15"/>
    <w:next w:val="NoList"/>
    <w:uiPriority w:val="99"/>
    <w:semiHidden/>
    <w:unhideWhenUsed/>
    <w:rsid w:val="004357CE"/>
  </w:style>
  <w:style w:type="table" w:customStyle="1" w:styleId="220">
    <w:name w:val="古典型 2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357CE"/>
  </w:style>
  <w:style w:type="numbering" w:customStyle="1" w:styleId="1150">
    <w:name w:val="无列表115"/>
    <w:next w:val="NoList"/>
    <w:semiHidden/>
    <w:rsid w:val="004357CE"/>
  </w:style>
  <w:style w:type="numbering" w:customStyle="1" w:styleId="1141">
    <w:name w:val="リストなし114"/>
    <w:next w:val="NoList"/>
    <w:uiPriority w:val="99"/>
    <w:semiHidden/>
    <w:unhideWhenUsed/>
    <w:rsid w:val="004357CE"/>
  </w:style>
  <w:style w:type="table" w:customStyle="1" w:styleId="TableClassic212">
    <w:name w:val="Table Classic 212"/>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357CE"/>
  </w:style>
  <w:style w:type="numbering" w:customStyle="1" w:styleId="NoList36">
    <w:name w:val="No List36"/>
    <w:next w:val="NoList"/>
    <w:uiPriority w:val="99"/>
    <w:semiHidden/>
    <w:unhideWhenUsed/>
    <w:rsid w:val="004357CE"/>
  </w:style>
  <w:style w:type="numbering" w:customStyle="1" w:styleId="NoList115">
    <w:name w:val="No List115"/>
    <w:next w:val="NoList"/>
    <w:uiPriority w:val="99"/>
    <w:semiHidden/>
    <w:unhideWhenUsed/>
    <w:rsid w:val="004357CE"/>
  </w:style>
  <w:style w:type="numbering" w:customStyle="1" w:styleId="NoList46">
    <w:name w:val="No List46"/>
    <w:next w:val="NoList"/>
    <w:uiPriority w:val="99"/>
    <w:semiHidden/>
    <w:unhideWhenUsed/>
    <w:rsid w:val="004357CE"/>
  </w:style>
  <w:style w:type="numbering" w:customStyle="1" w:styleId="NoList55">
    <w:name w:val="No List55"/>
    <w:next w:val="NoList"/>
    <w:uiPriority w:val="99"/>
    <w:semiHidden/>
    <w:unhideWhenUsed/>
    <w:rsid w:val="004357CE"/>
  </w:style>
  <w:style w:type="numbering" w:customStyle="1" w:styleId="NoList1115">
    <w:name w:val="No List1115"/>
    <w:next w:val="NoList"/>
    <w:uiPriority w:val="99"/>
    <w:semiHidden/>
    <w:unhideWhenUsed/>
    <w:rsid w:val="004357CE"/>
  </w:style>
  <w:style w:type="numbering" w:customStyle="1" w:styleId="NoList215">
    <w:name w:val="No List215"/>
    <w:next w:val="NoList"/>
    <w:uiPriority w:val="99"/>
    <w:semiHidden/>
    <w:unhideWhenUsed/>
    <w:rsid w:val="004357CE"/>
  </w:style>
  <w:style w:type="numbering" w:customStyle="1" w:styleId="NoList315">
    <w:name w:val="No List315"/>
    <w:next w:val="NoList"/>
    <w:uiPriority w:val="99"/>
    <w:semiHidden/>
    <w:unhideWhenUsed/>
    <w:rsid w:val="004357CE"/>
  </w:style>
  <w:style w:type="numbering" w:customStyle="1" w:styleId="NoList415">
    <w:name w:val="No List415"/>
    <w:next w:val="NoList"/>
    <w:uiPriority w:val="99"/>
    <w:semiHidden/>
    <w:unhideWhenUsed/>
    <w:rsid w:val="004357CE"/>
  </w:style>
  <w:style w:type="numbering" w:customStyle="1" w:styleId="NoList65">
    <w:name w:val="No List65"/>
    <w:next w:val="NoList"/>
    <w:uiPriority w:val="99"/>
    <w:semiHidden/>
    <w:unhideWhenUsed/>
    <w:rsid w:val="004357CE"/>
  </w:style>
  <w:style w:type="numbering" w:customStyle="1" w:styleId="NoList75">
    <w:name w:val="No List75"/>
    <w:next w:val="NoList"/>
    <w:uiPriority w:val="99"/>
    <w:semiHidden/>
    <w:unhideWhenUsed/>
    <w:rsid w:val="004357CE"/>
  </w:style>
  <w:style w:type="numbering" w:customStyle="1" w:styleId="NoList125">
    <w:name w:val="No List125"/>
    <w:next w:val="NoList"/>
    <w:uiPriority w:val="99"/>
    <w:semiHidden/>
    <w:unhideWhenUsed/>
    <w:rsid w:val="004357CE"/>
  </w:style>
  <w:style w:type="numbering" w:customStyle="1" w:styleId="NoList225">
    <w:name w:val="No List225"/>
    <w:next w:val="NoList"/>
    <w:uiPriority w:val="99"/>
    <w:semiHidden/>
    <w:unhideWhenUsed/>
    <w:rsid w:val="004357CE"/>
  </w:style>
  <w:style w:type="numbering" w:customStyle="1" w:styleId="NoList325">
    <w:name w:val="No List325"/>
    <w:next w:val="NoList"/>
    <w:uiPriority w:val="99"/>
    <w:semiHidden/>
    <w:unhideWhenUsed/>
    <w:rsid w:val="004357CE"/>
  </w:style>
  <w:style w:type="numbering" w:customStyle="1" w:styleId="NoList424">
    <w:name w:val="No List424"/>
    <w:next w:val="NoList"/>
    <w:uiPriority w:val="99"/>
    <w:semiHidden/>
    <w:unhideWhenUsed/>
    <w:rsid w:val="004357CE"/>
  </w:style>
  <w:style w:type="numbering" w:customStyle="1" w:styleId="NoList514">
    <w:name w:val="No List514"/>
    <w:next w:val="NoList"/>
    <w:uiPriority w:val="99"/>
    <w:semiHidden/>
    <w:unhideWhenUsed/>
    <w:rsid w:val="004357CE"/>
  </w:style>
  <w:style w:type="numbering" w:customStyle="1" w:styleId="NoList2114">
    <w:name w:val="No List2114"/>
    <w:next w:val="NoList"/>
    <w:uiPriority w:val="99"/>
    <w:semiHidden/>
    <w:unhideWhenUsed/>
    <w:rsid w:val="004357CE"/>
  </w:style>
  <w:style w:type="numbering" w:customStyle="1" w:styleId="NoList3114">
    <w:name w:val="No List3114"/>
    <w:next w:val="NoList"/>
    <w:uiPriority w:val="99"/>
    <w:semiHidden/>
    <w:unhideWhenUsed/>
    <w:rsid w:val="004357CE"/>
  </w:style>
  <w:style w:type="numbering" w:customStyle="1" w:styleId="NoList4114">
    <w:name w:val="No List4114"/>
    <w:next w:val="NoList"/>
    <w:uiPriority w:val="99"/>
    <w:semiHidden/>
    <w:unhideWhenUsed/>
    <w:rsid w:val="004357CE"/>
  </w:style>
  <w:style w:type="numbering" w:customStyle="1" w:styleId="NoList614">
    <w:name w:val="No List614"/>
    <w:next w:val="NoList"/>
    <w:uiPriority w:val="99"/>
    <w:semiHidden/>
    <w:unhideWhenUsed/>
    <w:rsid w:val="004357CE"/>
  </w:style>
  <w:style w:type="numbering" w:customStyle="1" w:styleId="1114">
    <w:name w:val="无列表1114"/>
    <w:next w:val="NoList"/>
    <w:semiHidden/>
    <w:rsid w:val="004357CE"/>
  </w:style>
  <w:style w:type="numbering" w:customStyle="1" w:styleId="NoList11114">
    <w:name w:val="No List11114"/>
    <w:next w:val="NoList"/>
    <w:uiPriority w:val="99"/>
    <w:semiHidden/>
    <w:unhideWhenUsed/>
    <w:rsid w:val="004357CE"/>
  </w:style>
  <w:style w:type="numbering" w:customStyle="1" w:styleId="NoList714">
    <w:name w:val="No List714"/>
    <w:next w:val="NoList"/>
    <w:uiPriority w:val="99"/>
    <w:semiHidden/>
    <w:unhideWhenUsed/>
    <w:rsid w:val="004357CE"/>
  </w:style>
  <w:style w:type="numbering" w:customStyle="1" w:styleId="NoList1214">
    <w:name w:val="No List1214"/>
    <w:next w:val="NoList"/>
    <w:uiPriority w:val="99"/>
    <w:semiHidden/>
    <w:unhideWhenUsed/>
    <w:rsid w:val="004357CE"/>
  </w:style>
  <w:style w:type="numbering" w:customStyle="1" w:styleId="NoList2214">
    <w:name w:val="No List2214"/>
    <w:next w:val="NoList"/>
    <w:uiPriority w:val="99"/>
    <w:semiHidden/>
    <w:unhideWhenUsed/>
    <w:rsid w:val="004357CE"/>
  </w:style>
  <w:style w:type="numbering" w:customStyle="1" w:styleId="NoList3214">
    <w:name w:val="No List3214"/>
    <w:next w:val="NoList"/>
    <w:uiPriority w:val="99"/>
    <w:semiHidden/>
    <w:unhideWhenUsed/>
    <w:rsid w:val="004357CE"/>
  </w:style>
  <w:style w:type="numbering" w:customStyle="1" w:styleId="NoList84">
    <w:name w:val="No List84"/>
    <w:next w:val="NoList"/>
    <w:uiPriority w:val="99"/>
    <w:semiHidden/>
    <w:unhideWhenUsed/>
    <w:rsid w:val="004357CE"/>
  </w:style>
  <w:style w:type="numbering" w:customStyle="1" w:styleId="NoList94">
    <w:name w:val="No List94"/>
    <w:next w:val="NoList"/>
    <w:uiPriority w:val="99"/>
    <w:semiHidden/>
    <w:unhideWhenUsed/>
    <w:rsid w:val="004357CE"/>
  </w:style>
  <w:style w:type="numbering" w:customStyle="1" w:styleId="NoList814">
    <w:name w:val="No List814"/>
    <w:next w:val="NoList"/>
    <w:uiPriority w:val="99"/>
    <w:semiHidden/>
    <w:unhideWhenUsed/>
    <w:rsid w:val="004357CE"/>
  </w:style>
  <w:style w:type="numbering" w:customStyle="1" w:styleId="NoList913">
    <w:name w:val="No List913"/>
    <w:next w:val="NoList"/>
    <w:uiPriority w:val="99"/>
    <w:semiHidden/>
    <w:unhideWhenUsed/>
    <w:rsid w:val="004357CE"/>
  </w:style>
  <w:style w:type="numbering" w:customStyle="1" w:styleId="LFO194">
    <w:name w:val="LFO194"/>
    <w:basedOn w:val="NoList"/>
    <w:rsid w:val="004357CE"/>
  </w:style>
  <w:style w:type="numbering" w:customStyle="1" w:styleId="NoList103">
    <w:name w:val="No List103"/>
    <w:next w:val="NoList"/>
    <w:uiPriority w:val="99"/>
    <w:semiHidden/>
    <w:unhideWhenUsed/>
    <w:rsid w:val="004357CE"/>
  </w:style>
  <w:style w:type="numbering" w:customStyle="1" w:styleId="LFO1913">
    <w:name w:val="LFO1913"/>
    <w:basedOn w:val="NoList"/>
    <w:rsid w:val="004357CE"/>
  </w:style>
  <w:style w:type="numbering" w:customStyle="1" w:styleId="1210">
    <w:name w:val="无列表121"/>
    <w:next w:val="NoList"/>
    <w:semiHidden/>
    <w:rsid w:val="004357CE"/>
  </w:style>
  <w:style w:type="numbering" w:customStyle="1" w:styleId="1211">
    <w:name w:val="リストなし121"/>
    <w:next w:val="NoList"/>
    <w:uiPriority w:val="99"/>
    <w:semiHidden/>
    <w:unhideWhenUsed/>
    <w:rsid w:val="004357CE"/>
  </w:style>
  <w:style w:type="numbering" w:customStyle="1" w:styleId="11111">
    <w:name w:val="リストなし1111"/>
    <w:next w:val="NoList"/>
    <w:uiPriority w:val="99"/>
    <w:semiHidden/>
    <w:unhideWhenUsed/>
    <w:rsid w:val="004357CE"/>
  </w:style>
  <w:style w:type="numbering" w:customStyle="1" w:styleId="NoList131">
    <w:name w:val="No List131"/>
    <w:next w:val="NoList"/>
    <w:uiPriority w:val="99"/>
    <w:semiHidden/>
    <w:unhideWhenUsed/>
    <w:rsid w:val="004357CE"/>
  </w:style>
  <w:style w:type="numbering" w:customStyle="1" w:styleId="NoList231">
    <w:name w:val="No List231"/>
    <w:next w:val="NoList"/>
    <w:uiPriority w:val="99"/>
    <w:semiHidden/>
    <w:unhideWhenUsed/>
    <w:rsid w:val="004357CE"/>
  </w:style>
  <w:style w:type="numbering" w:customStyle="1" w:styleId="NoList331">
    <w:name w:val="No List331"/>
    <w:next w:val="NoList"/>
    <w:uiPriority w:val="99"/>
    <w:semiHidden/>
    <w:unhideWhenUsed/>
    <w:rsid w:val="004357CE"/>
  </w:style>
  <w:style w:type="numbering" w:customStyle="1" w:styleId="NoList431">
    <w:name w:val="No List431"/>
    <w:next w:val="NoList"/>
    <w:uiPriority w:val="99"/>
    <w:semiHidden/>
    <w:unhideWhenUsed/>
    <w:rsid w:val="004357CE"/>
  </w:style>
  <w:style w:type="numbering" w:customStyle="1" w:styleId="NoList521">
    <w:name w:val="No List521"/>
    <w:next w:val="NoList"/>
    <w:uiPriority w:val="99"/>
    <w:semiHidden/>
    <w:unhideWhenUsed/>
    <w:rsid w:val="004357CE"/>
  </w:style>
  <w:style w:type="numbering" w:customStyle="1" w:styleId="NoList621">
    <w:name w:val="No List621"/>
    <w:next w:val="NoList"/>
    <w:uiPriority w:val="99"/>
    <w:semiHidden/>
    <w:unhideWhenUsed/>
    <w:rsid w:val="004357CE"/>
  </w:style>
  <w:style w:type="numbering" w:customStyle="1" w:styleId="NoList721">
    <w:name w:val="No List721"/>
    <w:next w:val="NoList"/>
    <w:uiPriority w:val="99"/>
    <w:semiHidden/>
    <w:unhideWhenUsed/>
    <w:rsid w:val="004357CE"/>
  </w:style>
  <w:style w:type="numbering" w:customStyle="1" w:styleId="NoList1121">
    <w:name w:val="No List1121"/>
    <w:next w:val="NoList"/>
    <w:uiPriority w:val="99"/>
    <w:semiHidden/>
    <w:unhideWhenUsed/>
    <w:rsid w:val="004357CE"/>
  </w:style>
  <w:style w:type="numbering" w:customStyle="1" w:styleId="NoList2121">
    <w:name w:val="No List2121"/>
    <w:next w:val="NoList"/>
    <w:uiPriority w:val="99"/>
    <w:semiHidden/>
    <w:unhideWhenUsed/>
    <w:rsid w:val="004357CE"/>
  </w:style>
  <w:style w:type="numbering" w:customStyle="1" w:styleId="NoList3121">
    <w:name w:val="No List3121"/>
    <w:next w:val="NoList"/>
    <w:uiPriority w:val="99"/>
    <w:semiHidden/>
    <w:unhideWhenUsed/>
    <w:rsid w:val="004357CE"/>
  </w:style>
  <w:style w:type="numbering" w:customStyle="1" w:styleId="NoList4121">
    <w:name w:val="No List4121"/>
    <w:next w:val="NoList"/>
    <w:uiPriority w:val="99"/>
    <w:semiHidden/>
    <w:unhideWhenUsed/>
    <w:rsid w:val="004357CE"/>
  </w:style>
  <w:style w:type="numbering" w:customStyle="1" w:styleId="NoList5111">
    <w:name w:val="No List5111"/>
    <w:next w:val="NoList"/>
    <w:uiPriority w:val="99"/>
    <w:semiHidden/>
    <w:unhideWhenUsed/>
    <w:rsid w:val="004357CE"/>
  </w:style>
  <w:style w:type="numbering" w:customStyle="1" w:styleId="NoList6111">
    <w:name w:val="No List6111"/>
    <w:next w:val="NoList"/>
    <w:uiPriority w:val="99"/>
    <w:semiHidden/>
    <w:unhideWhenUsed/>
    <w:rsid w:val="004357CE"/>
  </w:style>
  <w:style w:type="numbering" w:customStyle="1" w:styleId="NoList7111">
    <w:name w:val="No List7111"/>
    <w:next w:val="NoList"/>
    <w:uiPriority w:val="99"/>
    <w:semiHidden/>
    <w:unhideWhenUsed/>
    <w:rsid w:val="004357CE"/>
  </w:style>
  <w:style w:type="numbering" w:customStyle="1" w:styleId="NoList8111">
    <w:name w:val="No List8111"/>
    <w:next w:val="NoList"/>
    <w:uiPriority w:val="99"/>
    <w:semiHidden/>
    <w:unhideWhenUsed/>
    <w:rsid w:val="004357CE"/>
  </w:style>
  <w:style w:type="numbering" w:customStyle="1" w:styleId="NoList1221">
    <w:name w:val="No List1221"/>
    <w:next w:val="NoList"/>
    <w:uiPriority w:val="99"/>
    <w:semiHidden/>
    <w:rsid w:val="004357CE"/>
  </w:style>
  <w:style w:type="numbering" w:customStyle="1" w:styleId="NoList11121">
    <w:name w:val="No List11121"/>
    <w:next w:val="NoList"/>
    <w:uiPriority w:val="99"/>
    <w:semiHidden/>
    <w:unhideWhenUsed/>
    <w:rsid w:val="004357CE"/>
  </w:style>
  <w:style w:type="numbering" w:customStyle="1" w:styleId="11210">
    <w:name w:val="无列表1121"/>
    <w:next w:val="NoList"/>
    <w:semiHidden/>
    <w:rsid w:val="004357CE"/>
  </w:style>
  <w:style w:type="numbering" w:customStyle="1" w:styleId="NoList2221">
    <w:name w:val="No List2221"/>
    <w:next w:val="NoList"/>
    <w:uiPriority w:val="99"/>
    <w:semiHidden/>
    <w:unhideWhenUsed/>
    <w:rsid w:val="004357CE"/>
  </w:style>
  <w:style w:type="numbering" w:customStyle="1" w:styleId="NoList3221">
    <w:name w:val="No List3221"/>
    <w:next w:val="NoList"/>
    <w:uiPriority w:val="99"/>
    <w:semiHidden/>
    <w:unhideWhenUsed/>
    <w:rsid w:val="004357CE"/>
  </w:style>
  <w:style w:type="numbering" w:customStyle="1" w:styleId="NoList4211">
    <w:name w:val="No List4211"/>
    <w:next w:val="NoList"/>
    <w:uiPriority w:val="99"/>
    <w:semiHidden/>
    <w:unhideWhenUsed/>
    <w:rsid w:val="004357CE"/>
  </w:style>
  <w:style w:type="numbering" w:customStyle="1" w:styleId="NoList21111">
    <w:name w:val="No List21111"/>
    <w:next w:val="NoList"/>
    <w:uiPriority w:val="99"/>
    <w:semiHidden/>
    <w:unhideWhenUsed/>
    <w:rsid w:val="004357CE"/>
  </w:style>
  <w:style w:type="numbering" w:customStyle="1" w:styleId="NoList31111">
    <w:name w:val="No List31111"/>
    <w:next w:val="NoList"/>
    <w:uiPriority w:val="99"/>
    <w:semiHidden/>
    <w:unhideWhenUsed/>
    <w:rsid w:val="004357CE"/>
  </w:style>
  <w:style w:type="numbering" w:customStyle="1" w:styleId="NoList41111">
    <w:name w:val="No List41111"/>
    <w:next w:val="NoList"/>
    <w:uiPriority w:val="99"/>
    <w:semiHidden/>
    <w:unhideWhenUsed/>
    <w:rsid w:val="004357CE"/>
  </w:style>
  <w:style w:type="numbering" w:customStyle="1" w:styleId="111110">
    <w:name w:val="无列表11111"/>
    <w:next w:val="NoList"/>
    <w:semiHidden/>
    <w:rsid w:val="004357CE"/>
  </w:style>
  <w:style w:type="numbering" w:customStyle="1" w:styleId="NoList111111">
    <w:name w:val="No List111111"/>
    <w:next w:val="NoList"/>
    <w:uiPriority w:val="99"/>
    <w:semiHidden/>
    <w:unhideWhenUsed/>
    <w:rsid w:val="004357CE"/>
  </w:style>
  <w:style w:type="numbering" w:customStyle="1" w:styleId="NoList12111">
    <w:name w:val="No List12111"/>
    <w:next w:val="NoList"/>
    <w:uiPriority w:val="99"/>
    <w:semiHidden/>
    <w:unhideWhenUsed/>
    <w:rsid w:val="004357CE"/>
  </w:style>
  <w:style w:type="numbering" w:customStyle="1" w:styleId="NoList22111">
    <w:name w:val="No List22111"/>
    <w:next w:val="NoList"/>
    <w:uiPriority w:val="99"/>
    <w:semiHidden/>
    <w:unhideWhenUsed/>
    <w:rsid w:val="004357CE"/>
  </w:style>
  <w:style w:type="numbering" w:customStyle="1" w:styleId="NoList32111">
    <w:name w:val="No List32111"/>
    <w:next w:val="NoList"/>
    <w:uiPriority w:val="99"/>
    <w:semiHidden/>
    <w:unhideWhenUsed/>
    <w:rsid w:val="004357CE"/>
  </w:style>
  <w:style w:type="numbering" w:customStyle="1" w:styleId="NoList141">
    <w:name w:val="No List141"/>
    <w:next w:val="NoList"/>
    <w:uiPriority w:val="99"/>
    <w:semiHidden/>
    <w:unhideWhenUsed/>
    <w:rsid w:val="004357CE"/>
  </w:style>
  <w:style w:type="numbering" w:customStyle="1" w:styleId="NoList151">
    <w:name w:val="No List151"/>
    <w:next w:val="NoList"/>
    <w:uiPriority w:val="99"/>
    <w:semiHidden/>
    <w:unhideWhenUsed/>
    <w:rsid w:val="004357CE"/>
  </w:style>
  <w:style w:type="numbering" w:customStyle="1" w:styleId="NoList241">
    <w:name w:val="No List241"/>
    <w:next w:val="NoList"/>
    <w:uiPriority w:val="99"/>
    <w:semiHidden/>
    <w:unhideWhenUsed/>
    <w:rsid w:val="004357CE"/>
  </w:style>
  <w:style w:type="numbering" w:customStyle="1" w:styleId="NoList341">
    <w:name w:val="No List341"/>
    <w:next w:val="NoList"/>
    <w:uiPriority w:val="99"/>
    <w:semiHidden/>
    <w:unhideWhenUsed/>
    <w:rsid w:val="004357CE"/>
  </w:style>
  <w:style w:type="numbering" w:customStyle="1" w:styleId="NoList441">
    <w:name w:val="No List441"/>
    <w:next w:val="NoList"/>
    <w:uiPriority w:val="99"/>
    <w:semiHidden/>
    <w:unhideWhenUsed/>
    <w:rsid w:val="004357CE"/>
  </w:style>
  <w:style w:type="numbering" w:customStyle="1" w:styleId="NoList531">
    <w:name w:val="No List531"/>
    <w:next w:val="NoList"/>
    <w:uiPriority w:val="99"/>
    <w:semiHidden/>
    <w:unhideWhenUsed/>
    <w:rsid w:val="004357CE"/>
  </w:style>
  <w:style w:type="numbering" w:customStyle="1" w:styleId="NoList631">
    <w:name w:val="No List631"/>
    <w:next w:val="NoList"/>
    <w:uiPriority w:val="99"/>
    <w:semiHidden/>
    <w:unhideWhenUsed/>
    <w:rsid w:val="004357CE"/>
  </w:style>
  <w:style w:type="numbering" w:customStyle="1" w:styleId="NoList731">
    <w:name w:val="No List731"/>
    <w:next w:val="NoList"/>
    <w:uiPriority w:val="99"/>
    <w:semiHidden/>
    <w:unhideWhenUsed/>
    <w:rsid w:val="004357CE"/>
  </w:style>
  <w:style w:type="numbering" w:customStyle="1" w:styleId="NoList821">
    <w:name w:val="No List821"/>
    <w:next w:val="NoList"/>
    <w:uiPriority w:val="99"/>
    <w:semiHidden/>
    <w:unhideWhenUsed/>
    <w:rsid w:val="004357CE"/>
  </w:style>
  <w:style w:type="numbering" w:customStyle="1" w:styleId="NoList921">
    <w:name w:val="No List921"/>
    <w:next w:val="NoList"/>
    <w:uiPriority w:val="99"/>
    <w:semiHidden/>
    <w:unhideWhenUsed/>
    <w:rsid w:val="004357CE"/>
  </w:style>
  <w:style w:type="numbering" w:customStyle="1" w:styleId="NoList1131">
    <w:name w:val="No List1131"/>
    <w:next w:val="NoList"/>
    <w:uiPriority w:val="99"/>
    <w:semiHidden/>
    <w:unhideWhenUsed/>
    <w:rsid w:val="004357CE"/>
  </w:style>
  <w:style w:type="numbering" w:customStyle="1" w:styleId="NoList2131">
    <w:name w:val="No List2131"/>
    <w:next w:val="NoList"/>
    <w:uiPriority w:val="99"/>
    <w:semiHidden/>
    <w:unhideWhenUsed/>
    <w:rsid w:val="004357CE"/>
  </w:style>
  <w:style w:type="numbering" w:customStyle="1" w:styleId="NoList3131">
    <w:name w:val="No List3131"/>
    <w:next w:val="NoList"/>
    <w:uiPriority w:val="99"/>
    <w:semiHidden/>
    <w:unhideWhenUsed/>
    <w:rsid w:val="004357CE"/>
  </w:style>
  <w:style w:type="numbering" w:customStyle="1" w:styleId="NoList4131">
    <w:name w:val="No List4131"/>
    <w:next w:val="NoList"/>
    <w:uiPriority w:val="99"/>
    <w:semiHidden/>
    <w:unhideWhenUsed/>
    <w:rsid w:val="004357CE"/>
  </w:style>
  <w:style w:type="numbering" w:customStyle="1" w:styleId="NoList5121">
    <w:name w:val="No List5121"/>
    <w:next w:val="NoList"/>
    <w:uiPriority w:val="99"/>
    <w:semiHidden/>
    <w:unhideWhenUsed/>
    <w:rsid w:val="004357CE"/>
  </w:style>
  <w:style w:type="numbering" w:customStyle="1" w:styleId="NoList6121">
    <w:name w:val="No List6121"/>
    <w:next w:val="NoList"/>
    <w:uiPriority w:val="99"/>
    <w:semiHidden/>
    <w:unhideWhenUsed/>
    <w:rsid w:val="004357CE"/>
  </w:style>
  <w:style w:type="numbering" w:customStyle="1" w:styleId="NoList7121">
    <w:name w:val="No List7121"/>
    <w:next w:val="NoList"/>
    <w:uiPriority w:val="99"/>
    <w:semiHidden/>
    <w:unhideWhenUsed/>
    <w:rsid w:val="004357CE"/>
  </w:style>
  <w:style w:type="numbering" w:customStyle="1" w:styleId="NoList8121">
    <w:name w:val="No List8121"/>
    <w:next w:val="NoList"/>
    <w:uiPriority w:val="99"/>
    <w:semiHidden/>
    <w:unhideWhenUsed/>
    <w:rsid w:val="004357CE"/>
  </w:style>
  <w:style w:type="numbering" w:customStyle="1" w:styleId="NoList9111">
    <w:name w:val="No List9111"/>
    <w:next w:val="NoList"/>
    <w:uiPriority w:val="99"/>
    <w:semiHidden/>
    <w:unhideWhenUsed/>
    <w:rsid w:val="004357CE"/>
  </w:style>
  <w:style w:type="numbering" w:customStyle="1" w:styleId="LFO1921">
    <w:name w:val="LFO1921"/>
    <w:basedOn w:val="NoList"/>
    <w:rsid w:val="004357CE"/>
  </w:style>
  <w:style w:type="numbering" w:customStyle="1" w:styleId="NoList1011">
    <w:name w:val="No List1011"/>
    <w:next w:val="NoList"/>
    <w:uiPriority w:val="99"/>
    <w:semiHidden/>
    <w:unhideWhenUsed/>
    <w:rsid w:val="004357CE"/>
  </w:style>
  <w:style w:type="numbering" w:customStyle="1" w:styleId="LFO19111">
    <w:name w:val="LFO19111"/>
    <w:basedOn w:val="NoList"/>
    <w:rsid w:val="004357CE"/>
  </w:style>
  <w:style w:type="numbering" w:customStyle="1" w:styleId="NoList1231">
    <w:name w:val="No List1231"/>
    <w:next w:val="NoList"/>
    <w:uiPriority w:val="99"/>
    <w:semiHidden/>
    <w:rsid w:val="004357CE"/>
  </w:style>
  <w:style w:type="numbering" w:customStyle="1" w:styleId="NoList11131">
    <w:name w:val="No List11131"/>
    <w:next w:val="NoList"/>
    <w:uiPriority w:val="99"/>
    <w:semiHidden/>
    <w:unhideWhenUsed/>
    <w:rsid w:val="004357CE"/>
  </w:style>
  <w:style w:type="numbering" w:customStyle="1" w:styleId="1310">
    <w:name w:val="无列表131"/>
    <w:next w:val="NoList"/>
    <w:semiHidden/>
    <w:rsid w:val="004357CE"/>
  </w:style>
  <w:style w:type="numbering" w:customStyle="1" w:styleId="1311">
    <w:name w:val="リストなし131"/>
    <w:next w:val="NoList"/>
    <w:uiPriority w:val="99"/>
    <w:semiHidden/>
    <w:unhideWhenUsed/>
    <w:rsid w:val="004357CE"/>
  </w:style>
  <w:style w:type="numbering" w:customStyle="1" w:styleId="11310">
    <w:name w:val="无列表1131"/>
    <w:next w:val="NoList"/>
    <w:semiHidden/>
    <w:rsid w:val="004357CE"/>
  </w:style>
  <w:style w:type="numbering" w:customStyle="1" w:styleId="11211">
    <w:name w:val="リストなし1121"/>
    <w:next w:val="NoList"/>
    <w:uiPriority w:val="99"/>
    <w:semiHidden/>
    <w:unhideWhenUsed/>
    <w:rsid w:val="004357CE"/>
  </w:style>
  <w:style w:type="numbering" w:customStyle="1" w:styleId="NoList2231">
    <w:name w:val="No List2231"/>
    <w:next w:val="NoList"/>
    <w:uiPriority w:val="99"/>
    <w:semiHidden/>
    <w:unhideWhenUsed/>
    <w:rsid w:val="004357CE"/>
  </w:style>
  <w:style w:type="numbering" w:customStyle="1" w:styleId="NoList3231">
    <w:name w:val="No List3231"/>
    <w:next w:val="NoList"/>
    <w:uiPriority w:val="99"/>
    <w:semiHidden/>
    <w:unhideWhenUsed/>
    <w:rsid w:val="004357CE"/>
  </w:style>
  <w:style w:type="numbering" w:customStyle="1" w:styleId="NoList4221">
    <w:name w:val="No List4221"/>
    <w:next w:val="NoList"/>
    <w:uiPriority w:val="99"/>
    <w:semiHidden/>
    <w:unhideWhenUsed/>
    <w:rsid w:val="004357CE"/>
  </w:style>
  <w:style w:type="numbering" w:customStyle="1" w:styleId="NoList21121">
    <w:name w:val="No List21121"/>
    <w:next w:val="NoList"/>
    <w:uiPriority w:val="99"/>
    <w:semiHidden/>
    <w:unhideWhenUsed/>
    <w:rsid w:val="004357CE"/>
  </w:style>
  <w:style w:type="numbering" w:customStyle="1" w:styleId="NoList31121">
    <w:name w:val="No List31121"/>
    <w:next w:val="NoList"/>
    <w:uiPriority w:val="99"/>
    <w:semiHidden/>
    <w:unhideWhenUsed/>
    <w:rsid w:val="004357CE"/>
  </w:style>
  <w:style w:type="numbering" w:customStyle="1" w:styleId="NoList41121">
    <w:name w:val="No List41121"/>
    <w:next w:val="NoList"/>
    <w:uiPriority w:val="99"/>
    <w:semiHidden/>
    <w:unhideWhenUsed/>
    <w:rsid w:val="004357CE"/>
  </w:style>
  <w:style w:type="numbering" w:customStyle="1" w:styleId="11121">
    <w:name w:val="无列表11121"/>
    <w:next w:val="NoList"/>
    <w:semiHidden/>
    <w:rsid w:val="004357CE"/>
  </w:style>
  <w:style w:type="numbering" w:customStyle="1" w:styleId="NoList111121">
    <w:name w:val="No List111121"/>
    <w:next w:val="NoList"/>
    <w:uiPriority w:val="99"/>
    <w:semiHidden/>
    <w:unhideWhenUsed/>
    <w:rsid w:val="004357CE"/>
  </w:style>
  <w:style w:type="numbering" w:customStyle="1" w:styleId="NoList12121">
    <w:name w:val="No List12121"/>
    <w:next w:val="NoList"/>
    <w:uiPriority w:val="99"/>
    <w:semiHidden/>
    <w:unhideWhenUsed/>
    <w:rsid w:val="004357CE"/>
  </w:style>
  <w:style w:type="numbering" w:customStyle="1" w:styleId="NoList22121">
    <w:name w:val="No List22121"/>
    <w:next w:val="NoList"/>
    <w:uiPriority w:val="99"/>
    <w:semiHidden/>
    <w:unhideWhenUsed/>
    <w:rsid w:val="004357CE"/>
  </w:style>
  <w:style w:type="numbering" w:customStyle="1" w:styleId="NoList32121">
    <w:name w:val="No List32121"/>
    <w:next w:val="NoList"/>
    <w:uiPriority w:val="99"/>
    <w:semiHidden/>
    <w:unhideWhenUsed/>
    <w:rsid w:val="004357CE"/>
  </w:style>
  <w:style w:type="numbering" w:customStyle="1" w:styleId="NoList161">
    <w:name w:val="No List161"/>
    <w:next w:val="NoList"/>
    <w:uiPriority w:val="99"/>
    <w:semiHidden/>
    <w:unhideWhenUsed/>
    <w:rsid w:val="004357CE"/>
  </w:style>
  <w:style w:type="numbering" w:customStyle="1" w:styleId="NoList171">
    <w:name w:val="No List171"/>
    <w:next w:val="NoList"/>
    <w:uiPriority w:val="99"/>
    <w:semiHidden/>
    <w:unhideWhenUsed/>
    <w:rsid w:val="004357CE"/>
  </w:style>
  <w:style w:type="numbering" w:customStyle="1" w:styleId="NoList251">
    <w:name w:val="No List251"/>
    <w:next w:val="NoList"/>
    <w:uiPriority w:val="99"/>
    <w:semiHidden/>
    <w:unhideWhenUsed/>
    <w:rsid w:val="004357CE"/>
  </w:style>
  <w:style w:type="numbering" w:customStyle="1" w:styleId="NoList351">
    <w:name w:val="No List351"/>
    <w:next w:val="NoList"/>
    <w:uiPriority w:val="99"/>
    <w:semiHidden/>
    <w:unhideWhenUsed/>
    <w:rsid w:val="004357CE"/>
  </w:style>
  <w:style w:type="numbering" w:customStyle="1" w:styleId="NoList451">
    <w:name w:val="No List451"/>
    <w:next w:val="NoList"/>
    <w:uiPriority w:val="99"/>
    <w:semiHidden/>
    <w:unhideWhenUsed/>
    <w:rsid w:val="004357CE"/>
  </w:style>
  <w:style w:type="numbering" w:customStyle="1" w:styleId="NoList541">
    <w:name w:val="No List541"/>
    <w:next w:val="NoList"/>
    <w:uiPriority w:val="99"/>
    <w:semiHidden/>
    <w:unhideWhenUsed/>
    <w:rsid w:val="004357CE"/>
  </w:style>
  <w:style w:type="numbering" w:customStyle="1" w:styleId="NoList641">
    <w:name w:val="No List641"/>
    <w:next w:val="NoList"/>
    <w:uiPriority w:val="99"/>
    <w:semiHidden/>
    <w:unhideWhenUsed/>
    <w:rsid w:val="004357CE"/>
  </w:style>
  <w:style w:type="numbering" w:customStyle="1" w:styleId="NoList741">
    <w:name w:val="No List741"/>
    <w:next w:val="NoList"/>
    <w:uiPriority w:val="99"/>
    <w:semiHidden/>
    <w:unhideWhenUsed/>
    <w:rsid w:val="004357CE"/>
  </w:style>
  <w:style w:type="numbering" w:customStyle="1" w:styleId="NoList831">
    <w:name w:val="No List831"/>
    <w:next w:val="NoList"/>
    <w:uiPriority w:val="99"/>
    <w:semiHidden/>
    <w:unhideWhenUsed/>
    <w:rsid w:val="004357CE"/>
  </w:style>
  <w:style w:type="numbering" w:customStyle="1" w:styleId="NoList931">
    <w:name w:val="No List931"/>
    <w:next w:val="NoList"/>
    <w:uiPriority w:val="99"/>
    <w:semiHidden/>
    <w:unhideWhenUsed/>
    <w:rsid w:val="004357CE"/>
  </w:style>
  <w:style w:type="numbering" w:customStyle="1" w:styleId="NoList1141">
    <w:name w:val="No List1141"/>
    <w:next w:val="NoList"/>
    <w:uiPriority w:val="99"/>
    <w:semiHidden/>
    <w:unhideWhenUsed/>
    <w:rsid w:val="004357CE"/>
  </w:style>
  <w:style w:type="numbering" w:customStyle="1" w:styleId="NoList2141">
    <w:name w:val="No List2141"/>
    <w:next w:val="NoList"/>
    <w:uiPriority w:val="99"/>
    <w:semiHidden/>
    <w:unhideWhenUsed/>
    <w:rsid w:val="004357CE"/>
  </w:style>
  <w:style w:type="numbering" w:customStyle="1" w:styleId="NoList3141">
    <w:name w:val="No List3141"/>
    <w:next w:val="NoList"/>
    <w:uiPriority w:val="99"/>
    <w:semiHidden/>
    <w:unhideWhenUsed/>
    <w:rsid w:val="004357CE"/>
  </w:style>
  <w:style w:type="numbering" w:customStyle="1" w:styleId="NoList4141">
    <w:name w:val="No List4141"/>
    <w:next w:val="NoList"/>
    <w:uiPriority w:val="99"/>
    <w:semiHidden/>
    <w:unhideWhenUsed/>
    <w:rsid w:val="004357CE"/>
  </w:style>
  <w:style w:type="numbering" w:customStyle="1" w:styleId="NoList5131">
    <w:name w:val="No List5131"/>
    <w:next w:val="NoList"/>
    <w:uiPriority w:val="99"/>
    <w:semiHidden/>
    <w:unhideWhenUsed/>
    <w:rsid w:val="004357CE"/>
  </w:style>
  <w:style w:type="numbering" w:customStyle="1" w:styleId="NoList6131">
    <w:name w:val="No List6131"/>
    <w:next w:val="NoList"/>
    <w:uiPriority w:val="99"/>
    <w:semiHidden/>
    <w:unhideWhenUsed/>
    <w:rsid w:val="004357CE"/>
  </w:style>
  <w:style w:type="numbering" w:customStyle="1" w:styleId="NoList7131">
    <w:name w:val="No List7131"/>
    <w:next w:val="NoList"/>
    <w:uiPriority w:val="99"/>
    <w:semiHidden/>
    <w:unhideWhenUsed/>
    <w:rsid w:val="004357CE"/>
  </w:style>
  <w:style w:type="numbering" w:customStyle="1" w:styleId="NoList8131">
    <w:name w:val="No List8131"/>
    <w:next w:val="NoList"/>
    <w:uiPriority w:val="99"/>
    <w:semiHidden/>
    <w:unhideWhenUsed/>
    <w:rsid w:val="004357CE"/>
  </w:style>
  <w:style w:type="numbering" w:customStyle="1" w:styleId="NoList9121">
    <w:name w:val="No List9121"/>
    <w:next w:val="NoList"/>
    <w:uiPriority w:val="99"/>
    <w:semiHidden/>
    <w:unhideWhenUsed/>
    <w:rsid w:val="004357CE"/>
  </w:style>
  <w:style w:type="numbering" w:customStyle="1" w:styleId="LFO1931">
    <w:name w:val="LFO1931"/>
    <w:basedOn w:val="NoList"/>
    <w:rsid w:val="004357CE"/>
  </w:style>
  <w:style w:type="numbering" w:customStyle="1" w:styleId="NoList1021">
    <w:name w:val="No List1021"/>
    <w:next w:val="NoList"/>
    <w:uiPriority w:val="99"/>
    <w:semiHidden/>
    <w:unhideWhenUsed/>
    <w:rsid w:val="004357CE"/>
  </w:style>
  <w:style w:type="numbering" w:customStyle="1" w:styleId="LFO19121">
    <w:name w:val="LFO19121"/>
    <w:basedOn w:val="NoList"/>
    <w:rsid w:val="004357CE"/>
  </w:style>
  <w:style w:type="numbering" w:customStyle="1" w:styleId="NoList1241">
    <w:name w:val="No List1241"/>
    <w:next w:val="NoList"/>
    <w:uiPriority w:val="99"/>
    <w:semiHidden/>
    <w:rsid w:val="004357CE"/>
  </w:style>
  <w:style w:type="numbering" w:customStyle="1" w:styleId="NoList11141">
    <w:name w:val="No List11141"/>
    <w:next w:val="NoList"/>
    <w:uiPriority w:val="99"/>
    <w:semiHidden/>
    <w:unhideWhenUsed/>
    <w:rsid w:val="004357CE"/>
  </w:style>
  <w:style w:type="numbering" w:customStyle="1" w:styleId="1410">
    <w:name w:val="无列表141"/>
    <w:next w:val="NoList"/>
    <w:semiHidden/>
    <w:rsid w:val="004357CE"/>
  </w:style>
  <w:style w:type="numbering" w:customStyle="1" w:styleId="1411">
    <w:name w:val="リストなし141"/>
    <w:next w:val="NoList"/>
    <w:uiPriority w:val="99"/>
    <w:semiHidden/>
    <w:unhideWhenUsed/>
    <w:rsid w:val="004357CE"/>
  </w:style>
  <w:style w:type="numbering" w:customStyle="1" w:styleId="11410">
    <w:name w:val="无列表1141"/>
    <w:next w:val="NoList"/>
    <w:semiHidden/>
    <w:rsid w:val="004357CE"/>
  </w:style>
  <w:style w:type="numbering" w:customStyle="1" w:styleId="11311">
    <w:name w:val="リストなし1131"/>
    <w:next w:val="NoList"/>
    <w:uiPriority w:val="99"/>
    <w:semiHidden/>
    <w:unhideWhenUsed/>
    <w:rsid w:val="004357CE"/>
  </w:style>
  <w:style w:type="numbering" w:customStyle="1" w:styleId="NoList2241">
    <w:name w:val="No List2241"/>
    <w:next w:val="NoList"/>
    <w:uiPriority w:val="99"/>
    <w:semiHidden/>
    <w:unhideWhenUsed/>
    <w:rsid w:val="004357CE"/>
  </w:style>
  <w:style w:type="numbering" w:customStyle="1" w:styleId="NoList3241">
    <w:name w:val="No List3241"/>
    <w:next w:val="NoList"/>
    <w:uiPriority w:val="99"/>
    <w:semiHidden/>
    <w:unhideWhenUsed/>
    <w:rsid w:val="004357CE"/>
  </w:style>
  <w:style w:type="numbering" w:customStyle="1" w:styleId="NoList4231">
    <w:name w:val="No List4231"/>
    <w:next w:val="NoList"/>
    <w:uiPriority w:val="99"/>
    <w:semiHidden/>
    <w:unhideWhenUsed/>
    <w:rsid w:val="004357CE"/>
  </w:style>
  <w:style w:type="numbering" w:customStyle="1" w:styleId="NoList21131">
    <w:name w:val="No List21131"/>
    <w:next w:val="NoList"/>
    <w:uiPriority w:val="99"/>
    <w:semiHidden/>
    <w:unhideWhenUsed/>
    <w:rsid w:val="004357CE"/>
  </w:style>
  <w:style w:type="numbering" w:customStyle="1" w:styleId="NoList31131">
    <w:name w:val="No List31131"/>
    <w:next w:val="NoList"/>
    <w:uiPriority w:val="99"/>
    <w:semiHidden/>
    <w:unhideWhenUsed/>
    <w:rsid w:val="004357CE"/>
  </w:style>
  <w:style w:type="numbering" w:customStyle="1" w:styleId="NoList41131">
    <w:name w:val="No List41131"/>
    <w:next w:val="NoList"/>
    <w:uiPriority w:val="99"/>
    <w:semiHidden/>
    <w:unhideWhenUsed/>
    <w:rsid w:val="004357CE"/>
  </w:style>
  <w:style w:type="numbering" w:customStyle="1" w:styleId="11131">
    <w:name w:val="无列表11131"/>
    <w:next w:val="NoList"/>
    <w:semiHidden/>
    <w:rsid w:val="004357CE"/>
  </w:style>
  <w:style w:type="numbering" w:customStyle="1" w:styleId="NoList111131">
    <w:name w:val="No List111131"/>
    <w:next w:val="NoList"/>
    <w:uiPriority w:val="99"/>
    <w:semiHidden/>
    <w:unhideWhenUsed/>
    <w:rsid w:val="004357CE"/>
  </w:style>
  <w:style w:type="numbering" w:customStyle="1" w:styleId="NoList12131">
    <w:name w:val="No List12131"/>
    <w:next w:val="NoList"/>
    <w:uiPriority w:val="99"/>
    <w:semiHidden/>
    <w:unhideWhenUsed/>
    <w:rsid w:val="004357CE"/>
  </w:style>
  <w:style w:type="numbering" w:customStyle="1" w:styleId="NoList22131">
    <w:name w:val="No List22131"/>
    <w:next w:val="NoList"/>
    <w:uiPriority w:val="99"/>
    <w:semiHidden/>
    <w:unhideWhenUsed/>
    <w:rsid w:val="004357CE"/>
  </w:style>
  <w:style w:type="numbering" w:customStyle="1" w:styleId="NoList32131">
    <w:name w:val="No List32131"/>
    <w:next w:val="NoList"/>
    <w:uiPriority w:val="99"/>
    <w:semiHidden/>
    <w:unhideWhenUsed/>
    <w:rsid w:val="004357CE"/>
  </w:style>
  <w:style w:type="paragraph" w:styleId="MacroText">
    <w:name w:val="macro"/>
    <w:link w:val="MacroTextChar"/>
    <w:uiPriority w:val="99"/>
    <w:qFormat/>
    <w:rsid w:val="004357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4357CE"/>
    <w:rPr>
      <w:rFonts w:ascii="Courier New" w:hAnsi="Courier New"/>
      <w:kern w:val="2"/>
      <w:sz w:val="24"/>
      <w:lang w:eastAsia="zh-CN"/>
    </w:rPr>
  </w:style>
  <w:style w:type="paragraph" w:styleId="Index8">
    <w:name w:val="index 8"/>
    <w:basedOn w:val="Normal"/>
    <w:next w:val="Normal"/>
    <w:uiPriority w:val="99"/>
    <w:qFormat/>
    <w:rsid w:val="004357CE"/>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4357CE"/>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4357CE"/>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4357CE"/>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4357CE"/>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4357CE"/>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4357CE"/>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4357C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4357CE"/>
    <w:rPr>
      <w:rFonts w:ascii="Times New Roman" w:eastAsia="Times New Roman" w:hAnsi="Times New Roman"/>
      <w:lang w:val="en-GB" w:eastAsia="en-GB"/>
    </w:rPr>
  </w:style>
  <w:style w:type="character" w:customStyle="1" w:styleId="a9">
    <w:name w:val="文稿抬头"/>
    <w:qFormat/>
    <w:rsid w:val="004357CE"/>
    <w:rPr>
      <w:rFonts w:eastAsia="MS Mincho"/>
      <w:b/>
      <w:bCs/>
      <w:sz w:val="24"/>
    </w:rPr>
  </w:style>
  <w:style w:type="paragraph" w:customStyle="1" w:styleId="Revisin">
    <w:name w:val="Revisión"/>
    <w:hidden/>
    <w:uiPriority w:val="99"/>
    <w:semiHidden/>
    <w:qFormat/>
    <w:rsid w:val="004357CE"/>
    <w:pPr>
      <w:spacing w:before="180" w:after="180"/>
      <w:ind w:left="1134" w:hanging="1134"/>
      <w:jc w:val="both"/>
    </w:pPr>
    <w:rPr>
      <w:rFonts w:ascii="Times New Roman" w:hAnsi="Times New Roman"/>
      <w:lang w:val="en-GB"/>
    </w:rPr>
  </w:style>
  <w:style w:type="paragraph" w:customStyle="1" w:styleId="aa">
    <w:name w:val="文稿标题"/>
    <w:basedOn w:val="Normal"/>
    <w:uiPriority w:val="99"/>
    <w:qFormat/>
    <w:rsid w:val="004357C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4357C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357CE"/>
    <w:rPr>
      <w:rFonts w:ascii="Times New Roman" w:eastAsia="MS Mincho" w:hAnsi="Times New Roman"/>
      <w:lang w:val="it-IT" w:eastAsia="en-GB"/>
    </w:rPr>
  </w:style>
  <w:style w:type="paragraph" w:customStyle="1" w:styleId="Doc-text2">
    <w:name w:val="Doc-text2"/>
    <w:basedOn w:val="Normal"/>
    <w:link w:val="Doc-text2Char"/>
    <w:qFormat/>
    <w:rsid w:val="004357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57CE"/>
    <w:rPr>
      <w:rFonts w:ascii="Arial" w:eastAsia="MS Mincho" w:hAnsi="Arial"/>
      <w:szCs w:val="24"/>
      <w:lang w:val="en-GB" w:eastAsia="en-GB"/>
    </w:rPr>
  </w:style>
  <w:style w:type="paragraph" w:customStyle="1" w:styleId="Doc-titleJK">
    <w:name w:val="Doc-title_JK"/>
    <w:basedOn w:val="Normal"/>
    <w:next w:val="Doc-text2JK"/>
    <w:link w:val="Doc-titleJKChar"/>
    <w:qFormat/>
    <w:rsid w:val="004357C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57C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57CE"/>
    <w:rPr>
      <w:rFonts w:ascii="Times New Roman" w:eastAsia="MS Mincho" w:hAnsi="Times New Roman"/>
      <w:szCs w:val="24"/>
      <w:lang w:val="en-GB" w:eastAsia="en-GB"/>
    </w:rPr>
  </w:style>
  <w:style w:type="character" w:customStyle="1" w:styleId="Doc-titleJKChar">
    <w:name w:val="Doc-title_JK Char"/>
    <w:link w:val="Doc-titleJK"/>
    <w:qFormat/>
    <w:rsid w:val="004357C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57CE"/>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4357CE"/>
    <w:pPr>
      <w:jc w:val="center"/>
    </w:pPr>
    <w:rPr>
      <w:rFonts w:ascii="Times New Roman" w:hAnsi="Times New Roman"/>
    </w:rPr>
  </w:style>
  <w:style w:type="paragraph" w:customStyle="1" w:styleId="Title2">
    <w:name w:val="Title 2"/>
    <w:basedOn w:val="Normal0"/>
    <w:next w:val="Title"/>
    <w:uiPriority w:val="99"/>
    <w:qFormat/>
    <w:rsid w:val="004357CE"/>
    <w:pPr>
      <w:spacing w:before="120" w:after="120"/>
    </w:pPr>
    <w:rPr>
      <w:rFonts w:ascii="Book Antiqua" w:hAnsi="Book Antiqua"/>
      <w:b/>
    </w:rPr>
  </w:style>
  <w:style w:type="paragraph" w:customStyle="1" w:styleId="abstract">
    <w:name w:val="abstract"/>
    <w:basedOn w:val="Normal"/>
    <w:next w:val="Normal"/>
    <w:uiPriority w:val="99"/>
    <w:qFormat/>
    <w:rsid w:val="004357CE"/>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4357C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4357C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4357C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4357C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57CE"/>
  </w:style>
  <w:style w:type="paragraph" w:customStyle="1" w:styleId="2ChapterXXStatementh22Header2l2Level2Headhea">
    <w:name w:val="样式 标题 2Chapter X.X. Statementh22Header 2l2Level 2 Headhea..."/>
    <w:basedOn w:val="Heading2"/>
    <w:uiPriority w:val="99"/>
    <w:qFormat/>
    <w:rsid w:val="004357C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4357CE"/>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4357C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4357C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4357C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57CE"/>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357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57CE"/>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4357C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357CE"/>
    <w:rPr>
      <w:sz w:val="24"/>
      <w:lang w:val="en-US" w:eastAsia="en-US"/>
    </w:rPr>
  </w:style>
  <w:style w:type="character" w:customStyle="1" w:styleId="TableNo0">
    <w:name w:val="Table_No Знак"/>
    <w:link w:val="TableNo"/>
    <w:uiPriority w:val="99"/>
    <w:qFormat/>
    <w:locked/>
    <w:rsid w:val="004357CE"/>
    <w:rPr>
      <w:rFonts w:ascii="Times New Roman" w:eastAsiaTheme="minorEastAsia" w:hAnsi="Times New Roman"/>
      <w:caps/>
      <w:lang w:val="en-GB"/>
    </w:rPr>
  </w:style>
  <w:style w:type="paragraph" w:customStyle="1" w:styleId="1115">
    <w:name w:val="修订111"/>
    <w:hidden/>
    <w:uiPriority w:val="99"/>
    <w:semiHidden/>
    <w:qFormat/>
    <w:rsid w:val="004357CE"/>
    <w:rPr>
      <w:rFonts w:ascii="Times New Roman" w:eastAsia="Batang" w:hAnsi="Times New Roman"/>
      <w:lang w:val="en-GB"/>
    </w:rPr>
  </w:style>
  <w:style w:type="paragraph" w:customStyle="1" w:styleId="Agreement">
    <w:name w:val="Agreement"/>
    <w:basedOn w:val="Normal"/>
    <w:next w:val="Normal"/>
    <w:uiPriority w:val="99"/>
    <w:qFormat/>
    <w:rsid w:val="004357CE"/>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57C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57CE"/>
    <w:pPr>
      <w:numPr>
        <w:numId w:val="20"/>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4357C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uiPriority w:val="99"/>
    <w:qFormat/>
    <w:rsid w:val="004357CE"/>
    <w:rPr>
      <w:rFonts w:asciiTheme="minorHAnsi" w:eastAsiaTheme="minorEastAsia" w:hAnsiTheme="minorHAnsi" w:cstheme="minorBidi"/>
      <w:kern w:val="2"/>
      <w:sz w:val="18"/>
      <w:szCs w:val="18"/>
    </w:rPr>
  </w:style>
  <w:style w:type="character" w:customStyle="1" w:styleId="font11">
    <w:name w:val="font11"/>
    <w:basedOn w:val="DefaultParagraphFont"/>
    <w:qFormat/>
    <w:rsid w:val="004357CE"/>
    <w:rPr>
      <w:rFonts w:ascii="Arial" w:hAnsi="Arial" w:cs="Arial" w:hint="default"/>
      <w:color w:val="000000"/>
      <w:sz w:val="18"/>
      <w:szCs w:val="18"/>
      <w:u w:val="none"/>
      <w:vertAlign w:val="superscript"/>
    </w:rPr>
  </w:style>
  <w:style w:type="character" w:customStyle="1" w:styleId="font31">
    <w:name w:val="font31"/>
    <w:basedOn w:val="DefaultParagraphFont"/>
    <w:qFormat/>
    <w:rsid w:val="004357CE"/>
    <w:rPr>
      <w:rFonts w:ascii="Arial" w:hAnsi="Arial" w:cs="Arial" w:hint="default"/>
      <w:color w:val="000000"/>
      <w:sz w:val="18"/>
      <w:szCs w:val="18"/>
      <w:u w:val="none"/>
    </w:rPr>
  </w:style>
  <w:style w:type="character" w:customStyle="1" w:styleId="font21">
    <w:name w:val="font21"/>
    <w:basedOn w:val="DefaultParagraphFont"/>
    <w:qFormat/>
    <w:rsid w:val="004357CE"/>
    <w:rPr>
      <w:rFonts w:ascii="Arial" w:hAnsi="Arial" w:cs="Arial" w:hint="default"/>
      <w:color w:val="000000"/>
      <w:sz w:val="18"/>
      <w:szCs w:val="18"/>
      <w:u w:val="none"/>
    </w:rPr>
  </w:style>
  <w:style w:type="character" w:customStyle="1" w:styleId="font01">
    <w:name w:val="font01"/>
    <w:basedOn w:val="DefaultParagraphFont"/>
    <w:qFormat/>
    <w:rsid w:val="004357CE"/>
    <w:rPr>
      <w:rFonts w:ascii="Arial" w:hAnsi="Arial" w:cs="Arial" w:hint="default"/>
      <w:color w:val="000000"/>
      <w:sz w:val="18"/>
      <w:szCs w:val="18"/>
      <w:u w:val="none"/>
      <w:vertAlign w:val="superscript"/>
    </w:rPr>
  </w:style>
  <w:style w:type="character" w:customStyle="1" w:styleId="font51">
    <w:name w:val="font51"/>
    <w:basedOn w:val="DefaultParagraphFont"/>
    <w:qFormat/>
    <w:rsid w:val="004357CE"/>
    <w:rPr>
      <w:rFonts w:ascii="Arial" w:hAnsi="Arial" w:cs="Arial" w:hint="default"/>
      <w:color w:val="000000"/>
      <w:sz w:val="21"/>
      <w:szCs w:val="21"/>
      <w:u w:val="none"/>
    </w:rPr>
  </w:style>
  <w:style w:type="character" w:customStyle="1" w:styleId="font41">
    <w:name w:val="font41"/>
    <w:basedOn w:val="DefaultParagraphFont"/>
    <w:qFormat/>
    <w:rsid w:val="004357CE"/>
    <w:rPr>
      <w:rFonts w:ascii="Arial" w:hAnsi="Arial" w:cs="Arial" w:hint="default"/>
      <w:color w:val="000000"/>
      <w:sz w:val="18"/>
      <w:szCs w:val="18"/>
      <w:u w:val="none"/>
      <w:vertAlign w:val="superscript"/>
    </w:rPr>
  </w:style>
  <w:style w:type="table" w:customStyle="1" w:styleId="116">
    <w:name w:val="网格型11"/>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4357CE"/>
    <w:rPr>
      <w:smallCaps/>
      <w:color w:val="5A5A5A"/>
    </w:rPr>
  </w:style>
  <w:style w:type="paragraph" w:customStyle="1" w:styleId="TOC20">
    <w:name w:val="TOC 标题2"/>
    <w:basedOn w:val="Heading1"/>
    <w:next w:val="Normal"/>
    <w:uiPriority w:val="39"/>
    <w:unhideWhenUsed/>
    <w:qFormat/>
    <w:rsid w:val="004357CE"/>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57CE"/>
    <w:rPr>
      <w:rFonts w:ascii="Times New Roman" w:eastAsia="MS Mincho" w:hAnsi="Times New Roman"/>
    </w:rPr>
    <w:tblPr/>
  </w:style>
  <w:style w:type="table" w:customStyle="1" w:styleId="Tabellengitternetz1112">
    <w:name w:val="Tabellengitternetz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4357CE"/>
    <w:rPr>
      <w:b/>
      <w:bCs/>
      <w:i/>
      <w:iCs/>
      <w:color w:val="4F81BD"/>
    </w:rPr>
  </w:style>
  <w:style w:type="table" w:customStyle="1" w:styleId="230">
    <w:name w:val="古典型 2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5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57C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57CE"/>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57CE"/>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4357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57CE"/>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57CE"/>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4357CE"/>
    <w:rPr>
      <w:rFonts w:ascii="Times New Roman" w:eastAsia="Batang" w:hAnsi="Times New Roman"/>
      <w:lang w:val="en-GB"/>
    </w:rPr>
  </w:style>
  <w:style w:type="numbering" w:customStyle="1" w:styleId="KeineListe1">
    <w:name w:val="Keine Liste1"/>
    <w:next w:val="NoList"/>
    <w:uiPriority w:val="99"/>
    <w:semiHidden/>
    <w:unhideWhenUsed/>
    <w:rsid w:val="004357CE"/>
  </w:style>
  <w:style w:type="table" w:customStyle="1" w:styleId="Tabellenraster1">
    <w:name w:val="Tabellenraster1"/>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57CE"/>
    <w:rPr>
      <w:rFonts w:ascii="Arial" w:hAnsi="Arial"/>
      <w:lang w:val="en-GB" w:eastAsia="en-US" w:bidi="ar-SA"/>
    </w:rPr>
  </w:style>
  <w:style w:type="character" w:customStyle="1" w:styleId="p1">
    <w:name w:val="p1"/>
    <w:qFormat/>
    <w:rsid w:val="004357CE"/>
  </w:style>
  <w:style w:type="character" w:customStyle="1" w:styleId="e-031">
    <w:name w:val="e-031"/>
    <w:qFormat/>
    <w:rsid w:val="004357CE"/>
    <w:rPr>
      <w:i/>
      <w:iCs/>
    </w:rPr>
  </w:style>
  <w:style w:type="paragraph" w:customStyle="1" w:styleId="Revision1">
    <w:name w:val="Revision1"/>
    <w:hidden/>
    <w:uiPriority w:val="99"/>
    <w:semiHidden/>
    <w:qFormat/>
    <w:rsid w:val="004357CE"/>
    <w:rPr>
      <w:rFonts w:ascii="Times New Roman" w:eastAsia="Batang" w:hAnsi="Times New Roman"/>
      <w:lang w:val="en-GB"/>
    </w:rPr>
  </w:style>
  <w:style w:type="character" w:customStyle="1" w:styleId="hps">
    <w:name w:val="hps"/>
    <w:qFormat/>
    <w:rsid w:val="004357CE"/>
  </w:style>
  <w:style w:type="character" w:customStyle="1" w:styleId="IntenseEmphasis1">
    <w:name w:val="Intense Emphasis1"/>
    <w:basedOn w:val="DefaultParagraphFont"/>
    <w:uiPriority w:val="21"/>
    <w:qFormat/>
    <w:rsid w:val="004357CE"/>
    <w:rPr>
      <w:b/>
      <w:bCs/>
      <w:i/>
      <w:iCs/>
      <w:color w:val="4F81BD"/>
    </w:rPr>
  </w:style>
  <w:style w:type="character" w:customStyle="1" w:styleId="EditorsNoteChar1">
    <w:name w:val="Editor's Note Char1"/>
    <w:qFormat/>
    <w:rsid w:val="004357CE"/>
    <w:rPr>
      <w:rFonts w:ascii="Times New Roman" w:hAnsi="Times New Roman"/>
      <w:color w:val="FF0000"/>
      <w:lang w:val="en-GB" w:eastAsia="en-US"/>
    </w:rPr>
  </w:style>
  <w:style w:type="character" w:customStyle="1" w:styleId="TAHChar">
    <w:name w:val="TAH Char"/>
    <w:qFormat/>
    <w:locked/>
    <w:rsid w:val="004357CE"/>
    <w:rPr>
      <w:rFonts w:ascii="Arial" w:hAnsi="Arial" w:cs="Arial"/>
      <w:b/>
      <w:sz w:val="18"/>
      <w:lang w:val="en-GB"/>
    </w:rPr>
  </w:style>
  <w:style w:type="character" w:customStyle="1" w:styleId="IntenseEmphasis2">
    <w:name w:val="Intense Emphasis2"/>
    <w:uiPriority w:val="21"/>
    <w:qFormat/>
    <w:rsid w:val="004357CE"/>
    <w:rPr>
      <w:b/>
      <w:bCs/>
      <w:i/>
      <w:iCs/>
      <w:color w:val="4F81BD"/>
    </w:rPr>
  </w:style>
  <w:style w:type="paragraph" w:customStyle="1" w:styleId="TOCHeading1">
    <w:name w:val="TOC Heading1"/>
    <w:basedOn w:val="Heading1"/>
    <w:next w:val="Normal"/>
    <w:uiPriority w:val="39"/>
    <w:unhideWhenUsed/>
    <w:qFormat/>
    <w:rsid w:val="004357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57CE"/>
  </w:style>
  <w:style w:type="character" w:customStyle="1" w:styleId="search-word-mail">
    <w:name w:val="search-word-mail"/>
    <w:qFormat/>
    <w:rsid w:val="004357CE"/>
  </w:style>
  <w:style w:type="character" w:customStyle="1" w:styleId="SubtleReference1">
    <w:name w:val="Subtle Reference1"/>
    <w:uiPriority w:val="31"/>
    <w:qFormat/>
    <w:rsid w:val="004357CE"/>
    <w:rPr>
      <w:smallCaps/>
      <w:color w:val="5A5A5A"/>
    </w:rPr>
  </w:style>
  <w:style w:type="character" w:customStyle="1" w:styleId="Char12">
    <w:name w:val="脚注文本 Char1"/>
    <w:aliases w:val="footnote text41 Char1"/>
    <w:basedOn w:val="DefaultParagraphFont"/>
    <w:semiHidden/>
    <w:qFormat/>
    <w:rsid w:val="004357CE"/>
    <w:rPr>
      <w:rFonts w:ascii="Times New Roman" w:eastAsia="Times New Roman" w:hAnsi="Times New Roman"/>
      <w:sz w:val="18"/>
      <w:szCs w:val="18"/>
      <w:lang w:val="en-GB" w:eastAsia="en-GB"/>
    </w:rPr>
  </w:style>
  <w:style w:type="character" w:customStyle="1" w:styleId="word">
    <w:name w:val="word"/>
    <w:basedOn w:val="DefaultParagraphFont"/>
    <w:qFormat/>
    <w:rsid w:val="004357CE"/>
  </w:style>
  <w:style w:type="character" w:customStyle="1" w:styleId="1f0">
    <w:name w:val="未处理的提及1"/>
    <w:basedOn w:val="DefaultParagraphFont"/>
    <w:uiPriority w:val="99"/>
    <w:qFormat/>
    <w:rsid w:val="004357CE"/>
    <w:rPr>
      <w:color w:val="605E5C"/>
      <w:shd w:val="clear" w:color="auto" w:fill="E1DFDD"/>
    </w:rPr>
  </w:style>
  <w:style w:type="character" w:customStyle="1" w:styleId="ad">
    <w:name w:val="首标题"/>
    <w:qFormat/>
    <w:rsid w:val="004357CE"/>
    <w:rPr>
      <w:rFonts w:ascii="Arial" w:eastAsia="SimSun" w:hAnsi="Arial"/>
      <w:sz w:val="24"/>
      <w:lang w:val="en-US" w:eastAsia="zh-CN" w:bidi="ar-SA"/>
    </w:rPr>
  </w:style>
  <w:style w:type="character" w:customStyle="1" w:styleId="B1Car">
    <w:name w:val="B1+ Car"/>
    <w:link w:val="B1"/>
    <w:uiPriority w:val="99"/>
    <w:qFormat/>
    <w:rsid w:val="004357CE"/>
    <w:rPr>
      <w:rFonts w:ascii="Times New Roman" w:hAnsi="Times New Roman"/>
      <w:lang w:val="en-GB"/>
    </w:rPr>
  </w:style>
  <w:style w:type="character" w:customStyle="1" w:styleId="UnresolvedMention4">
    <w:name w:val="Unresolved Mention4"/>
    <w:basedOn w:val="DefaultParagraphFont"/>
    <w:uiPriority w:val="99"/>
    <w:unhideWhenUsed/>
    <w:qFormat/>
    <w:rsid w:val="004357CE"/>
    <w:rPr>
      <w:color w:val="605E5C"/>
      <w:shd w:val="clear" w:color="auto" w:fill="E1DFDD"/>
    </w:rPr>
  </w:style>
  <w:style w:type="paragraph" w:customStyle="1" w:styleId="Style86">
    <w:name w:val="_Style 86"/>
    <w:uiPriority w:val="99"/>
    <w:semiHidden/>
    <w:qFormat/>
    <w:rsid w:val="004357CE"/>
    <w:pPr>
      <w:spacing w:after="160" w:line="259" w:lineRule="auto"/>
    </w:pPr>
    <w:rPr>
      <w:rFonts w:ascii="Times New Roman" w:eastAsia="MS Mincho" w:hAnsi="Times New Roman"/>
      <w:lang w:val="en-GB"/>
    </w:rPr>
  </w:style>
  <w:style w:type="paragraph" w:customStyle="1" w:styleId="tac00">
    <w:name w:val="tac0"/>
    <w:basedOn w:val="Normal"/>
    <w:uiPriority w:val="99"/>
    <w:qFormat/>
    <w:rsid w:val="004357CE"/>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4357C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4357C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57CE"/>
    <w:rPr>
      <w:rFonts w:ascii="Times New Roman" w:eastAsia="MS Mincho" w:hAnsi="Times New Roman"/>
      <w:lang w:eastAsia="zh-CN"/>
    </w:rPr>
    <w:tblPr/>
  </w:style>
  <w:style w:type="table" w:customStyle="1" w:styleId="TableGrid84">
    <w:name w:val="Table Grid84"/>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357CE"/>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357C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357CE"/>
  </w:style>
  <w:style w:type="table" w:customStyle="1" w:styleId="TableGrid46">
    <w:name w:val="Table Grid46"/>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357CE"/>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57C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357CE"/>
    <w:rPr>
      <w:rFonts w:ascii="Times New Roman" w:eastAsia="MS Mincho" w:hAnsi="Times New Roman"/>
      <w:lang w:val="en-GB"/>
    </w:rPr>
    <w:tblPr/>
  </w:style>
  <w:style w:type="table" w:customStyle="1" w:styleId="TableGrid65">
    <w:name w:val="Table Grid6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57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357CE"/>
    <w:rPr>
      <w:rFonts w:ascii="Times New Roman" w:eastAsia="MS Mincho" w:hAnsi="Times New Roman"/>
      <w:lang w:val="en-GB"/>
    </w:rPr>
    <w:tblPr/>
  </w:style>
  <w:style w:type="table" w:customStyle="1" w:styleId="Tabellengitternetz1122">
    <w:name w:val="Tabellengitternetz1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357CE"/>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357CE"/>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357CE"/>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357CE"/>
    <w:rPr>
      <w:color w:val="605E5C"/>
      <w:shd w:val="clear" w:color="auto" w:fill="E1DFDD"/>
    </w:rPr>
  </w:style>
  <w:style w:type="table" w:customStyle="1" w:styleId="270">
    <w:name w:val="古典型 27"/>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357CE"/>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357CE"/>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357CE"/>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57CE"/>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57CE"/>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357CE"/>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357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57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357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357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357C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57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357C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357C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357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357C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357C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357C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357CE"/>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357CE"/>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357CE"/>
    <w:rPr>
      <w:rFonts w:ascii="Times New Roman" w:eastAsia="MS Mincho" w:hAnsi="Times New Roman"/>
      <w:lang w:eastAsia="zh-CN"/>
    </w:rPr>
    <w:tblPr/>
  </w:style>
  <w:style w:type="table" w:customStyle="1" w:styleId="TableGrid541">
    <w:name w:val="Table Grid54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357CE"/>
    <w:rPr>
      <w:rFonts w:ascii="Times New Roman" w:eastAsia="MS Mincho" w:hAnsi="Times New Roman"/>
      <w:lang w:eastAsia="zh-CN"/>
    </w:rPr>
    <w:tblPr/>
  </w:style>
  <w:style w:type="table" w:customStyle="1" w:styleId="TableGrid5111">
    <w:name w:val="Table Grid5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357C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357C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357CE"/>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357CE"/>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357C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357CE"/>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357CE"/>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357CE"/>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357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357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357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357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357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357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357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357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357CE"/>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357C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357CE"/>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357CE"/>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357CE"/>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357CE"/>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357CE"/>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357CE"/>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357CE"/>
    <w:rPr>
      <w:rFonts w:ascii="Arial" w:hAnsi="Arial"/>
      <w:lang w:eastAsia="en-GB"/>
    </w:rPr>
  </w:style>
  <w:style w:type="paragraph" w:customStyle="1" w:styleId="TOC94">
    <w:name w:val="TOC 94"/>
    <w:basedOn w:val="TOC8"/>
    <w:uiPriority w:val="99"/>
    <w:qFormat/>
    <w:rsid w:val="004357CE"/>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4357C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4357C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357C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4357CE"/>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357CE"/>
    <w:pPr>
      <w:keepLines/>
      <w:numPr>
        <w:numId w:val="23"/>
      </w:numPr>
      <w:autoSpaceDN w:val="0"/>
      <w:spacing w:after="0"/>
    </w:pPr>
    <w:rPr>
      <w:rFonts w:eastAsia="MS Mincho"/>
    </w:rPr>
  </w:style>
  <w:style w:type="character" w:customStyle="1" w:styleId="3GPPChar">
    <w:name w:val="3GPP 正文 Char"/>
    <w:link w:val="3GPP"/>
    <w:locked/>
    <w:rsid w:val="004357CE"/>
    <w:rPr>
      <w:rFonts w:ascii="Times New Roman" w:hAnsi="Times New Roman"/>
      <w:lang w:val="en-GB" w:eastAsia="ja-JP"/>
    </w:rPr>
  </w:style>
  <w:style w:type="paragraph" w:customStyle="1" w:styleId="3GPP">
    <w:name w:val="3GPP 正文"/>
    <w:basedOn w:val="Normal"/>
    <w:link w:val="3GPPChar"/>
    <w:qFormat/>
    <w:rsid w:val="004357CE"/>
    <w:pPr>
      <w:autoSpaceDN w:val="0"/>
    </w:pPr>
    <w:rPr>
      <w:lang w:eastAsia="ja-JP"/>
    </w:rPr>
  </w:style>
  <w:style w:type="paragraph" w:customStyle="1" w:styleId="00BodyText">
    <w:name w:val="00 BodyText"/>
    <w:basedOn w:val="Normal"/>
    <w:uiPriority w:val="99"/>
    <w:qFormat/>
    <w:rsid w:val="004357CE"/>
    <w:pPr>
      <w:autoSpaceDN w:val="0"/>
      <w:spacing w:after="220"/>
    </w:pPr>
    <w:rPr>
      <w:rFonts w:ascii="Arial" w:eastAsia="Malgun Gothic" w:hAnsi="Arial"/>
      <w:sz w:val="22"/>
      <w:lang w:val="en-US"/>
    </w:rPr>
  </w:style>
  <w:style w:type="paragraph" w:customStyle="1" w:styleId="ae">
    <w:name w:val="??"/>
    <w:uiPriority w:val="99"/>
    <w:qFormat/>
    <w:rsid w:val="004357CE"/>
    <w:pPr>
      <w:widowControl w:val="0"/>
      <w:autoSpaceDN w:val="0"/>
    </w:pPr>
    <w:rPr>
      <w:rFonts w:ascii="Times New Roman" w:eastAsia="Malgun Gothic" w:hAnsi="Times New Roman"/>
    </w:rPr>
  </w:style>
  <w:style w:type="paragraph" w:customStyle="1" w:styleId="2a">
    <w:name w:val="??? 2"/>
    <w:basedOn w:val="ae"/>
    <w:next w:val="ae"/>
    <w:uiPriority w:val="99"/>
    <w:qFormat/>
    <w:rsid w:val="004357CE"/>
    <w:pPr>
      <w:keepNext/>
    </w:pPr>
    <w:rPr>
      <w:rFonts w:ascii="Arial" w:hAnsi="Arial"/>
      <w:b/>
      <w:sz w:val="24"/>
    </w:rPr>
  </w:style>
  <w:style w:type="paragraph" w:customStyle="1" w:styleId="Norma">
    <w:name w:val="Norma"/>
    <w:basedOn w:val="Heading1"/>
    <w:uiPriority w:val="99"/>
    <w:qFormat/>
    <w:rsid w:val="004357CE"/>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357C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357C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357C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4357CE"/>
    <w:rPr>
      <w:rFonts w:ascii="Arial" w:eastAsia="MS Mincho" w:hAnsi="Arial" w:cs="Arial"/>
    </w:rPr>
  </w:style>
  <w:style w:type="paragraph" w:customStyle="1" w:styleId="BodyBest">
    <w:name w:val="BodyBest"/>
    <w:basedOn w:val="Normal"/>
    <w:link w:val="BodyBestChar"/>
    <w:qFormat/>
    <w:rsid w:val="004357CE"/>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4357C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357CE"/>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357CE"/>
    <w:rPr>
      <w:rFonts w:ascii="Arial" w:eastAsia="Malgun Gothic" w:hAnsi="Arial" w:cs="Arial"/>
      <w:spacing w:val="2"/>
    </w:rPr>
  </w:style>
  <w:style w:type="paragraph" w:customStyle="1" w:styleId="IvDbodytext">
    <w:name w:val="IvD bodytext"/>
    <w:basedOn w:val="BodyText"/>
    <w:link w:val="IvDbodytextChar"/>
    <w:qFormat/>
    <w:rsid w:val="004357C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4357C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DefaultParagraphFont"/>
    <w:semiHidden/>
    <w:qFormat/>
    <w:rsid w:val="004357CE"/>
    <w:rPr>
      <w:rFonts w:ascii="Times New Roman" w:hAnsi="Times New Roman" w:cs="Times New Roman" w:hint="default"/>
      <w:lang w:val="en-GB" w:eastAsia="en-US"/>
    </w:rPr>
  </w:style>
  <w:style w:type="character" w:customStyle="1" w:styleId="B12">
    <w:name w:val="B1 (文字)"/>
    <w:rsid w:val="004357CE"/>
    <w:rPr>
      <w:lang w:val="en-GB" w:eastAsia="ja-JP" w:bidi="ar-SA"/>
    </w:rPr>
  </w:style>
  <w:style w:type="character" w:customStyle="1" w:styleId="tgc">
    <w:name w:val="_tgc"/>
    <w:rsid w:val="004357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57CE"/>
    <w:rPr>
      <w:rFonts w:ascii="Arial" w:hAnsi="Arial" w:cs="Arial" w:hint="default"/>
      <w:sz w:val="28"/>
      <w:lang w:val="en-GB" w:eastAsia="en-US"/>
    </w:rPr>
  </w:style>
  <w:style w:type="table" w:customStyle="1" w:styleId="TableClassic23">
    <w:name w:val="Table Classic 23"/>
    <w:basedOn w:val="TableNormal"/>
    <w:semiHidden/>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357C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357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357CE"/>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57C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357CE"/>
    <w:pPr>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44F3A"/>
  </w:style>
  <w:style w:type="table" w:customStyle="1" w:styleId="TableGrid1a">
    <w:name w:val="TableGrid1"/>
    <w:basedOn w:val="TableNormal"/>
    <w:next w:val="TableGrid"/>
    <w:uiPriority w:val="39"/>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4F3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4F3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944F3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44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44F3A"/>
  </w:style>
  <w:style w:type="table" w:customStyle="1" w:styleId="TableGrid257">
    <w:name w:val="Table Grid257"/>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944F3A"/>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44F3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44F3A"/>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44F3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44F3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944F3A"/>
    <w:rPr>
      <w:lang w:val="en-GB" w:eastAsia="en-US"/>
    </w:rPr>
  </w:style>
  <w:style w:type="character" w:customStyle="1" w:styleId="Char14">
    <w:name w:val="批注框文本 Char1"/>
    <w:rsid w:val="00944F3A"/>
    <w:rPr>
      <w:rFonts w:ascii="Segoe UI" w:hAnsi="Segoe UI" w:cs="Segoe UI"/>
      <w:sz w:val="18"/>
      <w:szCs w:val="18"/>
      <w:lang w:eastAsia="en-US"/>
    </w:rPr>
  </w:style>
  <w:style w:type="character" w:customStyle="1" w:styleId="af">
    <w:name w:val="批注文字 字符"/>
    <w:uiPriority w:val="99"/>
    <w:qFormat/>
    <w:rsid w:val="00944F3A"/>
    <w:rPr>
      <w:lang w:eastAsia="en-US"/>
    </w:rPr>
  </w:style>
  <w:style w:type="character" w:customStyle="1" w:styleId="af0">
    <w:name w:val="批注主题 字符"/>
    <w:uiPriority w:val="99"/>
    <w:qFormat/>
    <w:rsid w:val="00944F3A"/>
    <w:rPr>
      <w:b/>
      <w:bCs/>
      <w:lang w:eastAsia="en-US"/>
    </w:rPr>
  </w:style>
  <w:style w:type="character" w:customStyle="1" w:styleId="Char20">
    <w:name w:val="批注文字 Char2"/>
    <w:rsid w:val="00944F3A"/>
    <w:rPr>
      <w:rFonts w:eastAsia="Malgun Gothic"/>
      <w:lang w:eastAsia="en-US"/>
    </w:rPr>
  </w:style>
  <w:style w:type="character" w:customStyle="1" w:styleId="Char15">
    <w:name w:val="批注主题 Char1"/>
    <w:rsid w:val="00944F3A"/>
    <w:rPr>
      <w:rFonts w:eastAsia="Malgun Gothic"/>
      <w:b/>
      <w:bCs/>
      <w:lang w:eastAsia="en-US"/>
    </w:rPr>
  </w:style>
  <w:style w:type="character" w:customStyle="1" w:styleId="2Char1">
    <w:name w:val="标题 2 Char1"/>
    <w:uiPriority w:val="1"/>
    <w:rsid w:val="00944F3A"/>
    <w:rPr>
      <w:rFonts w:ascii="Arial" w:hAnsi="Arial"/>
      <w:sz w:val="32"/>
      <w:lang w:eastAsia="en-US"/>
    </w:rPr>
  </w:style>
  <w:style w:type="table" w:customStyle="1" w:styleId="TableNormal1">
    <w:name w:val="Table Normal1"/>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4F3A"/>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944F3A"/>
    <w:pPr>
      <w:spacing w:before="100" w:beforeAutospacing="1" w:after="100" w:afterAutospacing="1"/>
    </w:pPr>
    <w:rPr>
      <w:rFonts w:eastAsia="Times New Roman"/>
      <w:sz w:val="24"/>
      <w:szCs w:val="24"/>
      <w:lang w:val="en-US"/>
    </w:rPr>
  </w:style>
  <w:style w:type="character" w:customStyle="1" w:styleId="eop">
    <w:name w:val="eop"/>
    <w:rsid w:val="00944F3A"/>
  </w:style>
  <w:style w:type="character" w:customStyle="1" w:styleId="spellingerror">
    <w:name w:val="spellingerror"/>
    <w:rsid w:val="00944F3A"/>
  </w:style>
  <w:style w:type="character" w:customStyle="1" w:styleId="af1">
    <w:name w:val="尾注文本 字符"/>
    <w:uiPriority w:val="99"/>
    <w:qFormat/>
    <w:rsid w:val="00944F3A"/>
    <w:rPr>
      <w:lang w:eastAsia="en-US"/>
    </w:rPr>
  </w:style>
  <w:style w:type="character" w:customStyle="1" w:styleId="Char16">
    <w:name w:val="尾注文本 Char1"/>
    <w:rsid w:val="00944F3A"/>
    <w:rPr>
      <w:lang w:val="en-GB" w:eastAsia="en-US"/>
    </w:rPr>
  </w:style>
  <w:style w:type="character" w:customStyle="1" w:styleId="2b">
    <w:name w:val="标题 2 字符"/>
    <w:qFormat/>
    <w:rsid w:val="00944F3A"/>
    <w:rPr>
      <w:rFonts w:ascii="Arial" w:hAnsi="Arial"/>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944F3A"/>
    <w:rPr>
      <w:b/>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944F3A"/>
    <w:rPr>
      <w:rFonts w:ascii="Calibri" w:eastAsia="Calibri" w:hAnsi="Calibri"/>
      <w:sz w:val="22"/>
      <w:szCs w:val="22"/>
      <w:lang w:eastAsia="en-US"/>
    </w:rPr>
  </w:style>
  <w:style w:type="table" w:customStyle="1" w:styleId="TableNormal3">
    <w:name w:val="Table Normal3"/>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944F3A"/>
    <w:rPr>
      <w:color w:val="808080"/>
      <w:shd w:val="clear" w:color="auto" w:fill="E6E6E6"/>
    </w:rPr>
  </w:style>
  <w:style w:type="paragraph" w:customStyle="1" w:styleId="xtac">
    <w:name w:val="x_tac"/>
    <w:basedOn w:val="Normal"/>
    <w:rsid w:val="00944F3A"/>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944F3A"/>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944F3A"/>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1"/>
    <w:qFormat/>
    <w:rsid w:val="00944F3A"/>
    <w:pPr>
      <w:ind w:left="1418" w:hanging="1418"/>
    </w:pPr>
  </w:style>
  <w:style w:type="paragraph" w:customStyle="1" w:styleId="811">
    <w:name w:val="目录 81"/>
    <w:basedOn w:val="118"/>
    <w:uiPriority w:val="39"/>
    <w:rsid w:val="00944F3A"/>
    <w:pPr>
      <w:spacing w:before="180"/>
      <w:ind w:left="2693" w:hanging="2693"/>
    </w:pPr>
    <w:rPr>
      <w:b/>
    </w:rPr>
  </w:style>
  <w:style w:type="paragraph" w:customStyle="1" w:styleId="118">
    <w:name w:val="目录 11"/>
    <w:uiPriority w:val="39"/>
    <w:qFormat/>
    <w:rsid w:val="00944F3A"/>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1">
    <w:name w:val="目录 51"/>
    <w:basedOn w:val="41a"/>
    <w:qFormat/>
    <w:rsid w:val="00944F3A"/>
    <w:pPr>
      <w:ind w:left="1701" w:hanging="1701"/>
    </w:pPr>
  </w:style>
  <w:style w:type="paragraph" w:customStyle="1" w:styleId="41a">
    <w:name w:val="目录 41"/>
    <w:basedOn w:val="31a"/>
    <w:qFormat/>
    <w:rsid w:val="00944F3A"/>
    <w:pPr>
      <w:ind w:left="1418" w:hanging="1418"/>
    </w:pPr>
  </w:style>
  <w:style w:type="paragraph" w:customStyle="1" w:styleId="31a">
    <w:name w:val="目录 31"/>
    <w:basedOn w:val="218"/>
    <w:qFormat/>
    <w:rsid w:val="00944F3A"/>
    <w:pPr>
      <w:ind w:left="1134" w:hanging="1134"/>
    </w:pPr>
  </w:style>
  <w:style w:type="paragraph" w:customStyle="1" w:styleId="218">
    <w:name w:val="目录 21"/>
    <w:basedOn w:val="118"/>
    <w:uiPriority w:val="39"/>
    <w:qFormat/>
    <w:rsid w:val="00944F3A"/>
    <w:pPr>
      <w:keepNext w:val="0"/>
      <w:spacing w:before="0"/>
      <w:ind w:left="851" w:hanging="851"/>
    </w:pPr>
    <w:rPr>
      <w:sz w:val="20"/>
    </w:rPr>
  </w:style>
  <w:style w:type="paragraph" w:customStyle="1" w:styleId="611">
    <w:name w:val="目录 61"/>
    <w:basedOn w:val="511"/>
    <w:next w:val="Normal"/>
    <w:qFormat/>
    <w:rsid w:val="00944F3A"/>
    <w:pPr>
      <w:ind w:left="1985" w:hanging="1985"/>
    </w:pPr>
  </w:style>
  <w:style w:type="paragraph" w:customStyle="1" w:styleId="710">
    <w:name w:val="目录 71"/>
    <w:basedOn w:val="611"/>
    <w:next w:val="Normal"/>
    <w:rsid w:val="00944F3A"/>
    <w:pPr>
      <w:ind w:left="2268" w:hanging="2268"/>
    </w:pPr>
  </w:style>
  <w:style w:type="character" w:customStyle="1" w:styleId="1f1">
    <w:name w:val="批注框文本 字符1"/>
    <w:rsid w:val="00944F3A"/>
    <w:rPr>
      <w:rFonts w:ascii="Segoe UI" w:hAnsi="Segoe UI" w:cs="Segoe UI"/>
      <w:sz w:val="18"/>
      <w:szCs w:val="18"/>
      <w:lang w:val="en-GB"/>
    </w:rPr>
  </w:style>
  <w:style w:type="character" w:customStyle="1" w:styleId="2d">
    <w:name w:val="批注文字 字符2"/>
    <w:semiHidden/>
    <w:rsid w:val="00944F3A"/>
    <w:rPr>
      <w:lang w:val="en-GB"/>
    </w:rPr>
  </w:style>
  <w:style w:type="character" w:customStyle="1" w:styleId="2e">
    <w:name w:val="批注主题 字符2"/>
    <w:rsid w:val="00944F3A"/>
    <w:rPr>
      <w:b/>
      <w:bCs/>
      <w:lang w:val="en-GB"/>
    </w:rPr>
  </w:style>
  <w:style w:type="character" w:customStyle="1" w:styleId="225">
    <w:name w:val="标题 2 字符2"/>
    <w:uiPriority w:val="1"/>
    <w:rsid w:val="00944F3A"/>
    <w:rPr>
      <w:rFonts w:ascii="Arial" w:hAnsi="Arial"/>
      <w:sz w:val="32"/>
      <w:lang w:val="en-GB" w:eastAsia="en-US"/>
    </w:rPr>
  </w:style>
  <w:style w:type="table" w:customStyle="1" w:styleId="TableNormal4">
    <w:name w:val="Table Normal4"/>
    <w:uiPriority w:val="2"/>
    <w:semiHidden/>
    <w:unhideWhenUsed/>
    <w:qFormat/>
    <w:rsid w:val="00944F3A"/>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944F3A"/>
    <w:rPr>
      <w:b/>
      <w:lang w:val="en-GB" w:eastAsia="en-US"/>
    </w:rPr>
  </w:style>
  <w:style w:type="character" w:customStyle="1" w:styleId="2f0">
    <w:name w:val="尾注文本 字符2"/>
    <w:rsid w:val="00944F3A"/>
    <w:rPr>
      <w:rFonts w:eastAsia="SimSun"/>
      <w:lang w:val="en-GB" w:eastAsia="en-US"/>
    </w:rPr>
  </w:style>
  <w:style w:type="numbering" w:customStyle="1" w:styleId="NoList110">
    <w:name w:val="No List110"/>
    <w:next w:val="NoList"/>
    <w:uiPriority w:val="99"/>
    <w:semiHidden/>
    <w:unhideWhenUsed/>
    <w:rsid w:val="00944F3A"/>
  </w:style>
  <w:style w:type="numbering" w:customStyle="1" w:styleId="NoList27">
    <w:name w:val="No List27"/>
    <w:next w:val="NoList"/>
    <w:uiPriority w:val="99"/>
    <w:semiHidden/>
    <w:unhideWhenUsed/>
    <w:rsid w:val="00944F3A"/>
  </w:style>
  <w:style w:type="numbering" w:customStyle="1" w:styleId="NoList37">
    <w:name w:val="No List37"/>
    <w:next w:val="NoList"/>
    <w:uiPriority w:val="99"/>
    <w:semiHidden/>
    <w:unhideWhenUsed/>
    <w:rsid w:val="00944F3A"/>
  </w:style>
  <w:style w:type="numbering" w:customStyle="1" w:styleId="NoList47">
    <w:name w:val="No List47"/>
    <w:next w:val="NoList"/>
    <w:uiPriority w:val="99"/>
    <w:semiHidden/>
    <w:unhideWhenUsed/>
    <w:rsid w:val="00944F3A"/>
  </w:style>
  <w:style w:type="numbering" w:customStyle="1" w:styleId="NoList56">
    <w:name w:val="No List56"/>
    <w:next w:val="NoList"/>
    <w:uiPriority w:val="99"/>
    <w:semiHidden/>
    <w:unhideWhenUsed/>
    <w:rsid w:val="00944F3A"/>
  </w:style>
  <w:style w:type="numbering" w:customStyle="1" w:styleId="NoList116">
    <w:name w:val="No List116"/>
    <w:next w:val="NoList"/>
    <w:uiPriority w:val="99"/>
    <w:semiHidden/>
    <w:unhideWhenUsed/>
    <w:rsid w:val="00944F3A"/>
  </w:style>
  <w:style w:type="numbering" w:customStyle="1" w:styleId="NoList216">
    <w:name w:val="No List216"/>
    <w:next w:val="NoList"/>
    <w:uiPriority w:val="99"/>
    <w:semiHidden/>
    <w:unhideWhenUsed/>
    <w:rsid w:val="00944F3A"/>
  </w:style>
  <w:style w:type="numbering" w:customStyle="1" w:styleId="NoList316">
    <w:name w:val="No List316"/>
    <w:next w:val="NoList"/>
    <w:uiPriority w:val="99"/>
    <w:semiHidden/>
    <w:unhideWhenUsed/>
    <w:rsid w:val="00944F3A"/>
  </w:style>
  <w:style w:type="numbering" w:customStyle="1" w:styleId="NoList416">
    <w:name w:val="No List416"/>
    <w:next w:val="NoList"/>
    <w:uiPriority w:val="99"/>
    <w:semiHidden/>
    <w:unhideWhenUsed/>
    <w:rsid w:val="00944F3A"/>
  </w:style>
  <w:style w:type="numbering" w:customStyle="1" w:styleId="NoList66">
    <w:name w:val="No List66"/>
    <w:next w:val="NoList"/>
    <w:uiPriority w:val="99"/>
    <w:semiHidden/>
    <w:unhideWhenUsed/>
    <w:rsid w:val="00944F3A"/>
  </w:style>
  <w:style w:type="numbering" w:customStyle="1" w:styleId="161">
    <w:name w:val="无列表16"/>
    <w:next w:val="NoList"/>
    <w:uiPriority w:val="99"/>
    <w:semiHidden/>
    <w:rsid w:val="00944F3A"/>
  </w:style>
  <w:style w:type="numbering" w:customStyle="1" w:styleId="162">
    <w:name w:val="リストなし16"/>
    <w:next w:val="NoList"/>
    <w:uiPriority w:val="99"/>
    <w:semiHidden/>
    <w:unhideWhenUsed/>
    <w:rsid w:val="00944F3A"/>
  </w:style>
  <w:style w:type="numbering" w:customStyle="1" w:styleId="1160">
    <w:name w:val="无列表116"/>
    <w:next w:val="NoList"/>
    <w:semiHidden/>
    <w:rsid w:val="00944F3A"/>
  </w:style>
  <w:style w:type="numbering" w:customStyle="1" w:styleId="1151">
    <w:name w:val="リストなし115"/>
    <w:next w:val="NoList"/>
    <w:uiPriority w:val="99"/>
    <w:semiHidden/>
    <w:unhideWhenUsed/>
    <w:rsid w:val="00944F3A"/>
  </w:style>
  <w:style w:type="numbering" w:customStyle="1" w:styleId="NoList1116">
    <w:name w:val="No List1116"/>
    <w:next w:val="NoList"/>
    <w:uiPriority w:val="99"/>
    <w:semiHidden/>
    <w:unhideWhenUsed/>
    <w:rsid w:val="00944F3A"/>
  </w:style>
  <w:style w:type="numbering" w:customStyle="1" w:styleId="NoList76">
    <w:name w:val="No List76"/>
    <w:next w:val="NoList"/>
    <w:uiPriority w:val="99"/>
    <w:semiHidden/>
    <w:unhideWhenUsed/>
    <w:rsid w:val="00944F3A"/>
  </w:style>
  <w:style w:type="numbering" w:customStyle="1" w:styleId="NoList126">
    <w:name w:val="No List126"/>
    <w:next w:val="NoList"/>
    <w:uiPriority w:val="99"/>
    <w:semiHidden/>
    <w:unhideWhenUsed/>
    <w:rsid w:val="00944F3A"/>
  </w:style>
  <w:style w:type="numbering" w:customStyle="1" w:styleId="NoList226">
    <w:name w:val="No List226"/>
    <w:next w:val="NoList"/>
    <w:uiPriority w:val="99"/>
    <w:semiHidden/>
    <w:unhideWhenUsed/>
    <w:rsid w:val="00944F3A"/>
  </w:style>
  <w:style w:type="numbering" w:customStyle="1" w:styleId="NoList326">
    <w:name w:val="No List326"/>
    <w:next w:val="NoList"/>
    <w:uiPriority w:val="99"/>
    <w:semiHidden/>
    <w:unhideWhenUsed/>
    <w:rsid w:val="00944F3A"/>
  </w:style>
  <w:style w:type="numbering" w:customStyle="1" w:styleId="NoList425">
    <w:name w:val="No List425"/>
    <w:next w:val="NoList"/>
    <w:uiPriority w:val="99"/>
    <w:semiHidden/>
    <w:unhideWhenUsed/>
    <w:rsid w:val="00944F3A"/>
  </w:style>
  <w:style w:type="numbering" w:customStyle="1" w:styleId="NoList515">
    <w:name w:val="No List515"/>
    <w:next w:val="NoList"/>
    <w:uiPriority w:val="99"/>
    <w:semiHidden/>
    <w:unhideWhenUsed/>
    <w:rsid w:val="00944F3A"/>
  </w:style>
  <w:style w:type="numbering" w:customStyle="1" w:styleId="NoList2115">
    <w:name w:val="No List2115"/>
    <w:next w:val="NoList"/>
    <w:uiPriority w:val="99"/>
    <w:semiHidden/>
    <w:unhideWhenUsed/>
    <w:rsid w:val="00944F3A"/>
  </w:style>
  <w:style w:type="numbering" w:customStyle="1" w:styleId="NoList3115">
    <w:name w:val="No List3115"/>
    <w:next w:val="NoList"/>
    <w:uiPriority w:val="99"/>
    <w:semiHidden/>
    <w:unhideWhenUsed/>
    <w:rsid w:val="00944F3A"/>
  </w:style>
  <w:style w:type="numbering" w:customStyle="1" w:styleId="NoList4115">
    <w:name w:val="No List4115"/>
    <w:next w:val="NoList"/>
    <w:uiPriority w:val="99"/>
    <w:semiHidden/>
    <w:unhideWhenUsed/>
    <w:rsid w:val="00944F3A"/>
  </w:style>
  <w:style w:type="numbering" w:customStyle="1" w:styleId="NoList615">
    <w:name w:val="No List615"/>
    <w:next w:val="NoList"/>
    <w:uiPriority w:val="99"/>
    <w:semiHidden/>
    <w:unhideWhenUsed/>
    <w:rsid w:val="00944F3A"/>
  </w:style>
  <w:style w:type="numbering" w:customStyle="1" w:styleId="11150">
    <w:name w:val="无列表1115"/>
    <w:next w:val="NoList"/>
    <w:semiHidden/>
    <w:rsid w:val="00944F3A"/>
  </w:style>
  <w:style w:type="numbering" w:customStyle="1" w:styleId="NoList11115">
    <w:name w:val="No List11115"/>
    <w:next w:val="NoList"/>
    <w:uiPriority w:val="99"/>
    <w:semiHidden/>
    <w:unhideWhenUsed/>
    <w:rsid w:val="00944F3A"/>
  </w:style>
  <w:style w:type="numbering" w:customStyle="1" w:styleId="NoList715">
    <w:name w:val="No List715"/>
    <w:next w:val="NoList"/>
    <w:uiPriority w:val="99"/>
    <w:semiHidden/>
    <w:unhideWhenUsed/>
    <w:rsid w:val="00944F3A"/>
  </w:style>
  <w:style w:type="numbering" w:customStyle="1" w:styleId="NoList1215">
    <w:name w:val="No List1215"/>
    <w:next w:val="NoList"/>
    <w:uiPriority w:val="99"/>
    <w:semiHidden/>
    <w:unhideWhenUsed/>
    <w:rsid w:val="00944F3A"/>
  </w:style>
  <w:style w:type="numbering" w:customStyle="1" w:styleId="NoList2215">
    <w:name w:val="No List2215"/>
    <w:next w:val="NoList"/>
    <w:uiPriority w:val="99"/>
    <w:semiHidden/>
    <w:unhideWhenUsed/>
    <w:rsid w:val="00944F3A"/>
  </w:style>
  <w:style w:type="numbering" w:customStyle="1" w:styleId="NoList3215">
    <w:name w:val="No List3215"/>
    <w:next w:val="NoList"/>
    <w:uiPriority w:val="99"/>
    <w:semiHidden/>
    <w:unhideWhenUsed/>
    <w:rsid w:val="00944F3A"/>
  </w:style>
  <w:style w:type="numbering" w:customStyle="1" w:styleId="NoList85">
    <w:name w:val="No List85"/>
    <w:next w:val="NoList"/>
    <w:uiPriority w:val="99"/>
    <w:semiHidden/>
    <w:unhideWhenUsed/>
    <w:rsid w:val="00944F3A"/>
  </w:style>
  <w:style w:type="numbering" w:customStyle="1" w:styleId="NoList132">
    <w:name w:val="No List132"/>
    <w:next w:val="NoList"/>
    <w:uiPriority w:val="99"/>
    <w:semiHidden/>
    <w:unhideWhenUsed/>
    <w:rsid w:val="00944F3A"/>
  </w:style>
  <w:style w:type="numbering" w:customStyle="1" w:styleId="NoList232">
    <w:name w:val="No List232"/>
    <w:next w:val="NoList"/>
    <w:uiPriority w:val="99"/>
    <w:semiHidden/>
    <w:unhideWhenUsed/>
    <w:rsid w:val="00944F3A"/>
  </w:style>
  <w:style w:type="numbering" w:customStyle="1" w:styleId="NoList332">
    <w:name w:val="No List332"/>
    <w:next w:val="NoList"/>
    <w:uiPriority w:val="99"/>
    <w:semiHidden/>
    <w:unhideWhenUsed/>
    <w:rsid w:val="00944F3A"/>
  </w:style>
  <w:style w:type="numbering" w:customStyle="1" w:styleId="NoList432">
    <w:name w:val="No List432"/>
    <w:next w:val="NoList"/>
    <w:uiPriority w:val="99"/>
    <w:semiHidden/>
    <w:unhideWhenUsed/>
    <w:rsid w:val="00944F3A"/>
  </w:style>
  <w:style w:type="numbering" w:customStyle="1" w:styleId="NoList522">
    <w:name w:val="No List522"/>
    <w:next w:val="NoList"/>
    <w:uiPriority w:val="99"/>
    <w:semiHidden/>
    <w:unhideWhenUsed/>
    <w:rsid w:val="00944F3A"/>
  </w:style>
  <w:style w:type="numbering" w:customStyle="1" w:styleId="NoList622">
    <w:name w:val="No List622"/>
    <w:next w:val="NoList"/>
    <w:uiPriority w:val="99"/>
    <w:semiHidden/>
    <w:unhideWhenUsed/>
    <w:rsid w:val="00944F3A"/>
  </w:style>
  <w:style w:type="numbering" w:customStyle="1" w:styleId="NoList722">
    <w:name w:val="No List722"/>
    <w:next w:val="NoList"/>
    <w:uiPriority w:val="99"/>
    <w:semiHidden/>
    <w:unhideWhenUsed/>
    <w:rsid w:val="00944F3A"/>
  </w:style>
  <w:style w:type="numbering" w:customStyle="1" w:styleId="NoList815">
    <w:name w:val="No List815"/>
    <w:next w:val="NoList"/>
    <w:uiPriority w:val="99"/>
    <w:semiHidden/>
    <w:unhideWhenUsed/>
    <w:rsid w:val="00944F3A"/>
  </w:style>
  <w:style w:type="numbering" w:customStyle="1" w:styleId="NoList95">
    <w:name w:val="No List95"/>
    <w:next w:val="NoList"/>
    <w:uiPriority w:val="99"/>
    <w:semiHidden/>
    <w:unhideWhenUsed/>
    <w:rsid w:val="00944F3A"/>
  </w:style>
  <w:style w:type="numbering" w:customStyle="1" w:styleId="NoList1122">
    <w:name w:val="No List1122"/>
    <w:next w:val="NoList"/>
    <w:uiPriority w:val="99"/>
    <w:semiHidden/>
    <w:unhideWhenUsed/>
    <w:rsid w:val="00944F3A"/>
  </w:style>
  <w:style w:type="numbering" w:customStyle="1" w:styleId="NoList2122">
    <w:name w:val="No List2122"/>
    <w:next w:val="NoList"/>
    <w:uiPriority w:val="99"/>
    <w:semiHidden/>
    <w:unhideWhenUsed/>
    <w:rsid w:val="00944F3A"/>
  </w:style>
  <w:style w:type="numbering" w:customStyle="1" w:styleId="NoList3122">
    <w:name w:val="No List3122"/>
    <w:next w:val="NoList"/>
    <w:uiPriority w:val="99"/>
    <w:semiHidden/>
    <w:unhideWhenUsed/>
    <w:rsid w:val="00944F3A"/>
  </w:style>
  <w:style w:type="numbering" w:customStyle="1" w:styleId="NoList4122">
    <w:name w:val="No List4122"/>
    <w:next w:val="NoList"/>
    <w:uiPriority w:val="99"/>
    <w:semiHidden/>
    <w:unhideWhenUsed/>
    <w:rsid w:val="00944F3A"/>
  </w:style>
  <w:style w:type="numbering" w:customStyle="1" w:styleId="NoList5112">
    <w:name w:val="No List5112"/>
    <w:next w:val="NoList"/>
    <w:uiPriority w:val="99"/>
    <w:semiHidden/>
    <w:unhideWhenUsed/>
    <w:rsid w:val="00944F3A"/>
  </w:style>
  <w:style w:type="numbering" w:customStyle="1" w:styleId="NoList6112">
    <w:name w:val="No List6112"/>
    <w:next w:val="NoList"/>
    <w:uiPriority w:val="99"/>
    <w:semiHidden/>
    <w:unhideWhenUsed/>
    <w:rsid w:val="00944F3A"/>
  </w:style>
  <w:style w:type="numbering" w:customStyle="1" w:styleId="NoList7112">
    <w:name w:val="No List7112"/>
    <w:next w:val="NoList"/>
    <w:uiPriority w:val="99"/>
    <w:semiHidden/>
    <w:unhideWhenUsed/>
    <w:rsid w:val="00944F3A"/>
  </w:style>
  <w:style w:type="numbering" w:customStyle="1" w:styleId="NoList8112">
    <w:name w:val="No List8112"/>
    <w:next w:val="NoList"/>
    <w:uiPriority w:val="99"/>
    <w:semiHidden/>
    <w:unhideWhenUsed/>
    <w:rsid w:val="00944F3A"/>
  </w:style>
  <w:style w:type="numbering" w:customStyle="1" w:styleId="NoList914">
    <w:name w:val="No List914"/>
    <w:next w:val="NoList"/>
    <w:uiPriority w:val="99"/>
    <w:semiHidden/>
    <w:unhideWhenUsed/>
    <w:rsid w:val="00944F3A"/>
  </w:style>
  <w:style w:type="numbering" w:customStyle="1" w:styleId="NoList104">
    <w:name w:val="No List104"/>
    <w:next w:val="NoList"/>
    <w:uiPriority w:val="99"/>
    <w:semiHidden/>
    <w:unhideWhenUsed/>
    <w:rsid w:val="00944F3A"/>
  </w:style>
  <w:style w:type="numbering" w:customStyle="1" w:styleId="LFO1914">
    <w:name w:val="LFO1914"/>
    <w:basedOn w:val="NoList"/>
    <w:rsid w:val="00944F3A"/>
  </w:style>
  <w:style w:type="numbering" w:customStyle="1" w:styleId="NoList1222">
    <w:name w:val="No List1222"/>
    <w:next w:val="NoList"/>
    <w:uiPriority w:val="99"/>
    <w:semiHidden/>
    <w:rsid w:val="00944F3A"/>
  </w:style>
  <w:style w:type="numbering" w:customStyle="1" w:styleId="NoList11122">
    <w:name w:val="No List11122"/>
    <w:next w:val="NoList"/>
    <w:uiPriority w:val="99"/>
    <w:semiHidden/>
    <w:unhideWhenUsed/>
    <w:rsid w:val="00944F3A"/>
  </w:style>
  <w:style w:type="numbering" w:customStyle="1" w:styleId="1220">
    <w:name w:val="无列表122"/>
    <w:next w:val="NoList"/>
    <w:semiHidden/>
    <w:rsid w:val="00944F3A"/>
  </w:style>
  <w:style w:type="numbering" w:customStyle="1" w:styleId="1221">
    <w:name w:val="リストなし122"/>
    <w:next w:val="NoList"/>
    <w:uiPriority w:val="99"/>
    <w:semiHidden/>
    <w:unhideWhenUsed/>
    <w:rsid w:val="00944F3A"/>
  </w:style>
  <w:style w:type="numbering" w:customStyle="1" w:styleId="11220">
    <w:name w:val="无列表1122"/>
    <w:next w:val="NoList"/>
    <w:semiHidden/>
    <w:rsid w:val="00944F3A"/>
  </w:style>
  <w:style w:type="numbering" w:customStyle="1" w:styleId="11122">
    <w:name w:val="リストなし1112"/>
    <w:next w:val="NoList"/>
    <w:uiPriority w:val="99"/>
    <w:semiHidden/>
    <w:unhideWhenUsed/>
    <w:rsid w:val="00944F3A"/>
  </w:style>
  <w:style w:type="numbering" w:customStyle="1" w:styleId="NoList2222">
    <w:name w:val="No List2222"/>
    <w:next w:val="NoList"/>
    <w:uiPriority w:val="99"/>
    <w:semiHidden/>
    <w:unhideWhenUsed/>
    <w:rsid w:val="00944F3A"/>
  </w:style>
  <w:style w:type="numbering" w:customStyle="1" w:styleId="NoList3222">
    <w:name w:val="No List3222"/>
    <w:next w:val="NoList"/>
    <w:uiPriority w:val="99"/>
    <w:semiHidden/>
    <w:unhideWhenUsed/>
    <w:rsid w:val="00944F3A"/>
  </w:style>
  <w:style w:type="numbering" w:customStyle="1" w:styleId="NoList4212">
    <w:name w:val="No List4212"/>
    <w:next w:val="NoList"/>
    <w:uiPriority w:val="99"/>
    <w:semiHidden/>
    <w:unhideWhenUsed/>
    <w:rsid w:val="00944F3A"/>
  </w:style>
  <w:style w:type="numbering" w:customStyle="1" w:styleId="NoList21112">
    <w:name w:val="No List21112"/>
    <w:next w:val="NoList"/>
    <w:uiPriority w:val="99"/>
    <w:semiHidden/>
    <w:unhideWhenUsed/>
    <w:rsid w:val="00944F3A"/>
  </w:style>
  <w:style w:type="numbering" w:customStyle="1" w:styleId="NoList31112">
    <w:name w:val="No List31112"/>
    <w:next w:val="NoList"/>
    <w:uiPriority w:val="99"/>
    <w:semiHidden/>
    <w:unhideWhenUsed/>
    <w:rsid w:val="00944F3A"/>
  </w:style>
  <w:style w:type="numbering" w:customStyle="1" w:styleId="NoList41112">
    <w:name w:val="No List41112"/>
    <w:next w:val="NoList"/>
    <w:uiPriority w:val="99"/>
    <w:semiHidden/>
    <w:unhideWhenUsed/>
    <w:rsid w:val="00944F3A"/>
  </w:style>
  <w:style w:type="numbering" w:customStyle="1" w:styleId="111120">
    <w:name w:val="无列表11112"/>
    <w:next w:val="NoList"/>
    <w:semiHidden/>
    <w:rsid w:val="00944F3A"/>
  </w:style>
  <w:style w:type="numbering" w:customStyle="1" w:styleId="NoList111112">
    <w:name w:val="No List111112"/>
    <w:next w:val="NoList"/>
    <w:uiPriority w:val="99"/>
    <w:semiHidden/>
    <w:unhideWhenUsed/>
    <w:rsid w:val="00944F3A"/>
  </w:style>
  <w:style w:type="numbering" w:customStyle="1" w:styleId="NoList12112">
    <w:name w:val="No List12112"/>
    <w:next w:val="NoList"/>
    <w:uiPriority w:val="99"/>
    <w:semiHidden/>
    <w:unhideWhenUsed/>
    <w:rsid w:val="00944F3A"/>
  </w:style>
  <w:style w:type="numbering" w:customStyle="1" w:styleId="NoList22112">
    <w:name w:val="No List22112"/>
    <w:next w:val="NoList"/>
    <w:uiPriority w:val="99"/>
    <w:semiHidden/>
    <w:unhideWhenUsed/>
    <w:rsid w:val="00944F3A"/>
  </w:style>
  <w:style w:type="numbering" w:customStyle="1" w:styleId="NoList32112">
    <w:name w:val="No List32112"/>
    <w:next w:val="NoList"/>
    <w:uiPriority w:val="99"/>
    <w:semiHidden/>
    <w:unhideWhenUsed/>
    <w:rsid w:val="00944F3A"/>
  </w:style>
  <w:style w:type="numbering" w:customStyle="1" w:styleId="NoList142">
    <w:name w:val="No List142"/>
    <w:next w:val="NoList"/>
    <w:uiPriority w:val="99"/>
    <w:semiHidden/>
    <w:unhideWhenUsed/>
    <w:rsid w:val="00944F3A"/>
  </w:style>
  <w:style w:type="numbering" w:customStyle="1" w:styleId="NoList152">
    <w:name w:val="No List152"/>
    <w:next w:val="NoList"/>
    <w:uiPriority w:val="99"/>
    <w:semiHidden/>
    <w:unhideWhenUsed/>
    <w:rsid w:val="00944F3A"/>
  </w:style>
  <w:style w:type="numbering" w:customStyle="1" w:styleId="NoList242">
    <w:name w:val="No List242"/>
    <w:next w:val="NoList"/>
    <w:uiPriority w:val="99"/>
    <w:semiHidden/>
    <w:unhideWhenUsed/>
    <w:rsid w:val="00944F3A"/>
  </w:style>
  <w:style w:type="numbering" w:customStyle="1" w:styleId="NoList342">
    <w:name w:val="No List342"/>
    <w:next w:val="NoList"/>
    <w:uiPriority w:val="99"/>
    <w:semiHidden/>
    <w:unhideWhenUsed/>
    <w:rsid w:val="00944F3A"/>
  </w:style>
  <w:style w:type="numbering" w:customStyle="1" w:styleId="NoList442">
    <w:name w:val="No List442"/>
    <w:next w:val="NoList"/>
    <w:uiPriority w:val="99"/>
    <w:semiHidden/>
    <w:unhideWhenUsed/>
    <w:rsid w:val="00944F3A"/>
  </w:style>
  <w:style w:type="numbering" w:customStyle="1" w:styleId="NoList532">
    <w:name w:val="No List532"/>
    <w:next w:val="NoList"/>
    <w:uiPriority w:val="99"/>
    <w:semiHidden/>
    <w:unhideWhenUsed/>
    <w:rsid w:val="00944F3A"/>
  </w:style>
  <w:style w:type="numbering" w:customStyle="1" w:styleId="NoList632">
    <w:name w:val="No List632"/>
    <w:next w:val="NoList"/>
    <w:uiPriority w:val="99"/>
    <w:semiHidden/>
    <w:unhideWhenUsed/>
    <w:rsid w:val="00944F3A"/>
  </w:style>
  <w:style w:type="numbering" w:customStyle="1" w:styleId="NoList732">
    <w:name w:val="No List732"/>
    <w:next w:val="NoList"/>
    <w:uiPriority w:val="99"/>
    <w:semiHidden/>
    <w:unhideWhenUsed/>
    <w:rsid w:val="00944F3A"/>
  </w:style>
  <w:style w:type="numbering" w:customStyle="1" w:styleId="NoList822">
    <w:name w:val="No List822"/>
    <w:next w:val="NoList"/>
    <w:uiPriority w:val="99"/>
    <w:semiHidden/>
    <w:unhideWhenUsed/>
    <w:rsid w:val="00944F3A"/>
  </w:style>
  <w:style w:type="numbering" w:customStyle="1" w:styleId="NoList922">
    <w:name w:val="No List922"/>
    <w:next w:val="NoList"/>
    <w:uiPriority w:val="99"/>
    <w:semiHidden/>
    <w:unhideWhenUsed/>
    <w:rsid w:val="00944F3A"/>
  </w:style>
  <w:style w:type="numbering" w:customStyle="1" w:styleId="NoList1132">
    <w:name w:val="No List1132"/>
    <w:next w:val="NoList"/>
    <w:uiPriority w:val="99"/>
    <w:semiHidden/>
    <w:unhideWhenUsed/>
    <w:rsid w:val="00944F3A"/>
  </w:style>
  <w:style w:type="numbering" w:customStyle="1" w:styleId="NoList2132">
    <w:name w:val="No List2132"/>
    <w:next w:val="NoList"/>
    <w:uiPriority w:val="99"/>
    <w:semiHidden/>
    <w:unhideWhenUsed/>
    <w:rsid w:val="00944F3A"/>
  </w:style>
  <w:style w:type="numbering" w:customStyle="1" w:styleId="NoList3132">
    <w:name w:val="No List3132"/>
    <w:next w:val="NoList"/>
    <w:uiPriority w:val="99"/>
    <w:semiHidden/>
    <w:unhideWhenUsed/>
    <w:rsid w:val="00944F3A"/>
  </w:style>
  <w:style w:type="numbering" w:customStyle="1" w:styleId="NoList4132">
    <w:name w:val="No List4132"/>
    <w:next w:val="NoList"/>
    <w:uiPriority w:val="99"/>
    <w:semiHidden/>
    <w:unhideWhenUsed/>
    <w:rsid w:val="00944F3A"/>
  </w:style>
  <w:style w:type="numbering" w:customStyle="1" w:styleId="NoList5122">
    <w:name w:val="No List5122"/>
    <w:next w:val="NoList"/>
    <w:uiPriority w:val="99"/>
    <w:semiHidden/>
    <w:unhideWhenUsed/>
    <w:rsid w:val="00944F3A"/>
  </w:style>
  <w:style w:type="numbering" w:customStyle="1" w:styleId="NoList6122">
    <w:name w:val="No List6122"/>
    <w:next w:val="NoList"/>
    <w:uiPriority w:val="99"/>
    <w:semiHidden/>
    <w:unhideWhenUsed/>
    <w:rsid w:val="00944F3A"/>
  </w:style>
  <w:style w:type="numbering" w:customStyle="1" w:styleId="NoList7122">
    <w:name w:val="No List7122"/>
    <w:next w:val="NoList"/>
    <w:uiPriority w:val="99"/>
    <w:semiHidden/>
    <w:unhideWhenUsed/>
    <w:rsid w:val="00944F3A"/>
  </w:style>
  <w:style w:type="numbering" w:customStyle="1" w:styleId="NoList8122">
    <w:name w:val="No List8122"/>
    <w:next w:val="NoList"/>
    <w:uiPriority w:val="99"/>
    <w:semiHidden/>
    <w:unhideWhenUsed/>
    <w:rsid w:val="00944F3A"/>
  </w:style>
  <w:style w:type="numbering" w:customStyle="1" w:styleId="NoList9112">
    <w:name w:val="No List9112"/>
    <w:next w:val="NoList"/>
    <w:uiPriority w:val="99"/>
    <w:semiHidden/>
    <w:unhideWhenUsed/>
    <w:rsid w:val="00944F3A"/>
  </w:style>
  <w:style w:type="numbering" w:customStyle="1" w:styleId="LFO1922">
    <w:name w:val="LFO1922"/>
    <w:basedOn w:val="NoList"/>
    <w:rsid w:val="00944F3A"/>
  </w:style>
  <w:style w:type="numbering" w:customStyle="1" w:styleId="NoList1012">
    <w:name w:val="No List1012"/>
    <w:next w:val="NoList"/>
    <w:uiPriority w:val="99"/>
    <w:semiHidden/>
    <w:unhideWhenUsed/>
    <w:rsid w:val="00944F3A"/>
  </w:style>
  <w:style w:type="numbering" w:customStyle="1" w:styleId="LFO19112">
    <w:name w:val="LFO19112"/>
    <w:basedOn w:val="NoList"/>
    <w:rsid w:val="00944F3A"/>
  </w:style>
  <w:style w:type="numbering" w:customStyle="1" w:styleId="NoList1232">
    <w:name w:val="No List1232"/>
    <w:next w:val="NoList"/>
    <w:uiPriority w:val="99"/>
    <w:semiHidden/>
    <w:rsid w:val="00944F3A"/>
  </w:style>
  <w:style w:type="numbering" w:customStyle="1" w:styleId="NoList11132">
    <w:name w:val="No List11132"/>
    <w:next w:val="NoList"/>
    <w:uiPriority w:val="99"/>
    <w:semiHidden/>
    <w:unhideWhenUsed/>
    <w:rsid w:val="00944F3A"/>
  </w:style>
  <w:style w:type="numbering" w:customStyle="1" w:styleId="1320">
    <w:name w:val="无列表132"/>
    <w:next w:val="NoList"/>
    <w:semiHidden/>
    <w:rsid w:val="00944F3A"/>
  </w:style>
  <w:style w:type="numbering" w:customStyle="1" w:styleId="1321">
    <w:name w:val="リストなし132"/>
    <w:next w:val="NoList"/>
    <w:uiPriority w:val="99"/>
    <w:semiHidden/>
    <w:unhideWhenUsed/>
    <w:rsid w:val="00944F3A"/>
  </w:style>
  <w:style w:type="numbering" w:customStyle="1" w:styleId="1132">
    <w:name w:val="无列表1132"/>
    <w:next w:val="NoList"/>
    <w:semiHidden/>
    <w:rsid w:val="00944F3A"/>
  </w:style>
  <w:style w:type="numbering" w:customStyle="1" w:styleId="11221">
    <w:name w:val="リストなし1122"/>
    <w:next w:val="NoList"/>
    <w:uiPriority w:val="99"/>
    <w:semiHidden/>
    <w:unhideWhenUsed/>
    <w:rsid w:val="00944F3A"/>
  </w:style>
  <w:style w:type="numbering" w:customStyle="1" w:styleId="NoList2232">
    <w:name w:val="No List2232"/>
    <w:next w:val="NoList"/>
    <w:uiPriority w:val="99"/>
    <w:semiHidden/>
    <w:unhideWhenUsed/>
    <w:rsid w:val="00944F3A"/>
  </w:style>
  <w:style w:type="numbering" w:customStyle="1" w:styleId="NoList3232">
    <w:name w:val="No List3232"/>
    <w:next w:val="NoList"/>
    <w:uiPriority w:val="99"/>
    <w:semiHidden/>
    <w:unhideWhenUsed/>
    <w:rsid w:val="00944F3A"/>
  </w:style>
  <w:style w:type="numbering" w:customStyle="1" w:styleId="NoList4222">
    <w:name w:val="No List4222"/>
    <w:next w:val="NoList"/>
    <w:uiPriority w:val="99"/>
    <w:semiHidden/>
    <w:unhideWhenUsed/>
    <w:rsid w:val="00944F3A"/>
  </w:style>
  <w:style w:type="numbering" w:customStyle="1" w:styleId="NoList21122">
    <w:name w:val="No List21122"/>
    <w:next w:val="NoList"/>
    <w:uiPriority w:val="99"/>
    <w:semiHidden/>
    <w:unhideWhenUsed/>
    <w:rsid w:val="00944F3A"/>
  </w:style>
  <w:style w:type="numbering" w:customStyle="1" w:styleId="NoList31122">
    <w:name w:val="No List31122"/>
    <w:next w:val="NoList"/>
    <w:uiPriority w:val="99"/>
    <w:semiHidden/>
    <w:unhideWhenUsed/>
    <w:rsid w:val="00944F3A"/>
  </w:style>
  <w:style w:type="numbering" w:customStyle="1" w:styleId="NoList41122">
    <w:name w:val="No List41122"/>
    <w:next w:val="NoList"/>
    <w:uiPriority w:val="99"/>
    <w:semiHidden/>
    <w:unhideWhenUsed/>
    <w:rsid w:val="00944F3A"/>
  </w:style>
  <w:style w:type="numbering" w:customStyle="1" w:styleId="111220">
    <w:name w:val="无列表11122"/>
    <w:next w:val="NoList"/>
    <w:semiHidden/>
    <w:rsid w:val="00944F3A"/>
  </w:style>
  <w:style w:type="numbering" w:customStyle="1" w:styleId="NoList111122">
    <w:name w:val="No List111122"/>
    <w:next w:val="NoList"/>
    <w:uiPriority w:val="99"/>
    <w:semiHidden/>
    <w:unhideWhenUsed/>
    <w:rsid w:val="00944F3A"/>
  </w:style>
  <w:style w:type="numbering" w:customStyle="1" w:styleId="NoList12122">
    <w:name w:val="No List12122"/>
    <w:next w:val="NoList"/>
    <w:uiPriority w:val="99"/>
    <w:semiHidden/>
    <w:unhideWhenUsed/>
    <w:rsid w:val="00944F3A"/>
  </w:style>
  <w:style w:type="numbering" w:customStyle="1" w:styleId="NoList22122">
    <w:name w:val="No List22122"/>
    <w:next w:val="NoList"/>
    <w:uiPriority w:val="99"/>
    <w:semiHidden/>
    <w:unhideWhenUsed/>
    <w:rsid w:val="00944F3A"/>
  </w:style>
  <w:style w:type="numbering" w:customStyle="1" w:styleId="NoList32122">
    <w:name w:val="No List32122"/>
    <w:next w:val="NoList"/>
    <w:uiPriority w:val="99"/>
    <w:semiHidden/>
    <w:unhideWhenUsed/>
    <w:rsid w:val="00944F3A"/>
  </w:style>
  <w:style w:type="numbering" w:customStyle="1" w:styleId="NoList162">
    <w:name w:val="No List162"/>
    <w:next w:val="NoList"/>
    <w:uiPriority w:val="99"/>
    <w:semiHidden/>
    <w:unhideWhenUsed/>
    <w:rsid w:val="00944F3A"/>
  </w:style>
  <w:style w:type="numbering" w:customStyle="1" w:styleId="NoList172">
    <w:name w:val="No List172"/>
    <w:next w:val="NoList"/>
    <w:uiPriority w:val="99"/>
    <w:semiHidden/>
    <w:unhideWhenUsed/>
    <w:rsid w:val="00944F3A"/>
  </w:style>
  <w:style w:type="numbering" w:customStyle="1" w:styleId="NoList252">
    <w:name w:val="No List252"/>
    <w:next w:val="NoList"/>
    <w:uiPriority w:val="99"/>
    <w:semiHidden/>
    <w:unhideWhenUsed/>
    <w:rsid w:val="00944F3A"/>
  </w:style>
  <w:style w:type="numbering" w:customStyle="1" w:styleId="NoList352">
    <w:name w:val="No List352"/>
    <w:next w:val="NoList"/>
    <w:uiPriority w:val="99"/>
    <w:semiHidden/>
    <w:unhideWhenUsed/>
    <w:rsid w:val="00944F3A"/>
  </w:style>
  <w:style w:type="numbering" w:customStyle="1" w:styleId="NoList452">
    <w:name w:val="No List452"/>
    <w:next w:val="NoList"/>
    <w:uiPriority w:val="99"/>
    <w:semiHidden/>
    <w:unhideWhenUsed/>
    <w:rsid w:val="00944F3A"/>
  </w:style>
  <w:style w:type="numbering" w:customStyle="1" w:styleId="NoList542">
    <w:name w:val="No List542"/>
    <w:next w:val="NoList"/>
    <w:uiPriority w:val="99"/>
    <w:semiHidden/>
    <w:unhideWhenUsed/>
    <w:rsid w:val="00944F3A"/>
  </w:style>
  <w:style w:type="numbering" w:customStyle="1" w:styleId="NoList642">
    <w:name w:val="No List642"/>
    <w:next w:val="NoList"/>
    <w:uiPriority w:val="99"/>
    <w:semiHidden/>
    <w:unhideWhenUsed/>
    <w:rsid w:val="00944F3A"/>
  </w:style>
  <w:style w:type="numbering" w:customStyle="1" w:styleId="NoList742">
    <w:name w:val="No List742"/>
    <w:next w:val="NoList"/>
    <w:uiPriority w:val="99"/>
    <w:semiHidden/>
    <w:unhideWhenUsed/>
    <w:rsid w:val="00944F3A"/>
  </w:style>
  <w:style w:type="numbering" w:customStyle="1" w:styleId="NoList832">
    <w:name w:val="No List832"/>
    <w:next w:val="NoList"/>
    <w:uiPriority w:val="99"/>
    <w:semiHidden/>
    <w:unhideWhenUsed/>
    <w:rsid w:val="00944F3A"/>
  </w:style>
  <w:style w:type="numbering" w:customStyle="1" w:styleId="NoList932">
    <w:name w:val="No List932"/>
    <w:next w:val="NoList"/>
    <w:uiPriority w:val="99"/>
    <w:semiHidden/>
    <w:unhideWhenUsed/>
    <w:rsid w:val="00944F3A"/>
  </w:style>
  <w:style w:type="numbering" w:customStyle="1" w:styleId="NoList1142">
    <w:name w:val="No List1142"/>
    <w:next w:val="NoList"/>
    <w:uiPriority w:val="99"/>
    <w:semiHidden/>
    <w:unhideWhenUsed/>
    <w:rsid w:val="00944F3A"/>
  </w:style>
  <w:style w:type="numbering" w:customStyle="1" w:styleId="NoList2142">
    <w:name w:val="No List2142"/>
    <w:next w:val="NoList"/>
    <w:uiPriority w:val="99"/>
    <w:semiHidden/>
    <w:unhideWhenUsed/>
    <w:rsid w:val="00944F3A"/>
  </w:style>
  <w:style w:type="numbering" w:customStyle="1" w:styleId="NoList3142">
    <w:name w:val="No List3142"/>
    <w:next w:val="NoList"/>
    <w:uiPriority w:val="99"/>
    <w:semiHidden/>
    <w:unhideWhenUsed/>
    <w:rsid w:val="00944F3A"/>
  </w:style>
  <w:style w:type="numbering" w:customStyle="1" w:styleId="NoList4142">
    <w:name w:val="No List4142"/>
    <w:next w:val="NoList"/>
    <w:uiPriority w:val="99"/>
    <w:semiHidden/>
    <w:unhideWhenUsed/>
    <w:rsid w:val="00944F3A"/>
  </w:style>
  <w:style w:type="numbering" w:customStyle="1" w:styleId="NoList5132">
    <w:name w:val="No List5132"/>
    <w:next w:val="NoList"/>
    <w:uiPriority w:val="99"/>
    <w:semiHidden/>
    <w:unhideWhenUsed/>
    <w:rsid w:val="00944F3A"/>
  </w:style>
  <w:style w:type="numbering" w:customStyle="1" w:styleId="NoList6132">
    <w:name w:val="No List6132"/>
    <w:next w:val="NoList"/>
    <w:uiPriority w:val="99"/>
    <w:semiHidden/>
    <w:unhideWhenUsed/>
    <w:rsid w:val="00944F3A"/>
  </w:style>
  <w:style w:type="numbering" w:customStyle="1" w:styleId="NoList7132">
    <w:name w:val="No List7132"/>
    <w:next w:val="NoList"/>
    <w:uiPriority w:val="99"/>
    <w:semiHidden/>
    <w:unhideWhenUsed/>
    <w:rsid w:val="00944F3A"/>
  </w:style>
  <w:style w:type="numbering" w:customStyle="1" w:styleId="NoList8132">
    <w:name w:val="No List8132"/>
    <w:next w:val="NoList"/>
    <w:uiPriority w:val="99"/>
    <w:semiHidden/>
    <w:unhideWhenUsed/>
    <w:rsid w:val="00944F3A"/>
  </w:style>
  <w:style w:type="numbering" w:customStyle="1" w:styleId="NoList9122">
    <w:name w:val="No List9122"/>
    <w:next w:val="NoList"/>
    <w:uiPriority w:val="99"/>
    <w:semiHidden/>
    <w:unhideWhenUsed/>
    <w:rsid w:val="00944F3A"/>
  </w:style>
  <w:style w:type="numbering" w:customStyle="1" w:styleId="LFO1932">
    <w:name w:val="LFO1932"/>
    <w:basedOn w:val="NoList"/>
    <w:rsid w:val="00944F3A"/>
  </w:style>
  <w:style w:type="numbering" w:customStyle="1" w:styleId="NoList1022">
    <w:name w:val="No List1022"/>
    <w:next w:val="NoList"/>
    <w:uiPriority w:val="99"/>
    <w:semiHidden/>
    <w:unhideWhenUsed/>
    <w:rsid w:val="00944F3A"/>
  </w:style>
  <w:style w:type="numbering" w:customStyle="1" w:styleId="LFO19122">
    <w:name w:val="LFO19122"/>
    <w:basedOn w:val="NoList"/>
    <w:rsid w:val="00944F3A"/>
  </w:style>
  <w:style w:type="numbering" w:customStyle="1" w:styleId="NoList1242">
    <w:name w:val="No List1242"/>
    <w:next w:val="NoList"/>
    <w:uiPriority w:val="99"/>
    <w:semiHidden/>
    <w:rsid w:val="00944F3A"/>
  </w:style>
  <w:style w:type="numbering" w:customStyle="1" w:styleId="NoList11142">
    <w:name w:val="No List11142"/>
    <w:next w:val="NoList"/>
    <w:uiPriority w:val="99"/>
    <w:semiHidden/>
    <w:unhideWhenUsed/>
    <w:rsid w:val="00944F3A"/>
  </w:style>
  <w:style w:type="numbering" w:customStyle="1" w:styleId="1420">
    <w:name w:val="无列表142"/>
    <w:next w:val="NoList"/>
    <w:semiHidden/>
    <w:rsid w:val="00944F3A"/>
  </w:style>
  <w:style w:type="numbering" w:customStyle="1" w:styleId="1421">
    <w:name w:val="リストなし142"/>
    <w:next w:val="NoList"/>
    <w:uiPriority w:val="99"/>
    <w:semiHidden/>
    <w:unhideWhenUsed/>
    <w:rsid w:val="00944F3A"/>
  </w:style>
  <w:style w:type="numbering" w:customStyle="1" w:styleId="1142">
    <w:name w:val="无列表1142"/>
    <w:next w:val="NoList"/>
    <w:semiHidden/>
    <w:rsid w:val="00944F3A"/>
  </w:style>
  <w:style w:type="numbering" w:customStyle="1" w:styleId="11320">
    <w:name w:val="リストなし1132"/>
    <w:next w:val="NoList"/>
    <w:uiPriority w:val="99"/>
    <w:semiHidden/>
    <w:unhideWhenUsed/>
    <w:rsid w:val="00944F3A"/>
  </w:style>
  <w:style w:type="numbering" w:customStyle="1" w:styleId="NoList2242">
    <w:name w:val="No List2242"/>
    <w:next w:val="NoList"/>
    <w:uiPriority w:val="99"/>
    <w:semiHidden/>
    <w:unhideWhenUsed/>
    <w:rsid w:val="00944F3A"/>
  </w:style>
  <w:style w:type="numbering" w:customStyle="1" w:styleId="NoList3242">
    <w:name w:val="No List3242"/>
    <w:next w:val="NoList"/>
    <w:uiPriority w:val="99"/>
    <w:semiHidden/>
    <w:unhideWhenUsed/>
    <w:rsid w:val="00944F3A"/>
  </w:style>
  <w:style w:type="numbering" w:customStyle="1" w:styleId="NoList4232">
    <w:name w:val="No List4232"/>
    <w:next w:val="NoList"/>
    <w:uiPriority w:val="99"/>
    <w:semiHidden/>
    <w:unhideWhenUsed/>
    <w:rsid w:val="00944F3A"/>
  </w:style>
  <w:style w:type="numbering" w:customStyle="1" w:styleId="NoList21132">
    <w:name w:val="No List21132"/>
    <w:next w:val="NoList"/>
    <w:uiPriority w:val="99"/>
    <w:semiHidden/>
    <w:unhideWhenUsed/>
    <w:rsid w:val="00944F3A"/>
  </w:style>
  <w:style w:type="numbering" w:customStyle="1" w:styleId="NoList31132">
    <w:name w:val="No List31132"/>
    <w:next w:val="NoList"/>
    <w:uiPriority w:val="99"/>
    <w:semiHidden/>
    <w:unhideWhenUsed/>
    <w:rsid w:val="00944F3A"/>
  </w:style>
  <w:style w:type="numbering" w:customStyle="1" w:styleId="NoList41132">
    <w:name w:val="No List41132"/>
    <w:next w:val="NoList"/>
    <w:uiPriority w:val="99"/>
    <w:semiHidden/>
    <w:unhideWhenUsed/>
    <w:rsid w:val="00944F3A"/>
  </w:style>
  <w:style w:type="numbering" w:customStyle="1" w:styleId="11132">
    <w:name w:val="无列表11132"/>
    <w:next w:val="NoList"/>
    <w:semiHidden/>
    <w:rsid w:val="00944F3A"/>
  </w:style>
  <w:style w:type="numbering" w:customStyle="1" w:styleId="NoList111132">
    <w:name w:val="No List111132"/>
    <w:next w:val="NoList"/>
    <w:uiPriority w:val="99"/>
    <w:semiHidden/>
    <w:unhideWhenUsed/>
    <w:rsid w:val="00944F3A"/>
  </w:style>
  <w:style w:type="numbering" w:customStyle="1" w:styleId="NoList12132">
    <w:name w:val="No List12132"/>
    <w:next w:val="NoList"/>
    <w:uiPriority w:val="99"/>
    <w:semiHidden/>
    <w:unhideWhenUsed/>
    <w:rsid w:val="00944F3A"/>
  </w:style>
  <w:style w:type="numbering" w:customStyle="1" w:styleId="NoList22132">
    <w:name w:val="No List22132"/>
    <w:next w:val="NoList"/>
    <w:uiPriority w:val="99"/>
    <w:semiHidden/>
    <w:unhideWhenUsed/>
    <w:rsid w:val="00944F3A"/>
  </w:style>
  <w:style w:type="numbering" w:customStyle="1" w:styleId="NoList32132">
    <w:name w:val="No List32132"/>
    <w:next w:val="NoList"/>
    <w:uiPriority w:val="99"/>
    <w:semiHidden/>
    <w:unhideWhenUsed/>
    <w:rsid w:val="00944F3A"/>
  </w:style>
  <w:style w:type="numbering" w:customStyle="1" w:styleId="219">
    <w:name w:val="无列表21"/>
    <w:next w:val="NoList"/>
    <w:uiPriority w:val="99"/>
    <w:semiHidden/>
    <w:unhideWhenUsed/>
    <w:rsid w:val="00944F3A"/>
  </w:style>
  <w:style w:type="numbering" w:customStyle="1" w:styleId="31b">
    <w:name w:val="无列表31"/>
    <w:next w:val="NoList"/>
    <w:uiPriority w:val="99"/>
    <w:semiHidden/>
    <w:unhideWhenUsed/>
    <w:rsid w:val="00944F3A"/>
  </w:style>
  <w:style w:type="numbering" w:customStyle="1" w:styleId="111111">
    <w:name w:val="无列表111111"/>
    <w:next w:val="NoList"/>
    <w:semiHidden/>
    <w:rsid w:val="00944F3A"/>
  </w:style>
  <w:style w:type="numbering" w:customStyle="1" w:styleId="LFO19211">
    <w:name w:val="LFO19211"/>
    <w:basedOn w:val="NoList"/>
    <w:rsid w:val="00944F3A"/>
  </w:style>
  <w:style w:type="numbering" w:customStyle="1" w:styleId="LFO191111">
    <w:name w:val="LFO191111"/>
    <w:basedOn w:val="NoList"/>
    <w:rsid w:val="00944F3A"/>
  </w:style>
  <w:style w:type="numbering" w:customStyle="1" w:styleId="1510">
    <w:name w:val="无列表151"/>
    <w:next w:val="NoList"/>
    <w:semiHidden/>
    <w:rsid w:val="00944F3A"/>
  </w:style>
  <w:style w:type="numbering" w:customStyle="1" w:styleId="1511">
    <w:name w:val="リストなし151"/>
    <w:next w:val="NoList"/>
    <w:uiPriority w:val="99"/>
    <w:semiHidden/>
    <w:unhideWhenUsed/>
    <w:rsid w:val="00944F3A"/>
  </w:style>
  <w:style w:type="numbering" w:customStyle="1" w:styleId="NoList181">
    <w:name w:val="No List181"/>
    <w:next w:val="NoList"/>
    <w:uiPriority w:val="99"/>
    <w:semiHidden/>
    <w:unhideWhenUsed/>
    <w:rsid w:val="00944F3A"/>
  </w:style>
  <w:style w:type="numbering" w:customStyle="1" w:styleId="11510">
    <w:name w:val="无列表1151"/>
    <w:next w:val="NoList"/>
    <w:semiHidden/>
    <w:rsid w:val="00944F3A"/>
  </w:style>
  <w:style w:type="numbering" w:customStyle="1" w:styleId="11411">
    <w:name w:val="リストなし1141"/>
    <w:next w:val="NoList"/>
    <w:uiPriority w:val="99"/>
    <w:semiHidden/>
    <w:unhideWhenUsed/>
    <w:rsid w:val="00944F3A"/>
  </w:style>
  <w:style w:type="numbering" w:customStyle="1" w:styleId="NoList261">
    <w:name w:val="No List261"/>
    <w:next w:val="NoList"/>
    <w:uiPriority w:val="99"/>
    <w:semiHidden/>
    <w:unhideWhenUsed/>
    <w:rsid w:val="00944F3A"/>
  </w:style>
  <w:style w:type="numbering" w:customStyle="1" w:styleId="NoList361">
    <w:name w:val="No List361"/>
    <w:next w:val="NoList"/>
    <w:uiPriority w:val="99"/>
    <w:semiHidden/>
    <w:unhideWhenUsed/>
    <w:rsid w:val="00944F3A"/>
  </w:style>
  <w:style w:type="numbering" w:customStyle="1" w:styleId="NoList1151">
    <w:name w:val="No List1151"/>
    <w:next w:val="NoList"/>
    <w:uiPriority w:val="99"/>
    <w:semiHidden/>
    <w:unhideWhenUsed/>
    <w:rsid w:val="00944F3A"/>
  </w:style>
  <w:style w:type="numbering" w:customStyle="1" w:styleId="NoList461">
    <w:name w:val="No List461"/>
    <w:next w:val="NoList"/>
    <w:uiPriority w:val="99"/>
    <w:semiHidden/>
    <w:unhideWhenUsed/>
    <w:rsid w:val="00944F3A"/>
  </w:style>
  <w:style w:type="numbering" w:customStyle="1" w:styleId="NoList551">
    <w:name w:val="No List551"/>
    <w:next w:val="NoList"/>
    <w:uiPriority w:val="99"/>
    <w:semiHidden/>
    <w:unhideWhenUsed/>
    <w:rsid w:val="00944F3A"/>
  </w:style>
  <w:style w:type="numbering" w:customStyle="1" w:styleId="NoList11151">
    <w:name w:val="No List11151"/>
    <w:next w:val="NoList"/>
    <w:uiPriority w:val="99"/>
    <w:semiHidden/>
    <w:unhideWhenUsed/>
    <w:rsid w:val="00944F3A"/>
  </w:style>
  <w:style w:type="numbering" w:customStyle="1" w:styleId="NoList2151">
    <w:name w:val="No List2151"/>
    <w:next w:val="NoList"/>
    <w:uiPriority w:val="99"/>
    <w:semiHidden/>
    <w:unhideWhenUsed/>
    <w:rsid w:val="00944F3A"/>
  </w:style>
  <w:style w:type="numbering" w:customStyle="1" w:styleId="NoList3151">
    <w:name w:val="No List3151"/>
    <w:next w:val="NoList"/>
    <w:uiPriority w:val="99"/>
    <w:semiHidden/>
    <w:unhideWhenUsed/>
    <w:rsid w:val="00944F3A"/>
  </w:style>
  <w:style w:type="numbering" w:customStyle="1" w:styleId="NoList4151">
    <w:name w:val="No List4151"/>
    <w:next w:val="NoList"/>
    <w:uiPriority w:val="99"/>
    <w:semiHidden/>
    <w:unhideWhenUsed/>
    <w:rsid w:val="00944F3A"/>
  </w:style>
  <w:style w:type="numbering" w:customStyle="1" w:styleId="NoList651">
    <w:name w:val="No List651"/>
    <w:next w:val="NoList"/>
    <w:uiPriority w:val="99"/>
    <w:semiHidden/>
    <w:unhideWhenUsed/>
    <w:rsid w:val="00944F3A"/>
  </w:style>
  <w:style w:type="numbering" w:customStyle="1" w:styleId="NoList751">
    <w:name w:val="No List751"/>
    <w:next w:val="NoList"/>
    <w:uiPriority w:val="99"/>
    <w:semiHidden/>
    <w:unhideWhenUsed/>
    <w:rsid w:val="00944F3A"/>
  </w:style>
  <w:style w:type="numbering" w:customStyle="1" w:styleId="NoList1251">
    <w:name w:val="No List1251"/>
    <w:next w:val="NoList"/>
    <w:uiPriority w:val="99"/>
    <w:semiHidden/>
    <w:unhideWhenUsed/>
    <w:rsid w:val="00944F3A"/>
  </w:style>
  <w:style w:type="numbering" w:customStyle="1" w:styleId="NoList2251">
    <w:name w:val="No List2251"/>
    <w:next w:val="NoList"/>
    <w:uiPriority w:val="99"/>
    <w:semiHidden/>
    <w:unhideWhenUsed/>
    <w:rsid w:val="00944F3A"/>
  </w:style>
  <w:style w:type="numbering" w:customStyle="1" w:styleId="NoList3251">
    <w:name w:val="No List3251"/>
    <w:next w:val="NoList"/>
    <w:uiPriority w:val="99"/>
    <w:semiHidden/>
    <w:unhideWhenUsed/>
    <w:rsid w:val="00944F3A"/>
  </w:style>
  <w:style w:type="numbering" w:customStyle="1" w:styleId="NoList4241">
    <w:name w:val="No List4241"/>
    <w:next w:val="NoList"/>
    <w:uiPriority w:val="99"/>
    <w:semiHidden/>
    <w:unhideWhenUsed/>
    <w:rsid w:val="00944F3A"/>
  </w:style>
  <w:style w:type="numbering" w:customStyle="1" w:styleId="NoList5141">
    <w:name w:val="No List5141"/>
    <w:next w:val="NoList"/>
    <w:uiPriority w:val="99"/>
    <w:semiHidden/>
    <w:unhideWhenUsed/>
    <w:rsid w:val="00944F3A"/>
  </w:style>
  <w:style w:type="numbering" w:customStyle="1" w:styleId="NoList21141">
    <w:name w:val="No List21141"/>
    <w:next w:val="NoList"/>
    <w:uiPriority w:val="99"/>
    <w:semiHidden/>
    <w:unhideWhenUsed/>
    <w:rsid w:val="00944F3A"/>
  </w:style>
  <w:style w:type="numbering" w:customStyle="1" w:styleId="NoList31141">
    <w:name w:val="No List31141"/>
    <w:next w:val="NoList"/>
    <w:uiPriority w:val="99"/>
    <w:semiHidden/>
    <w:unhideWhenUsed/>
    <w:rsid w:val="00944F3A"/>
  </w:style>
  <w:style w:type="numbering" w:customStyle="1" w:styleId="NoList41141">
    <w:name w:val="No List41141"/>
    <w:next w:val="NoList"/>
    <w:uiPriority w:val="99"/>
    <w:semiHidden/>
    <w:unhideWhenUsed/>
    <w:rsid w:val="00944F3A"/>
  </w:style>
  <w:style w:type="numbering" w:customStyle="1" w:styleId="NoList6141">
    <w:name w:val="No List6141"/>
    <w:next w:val="NoList"/>
    <w:uiPriority w:val="99"/>
    <w:semiHidden/>
    <w:unhideWhenUsed/>
    <w:rsid w:val="00944F3A"/>
  </w:style>
  <w:style w:type="numbering" w:customStyle="1" w:styleId="11141">
    <w:name w:val="无列表11141"/>
    <w:next w:val="NoList"/>
    <w:semiHidden/>
    <w:rsid w:val="00944F3A"/>
  </w:style>
  <w:style w:type="numbering" w:customStyle="1" w:styleId="NoList111141">
    <w:name w:val="No List111141"/>
    <w:next w:val="NoList"/>
    <w:uiPriority w:val="99"/>
    <w:semiHidden/>
    <w:unhideWhenUsed/>
    <w:rsid w:val="00944F3A"/>
  </w:style>
  <w:style w:type="numbering" w:customStyle="1" w:styleId="NoList7141">
    <w:name w:val="No List7141"/>
    <w:next w:val="NoList"/>
    <w:uiPriority w:val="99"/>
    <w:semiHidden/>
    <w:unhideWhenUsed/>
    <w:rsid w:val="00944F3A"/>
  </w:style>
  <w:style w:type="numbering" w:customStyle="1" w:styleId="NoList12141">
    <w:name w:val="No List12141"/>
    <w:next w:val="NoList"/>
    <w:uiPriority w:val="99"/>
    <w:semiHidden/>
    <w:unhideWhenUsed/>
    <w:rsid w:val="00944F3A"/>
  </w:style>
  <w:style w:type="numbering" w:customStyle="1" w:styleId="NoList22141">
    <w:name w:val="No List22141"/>
    <w:next w:val="NoList"/>
    <w:uiPriority w:val="99"/>
    <w:semiHidden/>
    <w:unhideWhenUsed/>
    <w:rsid w:val="00944F3A"/>
  </w:style>
  <w:style w:type="numbering" w:customStyle="1" w:styleId="NoList32141">
    <w:name w:val="No List32141"/>
    <w:next w:val="NoList"/>
    <w:uiPriority w:val="99"/>
    <w:semiHidden/>
    <w:unhideWhenUsed/>
    <w:rsid w:val="00944F3A"/>
  </w:style>
  <w:style w:type="numbering" w:customStyle="1" w:styleId="NoList841">
    <w:name w:val="No List841"/>
    <w:next w:val="NoList"/>
    <w:uiPriority w:val="99"/>
    <w:semiHidden/>
    <w:unhideWhenUsed/>
    <w:rsid w:val="00944F3A"/>
  </w:style>
  <w:style w:type="numbering" w:customStyle="1" w:styleId="NoList941">
    <w:name w:val="No List941"/>
    <w:next w:val="NoList"/>
    <w:uiPriority w:val="99"/>
    <w:semiHidden/>
    <w:unhideWhenUsed/>
    <w:rsid w:val="00944F3A"/>
  </w:style>
  <w:style w:type="numbering" w:customStyle="1" w:styleId="NoList8141">
    <w:name w:val="No List8141"/>
    <w:next w:val="NoList"/>
    <w:uiPriority w:val="99"/>
    <w:semiHidden/>
    <w:unhideWhenUsed/>
    <w:rsid w:val="00944F3A"/>
  </w:style>
  <w:style w:type="numbering" w:customStyle="1" w:styleId="NoList9131">
    <w:name w:val="No List9131"/>
    <w:next w:val="NoList"/>
    <w:uiPriority w:val="99"/>
    <w:semiHidden/>
    <w:unhideWhenUsed/>
    <w:rsid w:val="00944F3A"/>
  </w:style>
  <w:style w:type="numbering" w:customStyle="1" w:styleId="LFO1941">
    <w:name w:val="LFO1941"/>
    <w:basedOn w:val="NoList"/>
    <w:rsid w:val="00944F3A"/>
  </w:style>
  <w:style w:type="numbering" w:customStyle="1" w:styleId="NoList1031">
    <w:name w:val="No List1031"/>
    <w:next w:val="NoList"/>
    <w:uiPriority w:val="99"/>
    <w:semiHidden/>
    <w:unhideWhenUsed/>
    <w:rsid w:val="00944F3A"/>
  </w:style>
  <w:style w:type="numbering" w:customStyle="1" w:styleId="LFO19131">
    <w:name w:val="LFO19131"/>
    <w:basedOn w:val="NoList"/>
    <w:rsid w:val="00944F3A"/>
  </w:style>
  <w:style w:type="numbering" w:customStyle="1" w:styleId="12110">
    <w:name w:val="无列表1211"/>
    <w:next w:val="NoList"/>
    <w:semiHidden/>
    <w:rsid w:val="00944F3A"/>
  </w:style>
  <w:style w:type="numbering" w:customStyle="1" w:styleId="12111">
    <w:name w:val="リストなし1211"/>
    <w:next w:val="NoList"/>
    <w:uiPriority w:val="99"/>
    <w:semiHidden/>
    <w:unhideWhenUsed/>
    <w:rsid w:val="00944F3A"/>
  </w:style>
  <w:style w:type="numbering" w:customStyle="1" w:styleId="111112">
    <w:name w:val="リストなし11111"/>
    <w:next w:val="NoList"/>
    <w:uiPriority w:val="99"/>
    <w:semiHidden/>
    <w:unhideWhenUsed/>
    <w:rsid w:val="00944F3A"/>
  </w:style>
  <w:style w:type="numbering" w:customStyle="1" w:styleId="NoList1311">
    <w:name w:val="No List1311"/>
    <w:next w:val="NoList"/>
    <w:uiPriority w:val="99"/>
    <w:semiHidden/>
    <w:unhideWhenUsed/>
    <w:rsid w:val="00944F3A"/>
  </w:style>
  <w:style w:type="numbering" w:customStyle="1" w:styleId="NoList2311">
    <w:name w:val="No List2311"/>
    <w:next w:val="NoList"/>
    <w:uiPriority w:val="99"/>
    <w:semiHidden/>
    <w:unhideWhenUsed/>
    <w:rsid w:val="00944F3A"/>
  </w:style>
  <w:style w:type="numbering" w:customStyle="1" w:styleId="NoList3311">
    <w:name w:val="No List3311"/>
    <w:next w:val="NoList"/>
    <w:uiPriority w:val="99"/>
    <w:semiHidden/>
    <w:unhideWhenUsed/>
    <w:rsid w:val="00944F3A"/>
  </w:style>
  <w:style w:type="numbering" w:customStyle="1" w:styleId="NoList4311">
    <w:name w:val="No List4311"/>
    <w:next w:val="NoList"/>
    <w:uiPriority w:val="99"/>
    <w:semiHidden/>
    <w:unhideWhenUsed/>
    <w:rsid w:val="00944F3A"/>
  </w:style>
  <w:style w:type="numbering" w:customStyle="1" w:styleId="NoList5211">
    <w:name w:val="No List5211"/>
    <w:next w:val="NoList"/>
    <w:uiPriority w:val="99"/>
    <w:semiHidden/>
    <w:unhideWhenUsed/>
    <w:rsid w:val="00944F3A"/>
  </w:style>
  <w:style w:type="numbering" w:customStyle="1" w:styleId="NoList6211">
    <w:name w:val="No List6211"/>
    <w:next w:val="NoList"/>
    <w:uiPriority w:val="99"/>
    <w:semiHidden/>
    <w:unhideWhenUsed/>
    <w:rsid w:val="00944F3A"/>
  </w:style>
  <w:style w:type="numbering" w:customStyle="1" w:styleId="NoList7211">
    <w:name w:val="No List7211"/>
    <w:next w:val="NoList"/>
    <w:uiPriority w:val="99"/>
    <w:semiHidden/>
    <w:unhideWhenUsed/>
    <w:rsid w:val="00944F3A"/>
  </w:style>
  <w:style w:type="numbering" w:customStyle="1" w:styleId="NoList11211">
    <w:name w:val="No List11211"/>
    <w:next w:val="NoList"/>
    <w:uiPriority w:val="99"/>
    <w:semiHidden/>
    <w:unhideWhenUsed/>
    <w:rsid w:val="00944F3A"/>
  </w:style>
  <w:style w:type="numbering" w:customStyle="1" w:styleId="NoList21211">
    <w:name w:val="No List21211"/>
    <w:next w:val="NoList"/>
    <w:uiPriority w:val="99"/>
    <w:semiHidden/>
    <w:unhideWhenUsed/>
    <w:rsid w:val="00944F3A"/>
  </w:style>
  <w:style w:type="numbering" w:customStyle="1" w:styleId="NoList31211">
    <w:name w:val="No List31211"/>
    <w:next w:val="NoList"/>
    <w:uiPriority w:val="99"/>
    <w:semiHidden/>
    <w:unhideWhenUsed/>
    <w:rsid w:val="00944F3A"/>
  </w:style>
  <w:style w:type="numbering" w:customStyle="1" w:styleId="NoList41211">
    <w:name w:val="No List41211"/>
    <w:next w:val="NoList"/>
    <w:uiPriority w:val="99"/>
    <w:semiHidden/>
    <w:unhideWhenUsed/>
    <w:rsid w:val="00944F3A"/>
  </w:style>
  <w:style w:type="numbering" w:customStyle="1" w:styleId="NoList51111">
    <w:name w:val="No List51111"/>
    <w:next w:val="NoList"/>
    <w:uiPriority w:val="99"/>
    <w:semiHidden/>
    <w:unhideWhenUsed/>
    <w:rsid w:val="00944F3A"/>
  </w:style>
  <w:style w:type="numbering" w:customStyle="1" w:styleId="NoList61111">
    <w:name w:val="No List61111"/>
    <w:next w:val="NoList"/>
    <w:uiPriority w:val="99"/>
    <w:semiHidden/>
    <w:unhideWhenUsed/>
    <w:rsid w:val="00944F3A"/>
  </w:style>
  <w:style w:type="numbering" w:customStyle="1" w:styleId="NoList71111">
    <w:name w:val="No List71111"/>
    <w:next w:val="NoList"/>
    <w:uiPriority w:val="99"/>
    <w:semiHidden/>
    <w:unhideWhenUsed/>
    <w:rsid w:val="00944F3A"/>
  </w:style>
  <w:style w:type="numbering" w:customStyle="1" w:styleId="NoList81111">
    <w:name w:val="No List81111"/>
    <w:next w:val="NoList"/>
    <w:uiPriority w:val="99"/>
    <w:semiHidden/>
    <w:unhideWhenUsed/>
    <w:rsid w:val="00944F3A"/>
  </w:style>
  <w:style w:type="numbering" w:customStyle="1" w:styleId="NoList12211">
    <w:name w:val="No List12211"/>
    <w:next w:val="NoList"/>
    <w:uiPriority w:val="99"/>
    <w:semiHidden/>
    <w:rsid w:val="00944F3A"/>
  </w:style>
  <w:style w:type="numbering" w:customStyle="1" w:styleId="NoList111211">
    <w:name w:val="No List111211"/>
    <w:next w:val="NoList"/>
    <w:uiPriority w:val="99"/>
    <w:semiHidden/>
    <w:unhideWhenUsed/>
    <w:rsid w:val="00944F3A"/>
  </w:style>
  <w:style w:type="numbering" w:customStyle="1" w:styleId="112110">
    <w:name w:val="无列表11211"/>
    <w:next w:val="NoList"/>
    <w:semiHidden/>
    <w:rsid w:val="00944F3A"/>
  </w:style>
  <w:style w:type="numbering" w:customStyle="1" w:styleId="NoList22211">
    <w:name w:val="No List22211"/>
    <w:next w:val="NoList"/>
    <w:uiPriority w:val="99"/>
    <w:semiHidden/>
    <w:unhideWhenUsed/>
    <w:rsid w:val="00944F3A"/>
  </w:style>
  <w:style w:type="numbering" w:customStyle="1" w:styleId="NoList32211">
    <w:name w:val="No List32211"/>
    <w:next w:val="NoList"/>
    <w:uiPriority w:val="99"/>
    <w:semiHidden/>
    <w:unhideWhenUsed/>
    <w:rsid w:val="00944F3A"/>
  </w:style>
  <w:style w:type="numbering" w:customStyle="1" w:styleId="NoList42111">
    <w:name w:val="No List42111"/>
    <w:next w:val="NoList"/>
    <w:uiPriority w:val="99"/>
    <w:semiHidden/>
    <w:unhideWhenUsed/>
    <w:rsid w:val="00944F3A"/>
  </w:style>
  <w:style w:type="numbering" w:customStyle="1" w:styleId="NoList211111">
    <w:name w:val="No List211111"/>
    <w:next w:val="NoList"/>
    <w:uiPriority w:val="99"/>
    <w:semiHidden/>
    <w:unhideWhenUsed/>
    <w:rsid w:val="00944F3A"/>
  </w:style>
  <w:style w:type="numbering" w:customStyle="1" w:styleId="NoList311111">
    <w:name w:val="No List311111"/>
    <w:next w:val="NoList"/>
    <w:uiPriority w:val="99"/>
    <w:semiHidden/>
    <w:unhideWhenUsed/>
    <w:rsid w:val="00944F3A"/>
  </w:style>
  <w:style w:type="numbering" w:customStyle="1" w:styleId="NoList411111">
    <w:name w:val="No List411111"/>
    <w:next w:val="NoList"/>
    <w:uiPriority w:val="99"/>
    <w:semiHidden/>
    <w:unhideWhenUsed/>
    <w:rsid w:val="00944F3A"/>
  </w:style>
  <w:style w:type="numbering" w:customStyle="1" w:styleId="NoList1111111">
    <w:name w:val="No List1111111"/>
    <w:next w:val="NoList"/>
    <w:uiPriority w:val="99"/>
    <w:semiHidden/>
    <w:unhideWhenUsed/>
    <w:rsid w:val="00944F3A"/>
  </w:style>
  <w:style w:type="numbering" w:customStyle="1" w:styleId="NoList121111">
    <w:name w:val="No List121111"/>
    <w:next w:val="NoList"/>
    <w:uiPriority w:val="99"/>
    <w:semiHidden/>
    <w:unhideWhenUsed/>
    <w:rsid w:val="00944F3A"/>
  </w:style>
  <w:style w:type="numbering" w:customStyle="1" w:styleId="NoList221111">
    <w:name w:val="No List221111"/>
    <w:next w:val="NoList"/>
    <w:uiPriority w:val="99"/>
    <w:semiHidden/>
    <w:unhideWhenUsed/>
    <w:rsid w:val="00944F3A"/>
  </w:style>
  <w:style w:type="numbering" w:customStyle="1" w:styleId="NoList321111">
    <w:name w:val="No List321111"/>
    <w:next w:val="NoList"/>
    <w:uiPriority w:val="99"/>
    <w:semiHidden/>
    <w:unhideWhenUsed/>
    <w:rsid w:val="00944F3A"/>
  </w:style>
  <w:style w:type="numbering" w:customStyle="1" w:styleId="NoList1411">
    <w:name w:val="No List1411"/>
    <w:next w:val="NoList"/>
    <w:uiPriority w:val="99"/>
    <w:semiHidden/>
    <w:unhideWhenUsed/>
    <w:rsid w:val="00944F3A"/>
  </w:style>
  <w:style w:type="numbering" w:customStyle="1" w:styleId="NoList1511">
    <w:name w:val="No List1511"/>
    <w:next w:val="NoList"/>
    <w:uiPriority w:val="99"/>
    <w:semiHidden/>
    <w:unhideWhenUsed/>
    <w:rsid w:val="00944F3A"/>
  </w:style>
  <w:style w:type="numbering" w:customStyle="1" w:styleId="NoList2411">
    <w:name w:val="No List2411"/>
    <w:next w:val="NoList"/>
    <w:uiPriority w:val="99"/>
    <w:semiHidden/>
    <w:unhideWhenUsed/>
    <w:rsid w:val="00944F3A"/>
  </w:style>
  <w:style w:type="numbering" w:customStyle="1" w:styleId="NoList3411">
    <w:name w:val="No List3411"/>
    <w:next w:val="NoList"/>
    <w:uiPriority w:val="99"/>
    <w:semiHidden/>
    <w:unhideWhenUsed/>
    <w:rsid w:val="00944F3A"/>
  </w:style>
  <w:style w:type="numbering" w:customStyle="1" w:styleId="NoList4411">
    <w:name w:val="No List4411"/>
    <w:next w:val="NoList"/>
    <w:uiPriority w:val="99"/>
    <w:semiHidden/>
    <w:unhideWhenUsed/>
    <w:rsid w:val="00944F3A"/>
  </w:style>
  <w:style w:type="numbering" w:customStyle="1" w:styleId="NoList5311">
    <w:name w:val="No List5311"/>
    <w:next w:val="NoList"/>
    <w:uiPriority w:val="99"/>
    <w:semiHidden/>
    <w:unhideWhenUsed/>
    <w:rsid w:val="00944F3A"/>
  </w:style>
  <w:style w:type="numbering" w:customStyle="1" w:styleId="NoList6311">
    <w:name w:val="No List6311"/>
    <w:next w:val="NoList"/>
    <w:uiPriority w:val="99"/>
    <w:semiHidden/>
    <w:unhideWhenUsed/>
    <w:rsid w:val="00944F3A"/>
  </w:style>
  <w:style w:type="numbering" w:customStyle="1" w:styleId="NoList7311">
    <w:name w:val="No List7311"/>
    <w:next w:val="NoList"/>
    <w:uiPriority w:val="99"/>
    <w:semiHidden/>
    <w:unhideWhenUsed/>
    <w:rsid w:val="00944F3A"/>
  </w:style>
  <w:style w:type="numbering" w:customStyle="1" w:styleId="NoList8211">
    <w:name w:val="No List8211"/>
    <w:next w:val="NoList"/>
    <w:uiPriority w:val="99"/>
    <w:semiHidden/>
    <w:unhideWhenUsed/>
    <w:rsid w:val="00944F3A"/>
  </w:style>
  <w:style w:type="numbering" w:customStyle="1" w:styleId="NoList9211">
    <w:name w:val="No List9211"/>
    <w:next w:val="NoList"/>
    <w:uiPriority w:val="99"/>
    <w:semiHidden/>
    <w:unhideWhenUsed/>
    <w:rsid w:val="00944F3A"/>
  </w:style>
  <w:style w:type="numbering" w:customStyle="1" w:styleId="NoList11311">
    <w:name w:val="No List11311"/>
    <w:next w:val="NoList"/>
    <w:uiPriority w:val="99"/>
    <w:semiHidden/>
    <w:unhideWhenUsed/>
    <w:rsid w:val="00944F3A"/>
  </w:style>
  <w:style w:type="numbering" w:customStyle="1" w:styleId="NoList21311">
    <w:name w:val="No List21311"/>
    <w:next w:val="NoList"/>
    <w:uiPriority w:val="99"/>
    <w:semiHidden/>
    <w:unhideWhenUsed/>
    <w:rsid w:val="00944F3A"/>
  </w:style>
  <w:style w:type="numbering" w:customStyle="1" w:styleId="NoList31311">
    <w:name w:val="No List31311"/>
    <w:next w:val="NoList"/>
    <w:uiPriority w:val="99"/>
    <w:semiHidden/>
    <w:unhideWhenUsed/>
    <w:rsid w:val="00944F3A"/>
  </w:style>
  <w:style w:type="numbering" w:customStyle="1" w:styleId="NoList41311">
    <w:name w:val="No List41311"/>
    <w:next w:val="NoList"/>
    <w:uiPriority w:val="99"/>
    <w:semiHidden/>
    <w:unhideWhenUsed/>
    <w:rsid w:val="00944F3A"/>
  </w:style>
  <w:style w:type="numbering" w:customStyle="1" w:styleId="NoList51211">
    <w:name w:val="No List51211"/>
    <w:next w:val="NoList"/>
    <w:uiPriority w:val="99"/>
    <w:semiHidden/>
    <w:unhideWhenUsed/>
    <w:rsid w:val="00944F3A"/>
  </w:style>
  <w:style w:type="numbering" w:customStyle="1" w:styleId="NoList61211">
    <w:name w:val="No List61211"/>
    <w:next w:val="NoList"/>
    <w:uiPriority w:val="99"/>
    <w:semiHidden/>
    <w:unhideWhenUsed/>
    <w:rsid w:val="00944F3A"/>
  </w:style>
  <w:style w:type="numbering" w:customStyle="1" w:styleId="NoList71211">
    <w:name w:val="No List71211"/>
    <w:next w:val="NoList"/>
    <w:uiPriority w:val="99"/>
    <w:semiHidden/>
    <w:unhideWhenUsed/>
    <w:rsid w:val="00944F3A"/>
  </w:style>
  <w:style w:type="numbering" w:customStyle="1" w:styleId="NoList81211">
    <w:name w:val="No List81211"/>
    <w:next w:val="NoList"/>
    <w:uiPriority w:val="99"/>
    <w:semiHidden/>
    <w:unhideWhenUsed/>
    <w:rsid w:val="00944F3A"/>
  </w:style>
  <w:style w:type="numbering" w:customStyle="1" w:styleId="NoList91111">
    <w:name w:val="No List91111"/>
    <w:next w:val="NoList"/>
    <w:uiPriority w:val="99"/>
    <w:semiHidden/>
    <w:unhideWhenUsed/>
    <w:rsid w:val="00944F3A"/>
  </w:style>
  <w:style w:type="numbering" w:customStyle="1" w:styleId="NoList10111">
    <w:name w:val="No List10111"/>
    <w:next w:val="NoList"/>
    <w:uiPriority w:val="99"/>
    <w:semiHidden/>
    <w:unhideWhenUsed/>
    <w:rsid w:val="00944F3A"/>
  </w:style>
  <w:style w:type="numbering" w:customStyle="1" w:styleId="NoList12311">
    <w:name w:val="No List12311"/>
    <w:next w:val="NoList"/>
    <w:uiPriority w:val="99"/>
    <w:semiHidden/>
    <w:rsid w:val="00944F3A"/>
  </w:style>
  <w:style w:type="numbering" w:customStyle="1" w:styleId="NoList111311">
    <w:name w:val="No List111311"/>
    <w:next w:val="NoList"/>
    <w:uiPriority w:val="99"/>
    <w:semiHidden/>
    <w:unhideWhenUsed/>
    <w:rsid w:val="00944F3A"/>
  </w:style>
  <w:style w:type="numbering" w:customStyle="1" w:styleId="13110">
    <w:name w:val="无列表1311"/>
    <w:next w:val="NoList"/>
    <w:semiHidden/>
    <w:rsid w:val="00944F3A"/>
  </w:style>
  <w:style w:type="numbering" w:customStyle="1" w:styleId="13111">
    <w:name w:val="リストなし1311"/>
    <w:next w:val="NoList"/>
    <w:uiPriority w:val="99"/>
    <w:semiHidden/>
    <w:unhideWhenUsed/>
    <w:rsid w:val="00944F3A"/>
  </w:style>
  <w:style w:type="numbering" w:customStyle="1" w:styleId="113110">
    <w:name w:val="无列表11311"/>
    <w:next w:val="NoList"/>
    <w:semiHidden/>
    <w:rsid w:val="00944F3A"/>
  </w:style>
  <w:style w:type="numbering" w:customStyle="1" w:styleId="112111">
    <w:name w:val="リストなし11211"/>
    <w:next w:val="NoList"/>
    <w:uiPriority w:val="99"/>
    <w:semiHidden/>
    <w:unhideWhenUsed/>
    <w:rsid w:val="00944F3A"/>
  </w:style>
  <w:style w:type="numbering" w:customStyle="1" w:styleId="NoList22311">
    <w:name w:val="No List22311"/>
    <w:next w:val="NoList"/>
    <w:uiPriority w:val="99"/>
    <w:semiHidden/>
    <w:unhideWhenUsed/>
    <w:rsid w:val="00944F3A"/>
  </w:style>
  <w:style w:type="numbering" w:customStyle="1" w:styleId="NoList32311">
    <w:name w:val="No List32311"/>
    <w:next w:val="NoList"/>
    <w:uiPriority w:val="99"/>
    <w:semiHidden/>
    <w:unhideWhenUsed/>
    <w:rsid w:val="00944F3A"/>
  </w:style>
  <w:style w:type="numbering" w:customStyle="1" w:styleId="NoList42211">
    <w:name w:val="No List42211"/>
    <w:next w:val="NoList"/>
    <w:uiPriority w:val="99"/>
    <w:semiHidden/>
    <w:unhideWhenUsed/>
    <w:rsid w:val="00944F3A"/>
  </w:style>
  <w:style w:type="numbering" w:customStyle="1" w:styleId="NoList211211">
    <w:name w:val="No List211211"/>
    <w:next w:val="NoList"/>
    <w:uiPriority w:val="99"/>
    <w:semiHidden/>
    <w:unhideWhenUsed/>
    <w:rsid w:val="00944F3A"/>
  </w:style>
  <w:style w:type="numbering" w:customStyle="1" w:styleId="NoList311211">
    <w:name w:val="No List311211"/>
    <w:next w:val="NoList"/>
    <w:uiPriority w:val="99"/>
    <w:semiHidden/>
    <w:unhideWhenUsed/>
    <w:rsid w:val="00944F3A"/>
  </w:style>
  <w:style w:type="numbering" w:customStyle="1" w:styleId="NoList411211">
    <w:name w:val="No List411211"/>
    <w:next w:val="NoList"/>
    <w:uiPriority w:val="99"/>
    <w:semiHidden/>
    <w:unhideWhenUsed/>
    <w:rsid w:val="00944F3A"/>
  </w:style>
  <w:style w:type="numbering" w:customStyle="1" w:styleId="111211">
    <w:name w:val="无列表111211"/>
    <w:next w:val="NoList"/>
    <w:semiHidden/>
    <w:rsid w:val="00944F3A"/>
  </w:style>
  <w:style w:type="numbering" w:customStyle="1" w:styleId="NoList1111211">
    <w:name w:val="No List1111211"/>
    <w:next w:val="NoList"/>
    <w:uiPriority w:val="99"/>
    <w:semiHidden/>
    <w:unhideWhenUsed/>
    <w:rsid w:val="00944F3A"/>
  </w:style>
  <w:style w:type="numbering" w:customStyle="1" w:styleId="NoList121211">
    <w:name w:val="No List121211"/>
    <w:next w:val="NoList"/>
    <w:uiPriority w:val="99"/>
    <w:semiHidden/>
    <w:unhideWhenUsed/>
    <w:rsid w:val="00944F3A"/>
  </w:style>
  <w:style w:type="numbering" w:customStyle="1" w:styleId="NoList221211">
    <w:name w:val="No List221211"/>
    <w:next w:val="NoList"/>
    <w:uiPriority w:val="99"/>
    <w:semiHidden/>
    <w:unhideWhenUsed/>
    <w:rsid w:val="00944F3A"/>
  </w:style>
  <w:style w:type="numbering" w:customStyle="1" w:styleId="NoList321211">
    <w:name w:val="No List321211"/>
    <w:next w:val="NoList"/>
    <w:uiPriority w:val="99"/>
    <w:semiHidden/>
    <w:unhideWhenUsed/>
    <w:rsid w:val="00944F3A"/>
  </w:style>
  <w:style w:type="numbering" w:customStyle="1" w:styleId="NoList1611">
    <w:name w:val="No List1611"/>
    <w:next w:val="NoList"/>
    <w:uiPriority w:val="99"/>
    <w:semiHidden/>
    <w:unhideWhenUsed/>
    <w:rsid w:val="00944F3A"/>
  </w:style>
  <w:style w:type="numbering" w:customStyle="1" w:styleId="NoList1711">
    <w:name w:val="No List1711"/>
    <w:next w:val="NoList"/>
    <w:uiPriority w:val="99"/>
    <w:semiHidden/>
    <w:unhideWhenUsed/>
    <w:rsid w:val="00944F3A"/>
  </w:style>
  <w:style w:type="numbering" w:customStyle="1" w:styleId="NoList2511">
    <w:name w:val="No List2511"/>
    <w:next w:val="NoList"/>
    <w:uiPriority w:val="99"/>
    <w:semiHidden/>
    <w:unhideWhenUsed/>
    <w:rsid w:val="00944F3A"/>
  </w:style>
  <w:style w:type="numbering" w:customStyle="1" w:styleId="NoList3511">
    <w:name w:val="No List3511"/>
    <w:next w:val="NoList"/>
    <w:uiPriority w:val="99"/>
    <w:semiHidden/>
    <w:unhideWhenUsed/>
    <w:rsid w:val="00944F3A"/>
  </w:style>
  <w:style w:type="numbering" w:customStyle="1" w:styleId="NoList4511">
    <w:name w:val="No List4511"/>
    <w:next w:val="NoList"/>
    <w:uiPriority w:val="99"/>
    <w:semiHidden/>
    <w:unhideWhenUsed/>
    <w:rsid w:val="00944F3A"/>
  </w:style>
  <w:style w:type="numbering" w:customStyle="1" w:styleId="NoList5411">
    <w:name w:val="No List5411"/>
    <w:next w:val="NoList"/>
    <w:uiPriority w:val="99"/>
    <w:semiHidden/>
    <w:unhideWhenUsed/>
    <w:rsid w:val="00944F3A"/>
  </w:style>
  <w:style w:type="numbering" w:customStyle="1" w:styleId="NoList6411">
    <w:name w:val="No List6411"/>
    <w:next w:val="NoList"/>
    <w:uiPriority w:val="99"/>
    <w:semiHidden/>
    <w:unhideWhenUsed/>
    <w:rsid w:val="00944F3A"/>
  </w:style>
  <w:style w:type="numbering" w:customStyle="1" w:styleId="NoList7411">
    <w:name w:val="No List7411"/>
    <w:next w:val="NoList"/>
    <w:uiPriority w:val="99"/>
    <w:semiHidden/>
    <w:unhideWhenUsed/>
    <w:rsid w:val="00944F3A"/>
  </w:style>
  <w:style w:type="numbering" w:customStyle="1" w:styleId="NoList8311">
    <w:name w:val="No List8311"/>
    <w:next w:val="NoList"/>
    <w:uiPriority w:val="99"/>
    <w:semiHidden/>
    <w:unhideWhenUsed/>
    <w:rsid w:val="00944F3A"/>
  </w:style>
  <w:style w:type="numbering" w:customStyle="1" w:styleId="NoList9311">
    <w:name w:val="No List9311"/>
    <w:next w:val="NoList"/>
    <w:uiPriority w:val="99"/>
    <w:semiHidden/>
    <w:unhideWhenUsed/>
    <w:rsid w:val="00944F3A"/>
  </w:style>
  <w:style w:type="numbering" w:customStyle="1" w:styleId="NoList11411">
    <w:name w:val="No List11411"/>
    <w:next w:val="NoList"/>
    <w:uiPriority w:val="99"/>
    <w:semiHidden/>
    <w:unhideWhenUsed/>
    <w:rsid w:val="00944F3A"/>
  </w:style>
  <w:style w:type="numbering" w:customStyle="1" w:styleId="NoList21411">
    <w:name w:val="No List21411"/>
    <w:next w:val="NoList"/>
    <w:uiPriority w:val="99"/>
    <w:semiHidden/>
    <w:unhideWhenUsed/>
    <w:rsid w:val="00944F3A"/>
  </w:style>
  <w:style w:type="numbering" w:customStyle="1" w:styleId="NoList31411">
    <w:name w:val="No List31411"/>
    <w:next w:val="NoList"/>
    <w:uiPriority w:val="99"/>
    <w:semiHidden/>
    <w:unhideWhenUsed/>
    <w:rsid w:val="00944F3A"/>
  </w:style>
  <w:style w:type="numbering" w:customStyle="1" w:styleId="NoList41411">
    <w:name w:val="No List41411"/>
    <w:next w:val="NoList"/>
    <w:uiPriority w:val="99"/>
    <w:semiHidden/>
    <w:unhideWhenUsed/>
    <w:rsid w:val="00944F3A"/>
  </w:style>
  <w:style w:type="numbering" w:customStyle="1" w:styleId="NoList51311">
    <w:name w:val="No List51311"/>
    <w:next w:val="NoList"/>
    <w:uiPriority w:val="99"/>
    <w:semiHidden/>
    <w:unhideWhenUsed/>
    <w:rsid w:val="00944F3A"/>
  </w:style>
  <w:style w:type="numbering" w:customStyle="1" w:styleId="NoList61311">
    <w:name w:val="No List61311"/>
    <w:next w:val="NoList"/>
    <w:uiPriority w:val="99"/>
    <w:semiHidden/>
    <w:unhideWhenUsed/>
    <w:rsid w:val="00944F3A"/>
  </w:style>
  <w:style w:type="numbering" w:customStyle="1" w:styleId="NoList71311">
    <w:name w:val="No List71311"/>
    <w:next w:val="NoList"/>
    <w:uiPriority w:val="99"/>
    <w:semiHidden/>
    <w:unhideWhenUsed/>
    <w:rsid w:val="00944F3A"/>
  </w:style>
  <w:style w:type="numbering" w:customStyle="1" w:styleId="NoList81311">
    <w:name w:val="No List81311"/>
    <w:next w:val="NoList"/>
    <w:uiPriority w:val="99"/>
    <w:semiHidden/>
    <w:unhideWhenUsed/>
    <w:rsid w:val="00944F3A"/>
  </w:style>
  <w:style w:type="numbering" w:customStyle="1" w:styleId="NoList91211">
    <w:name w:val="No List91211"/>
    <w:next w:val="NoList"/>
    <w:uiPriority w:val="99"/>
    <w:semiHidden/>
    <w:unhideWhenUsed/>
    <w:rsid w:val="00944F3A"/>
  </w:style>
  <w:style w:type="numbering" w:customStyle="1" w:styleId="LFO19311">
    <w:name w:val="LFO19311"/>
    <w:basedOn w:val="NoList"/>
    <w:rsid w:val="00944F3A"/>
  </w:style>
  <w:style w:type="numbering" w:customStyle="1" w:styleId="NoList10211">
    <w:name w:val="No List10211"/>
    <w:next w:val="NoList"/>
    <w:uiPriority w:val="99"/>
    <w:semiHidden/>
    <w:unhideWhenUsed/>
    <w:rsid w:val="00944F3A"/>
  </w:style>
  <w:style w:type="numbering" w:customStyle="1" w:styleId="LFO191211">
    <w:name w:val="LFO191211"/>
    <w:basedOn w:val="NoList"/>
    <w:rsid w:val="00944F3A"/>
  </w:style>
  <w:style w:type="numbering" w:customStyle="1" w:styleId="NoList12411">
    <w:name w:val="No List12411"/>
    <w:next w:val="NoList"/>
    <w:uiPriority w:val="99"/>
    <w:semiHidden/>
    <w:rsid w:val="00944F3A"/>
  </w:style>
  <w:style w:type="numbering" w:customStyle="1" w:styleId="NoList111411">
    <w:name w:val="No List111411"/>
    <w:next w:val="NoList"/>
    <w:uiPriority w:val="99"/>
    <w:semiHidden/>
    <w:unhideWhenUsed/>
    <w:rsid w:val="00944F3A"/>
  </w:style>
  <w:style w:type="numbering" w:customStyle="1" w:styleId="14110">
    <w:name w:val="无列表1411"/>
    <w:next w:val="NoList"/>
    <w:semiHidden/>
    <w:rsid w:val="00944F3A"/>
  </w:style>
  <w:style w:type="numbering" w:customStyle="1" w:styleId="14111">
    <w:name w:val="リストなし1411"/>
    <w:next w:val="NoList"/>
    <w:uiPriority w:val="99"/>
    <w:semiHidden/>
    <w:unhideWhenUsed/>
    <w:rsid w:val="00944F3A"/>
  </w:style>
  <w:style w:type="numbering" w:customStyle="1" w:styleId="114110">
    <w:name w:val="无列表11411"/>
    <w:next w:val="NoList"/>
    <w:semiHidden/>
    <w:rsid w:val="00944F3A"/>
  </w:style>
  <w:style w:type="numbering" w:customStyle="1" w:styleId="113111">
    <w:name w:val="リストなし11311"/>
    <w:next w:val="NoList"/>
    <w:uiPriority w:val="99"/>
    <w:semiHidden/>
    <w:unhideWhenUsed/>
    <w:rsid w:val="00944F3A"/>
  </w:style>
  <w:style w:type="numbering" w:customStyle="1" w:styleId="NoList22411">
    <w:name w:val="No List22411"/>
    <w:next w:val="NoList"/>
    <w:uiPriority w:val="99"/>
    <w:semiHidden/>
    <w:unhideWhenUsed/>
    <w:rsid w:val="00944F3A"/>
  </w:style>
  <w:style w:type="numbering" w:customStyle="1" w:styleId="NoList32411">
    <w:name w:val="No List32411"/>
    <w:next w:val="NoList"/>
    <w:uiPriority w:val="99"/>
    <w:semiHidden/>
    <w:unhideWhenUsed/>
    <w:rsid w:val="00944F3A"/>
  </w:style>
  <w:style w:type="numbering" w:customStyle="1" w:styleId="NoList42311">
    <w:name w:val="No List42311"/>
    <w:next w:val="NoList"/>
    <w:uiPriority w:val="99"/>
    <w:semiHidden/>
    <w:unhideWhenUsed/>
    <w:rsid w:val="00944F3A"/>
  </w:style>
  <w:style w:type="numbering" w:customStyle="1" w:styleId="NoList211311">
    <w:name w:val="No List211311"/>
    <w:next w:val="NoList"/>
    <w:uiPriority w:val="99"/>
    <w:semiHidden/>
    <w:unhideWhenUsed/>
    <w:rsid w:val="00944F3A"/>
  </w:style>
  <w:style w:type="numbering" w:customStyle="1" w:styleId="NoList311311">
    <w:name w:val="No List311311"/>
    <w:next w:val="NoList"/>
    <w:uiPriority w:val="99"/>
    <w:semiHidden/>
    <w:unhideWhenUsed/>
    <w:rsid w:val="00944F3A"/>
  </w:style>
  <w:style w:type="numbering" w:customStyle="1" w:styleId="NoList411311">
    <w:name w:val="No List411311"/>
    <w:next w:val="NoList"/>
    <w:uiPriority w:val="99"/>
    <w:semiHidden/>
    <w:unhideWhenUsed/>
    <w:rsid w:val="00944F3A"/>
  </w:style>
  <w:style w:type="numbering" w:customStyle="1" w:styleId="111311">
    <w:name w:val="无列表111311"/>
    <w:next w:val="NoList"/>
    <w:semiHidden/>
    <w:rsid w:val="00944F3A"/>
  </w:style>
  <w:style w:type="numbering" w:customStyle="1" w:styleId="NoList1111311">
    <w:name w:val="No List1111311"/>
    <w:next w:val="NoList"/>
    <w:uiPriority w:val="99"/>
    <w:semiHidden/>
    <w:unhideWhenUsed/>
    <w:rsid w:val="00944F3A"/>
  </w:style>
  <w:style w:type="numbering" w:customStyle="1" w:styleId="NoList121311">
    <w:name w:val="No List121311"/>
    <w:next w:val="NoList"/>
    <w:uiPriority w:val="99"/>
    <w:semiHidden/>
    <w:unhideWhenUsed/>
    <w:rsid w:val="00944F3A"/>
  </w:style>
  <w:style w:type="numbering" w:customStyle="1" w:styleId="NoList221311">
    <w:name w:val="No List221311"/>
    <w:next w:val="NoList"/>
    <w:uiPriority w:val="99"/>
    <w:semiHidden/>
    <w:unhideWhenUsed/>
    <w:rsid w:val="00944F3A"/>
  </w:style>
  <w:style w:type="numbering" w:customStyle="1" w:styleId="NoList321311">
    <w:name w:val="No List321311"/>
    <w:next w:val="NoList"/>
    <w:uiPriority w:val="99"/>
    <w:semiHidden/>
    <w:unhideWhenUsed/>
    <w:rsid w:val="00944F3A"/>
  </w:style>
  <w:style w:type="numbering" w:customStyle="1" w:styleId="4a">
    <w:name w:val="无列表4"/>
    <w:next w:val="NoList"/>
    <w:uiPriority w:val="99"/>
    <w:semiHidden/>
    <w:unhideWhenUsed/>
    <w:rsid w:val="00944F3A"/>
  </w:style>
  <w:style w:type="table" w:customStyle="1" w:styleId="TableGrid1101">
    <w:name w:val="Table Grid110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semiHidden/>
    <w:rsid w:val="00944F3A"/>
  </w:style>
  <w:style w:type="table" w:customStyle="1" w:styleId="3200">
    <w:name w:val="网格型3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44F3A"/>
  </w:style>
  <w:style w:type="table" w:customStyle="1" w:styleId="2100">
    <w:name w:val="古典型 2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44F3A"/>
  </w:style>
  <w:style w:type="table" w:customStyle="1" w:styleId="TableGrid47">
    <w:name w:val="Table Grid47"/>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44F3A"/>
  </w:style>
  <w:style w:type="table" w:customStyle="1" w:styleId="31100">
    <w:name w:val="网格型3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NoList"/>
    <w:uiPriority w:val="99"/>
    <w:semiHidden/>
    <w:unhideWhenUsed/>
    <w:rsid w:val="00944F3A"/>
  </w:style>
  <w:style w:type="table" w:customStyle="1" w:styleId="TableClassic2110">
    <w:name w:val="Table Classic 2110"/>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44F3A"/>
  </w:style>
  <w:style w:type="numbering" w:customStyle="1" w:styleId="NoList371">
    <w:name w:val="No List371"/>
    <w:next w:val="NoList"/>
    <w:uiPriority w:val="99"/>
    <w:semiHidden/>
    <w:unhideWhenUsed/>
    <w:rsid w:val="00944F3A"/>
  </w:style>
  <w:style w:type="numbering" w:customStyle="1" w:styleId="NoList1161">
    <w:name w:val="No List1161"/>
    <w:next w:val="NoList"/>
    <w:uiPriority w:val="99"/>
    <w:semiHidden/>
    <w:unhideWhenUsed/>
    <w:rsid w:val="00944F3A"/>
  </w:style>
  <w:style w:type="numbering" w:customStyle="1" w:styleId="NoList471">
    <w:name w:val="No List471"/>
    <w:next w:val="NoList"/>
    <w:uiPriority w:val="99"/>
    <w:semiHidden/>
    <w:unhideWhenUsed/>
    <w:rsid w:val="00944F3A"/>
  </w:style>
  <w:style w:type="numbering" w:customStyle="1" w:styleId="NoList561">
    <w:name w:val="No List561"/>
    <w:next w:val="NoList"/>
    <w:uiPriority w:val="99"/>
    <w:semiHidden/>
    <w:unhideWhenUsed/>
    <w:rsid w:val="00944F3A"/>
  </w:style>
  <w:style w:type="numbering" w:customStyle="1" w:styleId="NoList11161">
    <w:name w:val="No List11161"/>
    <w:next w:val="NoList"/>
    <w:uiPriority w:val="99"/>
    <w:semiHidden/>
    <w:unhideWhenUsed/>
    <w:rsid w:val="00944F3A"/>
  </w:style>
  <w:style w:type="numbering" w:customStyle="1" w:styleId="NoList2161">
    <w:name w:val="No List2161"/>
    <w:next w:val="NoList"/>
    <w:uiPriority w:val="99"/>
    <w:semiHidden/>
    <w:unhideWhenUsed/>
    <w:rsid w:val="00944F3A"/>
  </w:style>
  <w:style w:type="numbering" w:customStyle="1" w:styleId="NoList3161">
    <w:name w:val="No List3161"/>
    <w:next w:val="NoList"/>
    <w:uiPriority w:val="99"/>
    <w:semiHidden/>
    <w:unhideWhenUsed/>
    <w:rsid w:val="00944F3A"/>
  </w:style>
  <w:style w:type="numbering" w:customStyle="1" w:styleId="NoList4161">
    <w:name w:val="No List4161"/>
    <w:next w:val="NoList"/>
    <w:uiPriority w:val="99"/>
    <w:semiHidden/>
    <w:unhideWhenUsed/>
    <w:rsid w:val="00944F3A"/>
  </w:style>
  <w:style w:type="numbering" w:customStyle="1" w:styleId="NoList661">
    <w:name w:val="No List661"/>
    <w:next w:val="NoList"/>
    <w:uiPriority w:val="99"/>
    <w:semiHidden/>
    <w:unhideWhenUsed/>
    <w:rsid w:val="00944F3A"/>
  </w:style>
  <w:style w:type="numbering" w:customStyle="1" w:styleId="NoList761">
    <w:name w:val="No List761"/>
    <w:next w:val="NoList"/>
    <w:uiPriority w:val="99"/>
    <w:semiHidden/>
    <w:unhideWhenUsed/>
    <w:rsid w:val="00944F3A"/>
  </w:style>
  <w:style w:type="table" w:customStyle="1" w:styleId="TableGrid127">
    <w:name w:val="Table Grid12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44F3A"/>
  </w:style>
  <w:style w:type="table" w:customStyle="1" w:styleId="TableGrid1117">
    <w:name w:val="Table Grid1117"/>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44F3A"/>
  </w:style>
  <w:style w:type="numbering" w:customStyle="1" w:styleId="NoList3261">
    <w:name w:val="No List3261"/>
    <w:next w:val="NoList"/>
    <w:uiPriority w:val="99"/>
    <w:semiHidden/>
    <w:unhideWhenUsed/>
    <w:rsid w:val="00944F3A"/>
  </w:style>
  <w:style w:type="table" w:customStyle="1" w:styleId="TableStyle14">
    <w:name w:val="Table Style14"/>
    <w:basedOn w:val="TableNormal"/>
    <w:qFormat/>
    <w:rsid w:val="00944F3A"/>
    <w:rPr>
      <w:rFonts w:ascii="Times New Roman" w:eastAsia="MS Mincho" w:hAnsi="Times New Roman"/>
    </w:rPr>
    <w:tblPr/>
  </w:style>
  <w:style w:type="table" w:customStyle="1" w:styleId="TableGrid5181">
    <w:name w:val="Table Grid518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44F3A"/>
  </w:style>
  <w:style w:type="numbering" w:customStyle="1" w:styleId="NoList5151">
    <w:name w:val="No List5151"/>
    <w:next w:val="NoList"/>
    <w:uiPriority w:val="99"/>
    <w:semiHidden/>
    <w:unhideWhenUsed/>
    <w:rsid w:val="00944F3A"/>
  </w:style>
  <w:style w:type="numbering" w:customStyle="1" w:styleId="NoList21151">
    <w:name w:val="No List21151"/>
    <w:next w:val="NoList"/>
    <w:uiPriority w:val="99"/>
    <w:semiHidden/>
    <w:unhideWhenUsed/>
    <w:rsid w:val="00944F3A"/>
  </w:style>
  <w:style w:type="numbering" w:customStyle="1" w:styleId="NoList31151">
    <w:name w:val="No List31151"/>
    <w:next w:val="NoList"/>
    <w:uiPriority w:val="99"/>
    <w:semiHidden/>
    <w:unhideWhenUsed/>
    <w:rsid w:val="00944F3A"/>
  </w:style>
  <w:style w:type="numbering" w:customStyle="1" w:styleId="NoList41151">
    <w:name w:val="No List41151"/>
    <w:next w:val="NoList"/>
    <w:uiPriority w:val="99"/>
    <w:semiHidden/>
    <w:unhideWhenUsed/>
    <w:rsid w:val="00944F3A"/>
  </w:style>
  <w:style w:type="numbering" w:customStyle="1" w:styleId="NoList6151">
    <w:name w:val="No List6151"/>
    <w:next w:val="NoList"/>
    <w:uiPriority w:val="99"/>
    <w:semiHidden/>
    <w:unhideWhenUsed/>
    <w:rsid w:val="00944F3A"/>
  </w:style>
  <w:style w:type="table" w:customStyle="1" w:styleId="TableGrid416">
    <w:name w:val="Table Grid416"/>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4F3A"/>
  </w:style>
  <w:style w:type="numbering" w:customStyle="1" w:styleId="NoList111151">
    <w:name w:val="No List111151"/>
    <w:next w:val="NoList"/>
    <w:uiPriority w:val="99"/>
    <w:semiHidden/>
    <w:unhideWhenUsed/>
    <w:rsid w:val="00944F3A"/>
  </w:style>
  <w:style w:type="numbering" w:customStyle="1" w:styleId="NoList7151">
    <w:name w:val="No List7151"/>
    <w:next w:val="NoList"/>
    <w:uiPriority w:val="99"/>
    <w:semiHidden/>
    <w:unhideWhenUsed/>
    <w:rsid w:val="00944F3A"/>
  </w:style>
  <w:style w:type="table" w:customStyle="1" w:styleId="TableGrid1214">
    <w:name w:val="Table Grid12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44F3A"/>
  </w:style>
  <w:style w:type="table" w:customStyle="1" w:styleId="TableGrid11114">
    <w:name w:val="Table Grid11114"/>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44F3A"/>
  </w:style>
  <w:style w:type="numbering" w:customStyle="1" w:styleId="NoList32151">
    <w:name w:val="No List32151"/>
    <w:next w:val="NoList"/>
    <w:uiPriority w:val="99"/>
    <w:semiHidden/>
    <w:unhideWhenUsed/>
    <w:rsid w:val="00944F3A"/>
  </w:style>
  <w:style w:type="numbering" w:customStyle="1" w:styleId="NoList851">
    <w:name w:val="No List851"/>
    <w:next w:val="NoList"/>
    <w:uiPriority w:val="99"/>
    <w:semiHidden/>
    <w:unhideWhenUsed/>
    <w:rsid w:val="00944F3A"/>
  </w:style>
  <w:style w:type="table" w:customStyle="1" w:styleId="TableGrid71141">
    <w:name w:val="Table Grid7114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944F3A"/>
  </w:style>
  <w:style w:type="table" w:customStyle="1" w:styleId="TableGrid861">
    <w:name w:val="Table Grid86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44F3A"/>
    <w:rPr>
      <w:rFonts w:ascii="Times New Roman" w:eastAsia="MS Mincho" w:hAnsi="Times New Roman"/>
    </w:rPr>
    <w:tblPr/>
  </w:style>
  <w:style w:type="table" w:customStyle="1" w:styleId="TableGrid519">
    <w:name w:val="Table Grid519"/>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944F3A"/>
  </w:style>
  <w:style w:type="numbering" w:customStyle="1" w:styleId="NoList9141">
    <w:name w:val="No List9141"/>
    <w:next w:val="NoList"/>
    <w:uiPriority w:val="99"/>
    <w:semiHidden/>
    <w:unhideWhenUsed/>
    <w:rsid w:val="00944F3A"/>
  </w:style>
  <w:style w:type="table" w:customStyle="1" w:styleId="TableGrid768">
    <w:name w:val="Table Grid768"/>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944F3A"/>
  </w:style>
  <w:style w:type="numbering" w:customStyle="1" w:styleId="NoList1041">
    <w:name w:val="No List1041"/>
    <w:next w:val="NoList"/>
    <w:uiPriority w:val="99"/>
    <w:semiHidden/>
    <w:unhideWhenUsed/>
    <w:rsid w:val="00944F3A"/>
  </w:style>
  <w:style w:type="numbering" w:customStyle="1" w:styleId="LFO19141">
    <w:name w:val="LFO19141"/>
    <w:basedOn w:val="NoList"/>
    <w:rsid w:val="00944F3A"/>
  </w:style>
  <w:style w:type="table" w:customStyle="1" w:styleId="TableGrid22181">
    <w:name w:val="Table Grid22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44F3A"/>
  </w:style>
  <w:style w:type="table" w:customStyle="1" w:styleId="324">
    <w:name w:val="网格型3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44F3A"/>
  </w:style>
  <w:style w:type="table" w:customStyle="1" w:styleId="TableClassic2241">
    <w:name w:val="Table Classic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44F3A"/>
  </w:style>
  <w:style w:type="table" w:customStyle="1" w:styleId="TableClassic2118">
    <w:name w:val="Table Classic 21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4F3A"/>
  </w:style>
  <w:style w:type="numbering" w:customStyle="1" w:styleId="NoList2321">
    <w:name w:val="No List2321"/>
    <w:next w:val="NoList"/>
    <w:uiPriority w:val="99"/>
    <w:semiHidden/>
    <w:unhideWhenUsed/>
    <w:rsid w:val="00944F3A"/>
  </w:style>
  <w:style w:type="table" w:customStyle="1" w:styleId="TableGrid428">
    <w:name w:val="Table Grid4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944F3A"/>
  </w:style>
  <w:style w:type="numbering" w:customStyle="1" w:styleId="NoList4321">
    <w:name w:val="No List4321"/>
    <w:next w:val="NoList"/>
    <w:uiPriority w:val="99"/>
    <w:semiHidden/>
    <w:unhideWhenUsed/>
    <w:rsid w:val="00944F3A"/>
  </w:style>
  <w:style w:type="numbering" w:customStyle="1" w:styleId="NoList5221">
    <w:name w:val="No List5221"/>
    <w:next w:val="NoList"/>
    <w:uiPriority w:val="99"/>
    <w:semiHidden/>
    <w:unhideWhenUsed/>
    <w:rsid w:val="00944F3A"/>
  </w:style>
  <w:style w:type="numbering" w:customStyle="1" w:styleId="NoList6221">
    <w:name w:val="No List6221"/>
    <w:next w:val="NoList"/>
    <w:uiPriority w:val="99"/>
    <w:semiHidden/>
    <w:unhideWhenUsed/>
    <w:rsid w:val="00944F3A"/>
  </w:style>
  <w:style w:type="numbering" w:customStyle="1" w:styleId="NoList7221">
    <w:name w:val="No List7221"/>
    <w:next w:val="NoList"/>
    <w:uiPriority w:val="99"/>
    <w:semiHidden/>
    <w:unhideWhenUsed/>
    <w:rsid w:val="00944F3A"/>
  </w:style>
  <w:style w:type="table" w:customStyle="1" w:styleId="TableGrid813">
    <w:name w:val="Table Grid81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4F3A"/>
  </w:style>
  <w:style w:type="numbering" w:customStyle="1" w:styleId="NoList21221">
    <w:name w:val="No List21221"/>
    <w:next w:val="NoList"/>
    <w:uiPriority w:val="99"/>
    <w:semiHidden/>
    <w:unhideWhenUsed/>
    <w:rsid w:val="00944F3A"/>
  </w:style>
  <w:style w:type="table" w:customStyle="1" w:styleId="TableGrid4118">
    <w:name w:val="Table Grid411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944F3A"/>
  </w:style>
  <w:style w:type="numbering" w:customStyle="1" w:styleId="NoList41221">
    <w:name w:val="No List41221"/>
    <w:next w:val="NoList"/>
    <w:uiPriority w:val="99"/>
    <w:semiHidden/>
    <w:unhideWhenUsed/>
    <w:rsid w:val="00944F3A"/>
  </w:style>
  <w:style w:type="numbering" w:customStyle="1" w:styleId="NoList51121">
    <w:name w:val="No List51121"/>
    <w:next w:val="NoList"/>
    <w:uiPriority w:val="99"/>
    <w:semiHidden/>
    <w:unhideWhenUsed/>
    <w:rsid w:val="00944F3A"/>
  </w:style>
  <w:style w:type="numbering" w:customStyle="1" w:styleId="NoList61121">
    <w:name w:val="No List61121"/>
    <w:next w:val="NoList"/>
    <w:uiPriority w:val="99"/>
    <w:semiHidden/>
    <w:unhideWhenUsed/>
    <w:rsid w:val="00944F3A"/>
  </w:style>
  <w:style w:type="numbering" w:customStyle="1" w:styleId="NoList71121">
    <w:name w:val="No List71121"/>
    <w:next w:val="NoList"/>
    <w:uiPriority w:val="99"/>
    <w:semiHidden/>
    <w:unhideWhenUsed/>
    <w:rsid w:val="00944F3A"/>
  </w:style>
  <w:style w:type="numbering" w:customStyle="1" w:styleId="NoList81121">
    <w:name w:val="No List81121"/>
    <w:next w:val="NoList"/>
    <w:uiPriority w:val="99"/>
    <w:semiHidden/>
    <w:unhideWhenUsed/>
    <w:rsid w:val="00944F3A"/>
  </w:style>
  <w:style w:type="table" w:customStyle="1" w:styleId="TableGrid1223">
    <w:name w:val="Table Grid122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44F3A"/>
  </w:style>
  <w:style w:type="numbering" w:customStyle="1" w:styleId="NoList111221">
    <w:name w:val="No List111221"/>
    <w:next w:val="NoList"/>
    <w:uiPriority w:val="99"/>
    <w:semiHidden/>
    <w:unhideWhenUsed/>
    <w:rsid w:val="00944F3A"/>
  </w:style>
  <w:style w:type="table" w:customStyle="1" w:styleId="TableGrid2219">
    <w:name w:val="Table Grid2219"/>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NoList"/>
    <w:semiHidden/>
    <w:rsid w:val="00944F3A"/>
  </w:style>
  <w:style w:type="numbering" w:customStyle="1" w:styleId="NoList22221">
    <w:name w:val="No List22221"/>
    <w:next w:val="NoList"/>
    <w:uiPriority w:val="99"/>
    <w:semiHidden/>
    <w:unhideWhenUsed/>
    <w:rsid w:val="00944F3A"/>
  </w:style>
  <w:style w:type="numbering" w:customStyle="1" w:styleId="NoList32221">
    <w:name w:val="No List32221"/>
    <w:next w:val="NoList"/>
    <w:uiPriority w:val="99"/>
    <w:semiHidden/>
    <w:unhideWhenUsed/>
    <w:rsid w:val="00944F3A"/>
  </w:style>
  <w:style w:type="numbering" w:customStyle="1" w:styleId="NoList42121">
    <w:name w:val="No List42121"/>
    <w:next w:val="NoList"/>
    <w:uiPriority w:val="99"/>
    <w:semiHidden/>
    <w:unhideWhenUsed/>
    <w:rsid w:val="00944F3A"/>
  </w:style>
  <w:style w:type="numbering" w:customStyle="1" w:styleId="NoList211121">
    <w:name w:val="No List211121"/>
    <w:next w:val="NoList"/>
    <w:uiPriority w:val="99"/>
    <w:semiHidden/>
    <w:unhideWhenUsed/>
    <w:rsid w:val="00944F3A"/>
  </w:style>
  <w:style w:type="numbering" w:customStyle="1" w:styleId="NoList311121">
    <w:name w:val="No List311121"/>
    <w:next w:val="NoList"/>
    <w:uiPriority w:val="99"/>
    <w:semiHidden/>
    <w:unhideWhenUsed/>
    <w:rsid w:val="00944F3A"/>
  </w:style>
  <w:style w:type="numbering" w:customStyle="1" w:styleId="NoList411121">
    <w:name w:val="No List411121"/>
    <w:next w:val="NoList"/>
    <w:uiPriority w:val="99"/>
    <w:semiHidden/>
    <w:unhideWhenUsed/>
    <w:rsid w:val="00944F3A"/>
  </w:style>
  <w:style w:type="numbering" w:customStyle="1" w:styleId="111121">
    <w:name w:val="无列表111121"/>
    <w:next w:val="NoList"/>
    <w:semiHidden/>
    <w:rsid w:val="00944F3A"/>
  </w:style>
  <w:style w:type="numbering" w:customStyle="1" w:styleId="NoList1111121">
    <w:name w:val="No List1111121"/>
    <w:next w:val="NoList"/>
    <w:uiPriority w:val="99"/>
    <w:semiHidden/>
    <w:unhideWhenUsed/>
    <w:rsid w:val="00944F3A"/>
  </w:style>
  <w:style w:type="numbering" w:customStyle="1" w:styleId="NoList121121">
    <w:name w:val="No List121121"/>
    <w:next w:val="NoList"/>
    <w:uiPriority w:val="99"/>
    <w:semiHidden/>
    <w:unhideWhenUsed/>
    <w:rsid w:val="00944F3A"/>
  </w:style>
  <w:style w:type="numbering" w:customStyle="1" w:styleId="NoList221121">
    <w:name w:val="No List221121"/>
    <w:next w:val="NoList"/>
    <w:uiPriority w:val="99"/>
    <w:semiHidden/>
    <w:unhideWhenUsed/>
    <w:rsid w:val="00944F3A"/>
  </w:style>
  <w:style w:type="numbering" w:customStyle="1" w:styleId="NoList321121">
    <w:name w:val="No List321121"/>
    <w:next w:val="NoList"/>
    <w:uiPriority w:val="99"/>
    <w:semiHidden/>
    <w:unhideWhenUsed/>
    <w:rsid w:val="00944F3A"/>
  </w:style>
  <w:style w:type="numbering" w:customStyle="1" w:styleId="NoList1421">
    <w:name w:val="No List1421"/>
    <w:next w:val="NoList"/>
    <w:uiPriority w:val="99"/>
    <w:semiHidden/>
    <w:unhideWhenUsed/>
    <w:rsid w:val="00944F3A"/>
  </w:style>
  <w:style w:type="table" w:customStyle="1" w:styleId="TableGrid108">
    <w:name w:val="Table Grid10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44F3A"/>
  </w:style>
  <w:style w:type="numbering" w:customStyle="1" w:styleId="NoList2421">
    <w:name w:val="No List2421"/>
    <w:next w:val="NoList"/>
    <w:uiPriority w:val="99"/>
    <w:semiHidden/>
    <w:unhideWhenUsed/>
    <w:rsid w:val="00944F3A"/>
  </w:style>
  <w:style w:type="table" w:customStyle="1" w:styleId="TableGrid438">
    <w:name w:val="Table Grid4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944F3A"/>
  </w:style>
  <w:style w:type="table" w:customStyle="1" w:styleId="TableGrid528">
    <w:name w:val="Table Grid52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944F3A"/>
  </w:style>
  <w:style w:type="table" w:customStyle="1" w:styleId="TableGrid628">
    <w:name w:val="Table Grid6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944F3A"/>
  </w:style>
  <w:style w:type="numbering" w:customStyle="1" w:styleId="NoList6321">
    <w:name w:val="No List6321"/>
    <w:next w:val="NoList"/>
    <w:uiPriority w:val="99"/>
    <w:semiHidden/>
    <w:unhideWhenUsed/>
    <w:rsid w:val="00944F3A"/>
  </w:style>
  <w:style w:type="numbering" w:customStyle="1" w:styleId="NoList7321">
    <w:name w:val="No List7321"/>
    <w:next w:val="NoList"/>
    <w:uiPriority w:val="99"/>
    <w:semiHidden/>
    <w:unhideWhenUsed/>
    <w:rsid w:val="00944F3A"/>
  </w:style>
  <w:style w:type="numbering" w:customStyle="1" w:styleId="NoList8221">
    <w:name w:val="No List8221"/>
    <w:next w:val="NoList"/>
    <w:uiPriority w:val="99"/>
    <w:semiHidden/>
    <w:unhideWhenUsed/>
    <w:rsid w:val="00944F3A"/>
  </w:style>
  <w:style w:type="numbering" w:customStyle="1" w:styleId="NoList9221">
    <w:name w:val="No List9221"/>
    <w:next w:val="NoList"/>
    <w:uiPriority w:val="99"/>
    <w:semiHidden/>
    <w:unhideWhenUsed/>
    <w:rsid w:val="00944F3A"/>
  </w:style>
  <w:style w:type="table" w:customStyle="1" w:styleId="TableGrid823">
    <w:name w:val="Table Grid82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4F3A"/>
  </w:style>
  <w:style w:type="numbering" w:customStyle="1" w:styleId="NoList21321">
    <w:name w:val="No List21321"/>
    <w:next w:val="NoList"/>
    <w:uiPriority w:val="99"/>
    <w:semiHidden/>
    <w:unhideWhenUsed/>
    <w:rsid w:val="00944F3A"/>
  </w:style>
  <w:style w:type="table" w:customStyle="1" w:styleId="TableGrid4128">
    <w:name w:val="Table Grid412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944F3A"/>
  </w:style>
  <w:style w:type="numbering" w:customStyle="1" w:styleId="NoList41321">
    <w:name w:val="No List41321"/>
    <w:next w:val="NoList"/>
    <w:uiPriority w:val="99"/>
    <w:semiHidden/>
    <w:unhideWhenUsed/>
    <w:rsid w:val="00944F3A"/>
  </w:style>
  <w:style w:type="numbering" w:customStyle="1" w:styleId="NoList51221">
    <w:name w:val="No List51221"/>
    <w:next w:val="NoList"/>
    <w:uiPriority w:val="99"/>
    <w:semiHidden/>
    <w:unhideWhenUsed/>
    <w:rsid w:val="00944F3A"/>
  </w:style>
  <w:style w:type="numbering" w:customStyle="1" w:styleId="NoList61221">
    <w:name w:val="No List61221"/>
    <w:next w:val="NoList"/>
    <w:uiPriority w:val="99"/>
    <w:semiHidden/>
    <w:unhideWhenUsed/>
    <w:rsid w:val="00944F3A"/>
  </w:style>
  <w:style w:type="numbering" w:customStyle="1" w:styleId="NoList71221">
    <w:name w:val="No List71221"/>
    <w:next w:val="NoList"/>
    <w:uiPriority w:val="99"/>
    <w:semiHidden/>
    <w:unhideWhenUsed/>
    <w:rsid w:val="00944F3A"/>
  </w:style>
  <w:style w:type="numbering" w:customStyle="1" w:styleId="NoList81221">
    <w:name w:val="No List81221"/>
    <w:next w:val="NoList"/>
    <w:uiPriority w:val="99"/>
    <w:semiHidden/>
    <w:unhideWhenUsed/>
    <w:rsid w:val="00944F3A"/>
  </w:style>
  <w:style w:type="numbering" w:customStyle="1" w:styleId="NoList91121">
    <w:name w:val="No List91121"/>
    <w:next w:val="NoList"/>
    <w:uiPriority w:val="99"/>
    <w:semiHidden/>
    <w:unhideWhenUsed/>
    <w:rsid w:val="00944F3A"/>
  </w:style>
  <w:style w:type="numbering" w:customStyle="1" w:styleId="LFO19221">
    <w:name w:val="LFO19221"/>
    <w:basedOn w:val="NoList"/>
    <w:rsid w:val="00944F3A"/>
  </w:style>
  <w:style w:type="numbering" w:customStyle="1" w:styleId="NoList10121">
    <w:name w:val="No List10121"/>
    <w:next w:val="NoList"/>
    <w:uiPriority w:val="99"/>
    <w:semiHidden/>
    <w:unhideWhenUsed/>
    <w:rsid w:val="00944F3A"/>
  </w:style>
  <w:style w:type="numbering" w:customStyle="1" w:styleId="LFO191121">
    <w:name w:val="LFO191121"/>
    <w:basedOn w:val="NoList"/>
    <w:rsid w:val="00944F3A"/>
  </w:style>
  <w:style w:type="table" w:customStyle="1" w:styleId="TableGrid1233">
    <w:name w:val="Table Grid123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44F3A"/>
  </w:style>
  <w:style w:type="numbering" w:customStyle="1" w:styleId="NoList111321">
    <w:name w:val="No List111321"/>
    <w:next w:val="NoList"/>
    <w:uiPriority w:val="99"/>
    <w:semiHidden/>
    <w:unhideWhenUsed/>
    <w:rsid w:val="00944F3A"/>
  </w:style>
  <w:style w:type="table" w:customStyle="1" w:styleId="TableGrid2228">
    <w:name w:val="Table Grid222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44F3A"/>
  </w:style>
  <w:style w:type="numbering" w:customStyle="1" w:styleId="13211">
    <w:name w:val="リストなし1321"/>
    <w:next w:val="NoList"/>
    <w:uiPriority w:val="99"/>
    <w:semiHidden/>
    <w:unhideWhenUsed/>
    <w:rsid w:val="00944F3A"/>
  </w:style>
  <w:style w:type="numbering" w:customStyle="1" w:styleId="11321">
    <w:name w:val="无列表11321"/>
    <w:next w:val="NoList"/>
    <w:semiHidden/>
    <w:rsid w:val="00944F3A"/>
  </w:style>
  <w:style w:type="numbering" w:customStyle="1" w:styleId="112211">
    <w:name w:val="リストなし11221"/>
    <w:next w:val="NoList"/>
    <w:uiPriority w:val="99"/>
    <w:semiHidden/>
    <w:unhideWhenUsed/>
    <w:rsid w:val="00944F3A"/>
  </w:style>
  <w:style w:type="numbering" w:customStyle="1" w:styleId="NoList22321">
    <w:name w:val="No List22321"/>
    <w:next w:val="NoList"/>
    <w:uiPriority w:val="99"/>
    <w:semiHidden/>
    <w:unhideWhenUsed/>
    <w:rsid w:val="00944F3A"/>
  </w:style>
  <w:style w:type="numbering" w:customStyle="1" w:styleId="NoList32321">
    <w:name w:val="No List32321"/>
    <w:next w:val="NoList"/>
    <w:uiPriority w:val="99"/>
    <w:semiHidden/>
    <w:unhideWhenUsed/>
    <w:rsid w:val="00944F3A"/>
  </w:style>
  <w:style w:type="numbering" w:customStyle="1" w:styleId="NoList42221">
    <w:name w:val="No List42221"/>
    <w:next w:val="NoList"/>
    <w:uiPriority w:val="99"/>
    <w:semiHidden/>
    <w:unhideWhenUsed/>
    <w:rsid w:val="00944F3A"/>
  </w:style>
  <w:style w:type="numbering" w:customStyle="1" w:styleId="NoList211221">
    <w:name w:val="No List211221"/>
    <w:next w:val="NoList"/>
    <w:uiPriority w:val="99"/>
    <w:semiHidden/>
    <w:unhideWhenUsed/>
    <w:rsid w:val="00944F3A"/>
  </w:style>
  <w:style w:type="numbering" w:customStyle="1" w:styleId="NoList311221">
    <w:name w:val="No List311221"/>
    <w:next w:val="NoList"/>
    <w:uiPriority w:val="99"/>
    <w:semiHidden/>
    <w:unhideWhenUsed/>
    <w:rsid w:val="00944F3A"/>
  </w:style>
  <w:style w:type="numbering" w:customStyle="1" w:styleId="NoList411221">
    <w:name w:val="No List411221"/>
    <w:next w:val="NoList"/>
    <w:uiPriority w:val="99"/>
    <w:semiHidden/>
    <w:unhideWhenUsed/>
    <w:rsid w:val="00944F3A"/>
  </w:style>
  <w:style w:type="numbering" w:customStyle="1" w:styleId="111221">
    <w:name w:val="无列表111221"/>
    <w:next w:val="NoList"/>
    <w:semiHidden/>
    <w:rsid w:val="00944F3A"/>
  </w:style>
  <w:style w:type="numbering" w:customStyle="1" w:styleId="NoList1111221">
    <w:name w:val="No List1111221"/>
    <w:next w:val="NoList"/>
    <w:uiPriority w:val="99"/>
    <w:semiHidden/>
    <w:unhideWhenUsed/>
    <w:rsid w:val="00944F3A"/>
  </w:style>
  <w:style w:type="numbering" w:customStyle="1" w:styleId="NoList121221">
    <w:name w:val="No List121221"/>
    <w:next w:val="NoList"/>
    <w:uiPriority w:val="99"/>
    <w:semiHidden/>
    <w:unhideWhenUsed/>
    <w:rsid w:val="00944F3A"/>
  </w:style>
  <w:style w:type="numbering" w:customStyle="1" w:styleId="NoList221221">
    <w:name w:val="No List221221"/>
    <w:next w:val="NoList"/>
    <w:uiPriority w:val="99"/>
    <w:semiHidden/>
    <w:unhideWhenUsed/>
    <w:rsid w:val="00944F3A"/>
  </w:style>
  <w:style w:type="numbering" w:customStyle="1" w:styleId="NoList321221">
    <w:name w:val="No List321221"/>
    <w:next w:val="NoList"/>
    <w:uiPriority w:val="99"/>
    <w:semiHidden/>
    <w:unhideWhenUsed/>
    <w:rsid w:val="00944F3A"/>
  </w:style>
  <w:style w:type="numbering" w:customStyle="1" w:styleId="NoList1621">
    <w:name w:val="No List1621"/>
    <w:next w:val="NoList"/>
    <w:uiPriority w:val="99"/>
    <w:semiHidden/>
    <w:unhideWhenUsed/>
    <w:rsid w:val="00944F3A"/>
  </w:style>
  <w:style w:type="table" w:customStyle="1" w:styleId="TableGrid158">
    <w:name w:val="Table Grid15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44F3A"/>
  </w:style>
  <w:style w:type="numbering" w:customStyle="1" w:styleId="NoList2521">
    <w:name w:val="No List2521"/>
    <w:next w:val="NoList"/>
    <w:uiPriority w:val="99"/>
    <w:semiHidden/>
    <w:unhideWhenUsed/>
    <w:rsid w:val="00944F3A"/>
  </w:style>
  <w:style w:type="table" w:customStyle="1" w:styleId="TableGrid448">
    <w:name w:val="Table Grid44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944F3A"/>
  </w:style>
  <w:style w:type="table" w:customStyle="1" w:styleId="TableGrid538">
    <w:name w:val="Table Grid53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944F3A"/>
  </w:style>
  <w:style w:type="table" w:customStyle="1" w:styleId="TableGrid638">
    <w:name w:val="Table Grid6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944F3A"/>
  </w:style>
  <w:style w:type="numbering" w:customStyle="1" w:styleId="NoList6421">
    <w:name w:val="No List6421"/>
    <w:next w:val="NoList"/>
    <w:uiPriority w:val="99"/>
    <w:semiHidden/>
    <w:unhideWhenUsed/>
    <w:rsid w:val="00944F3A"/>
  </w:style>
  <w:style w:type="numbering" w:customStyle="1" w:styleId="NoList7421">
    <w:name w:val="No List7421"/>
    <w:next w:val="NoList"/>
    <w:uiPriority w:val="99"/>
    <w:semiHidden/>
    <w:unhideWhenUsed/>
    <w:rsid w:val="00944F3A"/>
  </w:style>
  <w:style w:type="numbering" w:customStyle="1" w:styleId="NoList8321">
    <w:name w:val="No List8321"/>
    <w:next w:val="NoList"/>
    <w:uiPriority w:val="99"/>
    <w:semiHidden/>
    <w:unhideWhenUsed/>
    <w:rsid w:val="00944F3A"/>
  </w:style>
  <w:style w:type="numbering" w:customStyle="1" w:styleId="NoList9321">
    <w:name w:val="No List9321"/>
    <w:next w:val="NoList"/>
    <w:uiPriority w:val="99"/>
    <w:semiHidden/>
    <w:unhideWhenUsed/>
    <w:rsid w:val="00944F3A"/>
  </w:style>
  <w:style w:type="table" w:customStyle="1" w:styleId="TableGrid833">
    <w:name w:val="Table Grid833"/>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4F3A"/>
  </w:style>
  <w:style w:type="numbering" w:customStyle="1" w:styleId="NoList21421">
    <w:name w:val="No List21421"/>
    <w:next w:val="NoList"/>
    <w:uiPriority w:val="99"/>
    <w:semiHidden/>
    <w:unhideWhenUsed/>
    <w:rsid w:val="00944F3A"/>
  </w:style>
  <w:style w:type="table" w:customStyle="1" w:styleId="TableGrid4138">
    <w:name w:val="Table Grid4138"/>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944F3A"/>
  </w:style>
  <w:style w:type="numbering" w:customStyle="1" w:styleId="NoList41421">
    <w:name w:val="No List41421"/>
    <w:next w:val="NoList"/>
    <w:uiPriority w:val="99"/>
    <w:semiHidden/>
    <w:unhideWhenUsed/>
    <w:rsid w:val="00944F3A"/>
  </w:style>
  <w:style w:type="numbering" w:customStyle="1" w:styleId="NoList51321">
    <w:name w:val="No List51321"/>
    <w:next w:val="NoList"/>
    <w:uiPriority w:val="99"/>
    <w:semiHidden/>
    <w:unhideWhenUsed/>
    <w:rsid w:val="00944F3A"/>
  </w:style>
  <w:style w:type="numbering" w:customStyle="1" w:styleId="NoList61321">
    <w:name w:val="No List61321"/>
    <w:next w:val="NoList"/>
    <w:uiPriority w:val="99"/>
    <w:semiHidden/>
    <w:unhideWhenUsed/>
    <w:rsid w:val="00944F3A"/>
  </w:style>
  <w:style w:type="numbering" w:customStyle="1" w:styleId="NoList71321">
    <w:name w:val="No List71321"/>
    <w:next w:val="NoList"/>
    <w:uiPriority w:val="99"/>
    <w:semiHidden/>
    <w:unhideWhenUsed/>
    <w:rsid w:val="00944F3A"/>
  </w:style>
  <w:style w:type="numbering" w:customStyle="1" w:styleId="NoList81321">
    <w:name w:val="No List81321"/>
    <w:next w:val="NoList"/>
    <w:uiPriority w:val="99"/>
    <w:semiHidden/>
    <w:unhideWhenUsed/>
    <w:rsid w:val="00944F3A"/>
  </w:style>
  <w:style w:type="numbering" w:customStyle="1" w:styleId="NoList91221">
    <w:name w:val="No List91221"/>
    <w:next w:val="NoList"/>
    <w:uiPriority w:val="99"/>
    <w:semiHidden/>
    <w:unhideWhenUsed/>
    <w:rsid w:val="00944F3A"/>
  </w:style>
  <w:style w:type="numbering" w:customStyle="1" w:styleId="LFO19321">
    <w:name w:val="LFO19321"/>
    <w:basedOn w:val="NoList"/>
    <w:rsid w:val="00944F3A"/>
  </w:style>
  <w:style w:type="numbering" w:customStyle="1" w:styleId="NoList10221">
    <w:name w:val="No List10221"/>
    <w:next w:val="NoList"/>
    <w:uiPriority w:val="99"/>
    <w:semiHidden/>
    <w:unhideWhenUsed/>
    <w:rsid w:val="00944F3A"/>
  </w:style>
  <w:style w:type="numbering" w:customStyle="1" w:styleId="LFO191221">
    <w:name w:val="LFO191221"/>
    <w:basedOn w:val="NoList"/>
    <w:rsid w:val="00944F3A"/>
  </w:style>
  <w:style w:type="table" w:customStyle="1" w:styleId="TableGrid1243">
    <w:name w:val="Table Grid1243"/>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44F3A"/>
  </w:style>
  <w:style w:type="numbering" w:customStyle="1" w:styleId="NoList111421">
    <w:name w:val="No List111421"/>
    <w:next w:val="NoList"/>
    <w:uiPriority w:val="99"/>
    <w:semiHidden/>
    <w:unhideWhenUsed/>
    <w:rsid w:val="00944F3A"/>
  </w:style>
  <w:style w:type="table" w:customStyle="1" w:styleId="TableGrid2238">
    <w:name w:val="Table Grid2238"/>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44F3A"/>
  </w:style>
  <w:style w:type="numbering" w:customStyle="1" w:styleId="14211">
    <w:name w:val="リストなし1421"/>
    <w:next w:val="NoList"/>
    <w:uiPriority w:val="99"/>
    <w:semiHidden/>
    <w:unhideWhenUsed/>
    <w:rsid w:val="00944F3A"/>
  </w:style>
  <w:style w:type="numbering" w:customStyle="1" w:styleId="11421">
    <w:name w:val="无列表11421"/>
    <w:next w:val="NoList"/>
    <w:semiHidden/>
    <w:rsid w:val="00944F3A"/>
  </w:style>
  <w:style w:type="numbering" w:customStyle="1" w:styleId="113210">
    <w:name w:val="リストなし11321"/>
    <w:next w:val="NoList"/>
    <w:uiPriority w:val="99"/>
    <w:semiHidden/>
    <w:unhideWhenUsed/>
    <w:rsid w:val="00944F3A"/>
  </w:style>
  <w:style w:type="numbering" w:customStyle="1" w:styleId="NoList22421">
    <w:name w:val="No List22421"/>
    <w:next w:val="NoList"/>
    <w:uiPriority w:val="99"/>
    <w:semiHidden/>
    <w:unhideWhenUsed/>
    <w:rsid w:val="00944F3A"/>
  </w:style>
  <w:style w:type="numbering" w:customStyle="1" w:styleId="NoList32421">
    <w:name w:val="No List32421"/>
    <w:next w:val="NoList"/>
    <w:uiPriority w:val="99"/>
    <w:semiHidden/>
    <w:unhideWhenUsed/>
    <w:rsid w:val="00944F3A"/>
  </w:style>
  <w:style w:type="numbering" w:customStyle="1" w:styleId="NoList42321">
    <w:name w:val="No List42321"/>
    <w:next w:val="NoList"/>
    <w:uiPriority w:val="99"/>
    <w:semiHidden/>
    <w:unhideWhenUsed/>
    <w:rsid w:val="00944F3A"/>
  </w:style>
  <w:style w:type="numbering" w:customStyle="1" w:styleId="NoList211321">
    <w:name w:val="No List211321"/>
    <w:next w:val="NoList"/>
    <w:uiPriority w:val="99"/>
    <w:semiHidden/>
    <w:unhideWhenUsed/>
    <w:rsid w:val="00944F3A"/>
  </w:style>
  <w:style w:type="numbering" w:customStyle="1" w:styleId="NoList311321">
    <w:name w:val="No List311321"/>
    <w:next w:val="NoList"/>
    <w:uiPriority w:val="99"/>
    <w:semiHidden/>
    <w:unhideWhenUsed/>
    <w:rsid w:val="00944F3A"/>
  </w:style>
  <w:style w:type="numbering" w:customStyle="1" w:styleId="NoList411321">
    <w:name w:val="No List411321"/>
    <w:next w:val="NoList"/>
    <w:uiPriority w:val="99"/>
    <w:semiHidden/>
    <w:unhideWhenUsed/>
    <w:rsid w:val="00944F3A"/>
  </w:style>
  <w:style w:type="numbering" w:customStyle="1" w:styleId="111321">
    <w:name w:val="无列表111321"/>
    <w:next w:val="NoList"/>
    <w:semiHidden/>
    <w:rsid w:val="00944F3A"/>
  </w:style>
  <w:style w:type="numbering" w:customStyle="1" w:styleId="NoList1111321">
    <w:name w:val="No List1111321"/>
    <w:next w:val="NoList"/>
    <w:uiPriority w:val="99"/>
    <w:semiHidden/>
    <w:unhideWhenUsed/>
    <w:rsid w:val="00944F3A"/>
  </w:style>
  <w:style w:type="numbering" w:customStyle="1" w:styleId="NoList121321">
    <w:name w:val="No List121321"/>
    <w:next w:val="NoList"/>
    <w:uiPriority w:val="99"/>
    <w:semiHidden/>
    <w:unhideWhenUsed/>
    <w:rsid w:val="00944F3A"/>
  </w:style>
  <w:style w:type="numbering" w:customStyle="1" w:styleId="NoList221321">
    <w:name w:val="No List221321"/>
    <w:next w:val="NoList"/>
    <w:uiPriority w:val="99"/>
    <w:semiHidden/>
    <w:unhideWhenUsed/>
    <w:rsid w:val="00944F3A"/>
  </w:style>
  <w:style w:type="numbering" w:customStyle="1" w:styleId="NoList321321">
    <w:name w:val="No List321321"/>
    <w:next w:val="NoList"/>
    <w:uiPriority w:val="99"/>
    <w:semiHidden/>
    <w:unhideWhenUsed/>
    <w:rsid w:val="00944F3A"/>
  </w:style>
  <w:style w:type="table" w:customStyle="1" w:styleId="180">
    <w:name w:val="网格型18"/>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44F3A"/>
  </w:style>
  <w:style w:type="numbering" w:customStyle="1" w:styleId="15110">
    <w:name w:val="无列表1511"/>
    <w:next w:val="NoList"/>
    <w:semiHidden/>
    <w:rsid w:val="00944F3A"/>
  </w:style>
  <w:style w:type="numbering" w:customStyle="1" w:styleId="15111">
    <w:name w:val="リストなし1511"/>
    <w:next w:val="NoList"/>
    <w:uiPriority w:val="99"/>
    <w:semiHidden/>
    <w:unhideWhenUsed/>
    <w:rsid w:val="00944F3A"/>
  </w:style>
  <w:style w:type="table" w:customStyle="1" w:styleId="2241">
    <w:name w:val="古典型 2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44F3A"/>
  </w:style>
  <w:style w:type="numbering" w:customStyle="1" w:styleId="115110">
    <w:name w:val="无列表11511"/>
    <w:next w:val="NoList"/>
    <w:semiHidden/>
    <w:rsid w:val="00944F3A"/>
  </w:style>
  <w:style w:type="numbering" w:customStyle="1" w:styleId="114111">
    <w:name w:val="リストなし11411"/>
    <w:next w:val="NoList"/>
    <w:uiPriority w:val="99"/>
    <w:semiHidden/>
    <w:unhideWhenUsed/>
    <w:rsid w:val="00944F3A"/>
  </w:style>
  <w:style w:type="table" w:customStyle="1" w:styleId="TableClassic21241">
    <w:name w:val="Table Classic 2124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44F3A"/>
  </w:style>
  <w:style w:type="numbering" w:customStyle="1" w:styleId="NoList3611">
    <w:name w:val="No List3611"/>
    <w:next w:val="NoList"/>
    <w:uiPriority w:val="99"/>
    <w:semiHidden/>
    <w:unhideWhenUsed/>
    <w:rsid w:val="00944F3A"/>
  </w:style>
  <w:style w:type="numbering" w:customStyle="1" w:styleId="NoList11511">
    <w:name w:val="No List11511"/>
    <w:next w:val="NoList"/>
    <w:uiPriority w:val="99"/>
    <w:semiHidden/>
    <w:unhideWhenUsed/>
    <w:rsid w:val="00944F3A"/>
  </w:style>
  <w:style w:type="numbering" w:customStyle="1" w:styleId="NoList4611">
    <w:name w:val="No List4611"/>
    <w:next w:val="NoList"/>
    <w:uiPriority w:val="99"/>
    <w:semiHidden/>
    <w:unhideWhenUsed/>
    <w:rsid w:val="00944F3A"/>
  </w:style>
  <w:style w:type="numbering" w:customStyle="1" w:styleId="NoList5511">
    <w:name w:val="No List5511"/>
    <w:next w:val="NoList"/>
    <w:uiPriority w:val="99"/>
    <w:semiHidden/>
    <w:unhideWhenUsed/>
    <w:rsid w:val="00944F3A"/>
  </w:style>
  <w:style w:type="numbering" w:customStyle="1" w:styleId="NoList111511">
    <w:name w:val="No List111511"/>
    <w:next w:val="NoList"/>
    <w:uiPriority w:val="99"/>
    <w:semiHidden/>
    <w:unhideWhenUsed/>
    <w:rsid w:val="00944F3A"/>
  </w:style>
  <w:style w:type="numbering" w:customStyle="1" w:styleId="NoList21511">
    <w:name w:val="No List21511"/>
    <w:next w:val="NoList"/>
    <w:uiPriority w:val="99"/>
    <w:semiHidden/>
    <w:unhideWhenUsed/>
    <w:rsid w:val="00944F3A"/>
  </w:style>
  <w:style w:type="numbering" w:customStyle="1" w:styleId="NoList31511">
    <w:name w:val="No List31511"/>
    <w:next w:val="NoList"/>
    <w:uiPriority w:val="99"/>
    <w:semiHidden/>
    <w:unhideWhenUsed/>
    <w:rsid w:val="00944F3A"/>
  </w:style>
  <w:style w:type="numbering" w:customStyle="1" w:styleId="NoList41511">
    <w:name w:val="No List41511"/>
    <w:next w:val="NoList"/>
    <w:uiPriority w:val="99"/>
    <w:semiHidden/>
    <w:unhideWhenUsed/>
    <w:rsid w:val="00944F3A"/>
  </w:style>
  <w:style w:type="numbering" w:customStyle="1" w:styleId="NoList6511">
    <w:name w:val="No List6511"/>
    <w:next w:val="NoList"/>
    <w:uiPriority w:val="99"/>
    <w:semiHidden/>
    <w:unhideWhenUsed/>
    <w:rsid w:val="00944F3A"/>
  </w:style>
  <w:style w:type="numbering" w:customStyle="1" w:styleId="NoList7511">
    <w:name w:val="No List7511"/>
    <w:next w:val="NoList"/>
    <w:uiPriority w:val="99"/>
    <w:semiHidden/>
    <w:unhideWhenUsed/>
    <w:rsid w:val="00944F3A"/>
  </w:style>
  <w:style w:type="numbering" w:customStyle="1" w:styleId="NoList12511">
    <w:name w:val="No List12511"/>
    <w:next w:val="NoList"/>
    <w:uiPriority w:val="99"/>
    <w:semiHidden/>
    <w:unhideWhenUsed/>
    <w:rsid w:val="00944F3A"/>
  </w:style>
  <w:style w:type="numbering" w:customStyle="1" w:styleId="NoList22511">
    <w:name w:val="No List22511"/>
    <w:next w:val="NoList"/>
    <w:uiPriority w:val="99"/>
    <w:semiHidden/>
    <w:unhideWhenUsed/>
    <w:rsid w:val="00944F3A"/>
  </w:style>
  <w:style w:type="numbering" w:customStyle="1" w:styleId="NoList32511">
    <w:name w:val="No List32511"/>
    <w:next w:val="NoList"/>
    <w:uiPriority w:val="99"/>
    <w:semiHidden/>
    <w:unhideWhenUsed/>
    <w:rsid w:val="00944F3A"/>
  </w:style>
  <w:style w:type="numbering" w:customStyle="1" w:styleId="NoList42411">
    <w:name w:val="No List42411"/>
    <w:next w:val="NoList"/>
    <w:uiPriority w:val="99"/>
    <w:semiHidden/>
    <w:unhideWhenUsed/>
    <w:rsid w:val="00944F3A"/>
  </w:style>
  <w:style w:type="numbering" w:customStyle="1" w:styleId="NoList51411">
    <w:name w:val="No List51411"/>
    <w:next w:val="NoList"/>
    <w:uiPriority w:val="99"/>
    <w:semiHidden/>
    <w:unhideWhenUsed/>
    <w:rsid w:val="00944F3A"/>
  </w:style>
  <w:style w:type="numbering" w:customStyle="1" w:styleId="NoList211411">
    <w:name w:val="No List211411"/>
    <w:next w:val="NoList"/>
    <w:uiPriority w:val="99"/>
    <w:semiHidden/>
    <w:unhideWhenUsed/>
    <w:rsid w:val="00944F3A"/>
  </w:style>
  <w:style w:type="numbering" w:customStyle="1" w:styleId="NoList311411">
    <w:name w:val="No List311411"/>
    <w:next w:val="NoList"/>
    <w:uiPriority w:val="99"/>
    <w:semiHidden/>
    <w:unhideWhenUsed/>
    <w:rsid w:val="00944F3A"/>
  </w:style>
  <w:style w:type="numbering" w:customStyle="1" w:styleId="NoList411411">
    <w:name w:val="No List411411"/>
    <w:next w:val="NoList"/>
    <w:uiPriority w:val="99"/>
    <w:semiHidden/>
    <w:unhideWhenUsed/>
    <w:rsid w:val="00944F3A"/>
  </w:style>
  <w:style w:type="numbering" w:customStyle="1" w:styleId="NoList61411">
    <w:name w:val="No List61411"/>
    <w:next w:val="NoList"/>
    <w:uiPriority w:val="99"/>
    <w:semiHidden/>
    <w:unhideWhenUsed/>
    <w:rsid w:val="00944F3A"/>
  </w:style>
  <w:style w:type="numbering" w:customStyle="1" w:styleId="111411">
    <w:name w:val="无列表111411"/>
    <w:next w:val="NoList"/>
    <w:semiHidden/>
    <w:rsid w:val="00944F3A"/>
  </w:style>
  <w:style w:type="numbering" w:customStyle="1" w:styleId="NoList1111411">
    <w:name w:val="No List1111411"/>
    <w:next w:val="NoList"/>
    <w:uiPriority w:val="99"/>
    <w:semiHidden/>
    <w:unhideWhenUsed/>
    <w:rsid w:val="00944F3A"/>
  </w:style>
  <w:style w:type="numbering" w:customStyle="1" w:styleId="NoList71411">
    <w:name w:val="No List71411"/>
    <w:next w:val="NoList"/>
    <w:uiPriority w:val="99"/>
    <w:semiHidden/>
    <w:unhideWhenUsed/>
    <w:rsid w:val="00944F3A"/>
  </w:style>
  <w:style w:type="numbering" w:customStyle="1" w:styleId="NoList121411">
    <w:name w:val="No List121411"/>
    <w:next w:val="NoList"/>
    <w:uiPriority w:val="99"/>
    <w:semiHidden/>
    <w:unhideWhenUsed/>
    <w:rsid w:val="00944F3A"/>
  </w:style>
  <w:style w:type="numbering" w:customStyle="1" w:styleId="NoList221411">
    <w:name w:val="No List221411"/>
    <w:next w:val="NoList"/>
    <w:uiPriority w:val="99"/>
    <w:semiHidden/>
    <w:unhideWhenUsed/>
    <w:rsid w:val="00944F3A"/>
  </w:style>
  <w:style w:type="numbering" w:customStyle="1" w:styleId="NoList321411">
    <w:name w:val="No List321411"/>
    <w:next w:val="NoList"/>
    <w:uiPriority w:val="99"/>
    <w:semiHidden/>
    <w:unhideWhenUsed/>
    <w:rsid w:val="00944F3A"/>
  </w:style>
  <w:style w:type="numbering" w:customStyle="1" w:styleId="NoList8411">
    <w:name w:val="No List8411"/>
    <w:next w:val="NoList"/>
    <w:uiPriority w:val="99"/>
    <w:semiHidden/>
    <w:unhideWhenUsed/>
    <w:rsid w:val="00944F3A"/>
  </w:style>
  <w:style w:type="numbering" w:customStyle="1" w:styleId="NoList9411">
    <w:name w:val="No List9411"/>
    <w:next w:val="NoList"/>
    <w:uiPriority w:val="99"/>
    <w:semiHidden/>
    <w:unhideWhenUsed/>
    <w:rsid w:val="00944F3A"/>
  </w:style>
  <w:style w:type="numbering" w:customStyle="1" w:styleId="NoList81411">
    <w:name w:val="No List81411"/>
    <w:next w:val="NoList"/>
    <w:uiPriority w:val="99"/>
    <w:semiHidden/>
    <w:unhideWhenUsed/>
    <w:rsid w:val="00944F3A"/>
  </w:style>
  <w:style w:type="numbering" w:customStyle="1" w:styleId="NoList91311">
    <w:name w:val="No List91311"/>
    <w:next w:val="NoList"/>
    <w:uiPriority w:val="99"/>
    <w:semiHidden/>
    <w:unhideWhenUsed/>
    <w:rsid w:val="00944F3A"/>
  </w:style>
  <w:style w:type="numbering" w:customStyle="1" w:styleId="LFO19411">
    <w:name w:val="LFO19411"/>
    <w:basedOn w:val="NoList"/>
    <w:rsid w:val="00944F3A"/>
  </w:style>
  <w:style w:type="numbering" w:customStyle="1" w:styleId="NoList10311">
    <w:name w:val="No List10311"/>
    <w:next w:val="NoList"/>
    <w:uiPriority w:val="99"/>
    <w:semiHidden/>
    <w:unhideWhenUsed/>
    <w:rsid w:val="00944F3A"/>
  </w:style>
  <w:style w:type="numbering" w:customStyle="1" w:styleId="LFO191311">
    <w:name w:val="LFO191311"/>
    <w:basedOn w:val="NoList"/>
    <w:rsid w:val="00944F3A"/>
  </w:style>
  <w:style w:type="numbering" w:customStyle="1" w:styleId="121110">
    <w:name w:val="无列表12111"/>
    <w:next w:val="NoList"/>
    <w:semiHidden/>
    <w:rsid w:val="00944F3A"/>
  </w:style>
  <w:style w:type="numbering" w:customStyle="1" w:styleId="121111">
    <w:name w:val="リストなし12111"/>
    <w:next w:val="NoList"/>
    <w:uiPriority w:val="99"/>
    <w:semiHidden/>
    <w:unhideWhenUsed/>
    <w:rsid w:val="00944F3A"/>
  </w:style>
  <w:style w:type="numbering" w:customStyle="1" w:styleId="1111110">
    <w:name w:val="リストなし111111"/>
    <w:next w:val="NoList"/>
    <w:uiPriority w:val="99"/>
    <w:semiHidden/>
    <w:unhideWhenUsed/>
    <w:rsid w:val="00944F3A"/>
  </w:style>
  <w:style w:type="numbering" w:customStyle="1" w:styleId="NoList13111">
    <w:name w:val="No List13111"/>
    <w:next w:val="NoList"/>
    <w:uiPriority w:val="99"/>
    <w:semiHidden/>
    <w:unhideWhenUsed/>
    <w:rsid w:val="00944F3A"/>
  </w:style>
  <w:style w:type="numbering" w:customStyle="1" w:styleId="NoList23111">
    <w:name w:val="No List23111"/>
    <w:next w:val="NoList"/>
    <w:uiPriority w:val="99"/>
    <w:semiHidden/>
    <w:unhideWhenUsed/>
    <w:rsid w:val="00944F3A"/>
  </w:style>
  <w:style w:type="numbering" w:customStyle="1" w:styleId="NoList33111">
    <w:name w:val="No List33111"/>
    <w:next w:val="NoList"/>
    <w:uiPriority w:val="99"/>
    <w:semiHidden/>
    <w:unhideWhenUsed/>
    <w:rsid w:val="00944F3A"/>
  </w:style>
  <w:style w:type="numbering" w:customStyle="1" w:styleId="NoList43111">
    <w:name w:val="No List43111"/>
    <w:next w:val="NoList"/>
    <w:uiPriority w:val="99"/>
    <w:semiHidden/>
    <w:unhideWhenUsed/>
    <w:rsid w:val="00944F3A"/>
  </w:style>
  <w:style w:type="numbering" w:customStyle="1" w:styleId="NoList52111">
    <w:name w:val="No List52111"/>
    <w:next w:val="NoList"/>
    <w:uiPriority w:val="99"/>
    <w:semiHidden/>
    <w:unhideWhenUsed/>
    <w:rsid w:val="00944F3A"/>
  </w:style>
  <w:style w:type="numbering" w:customStyle="1" w:styleId="NoList62111">
    <w:name w:val="No List62111"/>
    <w:next w:val="NoList"/>
    <w:uiPriority w:val="99"/>
    <w:semiHidden/>
    <w:unhideWhenUsed/>
    <w:rsid w:val="00944F3A"/>
  </w:style>
  <w:style w:type="numbering" w:customStyle="1" w:styleId="NoList72111">
    <w:name w:val="No List72111"/>
    <w:next w:val="NoList"/>
    <w:uiPriority w:val="99"/>
    <w:semiHidden/>
    <w:unhideWhenUsed/>
    <w:rsid w:val="00944F3A"/>
  </w:style>
  <w:style w:type="numbering" w:customStyle="1" w:styleId="NoList112111">
    <w:name w:val="No List112111"/>
    <w:next w:val="NoList"/>
    <w:uiPriority w:val="99"/>
    <w:semiHidden/>
    <w:unhideWhenUsed/>
    <w:rsid w:val="00944F3A"/>
  </w:style>
  <w:style w:type="numbering" w:customStyle="1" w:styleId="NoList212111">
    <w:name w:val="No List212111"/>
    <w:next w:val="NoList"/>
    <w:uiPriority w:val="99"/>
    <w:semiHidden/>
    <w:unhideWhenUsed/>
    <w:rsid w:val="00944F3A"/>
  </w:style>
  <w:style w:type="numbering" w:customStyle="1" w:styleId="NoList312111">
    <w:name w:val="No List312111"/>
    <w:next w:val="NoList"/>
    <w:uiPriority w:val="99"/>
    <w:semiHidden/>
    <w:unhideWhenUsed/>
    <w:rsid w:val="00944F3A"/>
  </w:style>
  <w:style w:type="numbering" w:customStyle="1" w:styleId="NoList412111">
    <w:name w:val="No List412111"/>
    <w:next w:val="NoList"/>
    <w:uiPriority w:val="99"/>
    <w:semiHidden/>
    <w:unhideWhenUsed/>
    <w:rsid w:val="00944F3A"/>
  </w:style>
  <w:style w:type="numbering" w:customStyle="1" w:styleId="NoList511111">
    <w:name w:val="No List511111"/>
    <w:next w:val="NoList"/>
    <w:uiPriority w:val="99"/>
    <w:semiHidden/>
    <w:unhideWhenUsed/>
    <w:rsid w:val="00944F3A"/>
  </w:style>
  <w:style w:type="numbering" w:customStyle="1" w:styleId="NoList611111">
    <w:name w:val="No List611111"/>
    <w:next w:val="NoList"/>
    <w:uiPriority w:val="99"/>
    <w:semiHidden/>
    <w:unhideWhenUsed/>
    <w:rsid w:val="00944F3A"/>
  </w:style>
  <w:style w:type="numbering" w:customStyle="1" w:styleId="NoList711111">
    <w:name w:val="No List711111"/>
    <w:next w:val="NoList"/>
    <w:uiPriority w:val="99"/>
    <w:semiHidden/>
    <w:unhideWhenUsed/>
    <w:rsid w:val="00944F3A"/>
  </w:style>
  <w:style w:type="numbering" w:customStyle="1" w:styleId="NoList811111">
    <w:name w:val="No List811111"/>
    <w:next w:val="NoList"/>
    <w:uiPriority w:val="99"/>
    <w:semiHidden/>
    <w:unhideWhenUsed/>
    <w:rsid w:val="00944F3A"/>
  </w:style>
  <w:style w:type="numbering" w:customStyle="1" w:styleId="NoList122111">
    <w:name w:val="No List122111"/>
    <w:next w:val="NoList"/>
    <w:uiPriority w:val="99"/>
    <w:semiHidden/>
    <w:rsid w:val="00944F3A"/>
  </w:style>
  <w:style w:type="numbering" w:customStyle="1" w:styleId="NoList1112111">
    <w:name w:val="No List1112111"/>
    <w:next w:val="NoList"/>
    <w:uiPriority w:val="99"/>
    <w:semiHidden/>
    <w:unhideWhenUsed/>
    <w:rsid w:val="00944F3A"/>
  </w:style>
  <w:style w:type="numbering" w:customStyle="1" w:styleId="1121110">
    <w:name w:val="无列表112111"/>
    <w:next w:val="NoList"/>
    <w:semiHidden/>
    <w:rsid w:val="00944F3A"/>
  </w:style>
  <w:style w:type="numbering" w:customStyle="1" w:styleId="NoList222111">
    <w:name w:val="No List222111"/>
    <w:next w:val="NoList"/>
    <w:uiPriority w:val="99"/>
    <w:semiHidden/>
    <w:unhideWhenUsed/>
    <w:rsid w:val="00944F3A"/>
  </w:style>
  <w:style w:type="numbering" w:customStyle="1" w:styleId="NoList322111">
    <w:name w:val="No List322111"/>
    <w:next w:val="NoList"/>
    <w:uiPriority w:val="99"/>
    <w:semiHidden/>
    <w:unhideWhenUsed/>
    <w:rsid w:val="00944F3A"/>
  </w:style>
  <w:style w:type="numbering" w:customStyle="1" w:styleId="NoList421111">
    <w:name w:val="No List421111"/>
    <w:next w:val="NoList"/>
    <w:uiPriority w:val="99"/>
    <w:semiHidden/>
    <w:unhideWhenUsed/>
    <w:rsid w:val="00944F3A"/>
  </w:style>
  <w:style w:type="numbering" w:customStyle="1" w:styleId="NoList2111111">
    <w:name w:val="No List2111111"/>
    <w:next w:val="NoList"/>
    <w:uiPriority w:val="99"/>
    <w:semiHidden/>
    <w:unhideWhenUsed/>
    <w:rsid w:val="00944F3A"/>
  </w:style>
  <w:style w:type="numbering" w:customStyle="1" w:styleId="NoList3111111">
    <w:name w:val="No List3111111"/>
    <w:next w:val="NoList"/>
    <w:uiPriority w:val="99"/>
    <w:semiHidden/>
    <w:unhideWhenUsed/>
    <w:rsid w:val="00944F3A"/>
  </w:style>
  <w:style w:type="numbering" w:customStyle="1" w:styleId="NoList4111111">
    <w:name w:val="No List4111111"/>
    <w:next w:val="NoList"/>
    <w:uiPriority w:val="99"/>
    <w:semiHidden/>
    <w:unhideWhenUsed/>
    <w:rsid w:val="00944F3A"/>
  </w:style>
  <w:style w:type="numbering" w:customStyle="1" w:styleId="1111111">
    <w:name w:val="无列表1111111"/>
    <w:next w:val="NoList"/>
    <w:semiHidden/>
    <w:rsid w:val="00944F3A"/>
  </w:style>
  <w:style w:type="numbering" w:customStyle="1" w:styleId="NoList11111111">
    <w:name w:val="No List11111111"/>
    <w:next w:val="NoList"/>
    <w:uiPriority w:val="99"/>
    <w:semiHidden/>
    <w:unhideWhenUsed/>
    <w:rsid w:val="00944F3A"/>
  </w:style>
  <w:style w:type="numbering" w:customStyle="1" w:styleId="NoList1211111">
    <w:name w:val="No List1211111"/>
    <w:next w:val="NoList"/>
    <w:uiPriority w:val="99"/>
    <w:semiHidden/>
    <w:unhideWhenUsed/>
    <w:rsid w:val="00944F3A"/>
  </w:style>
  <w:style w:type="numbering" w:customStyle="1" w:styleId="NoList2211111">
    <w:name w:val="No List2211111"/>
    <w:next w:val="NoList"/>
    <w:uiPriority w:val="99"/>
    <w:semiHidden/>
    <w:unhideWhenUsed/>
    <w:rsid w:val="00944F3A"/>
  </w:style>
  <w:style w:type="numbering" w:customStyle="1" w:styleId="NoList3211111">
    <w:name w:val="No List3211111"/>
    <w:next w:val="NoList"/>
    <w:uiPriority w:val="99"/>
    <w:semiHidden/>
    <w:unhideWhenUsed/>
    <w:rsid w:val="00944F3A"/>
  </w:style>
  <w:style w:type="numbering" w:customStyle="1" w:styleId="NoList14111">
    <w:name w:val="No List14111"/>
    <w:next w:val="NoList"/>
    <w:uiPriority w:val="99"/>
    <w:semiHidden/>
    <w:unhideWhenUsed/>
    <w:rsid w:val="00944F3A"/>
  </w:style>
  <w:style w:type="numbering" w:customStyle="1" w:styleId="NoList15111">
    <w:name w:val="No List15111"/>
    <w:next w:val="NoList"/>
    <w:uiPriority w:val="99"/>
    <w:semiHidden/>
    <w:unhideWhenUsed/>
    <w:rsid w:val="00944F3A"/>
  </w:style>
  <w:style w:type="numbering" w:customStyle="1" w:styleId="NoList24111">
    <w:name w:val="No List24111"/>
    <w:next w:val="NoList"/>
    <w:uiPriority w:val="99"/>
    <w:semiHidden/>
    <w:unhideWhenUsed/>
    <w:rsid w:val="00944F3A"/>
  </w:style>
  <w:style w:type="numbering" w:customStyle="1" w:styleId="NoList34111">
    <w:name w:val="No List34111"/>
    <w:next w:val="NoList"/>
    <w:uiPriority w:val="99"/>
    <w:semiHidden/>
    <w:unhideWhenUsed/>
    <w:rsid w:val="00944F3A"/>
  </w:style>
  <w:style w:type="numbering" w:customStyle="1" w:styleId="NoList44111">
    <w:name w:val="No List44111"/>
    <w:next w:val="NoList"/>
    <w:uiPriority w:val="99"/>
    <w:semiHidden/>
    <w:unhideWhenUsed/>
    <w:rsid w:val="00944F3A"/>
  </w:style>
  <w:style w:type="numbering" w:customStyle="1" w:styleId="NoList53111">
    <w:name w:val="No List53111"/>
    <w:next w:val="NoList"/>
    <w:uiPriority w:val="99"/>
    <w:semiHidden/>
    <w:unhideWhenUsed/>
    <w:rsid w:val="00944F3A"/>
  </w:style>
  <w:style w:type="numbering" w:customStyle="1" w:styleId="NoList63111">
    <w:name w:val="No List63111"/>
    <w:next w:val="NoList"/>
    <w:uiPriority w:val="99"/>
    <w:semiHidden/>
    <w:unhideWhenUsed/>
    <w:rsid w:val="00944F3A"/>
  </w:style>
  <w:style w:type="numbering" w:customStyle="1" w:styleId="NoList73111">
    <w:name w:val="No List73111"/>
    <w:next w:val="NoList"/>
    <w:uiPriority w:val="99"/>
    <w:semiHidden/>
    <w:unhideWhenUsed/>
    <w:rsid w:val="00944F3A"/>
  </w:style>
  <w:style w:type="numbering" w:customStyle="1" w:styleId="NoList82111">
    <w:name w:val="No List82111"/>
    <w:next w:val="NoList"/>
    <w:uiPriority w:val="99"/>
    <w:semiHidden/>
    <w:unhideWhenUsed/>
    <w:rsid w:val="00944F3A"/>
  </w:style>
  <w:style w:type="numbering" w:customStyle="1" w:styleId="NoList92111">
    <w:name w:val="No List92111"/>
    <w:next w:val="NoList"/>
    <w:uiPriority w:val="99"/>
    <w:semiHidden/>
    <w:unhideWhenUsed/>
    <w:rsid w:val="00944F3A"/>
  </w:style>
  <w:style w:type="numbering" w:customStyle="1" w:styleId="NoList113111">
    <w:name w:val="No List113111"/>
    <w:next w:val="NoList"/>
    <w:uiPriority w:val="99"/>
    <w:semiHidden/>
    <w:unhideWhenUsed/>
    <w:rsid w:val="00944F3A"/>
  </w:style>
  <w:style w:type="numbering" w:customStyle="1" w:styleId="NoList213111">
    <w:name w:val="No List213111"/>
    <w:next w:val="NoList"/>
    <w:uiPriority w:val="99"/>
    <w:semiHidden/>
    <w:unhideWhenUsed/>
    <w:rsid w:val="00944F3A"/>
  </w:style>
  <w:style w:type="numbering" w:customStyle="1" w:styleId="NoList313111">
    <w:name w:val="No List313111"/>
    <w:next w:val="NoList"/>
    <w:uiPriority w:val="99"/>
    <w:semiHidden/>
    <w:unhideWhenUsed/>
    <w:rsid w:val="00944F3A"/>
  </w:style>
  <w:style w:type="numbering" w:customStyle="1" w:styleId="NoList413111">
    <w:name w:val="No List413111"/>
    <w:next w:val="NoList"/>
    <w:uiPriority w:val="99"/>
    <w:semiHidden/>
    <w:unhideWhenUsed/>
    <w:rsid w:val="00944F3A"/>
  </w:style>
  <w:style w:type="numbering" w:customStyle="1" w:styleId="NoList512111">
    <w:name w:val="No List512111"/>
    <w:next w:val="NoList"/>
    <w:uiPriority w:val="99"/>
    <w:semiHidden/>
    <w:unhideWhenUsed/>
    <w:rsid w:val="00944F3A"/>
  </w:style>
  <w:style w:type="numbering" w:customStyle="1" w:styleId="NoList612111">
    <w:name w:val="No List612111"/>
    <w:next w:val="NoList"/>
    <w:uiPriority w:val="99"/>
    <w:semiHidden/>
    <w:unhideWhenUsed/>
    <w:rsid w:val="00944F3A"/>
  </w:style>
  <w:style w:type="numbering" w:customStyle="1" w:styleId="NoList712111">
    <w:name w:val="No List712111"/>
    <w:next w:val="NoList"/>
    <w:uiPriority w:val="99"/>
    <w:semiHidden/>
    <w:unhideWhenUsed/>
    <w:rsid w:val="00944F3A"/>
  </w:style>
  <w:style w:type="numbering" w:customStyle="1" w:styleId="NoList812111">
    <w:name w:val="No List812111"/>
    <w:next w:val="NoList"/>
    <w:uiPriority w:val="99"/>
    <w:semiHidden/>
    <w:unhideWhenUsed/>
    <w:rsid w:val="00944F3A"/>
  </w:style>
  <w:style w:type="numbering" w:customStyle="1" w:styleId="NoList911111">
    <w:name w:val="No List911111"/>
    <w:next w:val="NoList"/>
    <w:uiPriority w:val="99"/>
    <w:semiHidden/>
    <w:unhideWhenUsed/>
    <w:rsid w:val="00944F3A"/>
  </w:style>
  <w:style w:type="numbering" w:customStyle="1" w:styleId="LFO192111">
    <w:name w:val="LFO192111"/>
    <w:basedOn w:val="NoList"/>
    <w:rsid w:val="00944F3A"/>
  </w:style>
  <w:style w:type="numbering" w:customStyle="1" w:styleId="NoList101111">
    <w:name w:val="No List101111"/>
    <w:next w:val="NoList"/>
    <w:uiPriority w:val="99"/>
    <w:semiHidden/>
    <w:unhideWhenUsed/>
    <w:rsid w:val="00944F3A"/>
  </w:style>
  <w:style w:type="numbering" w:customStyle="1" w:styleId="LFO1911111">
    <w:name w:val="LFO1911111"/>
    <w:basedOn w:val="NoList"/>
    <w:rsid w:val="00944F3A"/>
  </w:style>
  <w:style w:type="numbering" w:customStyle="1" w:styleId="NoList123111">
    <w:name w:val="No List123111"/>
    <w:next w:val="NoList"/>
    <w:uiPriority w:val="99"/>
    <w:semiHidden/>
    <w:rsid w:val="00944F3A"/>
  </w:style>
  <w:style w:type="numbering" w:customStyle="1" w:styleId="NoList1113111">
    <w:name w:val="No List1113111"/>
    <w:next w:val="NoList"/>
    <w:uiPriority w:val="99"/>
    <w:semiHidden/>
    <w:unhideWhenUsed/>
    <w:rsid w:val="00944F3A"/>
  </w:style>
  <w:style w:type="numbering" w:customStyle="1" w:styleId="131110">
    <w:name w:val="无列表13111"/>
    <w:next w:val="NoList"/>
    <w:semiHidden/>
    <w:rsid w:val="00944F3A"/>
  </w:style>
  <w:style w:type="numbering" w:customStyle="1" w:styleId="131111">
    <w:name w:val="リストなし13111"/>
    <w:next w:val="NoList"/>
    <w:uiPriority w:val="99"/>
    <w:semiHidden/>
    <w:unhideWhenUsed/>
    <w:rsid w:val="00944F3A"/>
  </w:style>
  <w:style w:type="numbering" w:customStyle="1" w:styleId="1131110">
    <w:name w:val="无列表113111"/>
    <w:next w:val="NoList"/>
    <w:semiHidden/>
    <w:rsid w:val="00944F3A"/>
  </w:style>
  <w:style w:type="numbering" w:customStyle="1" w:styleId="1121111">
    <w:name w:val="リストなし112111"/>
    <w:next w:val="NoList"/>
    <w:uiPriority w:val="99"/>
    <w:semiHidden/>
    <w:unhideWhenUsed/>
    <w:rsid w:val="00944F3A"/>
  </w:style>
  <w:style w:type="numbering" w:customStyle="1" w:styleId="NoList223111">
    <w:name w:val="No List223111"/>
    <w:next w:val="NoList"/>
    <w:uiPriority w:val="99"/>
    <w:semiHidden/>
    <w:unhideWhenUsed/>
    <w:rsid w:val="00944F3A"/>
  </w:style>
  <w:style w:type="numbering" w:customStyle="1" w:styleId="NoList323111">
    <w:name w:val="No List323111"/>
    <w:next w:val="NoList"/>
    <w:uiPriority w:val="99"/>
    <w:semiHidden/>
    <w:unhideWhenUsed/>
    <w:rsid w:val="00944F3A"/>
  </w:style>
  <w:style w:type="numbering" w:customStyle="1" w:styleId="NoList422111">
    <w:name w:val="No List422111"/>
    <w:next w:val="NoList"/>
    <w:uiPriority w:val="99"/>
    <w:semiHidden/>
    <w:unhideWhenUsed/>
    <w:rsid w:val="00944F3A"/>
  </w:style>
  <w:style w:type="numbering" w:customStyle="1" w:styleId="NoList2112111">
    <w:name w:val="No List2112111"/>
    <w:next w:val="NoList"/>
    <w:uiPriority w:val="99"/>
    <w:semiHidden/>
    <w:unhideWhenUsed/>
    <w:rsid w:val="00944F3A"/>
  </w:style>
  <w:style w:type="numbering" w:customStyle="1" w:styleId="NoList3112111">
    <w:name w:val="No List3112111"/>
    <w:next w:val="NoList"/>
    <w:uiPriority w:val="99"/>
    <w:semiHidden/>
    <w:unhideWhenUsed/>
    <w:rsid w:val="00944F3A"/>
  </w:style>
  <w:style w:type="numbering" w:customStyle="1" w:styleId="NoList4112111">
    <w:name w:val="No List4112111"/>
    <w:next w:val="NoList"/>
    <w:uiPriority w:val="99"/>
    <w:semiHidden/>
    <w:unhideWhenUsed/>
    <w:rsid w:val="00944F3A"/>
  </w:style>
  <w:style w:type="numbering" w:customStyle="1" w:styleId="1112111">
    <w:name w:val="无列表1112111"/>
    <w:next w:val="NoList"/>
    <w:semiHidden/>
    <w:rsid w:val="00944F3A"/>
  </w:style>
  <w:style w:type="numbering" w:customStyle="1" w:styleId="NoList11112111">
    <w:name w:val="No List11112111"/>
    <w:next w:val="NoList"/>
    <w:uiPriority w:val="99"/>
    <w:semiHidden/>
    <w:unhideWhenUsed/>
    <w:rsid w:val="00944F3A"/>
  </w:style>
  <w:style w:type="numbering" w:customStyle="1" w:styleId="NoList1212111">
    <w:name w:val="No List1212111"/>
    <w:next w:val="NoList"/>
    <w:uiPriority w:val="99"/>
    <w:semiHidden/>
    <w:unhideWhenUsed/>
    <w:rsid w:val="00944F3A"/>
  </w:style>
  <w:style w:type="numbering" w:customStyle="1" w:styleId="NoList2212111">
    <w:name w:val="No List2212111"/>
    <w:next w:val="NoList"/>
    <w:uiPriority w:val="99"/>
    <w:semiHidden/>
    <w:unhideWhenUsed/>
    <w:rsid w:val="00944F3A"/>
  </w:style>
  <w:style w:type="numbering" w:customStyle="1" w:styleId="NoList3212111">
    <w:name w:val="No List3212111"/>
    <w:next w:val="NoList"/>
    <w:uiPriority w:val="99"/>
    <w:semiHidden/>
    <w:unhideWhenUsed/>
    <w:rsid w:val="00944F3A"/>
  </w:style>
  <w:style w:type="numbering" w:customStyle="1" w:styleId="NoList16111">
    <w:name w:val="No List16111"/>
    <w:next w:val="NoList"/>
    <w:uiPriority w:val="99"/>
    <w:semiHidden/>
    <w:unhideWhenUsed/>
    <w:rsid w:val="00944F3A"/>
  </w:style>
  <w:style w:type="numbering" w:customStyle="1" w:styleId="NoList17111">
    <w:name w:val="No List17111"/>
    <w:next w:val="NoList"/>
    <w:uiPriority w:val="99"/>
    <w:semiHidden/>
    <w:unhideWhenUsed/>
    <w:rsid w:val="00944F3A"/>
  </w:style>
  <w:style w:type="numbering" w:customStyle="1" w:styleId="NoList25111">
    <w:name w:val="No List25111"/>
    <w:next w:val="NoList"/>
    <w:uiPriority w:val="99"/>
    <w:semiHidden/>
    <w:unhideWhenUsed/>
    <w:rsid w:val="00944F3A"/>
  </w:style>
  <w:style w:type="numbering" w:customStyle="1" w:styleId="NoList35111">
    <w:name w:val="No List35111"/>
    <w:next w:val="NoList"/>
    <w:uiPriority w:val="99"/>
    <w:semiHidden/>
    <w:unhideWhenUsed/>
    <w:rsid w:val="00944F3A"/>
  </w:style>
  <w:style w:type="numbering" w:customStyle="1" w:styleId="NoList45111">
    <w:name w:val="No List45111"/>
    <w:next w:val="NoList"/>
    <w:uiPriority w:val="99"/>
    <w:semiHidden/>
    <w:unhideWhenUsed/>
    <w:rsid w:val="00944F3A"/>
  </w:style>
  <w:style w:type="numbering" w:customStyle="1" w:styleId="NoList54111">
    <w:name w:val="No List54111"/>
    <w:next w:val="NoList"/>
    <w:uiPriority w:val="99"/>
    <w:semiHidden/>
    <w:unhideWhenUsed/>
    <w:rsid w:val="00944F3A"/>
  </w:style>
  <w:style w:type="numbering" w:customStyle="1" w:styleId="NoList64111">
    <w:name w:val="No List64111"/>
    <w:next w:val="NoList"/>
    <w:uiPriority w:val="99"/>
    <w:semiHidden/>
    <w:unhideWhenUsed/>
    <w:rsid w:val="00944F3A"/>
  </w:style>
  <w:style w:type="numbering" w:customStyle="1" w:styleId="NoList74111">
    <w:name w:val="No List74111"/>
    <w:next w:val="NoList"/>
    <w:uiPriority w:val="99"/>
    <w:semiHidden/>
    <w:unhideWhenUsed/>
    <w:rsid w:val="00944F3A"/>
  </w:style>
  <w:style w:type="numbering" w:customStyle="1" w:styleId="NoList83111">
    <w:name w:val="No List83111"/>
    <w:next w:val="NoList"/>
    <w:uiPriority w:val="99"/>
    <w:semiHidden/>
    <w:unhideWhenUsed/>
    <w:rsid w:val="00944F3A"/>
  </w:style>
  <w:style w:type="numbering" w:customStyle="1" w:styleId="NoList93111">
    <w:name w:val="No List93111"/>
    <w:next w:val="NoList"/>
    <w:uiPriority w:val="99"/>
    <w:semiHidden/>
    <w:unhideWhenUsed/>
    <w:rsid w:val="00944F3A"/>
  </w:style>
  <w:style w:type="numbering" w:customStyle="1" w:styleId="NoList114111">
    <w:name w:val="No List114111"/>
    <w:next w:val="NoList"/>
    <w:uiPriority w:val="99"/>
    <w:semiHidden/>
    <w:unhideWhenUsed/>
    <w:rsid w:val="00944F3A"/>
  </w:style>
  <w:style w:type="numbering" w:customStyle="1" w:styleId="NoList214111">
    <w:name w:val="No List214111"/>
    <w:next w:val="NoList"/>
    <w:uiPriority w:val="99"/>
    <w:semiHidden/>
    <w:unhideWhenUsed/>
    <w:rsid w:val="00944F3A"/>
  </w:style>
  <w:style w:type="numbering" w:customStyle="1" w:styleId="NoList314111">
    <w:name w:val="No List314111"/>
    <w:next w:val="NoList"/>
    <w:uiPriority w:val="99"/>
    <w:semiHidden/>
    <w:unhideWhenUsed/>
    <w:rsid w:val="00944F3A"/>
  </w:style>
  <w:style w:type="numbering" w:customStyle="1" w:styleId="NoList414111">
    <w:name w:val="No List414111"/>
    <w:next w:val="NoList"/>
    <w:uiPriority w:val="99"/>
    <w:semiHidden/>
    <w:unhideWhenUsed/>
    <w:rsid w:val="00944F3A"/>
  </w:style>
  <w:style w:type="numbering" w:customStyle="1" w:styleId="NoList513111">
    <w:name w:val="No List513111"/>
    <w:next w:val="NoList"/>
    <w:uiPriority w:val="99"/>
    <w:semiHidden/>
    <w:unhideWhenUsed/>
    <w:rsid w:val="00944F3A"/>
  </w:style>
  <w:style w:type="numbering" w:customStyle="1" w:styleId="NoList613111">
    <w:name w:val="No List613111"/>
    <w:next w:val="NoList"/>
    <w:uiPriority w:val="99"/>
    <w:semiHidden/>
    <w:unhideWhenUsed/>
    <w:rsid w:val="00944F3A"/>
  </w:style>
  <w:style w:type="numbering" w:customStyle="1" w:styleId="NoList713111">
    <w:name w:val="No List713111"/>
    <w:next w:val="NoList"/>
    <w:uiPriority w:val="99"/>
    <w:semiHidden/>
    <w:unhideWhenUsed/>
    <w:rsid w:val="00944F3A"/>
  </w:style>
  <w:style w:type="numbering" w:customStyle="1" w:styleId="NoList813111">
    <w:name w:val="No List813111"/>
    <w:next w:val="NoList"/>
    <w:uiPriority w:val="99"/>
    <w:semiHidden/>
    <w:unhideWhenUsed/>
    <w:rsid w:val="00944F3A"/>
  </w:style>
  <w:style w:type="numbering" w:customStyle="1" w:styleId="NoList912111">
    <w:name w:val="No List912111"/>
    <w:next w:val="NoList"/>
    <w:uiPriority w:val="99"/>
    <w:semiHidden/>
    <w:unhideWhenUsed/>
    <w:rsid w:val="00944F3A"/>
  </w:style>
  <w:style w:type="numbering" w:customStyle="1" w:styleId="LFO193111">
    <w:name w:val="LFO193111"/>
    <w:basedOn w:val="NoList"/>
    <w:rsid w:val="00944F3A"/>
  </w:style>
  <w:style w:type="numbering" w:customStyle="1" w:styleId="NoList102111">
    <w:name w:val="No List102111"/>
    <w:next w:val="NoList"/>
    <w:uiPriority w:val="99"/>
    <w:semiHidden/>
    <w:unhideWhenUsed/>
    <w:rsid w:val="00944F3A"/>
  </w:style>
  <w:style w:type="numbering" w:customStyle="1" w:styleId="LFO1912111">
    <w:name w:val="LFO1912111"/>
    <w:basedOn w:val="NoList"/>
    <w:rsid w:val="00944F3A"/>
  </w:style>
  <w:style w:type="numbering" w:customStyle="1" w:styleId="NoList124111">
    <w:name w:val="No List124111"/>
    <w:next w:val="NoList"/>
    <w:uiPriority w:val="99"/>
    <w:semiHidden/>
    <w:rsid w:val="00944F3A"/>
  </w:style>
  <w:style w:type="numbering" w:customStyle="1" w:styleId="NoList1114111">
    <w:name w:val="No List1114111"/>
    <w:next w:val="NoList"/>
    <w:uiPriority w:val="99"/>
    <w:semiHidden/>
    <w:unhideWhenUsed/>
    <w:rsid w:val="00944F3A"/>
  </w:style>
  <w:style w:type="numbering" w:customStyle="1" w:styleId="141110">
    <w:name w:val="无列表14111"/>
    <w:next w:val="NoList"/>
    <w:semiHidden/>
    <w:rsid w:val="00944F3A"/>
  </w:style>
  <w:style w:type="numbering" w:customStyle="1" w:styleId="141111">
    <w:name w:val="リストなし14111"/>
    <w:next w:val="NoList"/>
    <w:uiPriority w:val="99"/>
    <w:semiHidden/>
    <w:unhideWhenUsed/>
    <w:rsid w:val="00944F3A"/>
  </w:style>
  <w:style w:type="numbering" w:customStyle="1" w:styleId="1141110">
    <w:name w:val="无列表114111"/>
    <w:next w:val="NoList"/>
    <w:semiHidden/>
    <w:rsid w:val="00944F3A"/>
  </w:style>
  <w:style w:type="numbering" w:customStyle="1" w:styleId="1131111">
    <w:name w:val="リストなし113111"/>
    <w:next w:val="NoList"/>
    <w:uiPriority w:val="99"/>
    <w:semiHidden/>
    <w:unhideWhenUsed/>
    <w:rsid w:val="00944F3A"/>
  </w:style>
  <w:style w:type="numbering" w:customStyle="1" w:styleId="NoList224111">
    <w:name w:val="No List224111"/>
    <w:next w:val="NoList"/>
    <w:uiPriority w:val="99"/>
    <w:semiHidden/>
    <w:unhideWhenUsed/>
    <w:rsid w:val="00944F3A"/>
  </w:style>
  <w:style w:type="numbering" w:customStyle="1" w:styleId="NoList324111">
    <w:name w:val="No List324111"/>
    <w:next w:val="NoList"/>
    <w:uiPriority w:val="99"/>
    <w:semiHidden/>
    <w:unhideWhenUsed/>
    <w:rsid w:val="00944F3A"/>
  </w:style>
  <w:style w:type="numbering" w:customStyle="1" w:styleId="NoList423111">
    <w:name w:val="No List423111"/>
    <w:next w:val="NoList"/>
    <w:uiPriority w:val="99"/>
    <w:semiHidden/>
    <w:unhideWhenUsed/>
    <w:rsid w:val="00944F3A"/>
  </w:style>
  <w:style w:type="numbering" w:customStyle="1" w:styleId="NoList2113111">
    <w:name w:val="No List2113111"/>
    <w:next w:val="NoList"/>
    <w:uiPriority w:val="99"/>
    <w:semiHidden/>
    <w:unhideWhenUsed/>
    <w:rsid w:val="00944F3A"/>
  </w:style>
  <w:style w:type="numbering" w:customStyle="1" w:styleId="NoList3113111">
    <w:name w:val="No List3113111"/>
    <w:next w:val="NoList"/>
    <w:uiPriority w:val="99"/>
    <w:semiHidden/>
    <w:unhideWhenUsed/>
    <w:rsid w:val="00944F3A"/>
  </w:style>
  <w:style w:type="numbering" w:customStyle="1" w:styleId="NoList4113111">
    <w:name w:val="No List4113111"/>
    <w:next w:val="NoList"/>
    <w:uiPriority w:val="99"/>
    <w:semiHidden/>
    <w:unhideWhenUsed/>
    <w:rsid w:val="00944F3A"/>
  </w:style>
  <w:style w:type="numbering" w:customStyle="1" w:styleId="1113111">
    <w:name w:val="无列表1113111"/>
    <w:next w:val="NoList"/>
    <w:semiHidden/>
    <w:rsid w:val="00944F3A"/>
  </w:style>
  <w:style w:type="numbering" w:customStyle="1" w:styleId="NoList11113111">
    <w:name w:val="No List11113111"/>
    <w:next w:val="NoList"/>
    <w:uiPriority w:val="99"/>
    <w:semiHidden/>
    <w:unhideWhenUsed/>
    <w:rsid w:val="00944F3A"/>
  </w:style>
  <w:style w:type="numbering" w:customStyle="1" w:styleId="NoList1213111">
    <w:name w:val="No List1213111"/>
    <w:next w:val="NoList"/>
    <w:uiPriority w:val="99"/>
    <w:semiHidden/>
    <w:unhideWhenUsed/>
    <w:rsid w:val="00944F3A"/>
  </w:style>
  <w:style w:type="numbering" w:customStyle="1" w:styleId="NoList2213111">
    <w:name w:val="No List2213111"/>
    <w:next w:val="NoList"/>
    <w:uiPriority w:val="99"/>
    <w:semiHidden/>
    <w:unhideWhenUsed/>
    <w:rsid w:val="00944F3A"/>
  </w:style>
  <w:style w:type="numbering" w:customStyle="1" w:styleId="NoList3213111">
    <w:name w:val="No List3213111"/>
    <w:next w:val="NoList"/>
    <w:uiPriority w:val="99"/>
    <w:semiHidden/>
    <w:unhideWhenUsed/>
    <w:rsid w:val="00944F3A"/>
  </w:style>
  <w:style w:type="table" w:customStyle="1" w:styleId="2510">
    <w:name w:val="网格型25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44F3A"/>
    <w:rPr>
      <w:rFonts w:ascii="Times New Roman" w:eastAsia="MS Mincho" w:hAnsi="Times New Roman"/>
    </w:rPr>
    <w:tblPr/>
  </w:style>
  <w:style w:type="table" w:customStyle="1" w:styleId="Tabellengitternetz11122">
    <w:name w:val="Tabellengitternetz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TableNormal"/>
    <w:next w:val="TableGrid17"/>
    <w:qFormat/>
    <w:rsid w:val="00944F3A"/>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44F3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44F3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44F3A"/>
    <w:rPr>
      <w:rFonts w:ascii="Times New Roman" w:eastAsia="MS Mincho" w:hAnsi="Times New Roman"/>
      <w:lang w:eastAsia="zh-CN"/>
    </w:rPr>
    <w:tblPr/>
  </w:style>
  <w:style w:type="table" w:customStyle="1" w:styleId="TableGrid842">
    <w:name w:val="Table Grid84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944F3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944F3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944F3A"/>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944F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944F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944F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944F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44F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944F3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944F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944F3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944F3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944F3A"/>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944F3A"/>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2">
    <w:name w:val="典雅型1"/>
    <w:basedOn w:val="TableNormal"/>
    <w:next w:val="TableElegant"/>
    <w:semiHidden/>
    <w:qFormat/>
    <w:rsid w:val="00944F3A"/>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44F3A"/>
    <w:rPr>
      <w:rFonts w:ascii="Times New Roman" w:eastAsia="MS Mincho" w:hAnsi="Times New Roman"/>
    </w:rPr>
    <w:tblPr/>
  </w:style>
  <w:style w:type="table" w:customStyle="1" w:styleId="TableGrid581">
    <w:name w:val="Table Grid58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44F3A"/>
    <w:rPr>
      <w:rFonts w:ascii="Times New Roman" w:eastAsia="MS Mincho" w:hAnsi="Times New Roman"/>
    </w:rPr>
    <w:tblPr/>
  </w:style>
  <w:style w:type="table" w:customStyle="1" w:styleId="TableGrid5151">
    <w:name w:val="Table Grid5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NoList"/>
    <w:semiHidden/>
    <w:rsid w:val="00944F3A"/>
  </w:style>
  <w:style w:type="table" w:customStyle="1" w:styleId="TableGrid1051">
    <w:name w:val="Table Grid10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944F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NoList"/>
    <w:uiPriority w:val="99"/>
    <w:semiHidden/>
    <w:unhideWhenUsed/>
    <w:rsid w:val="00944F3A"/>
  </w:style>
  <w:style w:type="numbering" w:customStyle="1" w:styleId="151110">
    <w:name w:val="无列表15111"/>
    <w:next w:val="NoList"/>
    <w:semiHidden/>
    <w:rsid w:val="00944F3A"/>
  </w:style>
  <w:style w:type="numbering" w:customStyle="1" w:styleId="151111">
    <w:name w:val="リストなし15111"/>
    <w:next w:val="NoList"/>
    <w:uiPriority w:val="99"/>
    <w:semiHidden/>
    <w:unhideWhenUsed/>
    <w:rsid w:val="00944F3A"/>
  </w:style>
  <w:style w:type="table" w:customStyle="1" w:styleId="2211">
    <w:name w:val="古典型 2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NoList"/>
    <w:uiPriority w:val="99"/>
    <w:semiHidden/>
    <w:unhideWhenUsed/>
    <w:rsid w:val="00944F3A"/>
  </w:style>
  <w:style w:type="numbering" w:customStyle="1" w:styleId="115111">
    <w:name w:val="无列表115111"/>
    <w:next w:val="NoList"/>
    <w:semiHidden/>
    <w:rsid w:val="00944F3A"/>
  </w:style>
  <w:style w:type="numbering" w:customStyle="1" w:styleId="1141111">
    <w:name w:val="リストなし114111"/>
    <w:next w:val="NoList"/>
    <w:uiPriority w:val="99"/>
    <w:semiHidden/>
    <w:unhideWhenUsed/>
    <w:rsid w:val="00944F3A"/>
  </w:style>
  <w:style w:type="table" w:customStyle="1" w:styleId="TableClassic21211">
    <w:name w:val="Table Classic 2121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NoList"/>
    <w:uiPriority w:val="99"/>
    <w:semiHidden/>
    <w:unhideWhenUsed/>
    <w:rsid w:val="00944F3A"/>
  </w:style>
  <w:style w:type="numbering" w:customStyle="1" w:styleId="NoList36111">
    <w:name w:val="No List36111"/>
    <w:next w:val="NoList"/>
    <w:uiPriority w:val="99"/>
    <w:semiHidden/>
    <w:unhideWhenUsed/>
    <w:rsid w:val="00944F3A"/>
  </w:style>
  <w:style w:type="numbering" w:customStyle="1" w:styleId="NoList115111">
    <w:name w:val="No List115111"/>
    <w:next w:val="NoList"/>
    <w:uiPriority w:val="99"/>
    <w:semiHidden/>
    <w:unhideWhenUsed/>
    <w:rsid w:val="00944F3A"/>
  </w:style>
  <w:style w:type="numbering" w:customStyle="1" w:styleId="NoList46111">
    <w:name w:val="No List46111"/>
    <w:next w:val="NoList"/>
    <w:uiPriority w:val="99"/>
    <w:semiHidden/>
    <w:unhideWhenUsed/>
    <w:rsid w:val="00944F3A"/>
  </w:style>
  <w:style w:type="numbering" w:customStyle="1" w:styleId="NoList55111">
    <w:name w:val="No List55111"/>
    <w:next w:val="NoList"/>
    <w:uiPriority w:val="99"/>
    <w:semiHidden/>
    <w:unhideWhenUsed/>
    <w:rsid w:val="00944F3A"/>
  </w:style>
  <w:style w:type="numbering" w:customStyle="1" w:styleId="NoList1115111">
    <w:name w:val="No List1115111"/>
    <w:next w:val="NoList"/>
    <w:uiPriority w:val="99"/>
    <w:semiHidden/>
    <w:unhideWhenUsed/>
    <w:rsid w:val="00944F3A"/>
  </w:style>
  <w:style w:type="numbering" w:customStyle="1" w:styleId="NoList215111">
    <w:name w:val="No List215111"/>
    <w:next w:val="NoList"/>
    <w:uiPriority w:val="99"/>
    <w:semiHidden/>
    <w:unhideWhenUsed/>
    <w:rsid w:val="00944F3A"/>
  </w:style>
  <w:style w:type="numbering" w:customStyle="1" w:styleId="NoList315111">
    <w:name w:val="No List315111"/>
    <w:next w:val="NoList"/>
    <w:uiPriority w:val="99"/>
    <w:semiHidden/>
    <w:unhideWhenUsed/>
    <w:rsid w:val="00944F3A"/>
  </w:style>
  <w:style w:type="numbering" w:customStyle="1" w:styleId="NoList415111">
    <w:name w:val="No List415111"/>
    <w:next w:val="NoList"/>
    <w:uiPriority w:val="99"/>
    <w:semiHidden/>
    <w:unhideWhenUsed/>
    <w:rsid w:val="00944F3A"/>
  </w:style>
  <w:style w:type="numbering" w:customStyle="1" w:styleId="NoList65111">
    <w:name w:val="No List65111"/>
    <w:next w:val="NoList"/>
    <w:uiPriority w:val="99"/>
    <w:semiHidden/>
    <w:unhideWhenUsed/>
    <w:rsid w:val="00944F3A"/>
  </w:style>
  <w:style w:type="numbering" w:customStyle="1" w:styleId="NoList75111">
    <w:name w:val="No List75111"/>
    <w:next w:val="NoList"/>
    <w:uiPriority w:val="99"/>
    <w:semiHidden/>
    <w:unhideWhenUsed/>
    <w:rsid w:val="00944F3A"/>
  </w:style>
  <w:style w:type="numbering" w:customStyle="1" w:styleId="NoList125111">
    <w:name w:val="No List125111"/>
    <w:next w:val="NoList"/>
    <w:uiPriority w:val="99"/>
    <w:semiHidden/>
    <w:unhideWhenUsed/>
    <w:rsid w:val="00944F3A"/>
  </w:style>
  <w:style w:type="numbering" w:customStyle="1" w:styleId="NoList225111">
    <w:name w:val="No List225111"/>
    <w:next w:val="NoList"/>
    <w:uiPriority w:val="99"/>
    <w:semiHidden/>
    <w:unhideWhenUsed/>
    <w:rsid w:val="00944F3A"/>
  </w:style>
  <w:style w:type="numbering" w:customStyle="1" w:styleId="NoList325111">
    <w:name w:val="No List325111"/>
    <w:next w:val="NoList"/>
    <w:uiPriority w:val="99"/>
    <w:semiHidden/>
    <w:unhideWhenUsed/>
    <w:rsid w:val="00944F3A"/>
  </w:style>
  <w:style w:type="numbering" w:customStyle="1" w:styleId="NoList424111">
    <w:name w:val="No List424111"/>
    <w:next w:val="NoList"/>
    <w:uiPriority w:val="99"/>
    <w:semiHidden/>
    <w:unhideWhenUsed/>
    <w:rsid w:val="00944F3A"/>
  </w:style>
  <w:style w:type="numbering" w:customStyle="1" w:styleId="NoList514111">
    <w:name w:val="No List514111"/>
    <w:next w:val="NoList"/>
    <w:uiPriority w:val="99"/>
    <w:semiHidden/>
    <w:unhideWhenUsed/>
    <w:rsid w:val="00944F3A"/>
  </w:style>
  <w:style w:type="numbering" w:customStyle="1" w:styleId="NoList2114111">
    <w:name w:val="No List2114111"/>
    <w:next w:val="NoList"/>
    <w:uiPriority w:val="99"/>
    <w:semiHidden/>
    <w:unhideWhenUsed/>
    <w:rsid w:val="00944F3A"/>
  </w:style>
  <w:style w:type="numbering" w:customStyle="1" w:styleId="NoList3114111">
    <w:name w:val="No List3114111"/>
    <w:next w:val="NoList"/>
    <w:uiPriority w:val="99"/>
    <w:semiHidden/>
    <w:unhideWhenUsed/>
    <w:rsid w:val="00944F3A"/>
  </w:style>
  <w:style w:type="numbering" w:customStyle="1" w:styleId="NoList4114111">
    <w:name w:val="No List4114111"/>
    <w:next w:val="NoList"/>
    <w:uiPriority w:val="99"/>
    <w:semiHidden/>
    <w:unhideWhenUsed/>
    <w:rsid w:val="00944F3A"/>
  </w:style>
  <w:style w:type="numbering" w:customStyle="1" w:styleId="NoList614111">
    <w:name w:val="No List614111"/>
    <w:next w:val="NoList"/>
    <w:uiPriority w:val="99"/>
    <w:semiHidden/>
    <w:unhideWhenUsed/>
    <w:rsid w:val="00944F3A"/>
  </w:style>
  <w:style w:type="numbering" w:customStyle="1" w:styleId="1114111">
    <w:name w:val="无列表1114111"/>
    <w:next w:val="NoList"/>
    <w:semiHidden/>
    <w:rsid w:val="00944F3A"/>
  </w:style>
  <w:style w:type="numbering" w:customStyle="1" w:styleId="NoList11114111">
    <w:name w:val="No List11114111"/>
    <w:next w:val="NoList"/>
    <w:uiPriority w:val="99"/>
    <w:semiHidden/>
    <w:unhideWhenUsed/>
    <w:rsid w:val="00944F3A"/>
  </w:style>
  <w:style w:type="numbering" w:customStyle="1" w:styleId="NoList714111">
    <w:name w:val="No List714111"/>
    <w:next w:val="NoList"/>
    <w:uiPriority w:val="99"/>
    <w:semiHidden/>
    <w:unhideWhenUsed/>
    <w:rsid w:val="00944F3A"/>
  </w:style>
  <w:style w:type="numbering" w:customStyle="1" w:styleId="NoList1214111">
    <w:name w:val="No List1214111"/>
    <w:next w:val="NoList"/>
    <w:uiPriority w:val="99"/>
    <w:semiHidden/>
    <w:unhideWhenUsed/>
    <w:rsid w:val="00944F3A"/>
  </w:style>
  <w:style w:type="numbering" w:customStyle="1" w:styleId="NoList2214111">
    <w:name w:val="No List2214111"/>
    <w:next w:val="NoList"/>
    <w:uiPriority w:val="99"/>
    <w:semiHidden/>
    <w:unhideWhenUsed/>
    <w:rsid w:val="00944F3A"/>
  </w:style>
  <w:style w:type="numbering" w:customStyle="1" w:styleId="NoList3214111">
    <w:name w:val="No List3214111"/>
    <w:next w:val="NoList"/>
    <w:uiPriority w:val="99"/>
    <w:semiHidden/>
    <w:unhideWhenUsed/>
    <w:rsid w:val="00944F3A"/>
  </w:style>
  <w:style w:type="numbering" w:customStyle="1" w:styleId="NoList84111">
    <w:name w:val="No List84111"/>
    <w:next w:val="NoList"/>
    <w:uiPriority w:val="99"/>
    <w:semiHidden/>
    <w:unhideWhenUsed/>
    <w:rsid w:val="00944F3A"/>
  </w:style>
  <w:style w:type="numbering" w:customStyle="1" w:styleId="NoList94111">
    <w:name w:val="No List94111"/>
    <w:next w:val="NoList"/>
    <w:uiPriority w:val="99"/>
    <w:semiHidden/>
    <w:unhideWhenUsed/>
    <w:rsid w:val="00944F3A"/>
  </w:style>
  <w:style w:type="numbering" w:customStyle="1" w:styleId="NoList814111">
    <w:name w:val="No List814111"/>
    <w:next w:val="NoList"/>
    <w:uiPriority w:val="99"/>
    <w:semiHidden/>
    <w:unhideWhenUsed/>
    <w:rsid w:val="00944F3A"/>
  </w:style>
  <w:style w:type="numbering" w:customStyle="1" w:styleId="NoList913111">
    <w:name w:val="No List913111"/>
    <w:next w:val="NoList"/>
    <w:uiPriority w:val="99"/>
    <w:semiHidden/>
    <w:unhideWhenUsed/>
    <w:rsid w:val="00944F3A"/>
  </w:style>
  <w:style w:type="numbering" w:customStyle="1" w:styleId="LFO194111">
    <w:name w:val="LFO194111"/>
    <w:basedOn w:val="NoList"/>
    <w:rsid w:val="00944F3A"/>
  </w:style>
  <w:style w:type="numbering" w:customStyle="1" w:styleId="NoList103111">
    <w:name w:val="No List103111"/>
    <w:next w:val="NoList"/>
    <w:uiPriority w:val="99"/>
    <w:semiHidden/>
    <w:unhideWhenUsed/>
    <w:rsid w:val="00944F3A"/>
  </w:style>
  <w:style w:type="numbering" w:customStyle="1" w:styleId="LFO1913111">
    <w:name w:val="LFO1913111"/>
    <w:basedOn w:val="NoList"/>
    <w:rsid w:val="00944F3A"/>
  </w:style>
  <w:style w:type="numbering" w:customStyle="1" w:styleId="1211110">
    <w:name w:val="无列表121111"/>
    <w:next w:val="NoList"/>
    <w:semiHidden/>
    <w:rsid w:val="00944F3A"/>
  </w:style>
  <w:style w:type="numbering" w:customStyle="1" w:styleId="1211111">
    <w:name w:val="リストなし121111"/>
    <w:next w:val="NoList"/>
    <w:uiPriority w:val="99"/>
    <w:semiHidden/>
    <w:unhideWhenUsed/>
    <w:rsid w:val="00944F3A"/>
  </w:style>
  <w:style w:type="numbering" w:customStyle="1" w:styleId="11111110">
    <w:name w:val="リストなし1111111"/>
    <w:next w:val="NoList"/>
    <w:uiPriority w:val="99"/>
    <w:semiHidden/>
    <w:unhideWhenUsed/>
    <w:rsid w:val="00944F3A"/>
  </w:style>
  <w:style w:type="numbering" w:customStyle="1" w:styleId="NoList131111">
    <w:name w:val="No List131111"/>
    <w:next w:val="NoList"/>
    <w:uiPriority w:val="99"/>
    <w:semiHidden/>
    <w:unhideWhenUsed/>
    <w:rsid w:val="00944F3A"/>
  </w:style>
  <w:style w:type="numbering" w:customStyle="1" w:styleId="NoList231111">
    <w:name w:val="No List231111"/>
    <w:next w:val="NoList"/>
    <w:uiPriority w:val="99"/>
    <w:semiHidden/>
    <w:unhideWhenUsed/>
    <w:rsid w:val="00944F3A"/>
  </w:style>
  <w:style w:type="numbering" w:customStyle="1" w:styleId="NoList331111">
    <w:name w:val="No List331111"/>
    <w:next w:val="NoList"/>
    <w:uiPriority w:val="99"/>
    <w:semiHidden/>
    <w:unhideWhenUsed/>
    <w:rsid w:val="00944F3A"/>
  </w:style>
  <w:style w:type="numbering" w:customStyle="1" w:styleId="NoList431111">
    <w:name w:val="No List431111"/>
    <w:next w:val="NoList"/>
    <w:uiPriority w:val="99"/>
    <w:semiHidden/>
    <w:unhideWhenUsed/>
    <w:rsid w:val="00944F3A"/>
  </w:style>
  <w:style w:type="numbering" w:customStyle="1" w:styleId="NoList521111">
    <w:name w:val="No List521111"/>
    <w:next w:val="NoList"/>
    <w:uiPriority w:val="99"/>
    <w:semiHidden/>
    <w:unhideWhenUsed/>
    <w:rsid w:val="00944F3A"/>
  </w:style>
  <w:style w:type="numbering" w:customStyle="1" w:styleId="NoList621111">
    <w:name w:val="No List621111"/>
    <w:next w:val="NoList"/>
    <w:uiPriority w:val="99"/>
    <w:semiHidden/>
    <w:unhideWhenUsed/>
    <w:rsid w:val="00944F3A"/>
  </w:style>
  <w:style w:type="numbering" w:customStyle="1" w:styleId="NoList721111">
    <w:name w:val="No List721111"/>
    <w:next w:val="NoList"/>
    <w:uiPriority w:val="99"/>
    <w:semiHidden/>
    <w:unhideWhenUsed/>
    <w:rsid w:val="00944F3A"/>
  </w:style>
  <w:style w:type="numbering" w:customStyle="1" w:styleId="NoList1121111">
    <w:name w:val="No List1121111"/>
    <w:next w:val="NoList"/>
    <w:uiPriority w:val="99"/>
    <w:semiHidden/>
    <w:unhideWhenUsed/>
    <w:rsid w:val="00944F3A"/>
  </w:style>
  <w:style w:type="numbering" w:customStyle="1" w:styleId="NoList2121111">
    <w:name w:val="No List2121111"/>
    <w:next w:val="NoList"/>
    <w:uiPriority w:val="99"/>
    <w:semiHidden/>
    <w:unhideWhenUsed/>
    <w:rsid w:val="00944F3A"/>
  </w:style>
  <w:style w:type="numbering" w:customStyle="1" w:styleId="NoList3121111">
    <w:name w:val="No List3121111"/>
    <w:next w:val="NoList"/>
    <w:uiPriority w:val="99"/>
    <w:semiHidden/>
    <w:unhideWhenUsed/>
    <w:rsid w:val="00944F3A"/>
  </w:style>
  <w:style w:type="numbering" w:customStyle="1" w:styleId="NoList4121111">
    <w:name w:val="No List4121111"/>
    <w:next w:val="NoList"/>
    <w:uiPriority w:val="99"/>
    <w:semiHidden/>
    <w:unhideWhenUsed/>
    <w:rsid w:val="00944F3A"/>
  </w:style>
  <w:style w:type="numbering" w:customStyle="1" w:styleId="NoList5111111">
    <w:name w:val="No List5111111"/>
    <w:next w:val="NoList"/>
    <w:uiPriority w:val="99"/>
    <w:semiHidden/>
    <w:unhideWhenUsed/>
    <w:rsid w:val="00944F3A"/>
  </w:style>
  <w:style w:type="numbering" w:customStyle="1" w:styleId="NoList6111111">
    <w:name w:val="No List6111111"/>
    <w:next w:val="NoList"/>
    <w:uiPriority w:val="99"/>
    <w:semiHidden/>
    <w:unhideWhenUsed/>
    <w:rsid w:val="00944F3A"/>
  </w:style>
  <w:style w:type="numbering" w:customStyle="1" w:styleId="NoList7111111">
    <w:name w:val="No List7111111"/>
    <w:next w:val="NoList"/>
    <w:uiPriority w:val="99"/>
    <w:semiHidden/>
    <w:unhideWhenUsed/>
    <w:rsid w:val="00944F3A"/>
  </w:style>
  <w:style w:type="numbering" w:customStyle="1" w:styleId="NoList8111111">
    <w:name w:val="No List8111111"/>
    <w:next w:val="NoList"/>
    <w:uiPriority w:val="99"/>
    <w:semiHidden/>
    <w:unhideWhenUsed/>
    <w:rsid w:val="00944F3A"/>
  </w:style>
  <w:style w:type="numbering" w:customStyle="1" w:styleId="NoList1221111">
    <w:name w:val="No List1221111"/>
    <w:next w:val="NoList"/>
    <w:uiPriority w:val="99"/>
    <w:semiHidden/>
    <w:rsid w:val="00944F3A"/>
  </w:style>
  <w:style w:type="numbering" w:customStyle="1" w:styleId="NoList11121111">
    <w:name w:val="No List11121111"/>
    <w:next w:val="NoList"/>
    <w:uiPriority w:val="99"/>
    <w:semiHidden/>
    <w:unhideWhenUsed/>
    <w:rsid w:val="00944F3A"/>
  </w:style>
  <w:style w:type="numbering" w:customStyle="1" w:styleId="11211110">
    <w:name w:val="无列表1121111"/>
    <w:next w:val="NoList"/>
    <w:semiHidden/>
    <w:rsid w:val="00944F3A"/>
  </w:style>
  <w:style w:type="numbering" w:customStyle="1" w:styleId="NoList2221111">
    <w:name w:val="No List2221111"/>
    <w:next w:val="NoList"/>
    <w:uiPriority w:val="99"/>
    <w:semiHidden/>
    <w:unhideWhenUsed/>
    <w:rsid w:val="00944F3A"/>
  </w:style>
  <w:style w:type="numbering" w:customStyle="1" w:styleId="NoList3221111">
    <w:name w:val="No List3221111"/>
    <w:next w:val="NoList"/>
    <w:uiPriority w:val="99"/>
    <w:semiHidden/>
    <w:unhideWhenUsed/>
    <w:rsid w:val="00944F3A"/>
  </w:style>
  <w:style w:type="numbering" w:customStyle="1" w:styleId="NoList4211111">
    <w:name w:val="No List4211111"/>
    <w:next w:val="NoList"/>
    <w:uiPriority w:val="99"/>
    <w:semiHidden/>
    <w:unhideWhenUsed/>
    <w:rsid w:val="00944F3A"/>
  </w:style>
  <w:style w:type="numbering" w:customStyle="1" w:styleId="NoList21111111">
    <w:name w:val="No List21111111"/>
    <w:next w:val="NoList"/>
    <w:uiPriority w:val="99"/>
    <w:semiHidden/>
    <w:unhideWhenUsed/>
    <w:rsid w:val="00944F3A"/>
  </w:style>
  <w:style w:type="numbering" w:customStyle="1" w:styleId="NoList31111111">
    <w:name w:val="No List31111111"/>
    <w:next w:val="NoList"/>
    <w:uiPriority w:val="99"/>
    <w:semiHidden/>
    <w:unhideWhenUsed/>
    <w:rsid w:val="00944F3A"/>
  </w:style>
  <w:style w:type="numbering" w:customStyle="1" w:styleId="NoList41111111">
    <w:name w:val="No List41111111"/>
    <w:next w:val="NoList"/>
    <w:uiPriority w:val="99"/>
    <w:semiHidden/>
    <w:unhideWhenUsed/>
    <w:rsid w:val="00944F3A"/>
  </w:style>
  <w:style w:type="numbering" w:customStyle="1" w:styleId="111111111">
    <w:name w:val="无列表111111111"/>
    <w:next w:val="NoList"/>
    <w:semiHidden/>
    <w:rsid w:val="00944F3A"/>
  </w:style>
  <w:style w:type="numbering" w:customStyle="1" w:styleId="NoList111111111">
    <w:name w:val="No List111111111"/>
    <w:next w:val="NoList"/>
    <w:uiPriority w:val="99"/>
    <w:semiHidden/>
    <w:unhideWhenUsed/>
    <w:rsid w:val="00944F3A"/>
  </w:style>
  <w:style w:type="numbering" w:customStyle="1" w:styleId="NoList12111111">
    <w:name w:val="No List12111111"/>
    <w:next w:val="NoList"/>
    <w:uiPriority w:val="99"/>
    <w:semiHidden/>
    <w:unhideWhenUsed/>
    <w:rsid w:val="00944F3A"/>
  </w:style>
  <w:style w:type="numbering" w:customStyle="1" w:styleId="NoList22111111">
    <w:name w:val="No List22111111"/>
    <w:next w:val="NoList"/>
    <w:uiPriority w:val="99"/>
    <w:semiHidden/>
    <w:unhideWhenUsed/>
    <w:rsid w:val="00944F3A"/>
  </w:style>
  <w:style w:type="numbering" w:customStyle="1" w:styleId="NoList32111111">
    <w:name w:val="No List32111111"/>
    <w:next w:val="NoList"/>
    <w:uiPriority w:val="99"/>
    <w:semiHidden/>
    <w:unhideWhenUsed/>
    <w:rsid w:val="00944F3A"/>
  </w:style>
  <w:style w:type="numbering" w:customStyle="1" w:styleId="NoList141111">
    <w:name w:val="No List141111"/>
    <w:next w:val="NoList"/>
    <w:uiPriority w:val="99"/>
    <w:semiHidden/>
    <w:unhideWhenUsed/>
    <w:rsid w:val="00944F3A"/>
  </w:style>
  <w:style w:type="numbering" w:customStyle="1" w:styleId="NoList151111">
    <w:name w:val="No List151111"/>
    <w:next w:val="NoList"/>
    <w:uiPriority w:val="99"/>
    <w:semiHidden/>
    <w:unhideWhenUsed/>
    <w:rsid w:val="00944F3A"/>
  </w:style>
  <w:style w:type="numbering" w:customStyle="1" w:styleId="NoList241111">
    <w:name w:val="No List241111"/>
    <w:next w:val="NoList"/>
    <w:uiPriority w:val="99"/>
    <w:semiHidden/>
    <w:unhideWhenUsed/>
    <w:rsid w:val="00944F3A"/>
  </w:style>
  <w:style w:type="numbering" w:customStyle="1" w:styleId="NoList341111">
    <w:name w:val="No List341111"/>
    <w:next w:val="NoList"/>
    <w:uiPriority w:val="99"/>
    <w:semiHidden/>
    <w:unhideWhenUsed/>
    <w:rsid w:val="00944F3A"/>
  </w:style>
  <w:style w:type="numbering" w:customStyle="1" w:styleId="NoList441111">
    <w:name w:val="No List441111"/>
    <w:next w:val="NoList"/>
    <w:uiPriority w:val="99"/>
    <w:semiHidden/>
    <w:unhideWhenUsed/>
    <w:rsid w:val="00944F3A"/>
  </w:style>
  <w:style w:type="numbering" w:customStyle="1" w:styleId="NoList531111">
    <w:name w:val="No List531111"/>
    <w:next w:val="NoList"/>
    <w:uiPriority w:val="99"/>
    <w:semiHidden/>
    <w:unhideWhenUsed/>
    <w:rsid w:val="00944F3A"/>
  </w:style>
  <w:style w:type="numbering" w:customStyle="1" w:styleId="NoList631111">
    <w:name w:val="No List631111"/>
    <w:next w:val="NoList"/>
    <w:uiPriority w:val="99"/>
    <w:semiHidden/>
    <w:unhideWhenUsed/>
    <w:rsid w:val="00944F3A"/>
  </w:style>
  <w:style w:type="numbering" w:customStyle="1" w:styleId="NoList731111">
    <w:name w:val="No List731111"/>
    <w:next w:val="NoList"/>
    <w:uiPriority w:val="99"/>
    <w:semiHidden/>
    <w:unhideWhenUsed/>
    <w:rsid w:val="00944F3A"/>
  </w:style>
  <w:style w:type="numbering" w:customStyle="1" w:styleId="NoList821111">
    <w:name w:val="No List821111"/>
    <w:next w:val="NoList"/>
    <w:uiPriority w:val="99"/>
    <w:semiHidden/>
    <w:unhideWhenUsed/>
    <w:rsid w:val="00944F3A"/>
  </w:style>
  <w:style w:type="numbering" w:customStyle="1" w:styleId="NoList921111">
    <w:name w:val="No List921111"/>
    <w:next w:val="NoList"/>
    <w:uiPriority w:val="99"/>
    <w:semiHidden/>
    <w:unhideWhenUsed/>
    <w:rsid w:val="00944F3A"/>
  </w:style>
  <w:style w:type="numbering" w:customStyle="1" w:styleId="NoList1131111">
    <w:name w:val="No List1131111"/>
    <w:next w:val="NoList"/>
    <w:uiPriority w:val="99"/>
    <w:semiHidden/>
    <w:unhideWhenUsed/>
    <w:rsid w:val="00944F3A"/>
  </w:style>
  <w:style w:type="numbering" w:customStyle="1" w:styleId="NoList2131111">
    <w:name w:val="No List2131111"/>
    <w:next w:val="NoList"/>
    <w:uiPriority w:val="99"/>
    <w:semiHidden/>
    <w:unhideWhenUsed/>
    <w:rsid w:val="00944F3A"/>
  </w:style>
  <w:style w:type="numbering" w:customStyle="1" w:styleId="NoList3131111">
    <w:name w:val="No List3131111"/>
    <w:next w:val="NoList"/>
    <w:uiPriority w:val="99"/>
    <w:semiHidden/>
    <w:unhideWhenUsed/>
    <w:rsid w:val="00944F3A"/>
  </w:style>
  <w:style w:type="numbering" w:customStyle="1" w:styleId="NoList4131111">
    <w:name w:val="No List4131111"/>
    <w:next w:val="NoList"/>
    <w:uiPriority w:val="99"/>
    <w:semiHidden/>
    <w:unhideWhenUsed/>
    <w:rsid w:val="00944F3A"/>
  </w:style>
  <w:style w:type="numbering" w:customStyle="1" w:styleId="NoList5121111">
    <w:name w:val="No List5121111"/>
    <w:next w:val="NoList"/>
    <w:uiPriority w:val="99"/>
    <w:semiHidden/>
    <w:unhideWhenUsed/>
    <w:rsid w:val="00944F3A"/>
  </w:style>
  <w:style w:type="numbering" w:customStyle="1" w:styleId="NoList6121111">
    <w:name w:val="No List6121111"/>
    <w:next w:val="NoList"/>
    <w:uiPriority w:val="99"/>
    <w:semiHidden/>
    <w:unhideWhenUsed/>
    <w:rsid w:val="00944F3A"/>
  </w:style>
  <w:style w:type="numbering" w:customStyle="1" w:styleId="NoList7121111">
    <w:name w:val="No List7121111"/>
    <w:next w:val="NoList"/>
    <w:uiPriority w:val="99"/>
    <w:semiHidden/>
    <w:unhideWhenUsed/>
    <w:rsid w:val="00944F3A"/>
  </w:style>
  <w:style w:type="numbering" w:customStyle="1" w:styleId="NoList8121111">
    <w:name w:val="No List8121111"/>
    <w:next w:val="NoList"/>
    <w:uiPriority w:val="99"/>
    <w:semiHidden/>
    <w:unhideWhenUsed/>
    <w:rsid w:val="00944F3A"/>
  </w:style>
  <w:style w:type="numbering" w:customStyle="1" w:styleId="NoList9111111">
    <w:name w:val="No List9111111"/>
    <w:next w:val="NoList"/>
    <w:uiPriority w:val="99"/>
    <w:semiHidden/>
    <w:unhideWhenUsed/>
    <w:rsid w:val="00944F3A"/>
  </w:style>
  <w:style w:type="numbering" w:customStyle="1" w:styleId="LFO1921111">
    <w:name w:val="LFO1921111"/>
    <w:basedOn w:val="NoList"/>
    <w:rsid w:val="00944F3A"/>
  </w:style>
  <w:style w:type="numbering" w:customStyle="1" w:styleId="NoList1011111">
    <w:name w:val="No List1011111"/>
    <w:next w:val="NoList"/>
    <w:uiPriority w:val="99"/>
    <w:semiHidden/>
    <w:unhideWhenUsed/>
    <w:rsid w:val="00944F3A"/>
  </w:style>
  <w:style w:type="numbering" w:customStyle="1" w:styleId="LFO19111111">
    <w:name w:val="LFO19111111"/>
    <w:basedOn w:val="NoList"/>
    <w:rsid w:val="00944F3A"/>
  </w:style>
  <w:style w:type="numbering" w:customStyle="1" w:styleId="NoList1231111">
    <w:name w:val="No List1231111"/>
    <w:next w:val="NoList"/>
    <w:uiPriority w:val="99"/>
    <w:semiHidden/>
    <w:rsid w:val="00944F3A"/>
  </w:style>
  <w:style w:type="numbering" w:customStyle="1" w:styleId="NoList11131111">
    <w:name w:val="No List11131111"/>
    <w:next w:val="NoList"/>
    <w:uiPriority w:val="99"/>
    <w:semiHidden/>
    <w:unhideWhenUsed/>
    <w:rsid w:val="00944F3A"/>
  </w:style>
  <w:style w:type="numbering" w:customStyle="1" w:styleId="1311110">
    <w:name w:val="无列表131111"/>
    <w:next w:val="NoList"/>
    <w:semiHidden/>
    <w:rsid w:val="00944F3A"/>
  </w:style>
  <w:style w:type="numbering" w:customStyle="1" w:styleId="1311111">
    <w:name w:val="リストなし131111"/>
    <w:next w:val="NoList"/>
    <w:uiPriority w:val="99"/>
    <w:semiHidden/>
    <w:unhideWhenUsed/>
    <w:rsid w:val="00944F3A"/>
  </w:style>
  <w:style w:type="numbering" w:customStyle="1" w:styleId="11311110">
    <w:name w:val="无列表1131111"/>
    <w:next w:val="NoList"/>
    <w:semiHidden/>
    <w:rsid w:val="00944F3A"/>
  </w:style>
  <w:style w:type="numbering" w:customStyle="1" w:styleId="11211111">
    <w:name w:val="リストなし1121111"/>
    <w:next w:val="NoList"/>
    <w:uiPriority w:val="99"/>
    <w:semiHidden/>
    <w:unhideWhenUsed/>
    <w:rsid w:val="00944F3A"/>
  </w:style>
  <w:style w:type="numbering" w:customStyle="1" w:styleId="NoList2231111">
    <w:name w:val="No List2231111"/>
    <w:next w:val="NoList"/>
    <w:uiPriority w:val="99"/>
    <w:semiHidden/>
    <w:unhideWhenUsed/>
    <w:rsid w:val="00944F3A"/>
  </w:style>
  <w:style w:type="numbering" w:customStyle="1" w:styleId="NoList3231111">
    <w:name w:val="No List3231111"/>
    <w:next w:val="NoList"/>
    <w:uiPriority w:val="99"/>
    <w:semiHidden/>
    <w:unhideWhenUsed/>
    <w:rsid w:val="00944F3A"/>
  </w:style>
  <w:style w:type="numbering" w:customStyle="1" w:styleId="NoList4221111">
    <w:name w:val="No List4221111"/>
    <w:next w:val="NoList"/>
    <w:uiPriority w:val="99"/>
    <w:semiHidden/>
    <w:unhideWhenUsed/>
    <w:rsid w:val="00944F3A"/>
  </w:style>
  <w:style w:type="numbering" w:customStyle="1" w:styleId="NoList21121111">
    <w:name w:val="No List21121111"/>
    <w:next w:val="NoList"/>
    <w:uiPriority w:val="99"/>
    <w:semiHidden/>
    <w:unhideWhenUsed/>
    <w:rsid w:val="00944F3A"/>
  </w:style>
  <w:style w:type="numbering" w:customStyle="1" w:styleId="NoList31121111">
    <w:name w:val="No List31121111"/>
    <w:next w:val="NoList"/>
    <w:uiPriority w:val="99"/>
    <w:semiHidden/>
    <w:unhideWhenUsed/>
    <w:rsid w:val="00944F3A"/>
  </w:style>
  <w:style w:type="numbering" w:customStyle="1" w:styleId="NoList41121111">
    <w:name w:val="No List41121111"/>
    <w:next w:val="NoList"/>
    <w:uiPriority w:val="99"/>
    <w:semiHidden/>
    <w:unhideWhenUsed/>
    <w:rsid w:val="00944F3A"/>
  </w:style>
  <w:style w:type="numbering" w:customStyle="1" w:styleId="11121111">
    <w:name w:val="无列表11121111"/>
    <w:next w:val="NoList"/>
    <w:semiHidden/>
    <w:rsid w:val="00944F3A"/>
  </w:style>
  <w:style w:type="numbering" w:customStyle="1" w:styleId="NoList111121111">
    <w:name w:val="No List111121111"/>
    <w:next w:val="NoList"/>
    <w:uiPriority w:val="99"/>
    <w:semiHidden/>
    <w:unhideWhenUsed/>
    <w:rsid w:val="00944F3A"/>
  </w:style>
  <w:style w:type="numbering" w:customStyle="1" w:styleId="NoList12121111">
    <w:name w:val="No List12121111"/>
    <w:next w:val="NoList"/>
    <w:uiPriority w:val="99"/>
    <w:semiHidden/>
    <w:unhideWhenUsed/>
    <w:rsid w:val="00944F3A"/>
  </w:style>
  <w:style w:type="numbering" w:customStyle="1" w:styleId="NoList22121111">
    <w:name w:val="No List22121111"/>
    <w:next w:val="NoList"/>
    <w:uiPriority w:val="99"/>
    <w:semiHidden/>
    <w:unhideWhenUsed/>
    <w:rsid w:val="00944F3A"/>
  </w:style>
  <w:style w:type="numbering" w:customStyle="1" w:styleId="NoList32121111">
    <w:name w:val="No List32121111"/>
    <w:next w:val="NoList"/>
    <w:uiPriority w:val="99"/>
    <w:semiHidden/>
    <w:unhideWhenUsed/>
    <w:rsid w:val="00944F3A"/>
  </w:style>
  <w:style w:type="numbering" w:customStyle="1" w:styleId="NoList161111">
    <w:name w:val="No List161111"/>
    <w:next w:val="NoList"/>
    <w:uiPriority w:val="99"/>
    <w:semiHidden/>
    <w:unhideWhenUsed/>
    <w:rsid w:val="00944F3A"/>
  </w:style>
  <w:style w:type="numbering" w:customStyle="1" w:styleId="NoList171111">
    <w:name w:val="No List171111"/>
    <w:next w:val="NoList"/>
    <w:uiPriority w:val="99"/>
    <w:semiHidden/>
    <w:unhideWhenUsed/>
    <w:rsid w:val="00944F3A"/>
  </w:style>
  <w:style w:type="numbering" w:customStyle="1" w:styleId="NoList251111">
    <w:name w:val="No List251111"/>
    <w:next w:val="NoList"/>
    <w:uiPriority w:val="99"/>
    <w:semiHidden/>
    <w:unhideWhenUsed/>
    <w:rsid w:val="00944F3A"/>
  </w:style>
  <w:style w:type="numbering" w:customStyle="1" w:styleId="NoList351111">
    <w:name w:val="No List351111"/>
    <w:next w:val="NoList"/>
    <w:uiPriority w:val="99"/>
    <w:semiHidden/>
    <w:unhideWhenUsed/>
    <w:rsid w:val="00944F3A"/>
  </w:style>
  <w:style w:type="numbering" w:customStyle="1" w:styleId="NoList451111">
    <w:name w:val="No List451111"/>
    <w:next w:val="NoList"/>
    <w:uiPriority w:val="99"/>
    <w:semiHidden/>
    <w:unhideWhenUsed/>
    <w:rsid w:val="00944F3A"/>
  </w:style>
  <w:style w:type="numbering" w:customStyle="1" w:styleId="NoList541111">
    <w:name w:val="No List541111"/>
    <w:next w:val="NoList"/>
    <w:uiPriority w:val="99"/>
    <w:semiHidden/>
    <w:unhideWhenUsed/>
    <w:rsid w:val="00944F3A"/>
  </w:style>
  <w:style w:type="numbering" w:customStyle="1" w:styleId="NoList641111">
    <w:name w:val="No List641111"/>
    <w:next w:val="NoList"/>
    <w:uiPriority w:val="99"/>
    <w:semiHidden/>
    <w:unhideWhenUsed/>
    <w:rsid w:val="00944F3A"/>
  </w:style>
  <w:style w:type="numbering" w:customStyle="1" w:styleId="NoList741111">
    <w:name w:val="No List741111"/>
    <w:next w:val="NoList"/>
    <w:uiPriority w:val="99"/>
    <w:semiHidden/>
    <w:unhideWhenUsed/>
    <w:rsid w:val="00944F3A"/>
  </w:style>
  <w:style w:type="numbering" w:customStyle="1" w:styleId="NoList831111">
    <w:name w:val="No List831111"/>
    <w:next w:val="NoList"/>
    <w:uiPriority w:val="99"/>
    <w:semiHidden/>
    <w:unhideWhenUsed/>
    <w:rsid w:val="00944F3A"/>
  </w:style>
  <w:style w:type="numbering" w:customStyle="1" w:styleId="NoList931111">
    <w:name w:val="No List931111"/>
    <w:next w:val="NoList"/>
    <w:uiPriority w:val="99"/>
    <w:semiHidden/>
    <w:unhideWhenUsed/>
    <w:rsid w:val="00944F3A"/>
  </w:style>
  <w:style w:type="numbering" w:customStyle="1" w:styleId="NoList1141111">
    <w:name w:val="No List1141111"/>
    <w:next w:val="NoList"/>
    <w:uiPriority w:val="99"/>
    <w:semiHidden/>
    <w:unhideWhenUsed/>
    <w:rsid w:val="00944F3A"/>
  </w:style>
  <w:style w:type="numbering" w:customStyle="1" w:styleId="NoList2141111">
    <w:name w:val="No List2141111"/>
    <w:next w:val="NoList"/>
    <w:uiPriority w:val="99"/>
    <w:semiHidden/>
    <w:unhideWhenUsed/>
    <w:rsid w:val="00944F3A"/>
  </w:style>
  <w:style w:type="numbering" w:customStyle="1" w:styleId="NoList3141111">
    <w:name w:val="No List3141111"/>
    <w:next w:val="NoList"/>
    <w:uiPriority w:val="99"/>
    <w:semiHidden/>
    <w:unhideWhenUsed/>
    <w:rsid w:val="00944F3A"/>
  </w:style>
  <w:style w:type="numbering" w:customStyle="1" w:styleId="NoList4141111">
    <w:name w:val="No List4141111"/>
    <w:next w:val="NoList"/>
    <w:uiPriority w:val="99"/>
    <w:semiHidden/>
    <w:unhideWhenUsed/>
    <w:rsid w:val="00944F3A"/>
  </w:style>
  <w:style w:type="numbering" w:customStyle="1" w:styleId="NoList5131111">
    <w:name w:val="No List5131111"/>
    <w:next w:val="NoList"/>
    <w:uiPriority w:val="99"/>
    <w:semiHidden/>
    <w:unhideWhenUsed/>
    <w:rsid w:val="00944F3A"/>
  </w:style>
  <w:style w:type="numbering" w:customStyle="1" w:styleId="NoList6131111">
    <w:name w:val="No List6131111"/>
    <w:next w:val="NoList"/>
    <w:uiPriority w:val="99"/>
    <w:semiHidden/>
    <w:unhideWhenUsed/>
    <w:rsid w:val="00944F3A"/>
  </w:style>
  <w:style w:type="numbering" w:customStyle="1" w:styleId="NoList7131111">
    <w:name w:val="No List7131111"/>
    <w:next w:val="NoList"/>
    <w:uiPriority w:val="99"/>
    <w:semiHidden/>
    <w:unhideWhenUsed/>
    <w:rsid w:val="00944F3A"/>
  </w:style>
  <w:style w:type="numbering" w:customStyle="1" w:styleId="NoList8131111">
    <w:name w:val="No List8131111"/>
    <w:next w:val="NoList"/>
    <w:uiPriority w:val="99"/>
    <w:semiHidden/>
    <w:unhideWhenUsed/>
    <w:rsid w:val="00944F3A"/>
  </w:style>
  <w:style w:type="numbering" w:customStyle="1" w:styleId="NoList9121111">
    <w:name w:val="No List9121111"/>
    <w:next w:val="NoList"/>
    <w:uiPriority w:val="99"/>
    <w:semiHidden/>
    <w:unhideWhenUsed/>
    <w:rsid w:val="00944F3A"/>
  </w:style>
  <w:style w:type="numbering" w:customStyle="1" w:styleId="LFO1931111">
    <w:name w:val="LFO1931111"/>
    <w:basedOn w:val="NoList"/>
    <w:rsid w:val="00944F3A"/>
  </w:style>
  <w:style w:type="numbering" w:customStyle="1" w:styleId="NoList1021111">
    <w:name w:val="No List1021111"/>
    <w:next w:val="NoList"/>
    <w:uiPriority w:val="99"/>
    <w:semiHidden/>
    <w:unhideWhenUsed/>
    <w:rsid w:val="00944F3A"/>
  </w:style>
  <w:style w:type="numbering" w:customStyle="1" w:styleId="LFO19121111">
    <w:name w:val="LFO19121111"/>
    <w:basedOn w:val="NoList"/>
    <w:rsid w:val="00944F3A"/>
  </w:style>
  <w:style w:type="numbering" w:customStyle="1" w:styleId="NoList1241111">
    <w:name w:val="No List1241111"/>
    <w:next w:val="NoList"/>
    <w:uiPriority w:val="99"/>
    <w:semiHidden/>
    <w:rsid w:val="00944F3A"/>
  </w:style>
  <w:style w:type="numbering" w:customStyle="1" w:styleId="NoList11141111">
    <w:name w:val="No List11141111"/>
    <w:next w:val="NoList"/>
    <w:uiPriority w:val="99"/>
    <w:semiHidden/>
    <w:unhideWhenUsed/>
    <w:rsid w:val="00944F3A"/>
  </w:style>
  <w:style w:type="numbering" w:customStyle="1" w:styleId="1411110">
    <w:name w:val="无列表141111"/>
    <w:next w:val="NoList"/>
    <w:semiHidden/>
    <w:rsid w:val="00944F3A"/>
  </w:style>
  <w:style w:type="numbering" w:customStyle="1" w:styleId="1411111">
    <w:name w:val="リストなし141111"/>
    <w:next w:val="NoList"/>
    <w:uiPriority w:val="99"/>
    <w:semiHidden/>
    <w:unhideWhenUsed/>
    <w:rsid w:val="00944F3A"/>
  </w:style>
  <w:style w:type="numbering" w:customStyle="1" w:styleId="11411110">
    <w:name w:val="无列表1141111"/>
    <w:next w:val="NoList"/>
    <w:semiHidden/>
    <w:rsid w:val="00944F3A"/>
  </w:style>
  <w:style w:type="numbering" w:customStyle="1" w:styleId="11311111">
    <w:name w:val="リストなし1131111"/>
    <w:next w:val="NoList"/>
    <w:uiPriority w:val="99"/>
    <w:semiHidden/>
    <w:unhideWhenUsed/>
    <w:rsid w:val="00944F3A"/>
  </w:style>
  <w:style w:type="numbering" w:customStyle="1" w:styleId="NoList2241111">
    <w:name w:val="No List2241111"/>
    <w:next w:val="NoList"/>
    <w:uiPriority w:val="99"/>
    <w:semiHidden/>
    <w:unhideWhenUsed/>
    <w:rsid w:val="00944F3A"/>
  </w:style>
  <w:style w:type="numbering" w:customStyle="1" w:styleId="NoList3241111">
    <w:name w:val="No List3241111"/>
    <w:next w:val="NoList"/>
    <w:uiPriority w:val="99"/>
    <w:semiHidden/>
    <w:unhideWhenUsed/>
    <w:rsid w:val="00944F3A"/>
  </w:style>
  <w:style w:type="numbering" w:customStyle="1" w:styleId="NoList4231111">
    <w:name w:val="No List4231111"/>
    <w:next w:val="NoList"/>
    <w:uiPriority w:val="99"/>
    <w:semiHidden/>
    <w:unhideWhenUsed/>
    <w:rsid w:val="00944F3A"/>
  </w:style>
  <w:style w:type="numbering" w:customStyle="1" w:styleId="NoList21131111">
    <w:name w:val="No List21131111"/>
    <w:next w:val="NoList"/>
    <w:uiPriority w:val="99"/>
    <w:semiHidden/>
    <w:unhideWhenUsed/>
    <w:rsid w:val="00944F3A"/>
  </w:style>
  <w:style w:type="numbering" w:customStyle="1" w:styleId="NoList31131111">
    <w:name w:val="No List31131111"/>
    <w:next w:val="NoList"/>
    <w:uiPriority w:val="99"/>
    <w:semiHidden/>
    <w:unhideWhenUsed/>
    <w:rsid w:val="00944F3A"/>
  </w:style>
  <w:style w:type="numbering" w:customStyle="1" w:styleId="NoList41131111">
    <w:name w:val="No List41131111"/>
    <w:next w:val="NoList"/>
    <w:uiPriority w:val="99"/>
    <w:semiHidden/>
    <w:unhideWhenUsed/>
    <w:rsid w:val="00944F3A"/>
  </w:style>
  <w:style w:type="numbering" w:customStyle="1" w:styleId="11131111">
    <w:name w:val="无列表11131111"/>
    <w:next w:val="NoList"/>
    <w:semiHidden/>
    <w:rsid w:val="00944F3A"/>
  </w:style>
  <w:style w:type="numbering" w:customStyle="1" w:styleId="NoList111131111">
    <w:name w:val="No List111131111"/>
    <w:next w:val="NoList"/>
    <w:uiPriority w:val="99"/>
    <w:semiHidden/>
    <w:unhideWhenUsed/>
    <w:rsid w:val="00944F3A"/>
  </w:style>
  <w:style w:type="numbering" w:customStyle="1" w:styleId="NoList12131111">
    <w:name w:val="No List12131111"/>
    <w:next w:val="NoList"/>
    <w:uiPriority w:val="99"/>
    <w:semiHidden/>
    <w:unhideWhenUsed/>
    <w:rsid w:val="00944F3A"/>
  </w:style>
  <w:style w:type="numbering" w:customStyle="1" w:styleId="NoList22131111">
    <w:name w:val="No List22131111"/>
    <w:next w:val="NoList"/>
    <w:uiPriority w:val="99"/>
    <w:semiHidden/>
    <w:unhideWhenUsed/>
    <w:rsid w:val="00944F3A"/>
  </w:style>
  <w:style w:type="numbering" w:customStyle="1" w:styleId="NoList32131111">
    <w:name w:val="No List32131111"/>
    <w:next w:val="NoList"/>
    <w:uiPriority w:val="99"/>
    <w:semiHidden/>
    <w:unhideWhenUsed/>
    <w:rsid w:val="00944F3A"/>
  </w:style>
  <w:style w:type="table" w:customStyle="1" w:styleId="2212">
    <w:name w:val="网格型22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44F3A"/>
    <w:rPr>
      <w:rFonts w:ascii="Times New Roman" w:eastAsia="MS Mincho" w:hAnsi="Times New Roman"/>
    </w:rPr>
    <w:tblPr/>
  </w:style>
  <w:style w:type="table" w:customStyle="1" w:styleId="Tabellengitternetz111211">
    <w:name w:val="Tabellengitternetz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4F3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44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4F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4F3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4F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4F3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4F3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4F3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4F3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44F3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4F3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NoList"/>
    <w:uiPriority w:val="99"/>
    <w:semiHidden/>
    <w:unhideWhenUsed/>
    <w:rsid w:val="00944F3A"/>
  </w:style>
  <w:style w:type="numbering" w:customStyle="1" w:styleId="16110">
    <w:name w:val="无列表1611"/>
    <w:next w:val="NoList"/>
    <w:semiHidden/>
    <w:rsid w:val="00944F3A"/>
  </w:style>
  <w:style w:type="table" w:customStyle="1" w:styleId="391">
    <w:name w:val="网格型3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NoList"/>
    <w:uiPriority w:val="99"/>
    <w:semiHidden/>
    <w:unhideWhenUsed/>
    <w:rsid w:val="00944F3A"/>
  </w:style>
  <w:style w:type="table" w:customStyle="1" w:styleId="281">
    <w:name w:val="古典型 2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944F3A"/>
  </w:style>
  <w:style w:type="table" w:customStyle="1" w:styleId="TableGrid2191">
    <w:name w:val="Table Grid219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NoList"/>
    <w:semiHidden/>
    <w:rsid w:val="00944F3A"/>
  </w:style>
  <w:style w:type="table" w:customStyle="1" w:styleId="3181">
    <w:name w:val="网格型3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NoList"/>
    <w:uiPriority w:val="99"/>
    <w:semiHidden/>
    <w:unhideWhenUsed/>
    <w:rsid w:val="00944F3A"/>
  </w:style>
  <w:style w:type="table" w:customStyle="1" w:styleId="TableClassic2181">
    <w:name w:val="Table Classic 218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NoList"/>
    <w:uiPriority w:val="99"/>
    <w:semiHidden/>
    <w:unhideWhenUsed/>
    <w:rsid w:val="00944F3A"/>
  </w:style>
  <w:style w:type="numbering" w:customStyle="1" w:styleId="NoList3711">
    <w:name w:val="No List3711"/>
    <w:next w:val="NoList"/>
    <w:uiPriority w:val="99"/>
    <w:semiHidden/>
    <w:unhideWhenUsed/>
    <w:rsid w:val="00944F3A"/>
  </w:style>
  <w:style w:type="numbering" w:customStyle="1" w:styleId="NoList11611">
    <w:name w:val="No List11611"/>
    <w:next w:val="NoList"/>
    <w:uiPriority w:val="99"/>
    <w:semiHidden/>
    <w:unhideWhenUsed/>
    <w:rsid w:val="00944F3A"/>
  </w:style>
  <w:style w:type="numbering" w:customStyle="1" w:styleId="NoList4711">
    <w:name w:val="No List4711"/>
    <w:next w:val="NoList"/>
    <w:uiPriority w:val="99"/>
    <w:semiHidden/>
    <w:unhideWhenUsed/>
    <w:rsid w:val="00944F3A"/>
  </w:style>
  <w:style w:type="numbering" w:customStyle="1" w:styleId="NoList5611">
    <w:name w:val="No List5611"/>
    <w:next w:val="NoList"/>
    <w:uiPriority w:val="99"/>
    <w:semiHidden/>
    <w:unhideWhenUsed/>
    <w:rsid w:val="00944F3A"/>
  </w:style>
  <w:style w:type="numbering" w:customStyle="1" w:styleId="NoList111611">
    <w:name w:val="No List111611"/>
    <w:next w:val="NoList"/>
    <w:uiPriority w:val="99"/>
    <w:semiHidden/>
    <w:unhideWhenUsed/>
    <w:rsid w:val="00944F3A"/>
  </w:style>
  <w:style w:type="numbering" w:customStyle="1" w:styleId="NoList21611">
    <w:name w:val="No List21611"/>
    <w:next w:val="NoList"/>
    <w:uiPriority w:val="99"/>
    <w:semiHidden/>
    <w:unhideWhenUsed/>
    <w:rsid w:val="00944F3A"/>
  </w:style>
  <w:style w:type="numbering" w:customStyle="1" w:styleId="NoList31611">
    <w:name w:val="No List31611"/>
    <w:next w:val="NoList"/>
    <w:uiPriority w:val="99"/>
    <w:semiHidden/>
    <w:unhideWhenUsed/>
    <w:rsid w:val="00944F3A"/>
  </w:style>
  <w:style w:type="numbering" w:customStyle="1" w:styleId="NoList41611">
    <w:name w:val="No List41611"/>
    <w:next w:val="NoList"/>
    <w:uiPriority w:val="99"/>
    <w:semiHidden/>
    <w:unhideWhenUsed/>
    <w:rsid w:val="00944F3A"/>
  </w:style>
  <w:style w:type="numbering" w:customStyle="1" w:styleId="NoList6611">
    <w:name w:val="No List6611"/>
    <w:next w:val="NoList"/>
    <w:uiPriority w:val="99"/>
    <w:semiHidden/>
    <w:unhideWhenUsed/>
    <w:rsid w:val="00944F3A"/>
  </w:style>
  <w:style w:type="numbering" w:customStyle="1" w:styleId="NoList7611">
    <w:name w:val="No List7611"/>
    <w:next w:val="NoList"/>
    <w:uiPriority w:val="99"/>
    <w:semiHidden/>
    <w:unhideWhenUsed/>
    <w:rsid w:val="00944F3A"/>
  </w:style>
  <w:style w:type="numbering" w:customStyle="1" w:styleId="NoList12611">
    <w:name w:val="No List12611"/>
    <w:next w:val="NoList"/>
    <w:uiPriority w:val="99"/>
    <w:semiHidden/>
    <w:unhideWhenUsed/>
    <w:rsid w:val="00944F3A"/>
  </w:style>
  <w:style w:type="numbering" w:customStyle="1" w:styleId="NoList22611">
    <w:name w:val="No List22611"/>
    <w:next w:val="NoList"/>
    <w:uiPriority w:val="99"/>
    <w:semiHidden/>
    <w:unhideWhenUsed/>
    <w:rsid w:val="00944F3A"/>
  </w:style>
  <w:style w:type="numbering" w:customStyle="1" w:styleId="NoList32611">
    <w:name w:val="No List32611"/>
    <w:next w:val="NoList"/>
    <w:uiPriority w:val="99"/>
    <w:semiHidden/>
    <w:unhideWhenUsed/>
    <w:rsid w:val="00944F3A"/>
  </w:style>
  <w:style w:type="table" w:customStyle="1" w:styleId="TableGrid591">
    <w:name w:val="Table Grid591"/>
    <w:basedOn w:val="TableNormal"/>
    <w:uiPriority w:val="39"/>
    <w:qFormat/>
    <w:rsid w:val="00944F3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NoList"/>
    <w:uiPriority w:val="99"/>
    <w:semiHidden/>
    <w:unhideWhenUsed/>
    <w:rsid w:val="00944F3A"/>
  </w:style>
  <w:style w:type="numbering" w:customStyle="1" w:styleId="NoList51511">
    <w:name w:val="No List51511"/>
    <w:next w:val="NoList"/>
    <w:uiPriority w:val="99"/>
    <w:semiHidden/>
    <w:unhideWhenUsed/>
    <w:rsid w:val="00944F3A"/>
  </w:style>
  <w:style w:type="numbering" w:customStyle="1" w:styleId="NoList211511">
    <w:name w:val="No List211511"/>
    <w:next w:val="NoList"/>
    <w:uiPriority w:val="99"/>
    <w:semiHidden/>
    <w:unhideWhenUsed/>
    <w:rsid w:val="00944F3A"/>
  </w:style>
  <w:style w:type="numbering" w:customStyle="1" w:styleId="NoList311511">
    <w:name w:val="No List311511"/>
    <w:next w:val="NoList"/>
    <w:uiPriority w:val="99"/>
    <w:semiHidden/>
    <w:unhideWhenUsed/>
    <w:rsid w:val="00944F3A"/>
  </w:style>
  <w:style w:type="numbering" w:customStyle="1" w:styleId="NoList411511">
    <w:name w:val="No List411511"/>
    <w:next w:val="NoList"/>
    <w:uiPriority w:val="99"/>
    <w:semiHidden/>
    <w:unhideWhenUsed/>
    <w:rsid w:val="00944F3A"/>
  </w:style>
  <w:style w:type="numbering" w:customStyle="1" w:styleId="NoList61511">
    <w:name w:val="No List61511"/>
    <w:next w:val="NoList"/>
    <w:uiPriority w:val="99"/>
    <w:semiHidden/>
    <w:unhideWhenUsed/>
    <w:rsid w:val="00944F3A"/>
  </w:style>
  <w:style w:type="table" w:customStyle="1" w:styleId="TableGrid21171">
    <w:name w:val="Table Grid2117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NoList"/>
    <w:semiHidden/>
    <w:rsid w:val="00944F3A"/>
  </w:style>
  <w:style w:type="numbering" w:customStyle="1" w:styleId="NoList1111511">
    <w:name w:val="No List1111511"/>
    <w:next w:val="NoList"/>
    <w:uiPriority w:val="99"/>
    <w:semiHidden/>
    <w:unhideWhenUsed/>
    <w:rsid w:val="00944F3A"/>
  </w:style>
  <w:style w:type="numbering" w:customStyle="1" w:styleId="NoList71511">
    <w:name w:val="No List71511"/>
    <w:next w:val="NoList"/>
    <w:uiPriority w:val="99"/>
    <w:semiHidden/>
    <w:unhideWhenUsed/>
    <w:rsid w:val="00944F3A"/>
  </w:style>
  <w:style w:type="numbering" w:customStyle="1" w:styleId="NoList121511">
    <w:name w:val="No List121511"/>
    <w:next w:val="NoList"/>
    <w:uiPriority w:val="99"/>
    <w:semiHidden/>
    <w:unhideWhenUsed/>
    <w:rsid w:val="00944F3A"/>
  </w:style>
  <w:style w:type="numbering" w:customStyle="1" w:styleId="NoList221511">
    <w:name w:val="No List221511"/>
    <w:next w:val="NoList"/>
    <w:uiPriority w:val="99"/>
    <w:semiHidden/>
    <w:unhideWhenUsed/>
    <w:rsid w:val="00944F3A"/>
  </w:style>
  <w:style w:type="numbering" w:customStyle="1" w:styleId="NoList321511">
    <w:name w:val="No List321511"/>
    <w:next w:val="NoList"/>
    <w:uiPriority w:val="99"/>
    <w:semiHidden/>
    <w:unhideWhenUsed/>
    <w:rsid w:val="00944F3A"/>
  </w:style>
  <w:style w:type="numbering" w:customStyle="1" w:styleId="NoList8511">
    <w:name w:val="No List8511"/>
    <w:next w:val="NoList"/>
    <w:uiPriority w:val="99"/>
    <w:semiHidden/>
    <w:unhideWhenUsed/>
    <w:rsid w:val="00944F3A"/>
  </w:style>
  <w:style w:type="table" w:customStyle="1" w:styleId="TableGrid7181">
    <w:name w:val="Table Grid718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NoList"/>
    <w:uiPriority w:val="99"/>
    <w:semiHidden/>
    <w:unhideWhenUsed/>
    <w:rsid w:val="00944F3A"/>
  </w:style>
  <w:style w:type="table" w:customStyle="1" w:styleId="TableGrid5161">
    <w:name w:val="Table Grid5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NoList"/>
    <w:uiPriority w:val="99"/>
    <w:semiHidden/>
    <w:unhideWhenUsed/>
    <w:rsid w:val="00944F3A"/>
  </w:style>
  <w:style w:type="numbering" w:customStyle="1" w:styleId="NoList91411">
    <w:name w:val="No List91411"/>
    <w:next w:val="NoList"/>
    <w:uiPriority w:val="99"/>
    <w:semiHidden/>
    <w:unhideWhenUsed/>
    <w:rsid w:val="00944F3A"/>
  </w:style>
  <w:style w:type="table" w:customStyle="1" w:styleId="TableGrid7661">
    <w:name w:val="Table Grid7661"/>
    <w:basedOn w:val="TableNormal"/>
    <w:next w:val="TableGrid"/>
    <w:uiPriority w:val="39"/>
    <w:qFormat/>
    <w:rsid w:val="00944F3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NoList"/>
    <w:rsid w:val="00944F3A"/>
  </w:style>
  <w:style w:type="numbering" w:customStyle="1" w:styleId="NoList10411">
    <w:name w:val="No List10411"/>
    <w:next w:val="NoList"/>
    <w:uiPriority w:val="99"/>
    <w:semiHidden/>
    <w:unhideWhenUsed/>
    <w:rsid w:val="00944F3A"/>
  </w:style>
  <w:style w:type="numbering" w:customStyle="1" w:styleId="LFO191411">
    <w:name w:val="LFO191411"/>
    <w:basedOn w:val="NoList"/>
    <w:rsid w:val="00944F3A"/>
  </w:style>
  <w:style w:type="table" w:customStyle="1" w:styleId="TableGrid2291">
    <w:name w:val="Table Grid229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44F3A"/>
  </w:style>
  <w:style w:type="table" w:customStyle="1" w:styleId="3221">
    <w:name w:val="网格型3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NoList"/>
    <w:uiPriority w:val="99"/>
    <w:semiHidden/>
    <w:unhideWhenUsed/>
    <w:rsid w:val="00944F3A"/>
  </w:style>
  <w:style w:type="table" w:customStyle="1" w:styleId="TableClassic2221">
    <w:name w:val="Table Classic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NoList"/>
    <w:uiPriority w:val="99"/>
    <w:semiHidden/>
    <w:unhideWhenUsed/>
    <w:rsid w:val="00944F3A"/>
  </w:style>
  <w:style w:type="table" w:customStyle="1" w:styleId="TableClassic21161">
    <w:name w:val="Table Classic 21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NoList"/>
    <w:uiPriority w:val="99"/>
    <w:semiHidden/>
    <w:unhideWhenUsed/>
    <w:rsid w:val="00944F3A"/>
  </w:style>
  <w:style w:type="numbering" w:customStyle="1" w:styleId="NoList23211">
    <w:name w:val="No List23211"/>
    <w:next w:val="NoList"/>
    <w:uiPriority w:val="99"/>
    <w:semiHidden/>
    <w:unhideWhenUsed/>
    <w:rsid w:val="00944F3A"/>
  </w:style>
  <w:style w:type="table" w:customStyle="1" w:styleId="TableGrid4261">
    <w:name w:val="Table Grid4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NoList"/>
    <w:uiPriority w:val="99"/>
    <w:semiHidden/>
    <w:unhideWhenUsed/>
    <w:rsid w:val="00944F3A"/>
  </w:style>
  <w:style w:type="numbering" w:customStyle="1" w:styleId="NoList43211">
    <w:name w:val="No List43211"/>
    <w:next w:val="NoList"/>
    <w:uiPriority w:val="99"/>
    <w:semiHidden/>
    <w:unhideWhenUsed/>
    <w:rsid w:val="00944F3A"/>
  </w:style>
  <w:style w:type="numbering" w:customStyle="1" w:styleId="NoList52211">
    <w:name w:val="No List52211"/>
    <w:next w:val="NoList"/>
    <w:uiPriority w:val="99"/>
    <w:semiHidden/>
    <w:unhideWhenUsed/>
    <w:rsid w:val="00944F3A"/>
  </w:style>
  <w:style w:type="numbering" w:customStyle="1" w:styleId="NoList62211">
    <w:name w:val="No List62211"/>
    <w:next w:val="NoList"/>
    <w:uiPriority w:val="99"/>
    <w:semiHidden/>
    <w:unhideWhenUsed/>
    <w:rsid w:val="00944F3A"/>
  </w:style>
  <w:style w:type="numbering" w:customStyle="1" w:styleId="NoList72211">
    <w:name w:val="No List72211"/>
    <w:next w:val="NoList"/>
    <w:uiPriority w:val="99"/>
    <w:semiHidden/>
    <w:unhideWhenUsed/>
    <w:rsid w:val="00944F3A"/>
  </w:style>
  <w:style w:type="table" w:customStyle="1" w:styleId="TableGrid11261">
    <w:name w:val="Table Grid11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944F3A"/>
  </w:style>
  <w:style w:type="numbering" w:customStyle="1" w:styleId="NoList212211">
    <w:name w:val="No List212211"/>
    <w:next w:val="NoList"/>
    <w:uiPriority w:val="99"/>
    <w:semiHidden/>
    <w:unhideWhenUsed/>
    <w:rsid w:val="00944F3A"/>
  </w:style>
  <w:style w:type="table" w:customStyle="1" w:styleId="TableGrid41161">
    <w:name w:val="Table Grid411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NoList"/>
    <w:uiPriority w:val="99"/>
    <w:semiHidden/>
    <w:unhideWhenUsed/>
    <w:rsid w:val="00944F3A"/>
  </w:style>
  <w:style w:type="numbering" w:customStyle="1" w:styleId="NoList412211">
    <w:name w:val="No List412211"/>
    <w:next w:val="NoList"/>
    <w:uiPriority w:val="99"/>
    <w:semiHidden/>
    <w:unhideWhenUsed/>
    <w:rsid w:val="00944F3A"/>
  </w:style>
  <w:style w:type="numbering" w:customStyle="1" w:styleId="NoList511211">
    <w:name w:val="No List511211"/>
    <w:next w:val="NoList"/>
    <w:uiPriority w:val="99"/>
    <w:semiHidden/>
    <w:unhideWhenUsed/>
    <w:rsid w:val="00944F3A"/>
  </w:style>
  <w:style w:type="numbering" w:customStyle="1" w:styleId="NoList611211">
    <w:name w:val="No List611211"/>
    <w:next w:val="NoList"/>
    <w:uiPriority w:val="99"/>
    <w:semiHidden/>
    <w:unhideWhenUsed/>
    <w:rsid w:val="00944F3A"/>
  </w:style>
  <w:style w:type="numbering" w:customStyle="1" w:styleId="NoList711211">
    <w:name w:val="No List711211"/>
    <w:next w:val="NoList"/>
    <w:uiPriority w:val="99"/>
    <w:semiHidden/>
    <w:unhideWhenUsed/>
    <w:rsid w:val="00944F3A"/>
  </w:style>
  <w:style w:type="numbering" w:customStyle="1" w:styleId="NoList811211">
    <w:name w:val="No List811211"/>
    <w:next w:val="NoList"/>
    <w:uiPriority w:val="99"/>
    <w:semiHidden/>
    <w:unhideWhenUsed/>
    <w:rsid w:val="00944F3A"/>
  </w:style>
  <w:style w:type="numbering" w:customStyle="1" w:styleId="NoList122211">
    <w:name w:val="No List122211"/>
    <w:next w:val="NoList"/>
    <w:uiPriority w:val="99"/>
    <w:semiHidden/>
    <w:rsid w:val="00944F3A"/>
  </w:style>
  <w:style w:type="numbering" w:customStyle="1" w:styleId="NoList1112211">
    <w:name w:val="No List1112211"/>
    <w:next w:val="NoList"/>
    <w:uiPriority w:val="99"/>
    <w:semiHidden/>
    <w:unhideWhenUsed/>
    <w:rsid w:val="00944F3A"/>
  </w:style>
  <w:style w:type="table" w:customStyle="1" w:styleId="TableGrid22161">
    <w:name w:val="Table Grid221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NoList"/>
    <w:semiHidden/>
    <w:rsid w:val="00944F3A"/>
  </w:style>
  <w:style w:type="numbering" w:customStyle="1" w:styleId="NoList222211">
    <w:name w:val="No List222211"/>
    <w:next w:val="NoList"/>
    <w:uiPriority w:val="99"/>
    <w:semiHidden/>
    <w:unhideWhenUsed/>
    <w:rsid w:val="00944F3A"/>
  </w:style>
  <w:style w:type="numbering" w:customStyle="1" w:styleId="NoList322211">
    <w:name w:val="No List322211"/>
    <w:next w:val="NoList"/>
    <w:uiPriority w:val="99"/>
    <w:semiHidden/>
    <w:unhideWhenUsed/>
    <w:rsid w:val="00944F3A"/>
  </w:style>
  <w:style w:type="numbering" w:customStyle="1" w:styleId="NoList421211">
    <w:name w:val="No List421211"/>
    <w:next w:val="NoList"/>
    <w:uiPriority w:val="99"/>
    <w:semiHidden/>
    <w:unhideWhenUsed/>
    <w:rsid w:val="00944F3A"/>
  </w:style>
  <w:style w:type="numbering" w:customStyle="1" w:styleId="NoList2111211">
    <w:name w:val="No List2111211"/>
    <w:next w:val="NoList"/>
    <w:uiPriority w:val="99"/>
    <w:semiHidden/>
    <w:unhideWhenUsed/>
    <w:rsid w:val="00944F3A"/>
  </w:style>
  <w:style w:type="numbering" w:customStyle="1" w:styleId="NoList3111211">
    <w:name w:val="No List3111211"/>
    <w:next w:val="NoList"/>
    <w:uiPriority w:val="99"/>
    <w:semiHidden/>
    <w:unhideWhenUsed/>
    <w:rsid w:val="00944F3A"/>
  </w:style>
  <w:style w:type="numbering" w:customStyle="1" w:styleId="NoList4111211">
    <w:name w:val="No List4111211"/>
    <w:next w:val="NoList"/>
    <w:uiPriority w:val="99"/>
    <w:semiHidden/>
    <w:unhideWhenUsed/>
    <w:rsid w:val="00944F3A"/>
  </w:style>
  <w:style w:type="numbering" w:customStyle="1" w:styleId="1111211">
    <w:name w:val="无列表1111211"/>
    <w:next w:val="NoList"/>
    <w:semiHidden/>
    <w:rsid w:val="00944F3A"/>
  </w:style>
  <w:style w:type="numbering" w:customStyle="1" w:styleId="NoList11111211">
    <w:name w:val="No List11111211"/>
    <w:next w:val="NoList"/>
    <w:uiPriority w:val="99"/>
    <w:semiHidden/>
    <w:unhideWhenUsed/>
    <w:rsid w:val="00944F3A"/>
  </w:style>
  <w:style w:type="numbering" w:customStyle="1" w:styleId="NoList1211211">
    <w:name w:val="No List1211211"/>
    <w:next w:val="NoList"/>
    <w:uiPriority w:val="99"/>
    <w:semiHidden/>
    <w:unhideWhenUsed/>
    <w:rsid w:val="00944F3A"/>
  </w:style>
  <w:style w:type="numbering" w:customStyle="1" w:styleId="NoList2211211">
    <w:name w:val="No List2211211"/>
    <w:next w:val="NoList"/>
    <w:uiPriority w:val="99"/>
    <w:semiHidden/>
    <w:unhideWhenUsed/>
    <w:rsid w:val="00944F3A"/>
  </w:style>
  <w:style w:type="numbering" w:customStyle="1" w:styleId="NoList3211211">
    <w:name w:val="No List3211211"/>
    <w:next w:val="NoList"/>
    <w:uiPriority w:val="99"/>
    <w:semiHidden/>
    <w:unhideWhenUsed/>
    <w:rsid w:val="00944F3A"/>
  </w:style>
  <w:style w:type="numbering" w:customStyle="1" w:styleId="NoList14211">
    <w:name w:val="No List14211"/>
    <w:next w:val="NoList"/>
    <w:uiPriority w:val="99"/>
    <w:semiHidden/>
    <w:unhideWhenUsed/>
    <w:rsid w:val="00944F3A"/>
  </w:style>
  <w:style w:type="table" w:customStyle="1" w:styleId="TableGrid1061">
    <w:name w:val="Table Grid10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NoList"/>
    <w:uiPriority w:val="99"/>
    <w:semiHidden/>
    <w:unhideWhenUsed/>
    <w:rsid w:val="00944F3A"/>
  </w:style>
  <w:style w:type="numbering" w:customStyle="1" w:styleId="NoList24211">
    <w:name w:val="No List24211"/>
    <w:next w:val="NoList"/>
    <w:uiPriority w:val="99"/>
    <w:semiHidden/>
    <w:unhideWhenUsed/>
    <w:rsid w:val="00944F3A"/>
  </w:style>
  <w:style w:type="table" w:customStyle="1" w:styleId="TableGrid4361">
    <w:name w:val="Table Grid4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NoList"/>
    <w:uiPriority w:val="99"/>
    <w:semiHidden/>
    <w:unhideWhenUsed/>
    <w:rsid w:val="00944F3A"/>
  </w:style>
  <w:style w:type="table" w:customStyle="1" w:styleId="TableGrid5261">
    <w:name w:val="Table Grid52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NoList"/>
    <w:uiPriority w:val="99"/>
    <w:semiHidden/>
    <w:unhideWhenUsed/>
    <w:rsid w:val="00944F3A"/>
  </w:style>
  <w:style w:type="table" w:customStyle="1" w:styleId="TableGrid6261">
    <w:name w:val="Table Grid6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NoList"/>
    <w:uiPriority w:val="99"/>
    <w:semiHidden/>
    <w:unhideWhenUsed/>
    <w:rsid w:val="00944F3A"/>
  </w:style>
  <w:style w:type="numbering" w:customStyle="1" w:styleId="NoList63211">
    <w:name w:val="No List63211"/>
    <w:next w:val="NoList"/>
    <w:uiPriority w:val="99"/>
    <w:semiHidden/>
    <w:unhideWhenUsed/>
    <w:rsid w:val="00944F3A"/>
  </w:style>
  <w:style w:type="numbering" w:customStyle="1" w:styleId="NoList73211">
    <w:name w:val="No List73211"/>
    <w:next w:val="NoList"/>
    <w:uiPriority w:val="99"/>
    <w:semiHidden/>
    <w:unhideWhenUsed/>
    <w:rsid w:val="00944F3A"/>
  </w:style>
  <w:style w:type="numbering" w:customStyle="1" w:styleId="NoList82211">
    <w:name w:val="No List82211"/>
    <w:next w:val="NoList"/>
    <w:uiPriority w:val="99"/>
    <w:semiHidden/>
    <w:unhideWhenUsed/>
    <w:rsid w:val="00944F3A"/>
  </w:style>
  <w:style w:type="numbering" w:customStyle="1" w:styleId="NoList92211">
    <w:name w:val="No List92211"/>
    <w:next w:val="NoList"/>
    <w:uiPriority w:val="99"/>
    <w:semiHidden/>
    <w:unhideWhenUsed/>
    <w:rsid w:val="00944F3A"/>
  </w:style>
  <w:style w:type="table" w:customStyle="1" w:styleId="TableGrid11361">
    <w:name w:val="Table Grid11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NoList"/>
    <w:uiPriority w:val="99"/>
    <w:semiHidden/>
    <w:unhideWhenUsed/>
    <w:rsid w:val="00944F3A"/>
  </w:style>
  <w:style w:type="numbering" w:customStyle="1" w:styleId="NoList213211">
    <w:name w:val="No List213211"/>
    <w:next w:val="NoList"/>
    <w:uiPriority w:val="99"/>
    <w:semiHidden/>
    <w:unhideWhenUsed/>
    <w:rsid w:val="00944F3A"/>
  </w:style>
  <w:style w:type="table" w:customStyle="1" w:styleId="TableGrid41261">
    <w:name w:val="Table Grid412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NoList"/>
    <w:uiPriority w:val="99"/>
    <w:semiHidden/>
    <w:unhideWhenUsed/>
    <w:rsid w:val="00944F3A"/>
  </w:style>
  <w:style w:type="numbering" w:customStyle="1" w:styleId="NoList413211">
    <w:name w:val="No List413211"/>
    <w:next w:val="NoList"/>
    <w:uiPriority w:val="99"/>
    <w:semiHidden/>
    <w:unhideWhenUsed/>
    <w:rsid w:val="00944F3A"/>
  </w:style>
  <w:style w:type="numbering" w:customStyle="1" w:styleId="NoList512211">
    <w:name w:val="No List512211"/>
    <w:next w:val="NoList"/>
    <w:uiPriority w:val="99"/>
    <w:semiHidden/>
    <w:unhideWhenUsed/>
    <w:rsid w:val="00944F3A"/>
  </w:style>
  <w:style w:type="numbering" w:customStyle="1" w:styleId="NoList612211">
    <w:name w:val="No List612211"/>
    <w:next w:val="NoList"/>
    <w:uiPriority w:val="99"/>
    <w:semiHidden/>
    <w:unhideWhenUsed/>
    <w:rsid w:val="00944F3A"/>
  </w:style>
  <w:style w:type="numbering" w:customStyle="1" w:styleId="NoList712211">
    <w:name w:val="No List712211"/>
    <w:next w:val="NoList"/>
    <w:uiPriority w:val="99"/>
    <w:semiHidden/>
    <w:unhideWhenUsed/>
    <w:rsid w:val="00944F3A"/>
  </w:style>
  <w:style w:type="numbering" w:customStyle="1" w:styleId="NoList812211">
    <w:name w:val="No List812211"/>
    <w:next w:val="NoList"/>
    <w:uiPriority w:val="99"/>
    <w:semiHidden/>
    <w:unhideWhenUsed/>
    <w:rsid w:val="00944F3A"/>
  </w:style>
  <w:style w:type="numbering" w:customStyle="1" w:styleId="NoList911211">
    <w:name w:val="No List911211"/>
    <w:next w:val="NoList"/>
    <w:uiPriority w:val="99"/>
    <w:semiHidden/>
    <w:unhideWhenUsed/>
    <w:rsid w:val="00944F3A"/>
  </w:style>
  <w:style w:type="numbering" w:customStyle="1" w:styleId="LFO192211">
    <w:name w:val="LFO192211"/>
    <w:basedOn w:val="NoList"/>
    <w:rsid w:val="00944F3A"/>
  </w:style>
  <w:style w:type="numbering" w:customStyle="1" w:styleId="NoList101211">
    <w:name w:val="No List101211"/>
    <w:next w:val="NoList"/>
    <w:uiPriority w:val="99"/>
    <w:semiHidden/>
    <w:unhideWhenUsed/>
    <w:rsid w:val="00944F3A"/>
  </w:style>
  <w:style w:type="numbering" w:customStyle="1" w:styleId="LFO1911211">
    <w:name w:val="LFO1911211"/>
    <w:basedOn w:val="NoList"/>
    <w:rsid w:val="00944F3A"/>
  </w:style>
  <w:style w:type="numbering" w:customStyle="1" w:styleId="NoList123211">
    <w:name w:val="No List123211"/>
    <w:next w:val="NoList"/>
    <w:uiPriority w:val="99"/>
    <w:semiHidden/>
    <w:rsid w:val="00944F3A"/>
  </w:style>
  <w:style w:type="numbering" w:customStyle="1" w:styleId="NoList1113211">
    <w:name w:val="No List1113211"/>
    <w:next w:val="NoList"/>
    <w:uiPriority w:val="99"/>
    <w:semiHidden/>
    <w:unhideWhenUsed/>
    <w:rsid w:val="00944F3A"/>
  </w:style>
  <w:style w:type="table" w:customStyle="1" w:styleId="TableGrid22261">
    <w:name w:val="Table Grid222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44F3A"/>
  </w:style>
  <w:style w:type="numbering" w:customStyle="1" w:styleId="132111">
    <w:name w:val="リストなし13211"/>
    <w:next w:val="NoList"/>
    <w:uiPriority w:val="99"/>
    <w:semiHidden/>
    <w:unhideWhenUsed/>
    <w:rsid w:val="00944F3A"/>
  </w:style>
  <w:style w:type="numbering" w:customStyle="1" w:styleId="113211">
    <w:name w:val="无列表113211"/>
    <w:next w:val="NoList"/>
    <w:semiHidden/>
    <w:rsid w:val="00944F3A"/>
  </w:style>
  <w:style w:type="numbering" w:customStyle="1" w:styleId="1122111">
    <w:name w:val="リストなし112211"/>
    <w:next w:val="NoList"/>
    <w:uiPriority w:val="99"/>
    <w:semiHidden/>
    <w:unhideWhenUsed/>
    <w:rsid w:val="00944F3A"/>
  </w:style>
  <w:style w:type="numbering" w:customStyle="1" w:styleId="NoList223211">
    <w:name w:val="No List223211"/>
    <w:next w:val="NoList"/>
    <w:uiPriority w:val="99"/>
    <w:semiHidden/>
    <w:unhideWhenUsed/>
    <w:rsid w:val="00944F3A"/>
  </w:style>
  <w:style w:type="numbering" w:customStyle="1" w:styleId="NoList323211">
    <w:name w:val="No List323211"/>
    <w:next w:val="NoList"/>
    <w:uiPriority w:val="99"/>
    <w:semiHidden/>
    <w:unhideWhenUsed/>
    <w:rsid w:val="00944F3A"/>
  </w:style>
  <w:style w:type="numbering" w:customStyle="1" w:styleId="NoList422211">
    <w:name w:val="No List422211"/>
    <w:next w:val="NoList"/>
    <w:uiPriority w:val="99"/>
    <w:semiHidden/>
    <w:unhideWhenUsed/>
    <w:rsid w:val="00944F3A"/>
  </w:style>
  <w:style w:type="numbering" w:customStyle="1" w:styleId="NoList2112211">
    <w:name w:val="No List2112211"/>
    <w:next w:val="NoList"/>
    <w:uiPriority w:val="99"/>
    <w:semiHidden/>
    <w:unhideWhenUsed/>
    <w:rsid w:val="00944F3A"/>
  </w:style>
  <w:style w:type="numbering" w:customStyle="1" w:styleId="NoList3112211">
    <w:name w:val="No List3112211"/>
    <w:next w:val="NoList"/>
    <w:uiPriority w:val="99"/>
    <w:semiHidden/>
    <w:unhideWhenUsed/>
    <w:rsid w:val="00944F3A"/>
  </w:style>
  <w:style w:type="numbering" w:customStyle="1" w:styleId="NoList4112211">
    <w:name w:val="No List4112211"/>
    <w:next w:val="NoList"/>
    <w:uiPriority w:val="99"/>
    <w:semiHidden/>
    <w:unhideWhenUsed/>
    <w:rsid w:val="00944F3A"/>
  </w:style>
  <w:style w:type="numbering" w:customStyle="1" w:styleId="1112211">
    <w:name w:val="无列表1112211"/>
    <w:next w:val="NoList"/>
    <w:semiHidden/>
    <w:rsid w:val="00944F3A"/>
  </w:style>
  <w:style w:type="numbering" w:customStyle="1" w:styleId="NoList11112211">
    <w:name w:val="No List11112211"/>
    <w:next w:val="NoList"/>
    <w:uiPriority w:val="99"/>
    <w:semiHidden/>
    <w:unhideWhenUsed/>
    <w:rsid w:val="00944F3A"/>
  </w:style>
  <w:style w:type="numbering" w:customStyle="1" w:styleId="NoList1212211">
    <w:name w:val="No List1212211"/>
    <w:next w:val="NoList"/>
    <w:uiPriority w:val="99"/>
    <w:semiHidden/>
    <w:unhideWhenUsed/>
    <w:rsid w:val="00944F3A"/>
  </w:style>
  <w:style w:type="numbering" w:customStyle="1" w:styleId="NoList2212211">
    <w:name w:val="No List2212211"/>
    <w:next w:val="NoList"/>
    <w:uiPriority w:val="99"/>
    <w:semiHidden/>
    <w:unhideWhenUsed/>
    <w:rsid w:val="00944F3A"/>
  </w:style>
  <w:style w:type="numbering" w:customStyle="1" w:styleId="NoList3212211">
    <w:name w:val="No List3212211"/>
    <w:next w:val="NoList"/>
    <w:uiPriority w:val="99"/>
    <w:semiHidden/>
    <w:unhideWhenUsed/>
    <w:rsid w:val="00944F3A"/>
  </w:style>
  <w:style w:type="numbering" w:customStyle="1" w:styleId="NoList16211">
    <w:name w:val="No List16211"/>
    <w:next w:val="NoList"/>
    <w:uiPriority w:val="99"/>
    <w:semiHidden/>
    <w:unhideWhenUsed/>
    <w:rsid w:val="00944F3A"/>
  </w:style>
  <w:style w:type="table" w:customStyle="1" w:styleId="TableGrid1561">
    <w:name w:val="Table Grid15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4F3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4F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944F3A"/>
  </w:style>
  <w:style w:type="numbering" w:customStyle="1" w:styleId="NoList25211">
    <w:name w:val="No List25211"/>
    <w:next w:val="NoList"/>
    <w:uiPriority w:val="99"/>
    <w:semiHidden/>
    <w:unhideWhenUsed/>
    <w:rsid w:val="00944F3A"/>
  </w:style>
  <w:style w:type="table" w:customStyle="1" w:styleId="TableGrid4461">
    <w:name w:val="Table Grid44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NoList"/>
    <w:uiPriority w:val="99"/>
    <w:semiHidden/>
    <w:unhideWhenUsed/>
    <w:rsid w:val="00944F3A"/>
  </w:style>
  <w:style w:type="table" w:customStyle="1" w:styleId="TableGrid5361">
    <w:name w:val="Table Grid53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NoList"/>
    <w:uiPriority w:val="99"/>
    <w:semiHidden/>
    <w:unhideWhenUsed/>
    <w:rsid w:val="00944F3A"/>
  </w:style>
  <w:style w:type="table" w:customStyle="1" w:styleId="TableGrid6361">
    <w:name w:val="Table Grid6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NoList"/>
    <w:uiPriority w:val="99"/>
    <w:semiHidden/>
    <w:unhideWhenUsed/>
    <w:rsid w:val="00944F3A"/>
  </w:style>
  <w:style w:type="numbering" w:customStyle="1" w:styleId="NoList64211">
    <w:name w:val="No List64211"/>
    <w:next w:val="NoList"/>
    <w:uiPriority w:val="99"/>
    <w:semiHidden/>
    <w:unhideWhenUsed/>
    <w:rsid w:val="00944F3A"/>
  </w:style>
  <w:style w:type="numbering" w:customStyle="1" w:styleId="NoList74211">
    <w:name w:val="No List74211"/>
    <w:next w:val="NoList"/>
    <w:uiPriority w:val="99"/>
    <w:semiHidden/>
    <w:unhideWhenUsed/>
    <w:rsid w:val="00944F3A"/>
  </w:style>
  <w:style w:type="numbering" w:customStyle="1" w:styleId="NoList83211">
    <w:name w:val="No List83211"/>
    <w:next w:val="NoList"/>
    <w:uiPriority w:val="99"/>
    <w:semiHidden/>
    <w:unhideWhenUsed/>
    <w:rsid w:val="00944F3A"/>
  </w:style>
  <w:style w:type="numbering" w:customStyle="1" w:styleId="NoList93211">
    <w:name w:val="No List93211"/>
    <w:next w:val="NoList"/>
    <w:uiPriority w:val="99"/>
    <w:semiHidden/>
    <w:unhideWhenUsed/>
    <w:rsid w:val="00944F3A"/>
  </w:style>
  <w:style w:type="table" w:customStyle="1" w:styleId="TableGrid11461">
    <w:name w:val="Table Grid11461"/>
    <w:basedOn w:val="TableNormal"/>
    <w:next w:val="TableGrid"/>
    <w:uiPriority w:val="39"/>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NoList"/>
    <w:uiPriority w:val="99"/>
    <w:semiHidden/>
    <w:unhideWhenUsed/>
    <w:rsid w:val="00944F3A"/>
  </w:style>
  <w:style w:type="numbering" w:customStyle="1" w:styleId="NoList214211">
    <w:name w:val="No List214211"/>
    <w:next w:val="NoList"/>
    <w:uiPriority w:val="99"/>
    <w:semiHidden/>
    <w:unhideWhenUsed/>
    <w:rsid w:val="00944F3A"/>
  </w:style>
  <w:style w:type="table" w:customStyle="1" w:styleId="TableGrid41361">
    <w:name w:val="Table Grid41361"/>
    <w:basedOn w:val="TableNormal"/>
    <w:next w:val="TableGrid"/>
    <w:qFormat/>
    <w:rsid w:val="00944F3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NoList"/>
    <w:uiPriority w:val="99"/>
    <w:semiHidden/>
    <w:unhideWhenUsed/>
    <w:rsid w:val="00944F3A"/>
  </w:style>
  <w:style w:type="numbering" w:customStyle="1" w:styleId="NoList414211">
    <w:name w:val="No List414211"/>
    <w:next w:val="NoList"/>
    <w:uiPriority w:val="99"/>
    <w:semiHidden/>
    <w:unhideWhenUsed/>
    <w:rsid w:val="00944F3A"/>
  </w:style>
  <w:style w:type="numbering" w:customStyle="1" w:styleId="NoList513211">
    <w:name w:val="No List513211"/>
    <w:next w:val="NoList"/>
    <w:uiPriority w:val="99"/>
    <w:semiHidden/>
    <w:unhideWhenUsed/>
    <w:rsid w:val="00944F3A"/>
  </w:style>
  <w:style w:type="numbering" w:customStyle="1" w:styleId="NoList613211">
    <w:name w:val="No List613211"/>
    <w:next w:val="NoList"/>
    <w:uiPriority w:val="99"/>
    <w:semiHidden/>
    <w:unhideWhenUsed/>
    <w:rsid w:val="00944F3A"/>
  </w:style>
  <w:style w:type="numbering" w:customStyle="1" w:styleId="NoList713211">
    <w:name w:val="No List713211"/>
    <w:next w:val="NoList"/>
    <w:uiPriority w:val="99"/>
    <w:semiHidden/>
    <w:unhideWhenUsed/>
    <w:rsid w:val="00944F3A"/>
  </w:style>
  <w:style w:type="numbering" w:customStyle="1" w:styleId="NoList813211">
    <w:name w:val="No List813211"/>
    <w:next w:val="NoList"/>
    <w:uiPriority w:val="99"/>
    <w:semiHidden/>
    <w:unhideWhenUsed/>
    <w:rsid w:val="00944F3A"/>
  </w:style>
  <w:style w:type="numbering" w:customStyle="1" w:styleId="NoList912211">
    <w:name w:val="No List912211"/>
    <w:next w:val="NoList"/>
    <w:uiPriority w:val="99"/>
    <w:semiHidden/>
    <w:unhideWhenUsed/>
    <w:rsid w:val="00944F3A"/>
  </w:style>
  <w:style w:type="numbering" w:customStyle="1" w:styleId="LFO193211">
    <w:name w:val="LFO193211"/>
    <w:basedOn w:val="NoList"/>
    <w:rsid w:val="00944F3A"/>
  </w:style>
  <w:style w:type="numbering" w:customStyle="1" w:styleId="NoList102211">
    <w:name w:val="No List102211"/>
    <w:next w:val="NoList"/>
    <w:uiPriority w:val="99"/>
    <w:semiHidden/>
    <w:unhideWhenUsed/>
    <w:rsid w:val="00944F3A"/>
  </w:style>
  <w:style w:type="numbering" w:customStyle="1" w:styleId="LFO1912211">
    <w:name w:val="LFO1912211"/>
    <w:basedOn w:val="NoList"/>
    <w:rsid w:val="00944F3A"/>
  </w:style>
  <w:style w:type="numbering" w:customStyle="1" w:styleId="NoList124211">
    <w:name w:val="No List124211"/>
    <w:next w:val="NoList"/>
    <w:uiPriority w:val="99"/>
    <w:semiHidden/>
    <w:rsid w:val="00944F3A"/>
  </w:style>
  <w:style w:type="numbering" w:customStyle="1" w:styleId="NoList1114211">
    <w:name w:val="No List1114211"/>
    <w:next w:val="NoList"/>
    <w:uiPriority w:val="99"/>
    <w:semiHidden/>
    <w:unhideWhenUsed/>
    <w:rsid w:val="00944F3A"/>
  </w:style>
  <w:style w:type="table" w:customStyle="1" w:styleId="TableGrid22361">
    <w:name w:val="Table Grid22361"/>
    <w:basedOn w:val="TableNormal"/>
    <w:next w:val="TableGrid"/>
    <w:uiPriority w:val="39"/>
    <w:qFormat/>
    <w:rsid w:val="00944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44F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NoList"/>
    <w:semiHidden/>
    <w:rsid w:val="00944F3A"/>
  </w:style>
  <w:style w:type="numbering" w:customStyle="1" w:styleId="142111">
    <w:name w:val="リストなし14211"/>
    <w:next w:val="NoList"/>
    <w:uiPriority w:val="99"/>
    <w:semiHidden/>
    <w:unhideWhenUsed/>
    <w:rsid w:val="00944F3A"/>
  </w:style>
  <w:style w:type="numbering" w:customStyle="1" w:styleId="114211">
    <w:name w:val="无列表114211"/>
    <w:next w:val="NoList"/>
    <w:semiHidden/>
    <w:rsid w:val="00944F3A"/>
  </w:style>
  <w:style w:type="numbering" w:customStyle="1" w:styleId="1132110">
    <w:name w:val="リストなし113211"/>
    <w:next w:val="NoList"/>
    <w:uiPriority w:val="99"/>
    <w:semiHidden/>
    <w:unhideWhenUsed/>
    <w:rsid w:val="00944F3A"/>
  </w:style>
  <w:style w:type="numbering" w:customStyle="1" w:styleId="NoList224211">
    <w:name w:val="No List224211"/>
    <w:next w:val="NoList"/>
    <w:uiPriority w:val="99"/>
    <w:semiHidden/>
    <w:unhideWhenUsed/>
    <w:rsid w:val="00944F3A"/>
  </w:style>
  <w:style w:type="numbering" w:customStyle="1" w:styleId="NoList324211">
    <w:name w:val="No List324211"/>
    <w:next w:val="NoList"/>
    <w:uiPriority w:val="99"/>
    <w:semiHidden/>
    <w:unhideWhenUsed/>
    <w:rsid w:val="00944F3A"/>
  </w:style>
  <w:style w:type="numbering" w:customStyle="1" w:styleId="NoList423211">
    <w:name w:val="No List423211"/>
    <w:next w:val="NoList"/>
    <w:uiPriority w:val="99"/>
    <w:semiHidden/>
    <w:unhideWhenUsed/>
    <w:rsid w:val="00944F3A"/>
  </w:style>
  <w:style w:type="numbering" w:customStyle="1" w:styleId="NoList2113211">
    <w:name w:val="No List2113211"/>
    <w:next w:val="NoList"/>
    <w:uiPriority w:val="99"/>
    <w:semiHidden/>
    <w:unhideWhenUsed/>
    <w:rsid w:val="00944F3A"/>
  </w:style>
  <w:style w:type="numbering" w:customStyle="1" w:styleId="NoList3113211">
    <w:name w:val="No List3113211"/>
    <w:next w:val="NoList"/>
    <w:uiPriority w:val="99"/>
    <w:semiHidden/>
    <w:unhideWhenUsed/>
    <w:rsid w:val="00944F3A"/>
  </w:style>
  <w:style w:type="numbering" w:customStyle="1" w:styleId="NoList4113211">
    <w:name w:val="No List4113211"/>
    <w:next w:val="NoList"/>
    <w:uiPriority w:val="99"/>
    <w:semiHidden/>
    <w:unhideWhenUsed/>
    <w:rsid w:val="00944F3A"/>
  </w:style>
  <w:style w:type="numbering" w:customStyle="1" w:styleId="1113211">
    <w:name w:val="无列表1113211"/>
    <w:next w:val="NoList"/>
    <w:semiHidden/>
    <w:rsid w:val="00944F3A"/>
  </w:style>
  <w:style w:type="numbering" w:customStyle="1" w:styleId="NoList11113211">
    <w:name w:val="No List11113211"/>
    <w:next w:val="NoList"/>
    <w:uiPriority w:val="99"/>
    <w:semiHidden/>
    <w:unhideWhenUsed/>
    <w:rsid w:val="00944F3A"/>
  </w:style>
  <w:style w:type="numbering" w:customStyle="1" w:styleId="NoList1213211">
    <w:name w:val="No List1213211"/>
    <w:next w:val="NoList"/>
    <w:uiPriority w:val="99"/>
    <w:semiHidden/>
    <w:unhideWhenUsed/>
    <w:rsid w:val="00944F3A"/>
  </w:style>
  <w:style w:type="numbering" w:customStyle="1" w:styleId="NoList2213211">
    <w:name w:val="No List2213211"/>
    <w:next w:val="NoList"/>
    <w:uiPriority w:val="99"/>
    <w:semiHidden/>
    <w:unhideWhenUsed/>
    <w:rsid w:val="00944F3A"/>
  </w:style>
  <w:style w:type="numbering" w:customStyle="1" w:styleId="NoList3213211">
    <w:name w:val="No List3213211"/>
    <w:next w:val="NoList"/>
    <w:uiPriority w:val="99"/>
    <w:semiHidden/>
    <w:unhideWhenUsed/>
    <w:rsid w:val="00944F3A"/>
  </w:style>
  <w:style w:type="table" w:customStyle="1" w:styleId="1612">
    <w:name w:val="网格型161"/>
    <w:basedOn w:val="TableNormal"/>
    <w:next w:val="TableGrid"/>
    <w:qFormat/>
    <w:rsid w:val="00944F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NoList"/>
    <w:uiPriority w:val="99"/>
    <w:semiHidden/>
    <w:unhideWhenUsed/>
    <w:rsid w:val="00944F3A"/>
  </w:style>
  <w:style w:type="numbering" w:customStyle="1" w:styleId="1520">
    <w:name w:val="无列表152"/>
    <w:next w:val="NoList"/>
    <w:semiHidden/>
    <w:rsid w:val="00944F3A"/>
  </w:style>
  <w:style w:type="numbering" w:customStyle="1" w:styleId="1521">
    <w:name w:val="リストなし152"/>
    <w:next w:val="NoList"/>
    <w:uiPriority w:val="99"/>
    <w:semiHidden/>
    <w:unhideWhenUsed/>
    <w:rsid w:val="00944F3A"/>
  </w:style>
  <w:style w:type="table" w:customStyle="1" w:styleId="2221">
    <w:name w:val="古典型 2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44F3A"/>
  </w:style>
  <w:style w:type="numbering" w:customStyle="1" w:styleId="1152">
    <w:name w:val="无列表1152"/>
    <w:next w:val="NoList"/>
    <w:semiHidden/>
    <w:rsid w:val="00944F3A"/>
  </w:style>
  <w:style w:type="numbering" w:customStyle="1" w:styleId="11420">
    <w:name w:val="リストなし1142"/>
    <w:next w:val="NoList"/>
    <w:uiPriority w:val="99"/>
    <w:semiHidden/>
    <w:unhideWhenUsed/>
    <w:rsid w:val="00944F3A"/>
  </w:style>
  <w:style w:type="table" w:customStyle="1" w:styleId="TableClassic21221">
    <w:name w:val="Table Classic 21221"/>
    <w:basedOn w:val="TableNormal"/>
    <w:next w:val="TableClassic2"/>
    <w:qFormat/>
    <w:rsid w:val="00944F3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44F3A"/>
  </w:style>
  <w:style w:type="numbering" w:customStyle="1" w:styleId="NoList362">
    <w:name w:val="No List362"/>
    <w:next w:val="NoList"/>
    <w:uiPriority w:val="99"/>
    <w:semiHidden/>
    <w:unhideWhenUsed/>
    <w:rsid w:val="00944F3A"/>
  </w:style>
  <w:style w:type="numbering" w:customStyle="1" w:styleId="NoList1152">
    <w:name w:val="No List1152"/>
    <w:next w:val="NoList"/>
    <w:uiPriority w:val="99"/>
    <w:semiHidden/>
    <w:unhideWhenUsed/>
    <w:rsid w:val="00944F3A"/>
  </w:style>
  <w:style w:type="numbering" w:customStyle="1" w:styleId="NoList462">
    <w:name w:val="No List462"/>
    <w:next w:val="NoList"/>
    <w:uiPriority w:val="99"/>
    <w:semiHidden/>
    <w:unhideWhenUsed/>
    <w:rsid w:val="00944F3A"/>
  </w:style>
  <w:style w:type="numbering" w:customStyle="1" w:styleId="NoList552">
    <w:name w:val="No List552"/>
    <w:next w:val="NoList"/>
    <w:uiPriority w:val="99"/>
    <w:semiHidden/>
    <w:unhideWhenUsed/>
    <w:rsid w:val="00944F3A"/>
  </w:style>
  <w:style w:type="numbering" w:customStyle="1" w:styleId="NoList11152">
    <w:name w:val="No List11152"/>
    <w:next w:val="NoList"/>
    <w:uiPriority w:val="99"/>
    <w:semiHidden/>
    <w:unhideWhenUsed/>
    <w:rsid w:val="00944F3A"/>
  </w:style>
  <w:style w:type="numbering" w:customStyle="1" w:styleId="NoList2152">
    <w:name w:val="No List2152"/>
    <w:next w:val="NoList"/>
    <w:uiPriority w:val="99"/>
    <w:semiHidden/>
    <w:unhideWhenUsed/>
    <w:rsid w:val="00944F3A"/>
  </w:style>
  <w:style w:type="numbering" w:customStyle="1" w:styleId="NoList3152">
    <w:name w:val="No List3152"/>
    <w:next w:val="NoList"/>
    <w:uiPriority w:val="99"/>
    <w:semiHidden/>
    <w:unhideWhenUsed/>
    <w:rsid w:val="00944F3A"/>
  </w:style>
  <w:style w:type="numbering" w:customStyle="1" w:styleId="NoList4152">
    <w:name w:val="No List4152"/>
    <w:next w:val="NoList"/>
    <w:uiPriority w:val="99"/>
    <w:semiHidden/>
    <w:unhideWhenUsed/>
    <w:rsid w:val="00944F3A"/>
  </w:style>
  <w:style w:type="numbering" w:customStyle="1" w:styleId="NoList652">
    <w:name w:val="No List652"/>
    <w:next w:val="NoList"/>
    <w:uiPriority w:val="99"/>
    <w:semiHidden/>
    <w:unhideWhenUsed/>
    <w:rsid w:val="00944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4</Pages>
  <Words>32975</Words>
  <Characters>187964</Characters>
  <Application>Microsoft Office Word</Application>
  <DocSecurity>0</DocSecurity>
  <Lines>1566</Lines>
  <Paragraphs>440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220499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Carolyn Taylor</cp:lastModifiedBy>
  <cp:revision>191</cp:revision>
  <cp:lastPrinted>2019-01-18T19:05:00Z</cp:lastPrinted>
  <dcterms:created xsi:type="dcterms:W3CDTF">2022-01-08T16:47:00Z</dcterms:created>
  <dcterms:modified xsi:type="dcterms:W3CDTF">2025-06-25T14:02:00Z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