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AE3AC" w14:textId="425C101C" w:rsidR="00180345" w:rsidRPr="00DF6DD6" w:rsidRDefault="00180345" w:rsidP="00180345">
      <w:pPr>
        <w:pStyle w:val="ZA"/>
        <w:framePr w:wrap="notBeside"/>
      </w:pPr>
      <w:bookmarkStart w:id="0" w:name="page1"/>
      <w:r w:rsidRPr="00DF6DD6">
        <w:rPr>
          <w:sz w:val="64"/>
        </w:rPr>
        <w:t xml:space="preserve">3GPP TS 38.101-3 </w:t>
      </w:r>
      <w:r w:rsidRPr="00DF6DD6">
        <w:t>V15.</w:t>
      </w:r>
      <w:r w:rsidR="00CE4C7E">
        <w:t>28</w:t>
      </w:r>
      <w:r w:rsidRPr="00DF6DD6">
        <w:t>.</w:t>
      </w:r>
      <w:r w:rsidR="00A35AAC">
        <w:t>0</w:t>
      </w:r>
      <w:r w:rsidR="00A35AAC" w:rsidRPr="00DF6DD6">
        <w:t xml:space="preserve"> </w:t>
      </w:r>
      <w:r w:rsidRPr="00DF6DD6">
        <w:rPr>
          <w:sz w:val="32"/>
        </w:rPr>
        <w:t>(</w:t>
      </w:r>
      <w:r w:rsidR="00CE4C7E" w:rsidRPr="00DF6DD6">
        <w:rPr>
          <w:sz w:val="32"/>
        </w:rPr>
        <w:t>20</w:t>
      </w:r>
      <w:r w:rsidR="00CE4C7E">
        <w:rPr>
          <w:sz w:val="32"/>
        </w:rPr>
        <w:t>25</w:t>
      </w:r>
      <w:r w:rsidRPr="00DF6DD6">
        <w:rPr>
          <w:sz w:val="32"/>
        </w:rPr>
        <w:t>-</w:t>
      </w:r>
      <w:r w:rsidR="00CE4C7E">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68495B11"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CE4C7E" w:rsidRPr="00DF6DD6">
        <w:rPr>
          <w:noProof/>
          <w:sz w:val="18"/>
        </w:rPr>
        <w:t>20</w:t>
      </w:r>
      <w:r w:rsidR="00CE4C7E">
        <w:rPr>
          <w:noProof/>
          <w:sz w:val="18"/>
        </w:rPr>
        <w:t>25</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1FBD4A2D"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11</w:t>
      </w:r>
    </w:p>
    <w:p w14:paraId="3BD3710C"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12</w:t>
      </w:r>
    </w:p>
    <w:p w14:paraId="39A4A4E3"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12</w:t>
      </w:r>
    </w:p>
    <w:p w14:paraId="7C5675E6"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13</w:t>
      </w:r>
    </w:p>
    <w:p w14:paraId="1BF5E5C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13</w:t>
      </w:r>
    </w:p>
    <w:p w14:paraId="437DBD0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13</w:t>
      </w:r>
    </w:p>
    <w:p w14:paraId="49C9309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13</w:t>
      </w:r>
    </w:p>
    <w:p w14:paraId="465A37DF"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14</w:t>
      </w:r>
    </w:p>
    <w:p w14:paraId="0E1E3B2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14</w:t>
      </w:r>
    </w:p>
    <w:p w14:paraId="38CF480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14</w:t>
      </w:r>
    </w:p>
    <w:p w14:paraId="030A91E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15</w:t>
      </w:r>
    </w:p>
    <w:p w14:paraId="478D0E15"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16</w:t>
      </w:r>
    </w:p>
    <w:p w14:paraId="096225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16</w:t>
      </w:r>
    </w:p>
    <w:p w14:paraId="1542C9B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16</w:t>
      </w:r>
    </w:p>
    <w:p w14:paraId="3E41931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16</w:t>
      </w:r>
    </w:p>
    <w:p w14:paraId="74B51E9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16</w:t>
      </w:r>
    </w:p>
    <w:p w14:paraId="63627D8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17</w:t>
      </w:r>
    </w:p>
    <w:p w14:paraId="5475E68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17</w:t>
      </w:r>
    </w:p>
    <w:p w14:paraId="4A199E0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5.2B.2</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3CFB22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5.2B.3</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61F3676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5.2B.4</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1D39CD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5.2B.5</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E34883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5.2B.6</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005ABB5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w:t>
      </w:r>
      <w:r w:rsidRPr="00FC1643">
        <w:rPr>
          <w:lang w:val="fi-FI" w:eastAsia="zh-CN"/>
        </w:rPr>
        <w:t>7</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3D0C6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17</w:t>
      </w:r>
    </w:p>
    <w:p w14:paraId="6B535FF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17</w:t>
      </w:r>
    </w:p>
    <w:p w14:paraId="78949A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17</w:t>
      </w:r>
    </w:p>
    <w:p w14:paraId="77E809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17</w:t>
      </w:r>
    </w:p>
    <w:p w14:paraId="1BBF30F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5.3B.0</w:t>
      </w:r>
      <w:r>
        <w:rPr>
          <w:rFonts w:asciiTheme="minorHAnsi" w:eastAsiaTheme="minorEastAsia" w:hAnsiTheme="minorHAnsi" w:cstheme="minorBidi"/>
          <w:kern w:val="2"/>
          <w:sz w:val="24"/>
          <w:szCs w:val="24"/>
          <w:lang w:eastAsia="en-GB"/>
          <w14:ligatures w14:val="standardContextual"/>
        </w:rPr>
        <w:tab/>
      </w:r>
      <w:r w:rsidRPr="00FC1643">
        <w:rPr>
          <w:lang w:val="sv-FI" w:eastAsia="zh-CN"/>
        </w:rPr>
        <w:t>General</w:t>
      </w:r>
      <w:r>
        <w:tab/>
        <w:t>17</w:t>
      </w:r>
    </w:p>
    <w:p w14:paraId="10C5F90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5.3B.1</w:t>
      </w:r>
      <w:r>
        <w:rPr>
          <w:rFonts w:asciiTheme="minorHAnsi" w:eastAsiaTheme="minorEastAsia" w:hAnsiTheme="minorHAnsi" w:cstheme="minorBidi"/>
          <w:kern w:val="2"/>
          <w:sz w:val="24"/>
          <w:szCs w:val="24"/>
          <w:lang w:eastAsia="en-GB"/>
          <w14:ligatures w14:val="standardContextual"/>
        </w:rPr>
        <w:tab/>
      </w:r>
      <w:r w:rsidRPr="00FC1643">
        <w:rPr>
          <w:lang w:val="sv-FI"/>
        </w:rPr>
        <w:t>Intra-band EN-DC in FR1</w:t>
      </w:r>
      <w:r>
        <w:tab/>
        <w:t>18</w:t>
      </w:r>
    </w:p>
    <w:p w14:paraId="15F03D9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18</w:t>
      </w:r>
    </w:p>
    <w:p w14:paraId="3C77A9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18</w:t>
      </w:r>
    </w:p>
    <w:p w14:paraId="55BB6AB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19</w:t>
      </w:r>
    </w:p>
    <w:p w14:paraId="11FA68A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20</w:t>
      </w:r>
    </w:p>
    <w:p w14:paraId="4E8E2E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20</w:t>
      </w:r>
    </w:p>
    <w:p w14:paraId="3FA28D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20</w:t>
      </w:r>
    </w:p>
    <w:p w14:paraId="5A12A7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20</w:t>
      </w:r>
    </w:p>
    <w:p w14:paraId="18A2314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21</w:t>
      </w:r>
    </w:p>
    <w:p w14:paraId="2149EC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21</w:t>
      </w:r>
    </w:p>
    <w:p w14:paraId="2C0A8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sidRPr="00FC1643">
        <w:rPr>
          <w:lang w:val="en-US" w:eastAsia="zh-CN"/>
        </w:rPr>
        <w:t>CA</w:t>
      </w:r>
      <w:r>
        <w:t xml:space="preserve"> configurations </w:t>
      </w:r>
      <w:r w:rsidRPr="00FC1643">
        <w:rPr>
          <w:lang w:val="en-US" w:eastAsia="zh-CN"/>
        </w:rPr>
        <w:t>between FR1 and FR2</w:t>
      </w:r>
      <w:r>
        <w:tab/>
        <w:t>21</w:t>
      </w:r>
    </w:p>
    <w:p w14:paraId="2A48719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24</w:t>
      </w:r>
    </w:p>
    <w:p w14:paraId="3839E75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24</w:t>
      </w:r>
    </w:p>
    <w:p w14:paraId="206D1E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25</w:t>
      </w:r>
    </w:p>
    <w:p w14:paraId="1528539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r-FR"/>
        </w:rPr>
        <w:t>5.5B.3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25</w:t>
      </w:r>
    </w:p>
    <w:p w14:paraId="471C802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w:t>
      </w:r>
      <w:r>
        <w:rPr>
          <w:rFonts w:asciiTheme="minorHAnsi" w:eastAsiaTheme="minorEastAsia" w:hAnsiTheme="minorHAnsi" w:cstheme="minorBidi"/>
          <w:kern w:val="2"/>
          <w:sz w:val="24"/>
          <w:szCs w:val="24"/>
          <w:lang w:eastAsia="en-GB"/>
          <w14:ligatures w14:val="standardContextual"/>
        </w:rPr>
        <w:tab/>
      </w:r>
      <w:r>
        <w:t>Inter-band EN-DC within FR1</w:t>
      </w:r>
      <w:r>
        <w:tab/>
        <w:t>25</w:t>
      </w:r>
    </w:p>
    <w:p w14:paraId="2B6D5B5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25</w:t>
      </w:r>
    </w:p>
    <w:p w14:paraId="1D57010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28</w:t>
      </w:r>
    </w:p>
    <w:p w14:paraId="2DCE9E1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33</w:t>
      </w:r>
    </w:p>
    <w:p w14:paraId="6A93B59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37</w:t>
      </w:r>
    </w:p>
    <w:p w14:paraId="3FA9540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39</w:t>
      </w:r>
    </w:p>
    <w:p w14:paraId="5E08FD3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39</w:t>
      </w:r>
    </w:p>
    <w:p w14:paraId="19E6DF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39</w:t>
      </w:r>
    </w:p>
    <w:p w14:paraId="4920C3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40</w:t>
      </w:r>
    </w:p>
    <w:p w14:paraId="08EA681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40</w:t>
      </w:r>
    </w:p>
    <w:p w14:paraId="23A7D6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44</w:t>
      </w:r>
    </w:p>
    <w:p w14:paraId="78CC9F0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lastRenderedPageBreak/>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47</w:t>
      </w:r>
    </w:p>
    <w:p w14:paraId="5CFE6A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48</w:t>
      </w:r>
    </w:p>
    <w:p w14:paraId="2752F8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49</w:t>
      </w:r>
    </w:p>
    <w:p w14:paraId="35137C9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49</w:t>
      </w:r>
    </w:p>
    <w:p w14:paraId="47A0B5D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49</w:t>
      </w:r>
    </w:p>
    <w:p w14:paraId="7B6D61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49</w:t>
      </w:r>
    </w:p>
    <w:p w14:paraId="2E324A4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52</w:t>
      </w:r>
    </w:p>
    <w:p w14:paraId="5A5781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53</w:t>
      </w:r>
    </w:p>
    <w:p w14:paraId="6A119AD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54</w:t>
      </w:r>
    </w:p>
    <w:p w14:paraId="406E392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54</w:t>
      </w:r>
    </w:p>
    <w:p w14:paraId="5F9310C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54</w:t>
      </w:r>
    </w:p>
    <w:p w14:paraId="27F6FE4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54</w:t>
      </w:r>
    </w:p>
    <w:p w14:paraId="4984CF4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56</w:t>
      </w:r>
    </w:p>
    <w:p w14:paraId="0711354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56</w:t>
      </w:r>
    </w:p>
    <w:p w14:paraId="3A34E39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56</w:t>
      </w:r>
    </w:p>
    <w:p w14:paraId="1A0CF88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56</w:t>
      </w:r>
    </w:p>
    <w:p w14:paraId="7EA7C5A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56</w:t>
      </w:r>
    </w:p>
    <w:p w14:paraId="0556C4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6CAD0B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56</w:t>
      </w:r>
    </w:p>
    <w:p w14:paraId="459D595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4078AC7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56</w:t>
      </w:r>
    </w:p>
    <w:p w14:paraId="707DB0A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56</w:t>
      </w:r>
    </w:p>
    <w:p w14:paraId="20EF5C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56</w:t>
      </w:r>
    </w:p>
    <w:p w14:paraId="19C12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CA</w:t>
      </w:r>
      <w:r>
        <w:tab/>
        <w:t>57</w:t>
      </w:r>
    </w:p>
    <w:p w14:paraId="22A09C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Inter-band CA between FR1 and FR2</w:t>
      </w:r>
      <w:r>
        <w:tab/>
        <w:t>57</w:t>
      </w:r>
    </w:p>
    <w:p w14:paraId="069B233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57</w:t>
      </w:r>
    </w:p>
    <w:p w14:paraId="08A25B0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57</w:t>
      </w:r>
    </w:p>
    <w:p w14:paraId="578C07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57</w:t>
      </w:r>
    </w:p>
    <w:p w14:paraId="3212E8A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58</w:t>
      </w:r>
    </w:p>
    <w:p w14:paraId="1A754C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58</w:t>
      </w:r>
    </w:p>
    <w:p w14:paraId="2101DD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60</w:t>
      </w:r>
    </w:p>
    <w:p w14:paraId="5F89DAF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61</w:t>
      </w:r>
    </w:p>
    <w:p w14:paraId="46A22C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61</w:t>
      </w:r>
    </w:p>
    <w:p w14:paraId="5683547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61</w:t>
      </w:r>
    </w:p>
    <w:p w14:paraId="074B28D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61</w:t>
      </w:r>
    </w:p>
    <w:p w14:paraId="696AF6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61</w:t>
      </w:r>
    </w:p>
    <w:p w14:paraId="47874A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61</w:t>
      </w:r>
    </w:p>
    <w:p w14:paraId="2C412A8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62</w:t>
      </w:r>
    </w:p>
    <w:p w14:paraId="5B09285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62</w:t>
      </w:r>
    </w:p>
    <w:p w14:paraId="095DD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62</w:t>
      </w:r>
    </w:p>
    <w:p w14:paraId="711DC03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63</w:t>
      </w:r>
    </w:p>
    <w:p w14:paraId="1D63F01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64</w:t>
      </w:r>
    </w:p>
    <w:p w14:paraId="1DFE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64</w:t>
      </w:r>
    </w:p>
    <w:p w14:paraId="505DEF3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64</w:t>
      </w:r>
    </w:p>
    <w:p w14:paraId="3EAE6E4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64</w:t>
      </w:r>
    </w:p>
    <w:p w14:paraId="44C9E2E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64</w:t>
      </w:r>
    </w:p>
    <w:p w14:paraId="10127F7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64</w:t>
      </w:r>
    </w:p>
    <w:p w14:paraId="30B130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64</w:t>
      </w:r>
    </w:p>
    <w:p w14:paraId="18A64AE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FC1643">
        <w:rPr>
          <w:rFonts w:eastAsia="MS Mincho"/>
        </w:rPr>
        <w:t>DC_(n)71AA</w:t>
      </w:r>
      <w:r>
        <w:tab/>
        <w:t>64</w:t>
      </w:r>
    </w:p>
    <w:p w14:paraId="3E9332E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66</w:t>
      </w:r>
    </w:p>
    <w:p w14:paraId="30151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68</w:t>
      </w:r>
    </w:p>
    <w:p w14:paraId="33FB987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68</w:t>
      </w:r>
    </w:p>
    <w:p w14:paraId="5613BE8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68</w:t>
      </w:r>
    </w:p>
    <w:p w14:paraId="4E802F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70</w:t>
      </w:r>
    </w:p>
    <w:p w14:paraId="269B18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71</w:t>
      </w:r>
    </w:p>
    <w:p w14:paraId="2711CC6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72</w:t>
      </w:r>
    </w:p>
    <w:p w14:paraId="70DB63E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w:t>
      </w:r>
    </w:p>
    <w:p w14:paraId="2B94A8F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72</w:t>
      </w:r>
    </w:p>
    <w:p w14:paraId="012355A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72</w:t>
      </w:r>
    </w:p>
    <w:p w14:paraId="439A223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0B2062F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76</w:t>
      </w:r>
    </w:p>
    <w:p w14:paraId="7480824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lastRenderedPageBreak/>
        <w:t>6.2B.4.1.3</w:t>
      </w:r>
      <w:r>
        <w:rPr>
          <w:rFonts w:asciiTheme="minorHAnsi" w:eastAsiaTheme="minorEastAsia" w:hAnsiTheme="minorHAnsi" w:cstheme="minorBidi"/>
          <w:kern w:val="2"/>
          <w:sz w:val="24"/>
          <w:szCs w:val="24"/>
          <w:lang w:eastAsia="en-GB"/>
          <w14:ligatures w14:val="standardContextual"/>
        </w:rPr>
        <w:tab/>
      </w:r>
      <w:r>
        <w:t>Inter-band EN-DC within FR1</w:t>
      </w:r>
      <w:r>
        <w:tab/>
        <w:t>77</w:t>
      </w:r>
    </w:p>
    <w:p w14:paraId="0111D5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80</w:t>
      </w:r>
    </w:p>
    <w:p w14:paraId="2429FA7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83</w:t>
      </w:r>
    </w:p>
    <w:p w14:paraId="797AE9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83</w:t>
      </w:r>
    </w:p>
    <w:p w14:paraId="7B60584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DC</w:t>
      </w:r>
      <w:r>
        <w:tab/>
        <w:t>84</w:t>
      </w:r>
    </w:p>
    <w:p w14:paraId="3A286FB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84</w:t>
      </w:r>
    </w:p>
    <w:p w14:paraId="3C53A9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84</w:t>
      </w:r>
    </w:p>
    <w:p w14:paraId="70AA19F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84</w:t>
      </w:r>
    </w:p>
    <w:p w14:paraId="48B3467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84</w:t>
      </w:r>
    </w:p>
    <w:p w14:paraId="20A40BF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84</w:t>
      </w:r>
    </w:p>
    <w:p w14:paraId="506AF0EB"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six bands</w:t>
      </w:r>
      <w:r>
        <w:tab/>
        <w:t>97</w:t>
      </w:r>
    </w:p>
    <w:p w14:paraId="31A9557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97</w:t>
      </w:r>
    </w:p>
    <w:p w14:paraId="483FA3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97</w:t>
      </w:r>
    </w:p>
    <w:p w14:paraId="4C6B4CC0"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97</w:t>
      </w:r>
    </w:p>
    <w:p w14:paraId="4B6C48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97</w:t>
      </w:r>
    </w:p>
    <w:p w14:paraId="14226B6A"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four bands</w:t>
      </w:r>
      <w:r>
        <w:tab/>
        <w:t>97</w:t>
      </w:r>
    </w:p>
    <w:p w14:paraId="077F8CBD"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five bands</w:t>
      </w:r>
      <w:r>
        <w:tab/>
        <w:t>97</w:t>
      </w:r>
    </w:p>
    <w:p w14:paraId="4346F039"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98</w:t>
      </w:r>
    </w:p>
    <w:p w14:paraId="137A921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98</w:t>
      </w:r>
    </w:p>
    <w:p w14:paraId="6042B4CC"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98</w:t>
      </w:r>
    </w:p>
    <w:p w14:paraId="7A1EE4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four</w:t>
      </w:r>
      <w:r>
        <w:t xml:space="preserve"> bands</w:t>
      </w:r>
      <w:r>
        <w:tab/>
        <w:t>98</w:t>
      </w:r>
    </w:p>
    <w:p w14:paraId="0E2D2BA6"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five</w:t>
      </w:r>
      <w:r>
        <w:t xml:space="preserve"> bands</w:t>
      </w:r>
      <w:r>
        <w:tab/>
        <w:t>98</w:t>
      </w:r>
    </w:p>
    <w:p w14:paraId="75F025E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six</w:t>
      </w:r>
      <w:r>
        <w:t xml:space="preserve"> bands</w:t>
      </w:r>
      <w:r>
        <w:tab/>
        <w:t>98</w:t>
      </w:r>
    </w:p>
    <w:p w14:paraId="18EA8A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98</w:t>
      </w:r>
    </w:p>
    <w:p w14:paraId="78D2EED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98</w:t>
      </w:r>
    </w:p>
    <w:p w14:paraId="4F2256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98</w:t>
      </w:r>
    </w:p>
    <w:p w14:paraId="73585C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98</w:t>
      </w:r>
    </w:p>
    <w:p w14:paraId="1FDF446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99</w:t>
      </w:r>
    </w:p>
    <w:p w14:paraId="534FE5E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99</w:t>
      </w:r>
    </w:p>
    <w:p w14:paraId="3B32C70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99</w:t>
      </w:r>
    </w:p>
    <w:p w14:paraId="260911C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99</w:t>
      </w:r>
    </w:p>
    <w:p w14:paraId="44FCFE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99</w:t>
      </w:r>
    </w:p>
    <w:p w14:paraId="38C124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Output power dynamics for NE-DC with UL sharing from UE perspective</w:t>
      </w:r>
      <w:r>
        <w:tab/>
        <w:t>100</w:t>
      </w:r>
    </w:p>
    <w:p w14:paraId="64A0584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w:t>
      </w:r>
      <w:r w:rsidRPr="00FC1643">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FC1643">
        <w:rPr>
          <w:rFonts w:eastAsia="PMingLiU"/>
          <w:lang w:eastAsia="zh-TW"/>
        </w:rPr>
        <w:t>intra-band EN-DC without dual PA capability</w:t>
      </w:r>
      <w:r>
        <w:tab/>
        <w:t>100</w:t>
      </w:r>
    </w:p>
    <w:p w14:paraId="7668337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101</w:t>
      </w:r>
    </w:p>
    <w:p w14:paraId="168C91D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102</w:t>
      </w:r>
    </w:p>
    <w:p w14:paraId="29C2AA0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102</w:t>
      </w:r>
    </w:p>
    <w:p w14:paraId="2C00F9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sidRPr="00FC1643">
        <w:rPr>
          <w:lang w:val="en-US" w:eastAsia="zh-CN"/>
        </w:rPr>
        <w:t xml:space="preserve"> CA</w:t>
      </w:r>
      <w:r>
        <w:tab/>
        <w:t>102</w:t>
      </w:r>
    </w:p>
    <w:p w14:paraId="3C7356F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6.4</w:t>
      </w:r>
      <w:r w:rsidRPr="00FC1643">
        <w:rPr>
          <w:rFonts w:eastAsia="MS Mincho"/>
          <w:lang w:val="en-US" w:eastAsia="zh-CN"/>
        </w:rPr>
        <w:t>A</w:t>
      </w:r>
      <w:r w:rsidRPr="00FC1643">
        <w:rPr>
          <w:rFonts w:eastAsia="MS Mincho"/>
        </w:rPr>
        <w:t>.2</w:t>
      </w:r>
      <w:r>
        <w:rPr>
          <w:rFonts w:asciiTheme="minorHAnsi" w:eastAsiaTheme="minorEastAsia" w:hAnsiTheme="minorHAnsi" w:cstheme="minorBidi"/>
          <w:kern w:val="2"/>
          <w:sz w:val="24"/>
          <w:szCs w:val="24"/>
          <w:lang w:eastAsia="en-GB"/>
          <w14:ligatures w14:val="standardContextual"/>
        </w:rPr>
        <w:tab/>
      </w:r>
      <w:r w:rsidRPr="00FC1643">
        <w:rPr>
          <w:rFonts w:eastAsia="MS Mincho"/>
        </w:rPr>
        <w:t xml:space="preserve">Transmit modulation quality for </w:t>
      </w:r>
      <w:r w:rsidRPr="00FC1643">
        <w:rPr>
          <w:rFonts w:eastAsia="MS Mincho"/>
          <w:lang w:val="en-US" w:eastAsia="zh-CN"/>
        </w:rPr>
        <w:t>CA</w:t>
      </w:r>
      <w:r>
        <w:tab/>
        <w:t>102</w:t>
      </w:r>
    </w:p>
    <w:p w14:paraId="2FDD18E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102</w:t>
      </w:r>
    </w:p>
    <w:p w14:paraId="50112C7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103</w:t>
      </w:r>
    </w:p>
    <w:p w14:paraId="3DE37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103</w:t>
      </w:r>
    </w:p>
    <w:p w14:paraId="5B39130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379AF17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4E2E55D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103</w:t>
      </w:r>
    </w:p>
    <w:p w14:paraId="62A023B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103</w:t>
      </w:r>
    </w:p>
    <w:p w14:paraId="34874B6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45643DB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319FFE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104</w:t>
      </w:r>
    </w:p>
    <w:p w14:paraId="61ECB1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104</w:t>
      </w:r>
    </w:p>
    <w:p w14:paraId="5061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104</w:t>
      </w:r>
    </w:p>
    <w:p w14:paraId="505506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104</w:t>
      </w:r>
    </w:p>
    <w:p w14:paraId="68E4863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104</w:t>
      </w:r>
    </w:p>
    <w:p w14:paraId="21FD1D0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104</w:t>
      </w:r>
    </w:p>
    <w:p w14:paraId="064E9E5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104</w:t>
      </w:r>
    </w:p>
    <w:p w14:paraId="111CFD1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104</w:t>
      </w:r>
    </w:p>
    <w:p w14:paraId="20264FD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105</w:t>
      </w:r>
    </w:p>
    <w:p w14:paraId="78D2E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w:t>
      </w:r>
      <w:r w:rsidRPr="00FC1643">
        <w:rPr>
          <w:lang w:val="en-US" w:eastAsia="zh-CN"/>
        </w:rPr>
        <w:t>A</w:t>
      </w:r>
      <w:r>
        <w:t>.3.1</w:t>
      </w:r>
      <w:r>
        <w:rPr>
          <w:rFonts w:asciiTheme="minorHAnsi" w:eastAsiaTheme="minorEastAsia" w:hAnsiTheme="minorHAnsi" w:cstheme="minorBidi"/>
          <w:kern w:val="2"/>
          <w:sz w:val="24"/>
          <w:szCs w:val="24"/>
          <w:lang w:eastAsia="en-GB"/>
          <w14:ligatures w14:val="standardContextual"/>
        </w:rPr>
        <w:tab/>
      </w:r>
      <w:r>
        <w:t>In</w:t>
      </w:r>
      <w:r w:rsidRPr="00FC1643">
        <w:rPr>
          <w:lang w:val="en-US" w:eastAsia="zh-CN"/>
        </w:rPr>
        <w:t>ter-band CA between FR1 and FR2</w:t>
      </w:r>
      <w:r>
        <w:tab/>
        <w:t>105</w:t>
      </w:r>
    </w:p>
    <w:p w14:paraId="4D537C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105</w:t>
      </w:r>
    </w:p>
    <w:p w14:paraId="16D0DDD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105</w:t>
      </w:r>
    </w:p>
    <w:p w14:paraId="65DB39C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105</w:t>
      </w:r>
    </w:p>
    <w:p w14:paraId="264360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105</w:t>
      </w:r>
    </w:p>
    <w:p w14:paraId="01E8615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lastRenderedPageBreak/>
        <w:t>6.5B.1.5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105</w:t>
      </w:r>
    </w:p>
    <w:p w14:paraId="4AEA48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105</w:t>
      </w:r>
    </w:p>
    <w:p w14:paraId="18EC3BC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105</w:t>
      </w:r>
    </w:p>
    <w:p w14:paraId="39BF2E7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106</w:t>
      </w:r>
    </w:p>
    <w:p w14:paraId="76677DB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106</w:t>
      </w:r>
    </w:p>
    <w:p w14:paraId="7B5010C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"NS_35"</w:t>
      </w:r>
      <w:r>
        <w:tab/>
        <w:t>106</w:t>
      </w:r>
    </w:p>
    <w:p w14:paraId="499FAC6E"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"NS_04"</w:t>
      </w:r>
      <w:r>
        <w:tab/>
        <w:t>106</w:t>
      </w:r>
    </w:p>
    <w:p w14:paraId="0DA6DC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5569648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107</w:t>
      </w:r>
    </w:p>
    <w:p w14:paraId="4742301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107</w:t>
      </w:r>
    </w:p>
    <w:p w14:paraId="513B99C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107</w:t>
      </w:r>
    </w:p>
    <w:p w14:paraId="7688373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62BA5E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108</w:t>
      </w:r>
    </w:p>
    <w:p w14:paraId="22C12BA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Inter-band NE-DC within FR1</w:t>
      </w:r>
      <w:r>
        <w:tab/>
        <w:t>108</w:t>
      </w:r>
    </w:p>
    <w:p w14:paraId="67B4AAE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108</w:t>
      </w:r>
    </w:p>
    <w:p w14:paraId="190CC50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108</w:t>
      </w:r>
    </w:p>
    <w:p w14:paraId="19EF22A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108</w:t>
      </w:r>
    </w:p>
    <w:p w14:paraId="0610AE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108</w:t>
      </w:r>
    </w:p>
    <w:p w14:paraId="4904D0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108</w:t>
      </w:r>
    </w:p>
    <w:p w14:paraId="58BECB2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108</w:t>
      </w:r>
    </w:p>
    <w:p w14:paraId="2A85B56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109</w:t>
      </w:r>
    </w:p>
    <w:p w14:paraId="668BDB8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109</w:t>
      </w:r>
    </w:p>
    <w:p w14:paraId="1E7262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109</w:t>
      </w:r>
    </w:p>
    <w:p w14:paraId="252B3E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110</w:t>
      </w:r>
    </w:p>
    <w:p w14:paraId="07064BB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110</w:t>
      </w:r>
    </w:p>
    <w:p w14:paraId="179371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115</w:t>
      </w:r>
    </w:p>
    <w:p w14:paraId="0E830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General spurious emissions</w:t>
      </w:r>
      <w:r>
        <w:tab/>
        <w:t>115</w:t>
      </w:r>
    </w:p>
    <w:p w14:paraId="54C038A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115</w:t>
      </w:r>
    </w:p>
    <w:p w14:paraId="6D4B717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116</w:t>
      </w:r>
    </w:p>
    <w:p w14:paraId="024D68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6EB6A6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116</w:t>
      </w:r>
    </w:p>
    <w:p w14:paraId="701764F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4C894C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116</w:t>
      </w:r>
    </w:p>
    <w:p w14:paraId="4A39120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116</w:t>
      </w:r>
    </w:p>
    <w:p w14:paraId="0A748FA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117</w:t>
      </w:r>
    </w:p>
    <w:p w14:paraId="34B8951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117</w:t>
      </w:r>
    </w:p>
    <w:p w14:paraId="283DA5B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00B6D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6.5B.4.3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117</w:t>
      </w:r>
    </w:p>
    <w:p w14:paraId="317179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93F2B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de-DE"/>
        </w:rPr>
        <w:t>6.5B.4.4</w:t>
      </w:r>
      <w:r>
        <w:rPr>
          <w:rFonts w:asciiTheme="minorHAnsi" w:eastAsiaTheme="minorEastAsia" w:hAnsiTheme="minorHAnsi" w:cstheme="minorBidi"/>
          <w:kern w:val="2"/>
          <w:sz w:val="24"/>
          <w:szCs w:val="24"/>
          <w:lang w:eastAsia="en-GB"/>
          <w14:ligatures w14:val="standardContextual"/>
        </w:rPr>
        <w:tab/>
      </w:r>
      <w:r w:rsidRPr="00FC1643">
        <w:rPr>
          <w:lang w:val="de-DE"/>
        </w:rPr>
        <w:t>Inter-band EN-DC within FR1</w:t>
      </w:r>
      <w:r>
        <w:tab/>
        <w:t>117</w:t>
      </w:r>
    </w:p>
    <w:p w14:paraId="376D92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117</w:t>
      </w:r>
    </w:p>
    <w:p w14:paraId="019DDF1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117</w:t>
      </w:r>
    </w:p>
    <w:p w14:paraId="2083165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118</w:t>
      </w:r>
    </w:p>
    <w:p w14:paraId="5FFDFEC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118</w:t>
      </w:r>
    </w:p>
    <w:p w14:paraId="2E23C3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6.5B.5.1</w:t>
      </w:r>
      <w:r>
        <w:rPr>
          <w:rFonts w:asciiTheme="minorHAnsi" w:eastAsiaTheme="minorEastAsia" w:hAnsiTheme="minorHAnsi" w:cstheme="minorBidi"/>
          <w:kern w:val="2"/>
          <w:sz w:val="24"/>
          <w:szCs w:val="24"/>
          <w:lang w:eastAsia="en-GB"/>
          <w14:ligatures w14:val="standardContextual"/>
        </w:rPr>
        <w:tab/>
      </w:r>
      <w:r w:rsidRPr="00FC1643">
        <w:rPr>
          <w:lang w:val="en-US"/>
        </w:rPr>
        <w:t>Intra-band contiguous EN-DC</w:t>
      </w:r>
      <w:r>
        <w:tab/>
        <w:t>118</w:t>
      </w:r>
    </w:p>
    <w:p w14:paraId="2D01152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6.5B.5.2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118</w:t>
      </w:r>
    </w:p>
    <w:p w14:paraId="1D94C53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118</w:t>
      </w:r>
    </w:p>
    <w:p w14:paraId="6F5FBA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118</w:t>
      </w:r>
    </w:p>
    <w:p w14:paraId="46729A4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3596AB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702E0B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rsidRPr="00FC1643">
        <w:rPr>
          <w:lang w:val="en-US"/>
        </w:rPr>
        <w:t>6.6B</w:t>
      </w:r>
      <w:r>
        <w:rPr>
          <w:rFonts w:asciiTheme="minorHAnsi" w:eastAsiaTheme="minorEastAsia" w:hAnsiTheme="minorHAnsi" w:cstheme="minorBidi"/>
          <w:kern w:val="2"/>
          <w:sz w:val="24"/>
          <w:szCs w:val="24"/>
          <w:lang w:eastAsia="en-GB"/>
          <w14:ligatures w14:val="standardContextual"/>
        </w:rPr>
        <w:tab/>
      </w:r>
      <w:r w:rsidRPr="00FC1643">
        <w:rPr>
          <w:lang w:val="en-US"/>
        </w:rPr>
        <w:t>Beam correspondence for DC</w:t>
      </w:r>
      <w:r>
        <w:tab/>
        <w:t>118</w:t>
      </w:r>
    </w:p>
    <w:p w14:paraId="316B34C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118</w:t>
      </w:r>
    </w:p>
    <w:p w14:paraId="78D3EF7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118</w:t>
      </w:r>
    </w:p>
    <w:p w14:paraId="75974F4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118</w:t>
      </w:r>
    </w:p>
    <w:p w14:paraId="48C9FC2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07DAA9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6A9FA4F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119</w:t>
      </w:r>
    </w:p>
    <w:p w14:paraId="09890F5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119</w:t>
      </w:r>
    </w:p>
    <w:p w14:paraId="6A1F6F5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120</w:t>
      </w:r>
    </w:p>
    <w:p w14:paraId="52FFA03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120</w:t>
      </w:r>
    </w:p>
    <w:p w14:paraId="33B34E7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120</w:t>
      </w:r>
    </w:p>
    <w:p w14:paraId="00D6840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lastRenderedPageBreak/>
        <w:t>7.3A.1</w:t>
      </w:r>
      <w:r>
        <w:rPr>
          <w:rFonts w:asciiTheme="minorHAnsi" w:eastAsiaTheme="minorEastAsia" w:hAnsiTheme="minorHAnsi" w:cstheme="minorBidi"/>
          <w:kern w:val="2"/>
          <w:sz w:val="24"/>
          <w:szCs w:val="24"/>
          <w:lang w:eastAsia="en-GB"/>
          <w14:ligatures w14:val="standardContextual"/>
        </w:rPr>
        <w:tab/>
      </w:r>
      <w:r>
        <w:t>General</w:t>
      </w:r>
      <w:r>
        <w:tab/>
        <w:t>120</w:t>
      </w:r>
    </w:p>
    <w:p w14:paraId="4092BA2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120</w:t>
      </w:r>
    </w:p>
    <w:p w14:paraId="57FB84C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CA</w:t>
      </w:r>
      <w:r>
        <w:tab/>
        <w:t>120</w:t>
      </w:r>
    </w:p>
    <w:p w14:paraId="672227E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Inter-band CA between FR1 and FR2</w:t>
      </w:r>
      <w:r>
        <w:tab/>
        <w:t>120</w:t>
      </w:r>
    </w:p>
    <w:p w14:paraId="24619FB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7.3A.4</w:t>
      </w:r>
      <w:r>
        <w:rPr>
          <w:rFonts w:asciiTheme="minorHAnsi" w:eastAsiaTheme="minorEastAsia" w:hAnsiTheme="minorHAnsi" w:cstheme="minorBidi"/>
          <w:kern w:val="2"/>
          <w:sz w:val="24"/>
          <w:szCs w:val="24"/>
          <w:lang w:eastAsia="en-GB"/>
          <w14:ligatures w14:val="standardContextual"/>
        </w:rPr>
        <w:tab/>
      </w:r>
      <w:r w:rsidRPr="00FC1643">
        <w:rPr>
          <w:rFonts w:eastAsia="MS Mincho"/>
        </w:rPr>
        <w:t>Void</w:t>
      </w:r>
      <w:r>
        <w:tab/>
        <w:t>120</w:t>
      </w:r>
    </w:p>
    <w:p w14:paraId="5037E37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120</w:t>
      </w:r>
    </w:p>
    <w:p w14:paraId="0B1D9BA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120</w:t>
      </w:r>
    </w:p>
    <w:p w14:paraId="09EA211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121</w:t>
      </w:r>
    </w:p>
    <w:p w14:paraId="7603BEF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Intra-band contiguous EN-DC</w:t>
      </w:r>
      <w:r>
        <w:tab/>
        <w:t>121</w:t>
      </w:r>
    </w:p>
    <w:p w14:paraId="08C1637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121</w:t>
      </w:r>
    </w:p>
    <w:p w14:paraId="7E10C6E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122</w:t>
      </w:r>
    </w:p>
    <w:p w14:paraId="64AC935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122</w:t>
      </w:r>
    </w:p>
    <w:p w14:paraId="4B9D6C9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126</w:t>
      </w:r>
    </w:p>
    <w:p w14:paraId="715C8E1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128</w:t>
      </w:r>
    </w:p>
    <w:p w14:paraId="06C4C88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128</w:t>
      </w:r>
    </w:p>
    <w:p w14:paraId="464D9C5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130</w:t>
      </w:r>
    </w:p>
    <w:p w14:paraId="2A7473E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two bands</w:t>
      </w:r>
      <w:r>
        <w:tab/>
        <w:t>131</w:t>
      </w:r>
    </w:p>
    <w:p w14:paraId="508F2FC5"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133</w:t>
      </w:r>
    </w:p>
    <w:p w14:paraId="2028840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rsidRPr="00FC1643">
        <w:rPr>
          <w:rFonts w:eastAsia="Times New Roman"/>
        </w:rPr>
        <w:t>7.3B.</w:t>
      </w:r>
      <w:r>
        <w:t>2.</w:t>
      </w:r>
      <w:r w:rsidRPr="00FC1643">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139</w:t>
      </w:r>
    </w:p>
    <w:p w14:paraId="4D5D531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FC1643">
        <w:rPr>
          <w:vertAlign w:val="superscript"/>
        </w:rPr>
        <w:t>st</w:t>
      </w:r>
      <w:r>
        <w:t xml:space="preserve"> or 2</w:t>
      </w:r>
      <w:r w:rsidRPr="00FC1643">
        <w:rPr>
          <w:vertAlign w:val="superscript"/>
        </w:rPr>
        <w:t>nd</w:t>
      </w:r>
      <w:r>
        <w:t xml:space="preserve"> adjacent channel of UL band for EN-DC in NR FR1</w:t>
      </w:r>
      <w:r>
        <w:tab/>
        <w:t>139</w:t>
      </w:r>
    </w:p>
    <w:p w14:paraId="10485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140</w:t>
      </w:r>
    </w:p>
    <w:p w14:paraId="431E574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140</w:t>
      </w:r>
    </w:p>
    <w:p w14:paraId="7E0741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140</w:t>
      </w:r>
    </w:p>
    <w:p w14:paraId="7761AA4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140</w:t>
      </w:r>
    </w:p>
    <w:p w14:paraId="78CF18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140</w:t>
      </w:r>
    </w:p>
    <w:p w14:paraId="3BF644D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140</w:t>
      </w:r>
    </w:p>
    <w:p w14:paraId="71BAB42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ΔR</w:t>
      </w:r>
      <w:r w:rsidRPr="00FC1643">
        <w:rPr>
          <w:vertAlign w:val="subscript"/>
        </w:rPr>
        <w:t>IBNC</w:t>
      </w:r>
      <w:r>
        <w:t xml:space="preserve"> for DC</w:t>
      </w:r>
      <w:r>
        <w:tab/>
        <w:t>140</w:t>
      </w:r>
    </w:p>
    <w:p w14:paraId="229E3F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7.3B.3.0</w:t>
      </w:r>
      <w:r>
        <w:rPr>
          <w:rFonts w:asciiTheme="minorHAnsi" w:eastAsiaTheme="minorEastAsia" w:hAnsiTheme="minorHAnsi" w:cstheme="minorBidi"/>
          <w:kern w:val="2"/>
          <w:sz w:val="24"/>
          <w:szCs w:val="24"/>
          <w:lang w:eastAsia="en-GB"/>
          <w14:ligatures w14:val="standardContextual"/>
        </w:rPr>
        <w:tab/>
      </w:r>
      <w:r w:rsidRPr="00FC1643">
        <w:rPr>
          <w:rFonts w:eastAsia="MS Mincho"/>
        </w:rPr>
        <w:t>General</w:t>
      </w:r>
      <w:r>
        <w:tab/>
        <w:t>140</w:t>
      </w:r>
    </w:p>
    <w:p w14:paraId="2BE9356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contiguous EN-DC</w:t>
      </w:r>
      <w:r>
        <w:tab/>
        <w:t>142</w:t>
      </w:r>
    </w:p>
    <w:p w14:paraId="2CB264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142</w:t>
      </w:r>
    </w:p>
    <w:p w14:paraId="52C338F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143</w:t>
      </w:r>
    </w:p>
    <w:p w14:paraId="266CF1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143</w:t>
      </w:r>
    </w:p>
    <w:p w14:paraId="3C89487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145</w:t>
      </w:r>
    </w:p>
    <w:p w14:paraId="79AEE33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152</w:t>
      </w:r>
    </w:p>
    <w:p w14:paraId="455070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154</w:t>
      </w:r>
    </w:p>
    <w:p w14:paraId="39F31A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154</w:t>
      </w:r>
    </w:p>
    <w:p w14:paraId="3E56A48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154</w:t>
      </w:r>
    </w:p>
    <w:p w14:paraId="1CF281E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154</w:t>
      </w:r>
    </w:p>
    <w:p w14:paraId="1E6EFB0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154</w:t>
      </w:r>
    </w:p>
    <w:p w14:paraId="22A0E92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four bands</w:t>
      </w:r>
      <w:r>
        <w:tab/>
        <w:t>155</w:t>
      </w:r>
    </w:p>
    <w:p w14:paraId="121E2E9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five bands</w:t>
      </w:r>
      <w:r>
        <w:tab/>
        <w:t>155</w:t>
      </w:r>
    </w:p>
    <w:p w14:paraId="2AEDA5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155</w:t>
      </w:r>
    </w:p>
    <w:p w14:paraId="79EC5E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155</w:t>
      </w:r>
    </w:p>
    <w:p w14:paraId="7C00D5F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155</w:t>
      </w:r>
    </w:p>
    <w:p w14:paraId="471E860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four bands</w:t>
      </w:r>
      <w:r>
        <w:tab/>
        <w:t>155</w:t>
      </w:r>
    </w:p>
    <w:p w14:paraId="7907C3A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155</w:t>
      </w:r>
    </w:p>
    <w:p w14:paraId="39E8ED93"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155</w:t>
      </w:r>
    </w:p>
    <w:p w14:paraId="37EF04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155</w:t>
      </w:r>
    </w:p>
    <w:p w14:paraId="6789DC9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155</w:t>
      </w:r>
    </w:p>
    <w:p w14:paraId="2EE10EA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156</w:t>
      </w:r>
    </w:p>
    <w:p w14:paraId="0AFD2A6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156</w:t>
      </w:r>
    </w:p>
    <w:p w14:paraId="2D4FF7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156</w:t>
      </w:r>
    </w:p>
    <w:p w14:paraId="6FD6B3A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156</w:t>
      </w:r>
    </w:p>
    <w:p w14:paraId="1AB7ED4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156</w:t>
      </w:r>
    </w:p>
    <w:p w14:paraId="1D17B41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156</w:t>
      </w:r>
    </w:p>
    <w:p w14:paraId="316569C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157</w:t>
      </w:r>
    </w:p>
    <w:p w14:paraId="1A985F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157</w:t>
      </w:r>
    </w:p>
    <w:p w14:paraId="6294614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157</w:t>
      </w:r>
    </w:p>
    <w:p w14:paraId="7165C2D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lastRenderedPageBreak/>
        <w:t>7.5B.3</w:t>
      </w:r>
      <w:r>
        <w:rPr>
          <w:rFonts w:asciiTheme="minorHAnsi" w:eastAsiaTheme="minorEastAsia" w:hAnsiTheme="minorHAnsi" w:cstheme="minorBidi"/>
          <w:kern w:val="2"/>
          <w:sz w:val="24"/>
          <w:szCs w:val="24"/>
          <w:lang w:eastAsia="en-GB"/>
          <w14:ligatures w14:val="standardContextual"/>
        </w:rPr>
        <w:tab/>
      </w:r>
      <w:r>
        <w:t>Inter-band EN-DC within FR1</w:t>
      </w:r>
      <w:r>
        <w:tab/>
        <w:t>157</w:t>
      </w:r>
    </w:p>
    <w:p w14:paraId="67F0228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159</w:t>
      </w:r>
    </w:p>
    <w:p w14:paraId="02692A8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159</w:t>
      </w:r>
    </w:p>
    <w:p w14:paraId="17921BB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159</w:t>
      </w:r>
    </w:p>
    <w:p w14:paraId="5B3E3A0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159</w:t>
      </w:r>
    </w:p>
    <w:p w14:paraId="7D45541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w:t>
      </w:r>
      <w:r>
        <w:noBreakHyphen/>
        <w:t>band blocking for DC in FR1</w:t>
      </w:r>
      <w:r>
        <w:tab/>
        <w:t>159</w:t>
      </w:r>
    </w:p>
    <w:p w14:paraId="67B7FA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159</w:t>
      </w:r>
    </w:p>
    <w:p w14:paraId="182436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159</w:t>
      </w:r>
    </w:p>
    <w:p w14:paraId="403DDD7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159</w:t>
      </w:r>
    </w:p>
    <w:p w14:paraId="206514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160</w:t>
      </w:r>
    </w:p>
    <w:p w14:paraId="60C2659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160</w:t>
      </w:r>
    </w:p>
    <w:p w14:paraId="1CC1559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160</w:t>
      </w:r>
    </w:p>
    <w:p w14:paraId="3FFE1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160</w:t>
      </w:r>
    </w:p>
    <w:p w14:paraId="1263E2E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Inter-band NE-DC within FR1</w:t>
      </w:r>
      <w:r>
        <w:tab/>
        <w:t>161</w:t>
      </w:r>
    </w:p>
    <w:p w14:paraId="1D04CC4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162</w:t>
      </w:r>
    </w:p>
    <w:p w14:paraId="5C1D8C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162</w:t>
      </w:r>
    </w:p>
    <w:p w14:paraId="749644C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162</w:t>
      </w:r>
    </w:p>
    <w:p w14:paraId="43DA52C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162</w:t>
      </w:r>
    </w:p>
    <w:p w14:paraId="29A5675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162</w:t>
      </w:r>
    </w:p>
    <w:p w14:paraId="497A5B6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162</w:t>
      </w:r>
    </w:p>
    <w:p w14:paraId="761186B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163</w:t>
      </w:r>
    </w:p>
    <w:p w14:paraId="1969DD7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163</w:t>
      </w:r>
    </w:p>
    <w:p w14:paraId="0D6207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163</w:t>
      </w:r>
    </w:p>
    <w:p w14:paraId="04B582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163</w:t>
      </w:r>
    </w:p>
    <w:p w14:paraId="425657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163</w:t>
      </w:r>
    </w:p>
    <w:p w14:paraId="0559CC8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163</w:t>
      </w:r>
    </w:p>
    <w:p w14:paraId="6107553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164</w:t>
      </w:r>
    </w:p>
    <w:p w14:paraId="715C1AF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sidRPr="00FC1643">
        <w:rPr>
          <w:lang w:val="en-US" w:eastAsia="zh-CN"/>
        </w:rPr>
        <w:t>CA</w:t>
      </w:r>
      <w:r>
        <w:tab/>
        <w:t>164</w:t>
      </w:r>
    </w:p>
    <w:p w14:paraId="758300E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164</w:t>
      </w:r>
    </w:p>
    <w:p w14:paraId="3DC62D9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164</w:t>
      </w:r>
    </w:p>
    <w:p w14:paraId="76CF5F4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164</w:t>
      </w:r>
    </w:p>
    <w:p w14:paraId="0C862E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164</w:t>
      </w:r>
    </w:p>
    <w:p w14:paraId="12AB63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164</w:t>
      </w:r>
    </w:p>
    <w:p w14:paraId="541692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011165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Inter-band NE-DC within FR1</w:t>
      </w:r>
      <w:r>
        <w:tab/>
        <w:t>165</w:t>
      </w:r>
    </w:p>
    <w:p w14:paraId="1373843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165</w:t>
      </w:r>
    </w:p>
    <w:p w14:paraId="51A2E4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7.8B.2.5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165</w:t>
      </w:r>
    </w:p>
    <w:p w14:paraId="7128D20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165</w:t>
      </w:r>
    </w:p>
    <w:p w14:paraId="460D61A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sidRPr="00FC1643">
        <w:rPr>
          <w:lang w:val="en-US" w:eastAsia="zh-CN"/>
        </w:rPr>
        <w:t>CA</w:t>
      </w:r>
      <w:r>
        <w:tab/>
        <w:t>165</w:t>
      </w:r>
    </w:p>
    <w:p w14:paraId="0A6836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165</w:t>
      </w:r>
    </w:p>
    <w:p w14:paraId="5AEFAB7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165</w:t>
      </w:r>
    </w:p>
    <w:p w14:paraId="37925E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165</w:t>
      </w:r>
    </w:p>
    <w:p w14:paraId="053021A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2287A4D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166</w:t>
      </w:r>
    </w:p>
    <w:p w14:paraId="48CC77A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166</w:t>
      </w:r>
    </w:p>
    <w:p w14:paraId="6717BC9A"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FC1643">
        <w:rPr>
          <w:rFonts w:eastAsia="Times New Roman"/>
          <w:lang w:eastAsia="x-none"/>
        </w:rPr>
        <w:t>Measurement channels</w:t>
      </w:r>
      <w:r>
        <w:tab/>
        <w:t>170</w:t>
      </w:r>
    </w:p>
    <w:p w14:paraId="14AB45D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170</w:t>
      </w:r>
    </w:p>
    <w:p w14:paraId="09A370E0"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170</w:t>
      </w:r>
    </w:p>
    <w:p w14:paraId="5E2DE9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170</w:t>
      </w:r>
    </w:p>
    <w:p w14:paraId="2253D52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171</w:t>
      </w:r>
    </w:p>
    <w:p w14:paraId="0525CD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A.2.2.1</w:t>
      </w:r>
      <w:r>
        <w:rPr>
          <w:rFonts w:asciiTheme="minorHAnsi" w:eastAsiaTheme="minorEastAsia" w:hAnsiTheme="minorHAnsi" w:cstheme="minorBidi"/>
          <w:kern w:val="2"/>
          <w:sz w:val="24"/>
          <w:szCs w:val="24"/>
          <w:lang w:eastAsia="en-GB"/>
          <w14:ligatures w14:val="standardContextual"/>
        </w:rPr>
        <w:tab/>
      </w:r>
      <w:r w:rsidRPr="00FC1643">
        <w:rPr>
          <w:snapToGrid w:val="0"/>
        </w:rPr>
        <w:t>Full RB allocation</w:t>
      </w:r>
      <w:r>
        <w:tab/>
        <w:t>171</w:t>
      </w:r>
    </w:p>
    <w:p w14:paraId="163E240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171</w:t>
      </w:r>
    </w:p>
    <w:p w14:paraId="68F8D5B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172</w:t>
      </w:r>
    </w:p>
    <w:p w14:paraId="2D2CB28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173</w:t>
      </w:r>
    </w:p>
    <w:p w14:paraId="26C939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174</w:t>
      </w:r>
    </w:p>
    <w:p w14:paraId="10A77C5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A.2.2.2</w:t>
      </w:r>
      <w:r>
        <w:rPr>
          <w:rFonts w:asciiTheme="minorHAnsi" w:eastAsiaTheme="minorEastAsia" w:hAnsiTheme="minorHAnsi" w:cstheme="minorBidi"/>
          <w:kern w:val="2"/>
          <w:sz w:val="24"/>
          <w:szCs w:val="24"/>
          <w:lang w:eastAsia="en-GB"/>
          <w14:ligatures w14:val="standardContextual"/>
        </w:rPr>
        <w:tab/>
      </w:r>
      <w:r w:rsidRPr="00FC1643">
        <w:rPr>
          <w:snapToGrid w:val="0"/>
        </w:rPr>
        <w:t>Partial RB allocation</w:t>
      </w:r>
      <w:r>
        <w:tab/>
        <w:t>175</w:t>
      </w:r>
    </w:p>
    <w:p w14:paraId="045AC34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175</w:t>
      </w:r>
    </w:p>
    <w:p w14:paraId="2901EC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176</w:t>
      </w:r>
    </w:p>
    <w:p w14:paraId="49DA10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177</w:t>
      </w:r>
    </w:p>
    <w:p w14:paraId="4DAFA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178</w:t>
      </w:r>
    </w:p>
    <w:p w14:paraId="6681F8E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 xml:space="preserve"> DL reference measurement channels for E-UTRA</w:t>
      </w:r>
      <w:r>
        <w:tab/>
        <w:t>178</w:t>
      </w:r>
    </w:p>
    <w:p w14:paraId="2337320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178</w:t>
      </w:r>
    </w:p>
    <w:p w14:paraId="1787FF0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A.3.1.1</w:t>
      </w:r>
      <w:r>
        <w:rPr>
          <w:rFonts w:asciiTheme="minorHAnsi" w:eastAsiaTheme="minorEastAsia" w:hAnsiTheme="minorHAnsi" w:cstheme="minorBidi"/>
          <w:kern w:val="2"/>
          <w:sz w:val="24"/>
          <w:szCs w:val="24"/>
          <w:lang w:eastAsia="en-GB"/>
          <w14:ligatures w14:val="standardContextual"/>
        </w:rPr>
        <w:tab/>
      </w:r>
      <w:r w:rsidRPr="00FC1643">
        <w:rPr>
          <w:snapToGrid w:val="0"/>
        </w:rPr>
        <w:t>QPSK</w:t>
      </w:r>
      <w:r>
        <w:tab/>
        <w:t>179</w:t>
      </w:r>
    </w:p>
    <w:p w14:paraId="574F955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A.3.1.2</w:t>
      </w:r>
      <w:r>
        <w:rPr>
          <w:rFonts w:asciiTheme="minorHAnsi" w:eastAsiaTheme="minorEastAsia" w:hAnsiTheme="minorHAnsi" w:cstheme="minorBidi"/>
          <w:kern w:val="2"/>
          <w:sz w:val="24"/>
          <w:szCs w:val="24"/>
          <w:lang w:eastAsia="en-GB"/>
          <w14:ligatures w14:val="standardContextual"/>
        </w:rPr>
        <w:tab/>
      </w:r>
      <w:r w:rsidRPr="00FC1643">
        <w:rPr>
          <w:snapToGrid w:val="0"/>
        </w:rPr>
        <w:t>64-QAM</w:t>
      </w:r>
      <w:r>
        <w:tab/>
        <w:t>180</w:t>
      </w:r>
    </w:p>
    <w:p w14:paraId="2322319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A.3.1.3</w:t>
      </w:r>
      <w:r>
        <w:rPr>
          <w:rFonts w:asciiTheme="minorHAnsi" w:eastAsiaTheme="minorEastAsia" w:hAnsiTheme="minorHAnsi" w:cstheme="minorBidi"/>
          <w:kern w:val="2"/>
          <w:sz w:val="24"/>
          <w:szCs w:val="24"/>
          <w:lang w:eastAsia="en-GB"/>
          <w14:ligatures w14:val="standardContextual"/>
        </w:rPr>
        <w:tab/>
      </w:r>
      <w:r w:rsidRPr="00FC1643">
        <w:rPr>
          <w:snapToGrid w:val="0"/>
        </w:rPr>
        <w:t>256-QAM</w:t>
      </w:r>
      <w:r>
        <w:tab/>
        <w:t>181</w:t>
      </w:r>
    </w:p>
    <w:p w14:paraId="71D4F353"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w:t>
      </w:r>
      <w:r w:rsidRPr="00FC1643">
        <w:rPr>
          <w:rFonts w:eastAsia="Times New Roman"/>
        </w:rPr>
        <w:t xml:space="preserve"> </w:t>
      </w:r>
      <w:r>
        <w:t>B:</w:t>
      </w:r>
      <w:r>
        <w:rPr>
          <w:rFonts w:asciiTheme="minorHAnsi" w:eastAsiaTheme="minorEastAsia" w:hAnsiTheme="minorHAnsi" w:cstheme="minorBidi"/>
          <w:b w:val="0"/>
          <w:kern w:val="2"/>
          <w:sz w:val="24"/>
          <w:szCs w:val="24"/>
          <w:lang w:eastAsia="en-GB"/>
          <w14:ligatures w14:val="standardContextual"/>
        </w:rPr>
        <w:tab/>
      </w:r>
      <w:r>
        <w:t>Void</w:t>
      </w:r>
      <w:r>
        <w:tab/>
        <w:t>181</w:t>
      </w:r>
    </w:p>
    <w:p w14:paraId="11879AF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181</w:t>
      </w:r>
    </w:p>
    <w:p w14:paraId="1A5080BF"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181</w:t>
      </w:r>
    </w:p>
    <w:p w14:paraId="1D67EDC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182</w:t>
      </w:r>
    </w:p>
    <w:p w14:paraId="37192B8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182</w:t>
      </w:r>
    </w:p>
    <w:p w14:paraId="5BA7C42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182</w:t>
      </w:r>
    </w:p>
    <w:p w14:paraId="4E1C7AB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182</w:t>
      </w:r>
    </w:p>
    <w:p w14:paraId="359C659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182</w:t>
      </w:r>
    </w:p>
    <w:p w14:paraId="4BF24B0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183</w:t>
      </w:r>
    </w:p>
    <w:p w14:paraId="2934A74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183</w:t>
      </w:r>
    </w:p>
    <w:p w14:paraId="64022BED"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184</w:t>
      </w:r>
    </w:p>
    <w:p w14:paraId="29F7AA01" w14:textId="425C1AD5" w:rsidR="00180345" w:rsidRPr="00DF6DD6" w:rsidRDefault="00A91E6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6332D54F" w:rsidR="009D2544" w:rsidRPr="00F55B07" w:rsidRDefault="00513AE7" w:rsidP="004D526A">
      <w:pPr>
        <w:rPr>
          <w:noProof/>
        </w:rPr>
      </w:pPr>
      <w:r>
        <w:rPr>
          <w:noProof/>
        </w:rPr>
        <w:lastRenderedPageBreak/>
        <w:fldChar w:fldCharType="begin"/>
      </w:r>
      <w:r>
        <w:rPr>
          <w:noProof/>
        </w:rPr>
        <w:instrText xml:space="preserve"> RD "38101-3-f</w:instrText>
      </w:r>
      <w:r w:rsidR="00CE4C7E">
        <w:rPr>
          <w:noProof/>
        </w:rPr>
        <w:instrText>s</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CE4C7E">
        <w:rPr>
          <w:noProof/>
        </w:rPr>
        <w:instrText>s</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CE4C7E">
        <w:rPr>
          <w:noProof/>
        </w:rPr>
        <w:instrText>s</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BF49A" w14:textId="77777777" w:rsidR="00560BC3" w:rsidRDefault="00560BC3">
      <w:r>
        <w:separator/>
      </w:r>
    </w:p>
    <w:p w14:paraId="20A368BA" w14:textId="77777777" w:rsidR="00560BC3" w:rsidRDefault="00560BC3"/>
  </w:endnote>
  <w:endnote w:type="continuationSeparator" w:id="0">
    <w:p w14:paraId="5C1FBC9B" w14:textId="77777777" w:rsidR="00560BC3" w:rsidRDefault="00560BC3">
      <w:r>
        <w:continuationSeparator/>
      </w:r>
    </w:p>
    <w:p w14:paraId="48936D69" w14:textId="77777777" w:rsidR="00560BC3" w:rsidRDefault="00560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C71FE" w14:textId="77777777" w:rsidR="00560BC3" w:rsidRDefault="00560BC3">
      <w:r>
        <w:separator/>
      </w:r>
    </w:p>
    <w:p w14:paraId="7F2E0DBD" w14:textId="77777777" w:rsidR="00560BC3" w:rsidRDefault="00560BC3"/>
  </w:footnote>
  <w:footnote w:type="continuationSeparator" w:id="0">
    <w:p w14:paraId="270FE6A0" w14:textId="77777777" w:rsidR="00560BC3" w:rsidRDefault="00560BC3">
      <w:r>
        <w:continuationSeparator/>
      </w:r>
    </w:p>
    <w:p w14:paraId="280F5467" w14:textId="77777777" w:rsidR="00560BC3" w:rsidRDefault="00560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5BCE4134"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933">
      <w:rPr>
        <w:rFonts w:ascii="Arial" w:hAnsi="Arial" w:cs="Arial"/>
        <w:b/>
        <w:noProof/>
        <w:sz w:val="18"/>
        <w:szCs w:val="18"/>
      </w:rPr>
      <w:t>Release 15</w:t>
    </w:r>
    <w:r>
      <w:rPr>
        <w:rFonts w:ascii="Arial" w:hAnsi="Arial" w:cs="Arial"/>
        <w:b/>
        <w:sz w:val="18"/>
        <w:szCs w:val="18"/>
      </w:rPr>
      <w:fldChar w:fldCharType="end"/>
    </w:r>
  </w:p>
  <w:p w14:paraId="403969E5" w14:textId="5D2206C4"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933">
      <w:rPr>
        <w:rFonts w:ascii="Arial" w:hAnsi="Arial" w:cs="Arial"/>
        <w:b/>
        <w:noProof/>
        <w:sz w:val="18"/>
        <w:szCs w:val="18"/>
      </w:rPr>
      <w:t>3GPP TS 38.101-3 V15.28.0 (2025-03)</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0CC8"/>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5711F"/>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4A3C"/>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1A7C"/>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4D"/>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AC7"/>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376D5"/>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5674"/>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092"/>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1F0"/>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A10"/>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0BC3"/>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85F"/>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53"/>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2BC6"/>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1DDA"/>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1E68"/>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1DB"/>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4C7E"/>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33"/>
    <w:rsid w:val="00DE7984"/>
    <w:rsid w:val="00DF0ECF"/>
    <w:rsid w:val="00DF1B57"/>
    <w:rsid w:val="00DF2B93"/>
    <w:rsid w:val="00DF3ADD"/>
    <w:rsid w:val="00DF423F"/>
    <w:rsid w:val="00DF47F2"/>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402B"/>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58</cp:revision>
  <cp:lastPrinted>2019-01-18T19:05:00Z</cp:lastPrinted>
  <dcterms:created xsi:type="dcterms:W3CDTF">2022-01-08T16:47:00Z</dcterms:created>
  <dcterms:modified xsi:type="dcterms:W3CDTF">2025-03-27T08:29:00Z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