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34A6E7F7"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w:t>
            </w:r>
            <w:bookmarkEnd w:id="2"/>
            <w:r w:rsidR="00092442">
              <w:rPr>
                <w:sz w:val="64"/>
              </w:rPr>
              <w:t>4</w:t>
            </w:r>
            <w:r w:rsidRPr="00201416">
              <w:rPr>
                <w:sz w:val="64"/>
              </w:rPr>
              <w:t xml:space="preserve"> </w:t>
            </w:r>
            <w:r w:rsidRPr="00201416">
              <w:t>V</w:t>
            </w:r>
            <w:bookmarkStart w:id="3" w:name="specVersion"/>
            <w:r w:rsidR="008535B2">
              <w:t>1</w:t>
            </w:r>
            <w:r w:rsidR="007B7C9C">
              <w:t>7</w:t>
            </w:r>
            <w:r w:rsidRPr="00201416">
              <w:t>.</w:t>
            </w:r>
            <w:r w:rsidR="009A6E66">
              <w:t>1</w:t>
            </w:r>
            <w:r w:rsidRPr="00201416">
              <w:t>.</w:t>
            </w:r>
            <w:r w:rsidR="00C81AC2">
              <w:t>0</w:t>
            </w:r>
            <w:bookmarkEnd w:id="3"/>
            <w:r w:rsidRPr="00201416">
              <w:t xml:space="preserve"> </w:t>
            </w:r>
            <w:r w:rsidRPr="00201416">
              <w:rPr>
                <w:sz w:val="32"/>
              </w:rPr>
              <w:t>(</w:t>
            </w:r>
            <w:bookmarkStart w:id="4" w:name="issueDate"/>
            <w:r w:rsidR="00201416" w:rsidRPr="00201416">
              <w:rPr>
                <w:sz w:val="32"/>
              </w:rPr>
              <w:t>202</w:t>
            </w:r>
            <w:r w:rsidR="009A6E66">
              <w:rPr>
                <w:sz w:val="32"/>
              </w:rPr>
              <w:t>5</w:t>
            </w:r>
            <w:r w:rsidRPr="00201416">
              <w:rPr>
                <w:sz w:val="32"/>
              </w:rPr>
              <w:t>-</w:t>
            </w:r>
            <w:bookmarkEnd w:id="4"/>
            <w:r w:rsidR="009A6E66">
              <w:rPr>
                <w:sz w:val="32"/>
              </w:rPr>
              <w:t>03</w:t>
            </w:r>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2C80A2B5" w14:textId="77777777" w:rsidR="00542887" w:rsidRPr="00542887" w:rsidRDefault="00542887" w:rsidP="00542887">
            <w:pPr>
              <w:pStyle w:val="ZT"/>
              <w:framePr w:wrap="auto" w:hAnchor="text" w:yAlign="inline"/>
            </w:pPr>
            <w:r w:rsidRPr="00542887">
              <w:t>3rd Generation Partnership Project;</w:t>
            </w:r>
          </w:p>
          <w:p w14:paraId="5DEEB6F8" w14:textId="77777777" w:rsidR="00542887" w:rsidRPr="00542887" w:rsidRDefault="00542887" w:rsidP="00542887">
            <w:pPr>
              <w:pStyle w:val="ZT"/>
              <w:framePr w:wrap="auto" w:hAnchor="text" w:yAlign="inline"/>
            </w:pPr>
            <w:r w:rsidRPr="00542887">
              <w:t>Technical Specification Group Radio Access Network;</w:t>
            </w:r>
          </w:p>
          <w:p w14:paraId="29EE314B" w14:textId="1442E381" w:rsidR="00542887" w:rsidRPr="00542887" w:rsidRDefault="00542887" w:rsidP="00542887">
            <w:pPr>
              <w:pStyle w:val="ZT"/>
              <w:framePr w:wrap="auto" w:hAnchor="text" w:yAlign="inline"/>
            </w:pPr>
            <w:r w:rsidRPr="00542887">
              <w:t>Mission Critical (MC) services;</w:t>
            </w:r>
          </w:p>
          <w:p w14:paraId="31E5E4FC" w14:textId="77777777" w:rsidR="00542887" w:rsidRPr="00542887" w:rsidRDefault="00542887" w:rsidP="00542887">
            <w:pPr>
              <w:pStyle w:val="ZT"/>
              <w:framePr w:wrap="auto" w:hAnchor="text" w:yAlign="inline"/>
            </w:pPr>
            <w:r w:rsidRPr="00542887">
              <w:t>Part 4: Test Applicability and Implementation Conformance Statement (ICS) proforma specification</w:t>
            </w:r>
          </w:p>
          <w:p w14:paraId="7F43642B" w14:textId="3C0845EE" w:rsidR="004922D6" w:rsidRPr="00F25C88" w:rsidRDefault="00201416" w:rsidP="00201416">
            <w:pPr>
              <w:pStyle w:val="ZT"/>
              <w:framePr w:wrap="auto" w:hAnchor="text" w:yAlign="inline"/>
              <w:rPr>
                <w:i/>
                <w:sz w:val="28"/>
              </w:rPr>
            </w:pPr>
            <w:bookmarkStart w:id="6" w:name="specTitle"/>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6pt" o:ole="">
                  <v:imagedata r:id="rId9" o:title=""/>
                </v:shape>
                <o:OLEObject Type="Embed" ProgID="Word.Picture.8" ShapeID="_x0000_i1025" DrawAspect="Content" ObjectID="_1805123681"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805123682"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7C7112"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bookmarkEnd w:id="13"/>
            <w:r w:rsidR="009A6E66">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8C7727C" w14:textId="6ED1479C" w:rsidR="006E0F11" w:rsidRPr="006E0F11" w:rsidRDefault="004D3578">
      <w:pPr>
        <w:pStyle w:val="TOC1"/>
        <w:rPr>
          <w:rFonts w:asciiTheme="minorHAnsi" w:eastAsiaTheme="minorEastAsia" w:hAnsiTheme="minorHAnsi" w:cstheme="minorBidi"/>
          <w:noProof/>
          <w:kern w:val="2"/>
          <w:sz w:val="24"/>
          <w:szCs w:val="24"/>
          <w:lang w:eastAsia="en-GB"/>
          <w14:ligatures w14:val="standardContextual"/>
        </w:rPr>
      </w:pPr>
      <w:r w:rsidRPr="006E0F11">
        <w:fldChar w:fldCharType="begin" w:fldLock="1"/>
      </w:r>
      <w:r w:rsidRPr="006E0F11">
        <w:instrText xml:space="preserve"> TOC \o "1-9" </w:instrText>
      </w:r>
      <w:r w:rsidRPr="006E0F11">
        <w:fldChar w:fldCharType="separate"/>
      </w:r>
      <w:r w:rsidR="006E0F11" w:rsidRPr="006E0F11">
        <w:rPr>
          <w:noProof/>
        </w:rPr>
        <w:t>Foreword</w:t>
      </w:r>
      <w:r w:rsidR="006E0F11" w:rsidRPr="006E0F11">
        <w:rPr>
          <w:noProof/>
        </w:rPr>
        <w:tab/>
      </w:r>
      <w:r w:rsidR="006E0F11" w:rsidRPr="006E0F11">
        <w:rPr>
          <w:noProof/>
        </w:rPr>
        <w:fldChar w:fldCharType="begin" w:fldLock="1"/>
      </w:r>
      <w:r w:rsidR="006E0F11" w:rsidRPr="006E0F11">
        <w:rPr>
          <w:noProof/>
        </w:rPr>
        <w:instrText xml:space="preserve"> PAGEREF _Toc194510906 \h </w:instrText>
      </w:r>
      <w:r w:rsidR="006E0F11" w:rsidRPr="006E0F11">
        <w:rPr>
          <w:noProof/>
        </w:rPr>
      </w:r>
      <w:r w:rsidR="006E0F11" w:rsidRPr="006E0F11">
        <w:rPr>
          <w:noProof/>
        </w:rPr>
        <w:fldChar w:fldCharType="separate"/>
      </w:r>
      <w:r w:rsidR="006E0F11" w:rsidRPr="006E0F11">
        <w:rPr>
          <w:noProof/>
        </w:rPr>
        <w:t>4</w:t>
      </w:r>
      <w:r w:rsidR="006E0F11" w:rsidRPr="006E0F11">
        <w:rPr>
          <w:noProof/>
        </w:rPr>
        <w:fldChar w:fldCharType="end"/>
      </w:r>
    </w:p>
    <w:p w14:paraId="367FB49F" w14:textId="3D0ABEFD" w:rsidR="006E0F11" w:rsidRPr="006E0F11" w:rsidRDefault="006E0F11">
      <w:pPr>
        <w:pStyle w:val="TOC1"/>
        <w:rPr>
          <w:rFonts w:asciiTheme="minorHAnsi" w:eastAsiaTheme="minorEastAsia" w:hAnsiTheme="minorHAnsi" w:cstheme="minorBidi"/>
          <w:noProof/>
          <w:kern w:val="2"/>
          <w:sz w:val="24"/>
          <w:szCs w:val="24"/>
          <w:lang w:eastAsia="en-GB"/>
          <w14:ligatures w14:val="standardContextual"/>
        </w:rPr>
      </w:pPr>
      <w:r w:rsidRPr="006E0F11">
        <w:rPr>
          <w:noProof/>
        </w:rPr>
        <w:t>1</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Scope</w:t>
      </w:r>
      <w:r w:rsidRPr="006E0F11">
        <w:rPr>
          <w:noProof/>
        </w:rPr>
        <w:tab/>
      </w:r>
      <w:r w:rsidRPr="006E0F11">
        <w:rPr>
          <w:noProof/>
        </w:rPr>
        <w:fldChar w:fldCharType="begin" w:fldLock="1"/>
      </w:r>
      <w:r w:rsidRPr="006E0F11">
        <w:rPr>
          <w:noProof/>
        </w:rPr>
        <w:instrText xml:space="preserve"> PAGEREF _Toc194510907 \h </w:instrText>
      </w:r>
      <w:r w:rsidRPr="006E0F11">
        <w:rPr>
          <w:noProof/>
        </w:rPr>
      </w:r>
      <w:r w:rsidRPr="006E0F11">
        <w:rPr>
          <w:noProof/>
        </w:rPr>
        <w:fldChar w:fldCharType="separate"/>
      </w:r>
      <w:r w:rsidRPr="006E0F11">
        <w:rPr>
          <w:noProof/>
        </w:rPr>
        <w:t>6</w:t>
      </w:r>
      <w:r w:rsidRPr="006E0F11">
        <w:rPr>
          <w:noProof/>
        </w:rPr>
        <w:fldChar w:fldCharType="end"/>
      </w:r>
    </w:p>
    <w:p w14:paraId="5C410CBB" w14:textId="0FEAAC8A" w:rsidR="006E0F11" w:rsidRPr="006E0F11" w:rsidRDefault="006E0F11">
      <w:pPr>
        <w:pStyle w:val="TOC1"/>
        <w:rPr>
          <w:rFonts w:asciiTheme="minorHAnsi" w:eastAsiaTheme="minorEastAsia" w:hAnsiTheme="minorHAnsi" w:cstheme="minorBidi"/>
          <w:noProof/>
          <w:kern w:val="2"/>
          <w:sz w:val="24"/>
          <w:szCs w:val="24"/>
          <w:lang w:eastAsia="en-GB"/>
          <w14:ligatures w14:val="standardContextual"/>
        </w:rPr>
      </w:pPr>
      <w:r w:rsidRPr="006E0F11">
        <w:rPr>
          <w:noProof/>
        </w:rPr>
        <w:t>2</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References</w:t>
      </w:r>
      <w:r w:rsidRPr="006E0F11">
        <w:rPr>
          <w:noProof/>
        </w:rPr>
        <w:tab/>
      </w:r>
      <w:r w:rsidRPr="006E0F11">
        <w:rPr>
          <w:noProof/>
        </w:rPr>
        <w:fldChar w:fldCharType="begin" w:fldLock="1"/>
      </w:r>
      <w:r w:rsidRPr="006E0F11">
        <w:rPr>
          <w:noProof/>
        </w:rPr>
        <w:instrText xml:space="preserve"> PAGEREF _Toc194510908 \h </w:instrText>
      </w:r>
      <w:r w:rsidRPr="006E0F11">
        <w:rPr>
          <w:noProof/>
        </w:rPr>
      </w:r>
      <w:r w:rsidRPr="006E0F11">
        <w:rPr>
          <w:noProof/>
        </w:rPr>
        <w:fldChar w:fldCharType="separate"/>
      </w:r>
      <w:r w:rsidRPr="006E0F11">
        <w:rPr>
          <w:noProof/>
        </w:rPr>
        <w:t>6</w:t>
      </w:r>
      <w:r w:rsidRPr="006E0F11">
        <w:rPr>
          <w:noProof/>
        </w:rPr>
        <w:fldChar w:fldCharType="end"/>
      </w:r>
    </w:p>
    <w:p w14:paraId="46923B06" w14:textId="7F5CCAED" w:rsidR="006E0F11" w:rsidRPr="006E0F11" w:rsidRDefault="006E0F11">
      <w:pPr>
        <w:pStyle w:val="TOC1"/>
        <w:rPr>
          <w:rFonts w:asciiTheme="minorHAnsi" w:eastAsiaTheme="minorEastAsia" w:hAnsiTheme="minorHAnsi" w:cstheme="minorBidi"/>
          <w:noProof/>
          <w:kern w:val="2"/>
          <w:sz w:val="24"/>
          <w:szCs w:val="24"/>
          <w:lang w:eastAsia="en-GB"/>
          <w14:ligatures w14:val="standardContextual"/>
        </w:rPr>
      </w:pPr>
      <w:r w:rsidRPr="006E0F11">
        <w:rPr>
          <w:noProof/>
        </w:rPr>
        <w:t>3</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Definitions of terms, symbols and abbreviations</w:t>
      </w:r>
      <w:r w:rsidRPr="006E0F11">
        <w:rPr>
          <w:noProof/>
        </w:rPr>
        <w:tab/>
      </w:r>
      <w:r w:rsidRPr="006E0F11">
        <w:rPr>
          <w:noProof/>
        </w:rPr>
        <w:fldChar w:fldCharType="begin" w:fldLock="1"/>
      </w:r>
      <w:r w:rsidRPr="006E0F11">
        <w:rPr>
          <w:noProof/>
        </w:rPr>
        <w:instrText xml:space="preserve"> PAGEREF _Toc194510909 \h </w:instrText>
      </w:r>
      <w:r w:rsidRPr="006E0F11">
        <w:rPr>
          <w:noProof/>
        </w:rPr>
      </w:r>
      <w:r w:rsidRPr="006E0F11">
        <w:rPr>
          <w:noProof/>
        </w:rPr>
        <w:fldChar w:fldCharType="separate"/>
      </w:r>
      <w:r w:rsidRPr="006E0F11">
        <w:rPr>
          <w:noProof/>
        </w:rPr>
        <w:t>7</w:t>
      </w:r>
      <w:r w:rsidRPr="006E0F11">
        <w:rPr>
          <w:noProof/>
        </w:rPr>
        <w:fldChar w:fldCharType="end"/>
      </w:r>
    </w:p>
    <w:p w14:paraId="72EF2DE4" w14:textId="78AA942B" w:rsidR="006E0F11" w:rsidRPr="006E0F11" w:rsidRDefault="006E0F11">
      <w:pPr>
        <w:pStyle w:val="TOC2"/>
        <w:rPr>
          <w:rFonts w:asciiTheme="minorHAnsi" w:eastAsiaTheme="minorEastAsia" w:hAnsiTheme="minorHAnsi" w:cstheme="minorBidi"/>
          <w:noProof/>
          <w:kern w:val="2"/>
          <w:sz w:val="24"/>
          <w:szCs w:val="24"/>
          <w:lang w:eastAsia="en-GB"/>
          <w14:ligatures w14:val="standardContextual"/>
        </w:rPr>
      </w:pPr>
      <w:r w:rsidRPr="006E0F11">
        <w:rPr>
          <w:noProof/>
        </w:rPr>
        <w:t>3.1</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Terms</w:t>
      </w:r>
      <w:r w:rsidRPr="006E0F11">
        <w:rPr>
          <w:noProof/>
        </w:rPr>
        <w:tab/>
      </w:r>
      <w:r w:rsidRPr="006E0F11">
        <w:rPr>
          <w:noProof/>
        </w:rPr>
        <w:fldChar w:fldCharType="begin" w:fldLock="1"/>
      </w:r>
      <w:r w:rsidRPr="006E0F11">
        <w:rPr>
          <w:noProof/>
        </w:rPr>
        <w:instrText xml:space="preserve"> PAGEREF _Toc194510910 \h </w:instrText>
      </w:r>
      <w:r w:rsidRPr="006E0F11">
        <w:rPr>
          <w:noProof/>
        </w:rPr>
      </w:r>
      <w:r w:rsidRPr="006E0F11">
        <w:rPr>
          <w:noProof/>
        </w:rPr>
        <w:fldChar w:fldCharType="separate"/>
      </w:r>
      <w:r w:rsidRPr="006E0F11">
        <w:rPr>
          <w:noProof/>
        </w:rPr>
        <w:t>7</w:t>
      </w:r>
      <w:r w:rsidRPr="006E0F11">
        <w:rPr>
          <w:noProof/>
        </w:rPr>
        <w:fldChar w:fldCharType="end"/>
      </w:r>
    </w:p>
    <w:p w14:paraId="5CC0866D" w14:textId="1F3B229B" w:rsidR="006E0F11" w:rsidRPr="006E0F11" w:rsidRDefault="006E0F11">
      <w:pPr>
        <w:pStyle w:val="TOC2"/>
        <w:rPr>
          <w:rFonts w:asciiTheme="minorHAnsi" w:eastAsiaTheme="minorEastAsia" w:hAnsiTheme="minorHAnsi" w:cstheme="minorBidi"/>
          <w:noProof/>
          <w:kern w:val="2"/>
          <w:sz w:val="24"/>
          <w:szCs w:val="24"/>
          <w:lang w:eastAsia="en-GB"/>
          <w14:ligatures w14:val="standardContextual"/>
        </w:rPr>
      </w:pPr>
      <w:r w:rsidRPr="006E0F11">
        <w:rPr>
          <w:noProof/>
        </w:rPr>
        <w:t>3.2</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Symbols</w:t>
      </w:r>
      <w:r w:rsidRPr="006E0F11">
        <w:rPr>
          <w:noProof/>
        </w:rPr>
        <w:tab/>
      </w:r>
      <w:r w:rsidRPr="006E0F11">
        <w:rPr>
          <w:noProof/>
        </w:rPr>
        <w:fldChar w:fldCharType="begin" w:fldLock="1"/>
      </w:r>
      <w:r w:rsidRPr="006E0F11">
        <w:rPr>
          <w:noProof/>
        </w:rPr>
        <w:instrText xml:space="preserve"> PAGEREF _Toc194510911 \h </w:instrText>
      </w:r>
      <w:r w:rsidRPr="006E0F11">
        <w:rPr>
          <w:noProof/>
        </w:rPr>
      </w:r>
      <w:r w:rsidRPr="006E0F11">
        <w:rPr>
          <w:noProof/>
        </w:rPr>
        <w:fldChar w:fldCharType="separate"/>
      </w:r>
      <w:r w:rsidRPr="006E0F11">
        <w:rPr>
          <w:noProof/>
        </w:rPr>
        <w:t>8</w:t>
      </w:r>
      <w:r w:rsidRPr="006E0F11">
        <w:rPr>
          <w:noProof/>
        </w:rPr>
        <w:fldChar w:fldCharType="end"/>
      </w:r>
    </w:p>
    <w:p w14:paraId="60F1F483" w14:textId="5997A264" w:rsidR="006E0F11" w:rsidRPr="006E0F11" w:rsidRDefault="006E0F11">
      <w:pPr>
        <w:pStyle w:val="TOC2"/>
        <w:rPr>
          <w:rFonts w:asciiTheme="minorHAnsi" w:eastAsiaTheme="minorEastAsia" w:hAnsiTheme="minorHAnsi" w:cstheme="minorBidi"/>
          <w:noProof/>
          <w:kern w:val="2"/>
          <w:sz w:val="24"/>
          <w:szCs w:val="24"/>
          <w:lang w:eastAsia="en-GB"/>
          <w14:ligatures w14:val="standardContextual"/>
        </w:rPr>
      </w:pPr>
      <w:r w:rsidRPr="006E0F11">
        <w:rPr>
          <w:noProof/>
        </w:rPr>
        <w:t>3.3</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Abbreviations</w:t>
      </w:r>
      <w:r w:rsidRPr="006E0F11">
        <w:rPr>
          <w:noProof/>
        </w:rPr>
        <w:tab/>
      </w:r>
      <w:r w:rsidRPr="006E0F11">
        <w:rPr>
          <w:noProof/>
        </w:rPr>
        <w:fldChar w:fldCharType="begin" w:fldLock="1"/>
      </w:r>
      <w:r w:rsidRPr="006E0F11">
        <w:rPr>
          <w:noProof/>
        </w:rPr>
        <w:instrText xml:space="preserve"> PAGEREF _Toc194510912 \h </w:instrText>
      </w:r>
      <w:r w:rsidRPr="006E0F11">
        <w:rPr>
          <w:noProof/>
        </w:rPr>
      </w:r>
      <w:r w:rsidRPr="006E0F11">
        <w:rPr>
          <w:noProof/>
        </w:rPr>
        <w:fldChar w:fldCharType="separate"/>
      </w:r>
      <w:r w:rsidRPr="006E0F11">
        <w:rPr>
          <w:noProof/>
        </w:rPr>
        <w:t>8</w:t>
      </w:r>
      <w:r w:rsidRPr="006E0F11">
        <w:rPr>
          <w:noProof/>
        </w:rPr>
        <w:fldChar w:fldCharType="end"/>
      </w:r>
    </w:p>
    <w:p w14:paraId="3D3E3B87" w14:textId="2EE1CB07" w:rsidR="006E0F11" w:rsidRPr="006E0F11" w:rsidRDefault="006E0F11">
      <w:pPr>
        <w:pStyle w:val="TOC1"/>
        <w:rPr>
          <w:rFonts w:asciiTheme="minorHAnsi" w:eastAsiaTheme="minorEastAsia" w:hAnsiTheme="minorHAnsi" w:cstheme="minorBidi"/>
          <w:noProof/>
          <w:kern w:val="2"/>
          <w:sz w:val="24"/>
          <w:szCs w:val="24"/>
          <w:lang w:eastAsia="en-GB"/>
          <w14:ligatures w14:val="standardContextual"/>
        </w:rPr>
      </w:pPr>
      <w:r w:rsidRPr="006E0F11">
        <w:rPr>
          <w:noProof/>
        </w:rPr>
        <w:t>4</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Recommended Test Case Applicability</w:t>
      </w:r>
      <w:r w:rsidRPr="006E0F11">
        <w:rPr>
          <w:noProof/>
        </w:rPr>
        <w:tab/>
      </w:r>
      <w:r w:rsidRPr="006E0F11">
        <w:rPr>
          <w:noProof/>
        </w:rPr>
        <w:fldChar w:fldCharType="begin" w:fldLock="1"/>
      </w:r>
      <w:r w:rsidRPr="006E0F11">
        <w:rPr>
          <w:noProof/>
        </w:rPr>
        <w:instrText xml:space="preserve"> PAGEREF _Toc194510913 \h </w:instrText>
      </w:r>
      <w:r w:rsidRPr="006E0F11">
        <w:rPr>
          <w:noProof/>
        </w:rPr>
      </w:r>
      <w:r w:rsidRPr="006E0F11">
        <w:rPr>
          <w:noProof/>
        </w:rPr>
        <w:fldChar w:fldCharType="separate"/>
      </w:r>
      <w:r w:rsidRPr="006E0F11">
        <w:rPr>
          <w:noProof/>
        </w:rPr>
        <w:t>8</w:t>
      </w:r>
      <w:r w:rsidRPr="006E0F11">
        <w:rPr>
          <w:noProof/>
        </w:rPr>
        <w:fldChar w:fldCharType="end"/>
      </w:r>
    </w:p>
    <w:p w14:paraId="177E8023" w14:textId="3CAF86B7" w:rsidR="006E0F11" w:rsidRPr="006E0F11" w:rsidRDefault="006E0F11">
      <w:pPr>
        <w:pStyle w:val="TOC1"/>
        <w:rPr>
          <w:rFonts w:asciiTheme="minorHAnsi" w:eastAsiaTheme="minorEastAsia" w:hAnsiTheme="minorHAnsi" w:cstheme="minorBidi"/>
          <w:noProof/>
          <w:kern w:val="2"/>
          <w:sz w:val="24"/>
          <w:szCs w:val="24"/>
          <w:lang w:eastAsia="en-GB"/>
          <w14:ligatures w14:val="standardContextual"/>
        </w:rPr>
      </w:pPr>
      <w:r w:rsidRPr="006E0F11">
        <w:rPr>
          <w:noProof/>
        </w:rPr>
        <w:t>Annex A (normative): ICS proforma for Mission Critical Services Client</w:t>
      </w:r>
      <w:r w:rsidRPr="006E0F11">
        <w:rPr>
          <w:noProof/>
        </w:rPr>
        <w:tab/>
      </w:r>
      <w:r w:rsidRPr="006E0F11">
        <w:rPr>
          <w:noProof/>
        </w:rPr>
        <w:fldChar w:fldCharType="begin" w:fldLock="1"/>
      </w:r>
      <w:r w:rsidRPr="006E0F11">
        <w:rPr>
          <w:noProof/>
        </w:rPr>
        <w:instrText xml:space="preserve"> PAGEREF _Toc194510914 \h </w:instrText>
      </w:r>
      <w:r w:rsidRPr="006E0F11">
        <w:rPr>
          <w:noProof/>
        </w:rPr>
      </w:r>
      <w:r w:rsidRPr="006E0F11">
        <w:rPr>
          <w:noProof/>
        </w:rPr>
        <w:fldChar w:fldCharType="separate"/>
      </w:r>
      <w:r w:rsidRPr="006E0F11">
        <w:rPr>
          <w:noProof/>
        </w:rPr>
        <w:t>29</w:t>
      </w:r>
      <w:r w:rsidRPr="006E0F11">
        <w:rPr>
          <w:noProof/>
        </w:rPr>
        <w:fldChar w:fldCharType="end"/>
      </w:r>
    </w:p>
    <w:p w14:paraId="6B068D3D" w14:textId="59746DA0" w:rsidR="006E0F11" w:rsidRPr="006E0F11" w:rsidRDefault="006E0F11">
      <w:pPr>
        <w:pStyle w:val="TOC2"/>
        <w:rPr>
          <w:rFonts w:asciiTheme="minorHAnsi" w:eastAsiaTheme="minorEastAsia" w:hAnsiTheme="minorHAnsi" w:cstheme="minorBidi"/>
          <w:noProof/>
          <w:kern w:val="2"/>
          <w:sz w:val="24"/>
          <w:szCs w:val="24"/>
          <w:lang w:eastAsia="en-GB"/>
          <w14:ligatures w14:val="standardContextual"/>
        </w:rPr>
      </w:pPr>
      <w:r w:rsidRPr="006E0F11">
        <w:rPr>
          <w:noProof/>
        </w:rPr>
        <w:t>A.1</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Guidance for completing the ICS proforma</w:t>
      </w:r>
      <w:r w:rsidRPr="006E0F11">
        <w:rPr>
          <w:noProof/>
        </w:rPr>
        <w:tab/>
      </w:r>
      <w:r w:rsidRPr="006E0F11">
        <w:rPr>
          <w:noProof/>
        </w:rPr>
        <w:fldChar w:fldCharType="begin" w:fldLock="1"/>
      </w:r>
      <w:r w:rsidRPr="006E0F11">
        <w:rPr>
          <w:noProof/>
        </w:rPr>
        <w:instrText xml:space="preserve"> PAGEREF _Toc194510915 \h </w:instrText>
      </w:r>
      <w:r w:rsidRPr="006E0F11">
        <w:rPr>
          <w:noProof/>
        </w:rPr>
      </w:r>
      <w:r w:rsidRPr="006E0F11">
        <w:rPr>
          <w:noProof/>
        </w:rPr>
        <w:fldChar w:fldCharType="separate"/>
      </w:r>
      <w:r w:rsidRPr="006E0F11">
        <w:rPr>
          <w:noProof/>
        </w:rPr>
        <w:t>29</w:t>
      </w:r>
      <w:r w:rsidRPr="006E0F11">
        <w:rPr>
          <w:noProof/>
        </w:rPr>
        <w:fldChar w:fldCharType="end"/>
      </w:r>
    </w:p>
    <w:p w14:paraId="756544C8" w14:textId="57ED74A3" w:rsidR="006E0F11" w:rsidRPr="006E0F11" w:rsidRDefault="006E0F11">
      <w:pPr>
        <w:pStyle w:val="TOC3"/>
        <w:rPr>
          <w:rFonts w:asciiTheme="minorHAnsi" w:eastAsiaTheme="minorEastAsia" w:hAnsiTheme="minorHAnsi" w:cstheme="minorBidi"/>
          <w:noProof/>
          <w:kern w:val="2"/>
          <w:sz w:val="24"/>
          <w:szCs w:val="24"/>
          <w:lang w:eastAsia="en-GB"/>
          <w14:ligatures w14:val="standardContextual"/>
        </w:rPr>
      </w:pPr>
      <w:r w:rsidRPr="006E0F11">
        <w:rPr>
          <w:noProof/>
        </w:rPr>
        <w:t>A.1.1</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Purposes and structure</w:t>
      </w:r>
      <w:r w:rsidRPr="006E0F11">
        <w:rPr>
          <w:noProof/>
        </w:rPr>
        <w:tab/>
      </w:r>
      <w:r w:rsidRPr="006E0F11">
        <w:rPr>
          <w:noProof/>
        </w:rPr>
        <w:fldChar w:fldCharType="begin" w:fldLock="1"/>
      </w:r>
      <w:r w:rsidRPr="006E0F11">
        <w:rPr>
          <w:noProof/>
        </w:rPr>
        <w:instrText xml:space="preserve"> PAGEREF _Toc194510916 \h </w:instrText>
      </w:r>
      <w:r w:rsidRPr="006E0F11">
        <w:rPr>
          <w:noProof/>
        </w:rPr>
      </w:r>
      <w:r w:rsidRPr="006E0F11">
        <w:rPr>
          <w:noProof/>
        </w:rPr>
        <w:fldChar w:fldCharType="separate"/>
      </w:r>
      <w:r w:rsidRPr="006E0F11">
        <w:rPr>
          <w:noProof/>
        </w:rPr>
        <w:t>29</w:t>
      </w:r>
      <w:r w:rsidRPr="006E0F11">
        <w:rPr>
          <w:noProof/>
        </w:rPr>
        <w:fldChar w:fldCharType="end"/>
      </w:r>
    </w:p>
    <w:p w14:paraId="490CB4F3" w14:textId="5910A1BD" w:rsidR="006E0F11" w:rsidRPr="006E0F11" w:rsidRDefault="006E0F11">
      <w:pPr>
        <w:pStyle w:val="TOC3"/>
        <w:rPr>
          <w:rFonts w:asciiTheme="minorHAnsi" w:eastAsiaTheme="minorEastAsia" w:hAnsiTheme="minorHAnsi" w:cstheme="minorBidi"/>
          <w:noProof/>
          <w:kern w:val="2"/>
          <w:sz w:val="24"/>
          <w:szCs w:val="24"/>
          <w:lang w:eastAsia="en-GB"/>
          <w14:ligatures w14:val="standardContextual"/>
        </w:rPr>
      </w:pPr>
      <w:r w:rsidRPr="006E0F11">
        <w:rPr>
          <w:noProof/>
        </w:rPr>
        <w:t>A.1.2</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Abbreviations and conventions</w:t>
      </w:r>
      <w:r w:rsidRPr="006E0F11">
        <w:rPr>
          <w:noProof/>
        </w:rPr>
        <w:tab/>
      </w:r>
      <w:r w:rsidRPr="006E0F11">
        <w:rPr>
          <w:noProof/>
        </w:rPr>
        <w:fldChar w:fldCharType="begin" w:fldLock="1"/>
      </w:r>
      <w:r w:rsidRPr="006E0F11">
        <w:rPr>
          <w:noProof/>
        </w:rPr>
        <w:instrText xml:space="preserve"> PAGEREF _Toc194510917 \h </w:instrText>
      </w:r>
      <w:r w:rsidRPr="006E0F11">
        <w:rPr>
          <w:noProof/>
        </w:rPr>
      </w:r>
      <w:r w:rsidRPr="006E0F11">
        <w:rPr>
          <w:noProof/>
        </w:rPr>
        <w:fldChar w:fldCharType="separate"/>
      </w:r>
      <w:r w:rsidRPr="006E0F11">
        <w:rPr>
          <w:noProof/>
        </w:rPr>
        <w:t>29</w:t>
      </w:r>
      <w:r w:rsidRPr="006E0F11">
        <w:rPr>
          <w:noProof/>
        </w:rPr>
        <w:fldChar w:fldCharType="end"/>
      </w:r>
    </w:p>
    <w:p w14:paraId="0786B7B5" w14:textId="3DCF41CA" w:rsidR="006E0F11" w:rsidRPr="006E0F11" w:rsidRDefault="006E0F11">
      <w:pPr>
        <w:pStyle w:val="TOC3"/>
        <w:rPr>
          <w:rFonts w:asciiTheme="minorHAnsi" w:eastAsiaTheme="minorEastAsia" w:hAnsiTheme="minorHAnsi" w:cstheme="minorBidi"/>
          <w:noProof/>
          <w:kern w:val="2"/>
          <w:sz w:val="24"/>
          <w:szCs w:val="24"/>
          <w:lang w:eastAsia="en-GB"/>
          <w14:ligatures w14:val="standardContextual"/>
        </w:rPr>
      </w:pPr>
      <w:r w:rsidRPr="006E0F11">
        <w:rPr>
          <w:noProof/>
        </w:rPr>
        <w:t>A.1.3</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Instructions for completing the ICS proforma</w:t>
      </w:r>
      <w:r w:rsidRPr="006E0F11">
        <w:rPr>
          <w:noProof/>
        </w:rPr>
        <w:tab/>
      </w:r>
      <w:r w:rsidRPr="006E0F11">
        <w:rPr>
          <w:noProof/>
        </w:rPr>
        <w:fldChar w:fldCharType="begin" w:fldLock="1"/>
      </w:r>
      <w:r w:rsidRPr="006E0F11">
        <w:rPr>
          <w:noProof/>
        </w:rPr>
        <w:instrText xml:space="preserve"> PAGEREF _Toc194510918 \h </w:instrText>
      </w:r>
      <w:r w:rsidRPr="006E0F11">
        <w:rPr>
          <w:noProof/>
        </w:rPr>
      </w:r>
      <w:r w:rsidRPr="006E0F11">
        <w:rPr>
          <w:noProof/>
        </w:rPr>
        <w:fldChar w:fldCharType="separate"/>
      </w:r>
      <w:r w:rsidRPr="006E0F11">
        <w:rPr>
          <w:noProof/>
        </w:rPr>
        <w:t>30</w:t>
      </w:r>
      <w:r w:rsidRPr="006E0F11">
        <w:rPr>
          <w:noProof/>
        </w:rPr>
        <w:fldChar w:fldCharType="end"/>
      </w:r>
    </w:p>
    <w:p w14:paraId="56423DAB" w14:textId="70CB73F0" w:rsidR="006E0F11" w:rsidRPr="006E0F11" w:rsidRDefault="006E0F11">
      <w:pPr>
        <w:pStyle w:val="TOC2"/>
        <w:rPr>
          <w:rFonts w:asciiTheme="minorHAnsi" w:eastAsiaTheme="minorEastAsia" w:hAnsiTheme="minorHAnsi" w:cstheme="minorBidi"/>
          <w:noProof/>
          <w:kern w:val="2"/>
          <w:sz w:val="24"/>
          <w:szCs w:val="24"/>
          <w:lang w:eastAsia="en-GB"/>
          <w14:ligatures w14:val="standardContextual"/>
        </w:rPr>
      </w:pPr>
      <w:r w:rsidRPr="006E0F11">
        <w:rPr>
          <w:noProof/>
        </w:rPr>
        <w:t>A.2</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Identification of the MCX Client Equipment</w:t>
      </w:r>
      <w:r w:rsidRPr="006E0F11">
        <w:rPr>
          <w:noProof/>
        </w:rPr>
        <w:tab/>
      </w:r>
      <w:r w:rsidRPr="006E0F11">
        <w:rPr>
          <w:noProof/>
        </w:rPr>
        <w:fldChar w:fldCharType="begin" w:fldLock="1"/>
      </w:r>
      <w:r w:rsidRPr="006E0F11">
        <w:rPr>
          <w:noProof/>
        </w:rPr>
        <w:instrText xml:space="preserve"> PAGEREF _Toc194510919 \h </w:instrText>
      </w:r>
      <w:r w:rsidRPr="006E0F11">
        <w:rPr>
          <w:noProof/>
        </w:rPr>
      </w:r>
      <w:r w:rsidRPr="006E0F11">
        <w:rPr>
          <w:noProof/>
        </w:rPr>
        <w:fldChar w:fldCharType="separate"/>
      </w:r>
      <w:r w:rsidRPr="006E0F11">
        <w:rPr>
          <w:noProof/>
        </w:rPr>
        <w:t>30</w:t>
      </w:r>
      <w:r w:rsidRPr="006E0F11">
        <w:rPr>
          <w:noProof/>
        </w:rPr>
        <w:fldChar w:fldCharType="end"/>
      </w:r>
    </w:p>
    <w:p w14:paraId="4644BBB0" w14:textId="2F35EEE6" w:rsidR="006E0F11" w:rsidRPr="006E0F11" w:rsidRDefault="006E0F11">
      <w:pPr>
        <w:pStyle w:val="TOC3"/>
        <w:rPr>
          <w:rFonts w:asciiTheme="minorHAnsi" w:eastAsiaTheme="minorEastAsia" w:hAnsiTheme="minorHAnsi" w:cstheme="minorBidi"/>
          <w:noProof/>
          <w:kern w:val="2"/>
          <w:sz w:val="24"/>
          <w:szCs w:val="24"/>
          <w:lang w:eastAsia="en-GB"/>
          <w14:ligatures w14:val="standardContextual"/>
        </w:rPr>
      </w:pPr>
      <w:r w:rsidRPr="006E0F11">
        <w:rPr>
          <w:noProof/>
        </w:rPr>
        <w:t>A.2.1</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Date of the statement</w:t>
      </w:r>
      <w:r w:rsidRPr="006E0F11">
        <w:rPr>
          <w:noProof/>
        </w:rPr>
        <w:tab/>
      </w:r>
      <w:r w:rsidRPr="006E0F11">
        <w:rPr>
          <w:noProof/>
        </w:rPr>
        <w:fldChar w:fldCharType="begin" w:fldLock="1"/>
      </w:r>
      <w:r w:rsidRPr="006E0F11">
        <w:rPr>
          <w:noProof/>
        </w:rPr>
        <w:instrText xml:space="preserve"> PAGEREF _Toc194510920 \h </w:instrText>
      </w:r>
      <w:r w:rsidRPr="006E0F11">
        <w:rPr>
          <w:noProof/>
        </w:rPr>
      </w:r>
      <w:r w:rsidRPr="006E0F11">
        <w:rPr>
          <w:noProof/>
        </w:rPr>
        <w:fldChar w:fldCharType="separate"/>
      </w:r>
      <w:r w:rsidRPr="006E0F11">
        <w:rPr>
          <w:noProof/>
        </w:rPr>
        <w:t>30</w:t>
      </w:r>
      <w:r w:rsidRPr="006E0F11">
        <w:rPr>
          <w:noProof/>
        </w:rPr>
        <w:fldChar w:fldCharType="end"/>
      </w:r>
    </w:p>
    <w:p w14:paraId="55E11E5C" w14:textId="4BC276B3" w:rsidR="006E0F11" w:rsidRPr="006E0F11" w:rsidRDefault="006E0F11">
      <w:pPr>
        <w:pStyle w:val="TOC3"/>
        <w:rPr>
          <w:rFonts w:asciiTheme="minorHAnsi" w:eastAsiaTheme="minorEastAsia" w:hAnsiTheme="minorHAnsi" w:cstheme="minorBidi"/>
          <w:noProof/>
          <w:kern w:val="2"/>
          <w:sz w:val="24"/>
          <w:szCs w:val="24"/>
          <w:lang w:eastAsia="en-GB"/>
          <w14:ligatures w14:val="standardContextual"/>
        </w:rPr>
      </w:pPr>
      <w:r w:rsidRPr="006E0F11">
        <w:rPr>
          <w:noProof/>
        </w:rPr>
        <w:t>A.2.2</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MCX Client under test identification</w:t>
      </w:r>
      <w:r w:rsidRPr="006E0F11">
        <w:rPr>
          <w:noProof/>
        </w:rPr>
        <w:tab/>
      </w:r>
      <w:r w:rsidRPr="006E0F11">
        <w:rPr>
          <w:noProof/>
        </w:rPr>
        <w:fldChar w:fldCharType="begin" w:fldLock="1"/>
      </w:r>
      <w:r w:rsidRPr="006E0F11">
        <w:rPr>
          <w:noProof/>
        </w:rPr>
        <w:instrText xml:space="preserve"> PAGEREF _Toc194510921 \h </w:instrText>
      </w:r>
      <w:r w:rsidRPr="006E0F11">
        <w:rPr>
          <w:noProof/>
        </w:rPr>
      </w:r>
      <w:r w:rsidRPr="006E0F11">
        <w:rPr>
          <w:noProof/>
        </w:rPr>
        <w:fldChar w:fldCharType="separate"/>
      </w:r>
      <w:r w:rsidRPr="006E0F11">
        <w:rPr>
          <w:noProof/>
        </w:rPr>
        <w:t>30</w:t>
      </w:r>
      <w:r w:rsidRPr="006E0F11">
        <w:rPr>
          <w:noProof/>
        </w:rPr>
        <w:fldChar w:fldCharType="end"/>
      </w:r>
    </w:p>
    <w:p w14:paraId="38569DF1" w14:textId="7F374CD2" w:rsidR="006E0F11" w:rsidRPr="006E0F11" w:rsidRDefault="006E0F11">
      <w:pPr>
        <w:pStyle w:val="TOC3"/>
        <w:rPr>
          <w:rFonts w:asciiTheme="minorHAnsi" w:eastAsiaTheme="minorEastAsia" w:hAnsiTheme="minorHAnsi" w:cstheme="minorBidi"/>
          <w:noProof/>
          <w:kern w:val="2"/>
          <w:sz w:val="24"/>
          <w:szCs w:val="24"/>
          <w:lang w:eastAsia="en-GB"/>
          <w14:ligatures w14:val="standardContextual"/>
        </w:rPr>
      </w:pPr>
      <w:r w:rsidRPr="006E0F11">
        <w:rPr>
          <w:noProof/>
        </w:rPr>
        <w:t>A.2.3</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Product supplier</w:t>
      </w:r>
      <w:r w:rsidRPr="006E0F11">
        <w:rPr>
          <w:noProof/>
        </w:rPr>
        <w:tab/>
      </w:r>
      <w:r w:rsidRPr="006E0F11">
        <w:rPr>
          <w:noProof/>
        </w:rPr>
        <w:fldChar w:fldCharType="begin" w:fldLock="1"/>
      </w:r>
      <w:r w:rsidRPr="006E0F11">
        <w:rPr>
          <w:noProof/>
        </w:rPr>
        <w:instrText xml:space="preserve"> PAGEREF _Toc194510922 \h </w:instrText>
      </w:r>
      <w:r w:rsidRPr="006E0F11">
        <w:rPr>
          <w:noProof/>
        </w:rPr>
      </w:r>
      <w:r w:rsidRPr="006E0F11">
        <w:rPr>
          <w:noProof/>
        </w:rPr>
        <w:fldChar w:fldCharType="separate"/>
      </w:r>
      <w:r w:rsidRPr="006E0F11">
        <w:rPr>
          <w:noProof/>
        </w:rPr>
        <w:t>30</w:t>
      </w:r>
      <w:r w:rsidRPr="006E0F11">
        <w:rPr>
          <w:noProof/>
        </w:rPr>
        <w:fldChar w:fldCharType="end"/>
      </w:r>
    </w:p>
    <w:p w14:paraId="6DF5FD51" w14:textId="69C3A5AA" w:rsidR="006E0F11" w:rsidRPr="006E0F11" w:rsidRDefault="006E0F11">
      <w:pPr>
        <w:pStyle w:val="TOC3"/>
        <w:rPr>
          <w:rFonts w:asciiTheme="minorHAnsi" w:eastAsiaTheme="minorEastAsia" w:hAnsiTheme="minorHAnsi" w:cstheme="minorBidi"/>
          <w:noProof/>
          <w:kern w:val="2"/>
          <w:sz w:val="24"/>
          <w:szCs w:val="24"/>
          <w:lang w:eastAsia="en-GB"/>
          <w14:ligatures w14:val="standardContextual"/>
        </w:rPr>
      </w:pPr>
      <w:r w:rsidRPr="006E0F11">
        <w:rPr>
          <w:noProof/>
        </w:rPr>
        <w:t>A.2.4</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The Organisation responsible for the Product testing</w:t>
      </w:r>
      <w:r w:rsidRPr="006E0F11">
        <w:rPr>
          <w:noProof/>
        </w:rPr>
        <w:tab/>
      </w:r>
      <w:r w:rsidRPr="006E0F11">
        <w:rPr>
          <w:noProof/>
        </w:rPr>
        <w:fldChar w:fldCharType="begin" w:fldLock="1"/>
      </w:r>
      <w:r w:rsidRPr="006E0F11">
        <w:rPr>
          <w:noProof/>
        </w:rPr>
        <w:instrText xml:space="preserve"> PAGEREF _Toc194510923 \h </w:instrText>
      </w:r>
      <w:r w:rsidRPr="006E0F11">
        <w:rPr>
          <w:noProof/>
        </w:rPr>
      </w:r>
      <w:r w:rsidRPr="006E0F11">
        <w:rPr>
          <w:noProof/>
        </w:rPr>
        <w:fldChar w:fldCharType="separate"/>
      </w:r>
      <w:r w:rsidRPr="006E0F11">
        <w:rPr>
          <w:noProof/>
        </w:rPr>
        <w:t>31</w:t>
      </w:r>
      <w:r w:rsidRPr="006E0F11">
        <w:rPr>
          <w:noProof/>
        </w:rPr>
        <w:fldChar w:fldCharType="end"/>
      </w:r>
    </w:p>
    <w:p w14:paraId="1103F34E" w14:textId="64B938C1" w:rsidR="006E0F11" w:rsidRPr="006E0F11" w:rsidRDefault="006E0F11">
      <w:pPr>
        <w:pStyle w:val="TOC3"/>
        <w:rPr>
          <w:rFonts w:asciiTheme="minorHAnsi" w:eastAsiaTheme="minorEastAsia" w:hAnsiTheme="minorHAnsi" w:cstheme="minorBidi"/>
          <w:noProof/>
          <w:kern w:val="2"/>
          <w:sz w:val="24"/>
          <w:szCs w:val="24"/>
          <w:lang w:eastAsia="en-GB"/>
          <w14:ligatures w14:val="standardContextual"/>
        </w:rPr>
      </w:pPr>
      <w:r w:rsidRPr="006E0F11">
        <w:rPr>
          <w:noProof/>
        </w:rPr>
        <w:t>A.2.5</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ICS contact person</w:t>
      </w:r>
      <w:r w:rsidRPr="006E0F11">
        <w:rPr>
          <w:noProof/>
        </w:rPr>
        <w:tab/>
      </w:r>
      <w:r w:rsidRPr="006E0F11">
        <w:rPr>
          <w:noProof/>
        </w:rPr>
        <w:fldChar w:fldCharType="begin" w:fldLock="1"/>
      </w:r>
      <w:r w:rsidRPr="006E0F11">
        <w:rPr>
          <w:noProof/>
        </w:rPr>
        <w:instrText xml:space="preserve"> PAGEREF _Toc194510924 \h </w:instrText>
      </w:r>
      <w:r w:rsidRPr="006E0F11">
        <w:rPr>
          <w:noProof/>
        </w:rPr>
      </w:r>
      <w:r w:rsidRPr="006E0F11">
        <w:rPr>
          <w:noProof/>
        </w:rPr>
        <w:fldChar w:fldCharType="separate"/>
      </w:r>
      <w:r w:rsidRPr="006E0F11">
        <w:rPr>
          <w:noProof/>
        </w:rPr>
        <w:t>31</w:t>
      </w:r>
      <w:r w:rsidRPr="006E0F11">
        <w:rPr>
          <w:noProof/>
        </w:rPr>
        <w:fldChar w:fldCharType="end"/>
      </w:r>
    </w:p>
    <w:p w14:paraId="5F99B9F2" w14:textId="66915E28" w:rsidR="006E0F11" w:rsidRPr="006E0F11" w:rsidRDefault="006E0F11">
      <w:pPr>
        <w:pStyle w:val="TOC2"/>
        <w:rPr>
          <w:rFonts w:asciiTheme="minorHAnsi" w:eastAsiaTheme="minorEastAsia" w:hAnsiTheme="minorHAnsi" w:cstheme="minorBidi"/>
          <w:noProof/>
          <w:kern w:val="2"/>
          <w:sz w:val="24"/>
          <w:szCs w:val="24"/>
          <w:lang w:eastAsia="en-GB"/>
          <w14:ligatures w14:val="standardContextual"/>
        </w:rPr>
      </w:pPr>
      <w:r w:rsidRPr="006E0F11">
        <w:rPr>
          <w:noProof/>
        </w:rPr>
        <w:t>A.3</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Identification of the protocol</w:t>
      </w:r>
      <w:r w:rsidRPr="006E0F11">
        <w:rPr>
          <w:noProof/>
        </w:rPr>
        <w:tab/>
      </w:r>
      <w:r w:rsidRPr="006E0F11">
        <w:rPr>
          <w:noProof/>
        </w:rPr>
        <w:fldChar w:fldCharType="begin" w:fldLock="1"/>
      </w:r>
      <w:r w:rsidRPr="006E0F11">
        <w:rPr>
          <w:noProof/>
        </w:rPr>
        <w:instrText xml:space="preserve"> PAGEREF _Toc194510925 \h </w:instrText>
      </w:r>
      <w:r w:rsidRPr="006E0F11">
        <w:rPr>
          <w:noProof/>
        </w:rPr>
      </w:r>
      <w:r w:rsidRPr="006E0F11">
        <w:rPr>
          <w:noProof/>
        </w:rPr>
        <w:fldChar w:fldCharType="separate"/>
      </w:r>
      <w:r w:rsidRPr="006E0F11">
        <w:rPr>
          <w:noProof/>
        </w:rPr>
        <w:t>32</w:t>
      </w:r>
      <w:r w:rsidRPr="006E0F11">
        <w:rPr>
          <w:noProof/>
        </w:rPr>
        <w:fldChar w:fldCharType="end"/>
      </w:r>
    </w:p>
    <w:p w14:paraId="277F651D" w14:textId="25CA16F2" w:rsidR="006E0F11" w:rsidRPr="006E0F11" w:rsidRDefault="006E0F11">
      <w:pPr>
        <w:pStyle w:val="TOC2"/>
        <w:rPr>
          <w:rFonts w:asciiTheme="minorHAnsi" w:eastAsiaTheme="minorEastAsia" w:hAnsiTheme="minorHAnsi" w:cstheme="minorBidi"/>
          <w:noProof/>
          <w:kern w:val="2"/>
          <w:sz w:val="24"/>
          <w:szCs w:val="24"/>
          <w:lang w:eastAsia="en-GB"/>
          <w14:ligatures w14:val="standardContextual"/>
        </w:rPr>
      </w:pPr>
      <w:r w:rsidRPr="006E0F11">
        <w:rPr>
          <w:noProof/>
        </w:rPr>
        <w:t>A.4</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ICS proforma tables</w:t>
      </w:r>
      <w:r w:rsidRPr="006E0F11">
        <w:rPr>
          <w:noProof/>
        </w:rPr>
        <w:tab/>
      </w:r>
      <w:r w:rsidRPr="006E0F11">
        <w:rPr>
          <w:noProof/>
        </w:rPr>
        <w:fldChar w:fldCharType="begin" w:fldLock="1"/>
      </w:r>
      <w:r w:rsidRPr="006E0F11">
        <w:rPr>
          <w:noProof/>
        </w:rPr>
        <w:instrText xml:space="preserve"> PAGEREF _Toc194510926 \h </w:instrText>
      </w:r>
      <w:r w:rsidRPr="006E0F11">
        <w:rPr>
          <w:noProof/>
        </w:rPr>
      </w:r>
      <w:r w:rsidRPr="006E0F11">
        <w:rPr>
          <w:noProof/>
        </w:rPr>
        <w:fldChar w:fldCharType="separate"/>
      </w:r>
      <w:r w:rsidRPr="006E0F11">
        <w:rPr>
          <w:noProof/>
        </w:rPr>
        <w:t>32</w:t>
      </w:r>
      <w:r w:rsidRPr="006E0F11">
        <w:rPr>
          <w:noProof/>
        </w:rPr>
        <w:fldChar w:fldCharType="end"/>
      </w:r>
    </w:p>
    <w:p w14:paraId="5D56C819" w14:textId="46B2C7B1" w:rsidR="006E0F11" w:rsidRPr="006E0F11" w:rsidRDefault="006E0F11">
      <w:pPr>
        <w:pStyle w:val="TOC3"/>
        <w:rPr>
          <w:rFonts w:asciiTheme="minorHAnsi" w:eastAsiaTheme="minorEastAsia" w:hAnsiTheme="minorHAnsi" w:cstheme="minorBidi"/>
          <w:noProof/>
          <w:kern w:val="2"/>
          <w:sz w:val="24"/>
          <w:szCs w:val="24"/>
          <w:lang w:eastAsia="en-GB"/>
          <w14:ligatures w14:val="standardContextual"/>
        </w:rPr>
      </w:pPr>
      <w:r w:rsidRPr="006E0F11">
        <w:rPr>
          <w:noProof/>
        </w:rPr>
        <w:t>A.4.1</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Implementation Types</w:t>
      </w:r>
      <w:r w:rsidRPr="006E0F11">
        <w:rPr>
          <w:noProof/>
        </w:rPr>
        <w:tab/>
      </w:r>
      <w:r w:rsidRPr="006E0F11">
        <w:rPr>
          <w:noProof/>
        </w:rPr>
        <w:fldChar w:fldCharType="begin" w:fldLock="1"/>
      </w:r>
      <w:r w:rsidRPr="006E0F11">
        <w:rPr>
          <w:noProof/>
        </w:rPr>
        <w:instrText xml:space="preserve"> PAGEREF _Toc194510927 \h </w:instrText>
      </w:r>
      <w:r w:rsidRPr="006E0F11">
        <w:rPr>
          <w:noProof/>
        </w:rPr>
      </w:r>
      <w:r w:rsidRPr="006E0F11">
        <w:rPr>
          <w:noProof/>
        </w:rPr>
        <w:fldChar w:fldCharType="separate"/>
      </w:r>
      <w:r w:rsidRPr="006E0F11">
        <w:rPr>
          <w:noProof/>
        </w:rPr>
        <w:t>32</w:t>
      </w:r>
      <w:r w:rsidRPr="006E0F11">
        <w:rPr>
          <w:noProof/>
        </w:rPr>
        <w:fldChar w:fldCharType="end"/>
      </w:r>
    </w:p>
    <w:p w14:paraId="65475A9F" w14:textId="36414396" w:rsidR="006E0F11" w:rsidRPr="006E0F11" w:rsidRDefault="006E0F11">
      <w:pPr>
        <w:pStyle w:val="TOC3"/>
        <w:rPr>
          <w:rFonts w:asciiTheme="minorHAnsi" w:eastAsiaTheme="minorEastAsia" w:hAnsiTheme="minorHAnsi" w:cstheme="minorBidi"/>
          <w:noProof/>
          <w:kern w:val="2"/>
          <w:sz w:val="24"/>
          <w:szCs w:val="24"/>
          <w:lang w:eastAsia="en-GB"/>
          <w14:ligatures w14:val="standardContextual"/>
        </w:rPr>
      </w:pPr>
      <w:r w:rsidRPr="006E0F11">
        <w:rPr>
          <w:noProof/>
        </w:rPr>
        <w:t>A.4.2</w:t>
      </w:r>
      <w:r w:rsidRPr="006E0F11">
        <w:rPr>
          <w:rFonts w:asciiTheme="minorHAnsi" w:eastAsiaTheme="minorEastAsia" w:hAnsiTheme="minorHAnsi" w:cstheme="minorBidi"/>
          <w:noProof/>
          <w:kern w:val="2"/>
          <w:sz w:val="24"/>
          <w:szCs w:val="24"/>
          <w:lang w:eastAsia="en-GB"/>
          <w14:ligatures w14:val="standardContextual"/>
        </w:rPr>
        <w:tab/>
      </w:r>
      <w:r w:rsidRPr="006E0F11">
        <w:rPr>
          <w:noProof/>
        </w:rPr>
        <w:t>Additional information</w:t>
      </w:r>
      <w:r w:rsidRPr="006E0F11">
        <w:rPr>
          <w:noProof/>
        </w:rPr>
        <w:tab/>
      </w:r>
      <w:r w:rsidRPr="006E0F11">
        <w:rPr>
          <w:noProof/>
        </w:rPr>
        <w:fldChar w:fldCharType="begin" w:fldLock="1"/>
      </w:r>
      <w:r w:rsidRPr="006E0F11">
        <w:rPr>
          <w:noProof/>
        </w:rPr>
        <w:instrText xml:space="preserve"> PAGEREF _Toc194510928 \h </w:instrText>
      </w:r>
      <w:r w:rsidRPr="006E0F11">
        <w:rPr>
          <w:noProof/>
        </w:rPr>
      </w:r>
      <w:r w:rsidRPr="006E0F11">
        <w:rPr>
          <w:noProof/>
        </w:rPr>
        <w:fldChar w:fldCharType="separate"/>
      </w:r>
      <w:r w:rsidRPr="006E0F11">
        <w:rPr>
          <w:noProof/>
        </w:rPr>
        <w:t>33</w:t>
      </w:r>
      <w:r w:rsidRPr="006E0F11">
        <w:rPr>
          <w:noProof/>
        </w:rPr>
        <w:fldChar w:fldCharType="end"/>
      </w:r>
    </w:p>
    <w:p w14:paraId="7D6C630B" w14:textId="1F20F7BF" w:rsidR="006E0F11" w:rsidRPr="006E0F11" w:rsidRDefault="006E0F11">
      <w:pPr>
        <w:pStyle w:val="TOC1"/>
        <w:rPr>
          <w:rFonts w:asciiTheme="minorHAnsi" w:eastAsiaTheme="minorEastAsia" w:hAnsiTheme="minorHAnsi" w:cstheme="minorBidi"/>
          <w:noProof/>
          <w:kern w:val="2"/>
          <w:sz w:val="24"/>
          <w:szCs w:val="24"/>
          <w:lang w:eastAsia="en-GB"/>
          <w14:ligatures w14:val="standardContextual"/>
        </w:rPr>
      </w:pPr>
      <w:r w:rsidRPr="006E0F11">
        <w:rPr>
          <w:noProof/>
        </w:rPr>
        <w:t>Annex B (informative): Change history</w:t>
      </w:r>
      <w:r w:rsidRPr="006E0F11">
        <w:rPr>
          <w:noProof/>
        </w:rPr>
        <w:tab/>
      </w:r>
      <w:r w:rsidRPr="006E0F11">
        <w:rPr>
          <w:noProof/>
        </w:rPr>
        <w:fldChar w:fldCharType="begin" w:fldLock="1"/>
      </w:r>
      <w:r w:rsidRPr="006E0F11">
        <w:rPr>
          <w:noProof/>
        </w:rPr>
        <w:instrText xml:space="preserve"> PAGEREF _Toc194510929 \h </w:instrText>
      </w:r>
      <w:r w:rsidRPr="006E0F11">
        <w:rPr>
          <w:noProof/>
        </w:rPr>
      </w:r>
      <w:r w:rsidRPr="006E0F11">
        <w:rPr>
          <w:noProof/>
        </w:rPr>
        <w:fldChar w:fldCharType="separate"/>
      </w:r>
      <w:r w:rsidRPr="006E0F11">
        <w:rPr>
          <w:noProof/>
        </w:rPr>
        <w:t>36</w:t>
      </w:r>
      <w:r w:rsidRPr="006E0F11">
        <w:rPr>
          <w:noProof/>
        </w:rPr>
        <w:fldChar w:fldCharType="end"/>
      </w:r>
    </w:p>
    <w:p w14:paraId="0B9E3498" w14:textId="4220A2AB" w:rsidR="00080512" w:rsidRPr="004D3578" w:rsidRDefault="004D3578">
      <w:r w:rsidRPr="006E0F11">
        <w:rPr>
          <w:noProof/>
          <w:sz w:val="22"/>
        </w:rPr>
        <w:fldChar w:fldCharType="end"/>
      </w:r>
    </w:p>
    <w:p w14:paraId="747690AD" w14:textId="5A97FB8B" w:rsidR="0074026F" w:rsidRPr="006E0F11" w:rsidRDefault="00080512" w:rsidP="00116227">
      <w:pPr>
        <w:pStyle w:val="Guidance"/>
        <w:rPr>
          <w:color w:val="auto"/>
        </w:rPr>
      </w:pPr>
      <w:r w:rsidRPr="006E0F11">
        <w:rPr>
          <w:color w:val="auto"/>
        </w:rPr>
        <w:br w:type="page"/>
      </w:r>
    </w:p>
    <w:p w14:paraId="03993004" w14:textId="77777777" w:rsidR="00080512" w:rsidRDefault="00080512">
      <w:pPr>
        <w:pStyle w:val="Heading1"/>
      </w:pPr>
      <w:bookmarkStart w:id="16" w:name="foreword"/>
      <w:bookmarkStart w:id="17" w:name="_Toc179993584"/>
      <w:bookmarkStart w:id="18" w:name="_Toc194510906"/>
      <w:bookmarkEnd w:id="16"/>
      <w:r w:rsidRPr="004D3578">
        <w:lastRenderedPageBreak/>
        <w:t>Foreword</w:t>
      </w:r>
      <w:bookmarkEnd w:id="17"/>
      <w:bookmarkEnd w:id="18"/>
    </w:p>
    <w:p w14:paraId="0D9A5930" w14:textId="77777777" w:rsidR="004677B2" w:rsidRPr="004677B2" w:rsidRDefault="004677B2" w:rsidP="004677B2">
      <w:pPr>
        <w:pStyle w:val="B10"/>
      </w:pPr>
      <w:r w:rsidRPr="004677B2">
        <w:t>This Technical Specification has been produced by the 3rd Generation Partnership Project (3GPP).</w:t>
      </w:r>
    </w:p>
    <w:p w14:paraId="755C4945" w14:textId="77777777" w:rsidR="004677B2" w:rsidRPr="004677B2" w:rsidRDefault="004677B2" w:rsidP="004677B2">
      <w:pPr>
        <w:pStyle w:val="B10"/>
      </w:pPr>
      <w:r w:rsidRPr="004677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3DD2A" w14:textId="77777777" w:rsidR="004677B2" w:rsidRPr="004677B2" w:rsidRDefault="004677B2" w:rsidP="004677B2">
      <w:pPr>
        <w:pStyle w:val="B10"/>
      </w:pPr>
      <w:r w:rsidRPr="004677B2">
        <w:t>Version x.y.z</w:t>
      </w:r>
    </w:p>
    <w:p w14:paraId="27F89343" w14:textId="77777777" w:rsidR="004677B2" w:rsidRPr="004677B2" w:rsidRDefault="004677B2" w:rsidP="004677B2">
      <w:pPr>
        <w:pStyle w:val="B10"/>
      </w:pPr>
      <w:r w:rsidRPr="004677B2">
        <w:t>where:</w:t>
      </w:r>
    </w:p>
    <w:p w14:paraId="063646B0" w14:textId="77777777" w:rsidR="004677B2" w:rsidRPr="004677B2" w:rsidRDefault="004677B2" w:rsidP="004677B2">
      <w:pPr>
        <w:pStyle w:val="B10"/>
      </w:pPr>
      <w:r w:rsidRPr="004677B2">
        <w:t>x</w:t>
      </w:r>
      <w:r w:rsidRPr="004677B2">
        <w:tab/>
        <w:t>the first digit:</w:t>
      </w:r>
    </w:p>
    <w:p w14:paraId="6B427D24" w14:textId="77777777" w:rsidR="004677B2" w:rsidRPr="004677B2" w:rsidRDefault="004677B2" w:rsidP="004677B2">
      <w:pPr>
        <w:pStyle w:val="B10"/>
      </w:pPr>
      <w:r w:rsidRPr="004677B2">
        <w:t>1</w:t>
      </w:r>
      <w:r w:rsidRPr="004677B2">
        <w:tab/>
        <w:t>presented to TSG for information;</w:t>
      </w:r>
    </w:p>
    <w:p w14:paraId="70C7B88C" w14:textId="77777777" w:rsidR="004677B2" w:rsidRPr="004677B2" w:rsidRDefault="004677B2" w:rsidP="004677B2">
      <w:pPr>
        <w:pStyle w:val="B10"/>
      </w:pPr>
      <w:r w:rsidRPr="004677B2">
        <w:t>2</w:t>
      </w:r>
      <w:r w:rsidRPr="004677B2">
        <w:tab/>
        <w:t>presented to TSG for approval;</w:t>
      </w:r>
    </w:p>
    <w:p w14:paraId="38FFD769" w14:textId="77777777" w:rsidR="004677B2" w:rsidRPr="004677B2" w:rsidRDefault="004677B2" w:rsidP="004677B2">
      <w:pPr>
        <w:pStyle w:val="B10"/>
      </w:pPr>
      <w:r w:rsidRPr="004677B2">
        <w:t>3</w:t>
      </w:r>
      <w:r w:rsidRPr="004677B2">
        <w:tab/>
        <w:t>or greater indicates TSG approved document under change control.</w:t>
      </w:r>
    </w:p>
    <w:p w14:paraId="49F7970F" w14:textId="77777777" w:rsidR="004677B2" w:rsidRPr="004677B2" w:rsidRDefault="004677B2" w:rsidP="004677B2">
      <w:pPr>
        <w:pStyle w:val="B10"/>
      </w:pPr>
      <w:r w:rsidRPr="004677B2">
        <w:t>y</w:t>
      </w:r>
      <w:r w:rsidRPr="004677B2">
        <w:tab/>
        <w:t>the second digit is incremented for all changes of substance, i.e. technical enhancements, corrections, updates, etc.</w:t>
      </w:r>
    </w:p>
    <w:p w14:paraId="3A6AF1F7" w14:textId="77777777" w:rsidR="004677B2" w:rsidRPr="004677B2" w:rsidRDefault="004677B2" w:rsidP="004677B2">
      <w:pPr>
        <w:pStyle w:val="B10"/>
      </w:pPr>
      <w:r w:rsidRPr="004677B2">
        <w:t>z</w:t>
      </w:r>
      <w:r w:rsidRPr="004677B2">
        <w:tab/>
        <w:t>the third digit is incremented when editorial only changes have been incorporated in the document.</w:t>
      </w:r>
    </w:p>
    <w:p w14:paraId="33D17091" w14:textId="2C17F175" w:rsidR="004677B2" w:rsidRPr="004677B2" w:rsidRDefault="004677B2" w:rsidP="004677B2">
      <w:pPr>
        <w:pStyle w:val="B10"/>
      </w:pPr>
      <w:r w:rsidRPr="004677B2">
        <w:t>The present document is part 1 of a multi-part deliverable covering conformance test specification for Mission Critical Services consisting of:</w:t>
      </w:r>
    </w:p>
    <w:p w14:paraId="04D82A5E" w14:textId="493100E1" w:rsidR="004677B2" w:rsidRPr="004677B2" w:rsidRDefault="004677B2" w:rsidP="004677B2">
      <w:pPr>
        <w:pStyle w:val="B10"/>
      </w:pPr>
      <w:r w:rsidRPr="004677B2">
        <w:tab/>
        <w:t>3GPP TS 3</w:t>
      </w:r>
      <w:r w:rsidR="00A45ED3">
        <w:t>7</w:t>
      </w:r>
      <w:r w:rsidRPr="004677B2">
        <w:t>.579-1 [2]: "Mission Critical (MC) services protocol conformance testing; Part 1: Common test environment"</w:t>
      </w:r>
    </w:p>
    <w:p w14:paraId="73DE1AC2" w14:textId="7DF21497" w:rsidR="004677B2" w:rsidRPr="004677B2" w:rsidRDefault="004677B2" w:rsidP="004677B2">
      <w:pPr>
        <w:pStyle w:val="B10"/>
      </w:pPr>
      <w:r w:rsidRPr="004677B2">
        <w:tab/>
        <w:t>3GPP TS 3</w:t>
      </w:r>
      <w:r w:rsidR="00A45ED3">
        <w:t>7</w:t>
      </w:r>
      <w:r w:rsidRPr="004677B2">
        <w:t>.579-2 [3]: "Mission Critical (MC) services conformance testing; Part 2: Mission Critical Push To Talk (MCPTT) User Equipment (UE) Protocol conformance specification"</w:t>
      </w:r>
    </w:p>
    <w:p w14:paraId="0DB05B6B" w14:textId="0464C1CD" w:rsidR="004677B2" w:rsidRPr="004677B2" w:rsidRDefault="004677B2" w:rsidP="004677B2">
      <w:pPr>
        <w:pStyle w:val="B10"/>
        <w:rPr>
          <w:b/>
        </w:rPr>
      </w:pPr>
      <w:r w:rsidRPr="004677B2">
        <w:tab/>
      </w:r>
      <w:r w:rsidRPr="004677B2">
        <w:rPr>
          <w:b/>
        </w:rPr>
        <w:t xml:space="preserve">3GPP TS </w:t>
      </w:r>
      <w:r w:rsidR="00E36F63">
        <w:rPr>
          <w:b/>
        </w:rPr>
        <w:t>37.579</w:t>
      </w:r>
      <w:r w:rsidRPr="004677B2">
        <w:rPr>
          <w:b/>
        </w:rPr>
        <w:t>-4: "Mission Critical (MC) services conformance testing; Part 4: Test Applicability and Implementation Conformance Statement (ICS) proforma specification" (the present document)</w:t>
      </w:r>
    </w:p>
    <w:p w14:paraId="41AFBEAF" w14:textId="7168103C" w:rsidR="004677B2" w:rsidRPr="004677B2" w:rsidRDefault="004677B2" w:rsidP="004677B2">
      <w:pPr>
        <w:pStyle w:val="B10"/>
      </w:pPr>
      <w:r w:rsidRPr="004677B2">
        <w:tab/>
        <w:t>3GPP TS 3</w:t>
      </w:r>
      <w:r w:rsidR="00A45ED3">
        <w:t>7</w:t>
      </w:r>
      <w:r w:rsidRPr="004677B2">
        <w:t>.579-5 [5]: "Mission Critical (MC) services conformance testing; Part 5: Abstract test suite (ATS)"</w:t>
      </w:r>
    </w:p>
    <w:p w14:paraId="0E331CDD" w14:textId="4AFBDF38" w:rsidR="004677B2" w:rsidRPr="004677B2" w:rsidRDefault="004677B2" w:rsidP="004677B2">
      <w:pPr>
        <w:pStyle w:val="B10"/>
      </w:pPr>
      <w:r w:rsidRPr="004677B2">
        <w:tab/>
        <w:t>3GPP TS 3</w:t>
      </w:r>
      <w:r w:rsidR="00A45ED3">
        <w:t>7</w:t>
      </w:r>
      <w:r w:rsidRPr="004677B2">
        <w:t>.579-6 [11]: "Mission Critical (MC) services; Part 6: Mission Critical Video (</w:t>
      </w:r>
      <w:proofErr w:type="spellStart"/>
      <w:r w:rsidRPr="004677B2">
        <w:t>MCVideo</w:t>
      </w:r>
      <w:proofErr w:type="spellEnd"/>
      <w:r w:rsidRPr="004677B2">
        <w:t>) User Equipment (UE) Protocol conformance specification".</w:t>
      </w:r>
    </w:p>
    <w:p w14:paraId="59E7033B" w14:textId="169C8585" w:rsidR="004677B2" w:rsidRPr="004677B2" w:rsidRDefault="004677B2" w:rsidP="004677B2">
      <w:pPr>
        <w:pStyle w:val="B10"/>
      </w:pPr>
      <w:r w:rsidRPr="004677B2">
        <w:tab/>
        <w:t>3GPP TS 3</w:t>
      </w:r>
      <w:r w:rsidR="00A45ED3">
        <w:t>7</w:t>
      </w:r>
      <w:r w:rsidRPr="004677B2">
        <w:t>.579-7 [12]: "Mission Critical (MC) services; Part 7: Mission Critical Data (</w:t>
      </w:r>
      <w:proofErr w:type="spellStart"/>
      <w:r w:rsidRPr="004677B2">
        <w:t>MCData</w:t>
      </w:r>
      <w:proofErr w:type="spellEnd"/>
      <w:r w:rsidRPr="004677B2">
        <w:t>)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Start w:id="22" w:name="_Toc194510907"/>
      <w:bookmarkEnd w:id="20"/>
      <w:r w:rsidRPr="004D3578">
        <w:lastRenderedPageBreak/>
        <w:t>1</w:t>
      </w:r>
      <w:r w:rsidRPr="004D3578">
        <w:tab/>
        <w:t>Scope</w:t>
      </w:r>
      <w:bookmarkEnd w:id="21"/>
      <w:bookmarkEnd w:id="22"/>
    </w:p>
    <w:p w14:paraId="2DEEE0F8" w14:textId="3A550679" w:rsidR="005C1A81" w:rsidRPr="005C1A81" w:rsidRDefault="005C1A81" w:rsidP="005C1A81">
      <w:bookmarkStart w:id="23" w:name="references"/>
      <w:bookmarkEnd w:id="23"/>
      <w:r w:rsidRPr="005C1A81">
        <w:t xml:space="preserve">The present document provides the Implementation Conformance Statement (ICS) proforma for testing Client implementations for compliance to the </w:t>
      </w:r>
      <w:r w:rsidR="00E36F63">
        <w:t>Mission Critical Services</w:t>
      </w:r>
      <w:r w:rsidRPr="005C1A81">
        <w:t xml:space="preserve"> protocol requirements defined by 3GPP, and in accordance with the relevant guidance given in ISO/IEC 9646-1 [7] and ISO/IEC 9646-7 [8].</w:t>
      </w:r>
    </w:p>
    <w:p w14:paraId="403955C6" w14:textId="6AE622C0" w:rsidR="005C1A81" w:rsidRPr="005C1A81" w:rsidRDefault="005C1A81" w:rsidP="005C1A81">
      <w:r w:rsidRPr="005C1A81">
        <w:t>The present document specifies the recommended applicability statement for the test cases included in 3GPP TS 3</w:t>
      </w:r>
      <w:r>
        <w:t>7</w:t>
      </w:r>
      <w:r w:rsidRPr="005C1A81">
        <w:t>.579-2 [3], as well as, TS 3</w:t>
      </w:r>
      <w:r>
        <w:t>7</w:t>
      </w:r>
      <w:r w:rsidRPr="005C1A81">
        <w:t>.579-6 [3] and 3GPP TS 3</w:t>
      </w:r>
      <w:r>
        <w:t>7</w:t>
      </w:r>
      <w:r w:rsidRPr="005C1A81">
        <w:t>.579-7 [</w:t>
      </w:r>
      <w:r w:rsidR="00366C8C">
        <w:t>12</w:t>
      </w:r>
      <w:r w:rsidRPr="005C1A81">
        <w:t>]. These applicability statements are based on the features implemented in the Client.</w:t>
      </w:r>
    </w:p>
    <w:p w14:paraId="729C51F0" w14:textId="19D014F1" w:rsidR="005C1A81" w:rsidRPr="005C1A81" w:rsidRDefault="005C1A81" w:rsidP="005C1A81">
      <w:r w:rsidRPr="005C1A81">
        <w:t>The present document is valid for Mission Critical Services  Clients implemented according to 3GPP releases starting from Release 13 up to the Release indicated on the cover page of the present document.</w:t>
      </w:r>
    </w:p>
    <w:p w14:paraId="72004930" w14:textId="77777777" w:rsidR="005C1A81" w:rsidRPr="005C1A81" w:rsidRDefault="005C1A81" w:rsidP="005C1A81">
      <w:r w:rsidRPr="005C1A81">
        <w:t>The present document is valid for Mission Critical Video (</w:t>
      </w:r>
      <w:proofErr w:type="spellStart"/>
      <w:r w:rsidRPr="005C1A81">
        <w:t>MCVideo</w:t>
      </w:r>
      <w:proofErr w:type="spellEnd"/>
      <w:r w:rsidRPr="005C1A81">
        <w:t>) and Mission Critical Data (</w:t>
      </w:r>
      <w:proofErr w:type="spellStart"/>
      <w:r w:rsidRPr="005C1A81">
        <w:t>MCData</w:t>
      </w:r>
      <w:proofErr w:type="spellEnd"/>
      <w:r w:rsidRPr="005C1A81">
        <w:t>) Clients implemented according to 3GPP releases starting from Release 14 up to the Release indicated on the cover page of the present document.</w:t>
      </w:r>
    </w:p>
    <w:p w14:paraId="5BD0ACD7" w14:textId="0A71F987" w:rsidR="002524AE" w:rsidRPr="00874DD1" w:rsidRDefault="005C1A81" w:rsidP="002524AE">
      <w:r w:rsidRPr="005C1A81">
        <w:t xml:space="preserve">The present document does not specify applicability or ICS for protocol conformance testing for the </w:t>
      </w:r>
      <w:r w:rsidR="00E17337" w:rsidRPr="00E17337">
        <w:t>3GPP</w:t>
      </w:r>
      <w:r w:rsidRPr="005C1A81">
        <w:t xml:space="preserve"> bearers which carry the Mission Critical Services data sent or received by the Client. These are defined in TS 36.523-2 [6]</w:t>
      </w:r>
      <w:r w:rsidR="00E17337" w:rsidRPr="00E17337">
        <w:t xml:space="preserve"> for EPS (LTE) or TS 38.523-2 [20] for NR/5GC</w:t>
      </w:r>
      <w:r w:rsidRPr="005C1A81">
        <w:t>.</w:t>
      </w:r>
    </w:p>
    <w:p w14:paraId="794720D9" w14:textId="77777777" w:rsidR="00080512" w:rsidRPr="004D3578" w:rsidRDefault="00080512">
      <w:pPr>
        <w:pStyle w:val="Heading1"/>
      </w:pPr>
      <w:bookmarkStart w:id="24" w:name="_Toc179993586"/>
      <w:bookmarkStart w:id="25" w:name="_Toc194510908"/>
      <w:r w:rsidRPr="004D3578">
        <w:t>2</w:t>
      </w:r>
      <w:r w:rsidRPr="004D3578">
        <w:tab/>
        <w:t>References</w:t>
      </w:r>
      <w:bookmarkEnd w:id="24"/>
      <w:bookmarkEnd w:id="25"/>
    </w:p>
    <w:p w14:paraId="21DED204" w14:textId="77777777" w:rsidR="000023F1" w:rsidRPr="000023F1" w:rsidRDefault="000023F1" w:rsidP="000023F1">
      <w:pPr>
        <w:pStyle w:val="EX"/>
      </w:pPr>
      <w:bookmarkStart w:id="26" w:name="definitions"/>
      <w:bookmarkEnd w:id="26"/>
      <w:r w:rsidRPr="000023F1">
        <w:t>The following documents contain provisions which, through reference in this text, constitute provisions of the present document.</w:t>
      </w:r>
    </w:p>
    <w:p w14:paraId="7C2BAAEE" w14:textId="77777777" w:rsidR="000023F1" w:rsidRPr="000023F1" w:rsidRDefault="000023F1" w:rsidP="000023F1">
      <w:pPr>
        <w:pStyle w:val="EX"/>
      </w:pPr>
      <w:r w:rsidRPr="000023F1">
        <w:t>-</w:t>
      </w:r>
      <w:r w:rsidRPr="000023F1">
        <w:tab/>
        <w:t>References are either specific (identified by date of publication, edition number, version number, etc.) or non</w:t>
      </w:r>
      <w:r w:rsidRPr="000023F1">
        <w:noBreakHyphen/>
        <w:t>specific.</w:t>
      </w:r>
    </w:p>
    <w:p w14:paraId="3249779B" w14:textId="77777777" w:rsidR="000023F1" w:rsidRPr="000023F1" w:rsidRDefault="000023F1" w:rsidP="000023F1">
      <w:pPr>
        <w:pStyle w:val="EX"/>
      </w:pPr>
      <w:r w:rsidRPr="000023F1">
        <w:t>-</w:t>
      </w:r>
      <w:r w:rsidRPr="000023F1">
        <w:tab/>
        <w:t>For a specific reference, subsequent revisions do not apply.</w:t>
      </w:r>
    </w:p>
    <w:p w14:paraId="477E349F" w14:textId="77777777" w:rsidR="000023F1" w:rsidRPr="000023F1" w:rsidRDefault="000023F1" w:rsidP="000023F1">
      <w:pPr>
        <w:pStyle w:val="EX"/>
      </w:pPr>
      <w:r w:rsidRPr="000023F1">
        <w:t>-</w:t>
      </w:r>
      <w:r w:rsidRPr="000023F1">
        <w:tab/>
        <w:t>For a non-specific reference, the latest version applies. In the case of a reference to a 3GPP document (including a GSM document), a non-specific reference implicitly refers to the latest version of that document</w:t>
      </w:r>
      <w:r w:rsidRPr="000023F1">
        <w:rPr>
          <w:i/>
        </w:rPr>
        <w:t xml:space="preserve"> in the same Release as the present document</w:t>
      </w:r>
      <w:r w:rsidRPr="000023F1">
        <w:t>.</w:t>
      </w:r>
    </w:p>
    <w:p w14:paraId="4FB5A442" w14:textId="77777777" w:rsidR="000023F1" w:rsidRPr="000023F1" w:rsidRDefault="000023F1" w:rsidP="000023F1">
      <w:pPr>
        <w:pStyle w:val="EX"/>
      </w:pPr>
      <w:r w:rsidRPr="000023F1">
        <w:t>[1]</w:t>
      </w:r>
      <w:r w:rsidRPr="000023F1">
        <w:tab/>
        <w:t>3GPP TR 21.905: "Vocabulary for 3GPP Specifications".</w:t>
      </w:r>
    </w:p>
    <w:p w14:paraId="066B526B" w14:textId="786A3AAC" w:rsidR="000023F1" w:rsidRPr="000023F1" w:rsidRDefault="000023F1" w:rsidP="000023F1">
      <w:pPr>
        <w:pStyle w:val="EX"/>
      </w:pPr>
      <w:r w:rsidRPr="000023F1">
        <w:t>[2]</w:t>
      </w:r>
      <w:r w:rsidRPr="000023F1">
        <w:tab/>
        <w:t>3GPP TS 3</w:t>
      </w:r>
      <w:r>
        <w:t>7</w:t>
      </w:r>
      <w:r w:rsidRPr="000023F1">
        <w:t xml:space="preserve">.579-1: "Mission Critical </w:t>
      </w:r>
      <w:r w:rsidR="00665530">
        <w:t>(MC) services</w:t>
      </w:r>
      <w:r w:rsidRPr="000023F1">
        <w:t>; Part 1: Common test environment".</w:t>
      </w:r>
    </w:p>
    <w:p w14:paraId="5E458F90" w14:textId="2C534133" w:rsidR="000023F1" w:rsidRPr="000023F1" w:rsidRDefault="000023F1" w:rsidP="000023F1">
      <w:pPr>
        <w:pStyle w:val="EX"/>
      </w:pPr>
      <w:r w:rsidRPr="000023F1">
        <w:t>[3]</w:t>
      </w:r>
      <w:r w:rsidRPr="000023F1">
        <w:tab/>
        <w:t>3GPP TS 3</w:t>
      </w:r>
      <w:r>
        <w:t>7</w:t>
      </w:r>
      <w:r w:rsidRPr="000023F1">
        <w:t>.579-2: "Mission Critical (MC) services; Part 2: Mission Critical Push To Talk (MCPTT) User Equipment (UE) Protocol conformance specification".</w:t>
      </w:r>
    </w:p>
    <w:p w14:paraId="2DA16619" w14:textId="2AEC20AA" w:rsidR="000023F1" w:rsidRPr="000023F1" w:rsidRDefault="000023F1" w:rsidP="000023F1">
      <w:pPr>
        <w:pStyle w:val="EX"/>
      </w:pPr>
      <w:r w:rsidRPr="000023F1">
        <w:t>[4]</w:t>
      </w:r>
      <w:r w:rsidRPr="000023F1">
        <w:tab/>
      </w:r>
      <w:r w:rsidR="004E566A">
        <w:t>void</w:t>
      </w:r>
    </w:p>
    <w:p w14:paraId="23D69E4E" w14:textId="6E137E2C" w:rsidR="000023F1" w:rsidRPr="000023F1" w:rsidRDefault="000023F1" w:rsidP="000023F1">
      <w:pPr>
        <w:pStyle w:val="EX"/>
      </w:pPr>
      <w:r w:rsidRPr="000023F1">
        <w:t>[5]</w:t>
      </w:r>
      <w:r w:rsidRPr="000023F1">
        <w:tab/>
        <w:t>3GPP TS 3</w:t>
      </w:r>
      <w:r>
        <w:t>7</w:t>
      </w:r>
      <w:r w:rsidRPr="000023F1">
        <w:t>.579-5: "Mission Critical (MC) services; Part 5: Abstract test suite (ATS)".</w:t>
      </w:r>
    </w:p>
    <w:p w14:paraId="7B83EC46" w14:textId="77777777" w:rsidR="000023F1" w:rsidRPr="000023F1" w:rsidRDefault="000023F1" w:rsidP="000023F1">
      <w:pPr>
        <w:pStyle w:val="EX"/>
      </w:pPr>
      <w:r w:rsidRPr="000023F1">
        <w:t>[6]</w:t>
      </w:r>
      <w:r w:rsidRPr="000023F1">
        <w:tab/>
        <w:t>3GPP TS 36.523-2: "Evolved Universal Terrestrial Radio Access (E-UTRA) and Evolved Packet Core (EPC); User Equipment (UE) conformance specification; Part 2: Implementation Conformance Statement (ICS) proforma specification".</w:t>
      </w:r>
    </w:p>
    <w:p w14:paraId="0F0C46BF" w14:textId="77777777" w:rsidR="000023F1" w:rsidRPr="000023F1" w:rsidRDefault="000023F1" w:rsidP="000023F1">
      <w:pPr>
        <w:pStyle w:val="EX"/>
      </w:pPr>
      <w:r w:rsidRPr="000023F1">
        <w:t>[7]</w:t>
      </w:r>
      <w:r w:rsidRPr="000023F1">
        <w:tab/>
        <w:t>ISO/IEC 9646-1: "Information technology - Open Systems Interconnection - Conformance testing methodology and framework - Part 1: General concepts".</w:t>
      </w:r>
    </w:p>
    <w:p w14:paraId="6502D70A" w14:textId="77777777" w:rsidR="000023F1" w:rsidRPr="000023F1" w:rsidRDefault="000023F1" w:rsidP="000023F1">
      <w:pPr>
        <w:pStyle w:val="EX"/>
      </w:pPr>
      <w:r w:rsidRPr="000023F1">
        <w:t>[8]</w:t>
      </w:r>
      <w:r w:rsidRPr="000023F1">
        <w:tab/>
        <w:t>ISO/IEC 9646-7: "Information technology - Open systems interconnection - Conformance testing methodology and framework - Part 7: Implementation Conformance Statements".</w:t>
      </w:r>
    </w:p>
    <w:p w14:paraId="390089AD" w14:textId="77777777" w:rsidR="000023F1" w:rsidRPr="000023F1" w:rsidRDefault="000023F1" w:rsidP="000023F1">
      <w:pPr>
        <w:pStyle w:val="EX"/>
      </w:pPr>
      <w:r w:rsidRPr="000023F1">
        <w:t>[9]</w:t>
      </w:r>
      <w:r w:rsidRPr="000023F1">
        <w:tab/>
        <w:t>3GPP TS 23.179: "Functional architecture and information flows to support mission critical communication services; Stage 2".</w:t>
      </w:r>
    </w:p>
    <w:p w14:paraId="64AE9307" w14:textId="77777777" w:rsidR="000023F1" w:rsidRPr="000023F1" w:rsidRDefault="000023F1" w:rsidP="000023F1">
      <w:pPr>
        <w:pStyle w:val="EX"/>
      </w:pPr>
      <w:r w:rsidRPr="000023F1">
        <w:t>[10]</w:t>
      </w:r>
      <w:r w:rsidRPr="000023F1">
        <w:tab/>
        <w:t>3GPP TS 23.401: "3GPP System Architecture Evolution; GPRS enhancements for E-UTRAN access".</w:t>
      </w:r>
    </w:p>
    <w:p w14:paraId="184B63F0" w14:textId="292DC853" w:rsidR="000023F1" w:rsidRPr="000023F1" w:rsidRDefault="000023F1" w:rsidP="000023F1">
      <w:pPr>
        <w:pStyle w:val="EX"/>
      </w:pPr>
      <w:r w:rsidRPr="000023F1">
        <w:lastRenderedPageBreak/>
        <w:t>[11]</w:t>
      </w:r>
      <w:r w:rsidRPr="000023F1">
        <w:tab/>
        <w:t>3GPP TS 3</w:t>
      </w:r>
      <w:r w:rsidR="0062032C">
        <w:t>7</w:t>
      </w:r>
      <w:r w:rsidRPr="000023F1">
        <w:t>.579-6: "Mission Critical (MC) services; Part 6: Mission Critical Video (</w:t>
      </w:r>
      <w:proofErr w:type="spellStart"/>
      <w:r w:rsidRPr="000023F1">
        <w:t>MCVideo</w:t>
      </w:r>
      <w:proofErr w:type="spellEnd"/>
      <w:r w:rsidRPr="000023F1">
        <w:t>) User Equipment (UE) Protocol conformance specification".</w:t>
      </w:r>
    </w:p>
    <w:p w14:paraId="1F45B359" w14:textId="44A2A8B0" w:rsidR="000023F1" w:rsidRPr="000023F1" w:rsidRDefault="000023F1" w:rsidP="000023F1">
      <w:pPr>
        <w:pStyle w:val="EX"/>
      </w:pPr>
      <w:r w:rsidRPr="000023F1">
        <w:t>[12]</w:t>
      </w:r>
      <w:r w:rsidRPr="000023F1">
        <w:tab/>
        <w:t>3GPP TS </w:t>
      </w:r>
      <w:r w:rsidR="00AA2815">
        <w:t>37</w:t>
      </w:r>
      <w:r w:rsidRPr="000023F1">
        <w:t>.579-7: "Mission Critical (MC) services; Part 7: Mission Critical Data (</w:t>
      </w:r>
      <w:proofErr w:type="spellStart"/>
      <w:r w:rsidRPr="000023F1">
        <w:t>MCData</w:t>
      </w:r>
      <w:proofErr w:type="spellEnd"/>
      <w:r w:rsidRPr="000023F1">
        <w:t>) User Equipment (UE) Protocol conformance specification".</w:t>
      </w:r>
    </w:p>
    <w:p w14:paraId="4FFE29E8" w14:textId="77777777" w:rsidR="000023F1" w:rsidRPr="000023F1" w:rsidRDefault="000023F1" w:rsidP="000023F1">
      <w:pPr>
        <w:pStyle w:val="EX"/>
      </w:pPr>
      <w:r w:rsidRPr="000023F1">
        <w:t>[13]</w:t>
      </w:r>
      <w:r w:rsidRPr="000023F1">
        <w:tab/>
        <w:t>3GPP TS 23.379: "Functional architecture and information flows to support Mission Critical Push To Talk (MCPTT); Stage 2".</w:t>
      </w:r>
    </w:p>
    <w:p w14:paraId="649A9B8C" w14:textId="77777777" w:rsidR="000023F1" w:rsidRPr="000023F1" w:rsidRDefault="000023F1" w:rsidP="000023F1">
      <w:pPr>
        <w:pStyle w:val="EX"/>
      </w:pPr>
      <w:r w:rsidRPr="000023F1">
        <w:t>[14]</w:t>
      </w:r>
      <w:r w:rsidRPr="000023F1">
        <w:tab/>
        <w:t>3GPP TS 33.180: "Security of the mission critical service".</w:t>
      </w:r>
    </w:p>
    <w:p w14:paraId="1A4E23C7" w14:textId="77777777" w:rsidR="000023F1" w:rsidRPr="000023F1" w:rsidRDefault="000023F1" w:rsidP="000023F1">
      <w:pPr>
        <w:pStyle w:val="EX"/>
      </w:pPr>
      <w:r w:rsidRPr="000023F1">
        <w:t>[15]</w:t>
      </w:r>
      <w:r w:rsidRPr="000023F1">
        <w:tab/>
        <w:t>3GPP TS 24.379: "Mission Critical Push To Talk (MCPTT) call control; Protocol specification".</w:t>
      </w:r>
    </w:p>
    <w:p w14:paraId="42BF3B92" w14:textId="77777777" w:rsidR="000023F1" w:rsidRPr="000023F1" w:rsidRDefault="000023F1" w:rsidP="000023F1">
      <w:pPr>
        <w:pStyle w:val="EX"/>
      </w:pPr>
      <w:r w:rsidRPr="000023F1">
        <w:t>[16]</w:t>
      </w:r>
      <w:r w:rsidRPr="000023F1">
        <w:tab/>
        <w:t>3GPP TS 24.380: "Mission Critical Push To Talk (MCPTT) floor control; Protocol specification".</w:t>
      </w:r>
    </w:p>
    <w:p w14:paraId="3D5D254F" w14:textId="77777777" w:rsidR="000023F1" w:rsidRPr="000023F1" w:rsidRDefault="000023F1" w:rsidP="000023F1">
      <w:pPr>
        <w:pStyle w:val="EX"/>
      </w:pPr>
      <w:r w:rsidRPr="000023F1">
        <w:t>[17]</w:t>
      </w:r>
      <w:r w:rsidRPr="000023F1">
        <w:tab/>
        <w:t>3GPP TS 24.581: "Mission Critical Video (</w:t>
      </w:r>
      <w:proofErr w:type="spellStart"/>
      <w:r w:rsidRPr="000023F1">
        <w:t>MCVideo</w:t>
      </w:r>
      <w:proofErr w:type="spellEnd"/>
      <w:r w:rsidRPr="000023F1">
        <w:t>) media plane control; Protocol specification".</w:t>
      </w:r>
    </w:p>
    <w:p w14:paraId="396D164D" w14:textId="77777777" w:rsidR="000023F1" w:rsidRPr="000023F1" w:rsidRDefault="000023F1" w:rsidP="000023F1">
      <w:pPr>
        <w:pStyle w:val="EX"/>
      </w:pPr>
      <w:r w:rsidRPr="000023F1">
        <w:t>[18]</w:t>
      </w:r>
      <w:r w:rsidRPr="000023F1">
        <w:tab/>
        <w:t>3GPP TS 24.282: "Mission Critical Data (</w:t>
      </w:r>
      <w:proofErr w:type="spellStart"/>
      <w:r w:rsidRPr="000023F1">
        <w:t>MCData</w:t>
      </w:r>
      <w:proofErr w:type="spellEnd"/>
      <w:r w:rsidRPr="000023F1">
        <w:t>) signalling control; Protocol specification".</w:t>
      </w:r>
    </w:p>
    <w:p w14:paraId="65E4207B" w14:textId="77777777" w:rsidR="00E17337" w:rsidRDefault="000023F1" w:rsidP="00E17337">
      <w:pPr>
        <w:pStyle w:val="EX"/>
      </w:pPr>
      <w:r w:rsidRPr="000023F1">
        <w:t>[19]</w:t>
      </w:r>
      <w:r w:rsidRPr="000023F1">
        <w:tab/>
        <w:t>3GPP TS 24.281: "Mission Critical Video (</w:t>
      </w:r>
      <w:proofErr w:type="spellStart"/>
      <w:r w:rsidRPr="000023F1">
        <w:t>MCVideo</w:t>
      </w:r>
      <w:proofErr w:type="spellEnd"/>
      <w:r w:rsidRPr="000023F1">
        <w:t>) signalling control; Protocol specification".</w:t>
      </w:r>
    </w:p>
    <w:p w14:paraId="498230E5" w14:textId="7BBEF508" w:rsidR="008912AD" w:rsidRPr="00874DD1" w:rsidRDefault="00E17337" w:rsidP="00E17337">
      <w:pPr>
        <w:pStyle w:val="EX"/>
      </w:pPr>
      <w:r>
        <w:t>[20]</w:t>
      </w:r>
      <w:r>
        <w:tab/>
        <w:t>3GPP TS 38.523-2: "5GS; User Equipment (UE) conformance specification; Part 2: Applicability of protocol test cases".</w:t>
      </w:r>
    </w:p>
    <w:p w14:paraId="24ACB616" w14:textId="77777777" w:rsidR="00080512" w:rsidRPr="004D3578" w:rsidRDefault="00080512">
      <w:pPr>
        <w:pStyle w:val="Heading1"/>
      </w:pPr>
      <w:bookmarkStart w:id="27" w:name="_Toc179993587"/>
      <w:bookmarkStart w:id="28" w:name="_Toc194510909"/>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79993588"/>
      <w:bookmarkStart w:id="30" w:name="_Toc194510910"/>
      <w:r w:rsidRPr="004D3578">
        <w:t>3.1</w:t>
      </w:r>
      <w:r w:rsidRPr="004D3578">
        <w:tab/>
      </w:r>
      <w:r w:rsidR="002B6339">
        <w:t>Terms</w:t>
      </w:r>
      <w:bookmarkEnd w:id="29"/>
      <w:bookmarkEnd w:id="30"/>
    </w:p>
    <w:p w14:paraId="35047020" w14:textId="77777777" w:rsidR="00D11B04" w:rsidRPr="00D11B04" w:rsidRDefault="00D11B04" w:rsidP="00D11B04">
      <w:pPr>
        <w:overflowPunct w:val="0"/>
        <w:autoSpaceDE w:val="0"/>
        <w:autoSpaceDN w:val="0"/>
        <w:adjustRightInd w:val="0"/>
        <w:textAlignment w:val="baseline"/>
      </w:pPr>
      <w:r w:rsidRPr="00D11B04">
        <w:t xml:space="preserve">For the purposes of the present document, the terms and definitions given in </w:t>
      </w:r>
      <w:bookmarkStart w:id="31" w:name="OLE_LINK6"/>
      <w:bookmarkStart w:id="32" w:name="OLE_LINK7"/>
      <w:bookmarkStart w:id="33" w:name="OLE_LINK8"/>
      <w:r w:rsidRPr="00D11B04">
        <w:t xml:space="preserve">3GPP </w:t>
      </w:r>
      <w:bookmarkEnd w:id="31"/>
      <w:bookmarkEnd w:id="32"/>
      <w:bookmarkEnd w:id="33"/>
      <w:r w:rsidRPr="00D11B04">
        <w:t>TR 21.905 [1] and the following apply. A term defined in the present document takes precedence over the definition of the same term, if any, in 3GPP TR 21.905 [1].</w:t>
      </w:r>
    </w:p>
    <w:p w14:paraId="064E5817" w14:textId="77777777" w:rsidR="00D11B04" w:rsidRPr="00D11B04" w:rsidRDefault="00D11B04" w:rsidP="00D11B04">
      <w:pPr>
        <w:overflowPunct w:val="0"/>
        <w:autoSpaceDE w:val="0"/>
        <w:autoSpaceDN w:val="0"/>
        <w:adjustRightInd w:val="0"/>
        <w:textAlignment w:val="baseline"/>
      </w:pPr>
      <w:r w:rsidRPr="00D11B04">
        <w:t>In addition for the purposes of the present document, the following terms, definitions, symbols and abbreviations apply:</w:t>
      </w:r>
    </w:p>
    <w:p w14:paraId="06962361" w14:textId="77777777" w:rsidR="00D11B04" w:rsidRPr="00D11B04" w:rsidRDefault="00D11B04" w:rsidP="00D11B04">
      <w:pPr>
        <w:overflowPunct w:val="0"/>
        <w:autoSpaceDE w:val="0"/>
        <w:autoSpaceDN w:val="0"/>
        <w:adjustRightInd w:val="0"/>
        <w:ind w:left="568" w:hanging="284"/>
        <w:textAlignment w:val="baseline"/>
      </w:pPr>
      <w:r w:rsidRPr="00D11B04">
        <w:t>-</w:t>
      </w:r>
      <w:r w:rsidRPr="00D11B04">
        <w:tab/>
        <w:t>such given in ISO/IEC 9646-1 [7] and ISO/IEC 9646-7 [8].</w:t>
      </w:r>
    </w:p>
    <w:p w14:paraId="48D7FC7B" w14:textId="77777777" w:rsidR="00D11B04" w:rsidRPr="00D11B04" w:rsidRDefault="00D11B04" w:rsidP="00D11B04">
      <w:pPr>
        <w:keepLines/>
        <w:overflowPunct w:val="0"/>
        <w:autoSpaceDE w:val="0"/>
        <w:autoSpaceDN w:val="0"/>
        <w:adjustRightInd w:val="0"/>
        <w:ind w:left="1135" w:hanging="851"/>
        <w:textAlignment w:val="baseline"/>
      </w:pPr>
      <w:r w:rsidRPr="00D11B04">
        <w:t>NOTE:</w:t>
      </w:r>
      <w:r w:rsidRPr="00D11B04">
        <w:tab/>
        <w:t>Some terms and abbreviations defined in [7] and [8] are explicitly included below with small modification to reflect the terminology used in 3GPP.</w:t>
      </w:r>
    </w:p>
    <w:p w14:paraId="20FDD606" w14:textId="77777777" w:rsidR="00D11B04" w:rsidRPr="00D11B04" w:rsidRDefault="00D11B04" w:rsidP="00D11B04">
      <w:pPr>
        <w:overflowPunct w:val="0"/>
        <w:autoSpaceDE w:val="0"/>
        <w:autoSpaceDN w:val="0"/>
        <w:adjustRightInd w:val="0"/>
        <w:textAlignment w:val="baseline"/>
      </w:pPr>
      <w:r w:rsidRPr="00D11B04">
        <w:rPr>
          <w:b/>
        </w:rPr>
        <w:t>Implementation Conformance Statement (ICS):</w:t>
      </w:r>
      <w:r w:rsidRPr="00D11B04">
        <w:t xml:space="preserve"> A statement made by the supplier of an implementation or system claimed to conform to a given specification, stating which capabilities have been implemented.</w:t>
      </w:r>
    </w:p>
    <w:p w14:paraId="450867C4" w14:textId="77777777" w:rsidR="00D11B04" w:rsidRPr="00D11B04" w:rsidRDefault="00D11B04" w:rsidP="00D11B04">
      <w:pPr>
        <w:overflowPunct w:val="0"/>
        <w:autoSpaceDE w:val="0"/>
        <w:autoSpaceDN w:val="0"/>
        <w:adjustRightInd w:val="0"/>
        <w:textAlignment w:val="baseline"/>
      </w:pPr>
      <w:r w:rsidRPr="00D11B04">
        <w:rPr>
          <w:b/>
        </w:rPr>
        <w:t>ICS proforma:</w:t>
      </w:r>
      <w:r w:rsidRPr="00D11B04">
        <w:t xml:space="preserve"> A document, in the form of a questionnaire, which when completed for an implementation or system becomes an ICS.</w:t>
      </w:r>
    </w:p>
    <w:p w14:paraId="6E819DE5" w14:textId="77777777" w:rsidR="00D11B04" w:rsidRPr="00D11B04" w:rsidRDefault="00D11B04" w:rsidP="00D11B04">
      <w:pPr>
        <w:overflowPunct w:val="0"/>
        <w:autoSpaceDE w:val="0"/>
        <w:autoSpaceDN w:val="0"/>
        <w:adjustRightInd w:val="0"/>
        <w:textAlignment w:val="baseline"/>
      </w:pPr>
      <w:r w:rsidRPr="00D11B04">
        <w:rPr>
          <w:b/>
          <w:bCs/>
        </w:rPr>
        <w:t xml:space="preserve">Implementation </w:t>
      </w:r>
      <w:proofErr w:type="spellStart"/>
      <w:r w:rsidRPr="00D11B04">
        <w:rPr>
          <w:b/>
          <w:bCs/>
        </w:rPr>
        <w:t>eXtra</w:t>
      </w:r>
      <w:proofErr w:type="spellEnd"/>
      <w:r w:rsidRPr="00D11B04">
        <w:rPr>
          <w:b/>
          <w:bCs/>
        </w:rPr>
        <w:t xml:space="preserve"> Information for Testing (IXIT)</w:t>
      </w:r>
      <w:r w:rsidRPr="00D11B04">
        <w:t xml:space="preserve">: A statement made by a supplier or implementer of an UEUT which contains or references </w:t>
      </w:r>
      <w:proofErr w:type="gramStart"/>
      <w:r w:rsidRPr="00D11B04">
        <w:t>all of</w:t>
      </w:r>
      <w:proofErr w:type="gramEnd"/>
      <w:r w:rsidRPr="00D11B04">
        <w:t xml:space="preserve"> the information (in addition to that given in the ICS) related to the UEUT and its testing environment, which will enable the test laboratory to run an appropriate test suite against the UEUT.</w:t>
      </w:r>
    </w:p>
    <w:p w14:paraId="7D935645" w14:textId="517E6D8F" w:rsidR="00D11B04" w:rsidRPr="00D11B04" w:rsidRDefault="00D11B04" w:rsidP="00D11B04">
      <w:pPr>
        <w:overflowPunct w:val="0"/>
        <w:autoSpaceDE w:val="0"/>
        <w:autoSpaceDN w:val="0"/>
        <w:adjustRightInd w:val="0"/>
        <w:textAlignment w:val="baseline"/>
        <w:rPr>
          <w:bCs/>
        </w:rPr>
      </w:pPr>
      <w:r w:rsidRPr="00D11B04">
        <w:rPr>
          <w:b/>
        </w:rPr>
        <w:t>IUT containing MCX Client:</w:t>
      </w:r>
      <w:r w:rsidRPr="00D11B04">
        <w:rPr>
          <w:bCs/>
        </w:rPr>
        <w:t xml:space="preserve"> A statement identifying which entity, and associated requirements, from the MCX service architecture is subject of testing. Depending on the TS 3</w:t>
      </w:r>
      <w:r w:rsidR="003422CF">
        <w:rPr>
          <w:bCs/>
        </w:rPr>
        <w:t>7</w:t>
      </w:r>
      <w:r w:rsidRPr="00D11B04">
        <w:rPr>
          <w:bCs/>
        </w:rPr>
        <w:t>.579-5[5] test model being used, the LTE UE (with the MCX Client installed) is considered as the IUT (MCX EUTRA test model),</w:t>
      </w:r>
      <w:r w:rsidR="00E17337" w:rsidRPr="00E17337">
        <w:rPr>
          <w:bCs/>
        </w:rPr>
        <w:t>the 5GS UE (with the MCX Client installed) is considered as the IUT (MCX NR/5GC test model),</w:t>
      </w:r>
      <w:r w:rsidRPr="00D11B04">
        <w:rPr>
          <w:bCs/>
        </w:rPr>
        <w:t xml:space="preserve"> or, only the MCX Client is considered as the IUT (MCX IPCAN test model). In </w:t>
      </w:r>
      <w:r w:rsidR="00E17337" w:rsidRPr="00E17337">
        <w:rPr>
          <w:bCs/>
        </w:rPr>
        <w:t xml:space="preserve">all </w:t>
      </w:r>
      <w:r w:rsidRPr="00D11B04">
        <w:rPr>
          <w:bCs/>
        </w:rPr>
        <w:t xml:space="preserve">cases the SUT is the UE, communicating with the SS over the </w:t>
      </w:r>
      <w:proofErr w:type="spellStart"/>
      <w:r w:rsidRPr="00D11B04">
        <w:rPr>
          <w:bCs/>
        </w:rPr>
        <w:t>Uu</w:t>
      </w:r>
      <w:proofErr w:type="spellEnd"/>
      <w:r w:rsidRPr="00D11B04">
        <w:rPr>
          <w:bCs/>
        </w:rPr>
        <w:t xml:space="preserve"> radio interface.</w:t>
      </w:r>
    </w:p>
    <w:p w14:paraId="18618D7B" w14:textId="77777777" w:rsidR="00D11B04" w:rsidRPr="00D11B04" w:rsidRDefault="00D11B04" w:rsidP="00D11B04">
      <w:pPr>
        <w:overflowPunct w:val="0"/>
        <w:autoSpaceDE w:val="0"/>
        <w:autoSpaceDN w:val="0"/>
        <w:adjustRightInd w:val="0"/>
        <w:textAlignment w:val="baseline"/>
      </w:pPr>
      <w:r w:rsidRPr="00D11B04">
        <w:rPr>
          <w:b/>
        </w:rPr>
        <w:t>IXIT proforma:</w:t>
      </w:r>
      <w:r w:rsidRPr="00D11B04">
        <w:t xml:space="preserve"> A document, in the form of a questionnaire, which when completed for an UEUT becomes an IXIT.</w:t>
      </w:r>
    </w:p>
    <w:p w14:paraId="717D5743" w14:textId="77777777" w:rsidR="00D11B04" w:rsidRPr="00D11B04" w:rsidRDefault="00D11B04" w:rsidP="00D11B04">
      <w:pPr>
        <w:overflowPunct w:val="0"/>
        <w:autoSpaceDE w:val="0"/>
        <w:autoSpaceDN w:val="0"/>
        <w:adjustRightInd w:val="0"/>
        <w:textAlignment w:val="baseline"/>
      </w:pPr>
      <w:r w:rsidRPr="00D11B04">
        <w:rPr>
          <w:b/>
          <w:bCs/>
        </w:rPr>
        <w:t>Protocol Implementation Conformance Statement (PICS)</w:t>
      </w:r>
      <w:r w:rsidRPr="00D11B04">
        <w:rPr>
          <w:b/>
        </w:rPr>
        <w:t>:</w:t>
      </w:r>
      <w:r w:rsidRPr="00D11B04">
        <w:t xml:space="preserve"> An ICS for an implementation or system claimed to conform to a given protocol specification.</w:t>
      </w:r>
    </w:p>
    <w:p w14:paraId="70898C4A" w14:textId="77777777" w:rsidR="00D11B04" w:rsidRPr="00D11B04" w:rsidRDefault="00D11B04" w:rsidP="00D11B04">
      <w:pPr>
        <w:overflowPunct w:val="0"/>
        <w:autoSpaceDE w:val="0"/>
        <w:autoSpaceDN w:val="0"/>
        <w:adjustRightInd w:val="0"/>
        <w:textAlignment w:val="baseline"/>
      </w:pPr>
      <w:r w:rsidRPr="00D11B04">
        <w:rPr>
          <w:b/>
          <w:bCs/>
        </w:rPr>
        <w:t xml:space="preserve">Protocol Implementation </w:t>
      </w:r>
      <w:proofErr w:type="spellStart"/>
      <w:r w:rsidRPr="00D11B04">
        <w:rPr>
          <w:b/>
          <w:bCs/>
        </w:rPr>
        <w:t>eXtra</w:t>
      </w:r>
      <w:proofErr w:type="spellEnd"/>
      <w:r w:rsidRPr="00D11B04">
        <w:rPr>
          <w:b/>
          <w:bCs/>
        </w:rPr>
        <w:t xml:space="preserve"> Information for Testing (PIXIT)</w:t>
      </w:r>
      <w:r w:rsidRPr="00D11B04">
        <w:rPr>
          <w:b/>
        </w:rPr>
        <w:t>:</w:t>
      </w:r>
      <w:r w:rsidRPr="00D11B04">
        <w:t xml:space="preserve"> An IXIT related to testing for conformance to a given protocol specification.</w:t>
      </w:r>
    </w:p>
    <w:p w14:paraId="67D7E2E6" w14:textId="77777777" w:rsidR="00D11B04" w:rsidRPr="00D11B04" w:rsidRDefault="00D11B04" w:rsidP="00D11B04">
      <w:pPr>
        <w:overflowPunct w:val="0"/>
        <w:autoSpaceDE w:val="0"/>
        <w:autoSpaceDN w:val="0"/>
        <w:adjustRightInd w:val="0"/>
        <w:textAlignment w:val="baseline"/>
      </w:pPr>
      <w:r w:rsidRPr="00D11B04">
        <w:rPr>
          <w:b/>
          <w:bCs/>
        </w:rPr>
        <w:lastRenderedPageBreak/>
        <w:t>static conformance review</w:t>
      </w:r>
      <w:r w:rsidRPr="00D11B04">
        <w:t>: A review of the extent to which the static conformance requirements are claimed to be supported by the UEUT, by comparing the answers in the ICS(s) with the static conformance requirements expressed in the relevant specification(s).</w:t>
      </w:r>
    </w:p>
    <w:p w14:paraId="602880AC" w14:textId="77777777" w:rsidR="00D11B04" w:rsidRPr="00D11B04" w:rsidRDefault="00D11B04" w:rsidP="006204FE">
      <w:pPr>
        <w:pStyle w:val="Heading2"/>
      </w:pPr>
      <w:bookmarkStart w:id="34" w:name="_Toc27405393"/>
      <w:bookmarkStart w:id="35" w:name="_Toc51831942"/>
      <w:bookmarkStart w:id="36" w:name="_Toc68109162"/>
      <w:bookmarkStart w:id="37" w:name="_Toc75458413"/>
      <w:bookmarkStart w:id="38" w:name="_Toc178185436"/>
      <w:bookmarkStart w:id="39" w:name="_Toc194510911"/>
      <w:r w:rsidRPr="00D11B04">
        <w:t>3.2</w:t>
      </w:r>
      <w:r w:rsidRPr="00D11B04">
        <w:tab/>
        <w:t>Symbols</w:t>
      </w:r>
      <w:bookmarkEnd w:id="34"/>
      <w:bookmarkEnd w:id="35"/>
      <w:bookmarkEnd w:id="36"/>
      <w:bookmarkEnd w:id="37"/>
      <w:bookmarkEnd w:id="38"/>
      <w:bookmarkEnd w:id="39"/>
    </w:p>
    <w:p w14:paraId="0CDD2EA3" w14:textId="77777777" w:rsidR="00D11B04" w:rsidRPr="00D11B04" w:rsidRDefault="00D11B04" w:rsidP="00D11B04">
      <w:pPr>
        <w:keepNext/>
        <w:overflowPunct w:val="0"/>
        <w:autoSpaceDE w:val="0"/>
        <w:autoSpaceDN w:val="0"/>
        <w:adjustRightInd w:val="0"/>
        <w:textAlignment w:val="baseline"/>
      </w:pPr>
      <w:r w:rsidRPr="00D11B04">
        <w:t>Void</w:t>
      </w:r>
    </w:p>
    <w:p w14:paraId="1C52E920" w14:textId="77777777" w:rsidR="00D11B04" w:rsidRPr="00D11B04" w:rsidRDefault="00D11B04" w:rsidP="006204FE">
      <w:pPr>
        <w:pStyle w:val="Heading2"/>
      </w:pPr>
      <w:bookmarkStart w:id="40" w:name="_Toc27405394"/>
      <w:bookmarkStart w:id="41" w:name="_Toc51831943"/>
      <w:bookmarkStart w:id="42" w:name="_Toc68109163"/>
      <w:bookmarkStart w:id="43" w:name="_Toc75458414"/>
      <w:bookmarkStart w:id="44" w:name="_Toc178185437"/>
      <w:bookmarkStart w:id="45" w:name="_Toc194510912"/>
      <w:r w:rsidRPr="00D11B04">
        <w:t>3.3</w:t>
      </w:r>
      <w:r w:rsidRPr="00D11B04">
        <w:tab/>
        <w:t>Abbreviations</w:t>
      </w:r>
      <w:bookmarkEnd w:id="40"/>
      <w:bookmarkEnd w:id="41"/>
      <w:bookmarkEnd w:id="42"/>
      <w:bookmarkEnd w:id="43"/>
      <w:bookmarkEnd w:id="44"/>
      <w:bookmarkEnd w:id="45"/>
    </w:p>
    <w:p w14:paraId="33C63629" w14:textId="77777777" w:rsidR="00D11B04" w:rsidRPr="00D11B04" w:rsidRDefault="00D11B04" w:rsidP="00D11B04">
      <w:pPr>
        <w:keepNext/>
        <w:overflowPunct w:val="0"/>
        <w:autoSpaceDE w:val="0"/>
        <w:autoSpaceDN w:val="0"/>
        <w:adjustRightInd w:val="0"/>
        <w:textAlignment w:val="baseline"/>
      </w:pPr>
      <w:r w:rsidRPr="00D11B04">
        <w:t>For the purposes of the present document, the abbreviations given in 3GPP TR 21.905 [1] and the following apply. An abbreviation defined in the present document takes precedence over the definition of the same abbreviation, if any, in 3GPP TR 21.905 [1].</w:t>
      </w:r>
    </w:p>
    <w:p w14:paraId="56188BF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FFS</w:t>
      </w:r>
      <w:r w:rsidRPr="00D11B04">
        <w:tab/>
        <w:t>For Further Study</w:t>
      </w:r>
    </w:p>
    <w:p w14:paraId="06BDC6F1"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ICS</w:t>
      </w:r>
      <w:r w:rsidRPr="00D11B04">
        <w:tab/>
        <w:t>Implementation Conformance Statement</w:t>
      </w:r>
    </w:p>
    <w:p w14:paraId="3985C0F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IUT</w:t>
      </w:r>
      <w:r w:rsidRPr="00D11B04">
        <w:tab/>
        <w:t>Implementation Under Test</w:t>
      </w:r>
    </w:p>
    <w:p w14:paraId="5B48FDD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IXIT</w:t>
      </w:r>
      <w:r w:rsidRPr="00D11B04">
        <w:tab/>
        <w:t xml:space="preserve">Implementation </w:t>
      </w:r>
      <w:proofErr w:type="spellStart"/>
      <w:r w:rsidRPr="00D11B04">
        <w:t>eXtra</w:t>
      </w:r>
      <w:proofErr w:type="spellEnd"/>
      <w:r w:rsidRPr="00D11B04">
        <w:t xml:space="preserve"> Information for Testing</w:t>
      </w:r>
    </w:p>
    <w:p w14:paraId="1A3F7588"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w:t>
      </w:r>
      <w:r w:rsidRPr="00D11B04">
        <w:tab/>
        <w:t>Mission Critical</w:t>
      </w:r>
    </w:p>
    <w:p w14:paraId="0F8C9403" w14:textId="77777777" w:rsidR="00D11B04" w:rsidRPr="00D11B04" w:rsidRDefault="00D11B04" w:rsidP="00D11B04">
      <w:pPr>
        <w:keepLines/>
        <w:overflowPunct w:val="0"/>
        <w:autoSpaceDE w:val="0"/>
        <w:autoSpaceDN w:val="0"/>
        <w:adjustRightInd w:val="0"/>
        <w:spacing w:after="0"/>
        <w:ind w:left="1702" w:hanging="1418"/>
        <w:textAlignment w:val="baseline"/>
      </w:pPr>
      <w:proofErr w:type="spellStart"/>
      <w:r w:rsidRPr="00D11B04">
        <w:t>MCData</w:t>
      </w:r>
      <w:proofErr w:type="spellEnd"/>
      <w:r w:rsidRPr="00D11B04">
        <w:tab/>
        <w:t>Mission Critical Data</w:t>
      </w:r>
    </w:p>
    <w:p w14:paraId="1F16F40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MCPTT</w:t>
      </w:r>
      <w:r w:rsidRPr="00D11B04">
        <w:tab/>
        <w:t>Mission Critical Push To Talk</w:t>
      </w:r>
    </w:p>
    <w:p w14:paraId="4E9BBE0D" w14:textId="77777777" w:rsidR="00D11B04" w:rsidRPr="00D11B04" w:rsidRDefault="00D11B04" w:rsidP="00D11B04">
      <w:pPr>
        <w:keepLines/>
        <w:overflowPunct w:val="0"/>
        <w:autoSpaceDE w:val="0"/>
        <w:autoSpaceDN w:val="0"/>
        <w:adjustRightInd w:val="0"/>
        <w:spacing w:after="0"/>
        <w:ind w:left="1702" w:hanging="1418"/>
        <w:textAlignment w:val="baseline"/>
      </w:pPr>
      <w:proofErr w:type="spellStart"/>
      <w:r w:rsidRPr="00D11B04">
        <w:t>MCVideo</w:t>
      </w:r>
      <w:proofErr w:type="spellEnd"/>
      <w:r w:rsidRPr="00D11B04">
        <w:tab/>
        <w:t>Mission Critical Video</w:t>
      </w:r>
    </w:p>
    <w:p w14:paraId="47D6E3F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MCX</w:t>
      </w:r>
      <w:r w:rsidRPr="00D11B04">
        <w:tab/>
        <w:t>Mission Critical X, with X = PTT or X= Video or X= Data</w:t>
      </w:r>
    </w:p>
    <w:p w14:paraId="19F391FC"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SCS</w:t>
      </w:r>
      <w:r w:rsidRPr="00D11B04">
        <w:tab/>
        <w:t>System Conformance Statement</w:t>
      </w:r>
    </w:p>
    <w:p w14:paraId="3034269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SS</w:t>
      </w:r>
      <w:r w:rsidRPr="00D11B04">
        <w:tab/>
        <w:t>System Simulator</w:t>
      </w:r>
    </w:p>
    <w:p w14:paraId="5BB88774"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SUT</w:t>
      </w:r>
      <w:r w:rsidRPr="00D11B04">
        <w:tab/>
        <w:t>System Under Test</w:t>
      </w:r>
    </w:p>
    <w:p w14:paraId="513153DE"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TC</w:t>
      </w:r>
      <w:r w:rsidRPr="00D11B04">
        <w:tab/>
        <w:t>Test Case</w:t>
      </w:r>
    </w:p>
    <w:p w14:paraId="6C6B469C" w14:textId="77777777" w:rsidR="00D11B04" w:rsidRDefault="00D11B04" w:rsidP="00D11B04">
      <w:pPr>
        <w:keepLines/>
        <w:overflowPunct w:val="0"/>
        <w:autoSpaceDE w:val="0"/>
        <w:autoSpaceDN w:val="0"/>
        <w:adjustRightInd w:val="0"/>
        <w:spacing w:after="0"/>
        <w:ind w:left="1702" w:hanging="1418"/>
        <w:textAlignment w:val="baseline"/>
      </w:pPr>
    </w:p>
    <w:p w14:paraId="35A3C0F6" w14:textId="77777777" w:rsidR="002763E9" w:rsidRPr="002763E9" w:rsidRDefault="002763E9" w:rsidP="002763E9">
      <w:pPr>
        <w:keepLines/>
        <w:overflowPunct w:val="0"/>
        <w:autoSpaceDE w:val="0"/>
        <w:autoSpaceDN w:val="0"/>
        <w:adjustRightInd w:val="0"/>
        <w:spacing w:after="0"/>
        <w:ind w:left="1702" w:hanging="1418"/>
        <w:textAlignment w:val="baseline"/>
      </w:pPr>
    </w:p>
    <w:p w14:paraId="662E76D4" w14:textId="77777777" w:rsidR="002763E9" w:rsidRPr="002763E9" w:rsidRDefault="002763E9" w:rsidP="006204FE">
      <w:pPr>
        <w:pStyle w:val="Heading1"/>
      </w:pPr>
      <w:bookmarkStart w:id="46" w:name="_Toc27405395"/>
      <w:bookmarkStart w:id="47" w:name="_Toc51831944"/>
      <w:bookmarkStart w:id="48" w:name="_Toc68109164"/>
      <w:bookmarkStart w:id="49" w:name="_Toc75458415"/>
      <w:bookmarkStart w:id="50" w:name="_Toc178185438"/>
      <w:bookmarkStart w:id="51" w:name="_Toc194510913"/>
      <w:r w:rsidRPr="002763E9">
        <w:t>4</w:t>
      </w:r>
      <w:r w:rsidRPr="002763E9">
        <w:tab/>
        <w:t>Recommended Test Case Applicability</w:t>
      </w:r>
      <w:bookmarkEnd w:id="46"/>
      <w:bookmarkEnd w:id="47"/>
      <w:bookmarkEnd w:id="48"/>
      <w:bookmarkEnd w:id="49"/>
      <w:bookmarkEnd w:id="50"/>
      <w:bookmarkEnd w:id="51"/>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w:t>
      </w:r>
      <w:proofErr w:type="spellStart"/>
      <w:r w:rsidRPr="002763E9">
        <w:t>MCVideo</w:t>
      </w:r>
      <w:proofErr w:type="spellEnd"/>
      <w:r w:rsidRPr="002763E9">
        <w:t xml:space="preserve"> Client), Table 4-4 (</w:t>
      </w:r>
      <w:proofErr w:type="spellStart"/>
      <w:r w:rsidRPr="002763E9">
        <w:t>MCData</w:t>
      </w:r>
      <w:proofErr w:type="spellEnd"/>
      <w:r w:rsidRPr="002763E9">
        <w:t xml:space="preserve">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 xml:space="preserve">The applicability of every test is formally expressed </w:t>
      </w:r>
      <w:proofErr w:type="gramStart"/>
      <w:r w:rsidRPr="002763E9">
        <w:t>by the use of</w:t>
      </w:r>
      <w:proofErr w:type="gramEnd"/>
      <w:r w:rsidRPr="002763E9">
        <w:t xml:space="preserve">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p>
    <w:p w14:paraId="4750C18B" w14:textId="77777777" w:rsidR="002763E9" w:rsidRPr="002763E9" w:rsidRDefault="002763E9" w:rsidP="002763E9">
      <w:pPr>
        <w:overflowPunct w:val="0"/>
        <w:autoSpaceDE w:val="0"/>
        <w:autoSpaceDN w:val="0"/>
        <w:adjustRightInd w:val="0"/>
        <w:textAlignment w:val="baseline"/>
      </w:pPr>
      <w:r w:rsidRPr="002763E9">
        <w:t xml:space="preserve">The release column indicates the earliest release 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w:t>
      </w:r>
      <w:proofErr w:type="spellStart"/>
      <w:r w:rsidRPr="002763E9">
        <w:t>i</w:t>
      </w:r>
      <w:proofErr w:type="spellEnd"/>
      <w:r w:rsidRPr="002763E9">
        <w:t>" is an integer identifying a unique conditional status expression which is defined immediately following the table. For nested conditional expressions, the syntax "IF ... THEN (IF ... THEN ... ELSE...) ELSE ..." is used to avoid ambiguities.</w:t>
      </w:r>
    </w:p>
    <w:p w14:paraId="36BC498F" w14:textId="7A3DE5A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w:t>
      </w:r>
      <w:proofErr w:type="spellStart"/>
      <w:r w:rsidRPr="002763E9">
        <w:t>MCVideo</w:t>
      </w:r>
      <w:proofErr w:type="spellEnd"/>
      <w:r w:rsidRPr="002763E9">
        <w:t xml:space="preserve"> Client), Table 4-4a (</w:t>
      </w:r>
      <w:proofErr w:type="spellStart"/>
      <w:r w:rsidRPr="002763E9">
        <w:t>MCData</w:t>
      </w:r>
      <w:proofErr w:type="spellEnd"/>
      <w:r w:rsidRPr="002763E9">
        <w:t xml:space="preserve"> Client) respectively.</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6F4F61CE" w:rsidR="002763E9" w:rsidRPr="002763E9" w:rsidRDefault="002763E9" w:rsidP="002763E9">
      <w:pPr>
        <w:overflowPunct w:val="0"/>
        <w:autoSpaceDE w:val="0"/>
        <w:autoSpaceDN w:val="0"/>
        <w:adjustRightInd w:val="0"/>
        <w:textAlignment w:val="baseline"/>
      </w:pPr>
      <w:r w:rsidRPr="002763E9">
        <w:t xml:space="preserve">The Release RAT column indicates the earliest release of the RAT bearer over which the test should be conducted. In the present specification the RAT is </w:t>
      </w:r>
      <w:r w:rsidR="00E17337" w:rsidRPr="00E17337">
        <w:t xml:space="preserve">either </w:t>
      </w:r>
      <w:r w:rsidRPr="002763E9">
        <w:t>E-UTRA</w:t>
      </w:r>
      <w:r w:rsidR="00E17337" w:rsidRPr="00E17337">
        <w:t xml:space="preserve"> or NR</w:t>
      </w:r>
      <w:r w:rsidRPr="002763E9">
        <w:t>. Note that the release of the MC functionality does not have to align with that of the E-UTRA</w:t>
      </w:r>
      <w:r w:rsidR="00E17337" w:rsidRPr="00E17337">
        <w:t xml:space="preserve"> or NR</w:t>
      </w:r>
      <w:r w:rsidRPr="002763E9">
        <w:t xml:space="preserve">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MCPTT</w:t>
            </w:r>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0886E86A" w14:textId="77777777" w:rsidTr="0052490A">
        <w:trPr>
          <w:jc w:val="center"/>
        </w:trPr>
        <w:tc>
          <w:tcPr>
            <w:tcW w:w="1196" w:type="dxa"/>
            <w:tcBorders>
              <w:bottom w:val="nil"/>
            </w:tcBorders>
            <w:shd w:val="clear" w:color="auto" w:fill="auto"/>
          </w:tcPr>
          <w:p w14:paraId="3A203A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shd w:val="clear" w:color="auto" w:fill="auto"/>
          </w:tcPr>
          <w:p w14:paraId="0166446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4B5BA1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153E43F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10C1602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3BB1025C"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6E7CB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16ECCB" w14:textId="27F61072"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60B1C73" w14:textId="77777777" w:rsidTr="0052490A">
        <w:trPr>
          <w:jc w:val="center"/>
        </w:trPr>
        <w:tc>
          <w:tcPr>
            <w:tcW w:w="1196" w:type="dxa"/>
            <w:shd w:val="clear" w:color="auto" w:fill="auto"/>
          </w:tcPr>
          <w:p w14:paraId="3A8ED49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shd w:val="clear" w:color="auto" w:fill="auto"/>
          </w:tcPr>
          <w:p w14:paraId="147F8E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7C862F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D5482D"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B3EC4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F7C11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1B9A1" w14:textId="25E1AC99"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62B5708" w14:textId="77777777" w:rsidTr="0052490A">
        <w:trPr>
          <w:jc w:val="center"/>
        </w:trPr>
        <w:tc>
          <w:tcPr>
            <w:tcW w:w="1196" w:type="dxa"/>
            <w:tcBorders>
              <w:bottom w:val="nil"/>
            </w:tcBorders>
            <w:shd w:val="clear" w:color="auto" w:fill="auto"/>
          </w:tcPr>
          <w:p w14:paraId="734F1BC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shd w:val="clear" w:color="auto" w:fill="auto"/>
          </w:tcPr>
          <w:p w14:paraId="3CE97D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647BD53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7DAF9D2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552D033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282BF4A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4E193F" w14:textId="5DA7327C"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70386FDB" w14:textId="77777777" w:rsidTr="0052490A">
        <w:trPr>
          <w:jc w:val="center"/>
        </w:trPr>
        <w:tc>
          <w:tcPr>
            <w:tcW w:w="1196" w:type="dxa"/>
            <w:shd w:val="clear" w:color="auto" w:fill="auto"/>
          </w:tcPr>
          <w:p w14:paraId="57B6C3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shd w:val="clear" w:color="auto" w:fill="auto"/>
          </w:tcPr>
          <w:p w14:paraId="196D0C9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078912B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09FB4BF"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E5DB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BC9678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4E5C52" w14:textId="7248B522"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57D15FF" w14:textId="77777777" w:rsidTr="0052490A">
        <w:trPr>
          <w:jc w:val="center"/>
        </w:trPr>
        <w:tc>
          <w:tcPr>
            <w:tcW w:w="1196" w:type="dxa"/>
            <w:shd w:val="clear" w:color="auto" w:fill="auto"/>
          </w:tcPr>
          <w:p w14:paraId="40281B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shd w:val="clear" w:color="auto" w:fill="auto"/>
          </w:tcPr>
          <w:p w14:paraId="5DC6E4B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324153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E0A0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12D7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3E6FBD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807108" w14:textId="6A59BD61"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6C3C4DE" w14:textId="77777777" w:rsidTr="0052490A">
        <w:trPr>
          <w:jc w:val="center"/>
        </w:trPr>
        <w:tc>
          <w:tcPr>
            <w:tcW w:w="1196" w:type="dxa"/>
            <w:shd w:val="clear" w:color="auto" w:fill="auto"/>
          </w:tcPr>
          <w:p w14:paraId="3AC1CC8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shd w:val="clear" w:color="auto" w:fill="auto"/>
          </w:tcPr>
          <w:p w14:paraId="37D0184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45414A3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74C81C2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EDFD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FF2DC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4045F2B" w14:textId="0FC31EF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6535A52" w14:textId="77777777" w:rsidTr="0052490A">
        <w:trPr>
          <w:jc w:val="center"/>
        </w:trPr>
        <w:tc>
          <w:tcPr>
            <w:tcW w:w="1196" w:type="dxa"/>
            <w:shd w:val="clear" w:color="auto" w:fill="auto"/>
          </w:tcPr>
          <w:p w14:paraId="2F64671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shd w:val="clear" w:color="auto" w:fill="auto"/>
          </w:tcPr>
          <w:p w14:paraId="39D3D38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0E6659F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795A7C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3534C3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5A0C62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DFBF784" w14:textId="4B878C59"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8EA31EB" w14:textId="77777777" w:rsidTr="0052490A">
        <w:trPr>
          <w:jc w:val="center"/>
        </w:trPr>
        <w:tc>
          <w:tcPr>
            <w:tcW w:w="1196" w:type="dxa"/>
            <w:shd w:val="clear" w:color="auto" w:fill="auto"/>
          </w:tcPr>
          <w:p w14:paraId="66BCCDA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shd w:val="clear" w:color="auto" w:fill="auto"/>
          </w:tcPr>
          <w:p w14:paraId="742BA0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48C74CE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0DCFA5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87C30E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C7378F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4F51317" w14:textId="2A200907"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C91D73E" w14:textId="77777777" w:rsidTr="0052490A">
        <w:trPr>
          <w:jc w:val="center"/>
        </w:trPr>
        <w:tc>
          <w:tcPr>
            <w:tcW w:w="1196" w:type="dxa"/>
            <w:shd w:val="clear" w:color="auto" w:fill="auto"/>
          </w:tcPr>
          <w:p w14:paraId="2B89F90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shd w:val="clear" w:color="auto" w:fill="auto"/>
          </w:tcPr>
          <w:p w14:paraId="6723A0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CE3F82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0B2EB3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F7A0E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44B35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EC7001" w14:textId="2A070B17"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17256A37" w14:textId="77777777" w:rsidTr="0052490A">
        <w:trPr>
          <w:jc w:val="center"/>
        </w:trPr>
        <w:tc>
          <w:tcPr>
            <w:tcW w:w="1196" w:type="dxa"/>
            <w:shd w:val="clear" w:color="auto" w:fill="auto"/>
          </w:tcPr>
          <w:p w14:paraId="71FB292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shd w:val="clear" w:color="auto" w:fill="auto"/>
          </w:tcPr>
          <w:p w14:paraId="4B67CAB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67D986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F06242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A543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5B430E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98E211" w14:textId="6B413803"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0B1EB3F4" w14:textId="77777777" w:rsidTr="0052490A">
        <w:trPr>
          <w:jc w:val="center"/>
        </w:trPr>
        <w:tc>
          <w:tcPr>
            <w:tcW w:w="1196" w:type="dxa"/>
            <w:shd w:val="clear" w:color="auto" w:fill="auto"/>
          </w:tcPr>
          <w:p w14:paraId="307DC21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shd w:val="clear" w:color="auto" w:fill="auto"/>
          </w:tcPr>
          <w:p w14:paraId="638A9AB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575DE2C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7D0C727"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F74F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89A514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D1F7DD" w14:textId="400EAFF2"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7A76F607" w14:textId="77777777" w:rsidTr="0052490A">
        <w:trPr>
          <w:jc w:val="center"/>
        </w:trPr>
        <w:tc>
          <w:tcPr>
            <w:tcW w:w="1196" w:type="dxa"/>
            <w:shd w:val="clear" w:color="auto" w:fill="auto"/>
          </w:tcPr>
          <w:p w14:paraId="33EA42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shd w:val="clear" w:color="auto" w:fill="auto"/>
          </w:tcPr>
          <w:p w14:paraId="3D145D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515F2D7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B5FACE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8299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762941A"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489489" w14:textId="0E809D4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D3FED5F" w14:textId="77777777" w:rsidTr="0052490A">
        <w:trPr>
          <w:jc w:val="center"/>
        </w:trPr>
        <w:tc>
          <w:tcPr>
            <w:tcW w:w="1196" w:type="dxa"/>
            <w:shd w:val="clear" w:color="auto" w:fill="auto"/>
          </w:tcPr>
          <w:p w14:paraId="40C95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shd w:val="clear" w:color="auto" w:fill="auto"/>
          </w:tcPr>
          <w:p w14:paraId="06E097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712EC6C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A8BF9A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6F4B11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A5ECF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D0A468" w14:textId="771E4F68"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762E374" w14:textId="77777777" w:rsidTr="0052490A">
        <w:trPr>
          <w:jc w:val="center"/>
        </w:trPr>
        <w:tc>
          <w:tcPr>
            <w:tcW w:w="1196" w:type="dxa"/>
            <w:shd w:val="clear" w:color="auto" w:fill="auto"/>
          </w:tcPr>
          <w:p w14:paraId="088219D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2" w:type="dxa"/>
            <w:tcBorders>
              <w:top w:val="single" w:sz="4" w:space="0" w:color="auto"/>
              <w:bottom w:val="single" w:sz="4" w:space="0" w:color="auto"/>
            </w:tcBorders>
            <w:shd w:val="clear" w:color="auto" w:fill="auto"/>
          </w:tcPr>
          <w:p w14:paraId="0226667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163675E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568E2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98D14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A837C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E52255" w14:textId="60D945D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748DC43E" w14:textId="77777777" w:rsidTr="0052490A">
        <w:trPr>
          <w:jc w:val="center"/>
        </w:trPr>
        <w:tc>
          <w:tcPr>
            <w:tcW w:w="1196" w:type="dxa"/>
            <w:shd w:val="clear" w:color="auto" w:fill="auto"/>
          </w:tcPr>
          <w:p w14:paraId="07BCCB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shd w:val="clear" w:color="auto" w:fill="auto"/>
          </w:tcPr>
          <w:p w14:paraId="70D42EB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17103B4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4BFF4A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1A8CC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D1E3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FB1015A" w14:textId="0A5902BB"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4769CC7" w14:textId="77777777" w:rsidTr="0052490A">
        <w:trPr>
          <w:jc w:val="center"/>
        </w:trPr>
        <w:tc>
          <w:tcPr>
            <w:tcW w:w="1196" w:type="dxa"/>
            <w:shd w:val="clear" w:color="auto" w:fill="auto"/>
          </w:tcPr>
          <w:p w14:paraId="7DAE63C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shd w:val="clear" w:color="auto" w:fill="auto"/>
          </w:tcPr>
          <w:p w14:paraId="2635A5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7329563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DD860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6A77F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E24E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253BDE" w14:textId="13CA6733"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3B3E75C" w14:textId="77777777" w:rsidTr="0052490A">
        <w:trPr>
          <w:jc w:val="center"/>
        </w:trPr>
        <w:tc>
          <w:tcPr>
            <w:tcW w:w="1196" w:type="dxa"/>
            <w:shd w:val="clear" w:color="auto" w:fill="auto"/>
          </w:tcPr>
          <w:p w14:paraId="55692BB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shd w:val="clear" w:color="auto" w:fill="auto"/>
          </w:tcPr>
          <w:p w14:paraId="3EBE4EB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25DE90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656BC0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8780E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7FFD8B0"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A4993B2" w14:textId="56E5C9E5"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1763D9FC" w14:textId="77777777" w:rsidTr="0052490A">
        <w:trPr>
          <w:jc w:val="center"/>
        </w:trPr>
        <w:tc>
          <w:tcPr>
            <w:tcW w:w="1196" w:type="dxa"/>
            <w:shd w:val="clear" w:color="auto" w:fill="auto"/>
          </w:tcPr>
          <w:p w14:paraId="37BF959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shd w:val="clear" w:color="auto" w:fill="auto"/>
          </w:tcPr>
          <w:p w14:paraId="4BDB255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31343F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C7F0EC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166DA8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634C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66BCC1" w14:textId="487F4323"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34F8A654" w14:textId="77777777" w:rsidTr="0052490A">
        <w:trPr>
          <w:jc w:val="center"/>
        </w:trPr>
        <w:tc>
          <w:tcPr>
            <w:tcW w:w="1196" w:type="dxa"/>
            <w:shd w:val="clear" w:color="auto" w:fill="auto"/>
          </w:tcPr>
          <w:p w14:paraId="6CAE4F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shd w:val="clear" w:color="auto" w:fill="auto"/>
          </w:tcPr>
          <w:p w14:paraId="763CCD2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15962E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D71721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4323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89F7A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5214E7" w14:textId="553F7399"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EB403A7" w14:textId="77777777" w:rsidTr="0052490A">
        <w:trPr>
          <w:jc w:val="center"/>
        </w:trPr>
        <w:tc>
          <w:tcPr>
            <w:tcW w:w="1196" w:type="dxa"/>
            <w:shd w:val="clear" w:color="auto" w:fill="auto"/>
          </w:tcPr>
          <w:p w14:paraId="4211B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shd w:val="clear" w:color="auto" w:fill="auto"/>
          </w:tcPr>
          <w:p w14:paraId="3CD1E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5B5CDC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4800A8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2180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B87B85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054C26F" w14:textId="7E42A545"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36963E9" w14:textId="77777777" w:rsidTr="0052490A">
        <w:trPr>
          <w:jc w:val="center"/>
        </w:trPr>
        <w:tc>
          <w:tcPr>
            <w:tcW w:w="1196" w:type="dxa"/>
            <w:shd w:val="clear" w:color="auto" w:fill="auto"/>
          </w:tcPr>
          <w:p w14:paraId="2AFCE3A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shd w:val="clear" w:color="auto" w:fill="auto"/>
          </w:tcPr>
          <w:p w14:paraId="42B64A2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66483EE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CA29B6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0BD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B49A40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98DD2B" w14:textId="5DCB4F7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1672F9B6" w14:textId="77777777" w:rsidTr="0052490A">
        <w:trPr>
          <w:jc w:val="center"/>
        </w:trPr>
        <w:tc>
          <w:tcPr>
            <w:tcW w:w="1196" w:type="dxa"/>
            <w:shd w:val="clear" w:color="auto" w:fill="auto"/>
          </w:tcPr>
          <w:p w14:paraId="7D2A985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shd w:val="clear" w:color="auto" w:fill="auto"/>
          </w:tcPr>
          <w:p w14:paraId="66233D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71095C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8B35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457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FEE3B9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8086E0F" w14:textId="5BB4446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983AC92" w14:textId="77777777" w:rsidTr="0052490A">
        <w:trPr>
          <w:jc w:val="center"/>
        </w:trPr>
        <w:tc>
          <w:tcPr>
            <w:tcW w:w="1196" w:type="dxa"/>
            <w:shd w:val="clear" w:color="auto" w:fill="auto"/>
          </w:tcPr>
          <w:p w14:paraId="53E280C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shd w:val="clear" w:color="auto" w:fill="auto"/>
          </w:tcPr>
          <w:p w14:paraId="33740F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06821DA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8B845D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5C2F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40530B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C8B2E4" w14:textId="2DB0D16D"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189E328B" w14:textId="77777777" w:rsidTr="0052490A">
        <w:trPr>
          <w:jc w:val="center"/>
        </w:trPr>
        <w:tc>
          <w:tcPr>
            <w:tcW w:w="1196" w:type="dxa"/>
            <w:shd w:val="clear" w:color="auto" w:fill="auto"/>
          </w:tcPr>
          <w:p w14:paraId="3B802B6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shd w:val="clear" w:color="auto" w:fill="auto"/>
          </w:tcPr>
          <w:p w14:paraId="3F0E5B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24CD774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96526F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894EBE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B71896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476944" w14:textId="735F0A4D"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43683F7" w14:textId="77777777" w:rsidTr="0052490A">
        <w:trPr>
          <w:jc w:val="center"/>
        </w:trPr>
        <w:tc>
          <w:tcPr>
            <w:tcW w:w="1196" w:type="dxa"/>
            <w:shd w:val="clear" w:color="auto" w:fill="auto"/>
          </w:tcPr>
          <w:p w14:paraId="0805B4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shd w:val="clear" w:color="auto" w:fill="auto"/>
          </w:tcPr>
          <w:p w14:paraId="5DD70BA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1DE6496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69BB2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2C80F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762FB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2706A3" w14:textId="201B25A9"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E6487F5" w14:textId="77777777" w:rsidTr="0052490A">
        <w:trPr>
          <w:jc w:val="center"/>
        </w:trPr>
        <w:tc>
          <w:tcPr>
            <w:tcW w:w="1196" w:type="dxa"/>
            <w:shd w:val="clear" w:color="auto" w:fill="auto"/>
          </w:tcPr>
          <w:p w14:paraId="4A71720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shd w:val="clear" w:color="auto" w:fill="auto"/>
          </w:tcPr>
          <w:p w14:paraId="7D301B1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398CCD3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9A9EBA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C17D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33A6E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A920207" w14:textId="4C807745"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4F2C108" w14:textId="77777777" w:rsidTr="0052490A">
        <w:trPr>
          <w:jc w:val="center"/>
        </w:trPr>
        <w:tc>
          <w:tcPr>
            <w:tcW w:w="1196" w:type="dxa"/>
            <w:shd w:val="clear" w:color="auto" w:fill="auto"/>
          </w:tcPr>
          <w:p w14:paraId="41C08B6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shd w:val="clear" w:color="auto" w:fill="auto"/>
          </w:tcPr>
          <w:p w14:paraId="12B1FB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5108CB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706A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AF34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2D82F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4A718B" w14:textId="776C78B7"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479F96C8" w14:textId="77777777" w:rsidTr="0052490A">
        <w:trPr>
          <w:jc w:val="center"/>
        </w:trPr>
        <w:tc>
          <w:tcPr>
            <w:tcW w:w="1196" w:type="dxa"/>
            <w:shd w:val="clear" w:color="auto" w:fill="auto"/>
          </w:tcPr>
          <w:p w14:paraId="0FE41A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shd w:val="clear" w:color="auto" w:fill="auto"/>
          </w:tcPr>
          <w:p w14:paraId="3CC991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1BCFE3B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15EC9F5"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C7668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C3F84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97FBB2" w14:textId="175FFED7"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9C9A33B" w14:textId="77777777" w:rsidTr="0052490A">
        <w:trPr>
          <w:jc w:val="center"/>
        </w:trPr>
        <w:tc>
          <w:tcPr>
            <w:tcW w:w="1196" w:type="dxa"/>
            <w:shd w:val="clear" w:color="auto" w:fill="auto"/>
          </w:tcPr>
          <w:p w14:paraId="50685C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shd w:val="clear" w:color="auto" w:fill="auto"/>
          </w:tcPr>
          <w:p w14:paraId="4EB3B4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5F331BF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6C576B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6891C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C9C9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2411BF" w14:textId="58C04968"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18B9E61" w14:textId="77777777" w:rsidTr="0052490A">
        <w:trPr>
          <w:jc w:val="center"/>
        </w:trPr>
        <w:tc>
          <w:tcPr>
            <w:tcW w:w="1196" w:type="dxa"/>
            <w:shd w:val="clear" w:color="auto" w:fill="auto"/>
          </w:tcPr>
          <w:p w14:paraId="1787D5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shd w:val="clear" w:color="auto" w:fill="auto"/>
          </w:tcPr>
          <w:p w14:paraId="512656C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46DC429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AF4B34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88EFC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C6E07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FECFBFB" w14:textId="63CD09AC"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3A5167BE" w14:textId="77777777" w:rsidTr="0052490A">
        <w:trPr>
          <w:jc w:val="center"/>
        </w:trPr>
        <w:tc>
          <w:tcPr>
            <w:tcW w:w="1196" w:type="dxa"/>
            <w:shd w:val="clear" w:color="auto" w:fill="auto"/>
          </w:tcPr>
          <w:p w14:paraId="7447D30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6.1.1.21</w:t>
            </w:r>
          </w:p>
        </w:tc>
        <w:tc>
          <w:tcPr>
            <w:tcW w:w="3652" w:type="dxa"/>
            <w:tcBorders>
              <w:top w:val="single" w:sz="4" w:space="0" w:color="auto"/>
              <w:bottom w:val="single" w:sz="4" w:space="0" w:color="auto"/>
            </w:tcBorders>
            <w:shd w:val="clear" w:color="auto" w:fill="auto"/>
          </w:tcPr>
          <w:p w14:paraId="027824B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5626351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2D053D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2CE8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DBFAD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0783A1" w14:textId="4BF90518"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shd w:val="clear" w:color="auto" w:fill="auto"/>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shd w:val="clear" w:color="auto" w:fill="auto"/>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2CB58E73" w14:textId="77777777" w:rsidTr="0052490A">
        <w:trPr>
          <w:jc w:val="center"/>
        </w:trPr>
        <w:tc>
          <w:tcPr>
            <w:tcW w:w="1196" w:type="dxa"/>
            <w:shd w:val="clear" w:color="auto" w:fill="auto"/>
          </w:tcPr>
          <w:p w14:paraId="1FA7F58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shd w:val="clear" w:color="auto" w:fill="auto"/>
          </w:tcPr>
          <w:p w14:paraId="0982E60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7DBE83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0C4453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9F079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458BC2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995A3B0" w14:textId="2B453BFE"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0CCF1C94" w14:textId="77777777" w:rsidTr="0052490A">
        <w:trPr>
          <w:jc w:val="center"/>
        </w:trPr>
        <w:tc>
          <w:tcPr>
            <w:tcW w:w="1196" w:type="dxa"/>
            <w:shd w:val="clear" w:color="auto" w:fill="auto"/>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shd w:val="clear" w:color="auto" w:fill="auto"/>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shd w:val="clear" w:color="auto" w:fill="auto"/>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shd w:val="clear" w:color="auto" w:fill="auto"/>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shd w:val="clear" w:color="auto" w:fill="auto"/>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shd w:val="clear" w:color="auto" w:fill="auto"/>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shd w:val="clear" w:color="auto" w:fill="auto"/>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shd w:val="clear" w:color="auto" w:fill="auto"/>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2763E9" w14:paraId="6089D4C4" w14:textId="77777777" w:rsidTr="0052490A">
        <w:trPr>
          <w:jc w:val="center"/>
        </w:trPr>
        <w:tc>
          <w:tcPr>
            <w:tcW w:w="1196" w:type="dxa"/>
            <w:shd w:val="clear" w:color="auto" w:fill="auto"/>
          </w:tcPr>
          <w:p w14:paraId="02DAB65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shd w:val="clear" w:color="auto" w:fill="auto"/>
          </w:tcPr>
          <w:p w14:paraId="1B91AD9A"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3EBDB4CE"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CE14BC"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2FE383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75F220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79D915" w14:textId="1A1B43B0" w:rsidR="003035EC"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3035EC" w:rsidRPr="002763E9" w14:paraId="59330C48" w14:textId="77777777" w:rsidTr="0052490A">
        <w:trPr>
          <w:jc w:val="center"/>
        </w:trPr>
        <w:tc>
          <w:tcPr>
            <w:tcW w:w="1196" w:type="dxa"/>
            <w:shd w:val="clear" w:color="auto" w:fill="auto"/>
          </w:tcPr>
          <w:p w14:paraId="22B450C0"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shd w:val="clear" w:color="auto" w:fill="auto"/>
          </w:tcPr>
          <w:p w14:paraId="7A8A9EA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32F562C2"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ADA6A2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826D3B9"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1929C8A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86FEF10" w14:textId="23006432" w:rsidR="003035EC"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5D65E8CF" w14:textId="77777777" w:rsidTr="0052490A">
        <w:trPr>
          <w:jc w:val="center"/>
        </w:trPr>
        <w:tc>
          <w:tcPr>
            <w:tcW w:w="1196" w:type="dxa"/>
            <w:shd w:val="clear" w:color="auto" w:fill="auto"/>
          </w:tcPr>
          <w:p w14:paraId="166B0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shd w:val="clear" w:color="auto" w:fill="auto"/>
          </w:tcPr>
          <w:p w14:paraId="23EB544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0D6FA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C8037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E4A68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A4F494"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93B3D0" w14:textId="6110A0E9"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4B26002A" w14:textId="77777777" w:rsidTr="0052490A">
        <w:trPr>
          <w:jc w:val="center"/>
        </w:trPr>
        <w:tc>
          <w:tcPr>
            <w:tcW w:w="1196" w:type="dxa"/>
            <w:shd w:val="clear" w:color="auto" w:fill="auto"/>
          </w:tcPr>
          <w:p w14:paraId="29A13A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shd w:val="clear" w:color="auto" w:fill="auto"/>
          </w:tcPr>
          <w:p w14:paraId="294EDA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5128214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B92438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4EF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E4D165A"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282527" w14:textId="55FA072D"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56DE0CD" w14:textId="77777777" w:rsidTr="0052490A">
        <w:trPr>
          <w:jc w:val="center"/>
        </w:trPr>
        <w:tc>
          <w:tcPr>
            <w:tcW w:w="1196" w:type="dxa"/>
            <w:shd w:val="clear" w:color="auto" w:fill="auto"/>
          </w:tcPr>
          <w:p w14:paraId="0BE131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shd w:val="clear" w:color="auto" w:fill="auto"/>
          </w:tcPr>
          <w:p w14:paraId="59362C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E4DCC5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A57EB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C4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58F6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DE3397" w14:textId="73F21ED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9005125" w14:textId="77777777" w:rsidTr="0052490A">
        <w:trPr>
          <w:jc w:val="center"/>
        </w:trPr>
        <w:tc>
          <w:tcPr>
            <w:tcW w:w="1196" w:type="dxa"/>
            <w:shd w:val="clear" w:color="auto" w:fill="auto"/>
          </w:tcPr>
          <w:p w14:paraId="4355F4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shd w:val="clear" w:color="auto" w:fill="auto"/>
          </w:tcPr>
          <w:p w14:paraId="5382B5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587ECB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40FC0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F118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E3370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21133E4" w14:textId="2A96019D"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CB8EF1C" w14:textId="77777777" w:rsidTr="0052490A">
        <w:trPr>
          <w:jc w:val="center"/>
        </w:trPr>
        <w:tc>
          <w:tcPr>
            <w:tcW w:w="1196" w:type="dxa"/>
            <w:shd w:val="clear" w:color="auto" w:fill="auto"/>
          </w:tcPr>
          <w:p w14:paraId="4C35F5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shd w:val="clear" w:color="auto" w:fill="auto"/>
          </w:tcPr>
          <w:p w14:paraId="4D237F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65E057E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A98138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732E6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5B2C7D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8269F45" w14:textId="57C89FE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43A9CE1" w14:textId="77777777" w:rsidTr="0052490A">
        <w:trPr>
          <w:jc w:val="center"/>
        </w:trPr>
        <w:tc>
          <w:tcPr>
            <w:tcW w:w="1196" w:type="dxa"/>
            <w:shd w:val="clear" w:color="auto" w:fill="auto"/>
          </w:tcPr>
          <w:p w14:paraId="1DB9E5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shd w:val="clear" w:color="auto" w:fill="auto"/>
          </w:tcPr>
          <w:p w14:paraId="7F9BDD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197B322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63FEF7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D368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E7C19D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8A786C" w14:textId="46AB3FC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14A0EC4A" w14:textId="77777777" w:rsidTr="0052490A">
        <w:trPr>
          <w:jc w:val="center"/>
        </w:trPr>
        <w:tc>
          <w:tcPr>
            <w:tcW w:w="1196" w:type="dxa"/>
            <w:shd w:val="clear" w:color="auto" w:fill="auto"/>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972518A" w14:textId="77777777" w:rsidTr="0052490A">
        <w:trPr>
          <w:jc w:val="center"/>
        </w:trPr>
        <w:tc>
          <w:tcPr>
            <w:tcW w:w="1196" w:type="dxa"/>
            <w:shd w:val="clear" w:color="auto" w:fill="auto"/>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shd w:val="clear" w:color="auto" w:fill="auto"/>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6AB66" w14:textId="77777777" w:rsidR="00AF4E53" w:rsidRPr="004901C0" w:rsidRDefault="00AF4E53" w:rsidP="00AF4E53">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1BE37DF" w14:textId="32BA8D7C" w:rsidR="002763E9" w:rsidRPr="002763E9" w:rsidRDefault="00AF4E53" w:rsidP="00AF4E53">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2BC3E61F" w14:textId="77777777" w:rsidTr="0052490A">
        <w:trPr>
          <w:jc w:val="center"/>
        </w:trPr>
        <w:tc>
          <w:tcPr>
            <w:tcW w:w="1196" w:type="dxa"/>
            <w:shd w:val="clear" w:color="auto" w:fill="auto"/>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2763E9" w14:paraId="66529F39" w14:textId="77777777" w:rsidTr="0052490A">
        <w:trPr>
          <w:jc w:val="center"/>
        </w:trPr>
        <w:tc>
          <w:tcPr>
            <w:tcW w:w="1196" w:type="dxa"/>
            <w:shd w:val="clear" w:color="auto" w:fill="auto"/>
          </w:tcPr>
          <w:p w14:paraId="155FF22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shd w:val="clear" w:color="auto" w:fill="auto"/>
          </w:tcPr>
          <w:p w14:paraId="1CD89EA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3D4C1FA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C67041D"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159A1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5575AB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E7CA8E" w14:textId="39D29FDF" w:rsidR="003035EC"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3035EC" w:rsidRPr="002763E9" w14:paraId="5D3FED1A" w14:textId="77777777" w:rsidTr="0052490A">
        <w:trPr>
          <w:jc w:val="center"/>
        </w:trPr>
        <w:tc>
          <w:tcPr>
            <w:tcW w:w="1196" w:type="dxa"/>
            <w:shd w:val="clear" w:color="auto" w:fill="auto"/>
          </w:tcPr>
          <w:p w14:paraId="0AB32E4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shd w:val="clear" w:color="auto" w:fill="auto"/>
          </w:tcPr>
          <w:p w14:paraId="1703ABE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02E62FF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3CA939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D8CA33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9D6550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EDBB87" w14:textId="604BEEF9" w:rsidR="003035EC"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79DA6396" w14:textId="77777777" w:rsidTr="0052490A">
        <w:trPr>
          <w:jc w:val="center"/>
        </w:trPr>
        <w:tc>
          <w:tcPr>
            <w:tcW w:w="1196" w:type="dxa"/>
            <w:shd w:val="clear" w:color="auto" w:fill="auto"/>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2763E9" w14:paraId="6FD55BBB" w14:textId="77777777" w:rsidTr="0052490A">
        <w:trPr>
          <w:jc w:val="center"/>
        </w:trPr>
        <w:tc>
          <w:tcPr>
            <w:tcW w:w="1196" w:type="dxa"/>
            <w:shd w:val="clear" w:color="auto" w:fill="auto"/>
          </w:tcPr>
          <w:p w14:paraId="4A2B5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6.1.5.1</w:t>
            </w:r>
          </w:p>
        </w:tc>
        <w:tc>
          <w:tcPr>
            <w:tcW w:w="3652" w:type="dxa"/>
            <w:tcBorders>
              <w:top w:val="single" w:sz="4" w:space="0" w:color="auto"/>
              <w:bottom w:val="single" w:sz="4" w:space="0" w:color="auto"/>
            </w:tcBorders>
            <w:shd w:val="clear" w:color="auto" w:fill="auto"/>
          </w:tcPr>
          <w:p w14:paraId="7CCFECC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4FBB63B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2ED19A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E02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B3CAD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9D8A75" w14:textId="5C1BB2CD"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55FA99A" w14:textId="77777777" w:rsidTr="0052490A">
        <w:trPr>
          <w:jc w:val="center"/>
        </w:trPr>
        <w:tc>
          <w:tcPr>
            <w:tcW w:w="1196" w:type="dxa"/>
            <w:shd w:val="clear" w:color="auto" w:fill="auto"/>
          </w:tcPr>
          <w:p w14:paraId="672CFB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shd w:val="clear" w:color="auto" w:fill="auto"/>
          </w:tcPr>
          <w:p w14:paraId="43C23D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0DB3C36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45CC88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86732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25453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6149F9" w14:textId="2DA7555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2763E9" w14:paraId="109C461F" w14:textId="77777777" w:rsidTr="0052490A">
        <w:trPr>
          <w:jc w:val="center"/>
        </w:trPr>
        <w:tc>
          <w:tcPr>
            <w:tcW w:w="1196" w:type="dxa"/>
            <w:shd w:val="clear" w:color="auto" w:fill="auto"/>
          </w:tcPr>
          <w:p w14:paraId="0DC9E16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shd w:val="clear" w:color="auto" w:fill="auto"/>
          </w:tcPr>
          <w:p w14:paraId="14D9FF3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0A21D5E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F17B35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B48FC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1B76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025AE4C" w14:textId="0781AF8B"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4B53754A" w14:textId="77777777" w:rsidTr="0052490A">
        <w:trPr>
          <w:jc w:val="center"/>
        </w:trPr>
        <w:tc>
          <w:tcPr>
            <w:tcW w:w="1196" w:type="dxa"/>
            <w:shd w:val="clear" w:color="auto" w:fill="auto"/>
          </w:tcPr>
          <w:p w14:paraId="563AC2B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shd w:val="clear" w:color="auto" w:fill="auto"/>
          </w:tcPr>
          <w:p w14:paraId="274BD95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23DCCA2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44DA5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792C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3994F5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7CDC035" w14:textId="15381F2C"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DD0F2E5" w14:textId="77777777" w:rsidTr="0052490A">
        <w:trPr>
          <w:jc w:val="center"/>
        </w:trPr>
        <w:tc>
          <w:tcPr>
            <w:tcW w:w="1196" w:type="dxa"/>
            <w:shd w:val="clear" w:color="auto" w:fill="auto"/>
          </w:tcPr>
          <w:p w14:paraId="5BC76F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shd w:val="clear" w:color="auto" w:fill="auto"/>
          </w:tcPr>
          <w:p w14:paraId="0CFB1C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188288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2AAB4E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EB4C7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333D3D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1AE110C" w14:textId="25108CE3"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589AFE61" w14:textId="77777777" w:rsidTr="0052490A">
        <w:trPr>
          <w:jc w:val="center"/>
        </w:trPr>
        <w:tc>
          <w:tcPr>
            <w:tcW w:w="1196" w:type="dxa"/>
            <w:shd w:val="clear" w:color="auto" w:fill="auto"/>
          </w:tcPr>
          <w:p w14:paraId="140306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shd w:val="clear" w:color="auto" w:fill="auto"/>
          </w:tcPr>
          <w:p w14:paraId="5322BE6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76EF8D2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F06BD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AD2B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CBC5E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D56546" w14:textId="06F9B94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2942932" w14:textId="77777777" w:rsidTr="0052490A">
        <w:trPr>
          <w:jc w:val="center"/>
        </w:trPr>
        <w:tc>
          <w:tcPr>
            <w:tcW w:w="1196" w:type="dxa"/>
            <w:shd w:val="clear" w:color="auto" w:fill="auto"/>
          </w:tcPr>
          <w:p w14:paraId="4D1DA1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shd w:val="clear" w:color="auto" w:fill="auto"/>
          </w:tcPr>
          <w:p w14:paraId="04D5627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092FF23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6AC55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E20C93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28644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D1BE7AF" w14:textId="3544D5D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520461C6" w14:textId="77777777" w:rsidTr="0052490A">
        <w:trPr>
          <w:jc w:val="center"/>
        </w:trPr>
        <w:tc>
          <w:tcPr>
            <w:tcW w:w="1196" w:type="dxa"/>
            <w:shd w:val="clear" w:color="auto" w:fill="auto"/>
          </w:tcPr>
          <w:p w14:paraId="68FD507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shd w:val="clear" w:color="auto" w:fill="auto"/>
          </w:tcPr>
          <w:p w14:paraId="59057F6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42F5BB3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1CA95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93F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DB810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795D7D" w14:textId="2CCB9FA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0EE84054" w14:textId="77777777" w:rsidTr="0052490A">
        <w:trPr>
          <w:jc w:val="center"/>
        </w:trPr>
        <w:tc>
          <w:tcPr>
            <w:tcW w:w="1196" w:type="dxa"/>
            <w:shd w:val="clear" w:color="auto" w:fill="auto"/>
          </w:tcPr>
          <w:p w14:paraId="0D27BFD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shd w:val="clear" w:color="auto" w:fill="auto"/>
          </w:tcPr>
          <w:p w14:paraId="48F7B6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6218C8D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BDCB98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C6C5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732B276"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BB87835" w14:textId="1AB86C4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4137320B" w14:textId="77777777" w:rsidTr="0052490A">
        <w:trPr>
          <w:jc w:val="center"/>
        </w:trPr>
        <w:tc>
          <w:tcPr>
            <w:tcW w:w="1196" w:type="dxa"/>
            <w:shd w:val="clear" w:color="auto" w:fill="auto"/>
          </w:tcPr>
          <w:p w14:paraId="7EF89D6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shd w:val="clear" w:color="auto" w:fill="auto"/>
          </w:tcPr>
          <w:p w14:paraId="22BB25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00988D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76861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A82778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C94696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6A4F426" w14:textId="301F033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CF241A1" w14:textId="77777777" w:rsidTr="0052490A">
        <w:trPr>
          <w:jc w:val="center"/>
        </w:trPr>
        <w:tc>
          <w:tcPr>
            <w:tcW w:w="1196" w:type="dxa"/>
            <w:shd w:val="clear" w:color="auto" w:fill="auto"/>
          </w:tcPr>
          <w:p w14:paraId="7D879A7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shd w:val="clear" w:color="auto" w:fill="auto"/>
          </w:tcPr>
          <w:p w14:paraId="563E0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2403186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5CB631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A503A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2E01C1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5BFDF9C" w14:textId="30CB0E8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2B8EE3B4" w14:textId="77777777" w:rsidTr="0052490A">
        <w:trPr>
          <w:jc w:val="center"/>
        </w:trPr>
        <w:tc>
          <w:tcPr>
            <w:tcW w:w="1196" w:type="dxa"/>
            <w:shd w:val="clear" w:color="auto" w:fill="auto"/>
          </w:tcPr>
          <w:p w14:paraId="24CCB5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shd w:val="clear" w:color="auto" w:fill="auto"/>
          </w:tcPr>
          <w:p w14:paraId="5C4E4FC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4357E22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8CEAD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219CB5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87ABBB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15C0B7" w14:textId="78F917B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137E77D1" w14:textId="77777777" w:rsidTr="0052490A">
        <w:trPr>
          <w:jc w:val="center"/>
        </w:trPr>
        <w:tc>
          <w:tcPr>
            <w:tcW w:w="1196" w:type="dxa"/>
            <w:shd w:val="clear" w:color="auto" w:fill="auto"/>
          </w:tcPr>
          <w:p w14:paraId="23C2453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shd w:val="clear" w:color="auto" w:fill="auto"/>
          </w:tcPr>
          <w:p w14:paraId="6EE5F3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06C5AD8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9EC95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E07E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A51E2AE"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DDC9CF6" w14:textId="070F12E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07B5C878" w14:textId="77777777" w:rsidTr="0052490A">
        <w:trPr>
          <w:jc w:val="center"/>
        </w:trPr>
        <w:tc>
          <w:tcPr>
            <w:tcW w:w="1196" w:type="dxa"/>
            <w:shd w:val="clear" w:color="auto" w:fill="auto"/>
          </w:tcPr>
          <w:p w14:paraId="75C736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6.2.12</w:t>
            </w:r>
          </w:p>
        </w:tc>
        <w:tc>
          <w:tcPr>
            <w:tcW w:w="3652" w:type="dxa"/>
            <w:tcBorders>
              <w:top w:val="single" w:sz="4" w:space="0" w:color="auto"/>
              <w:bottom w:val="single" w:sz="4" w:space="0" w:color="auto"/>
            </w:tcBorders>
            <w:shd w:val="clear" w:color="auto" w:fill="auto"/>
          </w:tcPr>
          <w:p w14:paraId="7683122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1D5C8F5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2F35AA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CE9FAB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CB73C0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89A6F89" w14:textId="68542E75"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5076559A" w14:textId="77777777" w:rsidTr="0052490A">
        <w:trPr>
          <w:jc w:val="center"/>
        </w:trPr>
        <w:tc>
          <w:tcPr>
            <w:tcW w:w="1196" w:type="dxa"/>
            <w:shd w:val="clear" w:color="auto" w:fill="auto"/>
          </w:tcPr>
          <w:p w14:paraId="63D8541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shd w:val="clear" w:color="auto" w:fill="auto"/>
          </w:tcPr>
          <w:p w14:paraId="7D1E24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0866A8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55676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11CDB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DE77F7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B511BD" w14:textId="00872DD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2A1AAEED" w14:textId="77777777" w:rsidTr="0052490A">
        <w:trPr>
          <w:jc w:val="center"/>
        </w:trPr>
        <w:tc>
          <w:tcPr>
            <w:tcW w:w="1196" w:type="dxa"/>
            <w:shd w:val="clear" w:color="auto" w:fill="auto"/>
          </w:tcPr>
          <w:p w14:paraId="66BEDBE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shd w:val="clear" w:color="auto" w:fill="auto"/>
          </w:tcPr>
          <w:p w14:paraId="4306D0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7768B08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64A210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64E139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AC35E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38756D2" w14:textId="5CF6B48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40AFDA41" w14:textId="77777777" w:rsidTr="0052490A">
        <w:trPr>
          <w:jc w:val="center"/>
        </w:trPr>
        <w:tc>
          <w:tcPr>
            <w:tcW w:w="1196" w:type="dxa"/>
            <w:shd w:val="clear" w:color="auto" w:fill="auto"/>
          </w:tcPr>
          <w:p w14:paraId="5CB57EA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shd w:val="clear" w:color="auto" w:fill="auto"/>
          </w:tcPr>
          <w:p w14:paraId="39C8D49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68906B5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773A5B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AA8B8D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926C4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FD338F" w14:textId="7F78589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841AC08" w14:textId="77777777" w:rsidTr="0052490A">
        <w:trPr>
          <w:jc w:val="center"/>
        </w:trPr>
        <w:tc>
          <w:tcPr>
            <w:tcW w:w="1196" w:type="dxa"/>
            <w:shd w:val="clear" w:color="auto" w:fill="auto"/>
          </w:tcPr>
          <w:p w14:paraId="3554B9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shd w:val="clear" w:color="auto" w:fill="auto"/>
          </w:tcPr>
          <w:p w14:paraId="0E5454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444049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0701F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864BA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91941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5D645D3" w14:textId="46EB6AF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214E915A" w14:textId="77777777" w:rsidTr="0052490A">
        <w:trPr>
          <w:jc w:val="center"/>
        </w:trPr>
        <w:tc>
          <w:tcPr>
            <w:tcW w:w="1196" w:type="dxa"/>
            <w:shd w:val="clear" w:color="auto" w:fill="auto"/>
          </w:tcPr>
          <w:p w14:paraId="3A719CD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shd w:val="clear" w:color="auto" w:fill="auto"/>
          </w:tcPr>
          <w:p w14:paraId="339A366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3E25C88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A8B15A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54CB42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9D42D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77A7E5E" w14:textId="5073D5A8"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314937F" w14:textId="77777777" w:rsidTr="0052490A">
        <w:trPr>
          <w:jc w:val="center"/>
        </w:trPr>
        <w:tc>
          <w:tcPr>
            <w:tcW w:w="1196" w:type="dxa"/>
            <w:shd w:val="clear" w:color="auto" w:fill="auto"/>
          </w:tcPr>
          <w:p w14:paraId="5E2AD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shd w:val="clear" w:color="auto" w:fill="auto"/>
          </w:tcPr>
          <w:p w14:paraId="2D3FF4F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09A63E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9B449C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24806EF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5A32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363B49B" w14:textId="06D869E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1120F58F" w14:textId="77777777" w:rsidTr="0052490A">
        <w:trPr>
          <w:jc w:val="center"/>
        </w:trPr>
        <w:tc>
          <w:tcPr>
            <w:tcW w:w="1196" w:type="dxa"/>
            <w:shd w:val="clear" w:color="auto" w:fill="auto"/>
          </w:tcPr>
          <w:p w14:paraId="376B4C4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shd w:val="clear" w:color="auto" w:fill="auto"/>
          </w:tcPr>
          <w:p w14:paraId="2A59EA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56919E5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B74C16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92C7D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AD5580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2FAF8A1" w14:textId="37634431"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876E8CD" w14:textId="77777777" w:rsidTr="0052490A">
        <w:trPr>
          <w:jc w:val="center"/>
        </w:trPr>
        <w:tc>
          <w:tcPr>
            <w:tcW w:w="1196" w:type="dxa"/>
            <w:shd w:val="clear" w:color="auto" w:fill="auto"/>
          </w:tcPr>
          <w:p w14:paraId="387923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shd w:val="clear" w:color="auto" w:fill="auto"/>
          </w:tcPr>
          <w:p w14:paraId="1A611ED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AE7E9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DF1039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shd w:val="clear" w:color="auto" w:fill="auto"/>
          </w:tcPr>
          <w:p w14:paraId="322340B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8A84F4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0F7136" w14:textId="763BE90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207B3D0D" w14:textId="77777777" w:rsidTr="0052490A">
        <w:trPr>
          <w:jc w:val="center"/>
        </w:trPr>
        <w:tc>
          <w:tcPr>
            <w:tcW w:w="1196" w:type="dxa"/>
            <w:shd w:val="clear" w:color="auto" w:fill="auto"/>
          </w:tcPr>
          <w:p w14:paraId="34CDE58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shd w:val="clear" w:color="auto" w:fill="auto"/>
          </w:tcPr>
          <w:p w14:paraId="59EC2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5494114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67FD9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377EB5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AF6D4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F3366A" w14:textId="7366F06D"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229C7467" w14:textId="77777777" w:rsidTr="0052490A">
        <w:trPr>
          <w:jc w:val="center"/>
        </w:trPr>
        <w:tc>
          <w:tcPr>
            <w:tcW w:w="1196" w:type="dxa"/>
            <w:shd w:val="clear" w:color="auto" w:fill="auto"/>
          </w:tcPr>
          <w:p w14:paraId="32E1EC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shd w:val="clear" w:color="auto" w:fill="auto"/>
          </w:tcPr>
          <w:p w14:paraId="203D76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70F8080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7659EF1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shd w:val="clear" w:color="auto" w:fill="auto"/>
          </w:tcPr>
          <w:p w14:paraId="7335C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9143CC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A719636" w14:textId="4F228BCB"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40B44623" w14:textId="77777777" w:rsidTr="0052490A">
        <w:trPr>
          <w:jc w:val="center"/>
        </w:trPr>
        <w:tc>
          <w:tcPr>
            <w:tcW w:w="1196" w:type="dxa"/>
            <w:shd w:val="clear" w:color="auto" w:fill="auto"/>
          </w:tcPr>
          <w:p w14:paraId="672A64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shd w:val="clear" w:color="auto" w:fill="auto"/>
          </w:tcPr>
          <w:p w14:paraId="6063BD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6D6A7E4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297AE69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AEC503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905965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AC0C78D" w14:textId="7B59D0DF"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35C89068" w14:textId="77777777" w:rsidTr="0052490A">
        <w:trPr>
          <w:jc w:val="center"/>
        </w:trPr>
        <w:tc>
          <w:tcPr>
            <w:tcW w:w="1196" w:type="dxa"/>
            <w:shd w:val="clear" w:color="auto" w:fill="auto"/>
          </w:tcPr>
          <w:p w14:paraId="5EF3855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shd w:val="clear" w:color="auto" w:fill="auto"/>
          </w:tcPr>
          <w:p w14:paraId="3F4FC9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2EB6A1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C52C92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1EFAD4B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59EF9A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49D6F8" w14:textId="3FAEEAF4"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31AA4BB2" w14:textId="77777777" w:rsidTr="0052490A">
        <w:trPr>
          <w:jc w:val="center"/>
        </w:trPr>
        <w:tc>
          <w:tcPr>
            <w:tcW w:w="1196" w:type="dxa"/>
            <w:shd w:val="clear" w:color="auto" w:fill="auto"/>
          </w:tcPr>
          <w:p w14:paraId="6A58B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6.2.25</w:t>
            </w:r>
          </w:p>
        </w:tc>
        <w:tc>
          <w:tcPr>
            <w:tcW w:w="3652" w:type="dxa"/>
            <w:tcBorders>
              <w:top w:val="single" w:sz="4" w:space="0" w:color="auto"/>
              <w:bottom w:val="single" w:sz="4" w:space="0" w:color="auto"/>
            </w:tcBorders>
            <w:shd w:val="clear" w:color="auto" w:fill="auto"/>
          </w:tcPr>
          <w:p w14:paraId="6823DA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428DA73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55B4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shd w:val="clear" w:color="auto" w:fill="auto"/>
          </w:tcPr>
          <w:p w14:paraId="260A42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0236A3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4BD801" w14:textId="34787ADE"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3F1557B8" w14:textId="77777777" w:rsidTr="0052490A">
        <w:trPr>
          <w:jc w:val="center"/>
        </w:trPr>
        <w:tc>
          <w:tcPr>
            <w:tcW w:w="1196" w:type="dxa"/>
            <w:shd w:val="clear" w:color="auto" w:fill="auto"/>
          </w:tcPr>
          <w:p w14:paraId="6D26C1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6.2.26</w:t>
            </w:r>
          </w:p>
        </w:tc>
        <w:tc>
          <w:tcPr>
            <w:tcW w:w="3652" w:type="dxa"/>
            <w:tcBorders>
              <w:top w:val="single" w:sz="4" w:space="0" w:color="auto"/>
              <w:bottom w:val="single" w:sz="4" w:space="0" w:color="auto"/>
            </w:tcBorders>
            <w:shd w:val="clear" w:color="auto" w:fill="auto"/>
          </w:tcPr>
          <w:p w14:paraId="02D59EA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58341C3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622C83D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shd w:val="clear" w:color="auto" w:fill="auto"/>
          </w:tcPr>
          <w:p w14:paraId="60CAAF9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71EA10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EC7A1C" w14:textId="0D0E638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AF4E53" w:rsidRPr="002763E9" w14:paraId="5C583CAC" w14:textId="77777777" w:rsidTr="0052490A">
        <w:trPr>
          <w:jc w:val="center"/>
        </w:trPr>
        <w:tc>
          <w:tcPr>
            <w:tcW w:w="1196" w:type="dxa"/>
            <w:shd w:val="clear" w:color="auto" w:fill="auto"/>
          </w:tcPr>
          <w:p w14:paraId="63542E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shd w:val="clear" w:color="auto" w:fill="auto"/>
          </w:tcPr>
          <w:p w14:paraId="2F767F6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001BF5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159C2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E139B3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4F20C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096443" w14:textId="7C0CF374"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780CDB03" w14:textId="77777777" w:rsidTr="0052490A">
        <w:trPr>
          <w:jc w:val="center"/>
        </w:trPr>
        <w:tc>
          <w:tcPr>
            <w:tcW w:w="1196" w:type="dxa"/>
            <w:shd w:val="clear" w:color="auto" w:fill="auto"/>
          </w:tcPr>
          <w:p w14:paraId="401C86A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shd w:val="clear" w:color="auto" w:fill="auto"/>
          </w:tcPr>
          <w:p w14:paraId="216570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4B9710A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D6728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856DF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A1BC8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6A09F5" w14:textId="17E498F0"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2763E9" w14:paraId="689DF196" w14:textId="77777777" w:rsidTr="0052490A">
        <w:trPr>
          <w:jc w:val="center"/>
        </w:trPr>
        <w:tc>
          <w:tcPr>
            <w:tcW w:w="1196" w:type="dxa"/>
            <w:shd w:val="clear" w:color="auto" w:fill="auto"/>
          </w:tcPr>
          <w:p w14:paraId="2F163E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shd w:val="clear" w:color="auto" w:fill="auto"/>
          </w:tcPr>
          <w:p w14:paraId="035544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793FBB5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029F0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089C60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FDE601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DE5CE1" w14:textId="37CBE2F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1FAAF00F" w14:textId="77777777" w:rsidTr="0052490A">
        <w:trPr>
          <w:jc w:val="center"/>
        </w:trPr>
        <w:tc>
          <w:tcPr>
            <w:tcW w:w="1196" w:type="dxa"/>
            <w:shd w:val="clear" w:color="auto" w:fill="auto"/>
          </w:tcPr>
          <w:p w14:paraId="0E49FD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shd w:val="clear" w:color="auto" w:fill="auto"/>
          </w:tcPr>
          <w:p w14:paraId="4780BB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30A8AF0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50457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6C8695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564DF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5BAC6" w14:textId="23CEE4E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AEA6D7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2763E9" w14:paraId="3B57D1CF" w14:textId="77777777" w:rsidTr="0052490A">
        <w:trPr>
          <w:jc w:val="center"/>
        </w:trPr>
        <w:tc>
          <w:tcPr>
            <w:tcW w:w="1196" w:type="dxa"/>
            <w:shd w:val="clear" w:color="auto" w:fill="auto"/>
          </w:tcPr>
          <w:p w14:paraId="3782E0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shd w:val="clear" w:color="auto" w:fill="auto"/>
          </w:tcPr>
          <w:p w14:paraId="32E6A05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4A0E3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B558E4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C414CE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3BB1D5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EA7EDB9" w14:textId="5330ADE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77FB4753" w14:textId="77777777" w:rsidTr="0052490A">
        <w:trPr>
          <w:jc w:val="center"/>
        </w:trPr>
        <w:tc>
          <w:tcPr>
            <w:tcW w:w="1196" w:type="dxa"/>
            <w:shd w:val="clear" w:color="auto" w:fill="auto"/>
          </w:tcPr>
          <w:p w14:paraId="3318D8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shd w:val="clear" w:color="auto" w:fill="auto"/>
          </w:tcPr>
          <w:p w14:paraId="5B46D7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47B547E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094EA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FB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A0AF8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AFEBF2" w14:textId="0D8CB9BC"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2C2D535C" w14:textId="77777777" w:rsidTr="0052490A">
        <w:trPr>
          <w:jc w:val="center"/>
        </w:trPr>
        <w:tc>
          <w:tcPr>
            <w:tcW w:w="1196" w:type="dxa"/>
            <w:shd w:val="clear" w:color="auto" w:fill="auto"/>
          </w:tcPr>
          <w:p w14:paraId="7DEC45F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shd w:val="clear" w:color="auto" w:fill="auto"/>
          </w:tcPr>
          <w:p w14:paraId="6C461C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8D29E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2323F62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5A7B09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0CE6AB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D40E16" w14:textId="6ABE1EF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F98B070" w14:textId="77777777" w:rsidTr="0052490A">
        <w:trPr>
          <w:jc w:val="center"/>
        </w:trPr>
        <w:tc>
          <w:tcPr>
            <w:tcW w:w="1196" w:type="dxa"/>
            <w:shd w:val="clear" w:color="auto" w:fill="auto"/>
          </w:tcPr>
          <w:p w14:paraId="61E3C3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shd w:val="clear" w:color="auto" w:fill="auto"/>
          </w:tcPr>
          <w:p w14:paraId="79CDA9C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61F72E6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62BD049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866959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BDEAF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70756C6" w14:textId="1AB6B004"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025AC1ED" w14:textId="77777777" w:rsidTr="0052490A">
        <w:trPr>
          <w:jc w:val="center"/>
        </w:trPr>
        <w:tc>
          <w:tcPr>
            <w:tcW w:w="1196" w:type="dxa"/>
            <w:shd w:val="clear" w:color="auto" w:fill="F2F2F2"/>
          </w:tcPr>
          <w:p w14:paraId="5FB58F9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6D40C38E" w14:textId="77777777" w:rsidTr="0052490A">
        <w:trPr>
          <w:jc w:val="center"/>
        </w:trPr>
        <w:tc>
          <w:tcPr>
            <w:tcW w:w="1196" w:type="dxa"/>
            <w:shd w:val="clear" w:color="auto" w:fill="F2F2F2"/>
          </w:tcPr>
          <w:p w14:paraId="6ECE63D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00E22506" w14:textId="77777777" w:rsidTr="0052490A">
        <w:trPr>
          <w:jc w:val="center"/>
        </w:trPr>
        <w:tc>
          <w:tcPr>
            <w:tcW w:w="1196" w:type="dxa"/>
            <w:shd w:val="clear" w:color="auto" w:fill="auto"/>
          </w:tcPr>
          <w:p w14:paraId="689B17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shd w:val="clear" w:color="auto" w:fill="auto"/>
          </w:tcPr>
          <w:p w14:paraId="20D6AA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664ED44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931D4D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BF5F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5A0ADD" w14:textId="77777777" w:rsidTr="0052490A">
        <w:trPr>
          <w:jc w:val="center"/>
        </w:trPr>
        <w:tc>
          <w:tcPr>
            <w:tcW w:w="1196" w:type="dxa"/>
            <w:shd w:val="clear" w:color="auto" w:fill="auto"/>
          </w:tcPr>
          <w:p w14:paraId="7EB301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shd w:val="clear" w:color="auto" w:fill="auto"/>
          </w:tcPr>
          <w:p w14:paraId="344DF0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Group Call / Floor Control / Upgrade to Emergency Call / Downgrade from Emergency / Upgrade to Imminent Peril / </w:t>
            </w:r>
            <w:r w:rsidRPr="002763E9">
              <w:rPr>
                <w:rFonts w:ascii="Arial" w:hAnsi="Arial"/>
                <w:sz w:val="16"/>
                <w:szCs w:val="16"/>
              </w:rPr>
              <w:lastRenderedPageBreak/>
              <w:t>Downgrade from Imminent Peril / Release Call / Client Terminated (CT)</w:t>
            </w:r>
          </w:p>
        </w:tc>
        <w:tc>
          <w:tcPr>
            <w:tcW w:w="792" w:type="dxa"/>
            <w:tcBorders>
              <w:top w:val="single" w:sz="4" w:space="0" w:color="auto"/>
              <w:bottom w:val="single" w:sz="4" w:space="0" w:color="auto"/>
            </w:tcBorders>
            <w:shd w:val="clear" w:color="auto" w:fill="auto"/>
          </w:tcPr>
          <w:p w14:paraId="2D0F87A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shd w:val="clear" w:color="auto" w:fill="auto"/>
          </w:tcPr>
          <w:p w14:paraId="47D424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EAA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9FC93FF" w14:textId="77777777" w:rsidTr="0052490A">
        <w:trPr>
          <w:jc w:val="center"/>
        </w:trPr>
        <w:tc>
          <w:tcPr>
            <w:tcW w:w="1196" w:type="dxa"/>
            <w:shd w:val="clear" w:color="auto" w:fill="auto"/>
          </w:tcPr>
          <w:p w14:paraId="155F8E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shd w:val="clear" w:color="auto" w:fill="auto"/>
          </w:tcPr>
          <w:p w14:paraId="0DE82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DA5A9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7535E9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60C5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5813BEF" w14:textId="77777777" w:rsidTr="0052490A">
        <w:trPr>
          <w:jc w:val="center"/>
        </w:trPr>
        <w:tc>
          <w:tcPr>
            <w:tcW w:w="1196" w:type="dxa"/>
            <w:shd w:val="clear" w:color="auto" w:fill="auto"/>
          </w:tcPr>
          <w:p w14:paraId="59C65F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shd w:val="clear" w:color="auto" w:fill="auto"/>
          </w:tcPr>
          <w:p w14:paraId="2A55FD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3FF8B8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3BFE0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2416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68626E" w14:textId="77777777" w:rsidTr="0052490A">
        <w:trPr>
          <w:jc w:val="center"/>
        </w:trPr>
        <w:tc>
          <w:tcPr>
            <w:tcW w:w="1196" w:type="dxa"/>
            <w:shd w:val="clear" w:color="auto" w:fill="auto"/>
          </w:tcPr>
          <w:p w14:paraId="59E525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shd w:val="clear" w:color="auto" w:fill="auto"/>
          </w:tcPr>
          <w:p w14:paraId="46E80B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4F0D37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91C4CC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B9F2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4AB5B83" w14:textId="77777777" w:rsidTr="0052490A">
        <w:trPr>
          <w:jc w:val="center"/>
        </w:trPr>
        <w:tc>
          <w:tcPr>
            <w:tcW w:w="1196" w:type="dxa"/>
            <w:shd w:val="clear" w:color="auto" w:fill="auto"/>
          </w:tcPr>
          <w:p w14:paraId="7394E6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shd w:val="clear" w:color="auto" w:fill="auto"/>
          </w:tcPr>
          <w:p w14:paraId="3250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528D3BF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F42B86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A8B4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195E648" w14:textId="77777777" w:rsidTr="0052490A">
        <w:trPr>
          <w:jc w:val="center"/>
        </w:trPr>
        <w:tc>
          <w:tcPr>
            <w:tcW w:w="1196" w:type="dxa"/>
            <w:shd w:val="clear" w:color="auto" w:fill="auto"/>
          </w:tcPr>
          <w:p w14:paraId="3CE273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shd w:val="clear" w:color="auto" w:fill="auto"/>
          </w:tcPr>
          <w:p w14:paraId="567E82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4E5A2C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46BEFD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BDDFE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607D951" w14:textId="77777777" w:rsidTr="0052490A">
        <w:trPr>
          <w:jc w:val="center"/>
        </w:trPr>
        <w:tc>
          <w:tcPr>
            <w:tcW w:w="1196" w:type="dxa"/>
            <w:shd w:val="clear" w:color="auto" w:fill="auto"/>
          </w:tcPr>
          <w:p w14:paraId="2EB03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shd w:val="clear" w:color="auto" w:fill="auto"/>
          </w:tcPr>
          <w:p w14:paraId="39FEE3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0277E8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D18B8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7C4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73E00D" w14:textId="77777777" w:rsidTr="0052490A">
        <w:trPr>
          <w:jc w:val="center"/>
        </w:trPr>
        <w:tc>
          <w:tcPr>
            <w:tcW w:w="1196" w:type="dxa"/>
            <w:shd w:val="clear" w:color="auto" w:fill="auto"/>
          </w:tcPr>
          <w:p w14:paraId="4628BB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shd w:val="clear" w:color="auto" w:fill="auto"/>
          </w:tcPr>
          <w:p w14:paraId="23BBD3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779C2A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3D28CA4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E5C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3898975" w14:textId="77777777" w:rsidTr="0052490A">
        <w:trPr>
          <w:jc w:val="center"/>
        </w:trPr>
        <w:tc>
          <w:tcPr>
            <w:tcW w:w="1196" w:type="dxa"/>
            <w:shd w:val="clear" w:color="auto" w:fill="auto"/>
          </w:tcPr>
          <w:p w14:paraId="3D66F6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shd w:val="clear" w:color="auto" w:fill="auto"/>
          </w:tcPr>
          <w:p w14:paraId="32043F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680961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ADEC79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F9C89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D3BFCCD" w14:textId="77777777" w:rsidTr="0052490A">
        <w:trPr>
          <w:jc w:val="center"/>
        </w:trPr>
        <w:tc>
          <w:tcPr>
            <w:tcW w:w="1196" w:type="dxa"/>
            <w:shd w:val="clear" w:color="auto" w:fill="auto"/>
          </w:tcPr>
          <w:p w14:paraId="4E6AFA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shd w:val="clear" w:color="auto" w:fill="auto"/>
          </w:tcPr>
          <w:p w14:paraId="79175A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0FE8A47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AFA170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51A7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4016AE5" w14:textId="77777777" w:rsidTr="0052490A">
        <w:trPr>
          <w:jc w:val="center"/>
        </w:trPr>
        <w:tc>
          <w:tcPr>
            <w:tcW w:w="1196" w:type="dxa"/>
            <w:shd w:val="clear" w:color="auto" w:fill="auto"/>
          </w:tcPr>
          <w:p w14:paraId="615E2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shd w:val="clear" w:color="auto" w:fill="auto"/>
          </w:tcPr>
          <w:p w14:paraId="73532E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5918EC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C229D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70BD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8327AAD" w14:textId="77777777" w:rsidTr="0052490A">
        <w:trPr>
          <w:jc w:val="center"/>
        </w:trPr>
        <w:tc>
          <w:tcPr>
            <w:tcW w:w="1196" w:type="dxa"/>
            <w:shd w:val="clear" w:color="auto" w:fill="auto"/>
          </w:tcPr>
          <w:p w14:paraId="156E8F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shd w:val="clear" w:color="auto" w:fill="auto"/>
          </w:tcPr>
          <w:p w14:paraId="4D78D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2EF8AF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15782C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3EF5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5A73D84" w14:textId="77777777" w:rsidTr="0052490A">
        <w:trPr>
          <w:jc w:val="center"/>
        </w:trPr>
        <w:tc>
          <w:tcPr>
            <w:tcW w:w="1196" w:type="dxa"/>
            <w:shd w:val="clear" w:color="auto" w:fill="F2F2F2"/>
          </w:tcPr>
          <w:p w14:paraId="0399013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156BEEB3" w14:textId="77777777" w:rsidTr="0052490A">
        <w:trPr>
          <w:jc w:val="center"/>
        </w:trPr>
        <w:tc>
          <w:tcPr>
            <w:tcW w:w="1196" w:type="dxa"/>
            <w:shd w:val="clear" w:color="auto" w:fill="auto"/>
          </w:tcPr>
          <w:p w14:paraId="3BEFBB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shd w:val="clear" w:color="auto" w:fill="auto"/>
          </w:tcPr>
          <w:p w14:paraId="76FC1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071AD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41830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0B83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C7B203" w14:textId="77777777" w:rsidTr="0052490A">
        <w:trPr>
          <w:jc w:val="center"/>
        </w:trPr>
        <w:tc>
          <w:tcPr>
            <w:tcW w:w="1196" w:type="dxa"/>
            <w:shd w:val="clear" w:color="auto" w:fill="auto"/>
          </w:tcPr>
          <w:p w14:paraId="68B113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shd w:val="clear" w:color="auto" w:fill="auto"/>
          </w:tcPr>
          <w:p w14:paraId="6C548A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Private Call / On-demand / Automatic Commencement Mode / No Response to Private Call Setup Accept / Private call setup </w:t>
            </w:r>
            <w:r w:rsidRPr="002763E9">
              <w:rPr>
                <w:rFonts w:ascii="Arial" w:hAnsi="Arial"/>
                <w:sz w:val="16"/>
                <w:szCs w:val="16"/>
              </w:rPr>
              <w:lastRenderedPageBreak/>
              <w:t>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024619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shd w:val="clear" w:color="auto" w:fill="auto"/>
          </w:tcPr>
          <w:p w14:paraId="563BB1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B13B6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7578859" w14:textId="77777777" w:rsidTr="0052490A">
        <w:trPr>
          <w:jc w:val="center"/>
        </w:trPr>
        <w:tc>
          <w:tcPr>
            <w:tcW w:w="1196" w:type="dxa"/>
            <w:shd w:val="clear" w:color="auto" w:fill="auto"/>
          </w:tcPr>
          <w:p w14:paraId="0C0505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2" w:type="dxa"/>
            <w:tcBorders>
              <w:top w:val="single" w:sz="4" w:space="0" w:color="auto"/>
              <w:bottom w:val="single" w:sz="4" w:space="0" w:color="auto"/>
            </w:tcBorders>
            <w:shd w:val="clear" w:color="auto" w:fill="auto"/>
          </w:tcPr>
          <w:p w14:paraId="379E41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4D4FE7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D64E45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299D2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B0CBCB6" w14:textId="77777777" w:rsidTr="0052490A">
        <w:trPr>
          <w:jc w:val="center"/>
        </w:trPr>
        <w:tc>
          <w:tcPr>
            <w:tcW w:w="1196" w:type="dxa"/>
            <w:shd w:val="clear" w:color="auto" w:fill="auto"/>
          </w:tcPr>
          <w:p w14:paraId="14168B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shd w:val="clear" w:color="auto" w:fill="auto"/>
          </w:tcPr>
          <w:p w14:paraId="3FE758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2928F4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33261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ECEB3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304AD2" w14:textId="77777777" w:rsidTr="0052490A">
        <w:trPr>
          <w:jc w:val="center"/>
        </w:trPr>
        <w:tc>
          <w:tcPr>
            <w:tcW w:w="1196" w:type="dxa"/>
            <w:shd w:val="clear" w:color="auto" w:fill="auto"/>
          </w:tcPr>
          <w:p w14:paraId="42B0720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shd w:val="clear" w:color="auto" w:fill="auto"/>
          </w:tcPr>
          <w:p w14:paraId="06133D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2B1FB2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A0B1F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D029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CF0609" w14:textId="77777777" w:rsidTr="0052490A">
        <w:trPr>
          <w:jc w:val="center"/>
        </w:trPr>
        <w:tc>
          <w:tcPr>
            <w:tcW w:w="16004" w:type="dxa"/>
            <w:gridSpan w:val="9"/>
            <w:shd w:val="clear" w:color="auto" w:fill="auto"/>
          </w:tcPr>
          <w:p w14:paraId="44B3479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D27635C" w14:textId="77777777" w:rsidR="002763E9" w:rsidRPr="002763E9" w:rsidRDefault="002763E9" w:rsidP="002763E9">
      <w:pPr>
        <w:overflowPunct w:val="0"/>
        <w:autoSpaceDE w:val="0"/>
        <w:autoSpaceDN w:val="0"/>
        <w:adjustRightInd w:val="0"/>
        <w:textAlignment w:val="baseline"/>
      </w:pPr>
    </w:p>
    <w:p w14:paraId="0B1B7CF8"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63E9" w:rsidRPr="002763E9" w14:paraId="68D5673A" w14:textId="77777777" w:rsidTr="0052490A">
        <w:trPr>
          <w:cantSplit/>
          <w:jc w:val="center"/>
        </w:trPr>
        <w:tc>
          <w:tcPr>
            <w:tcW w:w="9889" w:type="dxa"/>
          </w:tcPr>
          <w:p w14:paraId="3895E094"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5F25431E" w14:textId="77777777" w:rsidTr="0052490A">
        <w:trPr>
          <w:cantSplit/>
          <w:jc w:val="center"/>
        </w:trPr>
        <w:tc>
          <w:tcPr>
            <w:tcW w:w="9889" w:type="dxa"/>
          </w:tcPr>
          <w:p w14:paraId="5DE617A0"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AF90C65" w14:textId="77777777" w:rsidTr="0052490A">
        <w:trPr>
          <w:cantSplit/>
          <w:jc w:val="center"/>
        </w:trPr>
        <w:tc>
          <w:tcPr>
            <w:tcW w:w="9889" w:type="dxa"/>
          </w:tcPr>
          <w:p w14:paraId="338CC89D"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CF7559C" w14:textId="77777777" w:rsidTr="0052490A">
        <w:trPr>
          <w:cantSplit/>
          <w:jc w:val="center"/>
        </w:trPr>
        <w:tc>
          <w:tcPr>
            <w:tcW w:w="9889" w:type="dxa"/>
          </w:tcPr>
          <w:p w14:paraId="7F5D64F7"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BBE37EB" w14:textId="77777777" w:rsidTr="0052490A">
        <w:trPr>
          <w:cantSplit/>
          <w:jc w:val="center"/>
        </w:trPr>
        <w:tc>
          <w:tcPr>
            <w:tcW w:w="9889" w:type="dxa"/>
          </w:tcPr>
          <w:p w14:paraId="779C2181"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7A8FED1E" w14:textId="77777777" w:rsidTr="0052490A">
        <w:trPr>
          <w:cantSplit/>
          <w:jc w:val="center"/>
        </w:trPr>
        <w:tc>
          <w:tcPr>
            <w:tcW w:w="9889" w:type="dxa"/>
          </w:tcPr>
          <w:p w14:paraId="0B73F523"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2763E9" w:rsidRPr="002763E9" w14:paraId="59AD2A47"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889AF2"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633BC314" w14:textId="77777777" w:rsidR="002763E9" w:rsidRPr="002763E9" w:rsidRDefault="002763E9" w:rsidP="002763E9">
      <w:pPr>
        <w:overflowPunct w:val="0"/>
        <w:autoSpaceDE w:val="0"/>
        <w:autoSpaceDN w:val="0"/>
        <w:adjustRightInd w:val="0"/>
        <w:textAlignment w:val="baseline"/>
      </w:pPr>
    </w:p>
    <w:p w14:paraId="1622E15A" w14:textId="0BA5495F" w:rsidR="002763E9" w:rsidRPr="002763E9" w:rsidRDefault="002763E9" w:rsidP="00DB050C">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sidR="00DB050C">
        <w:rPr>
          <w:rFonts w:ascii="Arial" w:hAnsi="Arial"/>
          <w:b/>
        </w:rPr>
        <w:t>V</w:t>
      </w:r>
      <w:r w:rsidR="00016529">
        <w:rPr>
          <w:rFonts w:ascii="Arial" w:hAnsi="Arial"/>
          <w:b/>
        </w:rPr>
        <w:t>oid</w:t>
      </w:r>
    </w:p>
    <w:p w14:paraId="0204101E" w14:textId="240FD2DE" w:rsidR="002763E9" w:rsidRPr="002763E9" w:rsidRDefault="002763E9" w:rsidP="00016529">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sidR="00016529">
        <w:rPr>
          <w:rFonts w:ascii="Arial" w:hAnsi="Arial"/>
          <w:b/>
        </w:rPr>
        <w:t>Void</w:t>
      </w:r>
    </w:p>
    <w:p w14:paraId="70EB0991"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4-3: Applicability of </w:t>
      </w:r>
      <w:proofErr w:type="spellStart"/>
      <w:r w:rsidRPr="002763E9">
        <w:rPr>
          <w:rFonts w:ascii="Arial" w:hAnsi="Arial"/>
          <w:b/>
        </w:rPr>
        <w:t>MCVideo</w:t>
      </w:r>
      <w:proofErr w:type="spellEnd"/>
      <w:r w:rsidRPr="002763E9">
        <w:rPr>
          <w:rFonts w:ascii="Arial" w:hAnsi="Arial"/>
          <w:b/>
        </w:rPr>
        <w:t xml:space="preserve">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2763E9" w:rsidRPr="002763E9" w14:paraId="7C97D369" w14:textId="77777777" w:rsidTr="0052490A">
        <w:trPr>
          <w:tblHeader/>
          <w:jc w:val="center"/>
        </w:trPr>
        <w:tc>
          <w:tcPr>
            <w:tcW w:w="1197" w:type="dxa"/>
            <w:tcBorders>
              <w:top w:val="single" w:sz="4" w:space="0" w:color="auto"/>
              <w:left w:val="single" w:sz="4" w:space="0" w:color="auto"/>
              <w:bottom w:val="nil"/>
              <w:right w:val="single" w:sz="4" w:space="0" w:color="auto"/>
            </w:tcBorders>
            <w:hideMark/>
          </w:tcPr>
          <w:p w14:paraId="03DAF92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2944A1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DEC46A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3C5F41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D6B0FE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F4D51D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54490E1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11AEDE6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5DAD2886" w14:textId="77777777" w:rsidTr="0052490A">
        <w:trPr>
          <w:tblHeader/>
          <w:jc w:val="center"/>
        </w:trPr>
        <w:tc>
          <w:tcPr>
            <w:tcW w:w="1197" w:type="dxa"/>
            <w:tcBorders>
              <w:top w:val="nil"/>
              <w:left w:val="single" w:sz="4" w:space="0" w:color="auto"/>
              <w:bottom w:val="single" w:sz="4" w:space="0" w:color="auto"/>
              <w:right w:val="single" w:sz="4" w:space="0" w:color="auto"/>
            </w:tcBorders>
          </w:tcPr>
          <w:p w14:paraId="67965ED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EC1A6D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362A512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079521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4E0F6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2B2736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30145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D7037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218B44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56F8884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790DF5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roofErr w:type="spellStart"/>
            <w:r w:rsidRPr="002763E9">
              <w:rPr>
                <w:rFonts w:ascii="Arial" w:hAnsi="Arial"/>
                <w:b/>
                <w:sz w:val="16"/>
                <w:szCs w:val="16"/>
              </w:rPr>
              <w:t>MCVideo</w:t>
            </w:r>
            <w:proofErr w:type="spellEnd"/>
            <w:r w:rsidRPr="002763E9">
              <w:rPr>
                <w:rFonts w:ascii="Arial" w:hAnsi="Arial"/>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D4D4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4B4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E3F6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7D4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B18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E808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07C8028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6C278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8D8C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610B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812FAD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2E7E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AA42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372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1A8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B1733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F15FB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9F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B089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92EE7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D2DC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637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288B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589C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A0531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29D81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7691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Affiliation / Remote change / De-affiliation / Home </w:t>
            </w:r>
            <w:proofErr w:type="spellStart"/>
            <w:r w:rsidRPr="002763E9">
              <w:rPr>
                <w:rFonts w:ascii="Arial" w:hAnsi="Arial"/>
                <w:sz w:val="16"/>
                <w:szCs w:val="16"/>
              </w:rPr>
              <w:t>MCVideo</w:t>
            </w:r>
            <w:proofErr w:type="spellEnd"/>
            <w:r w:rsidRPr="002763E9">
              <w:rPr>
                <w:rFonts w:ascii="Arial" w:hAnsi="Arial"/>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B352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6B68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909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F3EA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57B58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C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D1D76C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AA159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FCE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Determination of </w:t>
            </w:r>
            <w:proofErr w:type="spellStart"/>
            <w:r w:rsidRPr="002763E9">
              <w:rPr>
                <w:rFonts w:ascii="Arial" w:hAnsi="Arial"/>
                <w:sz w:val="16"/>
                <w:szCs w:val="16"/>
              </w:rPr>
              <w:t>MCVideo</w:t>
            </w:r>
            <w:proofErr w:type="spellEnd"/>
            <w:r w:rsidRPr="002763E9">
              <w:rPr>
                <w:rFonts w:ascii="Arial" w:hAnsi="Arial"/>
                <w:sz w:val="16"/>
                <w:szCs w:val="16"/>
              </w:rPr>
              <w:t xml:space="preserve"> Service Settings / Current Active </w:t>
            </w:r>
            <w:proofErr w:type="spellStart"/>
            <w:r w:rsidRPr="002763E9">
              <w:rPr>
                <w:rFonts w:ascii="Arial" w:hAnsi="Arial"/>
                <w:sz w:val="16"/>
                <w:szCs w:val="16"/>
              </w:rPr>
              <w:t>MCVideo</w:t>
            </w:r>
            <w:proofErr w:type="spellEnd"/>
            <w:r w:rsidRPr="002763E9">
              <w:rPr>
                <w:rFonts w:ascii="Arial" w:hAnsi="Arial"/>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7FAA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3C48B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6281A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D81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7A83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B0F82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3CA5D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E62F6ED"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5A7D05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1EF94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F2AAE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37308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F193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DF4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A82F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66CA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EB372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53CEF0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AA79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0714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A63E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CA1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B8AF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38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0D236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1F7DB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B1106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CEBD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958C8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08E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5F862B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EFF4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8E3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B4B3D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61434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0311B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6F432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3D7A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8E58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5E6FD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AA05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A234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98A7E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E6316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A63AB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CBC2B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9F03C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06072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195C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0743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A82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C3953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16E5F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4521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11E41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0BB461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B7CBF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CC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C82B8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3A33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62619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7402F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46C32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5C6E9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AF18E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F6DE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BE5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5021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25E2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F53DF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C45B8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BAD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F1F1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8FDED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4F4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F8A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6933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FBC6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21CEC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C561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E05FA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67872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5C6A9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15BB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2DA8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B2B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810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EC540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76F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4420A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4A691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2D97D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1260D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F252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5246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5E90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8BE214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C5FA9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CF150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0A6E7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0AD52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A170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592A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CC5D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3790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0135B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10F0E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AC85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7C8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A71C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0F661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FD26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C523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F611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033F64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77A4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1E5DA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016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7763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92A45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C9D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A6671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CD9E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404F5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47C51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5D9B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2215EE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435C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44FC3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0793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9FE9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CAE6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1B64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D51D8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E49F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D719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052F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EDC9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4B82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C97A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7DA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4146C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9DD67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D11E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84AA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7B5C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8F0C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E5D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BC7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F175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15FC8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7457D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DAB15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D12B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74D9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FD8D1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B1A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7701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7F72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5141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2AC9AD2"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BC38E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DF4B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4F5C2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905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D303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37CF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19BC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6F683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397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ACE7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931E8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ABB43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D149F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2891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628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FB4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2A1A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FFCD3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13F3C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20470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6583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7D85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F6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3FB9A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50BE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8B60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E74D9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D6FE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9FFA0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B54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C3F7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4F8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9138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2BE2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3A50D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38BD7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6DCE2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2E967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F24D8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391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55F4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94F9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388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698299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83BB0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F1F64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181095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4EF2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BB85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0FAC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5D4F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B3A3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5D2E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FFC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03583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65B16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F815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5AC9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FC6E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384F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4C77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A176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C793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3EB7F"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4E3B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5C11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1002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4082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E2BB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7EE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CFD4C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3EB9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1876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7C42E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359A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868B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B23A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7ACD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2072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15557E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42236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928BEB"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0E9D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AAC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0E6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9BCF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6DA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C1D0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4CB04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21B2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B485D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7E64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2DC27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D53E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C313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52BA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2782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4EB4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B739E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A5EC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1801F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3A3A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F273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34B0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5D9B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1C8E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0ADDB2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74E2C4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AAAAD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CD8C9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9664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987E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137C0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D21D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3D42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C2CB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08BCED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2E32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2035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BC7D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30C9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AAF07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C7E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D93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16AF7B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5A59B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FCA8C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DB9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13C19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F7A6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7AC66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E8E1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0DED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5DC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6FAE5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E2B73B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0284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B33FD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A4BB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CB05D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309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FD8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A57E22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6DB33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12439C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E8D4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2BD0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E29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40BC1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05FA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55D8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FF73BE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88CE1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FA9D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65A7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E6F5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736B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1F463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A148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5CC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E55ADA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AC1B6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9484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B20E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F46C0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E103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35650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34E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D0F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70A4A7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7F2E3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C0933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0CE2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52718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2D9F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F900F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A68F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EA7D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D514E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0D84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4519EC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0E8CCB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A621E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1314B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B22FF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B657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3470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AF2C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8F4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C4B40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FBED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E3A43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1ED8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66DF5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6748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F1B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8BEF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65202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6.3.2</w:t>
            </w:r>
          </w:p>
        </w:tc>
        <w:tc>
          <w:tcPr>
            <w:tcW w:w="3650" w:type="dxa"/>
            <w:tcBorders>
              <w:top w:val="single" w:sz="4" w:space="0" w:color="auto"/>
              <w:left w:val="single" w:sz="4" w:space="0" w:color="auto"/>
              <w:bottom w:val="single" w:sz="4" w:space="0" w:color="auto"/>
              <w:right w:val="single" w:sz="4" w:space="0" w:color="auto"/>
            </w:tcBorders>
          </w:tcPr>
          <w:p w14:paraId="6348FC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02141F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FAC0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C733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3039E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D2C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C8C2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0AEA5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B2320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3D9C6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333B79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C0B1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A7089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A4620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5976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1BB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77960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AF5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A7C98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8E0BC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AA70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322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E77EA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BFB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977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4F604A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C2EE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F50C0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7E9B95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7933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4B6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FD6AB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7A2D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B23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07F8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D1C95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CA0BA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5D2185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A10DD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4062B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B678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469F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576D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93EB9E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928D0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5DCD1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0F482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3754A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B88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9BE4F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C0A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05B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35C351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6DDA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F700A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85069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EE53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FC1F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7440C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AD36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07EE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350E7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36EAA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279C1B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AE51A5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2305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DAA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A30AB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35BE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EA36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62FB48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279B6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26634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5E5F5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FFD31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16C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4C6BE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9459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1FFD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891C0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F2DF4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0FEB2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62228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72D5D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828E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AA24F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A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FD4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26D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64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6685FA9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CEB46D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909E4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8CE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8265B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87EB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5E0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3548A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8BA56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1F91DAE1"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986B0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29F7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0A7C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54679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B607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5B36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266CA5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D4CCF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26C51B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72AFFA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425A9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3F368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BFB98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2424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7E0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8A4974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C6D77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4E9101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2BF60D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66B6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7EAD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5AC1F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41D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EE2F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BA237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4CA6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40AA098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563B93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6A69A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08026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F45D5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14F15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7AAF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061761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EEF56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D4854B8"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AE6DF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1CD8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B36A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is </w:t>
            </w:r>
            <w:proofErr w:type="spellStart"/>
            <w:r w:rsidRPr="002763E9">
              <w:rPr>
                <w:rFonts w:ascii="Arial" w:hAnsi="Arial"/>
                <w:bCs/>
                <w:sz w:val="16"/>
                <w:szCs w:val="16"/>
              </w:rPr>
              <w:t>MCVideo</w:t>
            </w:r>
            <w:proofErr w:type="spellEnd"/>
            <w:r w:rsidRPr="002763E9">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FE38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566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7B4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CFDB47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5FB340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5108DAAC"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5BB9CD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205F4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8140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is </w:t>
            </w:r>
            <w:proofErr w:type="spellStart"/>
            <w:r w:rsidRPr="002763E9">
              <w:rPr>
                <w:rFonts w:ascii="Arial" w:hAnsi="Arial"/>
                <w:bCs/>
                <w:sz w:val="16"/>
                <w:szCs w:val="16"/>
              </w:rPr>
              <w:t>MCVideo</w:t>
            </w:r>
            <w:proofErr w:type="spellEnd"/>
            <w:r w:rsidRPr="002763E9">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8F31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7022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19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8EBE4B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BFFF7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25CB3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7FA807B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C3C5B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298F3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0C331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5387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A40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ADC7FA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B2A3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6C48FF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478D9A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E6C33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80584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6AF60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083D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2E9A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5CD79F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81A912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7E3E2F7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32B00D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6FAFC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5B361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DA10B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3FF4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315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70D0C2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6CD95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7F9E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D39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5DDD8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59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5D734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32A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138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FF7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CAA25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96F9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4CF51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Group Call / Transmission Control / Upgrade to Emergency Call / Downgrade from </w:t>
            </w:r>
            <w:r w:rsidRPr="002763E9">
              <w:rPr>
                <w:rFonts w:ascii="Arial" w:hAnsi="Arial"/>
                <w:sz w:val="16"/>
                <w:szCs w:val="16"/>
              </w:rPr>
              <w:lastRenderedPageBreak/>
              <w:t>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0A789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6659A5D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3BE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C9285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27CC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E8C5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0B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CA4AE9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C2B1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710D65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29FDCB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75FD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810F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3F3816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5DE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69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2759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070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4CA2A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ACD35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D9BE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FEA3E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E3703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E550C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C2FE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B920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313B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AF3BF3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07C7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51907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E7616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34CEC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1FA8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0E7EA4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B8C3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9191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DEE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9F0E99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53FACF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7E464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6FF08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9650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A501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C287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B2C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A5C7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375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28BFF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3DAB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6AF3E9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2A4DF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B44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D1D14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FB888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5232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586BB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9575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585B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AB8B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1C6523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1D82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F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0B5F26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4DAE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1D93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771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DE6C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0B85A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5B7B68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285F25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53A12E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F3C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6B93F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6F6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B80F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C8C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8B65FB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157A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750360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DAC3C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AAFFE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293C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30302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781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0FBC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19605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78194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2695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048BD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8986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EE0A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E0CFE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929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54FD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8190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BC436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35CA1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39ACB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47670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EC451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C6DF8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21F2FB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2D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CAFC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1C8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68ECB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E71B2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2AD450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17C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8D39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D49E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DBEFE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32924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209F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535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75123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20C9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7DE5C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88CE5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5769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669B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7F628D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BD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115E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74AF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C9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A4845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41AAE5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543DB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E0F7B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2FFA3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43BAB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3766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7049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59B153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3CF4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526F28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D670B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2DD3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0E0D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58324D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CE25D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770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3321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20F831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897D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A940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C2672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E86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A4306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785A3D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90539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8D35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505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2116435" w14:textId="77777777" w:rsidTr="0052490A">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1824AD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proofErr w:type="spellStart"/>
            <w:r w:rsidRPr="002763E9">
              <w:rPr>
                <w:rFonts w:ascii="Arial" w:hAnsi="Arial"/>
                <w:sz w:val="18"/>
              </w:rPr>
              <w:t>hese</w:t>
            </w:r>
            <w:proofErr w:type="spellEnd"/>
            <w:r w:rsidRPr="002763E9">
              <w:rPr>
                <w:rFonts w:ascii="Arial" w:hAnsi="Arial"/>
                <w:sz w:val="18"/>
              </w:rPr>
              <w:t xml:space="preserve"> TCs may be considered for update and developed and used in future releases</w:t>
            </w:r>
            <w:r w:rsidRPr="002763E9">
              <w:rPr>
                <w:rFonts w:ascii="Arial" w:hAnsi="Arial"/>
                <w:sz w:val="18"/>
                <w:lang w:val="en-US"/>
              </w:rPr>
              <w:t xml:space="preserve"> </w:t>
            </w:r>
            <w:r w:rsidRPr="002763E9">
              <w:rPr>
                <w:rFonts w:ascii="Arial" w:hAnsi="Arial"/>
                <w:sz w:val="18"/>
              </w:rPr>
              <w:t>for FFS.</w:t>
            </w:r>
          </w:p>
        </w:tc>
      </w:tr>
    </w:tbl>
    <w:p w14:paraId="003E3414" w14:textId="77777777" w:rsidR="002763E9" w:rsidRPr="002763E9" w:rsidRDefault="002763E9" w:rsidP="002763E9">
      <w:pPr>
        <w:overflowPunct w:val="0"/>
        <w:autoSpaceDE w:val="0"/>
        <w:autoSpaceDN w:val="0"/>
        <w:adjustRightInd w:val="0"/>
        <w:textAlignment w:val="baseline"/>
      </w:pPr>
    </w:p>
    <w:p w14:paraId="6D60892D"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4-3a: Applicability of tests Conditions </w:t>
      </w:r>
      <w:proofErr w:type="spellStart"/>
      <w:r w:rsidRPr="002763E9">
        <w:rPr>
          <w:rFonts w:ascii="Arial" w:hAnsi="Arial"/>
          <w:b/>
        </w:rPr>
        <w:t>MCVideo</w:t>
      </w:r>
      <w:proofErr w:type="spellEnd"/>
      <w:r w:rsidRPr="002763E9">
        <w:rPr>
          <w:rFonts w:ascii="Arial" w:hAnsi="Arial"/>
          <w: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3BEE5E4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B7B80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42F360ED"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A4AFA7"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0708A31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DDA33F9"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71645ADA" w14:textId="77777777" w:rsidR="002763E9" w:rsidRPr="002763E9" w:rsidRDefault="002763E9" w:rsidP="002763E9">
      <w:pPr>
        <w:overflowPunct w:val="0"/>
        <w:autoSpaceDE w:val="0"/>
        <w:autoSpaceDN w:val="0"/>
        <w:adjustRightInd w:val="0"/>
        <w:textAlignment w:val="baseline"/>
      </w:pPr>
    </w:p>
    <w:p w14:paraId="31FE465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4-4: Applicability of </w:t>
      </w:r>
      <w:proofErr w:type="spellStart"/>
      <w:r w:rsidRPr="002763E9">
        <w:rPr>
          <w:rFonts w:ascii="Arial" w:hAnsi="Arial"/>
          <w:b/>
        </w:rPr>
        <w:t>MCData</w:t>
      </w:r>
      <w:proofErr w:type="spellEnd"/>
      <w:r w:rsidRPr="002763E9">
        <w:rPr>
          <w:rFonts w:ascii="Arial" w:hAnsi="Arial"/>
          <w:b/>
        </w:rPr>
        <w:t xml:space="preserve">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2763E9" w:rsidRPr="002763E9" w14:paraId="2B359F21" w14:textId="77777777" w:rsidTr="0052490A">
        <w:trPr>
          <w:tblHeader/>
          <w:jc w:val="center"/>
        </w:trPr>
        <w:tc>
          <w:tcPr>
            <w:tcW w:w="1196" w:type="dxa"/>
            <w:tcBorders>
              <w:top w:val="single" w:sz="4" w:space="0" w:color="auto"/>
              <w:left w:val="single" w:sz="4" w:space="0" w:color="auto"/>
              <w:bottom w:val="nil"/>
              <w:right w:val="single" w:sz="4" w:space="0" w:color="auto"/>
            </w:tcBorders>
            <w:hideMark/>
          </w:tcPr>
          <w:p w14:paraId="02DC8BA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61E5A98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2A4AA0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421BE28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2CE24E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96B16F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1C5D32D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3E750B0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2697F2BC" w14:textId="77777777" w:rsidTr="0052490A">
        <w:trPr>
          <w:tblHeader/>
          <w:jc w:val="center"/>
        </w:trPr>
        <w:tc>
          <w:tcPr>
            <w:tcW w:w="1196" w:type="dxa"/>
            <w:tcBorders>
              <w:top w:val="nil"/>
              <w:left w:val="single" w:sz="4" w:space="0" w:color="auto"/>
              <w:bottom w:val="single" w:sz="4" w:space="0" w:color="auto"/>
              <w:right w:val="single" w:sz="4" w:space="0" w:color="auto"/>
            </w:tcBorders>
          </w:tcPr>
          <w:p w14:paraId="432691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9AF67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92CED2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B938D7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6A62DC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037CDC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DEA0B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2C765C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0293CB3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E47EAA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80269D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roofErr w:type="spellStart"/>
            <w:r w:rsidRPr="002763E9">
              <w:rPr>
                <w:rFonts w:ascii="Arial" w:hAnsi="Arial"/>
                <w:b/>
                <w:sz w:val="16"/>
                <w:szCs w:val="16"/>
              </w:rPr>
              <w:t>MCData</w:t>
            </w:r>
            <w:proofErr w:type="spellEnd"/>
            <w:r w:rsidRPr="002763E9">
              <w:rPr>
                <w:rFonts w:ascii="Arial" w:hAnsi="Arial"/>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A2BD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665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B006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FEFE5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3A20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F95D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62301B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E70F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39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D898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5899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FDB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5D87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E1558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E84F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BB9B1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AEE7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EB0F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C01A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BD7E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9A55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D59F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4A0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9D6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2C47C5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3AF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C9EA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Affiliation / Remote Change / De-affiliation / Home </w:t>
            </w:r>
            <w:proofErr w:type="spellStart"/>
            <w:r w:rsidRPr="002763E9">
              <w:rPr>
                <w:rFonts w:ascii="Arial" w:hAnsi="Arial"/>
                <w:sz w:val="16"/>
                <w:szCs w:val="16"/>
              </w:rPr>
              <w:t>MCData</w:t>
            </w:r>
            <w:proofErr w:type="spellEnd"/>
            <w:r w:rsidRPr="002763E9">
              <w:rPr>
                <w:rFonts w:ascii="Arial" w:hAnsi="Arial"/>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3C56B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D7B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B2A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5AF6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ABFE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5129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D857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E20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F782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Determination of </w:t>
            </w:r>
            <w:proofErr w:type="spellStart"/>
            <w:r w:rsidRPr="002763E9">
              <w:rPr>
                <w:rFonts w:ascii="Arial" w:hAnsi="Arial"/>
                <w:sz w:val="16"/>
                <w:szCs w:val="16"/>
              </w:rPr>
              <w:t>MCData</w:t>
            </w:r>
            <w:proofErr w:type="spellEnd"/>
            <w:r w:rsidRPr="002763E9">
              <w:rPr>
                <w:rFonts w:ascii="Arial" w:hAnsi="Arial"/>
                <w:sz w:val="16"/>
                <w:szCs w:val="16"/>
              </w:rPr>
              <w:t xml:space="preserve"> Service Settings / Current Active </w:t>
            </w:r>
            <w:proofErr w:type="spellStart"/>
            <w:r w:rsidRPr="002763E9">
              <w:rPr>
                <w:rFonts w:ascii="Arial" w:hAnsi="Arial"/>
                <w:sz w:val="16"/>
                <w:szCs w:val="16"/>
              </w:rPr>
              <w:t>MCData</w:t>
            </w:r>
            <w:proofErr w:type="spellEnd"/>
            <w:r w:rsidRPr="002763E9">
              <w:rPr>
                <w:rFonts w:ascii="Arial" w:hAnsi="Arial"/>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54BF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3471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FB1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18D1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8220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C4B6E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F60DD7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A9E55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3386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CA6E0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EC12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8530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9A57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05B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8B8B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1A1F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1CDCD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522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4E76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2C6A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F8B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95F6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2369E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3E1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A0F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92C14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256B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A89E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D2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66866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3E2A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4F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20A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2BA23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71C1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7B0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1AEC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989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2631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53BE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AFFA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2811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6E70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FBE9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26CC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790A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8671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BD0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1C91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F53A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D3E7C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9FB15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22EDA0E3"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41F7F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D173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35A5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51781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DECC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4574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28670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0CED6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6336A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834EC5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5C15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AA3E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2328D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6737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AD3B0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1B65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E550E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EFCD7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EAA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8C8976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26684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F5C9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473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3D4A3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5618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C843B6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45ED3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4D4F3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88576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27D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D75B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E8CF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7C15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462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85C14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E8C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9037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400233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2BA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D75C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B8E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947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3C32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4382F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F9E61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A1E26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1C4FD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D2E464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34AF3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668A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D0C3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F4AA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8248B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A03FD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61AFA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41B12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DAC1A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80D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FE745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6813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B65F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D3894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D2D7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5565B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D0F9E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B3703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88C12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B02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FE48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284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E15C55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E4657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BA48D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E587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7DC2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58DF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E93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F355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249F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B19ADC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43F7A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2535A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BB3E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B31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991DD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412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97CA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3C0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9D968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32D7F6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7D0B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1EB9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8BAC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0FA71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EB8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08FC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D18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ECD970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0A4EA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1B88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E8A9C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6B3A6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FD40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9062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574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9E7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CADA2A"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027C2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6C1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E6F02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3C4E4F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38FA0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05B7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583B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62F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A1AA9D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720696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1778C3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24A51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31E8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DB3BF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B8B8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83FF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E8DA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9A1B5B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F197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5C94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0BD366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DBF2B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1FA46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9CA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4B66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9A68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92D78A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C4D4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13FE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13909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9F66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2533B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3E3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81D6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FF2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343A9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7B4B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17F8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9998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80A1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D16B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201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D120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D909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EE9CA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5D1F1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24B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637F5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D70C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81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C1A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0363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BFE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FB0F7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CA1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1C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97E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17E3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7B70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A47E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9EC6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57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B55C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98C61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7CCA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3834E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60DC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EDBC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7741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6E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0757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17BE5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712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D9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99A3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0FF35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F772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FCEC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FC9C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6CF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2F46F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EE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3D6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D0AB2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710D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EF4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D916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47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6C434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7ADAF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0C1FD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1B38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6602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8911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BC2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21C3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46C7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6C4A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5CE1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302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9EE0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07C4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F7E2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C13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9415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00D2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8A22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4369B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94B85BE"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1568B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A516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80B2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4354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A1E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40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76D1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2220BAA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3A63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0AC1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B55B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759A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B397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D29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1B03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6497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700EA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A4ED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425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1CBD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08E80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D19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80E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831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4DD5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B8A30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35A8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9044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AE1D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9BD04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9346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134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28DA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419F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21C971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6E00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2582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198C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1FE5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C2EA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A2F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99D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F8B3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D12B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DDD4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CA1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69E7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EE3C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9987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EA09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69CF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3DC5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4F1E1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8A7F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5434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6868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2B67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2CE94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DFF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D0BA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19A23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3DC98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412E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A17A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D542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67340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42CB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961A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821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08E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C46B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0691B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54E1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673C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9481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3FB7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76E6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6B32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844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B5061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5745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179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2DA8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AA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C602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6951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70F3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471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6CE3D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B88A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B6CB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9A0A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8410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7F76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F820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0CC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9561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600A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2C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AB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9C4D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537A4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8615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E5A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3AA3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9411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F426A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80A3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1AAE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A9EE1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1FCA8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A8DB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FE99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B0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F9F9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122A04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7B7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6E04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ACD30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281F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433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D6DD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FE04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FD79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5F059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6B13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E20F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8D4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36A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D316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2441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800A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AB5E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0C7B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65D5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AF49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9B406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6E25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99CF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B14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8F98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D1B4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AA40B3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1DF627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D2452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B2D6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CEAE3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FDA3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56549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9C90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A8D2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9BE431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4E98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42A1B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343F1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A328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4BB4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6245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23570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CE34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FFE1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20AF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EA92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CFA5D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EE2B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0ED6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37A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CA8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E65F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4F9B67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E8CA4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8E13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9944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636AF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0B1E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9F2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8057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A639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CA38E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ADA36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60C7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D7988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90229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04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AAF7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9DE87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0EED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0659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F591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ECA1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09A6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4163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83EA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D105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D31C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FF20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6A5C0D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6650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2D5D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73A7B5" w14:textId="2F2E47FF"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F5B3BB" w14:textId="1D8CD63C"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FCD2C4" w14:textId="023AFD52"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F2E8E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80F7B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502C7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8A55D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E33A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4008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8CDB5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70AA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EF12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0C6F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2072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E00E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EE6D1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0CC5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F8B4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3409F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6F737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AE81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993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A913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51B0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32B69C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F731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3FBC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53156F3" w14:textId="2C14E6CA"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E16711" w14:textId="38E6AF7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3BD943" w14:textId="1B0F84A6"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D0A89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85BFC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C0050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721B8A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84FC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E285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2C7C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A96C8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B4D5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7FB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292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004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9C9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B6EC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A5D0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4A1723" w14:textId="3D60883B"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C664852" w14:textId="3B57148E"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AF14AE2" w14:textId="16BC4C40"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5D289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F02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225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95BD9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99ADE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4DF5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AD7BEC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BF9218" w14:textId="50C603B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sidR="00942333">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547177" w14:textId="742513B4"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r w:rsidR="004B2A97" w:rsidRPr="004B2A97">
              <w:rPr>
                <w:rFonts w:ascii="Arial" w:hAnsi="Arial"/>
                <w:sz w:val="16"/>
                <w:szCs w:val="16"/>
              </w:rPr>
              <w:t xml:space="preserve"> and supports </w:t>
            </w:r>
            <w:proofErr w:type="spellStart"/>
            <w:r w:rsidR="004B2A97" w:rsidRPr="004B2A97">
              <w:rPr>
                <w:rFonts w:ascii="Arial" w:hAnsi="Arial"/>
                <w:sz w:val="16"/>
                <w:szCs w:val="16"/>
              </w:rPr>
              <w:t>MCData</w:t>
            </w:r>
            <w:proofErr w:type="spellEnd"/>
            <w:r w:rsidR="004B2A97" w:rsidRPr="004B2A97">
              <w:rPr>
                <w:rFonts w:ascii="Arial" w:hAnsi="Arial"/>
                <w:sz w:val="16"/>
                <w:szCs w:val="16"/>
              </w:rPr>
              <w:t xml:space="preserve">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91DE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1BB47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E7C4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CD3FA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B83B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7D9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D17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BDB8CA" w14:textId="5789AD31"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sidR="00942333">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67095B" w14:textId="6D43B7D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r w:rsidR="004B2A97" w:rsidRPr="004B2A97">
              <w:rPr>
                <w:rFonts w:ascii="Arial" w:hAnsi="Arial"/>
                <w:sz w:val="16"/>
                <w:szCs w:val="16"/>
              </w:rPr>
              <w:t xml:space="preserve"> and supports </w:t>
            </w:r>
            <w:proofErr w:type="spellStart"/>
            <w:r w:rsidR="004B2A97" w:rsidRPr="004B2A97">
              <w:rPr>
                <w:rFonts w:ascii="Arial" w:hAnsi="Arial"/>
                <w:sz w:val="16"/>
                <w:szCs w:val="16"/>
              </w:rPr>
              <w:t>MCData</w:t>
            </w:r>
            <w:proofErr w:type="spellEnd"/>
            <w:r w:rsidR="004B2A97" w:rsidRPr="004B2A97">
              <w:rPr>
                <w:rFonts w:ascii="Arial" w:hAnsi="Arial"/>
                <w:sz w:val="16"/>
                <w:szCs w:val="16"/>
              </w:rPr>
              <w:t xml:space="preserve">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EB8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4BB7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DB9D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60A71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49A7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3A6CE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roofErr w:type="spellStart"/>
            <w:r w:rsidRPr="002763E9">
              <w:rPr>
                <w:rFonts w:ascii="Arial" w:hAnsi="Arial"/>
                <w:b/>
                <w:bCs/>
                <w:sz w:val="16"/>
                <w:szCs w:val="16"/>
              </w:rPr>
              <w:t>MCData</w:t>
            </w:r>
            <w:proofErr w:type="spellEnd"/>
            <w:r w:rsidRPr="002763E9">
              <w:rPr>
                <w:rFonts w:ascii="Arial" w:hAnsi="Arial"/>
                <w:b/>
                <w:bCs/>
                <w:sz w:val="16"/>
                <w:szCs w:val="16"/>
              </w:rPr>
              <w:t xml:space="preserve">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15F93D4" w14:textId="57C61A9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B716A3" w14:textId="65F74BB4"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EC5756" w14:textId="5B201659"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DF5C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E3E8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A60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161F7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F79B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0D2F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E869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2B3B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29BA6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53E3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547A9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EDC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38540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5830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481E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9D147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B99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80A6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728C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94E5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23B0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2D061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FB9B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80E8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6D242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11AE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EFA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8B12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565F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A77B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DBCDD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D4ED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C02E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8C092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D3B38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9AFD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05F2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3F0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6D6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10E3C3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C75AC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97783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ED13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1B730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18E2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7ADBE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F840F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85D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DA8F3B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28F4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03F83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B2882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1E3C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5FD15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21E4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442CA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FA7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D4169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59BCC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12EC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2119DD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E08F3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E298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50BF0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2188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71AD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0A32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843F9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882B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FE13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3C44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14C9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77FF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4EA0E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C8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70EED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B797B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C1130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C8B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0C9C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D8766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43319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BD28E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27BD2E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B1CB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E70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57D6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E651B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903123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DE7D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AE5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D434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DBE1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057834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80B4F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ABEA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514C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29DBFE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D8E0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284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853E9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64231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652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A3FB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A49F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D363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B8B244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8D7F1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684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8C59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4EE0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F5EA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722B4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AF4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2B6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F267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6FF093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FC99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21E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ABD4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F2F11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177D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D4422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EBC6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27A2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C8E37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6B62AE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1114B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9353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F528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52C6D3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6697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DA25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1D044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D81B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D1D91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9894AB" w14:textId="79064BFD"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sidR="002D3C4D">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8C39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9E0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9F58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0094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2A4B06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553F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7AEB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A4F1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D7CCD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818770" w14:textId="019E2C30"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sidR="002D3C4D">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35D6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67BF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82FD1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7DE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026026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B4A8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A29B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733B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09138B" w14:textId="77777777" w:rsidTr="0052490A">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2DA62B1"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proofErr w:type="spellStart"/>
            <w:r w:rsidRPr="002763E9">
              <w:rPr>
                <w:rFonts w:ascii="Arial" w:hAnsi="Arial"/>
                <w:sz w:val="18"/>
              </w:rPr>
              <w:t>hese</w:t>
            </w:r>
            <w:proofErr w:type="spellEnd"/>
            <w:r w:rsidRPr="002763E9">
              <w:rPr>
                <w:rFonts w:ascii="Arial" w:hAnsi="Arial"/>
                <w:sz w:val="18"/>
              </w:rPr>
              <w:t xml:space="preserve"> TCs may be considered for update and developed and used in future releases for FFS.</w:t>
            </w:r>
          </w:p>
        </w:tc>
      </w:tr>
    </w:tbl>
    <w:p w14:paraId="3A3F7CE9" w14:textId="77777777" w:rsidR="002763E9" w:rsidRPr="002763E9" w:rsidRDefault="002763E9" w:rsidP="002763E9">
      <w:pPr>
        <w:overflowPunct w:val="0"/>
        <w:autoSpaceDE w:val="0"/>
        <w:autoSpaceDN w:val="0"/>
        <w:adjustRightInd w:val="0"/>
        <w:textAlignment w:val="baseline"/>
      </w:pPr>
    </w:p>
    <w:p w14:paraId="30A7C013"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4-4a: Applicability of tests Conditions </w:t>
      </w:r>
      <w:proofErr w:type="spellStart"/>
      <w:r w:rsidRPr="002763E9">
        <w:rPr>
          <w:rFonts w:ascii="Arial" w:hAnsi="Arial"/>
          <w:b/>
        </w:rPr>
        <w:t>MCData</w:t>
      </w:r>
      <w:proofErr w:type="spellEnd"/>
      <w:r w:rsidRPr="002763E9">
        <w:rPr>
          <w:rFonts w:ascii="Arial" w:hAnsi="Arial"/>
          <w: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10CA342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E80730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201F2A2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840919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2763E9" w:rsidRPr="002763E9" w14:paraId="1B46C288"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669FCB4A"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2763E9" w:rsidRPr="002763E9" w14:paraId="4720ECA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04A19D6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2763E9" w:rsidRPr="002763E9" w14:paraId="01105D5B"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524D5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F41D3C" w:rsidRPr="002763E9" w14:paraId="3AB1267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2D1FDEC0" w14:textId="09914BD4" w:rsidR="00F41D3C" w:rsidRPr="002763E9" w:rsidRDefault="00F41D3C" w:rsidP="002763E9">
            <w:pPr>
              <w:keepNext/>
              <w:keepLines/>
              <w:overflowPunct w:val="0"/>
              <w:autoSpaceDE w:val="0"/>
              <w:autoSpaceDN w:val="0"/>
              <w:adjustRightInd w:val="0"/>
              <w:spacing w:after="0"/>
              <w:ind w:left="851" w:hanging="851"/>
              <w:textAlignment w:val="baseline"/>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6BDA18CA" w14:textId="77777777" w:rsidR="002763E9" w:rsidRPr="002763E9" w:rsidRDefault="002763E9" w:rsidP="002763E9">
      <w:pPr>
        <w:overflowPunct w:val="0"/>
        <w:autoSpaceDE w:val="0"/>
        <w:autoSpaceDN w:val="0"/>
        <w:adjustRightInd w:val="0"/>
        <w:textAlignment w:val="baseline"/>
      </w:pPr>
    </w:p>
    <w:p w14:paraId="28F5E815" w14:textId="77777777" w:rsidR="002763E9" w:rsidRPr="002763E9" w:rsidRDefault="002763E9" w:rsidP="002763E9">
      <w:pPr>
        <w:overflowPunct w:val="0"/>
        <w:autoSpaceDE w:val="0"/>
        <w:autoSpaceDN w:val="0"/>
        <w:adjustRightInd w:val="0"/>
        <w:textAlignment w:val="baseline"/>
        <w:sectPr w:rsidR="002763E9" w:rsidRPr="002763E9" w:rsidSect="002763E9">
          <w:footnotePr>
            <w:numRestart w:val="eachSect"/>
          </w:footnotePr>
          <w:pgSz w:w="16840" w:h="11907" w:orient="landscape" w:code="9"/>
          <w:pgMar w:top="1134" w:right="1531" w:bottom="850" w:left="1134" w:header="680" w:footer="340" w:gutter="0"/>
          <w:cols w:space="720"/>
          <w:formProt w:val="0"/>
          <w:docGrid w:linePitch="272"/>
        </w:sectPr>
      </w:pPr>
    </w:p>
    <w:p w14:paraId="7CD545D1" w14:textId="6D8B4B76" w:rsidR="002763E9" w:rsidRPr="002763E9" w:rsidRDefault="002763E9" w:rsidP="005B18DB">
      <w:pPr>
        <w:pStyle w:val="Heading1"/>
      </w:pPr>
      <w:bookmarkStart w:id="52" w:name="OLE_LINK5"/>
      <w:bookmarkStart w:id="53" w:name="_Toc27405396"/>
      <w:bookmarkStart w:id="54" w:name="_Toc51831945"/>
      <w:bookmarkStart w:id="55" w:name="_Toc68109165"/>
      <w:bookmarkStart w:id="56" w:name="_Toc75458416"/>
      <w:bookmarkStart w:id="57" w:name="_Toc178185439"/>
      <w:bookmarkStart w:id="58" w:name="_Toc194510914"/>
      <w:r w:rsidRPr="002763E9">
        <w:lastRenderedPageBreak/>
        <w:t>Annex A (normative):</w:t>
      </w:r>
      <w:bookmarkEnd w:id="52"/>
      <w:r w:rsidRPr="002763E9">
        <w:t xml:space="preserve"> ICS proforma for </w:t>
      </w:r>
      <w:r w:rsidR="00E36F63">
        <w:t>Mission Critical Services</w:t>
      </w:r>
      <w:r w:rsidRPr="002763E9">
        <w:t xml:space="preserve"> Client</w:t>
      </w:r>
      <w:bookmarkEnd w:id="53"/>
      <w:bookmarkEnd w:id="54"/>
      <w:bookmarkEnd w:id="55"/>
      <w:bookmarkEnd w:id="56"/>
      <w:bookmarkEnd w:id="57"/>
      <w:bookmarkEnd w:id="58"/>
    </w:p>
    <w:p w14:paraId="1CE45B1D" w14:textId="77777777" w:rsidR="002763E9" w:rsidRPr="002763E9" w:rsidRDefault="002763E9" w:rsidP="002763E9">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2763E9">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7F88287F" w14:textId="77777777" w:rsidR="002763E9" w:rsidRPr="002763E9" w:rsidRDefault="002763E9" w:rsidP="005B18DB">
      <w:pPr>
        <w:pStyle w:val="Heading2"/>
      </w:pPr>
      <w:bookmarkStart w:id="59" w:name="_Toc27405397"/>
      <w:bookmarkStart w:id="60" w:name="_Toc51831946"/>
      <w:bookmarkStart w:id="61" w:name="_Toc68109166"/>
      <w:bookmarkStart w:id="62" w:name="_Toc75458417"/>
      <w:bookmarkStart w:id="63" w:name="_Toc178185440"/>
      <w:bookmarkStart w:id="64" w:name="_Toc194510915"/>
      <w:r w:rsidRPr="002763E9">
        <w:t>A.1</w:t>
      </w:r>
      <w:r w:rsidRPr="002763E9">
        <w:tab/>
        <w:t>Guidance for completing the ICS proforma</w:t>
      </w:r>
      <w:bookmarkEnd w:id="59"/>
      <w:bookmarkEnd w:id="60"/>
      <w:bookmarkEnd w:id="61"/>
      <w:bookmarkEnd w:id="62"/>
      <w:bookmarkEnd w:id="63"/>
      <w:bookmarkEnd w:id="64"/>
    </w:p>
    <w:p w14:paraId="25867C7C" w14:textId="77777777" w:rsidR="002763E9" w:rsidRPr="002763E9" w:rsidRDefault="002763E9" w:rsidP="005B18DB">
      <w:pPr>
        <w:pStyle w:val="Heading3"/>
      </w:pPr>
      <w:bookmarkStart w:id="65" w:name="_Toc27405398"/>
      <w:bookmarkStart w:id="66" w:name="_Toc51831947"/>
      <w:bookmarkStart w:id="67" w:name="_Toc68109167"/>
      <w:bookmarkStart w:id="68" w:name="_Toc75458418"/>
      <w:bookmarkStart w:id="69" w:name="_Toc178185441"/>
      <w:bookmarkStart w:id="70" w:name="_Toc194510916"/>
      <w:r w:rsidRPr="002763E9">
        <w:t>A.1.1</w:t>
      </w:r>
      <w:r w:rsidRPr="002763E9">
        <w:tab/>
        <w:t>Purposes and structure</w:t>
      </w:r>
      <w:bookmarkEnd w:id="65"/>
      <w:bookmarkEnd w:id="66"/>
      <w:bookmarkEnd w:id="67"/>
      <w:bookmarkEnd w:id="68"/>
      <w:bookmarkEnd w:id="69"/>
      <w:bookmarkEnd w:id="70"/>
    </w:p>
    <w:p w14:paraId="33626DB3" w14:textId="77777777" w:rsidR="002763E9" w:rsidRPr="002763E9" w:rsidRDefault="002763E9" w:rsidP="002763E9">
      <w:pPr>
        <w:overflowPunct w:val="0"/>
        <w:autoSpaceDE w:val="0"/>
        <w:autoSpaceDN w:val="0"/>
        <w:adjustRightInd w:val="0"/>
        <w:textAlignment w:val="baseline"/>
      </w:pPr>
      <w:r w:rsidRPr="002763E9">
        <w:t>The purpose of this ICS proforma is to provide a mechanism whereby a supplier of an implementation of the requirements defined in relevant specifications may provide information about the implementation in a standardised manner.</w:t>
      </w:r>
    </w:p>
    <w:p w14:paraId="62173EE5" w14:textId="77777777" w:rsidR="002763E9" w:rsidRPr="002763E9" w:rsidRDefault="002763E9" w:rsidP="002763E9">
      <w:pPr>
        <w:overflowPunct w:val="0"/>
        <w:autoSpaceDE w:val="0"/>
        <w:autoSpaceDN w:val="0"/>
        <w:adjustRightInd w:val="0"/>
        <w:textAlignment w:val="baseline"/>
      </w:pPr>
      <w:r w:rsidRPr="002763E9">
        <w:t>The ICS proforma is subdivided into clauses for the following categories of information:</w:t>
      </w:r>
    </w:p>
    <w:p w14:paraId="30D4D359"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instructions for completing the ICS proforma;</w:t>
      </w:r>
    </w:p>
    <w:p w14:paraId="6FBCD658"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implementation;</w:t>
      </w:r>
    </w:p>
    <w:p w14:paraId="3A77E614"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protocol;</w:t>
      </w:r>
    </w:p>
    <w:p w14:paraId="51F73D19" w14:textId="45290AE2" w:rsidR="002763E9" w:rsidRPr="002763E9" w:rsidRDefault="002763E9" w:rsidP="002763E9">
      <w:pPr>
        <w:overflowPunct w:val="0"/>
        <w:autoSpaceDE w:val="0"/>
        <w:autoSpaceDN w:val="0"/>
        <w:adjustRightInd w:val="0"/>
        <w:textAlignment w:val="baseline"/>
      </w:pPr>
      <w:r w:rsidRPr="002763E9">
        <w:t>-</w:t>
      </w:r>
      <w:r w:rsidRPr="002763E9">
        <w:tab/>
        <w:t xml:space="preserve">ICS proforma tables (for example: Client implementation, </w:t>
      </w:r>
      <w:r w:rsidR="00AF4E53" w:rsidRPr="00AF4E53">
        <w:t xml:space="preserve">additional </w:t>
      </w:r>
      <w:proofErr w:type="spellStart"/>
      <w:r w:rsidR="00AF4E53" w:rsidRPr="00AF4E53">
        <w:t>capabilites</w:t>
      </w:r>
      <w:proofErr w:type="spellEnd"/>
      <w:r w:rsidRPr="002763E9">
        <w:t>, etc).</w:t>
      </w:r>
    </w:p>
    <w:p w14:paraId="14EFD674" w14:textId="77777777" w:rsidR="002763E9" w:rsidRPr="002763E9" w:rsidRDefault="002763E9" w:rsidP="005B18DB">
      <w:pPr>
        <w:pStyle w:val="Heading3"/>
      </w:pPr>
      <w:bookmarkStart w:id="71" w:name="_Toc27405399"/>
      <w:bookmarkStart w:id="72" w:name="_Toc51831948"/>
      <w:bookmarkStart w:id="73" w:name="_Toc68109168"/>
      <w:bookmarkStart w:id="74" w:name="_Toc75458419"/>
      <w:bookmarkStart w:id="75" w:name="_Toc178185442"/>
      <w:bookmarkStart w:id="76" w:name="_Toc194510917"/>
      <w:r w:rsidRPr="002763E9">
        <w:t>A.1.2</w:t>
      </w:r>
      <w:r w:rsidRPr="002763E9">
        <w:tab/>
        <w:t>Abbreviations and conventions</w:t>
      </w:r>
      <w:bookmarkEnd w:id="71"/>
      <w:bookmarkEnd w:id="72"/>
      <w:bookmarkEnd w:id="73"/>
      <w:bookmarkEnd w:id="74"/>
      <w:bookmarkEnd w:id="75"/>
      <w:bookmarkEnd w:id="76"/>
    </w:p>
    <w:p w14:paraId="5002E8F8" w14:textId="77777777" w:rsidR="002763E9" w:rsidRPr="002763E9" w:rsidRDefault="002763E9" w:rsidP="002763E9">
      <w:pPr>
        <w:overflowPunct w:val="0"/>
        <w:autoSpaceDE w:val="0"/>
        <w:autoSpaceDN w:val="0"/>
        <w:adjustRightInd w:val="0"/>
        <w:textAlignment w:val="baseline"/>
      </w:pPr>
      <w:r w:rsidRPr="002763E9">
        <w:t xml:space="preserve">The ICS proforma contained in this annex is comprised of </w:t>
      </w:r>
      <w:smartTag w:uri="urn:schemas-microsoft-com:office:smarttags" w:element="PersonName">
        <w:r w:rsidRPr="002763E9">
          <w:t>info</w:t>
        </w:r>
      </w:smartTag>
      <w:r w:rsidRPr="002763E9">
        <w:t>rmation in tabular form in accordance with the guidelines presented in ISO/IEC 9646</w:t>
      </w:r>
      <w:r w:rsidRPr="002763E9">
        <w:noBreakHyphen/>
        <w:t>7 [8].</w:t>
      </w:r>
    </w:p>
    <w:p w14:paraId="1AB0613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column</w:t>
      </w:r>
    </w:p>
    <w:p w14:paraId="7B8E3CC4" w14:textId="77777777" w:rsidR="002763E9" w:rsidRPr="002763E9" w:rsidRDefault="002763E9" w:rsidP="002763E9">
      <w:pPr>
        <w:overflowPunct w:val="0"/>
        <w:autoSpaceDE w:val="0"/>
        <w:autoSpaceDN w:val="0"/>
        <w:adjustRightInd w:val="0"/>
        <w:textAlignment w:val="baseline"/>
      </w:pPr>
      <w:r w:rsidRPr="002763E9">
        <w:t>The item column contains a number which identifies the item in the table.</w:t>
      </w:r>
    </w:p>
    <w:p w14:paraId="1ABE177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description column</w:t>
      </w:r>
    </w:p>
    <w:p w14:paraId="099768EF" w14:textId="77777777" w:rsidR="002763E9" w:rsidRPr="002763E9" w:rsidRDefault="002763E9" w:rsidP="002763E9">
      <w:pPr>
        <w:overflowPunct w:val="0"/>
        <w:autoSpaceDE w:val="0"/>
        <w:autoSpaceDN w:val="0"/>
        <w:adjustRightInd w:val="0"/>
        <w:textAlignment w:val="baseline"/>
      </w:pPr>
      <w:r w:rsidRPr="002763E9">
        <w:t>The item description column describes in free text each respective item (e.g. parameters, timers, etc.). It implicitly means "is &lt;item description&gt; supported by the implementation?".</w:t>
      </w:r>
    </w:p>
    <w:p w14:paraId="10A1427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Reference column</w:t>
      </w:r>
    </w:p>
    <w:p w14:paraId="15806897" w14:textId="77777777" w:rsidR="002763E9" w:rsidRPr="002763E9" w:rsidRDefault="002763E9" w:rsidP="002763E9">
      <w:pPr>
        <w:overflowPunct w:val="0"/>
        <w:autoSpaceDE w:val="0"/>
        <w:autoSpaceDN w:val="0"/>
        <w:adjustRightInd w:val="0"/>
        <w:textAlignment w:val="baseline"/>
      </w:pPr>
      <w:r w:rsidRPr="002763E9">
        <w:t>The reference column gives reference to the relevant 3GPP core specifications.</w:t>
      </w:r>
    </w:p>
    <w:p w14:paraId="7A391EA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column</w:t>
      </w:r>
    </w:p>
    <w:p w14:paraId="7C59D68A" w14:textId="77777777" w:rsidR="002763E9" w:rsidRPr="002763E9" w:rsidRDefault="002763E9" w:rsidP="002763E9">
      <w:pPr>
        <w:overflowPunct w:val="0"/>
        <w:autoSpaceDE w:val="0"/>
        <w:autoSpaceDN w:val="0"/>
        <w:adjustRightInd w:val="0"/>
        <w:textAlignment w:val="baseline"/>
      </w:pPr>
      <w:r w:rsidRPr="002763E9">
        <w:t>The release column indicates the earliest release from which the capability or option is relevant.</w:t>
      </w:r>
    </w:p>
    <w:p w14:paraId="1D885F4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Mnemonic column</w:t>
      </w:r>
    </w:p>
    <w:p w14:paraId="13BCC77F" w14:textId="77777777" w:rsidR="002763E9" w:rsidRPr="002763E9" w:rsidRDefault="002763E9" w:rsidP="002763E9">
      <w:pPr>
        <w:overflowPunct w:val="0"/>
        <w:autoSpaceDE w:val="0"/>
        <w:autoSpaceDN w:val="0"/>
        <w:adjustRightInd w:val="0"/>
        <w:textAlignment w:val="baseline"/>
      </w:pPr>
      <w:r w:rsidRPr="002763E9">
        <w:t>The Mnemonic column contains mnemonic identifiers for each item.</w:t>
      </w:r>
    </w:p>
    <w:p w14:paraId="4C3E014B"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Comments column</w:t>
      </w:r>
    </w:p>
    <w:p w14:paraId="01C46FE5" w14:textId="77777777" w:rsidR="002763E9" w:rsidRPr="002763E9" w:rsidRDefault="002763E9" w:rsidP="002763E9">
      <w:pPr>
        <w:overflowPunct w:val="0"/>
        <w:autoSpaceDE w:val="0"/>
        <w:autoSpaceDN w:val="0"/>
        <w:adjustRightInd w:val="0"/>
        <w:textAlignment w:val="baseline"/>
      </w:pPr>
      <w:r w:rsidRPr="002763E9">
        <w:t>This column is left blank for particular use by the reader of the present document.</w:t>
      </w:r>
    </w:p>
    <w:p w14:paraId="680548E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References to items</w:t>
      </w:r>
    </w:p>
    <w:p w14:paraId="2DCAC646" w14:textId="77777777" w:rsidR="002763E9" w:rsidRPr="002763E9" w:rsidRDefault="002763E9" w:rsidP="002763E9">
      <w:pPr>
        <w:keepNext/>
        <w:keepLines/>
        <w:overflowPunct w:val="0"/>
        <w:autoSpaceDE w:val="0"/>
        <w:autoSpaceDN w:val="0"/>
        <w:adjustRightInd w:val="0"/>
        <w:textAlignment w:val="baseline"/>
      </w:pPr>
      <w:r w:rsidRPr="002763E9">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7253BAD" w14:textId="77777777" w:rsidR="002763E9" w:rsidRPr="00BC568D" w:rsidRDefault="002763E9" w:rsidP="00BC568D">
      <w:pPr>
        <w:pStyle w:val="Heading3"/>
      </w:pPr>
      <w:bookmarkStart w:id="77" w:name="_Toc27405400"/>
      <w:bookmarkStart w:id="78" w:name="_Toc51831949"/>
      <w:bookmarkStart w:id="79" w:name="_Toc68109169"/>
      <w:bookmarkStart w:id="80" w:name="_Toc75458420"/>
      <w:bookmarkStart w:id="81" w:name="_Toc178185443"/>
      <w:bookmarkStart w:id="82" w:name="_Toc194510918"/>
      <w:r w:rsidRPr="00BC568D">
        <w:t>A.1.3</w:t>
      </w:r>
      <w:r w:rsidRPr="00BC568D">
        <w:tab/>
        <w:t>Instructions for completing the ICS proforma</w:t>
      </w:r>
      <w:bookmarkEnd w:id="77"/>
      <w:bookmarkEnd w:id="78"/>
      <w:bookmarkEnd w:id="79"/>
      <w:bookmarkEnd w:id="80"/>
      <w:bookmarkEnd w:id="81"/>
      <w:bookmarkEnd w:id="82"/>
    </w:p>
    <w:p w14:paraId="4A6F4A4B" w14:textId="77777777" w:rsidR="002763E9" w:rsidRPr="002763E9" w:rsidRDefault="002763E9" w:rsidP="002763E9">
      <w:pPr>
        <w:overflowPunct w:val="0"/>
        <w:autoSpaceDE w:val="0"/>
        <w:autoSpaceDN w:val="0"/>
        <w:adjustRightInd w:val="0"/>
        <w:textAlignment w:val="baseline"/>
      </w:pPr>
      <w:r w:rsidRPr="002763E9">
        <w:t>The supplier of the implementation may complete the ICS proforma in each of the spaces provided. More detailed instructions are given at the beginning of the different clauses of the ICS proforma.</w:t>
      </w:r>
    </w:p>
    <w:p w14:paraId="2A81EF0C" w14:textId="5293591E" w:rsidR="002763E9" w:rsidRPr="002763E9" w:rsidRDefault="002763E9" w:rsidP="005B18DB">
      <w:pPr>
        <w:pStyle w:val="Heading2"/>
      </w:pPr>
      <w:bookmarkStart w:id="83" w:name="_Toc27405401"/>
      <w:bookmarkStart w:id="84" w:name="_Toc51831950"/>
      <w:bookmarkStart w:id="85" w:name="_Toc68109170"/>
      <w:bookmarkStart w:id="86" w:name="_Toc75458421"/>
      <w:bookmarkStart w:id="87" w:name="_Toc178185444"/>
      <w:bookmarkStart w:id="88" w:name="_Toc194510919"/>
      <w:r w:rsidRPr="002763E9">
        <w:t>A.2</w:t>
      </w:r>
      <w:r w:rsidRPr="002763E9">
        <w:tab/>
        <w:t>Identification of the MCX Client Equipment</w:t>
      </w:r>
      <w:bookmarkEnd w:id="83"/>
      <w:bookmarkEnd w:id="84"/>
      <w:bookmarkEnd w:id="85"/>
      <w:bookmarkEnd w:id="86"/>
      <w:bookmarkEnd w:id="87"/>
      <w:bookmarkEnd w:id="88"/>
    </w:p>
    <w:p w14:paraId="55BC63FE" w14:textId="18C928EE" w:rsidR="002763E9" w:rsidRPr="002763E9" w:rsidRDefault="002763E9" w:rsidP="002763E9">
      <w:pPr>
        <w:overflowPunct w:val="0"/>
        <w:autoSpaceDE w:val="0"/>
        <w:autoSpaceDN w:val="0"/>
        <w:adjustRightInd w:val="0"/>
        <w:textAlignment w:val="baseline"/>
      </w:pPr>
      <w:r w:rsidRPr="002763E9">
        <w:t xml:space="preserve">Identification of the MCX Client should be filled in </w:t>
      </w:r>
      <w:proofErr w:type="gramStart"/>
      <w:r w:rsidRPr="002763E9">
        <w:t>so as to</w:t>
      </w:r>
      <w:proofErr w:type="gramEnd"/>
      <w:r w:rsidRPr="002763E9">
        <w:t xml:space="preserve"> provide as much detail as possible regarding version numbers and configuration options.</w:t>
      </w:r>
    </w:p>
    <w:p w14:paraId="3754EFCD" w14:textId="77777777" w:rsidR="002763E9" w:rsidRPr="002763E9" w:rsidRDefault="002763E9" w:rsidP="002763E9">
      <w:pPr>
        <w:overflowPunct w:val="0"/>
        <w:autoSpaceDE w:val="0"/>
        <w:autoSpaceDN w:val="0"/>
        <w:adjustRightInd w:val="0"/>
        <w:textAlignment w:val="baseline"/>
      </w:pPr>
      <w:r w:rsidRPr="002763E9">
        <w:t xml:space="preserve">The product supplier </w:t>
      </w:r>
      <w:smartTag w:uri="urn:schemas-microsoft-com:office:smarttags" w:element="PersonName">
        <w:r w:rsidRPr="002763E9">
          <w:t>info</w:t>
        </w:r>
      </w:smartTag>
      <w:r w:rsidRPr="002763E9">
        <w:t xml:space="preserve">rmation and client </w:t>
      </w:r>
      <w:smartTag w:uri="urn:schemas-microsoft-com:office:smarttags" w:element="PersonName">
        <w:r w:rsidRPr="002763E9">
          <w:t>info</w:t>
        </w:r>
      </w:smartTag>
      <w:r w:rsidRPr="002763E9">
        <w:t>rmation should both be filled in if they are different.</w:t>
      </w:r>
    </w:p>
    <w:p w14:paraId="50804DDC" w14:textId="77777777" w:rsidR="002763E9" w:rsidRPr="002763E9" w:rsidRDefault="002763E9" w:rsidP="002763E9">
      <w:pPr>
        <w:overflowPunct w:val="0"/>
        <w:autoSpaceDE w:val="0"/>
        <w:autoSpaceDN w:val="0"/>
        <w:adjustRightInd w:val="0"/>
        <w:textAlignment w:val="baseline"/>
      </w:pPr>
      <w:r w:rsidRPr="002763E9">
        <w:t xml:space="preserve">A person who can answer queries regarding </w:t>
      </w:r>
      <w:smartTag w:uri="urn:schemas-microsoft-com:office:smarttags" w:element="PersonName">
        <w:r w:rsidRPr="002763E9">
          <w:t>info</w:t>
        </w:r>
      </w:smartTag>
      <w:r w:rsidRPr="002763E9">
        <w:t>rmation supplied in the ICS should be named as the contact person.</w:t>
      </w:r>
    </w:p>
    <w:p w14:paraId="6537C836" w14:textId="77777777" w:rsidR="002763E9" w:rsidRPr="002763E9" w:rsidRDefault="002763E9" w:rsidP="00BC568D">
      <w:pPr>
        <w:pStyle w:val="Heading3"/>
      </w:pPr>
      <w:bookmarkStart w:id="89" w:name="_Toc27405402"/>
      <w:bookmarkStart w:id="90" w:name="_Toc51831951"/>
      <w:bookmarkStart w:id="91" w:name="_Toc68109171"/>
      <w:bookmarkStart w:id="92" w:name="_Toc75458422"/>
      <w:bookmarkStart w:id="93" w:name="_Toc178185445"/>
      <w:bookmarkStart w:id="94" w:name="_Toc194510920"/>
      <w:r w:rsidRPr="002763E9">
        <w:t>A.2.1</w:t>
      </w:r>
      <w:r w:rsidRPr="002763E9">
        <w:tab/>
        <w:t>Date of the statement</w:t>
      </w:r>
      <w:bookmarkEnd w:id="89"/>
      <w:bookmarkEnd w:id="90"/>
      <w:bookmarkEnd w:id="91"/>
      <w:bookmarkEnd w:id="92"/>
      <w:bookmarkEnd w:id="93"/>
      <w:bookmarkEnd w:id="94"/>
    </w:p>
    <w:p w14:paraId="2808B0E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077A6B2" w14:textId="7833FF7C" w:rsidR="002763E9" w:rsidRPr="002763E9" w:rsidRDefault="002763E9" w:rsidP="00BC568D">
      <w:pPr>
        <w:pStyle w:val="Heading3"/>
      </w:pPr>
      <w:bookmarkStart w:id="95" w:name="_Toc27405403"/>
      <w:bookmarkStart w:id="96" w:name="_Toc51831952"/>
      <w:bookmarkStart w:id="97" w:name="_Toc68109172"/>
      <w:bookmarkStart w:id="98" w:name="_Toc75458423"/>
      <w:bookmarkStart w:id="99" w:name="_Toc178185446"/>
      <w:bookmarkStart w:id="100" w:name="_Toc194510921"/>
      <w:r w:rsidRPr="002763E9">
        <w:t>A.2.2</w:t>
      </w:r>
      <w:r w:rsidRPr="002763E9">
        <w:tab/>
        <w:t>MCX Client under test identification</w:t>
      </w:r>
      <w:bookmarkEnd w:id="95"/>
      <w:bookmarkEnd w:id="96"/>
      <w:bookmarkEnd w:id="97"/>
      <w:bookmarkEnd w:id="98"/>
      <w:bookmarkEnd w:id="99"/>
      <w:bookmarkEnd w:id="100"/>
    </w:p>
    <w:p w14:paraId="3942E284" w14:textId="5D2DED61" w:rsidR="002763E9" w:rsidRPr="002763E9" w:rsidRDefault="002763E9" w:rsidP="002763E9">
      <w:pPr>
        <w:overflowPunct w:val="0"/>
        <w:autoSpaceDE w:val="0"/>
        <w:autoSpaceDN w:val="0"/>
        <w:adjustRightInd w:val="0"/>
        <w:textAlignment w:val="baseline"/>
      </w:pPr>
      <w:r w:rsidRPr="002763E9">
        <w:t>MCX Client under test name:</w:t>
      </w:r>
    </w:p>
    <w:p w14:paraId="55F8B28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0E4BC7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21E93D2" w14:textId="77777777" w:rsidR="002763E9" w:rsidRPr="002763E9" w:rsidRDefault="002763E9" w:rsidP="002763E9">
      <w:pPr>
        <w:overflowPunct w:val="0"/>
        <w:autoSpaceDE w:val="0"/>
        <w:autoSpaceDN w:val="0"/>
        <w:adjustRightInd w:val="0"/>
        <w:textAlignment w:val="baseline"/>
      </w:pPr>
      <w:r w:rsidRPr="002763E9">
        <w:t>Hardware configuration:</w:t>
      </w:r>
    </w:p>
    <w:p w14:paraId="0A19A56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4EBFAA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FC7B8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01C3BEA" w14:textId="77777777" w:rsidR="002763E9" w:rsidRPr="002763E9" w:rsidRDefault="002763E9" w:rsidP="002763E9">
      <w:pPr>
        <w:overflowPunct w:val="0"/>
        <w:autoSpaceDE w:val="0"/>
        <w:autoSpaceDN w:val="0"/>
        <w:adjustRightInd w:val="0"/>
        <w:textAlignment w:val="baseline"/>
      </w:pPr>
      <w:r w:rsidRPr="002763E9">
        <w:t>Software configuration:</w:t>
      </w:r>
    </w:p>
    <w:p w14:paraId="3633779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F7FD82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69483D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A92E57C" w14:textId="77777777" w:rsidR="002763E9" w:rsidRPr="002763E9" w:rsidRDefault="002763E9" w:rsidP="00862243">
      <w:pPr>
        <w:pStyle w:val="Heading3"/>
      </w:pPr>
      <w:bookmarkStart w:id="101" w:name="_Toc27405404"/>
      <w:bookmarkStart w:id="102" w:name="_Toc51831953"/>
      <w:bookmarkStart w:id="103" w:name="_Toc68109173"/>
      <w:bookmarkStart w:id="104" w:name="_Toc75458424"/>
      <w:bookmarkStart w:id="105" w:name="_Toc178185447"/>
      <w:bookmarkStart w:id="106" w:name="_Toc194510922"/>
      <w:r w:rsidRPr="002763E9">
        <w:t>A.2.3</w:t>
      </w:r>
      <w:r w:rsidRPr="002763E9">
        <w:tab/>
        <w:t>Product supplier</w:t>
      </w:r>
      <w:bookmarkEnd w:id="101"/>
      <w:bookmarkEnd w:id="102"/>
      <w:bookmarkEnd w:id="103"/>
      <w:bookmarkEnd w:id="104"/>
      <w:bookmarkEnd w:id="105"/>
      <w:bookmarkEnd w:id="106"/>
    </w:p>
    <w:p w14:paraId="507AB517" w14:textId="77777777" w:rsidR="002763E9" w:rsidRPr="002763E9" w:rsidRDefault="002763E9" w:rsidP="002763E9">
      <w:pPr>
        <w:keepNext/>
        <w:keepLines/>
        <w:overflowPunct w:val="0"/>
        <w:autoSpaceDE w:val="0"/>
        <w:autoSpaceDN w:val="0"/>
        <w:adjustRightInd w:val="0"/>
        <w:textAlignment w:val="baseline"/>
      </w:pPr>
      <w:r w:rsidRPr="002763E9">
        <w:t>Name:</w:t>
      </w:r>
    </w:p>
    <w:p w14:paraId="0E82148A" w14:textId="77777777" w:rsidR="002763E9" w:rsidRPr="002763E9" w:rsidRDefault="002763E9" w:rsidP="002763E9">
      <w:pPr>
        <w:keepNext/>
        <w:keepLines/>
        <w:tabs>
          <w:tab w:val="right" w:leader="dot" w:pos="9356"/>
        </w:tabs>
        <w:overflowPunct w:val="0"/>
        <w:autoSpaceDE w:val="0"/>
        <w:autoSpaceDN w:val="0"/>
        <w:adjustRightInd w:val="0"/>
        <w:textAlignment w:val="baseline"/>
      </w:pPr>
      <w:r w:rsidRPr="002763E9">
        <w:tab/>
      </w:r>
    </w:p>
    <w:p w14:paraId="2F5ABC2A" w14:textId="77777777" w:rsidR="002763E9" w:rsidRPr="002763E9" w:rsidRDefault="002763E9" w:rsidP="002763E9">
      <w:pPr>
        <w:keepNext/>
        <w:keepLines/>
        <w:overflowPunct w:val="0"/>
        <w:autoSpaceDE w:val="0"/>
        <w:autoSpaceDN w:val="0"/>
        <w:adjustRightInd w:val="0"/>
        <w:textAlignment w:val="baseline"/>
      </w:pPr>
      <w:r w:rsidRPr="002763E9">
        <w:t>Address:</w:t>
      </w:r>
    </w:p>
    <w:p w14:paraId="46F15C6B"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34734173"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44A2A4AE"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E948120" w14:textId="77777777" w:rsidR="002763E9" w:rsidRPr="002763E9" w:rsidRDefault="002763E9" w:rsidP="002763E9">
      <w:pPr>
        <w:overflowPunct w:val="0"/>
        <w:autoSpaceDE w:val="0"/>
        <w:autoSpaceDN w:val="0"/>
        <w:adjustRightInd w:val="0"/>
        <w:textAlignment w:val="baseline"/>
      </w:pPr>
      <w:r w:rsidRPr="002763E9">
        <w:lastRenderedPageBreak/>
        <w:t>Telephone number:</w:t>
      </w:r>
    </w:p>
    <w:p w14:paraId="122A814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3ADE2FA" w14:textId="77777777" w:rsidR="002763E9" w:rsidRPr="002763E9" w:rsidRDefault="002763E9" w:rsidP="002763E9">
      <w:pPr>
        <w:overflowPunct w:val="0"/>
        <w:autoSpaceDE w:val="0"/>
        <w:autoSpaceDN w:val="0"/>
        <w:adjustRightInd w:val="0"/>
        <w:textAlignment w:val="baseline"/>
      </w:pPr>
      <w:r w:rsidRPr="002763E9">
        <w:t>Facsimile number:</w:t>
      </w:r>
    </w:p>
    <w:p w14:paraId="40E9390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E3EBCAE" w14:textId="77777777" w:rsidR="002763E9" w:rsidRPr="002763E9" w:rsidRDefault="002763E9" w:rsidP="002763E9">
      <w:pPr>
        <w:overflowPunct w:val="0"/>
        <w:autoSpaceDE w:val="0"/>
        <w:autoSpaceDN w:val="0"/>
        <w:adjustRightInd w:val="0"/>
        <w:textAlignment w:val="baseline"/>
      </w:pPr>
      <w:r w:rsidRPr="002763E9">
        <w:t>E-mail address:</w:t>
      </w:r>
    </w:p>
    <w:p w14:paraId="57D93CF2"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403F2A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681736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F34CB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76BDC7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FF6E92C" w14:textId="77777777" w:rsidR="002763E9" w:rsidRPr="002763E9" w:rsidRDefault="002763E9" w:rsidP="00862243">
      <w:pPr>
        <w:pStyle w:val="Heading3"/>
      </w:pPr>
      <w:bookmarkStart w:id="107" w:name="_Toc27405405"/>
      <w:bookmarkStart w:id="108" w:name="_Toc51831954"/>
      <w:bookmarkStart w:id="109" w:name="_Toc68109174"/>
      <w:bookmarkStart w:id="110" w:name="_Toc75458425"/>
      <w:bookmarkStart w:id="111" w:name="_Toc178185448"/>
      <w:bookmarkStart w:id="112" w:name="_Toc194510923"/>
      <w:r w:rsidRPr="002763E9">
        <w:t>A.2.4</w:t>
      </w:r>
      <w:r w:rsidRPr="002763E9">
        <w:tab/>
        <w:t>The Organisation responsible for the Product testing</w:t>
      </w:r>
      <w:bookmarkEnd w:id="107"/>
      <w:bookmarkEnd w:id="108"/>
      <w:bookmarkEnd w:id="109"/>
      <w:bookmarkEnd w:id="110"/>
      <w:bookmarkEnd w:id="111"/>
      <w:bookmarkEnd w:id="112"/>
    </w:p>
    <w:p w14:paraId="3E5C32B2" w14:textId="77777777" w:rsidR="002763E9" w:rsidRPr="002763E9" w:rsidRDefault="002763E9" w:rsidP="002763E9">
      <w:pPr>
        <w:overflowPunct w:val="0"/>
        <w:autoSpaceDE w:val="0"/>
        <w:autoSpaceDN w:val="0"/>
        <w:adjustRightInd w:val="0"/>
        <w:textAlignment w:val="baseline"/>
      </w:pPr>
      <w:r w:rsidRPr="002763E9">
        <w:t>Name:</w:t>
      </w:r>
    </w:p>
    <w:p w14:paraId="7211BE4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DBDFEBE" w14:textId="77777777" w:rsidR="002763E9" w:rsidRPr="002763E9" w:rsidRDefault="002763E9" w:rsidP="002763E9">
      <w:pPr>
        <w:overflowPunct w:val="0"/>
        <w:autoSpaceDE w:val="0"/>
        <w:autoSpaceDN w:val="0"/>
        <w:adjustRightInd w:val="0"/>
        <w:textAlignment w:val="baseline"/>
      </w:pPr>
      <w:r w:rsidRPr="002763E9">
        <w:t>Address:</w:t>
      </w:r>
    </w:p>
    <w:p w14:paraId="6CE27B3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79CDB2B"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790EED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E278F5D" w14:textId="77777777" w:rsidR="002763E9" w:rsidRPr="002763E9" w:rsidRDefault="002763E9" w:rsidP="002763E9">
      <w:pPr>
        <w:overflowPunct w:val="0"/>
        <w:autoSpaceDE w:val="0"/>
        <w:autoSpaceDN w:val="0"/>
        <w:adjustRightInd w:val="0"/>
        <w:textAlignment w:val="baseline"/>
      </w:pPr>
      <w:r w:rsidRPr="002763E9">
        <w:t>Telephone number:</w:t>
      </w:r>
    </w:p>
    <w:p w14:paraId="0EB3B3C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F04E70F" w14:textId="77777777" w:rsidR="002763E9" w:rsidRPr="002763E9" w:rsidRDefault="002763E9" w:rsidP="002763E9">
      <w:pPr>
        <w:overflowPunct w:val="0"/>
        <w:autoSpaceDE w:val="0"/>
        <w:autoSpaceDN w:val="0"/>
        <w:adjustRightInd w:val="0"/>
        <w:textAlignment w:val="baseline"/>
      </w:pPr>
      <w:r w:rsidRPr="002763E9">
        <w:t>Facsimile number:</w:t>
      </w:r>
    </w:p>
    <w:p w14:paraId="1A20F7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DBFF2CC" w14:textId="77777777" w:rsidR="002763E9" w:rsidRPr="002763E9" w:rsidRDefault="002763E9" w:rsidP="002763E9">
      <w:pPr>
        <w:overflowPunct w:val="0"/>
        <w:autoSpaceDE w:val="0"/>
        <w:autoSpaceDN w:val="0"/>
        <w:adjustRightInd w:val="0"/>
        <w:textAlignment w:val="baseline"/>
      </w:pPr>
      <w:r w:rsidRPr="002763E9">
        <w:t>E-mail address:</w:t>
      </w:r>
    </w:p>
    <w:p w14:paraId="47D267C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DE43E3E" w14:textId="77777777" w:rsidR="002763E9" w:rsidRPr="002763E9" w:rsidRDefault="002763E9" w:rsidP="002763E9">
      <w:pPr>
        <w:keepNext/>
        <w:keepLines/>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834C183" w14:textId="77777777" w:rsidR="002763E9" w:rsidRPr="002763E9" w:rsidRDefault="002763E9" w:rsidP="002763E9">
      <w:pPr>
        <w:keepNext/>
        <w:keepLines/>
        <w:tabs>
          <w:tab w:val="right" w:leader="dot" w:pos="9356"/>
        </w:tabs>
        <w:overflowPunct w:val="0"/>
        <w:autoSpaceDE w:val="0"/>
        <w:autoSpaceDN w:val="0"/>
        <w:adjustRightInd w:val="0"/>
        <w:spacing w:after="120"/>
        <w:textAlignment w:val="baseline"/>
      </w:pPr>
      <w:r w:rsidRPr="002763E9">
        <w:tab/>
      </w:r>
    </w:p>
    <w:p w14:paraId="4AF0BB7F"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1055C91D"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46110612" w14:textId="77777777" w:rsidR="002763E9" w:rsidRPr="002763E9" w:rsidRDefault="002763E9" w:rsidP="00862243">
      <w:pPr>
        <w:pStyle w:val="Heading3"/>
      </w:pPr>
      <w:bookmarkStart w:id="113" w:name="_Toc27405406"/>
      <w:bookmarkStart w:id="114" w:name="_Toc51831955"/>
      <w:bookmarkStart w:id="115" w:name="_Toc68109175"/>
      <w:bookmarkStart w:id="116" w:name="_Toc75458426"/>
      <w:bookmarkStart w:id="117" w:name="_Toc178185449"/>
      <w:bookmarkStart w:id="118" w:name="_Toc194510924"/>
      <w:r w:rsidRPr="002763E9">
        <w:t>A.2.5</w:t>
      </w:r>
      <w:r w:rsidRPr="002763E9">
        <w:tab/>
        <w:t>ICS contact person</w:t>
      </w:r>
      <w:bookmarkEnd w:id="113"/>
      <w:bookmarkEnd w:id="114"/>
      <w:bookmarkEnd w:id="115"/>
      <w:bookmarkEnd w:id="116"/>
      <w:bookmarkEnd w:id="117"/>
      <w:bookmarkEnd w:id="118"/>
    </w:p>
    <w:p w14:paraId="1622C4A5" w14:textId="77777777" w:rsidR="002763E9" w:rsidRPr="002763E9" w:rsidRDefault="002763E9" w:rsidP="002763E9">
      <w:pPr>
        <w:keepNext/>
        <w:overflowPunct w:val="0"/>
        <w:autoSpaceDE w:val="0"/>
        <w:autoSpaceDN w:val="0"/>
        <w:adjustRightInd w:val="0"/>
        <w:textAlignment w:val="baseline"/>
      </w:pPr>
      <w:r w:rsidRPr="002763E9">
        <w:t>Name:</w:t>
      </w:r>
    </w:p>
    <w:p w14:paraId="4EDEBB31"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1C02B0E" w14:textId="77777777" w:rsidR="002763E9" w:rsidRPr="002763E9" w:rsidRDefault="002763E9" w:rsidP="002763E9">
      <w:pPr>
        <w:keepNext/>
        <w:overflowPunct w:val="0"/>
        <w:autoSpaceDE w:val="0"/>
        <w:autoSpaceDN w:val="0"/>
        <w:adjustRightInd w:val="0"/>
        <w:textAlignment w:val="baseline"/>
      </w:pPr>
      <w:r w:rsidRPr="002763E9">
        <w:t>Telephone number:</w:t>
      </w:r>
    </w:p>
    <w:p w14:paraId="5440934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C5EC071" w14:textId="77777777" w:rsidR="002763E9" w:rsidRPr="002763E9" w:rsidRDefault="002763E9" w:rsidP="002763E9">
      <w:pPr>
        <w:keepNext/>
        <w:overflowPunct w:val="0"/>
        <w:autoSpaceDE w:val="0"/>
        <w:autoSpaceDN w:val="0"/>
        <w:adjustRightInd w:val="0"/>
        <w:textAlignment w:val="baseline"/>
      </w:pPr>
      <w:r w:rsidRPr="002763E9">
        <w:t>Facsimile number:</w:t>
      </w:r>
    </w:p>
    <w:p w14:paraId="6A098AF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B25E0E2" w14:textId="77777777" w:rsidR="002763E9" w:rsidRPr="002763E9" w:rsidRDefault="002763E9" w:rsidP="002763E9">
      <w:pPr>
        <w:overflowPunct w:val="0"/>
        <w:autoSpaceDE w:val="0"/>
        <w:autoSpaceDN w:val="0"/>
        <w:adjustRightInd w:val="0"/>
        <w:textAlignment w:val="baseline"/>
      </w:pPr>
      <w:r w:rsidRPr="002763E9">
        <w:lastRenderedPageBreak/>
        <w:t>E-mail address:</w:t>
      </w:r>
    </w:p>
    <w:p w14:paraId="4730F0D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93CDB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30485B2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2DE717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AB3AAD7" w14:textId="77777777" w:rsidR="002763E9" w:rsidRPr="002763E9" w:rsidRDefault="002763E9" w:rsidP="005B18DB">
      <w:pPr>
        <w:pStyle w:val="Heading2"/>
      </w:pPr>
      <w:bookmarkStart w:id="119" w:name="_Toc27405407"/>
      <w:bookmarkStart w:id="120" w:name="_Toc51831956"/>
      <w:bookmarkStart w:id="121" w:name="_Toc68109176"/>
      <w:bookmarkStart w:id="122" w:name="_Toc75458427"/>
      <w:bookmarkStart w:id="123" w:name="_Toc178185450"/>
      <w:bookmarkStart w:id="124" w:name="_Toc194510925"/>
      <w:r w:rsidRPr="002763E9">
        <w:t>A.3</w:t>
      </w:r>
      <w:r w:rsidRPr="002763E9">
        <w:tab/>
        <w:t>Identification of the protocol</w:t>
      </w:r>
      <w:bookmarkEnd w:id="119"/>
      <w:bookmarkEnd w:id="120"/>
      <w:bookmarkEnd w:id="121"/>
      <w:bookmarkEnd w:id="122"/>
      <w:bookmarkEnd w:id="123"/>
      <w:bookmarkEnd w:id="124"/>
    </w:p>
    <w:p w14:paraId="29ADADF5" w14:textId="77777777" w:rsidR="002763E9" w:rsidRPr="002763E9" w:rsidRDefault="002763E9" w:rsidP="002763E9">
      <w:pPr>
        <w:overflowPunct w:val="0"/>
        <w:autoSpaceDE w:val="0"/>
        <w:autoSpaceDN w:val="0"/>
        <w:adjustRightInd w:val="0"/>
        <w:textAlignment w:val="baseline"/>
      </w:pPr>
      <w:r w:rsidRPr="002763E9">
        <w:t>This ICS proforma applies to the 3GPP standards listed in the normative references clause of the present document.</w:t>
      </w:r>
    </w:p>
    <w:p w14:paraId="06F75E28" w14:textId="77777777" w:rsidR="002763E9" w:rsidRPr="002763E9" w:rsidRDefault="002763E9" w:rsidP="005B18DB">
      <w:pPr>
        <w:pStyle w:val="Heading2"/>
      </w:pPr>
      <w:bookmarkStart w:id="125" w:name="_Toc27405408"/>
      <w:bookmarkStart w:id="126" w:name="_Toc51831957"/>
      <w:bookmarkStart w:id="127" w:name="_Toc68109177"/>
      <w:bookmarkStart w:id="128" w:name="_Toc75458428"/>
      <w:bookmarkStart w:id="129" w:name="_Toc178185451"/>
      <w:bookmarkStart w:id="130" w:name="_Toc194510926"/>
      <w:r w:rsidRPr="002763E9">
        <w:t>A.4</w:t>
      </w:r>
      <w:r w:rsidRPr="002763E9">
        <w:tab/>
        <w:t>ICS proforma tables</w:t>
      </w:r>
      <w:bookmarkEnd w:id="125"/>
      <w:bookmarkEnd w:id="126"/>
      <w:bookmarkEnd w:id="127"/>
      <w:bookmarkEnd w:id="128"/>
      <w:bookmarkEnd w:id="129"/>
      <w:bookmarkEnd w:id="130"/>
    </w:p>
    <w:p w14:paraId="5AE3E950" w14:textId="77777777" w:rsidR="002763E9" w:rsidRPr="002763E9" w:rsidRDefault="002763E9" w:rsidP="00862243">
      <w:pPr>
        <w:pStyle w:val="Heading3"/>
      </w:pPr>
      <w:bookmarkStart w:id="131" w:name="_Toc27405409"/>
      <w:bookmarkStart w:id="132" w:name="_Toc51831958"/>
      <w:bookmarkStart w:id="133" w:name="_Toc68109178"/>
      <w:bookmarkStart w:id="134" w:name="_Toc75458429"/>
      <w:bookmarkStart w:id="135" w:name="_Toc178185452"/>
      <w:bookmarkStart w:id="136" w:name="_Toc194510927"/>
      <w:r w:rsidRPr="002763E9">
        <w:t>A.4.1</w:t>
      </w:r>
      <w:r w:rsidRPr="002763E9">
        <w:tab/>
        <w:t>Implementation Types</w:t>
      </w:r>
      <w:bookmarkEnd w:id="131"/>
      <w:bookmarkEnd w:id="132"/>
      <w:bookmarkEnd w:id="133"/>
      <w:bookmarkEnd w:id="134"/>
      <w:bookmarkEnd w:id="135"/>
      <w:bookmarkEnd w:id="136"/>
    </w:p>
    <w:p w14:paraId="747A988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281CA8FB"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1E3A2D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38E462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2CA2CC9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7C8EC6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0C5824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2C6E8CC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7A8E20F5"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6E8B7F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78A61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tcPr>
          <w:p w14:paraId="174331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07DF48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DA58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288F0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MCPTT Client</w:t>
            </w:r>
          </w:p>
        </w:tc>
      </w:tr>
      <w:tr w:rsidR="002763E9" w:rsidRPr="002763E9" w14:paraId="2DA6E091"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99357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649C5CF7" w14:textId="45F898ED" w:rsidR="002763E9" w:rsidRPr="002763E9" w:rsidRDefault="00AF4E53" w:rsidP="002763E9">
            <w:pPr>
              <w:keepNext/>
              <w:keepLines/>
              <w:overflowPunct w:val="0"/>
              <w:autoSpaceDE w:val="0"/>
              <w:autoSpaceDN w:val="0"/>
              <w:adjustRightInd w:val="0"/>
              <w:spacing w:after="0"/>
              <w:textAlignment w:val="baseline"/>
              <w:rPr>
                <w:rFonts w:ascii="Arial" w:hAnsi="Arial"/>
                <w:sz w:val="18"/>
              </w:rPr>
            </w:pPr>
            <w:r w:rsidRPr="00AF4E53">
              <w:rPr>
                <w:rFonts w:ascii="Arial" w:hAnsi="Arial"/>
                <w:sz w:val="18"/>
              </w:rPr>
              <w:t>Void</w:t>
            </w:r>
          </w:p>
        </w:tc>
        <w:tc>
          <w:tcPr>
            <w:tcW w:w="1343" w:type="dxa"/>
            <w:tcBorders>
              <w:top w:val="single" w:sz="4" w:space="0" w:color="auto"/>
              <w:left w:val="single" w:sz="4" w:space="0" w:color="auto"/>
              <w:bottom w:val="single" w:sz="4" w:space="0" w:color="auto"/>
              <w:right w:val="single" w:sz="4" w:space="0" w:color="auto"/>
            </w:tcBorders>
          </w:tcPr>
          <w:p w14:paraId="5DA7557B" w14:textId="6D0F8B25"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77874325" w14:textId="0859FC7C"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1B27DF20" w14:textId="7F37E634"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63A78B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5C3340A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7601D7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tcPr>
          <w:p w14:paraId="3FAD30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MCVideo</w:t>
            </w:r>
            <w:proofErr w:type="spellEnd"/>
            <w:r w:rsidRPr="002763E9">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7219AB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tcPr>
          <w:p w14:paraId="5DC7F31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AC5F0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76B015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IUT containing </w:t>
            </w:r>
            <w:proofErr w:type="spellStart"/>
            <w:r w:rsidRPr="002763E9">
              <w:rPr>
                <w:rFonts w:ascii="Arial" w:hAnsi="Arial"/>
                <w:sz w:val="18"/>
              </w:rPr>
              <w:t>MCVideo</w:t>
            </w:r>
            <w:proofErr w:type="spellEnd"/>
            <w:r w:rsidRPr="002763E9">
              <w:rPr>
                <w:rFonts w:ascii="Arial" w:hAnsi="Arial"/>
                <w:sz w:val="18"/>
              </w:rPr>
              <w:t xml:space="preserve"> Client</w:t>
            </w:r>
          </w:p>
        </w:tc>
      </w:tr>
      <w:tr w:rsidR="002763E9" w:rsidRPr="002763E9" w14:paraId="753C758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54528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tcPr>
          <w:p w14:paraId="393764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MCData</w:t>
            </w:r>
            <w:proofErr w:type="spellEnd"/>
            <w:r w:rsidRPr="002763E9">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1D2687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tcPr>
          <w:p w14:paraId="6A2619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29D85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00270D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IUT containing </w:t>
            </w:r>
            <w:proofErr w:type="spellStart"/>
            <w:r w:rsidRPr="002763E9">
              <w:rPr>
                <w:rFonts w:ascii="Arial" w:hAnsi="Arial"/>
                <w:sz w:val="18"/>
              </w:rPr>
              <w:t>MCData</w:t>
            </w:r>
            <w:proofErr w:type="spellEnd"/>
            <w:r w:rsidRPr="002763E9">
              <w:rPr>
                <w:rFonts w:ascii="Arial" w:hAnsi="Arial"/>
                <w:sz w:val="18"/>
              </w:rPr>
              <w:t xml:space="preserve"> Client</w:t>
            </w:r>
          </w:p>
        </w:tc>
      </w:tr>
      <w:tr w:rsidR="002763E9" w:rsidRPr="002763E9" w14:paraId="04080FB7" w14:textId="77777777" w:rsidTr="0052490A">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2B76B4EF"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TS 23.179 [9] has been superseded from Release 14 by TS 23.379 [15]</w:t>
            </w:r>
          </w:p>
        </w:tc>
      </w:tr>
    </w:tbl>
    <w:p w14:paraId="444F9F9F" w14:textId="77777777" w:rsidR="002763E9" w:rsidRPr="002763E9" w:rsidRDefault="002763E9" w:rsidP="002763E9">
      <w:pPr>
        <w:overflowPunct w:val="0"/>
        <w:autoSpaceDE w:val="0"/>
        <w:autoSpaceDN w:val="0"/>
        <w:adjustRightInd w:val="0"/>
        <w:textAlignment w:val="baseline"/>
      </w:pPr>
    </w:p>
    <w:p w14:paraId="3DAB5CD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66395394"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7214B7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1FDA74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1ABA09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6DFDF8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4341B62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4AF64E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0ED5179D"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404837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2D83F2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Void</w:t>
            </w:r>
          </w:p>
        </w:tc>
        <w:tc>
          <w:tcPr>
            <w:tcW w:w="1343" w:type="dxa"/>
            <w:tcBorders>
              <w:top w:val="single" w:sz="6" w:space="0" w:color="auto"/>
              <w:left w:val="single" w:sz="6" w:space="0" w:color="auto"/>
              <w:bottom w:val="single" w:sz="4" w:space="0" w:color="auto"/>
              <w:right w:val="single" w:sz="4" w:space="0" w:color="auto"/>
            </w:tcBorders>
          </w:tcPr>
          <w:p w14:paraId="3A036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2EED34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5D05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9E5C5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bl>
    <w:p w14:paraId="1FF78A0D" w14:textId="77777777" w:rsidR="002763E9" w:rsidRPr="002763E9" w:rsidRDefault="002763E9" w:rsidP="002763E9">
      <w:pPr>
        <w:overflowPunct w:val="0"/>
        <w:autoSpaceDE w:val="0"/>
        <w:autoSpaceDN w:val="0"/>
        <w:adjustRightInd w:val="0"/>
        <w:textAlignment w:val="baseline"/>
      </w:pPr>
    </w:p>
    <w:p w14:paraId="7677C80C" w14:textId="77777777" w:rsidR="002763E9" w:rsidRPr="002763E9" w:rsidRDefault="002763E9" w:rsidP="00964869">
      <w:pPr>
        <w:pStyle w:val="Heading3"/>
      </w:pPr>
      <w:bookmarkStart w:id="137" w:name="_Toc68109179"/>
      <w:bookmarkStart w:id="138" w:name="_Toc75458430"/>
      <w:bookmarkStart w:id="139" w:name="_Toc178185453"/>
      <w:bookmarkStart w:id="140" w:name="_Toc194510928"/>
      <w:r w:rsidRPr="002763E9">
        <w:lastRenderedPageBreak/>
        <w:t>A.4.2</w:t>
      </w:r>
      <w:r w:rsidRPr="002763E9">
        <w:tab/>
        <w:t>Additional information</w:t>
      </w:r>
      <w:bookmarkEnd w:id="137"/>
      <w:bookmarkEnd w:id="138"/>
      <w:bookmarkEnd w:id="139"/>
      <w:bookmarkEnd w:id="140"/>
    </w:p>
    <w:p w14:paraId="6C425E7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A.4.2-1: Additional </w:t>
      </w:r>
      <w:smartTag w:uri="urn:schemas-microsoft-com:office:smarttags" w:element="PersonName">
        <w:r w:rsidRPr="002763E9">
          <w:rPr>
            <w:rFonts w:ascii="Arial" w:hAnsi="Arial"/>
            <w:b/>
          </w:rPr>
          <w:t>info</w:t>
        </w:r>
      </w:smartTag>
      <w:r w:rsidRPr="002763E9">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2763E9" w:rsidRPr="002763E9" w14:paraId="5EB22BCF" w14:textId="77777777" w:rsidTr="0052490A">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92E902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A5C5C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 xml:space="preserve">Additional </w:t>
            </w:r>
            <w:smartTag w:uri="urn:schemas-microsoft-com:office:smarttags" w:element="PersonName">
              <w:r w:rsidRPr="002763E9">
                <w:rPr>
                  <w:rFonts w:ascii="Arial" w:hAnsi="Arial"/>
                  <w:b/>
                  <w:sz w:val="18"/>
                </w:rPr>
                <w:t>info</w:t>
              </w:r>
            </w:smartTag>
            <w:r w:rsidRPr="002763E9">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644C76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469A4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3D0D5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3D8CD4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5906151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4478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6BDCB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A3B1E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1CB41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5D36D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B20EB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KMS request security is applied</w:t>
            </w:r>
          </w:p>
        </w:tc>
      </w:tr>
      <w:tr w:rsidR="002763E9" w:rsidRPr="002763E9" w14:paraId="457C8B1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9631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487B2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w:t>
            </w:r>
            <w:proofErr w:type="gramStart"/>
            <w:r w:rsidRPr="002763E9">
              <w:rPr>
                <w:rFonts w:ascii="Arial" w:hAnsi="Arial"/>
                <w:sz w:val="18"/>
              </w:rPr>
              <w:t>is capable of displaying</w:t>
            </w:r>
            <w:proofErr w:type="gramEnd"/>
            <w:r w:rsidRPr="002763E9">
              <w:rPr>
                <w:rFonts w:ascii="Arial" w:hAnsi="Arial"/>
                <w:sz w:val="18"/>
              </w:rPr>
              <w:t xml:space="preserve">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76721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A72F8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77A9A5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pc_MCX_DisplayInfoEmergencyCall</w:t>
            </w:r>
            <w:proofErr w:type="spellEnd"/>
          </w:p>
        </w:tc>
        <w:tc>
          <w:tcPr>
            <w:tcW w:w="2348" w:type="dxa"/>
            <w:tcBorders>
              <w:top w:val="single" w:sz="4" w:space="0" w:color="auto"/>
              <w:left w:val="single" w:sz="4" w:space="0" w:color="auto"/>
              <w:bottom w:val="single" w:sz="4" w:space="0" w:color="auto"/>
              <w:right w:val="single" w:sz="4" w:space="0" w:color="auto"/>
            </w:tcBorders>
          </w:tcPr>
          <w:p w14:paraId="423D51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7A1609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5F119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1D5AA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w:t>
            </w:r>
            <w:proofErr w:type="gramStart"/>
            <w:r w:rsidRPr="002763E9">
              <w:rPr>
                <w:rFonts w:ascii="Arial" w:hAnsi="Arial"/>
                <w:sz w:val="18"/>
              </w:rPr>
              <w:t>is capable of letting</w:t>
            </w:r>
            <w:proofErr w:type="gramEnd"/>
            <w:r w:rsidRPr="002763E9">
              <w:rPr>
                <w:rFonts w:ascii="Arial" w:hAnsi="Arial"/>
                <w:sz w:val="18"/>
              </w:rPr>
              <w:t xml:space="preserve">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39FDC5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78FC6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B56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678656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11BBBE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50419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39576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69101E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A6315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63B6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pc_MCPTT_OnDemanSeRemotePrivCall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1F7831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570694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00531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6257B3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598FD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7D9630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05E0C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pc_MCPTT_PreEstablishedSeRemotePrivCall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1A929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76C8586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84C1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6</w:t>
            </w:r>
          </w:p>
        </w:tc>
        <w:tc>
          <w:tcPr>
            <w:tcW w:w="3060" w:type="dxa"/>
            <w:tcBorders>
              <w:top w:val="single" w:sz="6" w:space="0" w:color="auto"/>
              <w:left w:val="single" w:sz="6" w:space="0" w:color="auto"/>
              <w:bottom w:val="single" w:sz="6" w:space="0" w:color="auto"/>
              <w:right w:val="single" w:sz="6" w:space="0" w:color="auto"/>
            </w:tcBorders>
          </w:tcPr>
          <w:p w14:paraId="33ED4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05FC2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4A95F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50CAA7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pc_MCPTT_OnDemanSeFirstToAnswerCall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097F61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5611D75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EF432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794D8B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2EF76E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55B4E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7ADEAF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pc_MCPTT_PreEstablishedSeFirstToAnswerCall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4C00CE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2C1E95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57F02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748106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14ECC3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029D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x-none"/>
              </w:rPr>
            </w:pPr>
            <w:r w:rsidRPr="002763E9">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170E0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roofErr w:type="spellStart"/>
            <w:r w:rsidRPr="002763E9">
              <w:rPr>
                <w:rFonts w:ascii="Arial" w:hAnsi="Arial"/>
                <w:sz w:val="18"/>
                <w:lang w:val="x-none"/>
              </w:rPr>
              <w:t>pc_MCX_EmergencyI</w:t>
            </w:r>
            <w:r w:rsidRPr="002763E9">
              <w:rPr>
                <w:rFonts w:ascii="Arial" w:hAnsi="Arial"/>
                <w:sz w:val="18"/>
                <w:lang w:val="de-DE"/>
              </w:rPr>
              <w:t>n</w:t>
            </w:r>
            <w:r w:rsidRPr="002763E9">
              <w:rPr>
                <w:rFonts w:ascii="Arial" w:hAnsi="Arial"/>
                <w:sz w:val="18"/>
                <w:lang w:val="x-none"/>
              </w:rPr>
              <w:t>dWithAlertInd</w:t>
            </w:r>
            <w:proofErr w:type="spellEnd"/>
          </w:p>
        </w:tc>
        <w:tc>
          <w:tcPr>
            <w:tcW w:w="2348" w:type="dxa"/>
            <w:tcBorders>
              <w:top w:val="single" w:sz="4" w:space="0" w:color="auto"/>
              <w:left w:val="single" w:sz="4" w:space="0" w:color="auto"/>
              <w:bottom w:val="single" w:sz="4" w:space="0" w:color="auto"/>
              <w:right w:val="single" w:sz="4" w:space="0" w:color="auto"/>
            </w:tcBorders>
          </w:tcPr>
          <w:p w14:paraId="5264DE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emergency call in addition to the &lt;emergency-</w:t>
            </w:r>
            <w:proofErr w:type="spellStart"/>
            <w:r w:rsidRPr="002763E9">
              <w:rPr>
                <w:rFonts w:ascii="Arial" w:hAnsi="Arial"/>
                <w:sz w:val="18"/>
              </w:rPr>
              <w:t>ind</w:t>
            </w:r>
            <w:proofErr w:type="spellEnd"/>
            <w:r w:rsidRPr="002763E9">
              <w:rPr>
                <w:rFonts w:ascii="Arial" w:hAnsi="Arial"/>
                <w:sz w:val="18"/>
              </w:rPr>
              <w:t>&gt; the UE automatically sets the &lt;alert-</w:t>
            </w:r>
            <w:proofErr w:type="spellStart"/>
            <w:r w:rsidRPr="002763E9">
              <w:rPr>
                <w:rFonts w:ascii="Arial" w:hAnsi="Arial"/>
                <w:sz w:val="18"/>
              </w:rPr>
              <w:t>ind</w:t>
            </w:r>
            <w:proofErr w:type="spellEnd"/>
            <w:r w:rsidRPr="002763E9">
              <w:rPr>
                <w:rFonts w:ascii="Arial" w:hAnsi="Arial"/>
                <w:sz w:val="18"/>
              </w:rPr>
              <w:t xml:space="preserve">&gt; in the </w:t>
            </w:r>
            <w:proofErr w:type="spellStart"/>
            <w:r w:rsidRPr="002763E9">
              <w:rPr>
                <w:rFonts w:ascii="Arial" w:hAnsi="Arial"/>
                <w:sz w:val="18"/>
              </w:rPr>
              <w:t>mcptt</w:t>
            </w:r>
            <w:proofErr w:type="spellEnd"/>
            <w:r w:rsidRPr="002763E9">
              <w:rPr>
                <w:rFonts w:ascii="Arial" w:hAnsi="Arial"/>
                <w:sz w:val="18"/>
              </w:rPr>
              <w:t>-info to true</w:t>
            </w:r>
          </w:p>
        </w:tc>
      </w:tr>
      <w:tr w:rsidR="002763E9" w:rsidRPr="002763E9" w14:paraId="045B3DBD"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42202B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07CF7C0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bookmarkStart w:id="141" w:name="_Hlk86316385"/>
            <w:r w:rsidRPr="002763E9">
              <w:rPr>
                <w:rFonts w:ascii="Arial" w:hAnsi="Arial"/>
                <w:sz w:val="18"/>
              </w:rPr>
              <w:t xml:space="preserve">The UE </w:t>
            </w:r>
            <w:bookmarkEnd w:id="141"/>
            <w:r w:rsidRPr="002763E9">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3DD5FC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5555B9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A888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w:t>
            </w:r>
            <w:proofErr w:type="spellEnd"/>
            <w:r w:rsidRPr="002763E9">
              <w:rPr>
                <w:rFonts w:ascii="Arial" w:hAnsi="Arial"/>
                <w:sz w:val="18"/>
                <w:lang w:val="de-DE"/>
              </w:rPr>
              <w:t>CPTT</w:t>
            </w:r>
            <w:r w:rsidRPr="002763E9">
              <w:rPr>
                <w:rFonts w:ascii="Arial" w:hAnsi="Arial"/>
                <w:sz w:val="18"/>
              </w:rPr>
              <w:t>_</w:t>
            </w:r>
            <w:r w:rsidRPr="002763E9">
              <w:rPr>
                <w:rFonts w:ascii="Arial" w:hAnsi="Arial"/>
                <w:sz w:val="18"/>
                <w:lang w:val="de-DE"/>
              </w:rPr>
              <w:t>FloorRequest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6085B4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Floor Request Queueing</w:t>
            </w:r>
          </w:p>
        </w:tc>
      </w:tr>
      <w:tr w:rsidR="002763E9" w:rsidRPr="002763E9" w14:paraId="2B6B0B4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B5C2B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59FF29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2CEB8B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635775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457D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w:t>
            </w:r>
            <w:proofErr w:type="spellEnd"/>
            <w:r w:rsidRPr="002763E9">
              <w:rPr>
                <w:rFonts w:ascii="Arial" w:hAnsi="Arial"/>
                <w:sz w:val="18"/>
                <w:lang w:val="de-DE"/>
              </w:rPr>
              <w:t>CVideo</w:t>
            </w:r>
            <w:r w:rsidRPr="002763E9">
              <w:rPr>
                <w:rFonts w:ascii="Arial" w:hAnsi="Arial"/>
                <w:sz w:val="18"/>
              </w:rPr>
              <w:t>_</w:t>
            </w:r>
            <w:r w:rsidRPr="002763E9">
              <w:rPr>
                <w:rFonts w:ascii="Arial" w:hAnsi="Arial"/>
                <w:sz w:val="18"/>
                <w:lang w:val="de-DE"/>
              </w:rPr>
              <w:t>TransmissionRequest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DEEC0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Transmission Request Queueing</w:t>
            </w:r>
          </w:p>
        </w:tc>
      </w:tr>
      <w:tr w:rsidR="002763E9" w:rsidRPr="002763E9" w14:paraId="4891621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9B6B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989DB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w:t>
            </w:r>
            <w:proofErr w:type="spellStart"/>
            <w:r w:rsidRPr="002763E9">
              <w:rPr>
                <w:rFonts w:ascii="Arial" w:hAnsi="Arial"/>
                <w:sz w:val="18"/>
              </w:rPr>
              <w:t>MCData</w:t>
            </w:r>
            <w:proofErr w:type="spellEnd"/>
            <w:r w:rsidRPr="002763E9">
              <w:rPr>
                <w:rFonts w:ascii="Arial" w:hAnsi="Arial"/>
                <w:sz w:val="18"/>
              </w:rPr>
              <w:t xml:space="preserve"> Short Data Service (SDS)</w:t>
            </w:r>
          </w:p>
        </w:tc>
        <w:tc>
          <w:tcPr>
            <w:tcW w:w="1276" w:type="dxa"/>
            <w:tcBorders>
              <w:top w:val="single" w:sz="6" w:space="0" w:color="auto"/>
              <w:left w:val="single" w:sz="6" w:space="0" w:color="auto"/>
              <w:bottom w:val="single" w:sz="6" w:space="0" w:color="auto"/>
              <w:right w:val="single" w:sz="4" w:space="0" w:color="auto"/>
            </w:tcBorders>
          </w:tcPr>
          <w:p w14:paraId="58A8C9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E5828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7725CD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pc_MCData_SDS</w:t>
            </w:r>
            <w:proofErr w:type="spellEnd"/>
          </w:p>
        </w:tc>
        <w:tc>
          <w:tcPr>
            <w:tcW w:w="2348" w:type="dxa"/>
            <w:tcBorders>
              <w:top w:val="single" w:sz="4" w:space="0" w:color="auto"/>
              <w:left w:val="single" w:sz="4" w:space="0" w:color="auto"/>
              <w:bottom w:val="single" w:sz="4" w:space="0" w:color="auto"/>
              <w:right w:val="single" w:sz="4" w:space="0" w:color="auto"/>
            </w:tcBorders>
          </w:tcPr>
          <w:p w14:paraId="003D3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77931C75"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C6C31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2DAFC4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w:t>
            </w:r>
            <w:proofErr w:type="spellStart"/>
            <w:r w:rsidRPr="002763E9">
              <w:rPr>
                <w:rFonts w:ascii="Arial" w:hAnsi="Arial"/>
                <w:sz w:val="18"/>
              </w:rPr>
              <w:t>MCData</w:t>
            </w:r>
            <w:proofErr w:type="spellEnd"/>
            <w:r w:rsidRPr="002763E9">
              <w:rPr>
                <w:rFonts w:ascii="Arial" w:hAnsi="Arial"/>
                <w:sz w:val="18"/>
              </w:rPr>
              <w:t xml:space="preserve"> File Distribution (FD)</w:t>
            </w:r>
          </w:p>
        </w:tc>
        <w:tc>
          <w:tcPr>
            <w:tcW w:w="1276" w:type="dxa"/>
            <w:tcBorders>
              <w:top w:val="single" w:sz="6" w:space="0" w:color="auto"/>
              <w:left w:val="single" w:sz="6" w:space="0" w:color="auto"/>
              <w:bottom w:val="single" w:sz="6" w:space="0" w:color="auto"/>
              <w:right w:val="single" w:sz="4" w:space="0" w:color="auto"/>
            </w:tcBorders>
          </w:tcPr>
          <w:p w14:paraId="4B0A0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9DA3C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4487D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pc_MCData_FD</w:t>
            </w:r>
            <w:proofErr w:type="spellEnd"/>
          </w:p>
        </w:tc>
        <w:tc>
          <w:tcPr>
            <w:tcW w:w="2348" w:type="dxa"/>
            <w:tcBorders>
              <w:top w:val="single" w:sz="4" w:space="0" w:color="auto"/>
              <w:left w:val="single" w:sz="4" w:space="0" w:color="auto"/>
              <w:bottom w:val="single" w:sz="4" w:space="0" w:color="auto"/>
              <w:right w:val="single" w:sz="4" w:space="0" w:color="auto"/>
            </w:tcBorders>
          </w:tcPr>
          <w:p w14:paraId="0BF2AA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E4BEE4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1B7AB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5E4365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A874C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13A0FC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220B05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pc_MCData_MSFDiscoverySignalling</w:t>
            </w:r>
            <w:proofErr w:type="spellEnd"/>
          </w:p>
        </w:tc>
        <w:tc>
          <w:tcPr>
            <w:tcW w:w="2348" w:type="dxa"/>
            <w:tcBorders>
              <w:top w:val="single" w:sz="4" w:space="0" w:color="auto"/>
              <w:left w:val="single" w:sz="4" w:space="0" w:color="auto"/>
              <w:bottom w:val="single" w:sz="4" w:space="0" w:color="auto"/>
              <w:right w:val="single" w:sz="4" w:space="0" w:color="auto"/>
            </w:tcBorders>
          </w:tcPr>
          <w:p w14:paraId="1BDAA7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To be set to true if the UE does not retrieve the absolute URI of the media storage function from the user profile but needs SIP signalling; shall be set to false for Rel-16 and above</w:t>
            </w:r>
          </w:p>
        </w:tc>
      </w:tr>
      <w:tr w:rsidR="002763E9" w:rsidRPr="002763E9" w14:paraId="4AA863EE"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2018C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007D17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59F915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12.1.1.3</w:t>
            </w:r>
          </w:p>
          <w:p w14:paraId="43C64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11.2.1.3</w:t>
            </w:r>
          </w:p>
          <w:p w14:paraId="295756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16ADF5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2AA277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pc_MCX_DisplayInfoEmergency</w:t>
            </w:r>
            <w:proofErr w:type="spellEnd"/>
            <w:r w:rsidRPr="002763E9">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5D86B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775500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90E7A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7B74CC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provides a method to rejoin an </w:t>
            </w:r>
            <w:r w:rsidRPr="002763E9">
              <w:rPr>
                <w:rFonts w:ascii="Arial" w:hAnsi="Arial"/>
                <w:sz w:val="18"/>
                <w:lang w:eastAsia="ko-KR"/>
              </w:rPr>
              <w:t xml:space="preserve">ongoing </w:t>
            </w:r>
            <w:r w:rsidRPr="002763E9">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4AD46A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10.1.1.2.4</w:t>
            </w:r>
          </w:p>
          <w:p w14:paraId="521469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741A0C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265568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pc_MCX_Rejoin</w:t>
            </w:r>
            <w:proofErr w:type="spellEnd"/>
          </w:p>
        </w:tc>
        <w:tc>
          <w:tcPr>
            <w:tcW w:w="2348" w:type="dxa"/>
            <w:tcBorders>
              <w:top w:val="single" w:sz="4" w:space="0" w:color="auto"/>
              <w:left w:val="single" w:sz="4" w:space="0" w:color="auto"/>
              <w:bottom w:val="single" w:sz="4" w:space="0" w:color="auto"/>
              <w:right w:val="single" w:sz="4" w:space="0" w:color="auto"/>
            </w:tcBorders>
          </w:tcPr>
          <w:p w14:paraId="35967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To be set to true if the UE supports the ability to rejoin an ongoing session after leaving the session and provides a method to rejoin an </w:t>
            </w:r>
            <w:r w:rsidRPr="002763E9">
              <w:rPr>
                <w:rFonts w:ascii="Arial" w:hAnsi="Arial"/>
                <w:sz w:val="18"/>
                <w:lang w:eastAsia="ko-KR"/>
              </w:rPr>
              <w:t xml:space="preserve">ongoing </w:t>
            </w:r>
            <w:r w:rsidRPr="002763E9">
              <w:rPr>
                <w:rFonts w:ascii="Arial" w:hAnsi="Arial"/>
                <w:sz w:val="18"/>
              </w:rPr>
              <w:t>session</w:t>
            </w:r>
          </w:p>
        </w:tc>
      </w:tr>
      <w:tr w:rsidR="002763E9" w:rsidRPr="002763E9" w14:paraId="1A9C98D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A8C63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16D12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0379A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033C2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7CC2CB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pc_MCX_AmbientListeningCall</w:t>
            </w:r>
            <w:proofErr w:type="spellEnd"/>
          </w:p>
        </w:tc>
        <w:tc>
          <w:tcPr>
            <w:tcW w:w="2348" w:type="dxa"/>
            <w:tcBorders>
              <w:top w:val="single" w:sz="4" w:space="0" w:color="auto"/>
              <w:left w:val="single" w:sz="4" w:space="0" w:color="auto"/>
              <w:bottom w:val="single" w:sz="4" w:space="0" w:color="auto"/>
              <w:right w:val="single" w:sz="4" w:space="0" w:color="auto"/>
            </w:tcBorders>
          </w:tcPr>
          <w:p w14:paraId="58178D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43A06FD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4A0E1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2AED3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692967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p w14:paraId="746646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w:t>
            </w:r>
          </w:p>
          <w:p w14:paraId="12B39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0F0BCE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2F61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pc_MCX_MBMSSupport</w:t>
            </w:r>
            <w:proofErr w:type="spellEnd"/>
          </w:p>
        </w:tc>
        <w:tc>
          <w:tcPr>
            <w:tcW w:w="2348" w:type="dxa"/>
            <w:tcBorders>
              <w:top w:val="single" w:sz="4" w:space="0" w:color="auto"/>
              <w:left w:val="single" w:sz="4" w:space="0" w:color="auto"/>
              <w:bottom w:val="single" w:sz="4" w:space="0" w:color="auto"/>
              <w:right w:val="single" w:sz="4" w:space="0" w:color="auto"/>
            </w:tcBorders>
          </w:tcPr>
          <w:p w14:paraId="46158B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EA0520" w:rsidRPr="002763E9" w14:paraId="32C175F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077E445" w14:textId="4217656C" w:rsidR="00EA0520" w:rsidRPr="002763E9" w:rsidRDefault="00EA0520" w:rsidP="003976F6">
            <w:pPr>
              <w:pStyle w:val="TAL"/>
              <w:rPr>
                <w:lang w:val="de-DE"/>
              </w:rPr>
            </w:pPr>
            <w:r w:rsidRPr="00E747B6">
              <w:t>18</w:t>
            </w:r>
          </w:p>
        </w:tc>
        <w:tc>
          <w:tcPr>
            <w:tcW w:w="3060" w:type="dxa"/>
            <w:tcBorders>
              <w:top w:val="single" w:sz="6" w:space="0" w:color="auto"/>
              <w:left w:val="single" w:sz="6" w:space="0" w:color="auto"/>
              <w:bottom w:val="single" w:sz="6" w:space="0" w:color="auto"/>
              <w:right w:val="single" w:sz="6" w:space="0" w:color="auto"/>
            </w:tcBorders>
          </w:tcPr>
          <w:p w14:paraId="627CD254" w14:textId="169AAE03" w:rsidR="00EA0520" w:rsidRPr="002763E9" w:rsidRDefault="00EA0520" w:rsidP="003976F6">
            <w:pPr>
              <w:pStyle w:val="TAC"/>
            </w:pPr>
            <w:r w:rsidRPr="00E747B6">
              <w:t xml:space="preserve">Support of </w:t>
            </w:r>
            <w:proofErr w:type="spellStart"/>
            <w:r w:rsidRPr="00E747B6">
              <w:t>MCData</w:t>
            </w:r>
            <w:proofErr w:type="spellEnd"/>
            <w:r w:rsidRPr="00E747B6">
              <w:t xml:space="preserve"> IP connectivity (IPCONN)</w:t>
            </w:r>
          </w:p>
        </w:tc>
        <w:tc>
          <w:tcPr>
            <w:tcW w:w="1276" w:type="dxa"/>
            <w:tcBorders>
              <w:top w:val="single" w:sz="6" w:space="0" w:color="auto"/>
              <w:left w:val="single" w:sz="6" w:space="0" w:color="auto"/>
              <w:bottom w:val="single" w:sz="6" w:space="0" w:color="auto"/>
              <w:right w:val="single" w:sz="4" w:space="0" w:color="auto"/>
            </w:tcBorders>
          </w:tcPr>
          <w:p w14:paraId="699DC13F" w14:textId="47127165" w:rsidR="00EA0520" w:rsidRPr="002763E9" w:rsidRDefault="00EA0520" w:rsidP="003976F6">
            <w:pPr>
              <w:pStyle w:val="TAC"/>
            </w:pPr>
            <w:r w:rsidRPr="00E747B6">
              <w:t>TS 23.282 [14]</w:t>
            </w:r>
          </w:p>
        </w:tc>
        <w:tc>
          <w:tcPr>
            <w:tcW w:w="851" w:type="dxa"/>
            <w:tcBorders>
              <w:top w:val="single" w:sz="4" w:space="0" w:color="auto"/>
              <w:left w:val="single" w:sz="4" w:space="0" w:color="auto"/>
              <w:bottom w:val="single" w:sz="4" w:space="0" w:color="auto"/>
              <w:right w:val="single" w:sz="4" w:space="0" w:color="auto"/>
            </w:tcBorders>
          </w:tcPr>
          <w:p w14:paraId="640B7AD5" w14:textId="29951466" w:rsidR="00EA0520" w:rsidRPr="002763E9" w:rsidRDefault="00EA0520" w:rsidP="003976F6">
            <w:pPr>
              <w:pStyle w:val="TAC"/>
            </w:pPr>
            <w:r w:rsidRPr="00E747B6">
              <w:t>Rel-16</w:t>
            </w:r>
          </w:p>
        </w:tc>
        <w:tc>
          <w:tcPr>
            <w:tcW w:w="1672" w:type="dxa"/>
            <w:tcBorders>
              <w:top w:val="single" w:sz="4" w:space="0" w:color="auto"/>
              <w:left w:val="single" w:sz="4" w:space="0" w:color="auto"/>
              <w:bottom w:val="single" w:sz="4" w:space="0" w:color="auto"/>
              <w:right w:val="single" w:sz="4" w:space="0" w:color="auto"/>
            </w:tcBorders>
          </w:tcPr>
          <w:p w14:paraId="27741B44" w14:textId="573C4553" w:rsidR="00EA0520" w:rsidRPr="002763E9" w:rsidRDefault="00EA0520" w:rsidP="003976F6">
            <w:pPr>
              <w:pStyle w:val="TAC"/>
            </w:pPr>
            <w:proofErr w:type="spellStart"/>
            <w:r w:rsidRPr="00E747B6">
              <w:t>pc_MCData_IPCONN</w:t>
            </w:r>
            <w:proofErr w:type="spellEnd"/>
          </w:p>
        </w:tc>
        <w:tc>
          <w:tcPr>
            <w:tcW w:w="2348" w:type="dxa"/>
            <w:tcBorders>
              <w:top w:val="single" w:sz="4" w:space="0" w:color="auto"/>
              <w:left w:val="single" w:sz="4" w:space="0" w:color="auto"/>
              <w:bottom w:val="single" w:sz="4" w:space="0" w:color="auto"/>
              <w:right w:val="single" w:sz="4" w:space="0" w:color="auto"/>
            </w:tcBorders>
          </w:tcPr>
          <w:p w14:paraId="2C46CA09" w14:textId="77777777" w:rsidR="00EA0520" w:rsidRPr="002763E9" w:rsidRDefault="00EA0520" w:rsidP="003976F6">
            <w:pPr>
              <w:pStyle w:val="TAC"/>
            </w:pPr>
          </w:p>
        </w:tc>
      </w:tr>
      <w:tr w:rsidR="002763E9" w:rsidRPr="002763E9" w14:paraId="0905D250" w14:textId="77777777" w:rsidTr="0052490A">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7CEF726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 xml:space="preserve">If the UE behaviour will depend on the availability or not of a pre-established session then </w:t>
            </w:r>
            <w:proofErr w:type="gramStart"/>
            <w:r w:rsidRPr="002763E9">
              <w:rPr>
                <w:rFonts w:ascii="Arial" w:hAnsi="Arial"/>
                <w:sz w:val="18"/>
              </w:rPr>
              <w:t>both ICS</w:t>
            </w:r>
            <w:proofErr w:type="gramEnd"/>
            <w:r w:rsidRPr="002763E9">
              <w:rPr>
                <w:rFonts w:ascii="Arial" w:hAnsi="Arial"/>
                <w:sz w:val="18"/>
              </w:rPr>
              <w:t xml:space="preserve"> shall be set to TRUE. This applies for ICS pairs 4 and 5, 6 and 7.</w:t>
            </w:r>
          </w:p>
        </w:tc>
      </w:tr>
    </w:tbl>
    <w:p w14:paraId="3F61ED5A" w14:textId="77777777" w:rsidR="002763E9" w:rsidRPr="002763E9" w:rsidRDefault="002763E9" w:rsidP="002763E9">
      <w:pPr>
        <w:overflowPunct w:val="0"/>
        <w:autoSpaceDE w:val="0"/>
        <w:autoSpaceDN w:val="0"/>
        <w:adjustRightInd w:val="0"/>
        <w:textAlignment w:val="baseline"/>
      </w:pPr>
    </w:p>
    <w:p w14:paraId="2ADB6891" w14:textId="77777777" w:rsidR="002763E9" w:rsidRPr="002763E9" w:rsidRDefault="002763E9" w:rsidP="0056058D">
      <w:pPr>
        <w:pStyle w:val="Heading1"/>
      </w:pPr>
      <w:r w:rsidRPr="002763E9">
        <w:br w:type="page"/>
      </w:r>
      <w:bookmarkStart w:id="142" w:name="_Toc27405410"/>
      <w:bookmarkStart w:id="143" w:name="_Toc51831959"/>
      <w:bookmarkStart w:id="144" w:name="_Toc68109180"/>
      <w:bookmarkStart w:id="145" w:name="_Toc75458431"/>
      <w:bookmarkStart w:id="146" w:name="_Toc178185454"/>
      <w:bookmarkStart w:id="147" w:name="_Toc194510929"/>
      <w:r w:rsidRPr="002763E9">
        <w:lastRenderedPageBreak/>
        <w:t>Annex B (informative):</w:t>
      </w:r>
      <w:r w:rsidRPr="002763E9">
        <w:br/>
        <w:t>Change history</w:t>
      </w:r>
      <w:bookmarkEnd w:id="142"/>
      <w:bookmarkEnd w:id="143"/>
      <w:bookmarkEnd w:id="144"/>
      <w:bookmarkEnd w:id="145"/>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2763E9" w:rsidRPr="002763E9" w14:paraId="5219CC9C" w14:textId="77777777" w:rsidTr="0052490A">
        <w:trPr>
          <w:cantSplit/>
        </w:trPr>
        <w:tc>
          <w:tcPr>
            <w:tcW w:w="9639" w:type="dxa"/>
            <w:gridSpan w:val="8"/>
            <w:tcBorders>
              <w:bottom w:val="nil"/>
            </w:tcBorders>
            <w:shd w:val="solid" w:color="FFFFFF" w:fill="auto"/>
          </w:tcPr>
          <w:p w14:paraId="3E475878" w14:textId="4264996A"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rPr>
            </w:pPr>
            <w:r w:rsidRPr="002763E9">
              <w:rPr>
                <w:rFonts w:ascii="Arial" w:hAnsi="Arial"/>
                <w:b/>
                <w:sz w:val="18"/>
              </w:rPr>
              <w:t>Change history</w:t>
            </w:r>
            <w:r w:rsidR="00FE250D">
              <w:rPr>
                <w:rFonts w:ascii="Arial" w:hAnsi="Arial"/>
                <w:b/>
                <w:sz w:val="18"/>
              </w:rPr>
              <w:t xml:space="preserve"> </w:t>
            </w:r>
            <w:r w:rsidR="00FE250D" w:rsidRPr="00FE250D">
              <w:rPr>
                <w:rFonts w:ascii="Arial" w:hAnsi="Arial"/>
                <w:b/>
                <w:sz w:val="18"/>
              </w:rPr>
              <w:t>of TS 36.579-</w:t>
            </w:r>
            <w:r w:rsidR="000E094C">
              <w:rPr>
                <w:rFonts w:ascii="Arial" w:hAnsi="Arial"/>
                <w:b/>
                <w:sz w:val="18"/>
              </w:rPr>
              <w:t>4</w:t>
            </w:r>
            <w:r w:rsidR="00FE250D" w:rsidRPr="00FE250D">
              <w:rPr>
                <w:rFonts w:ascii="Arial" w:hAnsi="Arial"/>
                <w:b/>
                <w:sz w:val="18"/>
              </w:rPr>
              <w:t xml:space="preserve"> up to v1</w:t>
            </w:r>
            <w:r w:rsidR="007E68A7">
              <w:rPr>
                <w:rFonts w:ascii="Arial" w:hAnsi="Arial"/>
                <w:b/>
                <w:sz w:val="18"/>
              </w:rPr>
              <w:t>6</w:t>
            </w:r>
            <w:r w:rsidR="00FE250D" w:rsidRPr="00FE250D">
              <w:rPr>
                <w:rFonts w:ascii="Arial" w:hAnsi="Arial"/>
                <w:b/>
                <w:sz w:val="18"/>
              </w:rPr>
              <w:t>.</w:t>
            </w:r>
            <w:r w:rsidR="00606550">
              <w:rPr>
                <w:rFonts w:ascii="Arial" w:hAnsi="Arial"/>
                <w:b/>
                <w:sz w:val="18"/>
              </w:rPr>
              <w:t>6</w:t>
            </w:r>
            <w:r w:rsidR="00FE250D" w:rsidRPr="00FE250D">
              <w:rPr>
                <w:rFonts w:ascii="Arial" w:hAnsi="Arial"/>
                <w:b/>
                <w:sz w:val="18"/>
              </w:rPr>
              <w:t>.0</w:t>
            </w:r>
          </w:p>
        </w:tc>
      </w:tr>
      <w:tr w:rsidR="002763E9" w:rsidRPr="002763E9" w14:paraId="2A44C2A6" w14:textId="77777777" w:rsidTr="0052490A">
        <w:tc>
          <w:tcPr>
            <w:tcW w:w="800" w:type="dxa"/>
            <w:shd w:val="pct10" w:color="auto" w:fill="FFFFFF"/>
          </w:tcPr>
          <w:p w14:paraId="42CB4E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Date</w:t>
            </w:r>
          </w:p>
        </w:tc>
        <w:tc>
          <w:tcPr>
            <w:tcW w:w="800" w:type="dxa"/>
            <w:shd w:val="pct10" w:color="auto" w:fill="FFFFFF"/>
          </w:tcPr>
          <w:p w14:paraId="0C8C3F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Meeting</w:t>
            </w:r>
          </w:p>
        </w:tc>
        <w:tc>
          <w:tcPr>
            <w:tcW w:w="1094" w:type="dxa"/>
            <w:shd w:val="pct10" w:color="auto" w:fill="FFFFFF"/>
          </w:tcPr>
          <w:p w14:paraId="7B6284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proofErr w:type="spellStart"/>
            <w:r w:rsidRPr="002763E9">
              <w:rPr>
                <w:rFonts w:ascii="Arial" w:hAnsi="Arial"/>
                <w:b/>
                <w:sz w:val="16"/>
              </w:rPr>
              <w:t>TDoc</w:t>
            </w:r>
            <w:proofErr w:type="spellEnd"/>
          </w:p>
        </w:tc>
        <w:tc>
          <w:tcPr>
            <w:tcW w:w="567" w:type="dxa"/>
            <w:shd w:val="pct10" w:color="auto" w:fill="FFFFFF"/>
          </w:tcPr>
          <w:p w14:paraId="0D836E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CR</w:t>
            </w:r>
          </w:p>
        </w:tc>
        <w:tc>
          <w:tcPr>
            <w:tcW w:w="283" w:type="dxa"/>
            <w:shd w:val="pct10" w:color="auto" w:fill="FFFFFF"/>
          </w:tcPr>
          <w:p w14:paraId="0629C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Rev</w:t>
            </w:r>
          </w:p>
        </w:tc>
        <w:tc>
          <w:tcPr>
            <w:tcW w:w="425" w:type="dxa"/>
            <w:shd w:val="pct10" w:color="auto" w:fill="FFFFFF"/>
          </w:tcPr>
          <w:p w14:paraId="0C0906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Cat</w:t>
            </w:r>
          </w:p>
        </w:tc>
        <w:tc>
          <w:tcPr>
            <w:tcW w:w="4962" w:type="dxa"/>
            <w:shd w:val="pct10" w:color="auto" w:fill="FFFFFF"/>
          </w:tcPr>
          <w:p w14:paraId="5146DA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Subject/Comment</w:t>
            </w:r>
          </w:p>
        </w:tc>
        <w:tc>
          <w:tcPr>
            <w:tcW w:w="708" w:type="dxa"/>
            <w:shd w:val="pct10" w:color="auto" w:fill="FFFFFF"/>
          </w:tcPr>
          <w:p w14:paraId="2633BF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New version</w:t>
            </w:r>
          </w:p>
        </w:tc>
      </w:tr>
      <w:tr w:rsidR="002763E9" w:rsidRPr="002763E9" w14:paraId="3756CFF0" w14:textId="77777777" w:rsidTr="0052490A">
        <w:tc>
          <w:tcPr>
            <w:tcW w:w="800" w:type="dxa"/>
            <w:shd w:val="solid" w:color="FFFFFF" w:fill="auto"/>
          </w:tcPr>
          <w:p w14:paraId="2AEC17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2017-02</w:t>
            </w:r>
          </w:p>
        </w:tc>
        <w:tc>
          <w:tcPr>
            <w:tcW w:w="800" w:type="dxa"/>
            <w:shd w:val="solid" w:color="FFFFFF" w:fill="auto"/>
          </w:tcPr>
          <w:p w14:paraId="3E4692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R5#74</w:t>
            </w:r>
          </w:p>
        </w:tc>
        <w:tc>
          <w:tcPr>
            <w:tcW w:w="1094" w:type="dxa"/>
            <w:shd w:val="solid" w:color="FFFFFF" w:fill="auto"/>
          </w:tcPr>
          <w:p w14:paraId="347E8F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R5-171301</w:t>
            </w:r>
          </w:p>
        </w:tc>
        <w:tc>
          <w:tcPr>
            <w:tcW w:w="567" w:type="dxa"/>
            <w:shd w:val="solid" w:color="FFFFFF" w:fill="auto"/>
          </w:tcPr>
          <w:p w14:paraId="76418A4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B61DE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04AEC8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4BF422" w14:textId="090EB1C1"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Introduction of TS 36.579-4.</w:t>
            </w:r>
          </w:p>
        </w:tc>
        <w:tc>
          <w:tcPr>
            <w:tcW w:w="708" w:type="dxa"/>
            <w:shd w:val="solid" w:color="FFFFFF" w:fill="auto"/>
          </w:tcPr>
          <w:p w14:paraId="3CE1A3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w:t>
            </w:r>
          </w:p>
        </w:tc>
      </w:tr>
      <w:tr w:rsidR="002763E9" w:rsidRPr="002763E9" w14:paraId="65E082D5" w14:textId="77777777" w:rsidTr="0052490A">
        <w:tc>
          <w:tcPr>
            <w:tcW w:w="800" w:type="dxa"/>
            <w:shd w:val="solid" w:color="FFFFFF" w:fill="auto"/>
          </w:tcPr>
          <w:p w14:paraId="1873E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328F77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R5#77</w:t>
            </w:r>
          </w:p>
        </w:tc>
        <w:tc>
          <w:tcPr>
            <w:tcW w:w="1094" w:type="dxa"/>
            <w:shd w:val="solid" w:color="FFFFFF" w:fill="auto"/>
          </w:tcPr>
          <w:p w14:paraId="44E6C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R5-177038</w:t>
            </w:r>
          </w:p>
        </w:tc>
        <w:tc>
          <w:tcPr>
            <w:tcW w:w="567" w:type="dxa"/>
            <w:shd w:val="solid" w:color="FFFFFF" w:fill="auto"/>
          </w:tcPr>
          <w:p w14:paraId="63818D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7C181F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446F8E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06B7F0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all Client tests</w:t>
            </w:r>
          </w:p>
        </w:tc>
        <w:tc>
          <w:tcPr>
            <w:tcW w:w="708" w:type="dxa"/>
            <w:shd w:val="solid" w:color="FFFFFF" w:fill="auto"/>
          </w:tcPr>
          <w:p w14:paraId="5995E0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0.2.0</w:t>
            </w:r>
          </w:p>
        </w:tc>
      </w:tr>
      <w:tr w:rsidR="002763E9" w:rsidRPr="002763E9" w14:paraId="74D66370" w14:textId="77777777" w:rsidTr="0052490A">
        <w:tc>
          <w:tcPr>
            <w:tcW w:w="800" w:type="dxa"/>
            <w:shd w:val="solid" w:color="FFFFFF" w:fill="auto"/>
          </w:tcPr>
          <w:p w14:paraId="71080B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5CB123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RAN#78</w:t>
            </w:r>
          </w:p>
        </w:tc>
        <w:tc>
          <w:tcPr>
            <w:tcW w:w="1094" w:type="dxa"/>
            <w:shd w:val="solid" w:color="FFFFFF" w:fill="auto"/>
          </w:tcPr>
          <w:p w14:paraId="12B28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RP-172184</w:t>
            </w:r>
          </w:p>
        </w:tc>
        <w:tc>
          <w:tcPr>
            <w:tcW w:w="567" w:type="dxa"/>
            <w:shd w:val="solid" w:color="FFFFFF" w:fill="auto"/>
          </w:tcPr>
          <w:p w14:paraId="661389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167C6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3E75C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8112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information purposes to the RAN Plenary</w:t>
            </w:r>
          </w:p>
        </w:tc>
        <w:tc>
          <w:tcPr>
            <w:tcW w:w="708" w:type="dxa"/>
            <w:shd w:val="solid" w:color="FFFFFF" w:fill="auto"/>
          </w:tcPr>
          <w:p w14:paraId="54DB1C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1.0.0</w:t>
            </w:r>
          </w:p>
        </w:tc>
      </w:tr>
      <w:tr w:rsidR="002763E9" w:rsidRPr="002763E9" w14:paraId="18DB32D7" w14:textId="77777777" w:rsidTr="0052490A">
        <w:tc>
          <w:tcPr>
            <w:tcW w:w="800" w:type="dxa"/>
            <w:shd w:val="solid" w:color="FFFFFF" w:fill="auto"/>
          </w:tcPr>
          <w:p w14:paraId="5FB1AA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3DE264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R5#78</w:t>
            </w:r>
          </w:p>
        </w:tc>
        <w:tc>
          <w:tcPr>
            <w:tcW w:w="1094" w:type="dxa"/>
            <w:shd w:val="solid" w:color="FFFFFF" w:fill="auto"/>
          </w:tcPr>
          <w:p w14:paraId="313AD4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R5-180656</w:t>
            </w:r>
          </w:p>
        </w:tc>
        <w:tc>
          <w:tcPr>
            <w:tcW w:w="567" w:type="dxa"/>
            <w:shd w:val="solid" w:color="FFFFFF" w:fill="auto"/>
          </w:tcPr>
          <w:p w14:paraId="38EE3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24D540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42908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554899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Various updates</w:t>
            </w:r>
          </w:p>
        </w:tc>
        <w:tc>
          <w:tcPr>
            <w:tcW w:w="708" w:type="dxa"/>
            <w:shd w:val="solid" w:color="FFFFFF" w:fill="auto"/>
          </w:tcPr>
          <w:p w14:paraId="5D296A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1.1.0</w:t>
            </w:r>
          </w:p>
        </w:tc>
      </w:tr>
      <w:tr w:rsidR="002763E9" w:rsidRPr="002763E9" w14:paraId="757CB6B9" w14:textId="77777777" w:rsidTr="0052490A">
        <w:tc>
          <w:tcPr>
            <w:tcW w:w="800" w:type="dxa"/>
            <w:shd w:val="solid" w:color="FFFFFF" w:fill="auto"/>
          </w:tcPr>
          <w:p w14:paraId="2C3A2A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4E7FA2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shd w:val="solid" w:color="FFFFFF" w:fill="auto"/>
          </w:tcPr>
          <w:p w14:paraId="118D5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RP-180129</w:t>
            </w:r>
          </w:p>
        </w:tc>
        <w:tc>
          <w:tcPr>
            <w:tcW w:w="567" w:type="dxa"/>
            <w:shd w:val="solid" w:color="FFFFFF" w:fill="auto"/>
          </w:tcPr>
          <w:p w14:paraId="7572C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F7A6F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71A8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263E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approval to move the spec under revision control to the RAN Plenary</w:t>
            </w:r>
          </w:p>
        </w:tc>
        <w:tc>
          <w:tcPr>
            <w:tcW w:w="708" w:type="dxa"/>
            <w:shd w:val="solid" w:color="FFFFFF" w:fill="auto"/>
          </w:tcPr>
          <w:p w14:paraId="164879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2.0.0</w:t>
            </w:r>
          </w:p>
        </w:tc>
      </w:tr>
      <w:tr w:rsidR="002763E9" w:rsidRPr="002763E9" w14:paraId="550B4EF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C7AD2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A30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4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16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40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086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6E4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12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13.0.0</w:t>
            </w:r>
          </w:p>
        </w:tc>
      </w:tr>
      <w:tr w:rsidR="002763E9" w:rsidRPr="002763E9" w14:paraId="0EB363B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DE1B6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61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858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D1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2C4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60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77C93" w14:textId="13C5F403"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2BF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13.1.0</w:t>
            </w:r>
          </w:p>
        </w:tc>
      </w:tr>
      <w:tr w:rsidR="002763E9" w:rsidRPr="002763E9" w14:paraId="612108F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304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C22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D4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7B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0F5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C1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D28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5FB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14.0.0</w:t>
            </w:r>
          </w:p>
        </w:tc>
      </w:tr>
      <w:tr w:rsidR="002763E9" w:rsidRPr="002763E9" w14:paraId="27FC1C0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B60F6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C29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42C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37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F0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B3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548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E68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14.1.0</w:t>
            </w:r>
          </w:p>
        </w:tc>
      </w:tr>
      <w:tr w:rsidR="002763E9" w:rsidRPr="002763E9" w14:paraId="67A7A5B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DCCCB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CC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7A88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D01B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ADAB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EB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53F0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applicability for </w:t>
            </w:r>
            <w:proofErr w:type="spellStart"/>
            <w:r w:rsidRPr="002763E9">
              <w:rPr>
                <w:rFonts w:ascii="Arial" w:hAnsi="Arial"/>
                <w:sz w:val="16"/>
                <w:szCs w:val="16"/>
              </w:rPr>
              <w:t>MCVideo</w:t>
            </w:r>
            <w:proofErr w:type="spellEnd"/>
            <w:r w:rsidRPr="002763E9">
              <w:rPr>
                <w:rFonts w:ascii="Arial" w:hAnsi="Arial"/>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0F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641F3D2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2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43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B7D5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762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CE44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18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D7B5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applicability for </w:t>
            </w:r>
            <w:proofErr w:type="spellStart"/>
            <w:r w:rsidRPr="002763E9">
              <w:rPr>
                <w:rFonts w:ascii="Arial" w:hAnsi="Arial"/>
                <w:sz w:val="16"/>
                <w:szCs w:val="16"/>
              </w:rPr>
              <w:t>MCData</w:t>
            </w:r>
            <w:proofErr w:type="spellEnd"/>
            <w:r w:rsidRPr="002763E9">
              <w:rPr>
                <w:rFonts w:ascii="Arial" w:hAnsi="Arial"/>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51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7F28B7D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D7A0B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5D9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05AC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6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54D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5FE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DAC0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Removal of </w:t>
            </w:r>
            <w:proofErr w:type="spellStart"/>
            <w:r w:rsidRPr="002763E9">
              <w:rPr>
                <w:rFonts w:ascii="Arial" w:hAnsi="Arial"/>
                <w:sz w:val="16"/>
                <w:szCs w:val="16"/>
              </w:rPr>
              <w:t>px_MCPTT_APN_Default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203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288174F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821DA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DC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03D1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88EE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3627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2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66CC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 for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E4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405C4B3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9711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F5B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4AE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E5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C3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F375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C0E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01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14.3.0</w:t>
            </w:r>
          </w:p>
        </w:tc>
      </w:tr>
      <w:tr w:rsidR="002763E9" w:rsidRPr="002763E9" w14:paraId="328FC26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FBE8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0F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6F74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E116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41B6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7CB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33FE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Corrections to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756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1DE7FD3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021DB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2C2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04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96D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E5B0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121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66AB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1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36094E0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2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405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D34E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64431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6EDB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925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53A6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14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14.4.1</w:t>
            </w:r>
          </w:p>
        </w:tc>
      </w:tr>
      <w:tr w:rsidR="002763E9" w:rsidRPr="002763E9" w14:paraId="0A890866"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E024B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0C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6BF4A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969E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55859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504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4A27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A7B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8CFFE27"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9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63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8D8D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796A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ECCB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4A89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A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E53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9A33A0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561E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514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7EDE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38F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331C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14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FBF5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CF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14.6.0</w:t>
            </w:r>
          </w:p>
        </w:tc>
      </w:tr>
      <w:tr w:rsidR="002763E9" w:rsidRPr="002763E9" w14:paraId="49325C5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F643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537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7333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9F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9B51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9BD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FE4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61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15.0.0</w:t>
            </w:r>
          </w:p>
        </w:tc>
      </w:tr>
      <w:tr w:rsidR="002763E9" w:rsidRPr="002763E9" w14:paraId="7224BDF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C0DF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B92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91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758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4D0D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1F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470B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C1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15.1.0</w:t>
            </w:r>
          </w:p>
        </w:tc>
      </w:tr>
      <w:tr w:rsidR="002763E9" w:rsidRPr="002763E9" w14:paraId="09AA1F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699CD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C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270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A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E11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7B9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C343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E5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21599C2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9137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9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20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7E6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2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82F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208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Clause 4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5B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71E1E51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C763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D4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8B0D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34B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9F71D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DFA0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1FD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1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3AC2F8C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5C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177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B918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F7B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22C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FFA1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E981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A17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4653BD55"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4CFE1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1D1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20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95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23F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25C34" w14:textId="2C2EC1BA"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 of 36.579-4 Applicability for New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04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15.4.0</w:t>
            </w:r>
          </w:p>
        </w:tc>
      </w:tr>
      <w:tr w:rsidR="002763E9" w:rsidRPr="002763E9" w14:paraId="62E93F8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593411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5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7DE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DD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D80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9C6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743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858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6F4D6B3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93612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57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668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C5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C63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4B7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20D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7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2771890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815F2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A40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33A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78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87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F7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6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57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16.0.0</w:t>
            </w:r>
          </w:p>
        </w:tc>
      </w:tr>
      <w:tr w:rsidR="002763E9" w:rsidRPr="002763E9" w14:paraId="2436634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9A31F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D7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46D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B5F3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054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235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C54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D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16.1.0</w:t>
            </w:r>
          </w:p>
        </w:tc>
      </w:tr>
      <w:tr w:rsidR="002763E9" w:rsidRPr="002763E9" w14:paraId="6BF4AB4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58BD5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5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64BA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88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79CE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ED4F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04137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BC8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37EDEA92"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45CA1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2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349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26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620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DCA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1D3A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Updates to Applicability for new Rel-16 </w:t>
            </w:r>
            <w:proofErr w:type="spellStart"/>
            <w:r w:rsidRPr="002763E9">
              <w:rPr>
                <w:rFonts w:ascii="Arial" w:hAnsi="Arial"/>
                <w:sz w:val="16"/>
                <w:szCs w:val="16"/>
              </w:rPr>
              <w:t>MCData</w:t>
            </w:r>
            <w:proofErr w:type="spellEnd"/>
            <w:r w:rsidRPr="002763E9">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B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7E615CB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D4CB8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DD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8513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4F5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C25A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5F0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AEE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69A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16.3.0</w:t>
            </w:r>
          </w:p>
        </w:tc>
      </w:tr>
      <w:tr w:rsidR="002763E9" w:rsidRPr="002763E9" w14:paraId="2E0E55A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82F7B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36A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A84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DB0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D440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C0D7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4AA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7DE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16.4.0</w:t>
            </w:r>
          </w:p>
        </w:tc>
      </w:tr>
      <w:tr w:rsidR="002763E9" w:rsidRPr="002763E9" w14:paraId="3ED9B26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6F964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F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2376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8B9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CE6F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4487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7BF4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E6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16.5.0</w:t>
            </w:r>
          </w:p>
        </w:tc>
      </w:tr>
      <w:tr w:rsidR="002763E9" w:rsidRPr="002763E9" w14:paraId="1205B22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EBA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9C5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F27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856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8112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A685B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6443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8E6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0C2CFE5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E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BCE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F2D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D18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9F9B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26A8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13A1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5E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ECE9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9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454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72C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6B5F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34E9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F8CC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C1DC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DFA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5893327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AD0A0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FA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0AC2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9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005D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24B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1D1F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030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873C7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204D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20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D24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FB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BE80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52D3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9024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Clarification on applicability of </w:t>
            </w:r>
            <w:proofErr w:type="spellStart"/>
            <w:r w:rsidRPr="002763E9">
              <w:rPr>
                <w:rFonts w:ascii="Arial" w:hAnsi="Arial"/>
                <w:sz w:val="16"/>
                <w:szCs w:val="16"/>
              </w:rPr>
              <w:t>MCData</w:t>
            </w:r>
            <w:proofErr w:type="spellEnd"/>
            <w:r w:rsidRPr="002763E9">
              <w:rPr>
                <w:rFonts w:ascii="Arial" w:hAnsi="Arial"/>
                <w:sz w:val="16"/>
                <w:szCs w:val="16"/>
              </w:rPr>
              <w:t xml:space="preserve">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6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bl>
    <w:p w14:paraId="2E2899E5" w14:textId="77777777" w:rsidR="002763E9" w:rsidRPr="002763E9" w:rsidRDefault="002763E9" w:rsidP="002763E9">
      <w:pPr>
        <w:overflowPunct w:val="0"/>
        <w:autoSpaceDE w:val="0"/>
        <w:autoSpaceDN w:val="0"/>
        <w:adjustRightInd w:val="0"/>
        <w:textAlignment w:val="baseline"/>
      </w:pPr>
    </w:p>
    <w:p w14:paraId="5C282875" w14:textId="286387D5" w:rsidR="008A026A" w:rsidRDefault="008A026A" w:rsidP="008A026A">
      <w:pPr>
        <w:pStyle w:val="NO"/>
      </w:pPr>
      <w:r w:rsidRPr="00C96D6C">
        <w:t>NOTE:</w:t>
      </w:r>
      <w:r w:rsidRPr="00C96D6C">
        <w:tab/>
        <w:t>The table above will not be further updated in the future. It shows all TS 36.</w:t>
      </w:r>
      <w:r>
        <w:t>579-</w:t>
      </w:r>
      <w:r w:rsidR="00416C8E">
        <w:t>4</w:t>
      </w:r>
      <w:r w:rsidRPr="00C96D6C">
        <w:t xml:space="preserve"> CRs taken over into</w:t>
      </w:r>
      <w:r w:rsidRPr="00C96D6C">
        <w:br/>
        <w:t>TS 37.</w:t>
      </w:r>
      <w:r>
        <w:t>579-</w:t>
      </w:r>
      <w:r w:rsidR="007E68A7">
        <w:t>4</w:t>
      </w:r>
      <w:r w:rsidRPr="00C96D6C">
        <w:t xml:space="preserve"> v</w:t>
      </w:r>
      <w:r>
        <w:t>0</w:t>
      </w:r>
      <w:r w:rsidRPr="00C96D6C">
        <w:t>.0.</w:t>
      </w:r>
      <w:r>
        <w:t>1</w:t>
      </w:r>
      <w:r w:rsidRPr="00C96D6C">
        <w:t>.</w:t>
      </w:r>
    </w:p>
    <w:p w14:paraId="0BA4F0B7" w14:textId="77777777" w:rsidR="008A026A" w:rsidRPr="00C96D6C" w:rsidRDefault="008A026A" w:rsidP="008A026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992"/>
        <w:gridCol w:w="474"/>
        <w:gridCol w:w="283"/>
        <w:gridCol w:w="425"/>
        <w:gridCol w:w="4962"/>
        <w:gridCol w:w="708"/>
      </w:tblGrid>
      <w:tr w:rsidR="008A026A" w:rsidRPr="00874DD1" w14:paraId="685CACAC" w14:textId="77777777" w:rsidTr="0052490A">
        <w:trPr>
          <w:cantSplit/>
        </w:trPr>
        <w:tc>
          <w:tcPr>
            <w:tcW w:w="9639" w:type="dxa"/>
            <w:gridSpan w:val="8"/>
            <w:tcBorders>
              <w:bottom w:val="nil"/>
            </w:tcBorders>
            <w:shd w:val="solid" w:color="FFFFFF" w:fill="auto"/>
          </w:tcPr>
          <w:p w14:paraId="51B358A6" w14:textId="586ADE60" w:rsidR="008A026A" w:rsidRPr="00874DD1" w:rsidRDefault="008A026A" w:rsidP="0052490A">
            <w:pPr>
              <w:pStyle w:val="TAL"/>
              <w:jc w:val="center"/>
              <w:rPr>
                <w:b/>
                <w:sz w:val="16"/>
              </w:rPr>
            </w:pPr>
            <w:r w:rsidRPr="00874DD1">
              <w:rPr>
                <w:b/>
              </w:rPr>
              <w:lastRenderedPageBreak/>
              <w:t>Change history</w:t>
            </w:r>
            <w:r>
              <w:rPr>
                <w:b/>
              </w:rPr>
              <w:t xml:space="preserve"> of TS 37.579-</w:t>
            </w:r>
            <w:r w:rsidR="00552E45">
              <w:rPr>
                <w:b/>
              </w:rPr>
              <w:t>4</w:t>
            </w:r>
          </w:p>
        </w:tc>
      </w:tr>
      <w:tr w:rsidR="008A026A" w:rsidRPr="00874DD1" w14:paraId="0112A8C8" w14:textId="77777777" w:rsidTr="00EF0152">
        <w:tc>
          <w:tcPr>
            <w:tcW w:w="803" w:type="dxa"/>
            <w:shd w:val="pct10" w:color="auto" w:fill="FFFFFF"/>
          </w:tcPr>
          <w:p w14:paraId="4659308E" w14:textId="77777777" w:rsidR="008A026A" w:rsidRPr="00874DD1" w:rsidRDefault="008A026A" w:rsidP="0052490A">
            <w:pPr>
              <w:pStyle w:val="TAL"/>
              <w:rPr>
                <w:b/>
                <w:sz w:val="16"/>
              </w:rPr>
            </w:pPr>
            <w:r w:rsidRPr="00874DD1">
              <w:rPr>
                <w:b/>
                <w:sz w:val="16"/>
              </w:rPr>
              <w:t>Date</w:t>
            </w:r>
          </w:p>
        </w:tc>
        <w:tc>
          <w:tcPr>
            <w:tcW w:w="992" w:type="dxa"/>
            <w:shd w:val="pct10" w:color="auto" w:fill="FFFFFF"/>
          </w:tcPr>
          <w:p w14:paraId="66A88AE7" w14:textId="77777777" w:rsidR="008A026A" w:rsidRPr="00874DD1" w:rsidRDefault="008A026A" w:rsidP="0052490A">
            <w:pPr>
              <w:pStyle w:val="TAL"/>
              <w:rPr>
                <w:b/>
                <w:sz w:val="16"/>
              </w:rPr>
            </w:pPr>
            <w:r w:rsidRPr="00874DD1">
              <w:rPr>
                <w:b/>
                <w:sz w:val="16"/>
              </w:rPr>
              <w:t>Meeting</w:t>
            </w:r>
          </w:p>
        </w:tc>
        <w:tc>
          <w:tcPr>
            <w:tcW w:w="992" w:type="dxa"/>
            <w:shd w:val="pct10" w:color="auto" w:fill="FFFFFF"/>
          </w:tcPr>
          <w:p w14:paraId="6AE5BF85" w14:textId="77777777" w:rsidR="008A026A" w:rsidRPr="00874DD1" w:rsidRDefault="008A026A" w:rsidP="0052490A">
            <w:pPr>
              <w:pStyle w:val="TAL"/>
              <w:rPr>
                <w:b/>
                <w:sz w:val="16"/>
              </w:rPr>
            </w:pPr>
            <w:proofErr w:type="spellStart"/>
            <w:r w:rsidRPr="00874DD1">
              <w:rPr>
                <w:b/>
                <w:sz w:val="16"/>
              </w:rPr>
              <w:t>TDoc</w:t>
            </w:r>
            <w:proofErr w:type="spellEnd"/>
          </w:p>
        </w:tc>
        <w:tc>
          <w:tcPr>
            <w:tcW w:w="474" w:type="dxa"/>
            <w:shd w:val="pct10" w:color="auto" w:fill="FFFFFF"/>
          </w:tcPr>
          <w:p w14:paraId="0AF137F9" w14:textId="77777777" w:rsidR="008A026A" w:rsidRPr="00874DD1" w:rsidRDefault="008A026A" w:rsidP="0052490A">
            <w:pPr>
              <w:pStyle w:val="TAL"/>
              <w:rPr>
                <w:b/>
                <w:sz w:val="16"/>
              </w:rPr>
            </w:pPr>
            <w:r w:rsidRPr="00874DD1">
              <w:rPr>
                <w:b/>
                <w:sz w:val="16"/>
              </w:rPr>
              <w:t>CR</w:t>
            </w:r>
          </w:p>
        </w:tc>
        <w:tc>
          <w:tcPr>
            <w:tcW w:w="283" w:type="dxa"/>
            <w:shd w:val="pct10" w:color="auto" w:fill="FFFFFF"/>
          </w:tcPr>
          <w:p w14:paraId="62FCF93D" w14:textId="77777777" w:rsidR="008A026A" w:rsidRPr="00874DD1" w:rsidRDefault="008A026A" w:rsidP="0052490A">
            <w:pPr>
              <w:pStyle w:val="TAL"/>
              <w:rPr>
                <w:b/>
                <w:sz w:val="16"/>
              </w:rPr>
            </w:pPr>
            <w:r w:rsidRPr="00874DD1">
              <w:rPr>
                <w:b/>
                <w:sz w:val="16"/>
              </w:rPr>
              <w:t>Rev</w:t>
            </w:r>
          </w:p>
        </w:tc>
        <w:tc>
          <w:tcPr>
            <w:tcW w:w="425" w:type="dxa"/>
            <w:shd w:val="pct10" w:color="auto" w:fill="FFFFFF"/>
          </w:tcPr>
          <w:p w14:paraId="1DF27254" w14:textId="77777777" w:rsidR="008A026A" w:rsidRPr="00874DD1" w:rsidRDefault="008A026A" w:rsidP="0052490A">
            <w:pPr>
              <w:pStyle w:val="TAL"/>
              <w:rPr>
                <w:b/>
                <w:sz w:val="16"/>
              </w:rPr>
            </w:pPr>
            <w:r w:rsidRPr="00874DD1">
              <w:rPr>
                <w:b/>
                <w:sz w:val="16"/>
              </w:rPr>
              <w:t>Cat</w:t>
            </w:r>
          </w:p>
        </w:tc>
        <w:tc>
          <w:tcPr>
            <w:tcW w:w="4962" w:type="dxa"/>
            <w:shd w:val="pct10" w:color="auto" w:fill="FFFFFF"/>
          </w:tcPr>
          <w:p w14:paraId="7918B9D5" w14:textId="77777777" w:rsidR="008A026A" w:rsidRPr="00874DD1" w:rsidRDefault="008A026A" w:rsidP="0052490A">
            <w:pPr>
              <w:pStyle w:val="TAL"/>
              <w:rPr>
                <w:b/>
                <w:sz w:val="16"/>
              </w:rPr>
            </w:pPr>
            <w:r w:rsidRPr="00874DD1">
              <w:rPr>
                <w:b/>
                <w:sz w:val="16"/>
              </w:rPr>
              <w:t>Subject/Comment</w:t>
            </w:r>
          </w:p>
        </w:tc>
        <w:tc>
          <w:tcPr>
            <w:tcW w:w="708" w:type="dxa"/>
            <w:shd w:val="pct10" w:color="auto" w:fill="FFFFFF"/>
          </w:tcPr>
          <w:p w14:paraId="449E1EDC" w14:textId="77777777" w:rsidR="008A026A" w:rsidRPr="00874DD1" w:rsidRDefault="008A026A" w:rsidP="0052490A">
            <w:pPr>
              <w:pStyle w:val="TAL"/>
              <w:rPr>
                <w:b/>
                <w:sz w:val="16"/>
              </w:rPr>
            </w:pPr>
            <w:r w:rsidRPr="00874DD1">
              <w:rPr>
                <w:b/>
                <w:sz w:val="16"/>
              </w:rPr>
              <w:t>New version</w:t>
            </w:r>
          </w:p>
        </w:tc>
      </w:tr>
      <w:tr w:rsidR="008A026A" w:rsidRPr="00874DD1" w14:paraId="3FFABC76" w14:textId="77777777" w:rsidTr="00EF0152">
        <w:tc>
          <w:tcPr>
            <w:tcW w:w="803" w:type="dxa"/>
            <w:shd w:val="solid" w:color="FFFFFF" w:fill="auto"/>
          </w:tcPr>
          <w:p w14:paraId="43E19F60" w14:textId="77777777" w:rsidR="008A026A" w:rsidRPr="00874DD1" w:rsidRDefault="008A026A" w:rsidP="0052490A">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2" w:type="dxa"/>
            <w:shd w:val="solid" w:color="FFFFFF" w:fill="auto"/>
          </w:tcPr>
          <w:p w14:paraId="41AC11D9" w14:textId="77777777" w:rsidR="008A026A" w:rsidRPr="00E13420" w:rsidRDefault="008A026A" w:rsidP="0052490A">
            <w:pPr>
              <w:pStyle w:val="TAL"/>
              <w:rPr>
                <w:sz w:val="16"/>
                <w:szCs w:val="16"/>
              </w:rPr>
            </w:pPr>
            <w:r w:rsidRPr="00E13420">
              <w:rPr>
                <w:sz w:val="16"/>
                <w:szCs w:val="16"/>
              </w:rPr>
              <w:t>RAN5#105</w:t>
            </w:r>
          </w:p>
        </w:tc>
        <w:tc>
          <w:tcPr>
            <w:tcW w:w="992" w:type="dxa"/>
            <w:shd w:val="solid" w:color="FFFFFF" w:fill="auto"/>
          </w:tcPr>
          <w:p w14:paraId="01358D53" w14:textId="0BEAF88E" w:rsidR="008A026A" w:rsidRPr="00E13420" w:rsidRDefault="008A026A" w:rsidP="0052490A">
            <w:pPr>
              <w:pStyle w:val="TAC"/>
              <w:jc w:val="left"/>
              <w:rPr>
                <w:sz w:val="16"/>
                <w:szCs w:val="16"/>
              </w:rPr>
            </w:pPr>
            <w:r w:rsidRPr="00E13420">
              <w:rPr>
                <w:sz w:val="16"/>
                <w:szCs w:val="16"/>
              </w:rPr>
              <w:t>R5-24</w:t>
            </w:r>
            <w:r w:rsidR="00E13420" w:rsidRPr="00E13420">
              <w:rPr>
                <w:sz w:val="16"/>
                <w:szCs w:val="16"/>
              </w:rPr>
              <w:t>7092</w:t>
            </w:r>
          </w:p>
        </w:tc>
        <w:tc>
          <w:tcPr>
            <w:tcW w:w="474" w:type="dxa"/>
            <w:shd w:val="solid" w:color="FFFFFF" w:fill="auto"/>
          </w:tcPr>
          <w:p w14:paraId="7E7B544F" w14:textId="77777777" w:rsidR="008A026A" w:rsidRPr="00874DD1" w:rsidRDefault="008A026A" w:rsidP="0052490A">
            <w:pPr>
              <w:pStyle w:val="TAL"/>
              <w:rPr>
                <w:sz w:val="16"/>
                <w:szCs w:val="16"/>
              </w:rPr>
            </w:pPr>
            <w:r w:rsidRPr="00C96D6C">
              <w:rPr>
                <w:sz w:val="16"/>
                <w:szCs w:val="16"/>
              </w:rPr>
              <w:t>-</w:t>
            </w:r>
          </w:p>
        </w:tc>
        <w:tc>
          <w:tcPr>
            <w:tcW w:w="283" w:type="dxa"/>
            <w:shd w:val="solid" w:color="FFFFFF" w:fill="auto"/>
          </w:tcPr>
          <w:p w14:paraId="5C5E4C84" w14:textId="77777777" w:rsidR="008A026A" w:rsidRPr="00874DD1" w:rsidRDefault="008A026A" w:rsidP="0052490A">
            <w:pPr>
              <w:pStyle w:val="TAR"/>
              <w:jc w:val="left"/>
              <w:rPr>
                <w:sz w:val="16"/>
                <w:szCs w:val="16"/>
              </w:rPr>
            </w:pPr>
            <w:r w:rsidRPr="00C96D6C">
              <w:rPr>
                <w:sz w:val="16"/>
                <w:szCs w:val="16"/>
              </w:rPr>
              <w:t>-</w:t>
            </w:r>
          </w:p>
        </w:tc>
        <w:tc>
          <w:tcPr>
            <w:tcW w:w="425" w:type="dxa"/>
            <w:shd w:val="solid" w:color="FFFFFF" w:fill="auto"/>
          </w:tcPr>
          <w:p w14:paraId="28AA4609" w14:textId="77777777" w:rsidR="008A026A" w:rsidRPr="00874DD1" w:rsidRDefault="008A026A" w:rsidP="0052490A">
            <w:pPr>
              <w:pStyle w:val="TAC"/>
              <w:jc w:val="left"/>
              <w:rPr>
                <w:sz w:val="16"/>
                <w:szCs w:val="16"/>
              </w:rPr>
            </w:pPr>
            <w:r w:rsidRPr="00C96D6C">
              <w:rPr>
                <w:rFonts w:cs="Arial"/>
                <w:sz w:val="16"/>
                <w:szCs w:val="16"/>
              </w:rPr>
              <w:t>-</w:t>
            </w:r>
          </w:p>
        </w:tc>
        <w:tc>
          <w:tcPr>
            <w:tcW w:w="4962" w:type="dxa"/>
            <w:shd w:val="solid" w:color="FFFFFF" w:fill="auto"/>
          </w:tcPr>
          <w:p w14:paraId="274D9832" w14:textId="55DA10BF" w:rsidR="008A026A" w:rsidRPr="00C96D6C" w:rsidRDefault="008A026A" w:rsidP="0052490A">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w:t>
            </w:r>
            <w:r w:rsidR="00234A6F">
              <w:rPr>
                <w:rFonts w:cs="Arial"/>
                <w:sz w:val="16"/>
                <w:szCs w:val="16"/>
              </w:rPr>
              <w:t>4</w:t>
            </w:r>
            <w:r w:rsidRPr="00C96D6C">
              <w:rPr>
                <w:rFonts w:cs="Arial"/>
                <w:sz w:val="16"/>
                <w:szCs w:val="16"/>
              </w:rPr>
              <w:t xml:space="preserve"> v1</w:t>
            </w:r>
            <w:r w:rsidR="00234A6F">
              <w:rPr>
                <w:rFonts w:cs="Arial"/>
                <w:sz w:val="16"/>
                <w:szCs w:val="16"/>
              </w:rPr>
              <w:t>6</w:t>
            </w:r>
            <w:r w:rsidRPr="00C96D6C">
              <w:rPr>
                <w:rFonts w:cs="Arial"/>
                <w:sz w:val="16"/>
                <w:szCs w:val="16"/>
              </w:rPr>
              <w:t>.</w:t>
            </w:r>
            <w:r w:rsidR="00234A6F">
              <w:rPr>
                <w:rFonts w:cs="Arial"/>
                <w:sz w:val="16"/>
                <w:szCs w:val="16"/>
              </w:rPr>
              <w:t>6</w:t>
            </w:r>
            <w:r w:rsidRPr="00C96D6C">
              <w:rPr>
                <w:rFonts w:cs="Arial"/>
                <w:sz w:val="16"/>
                <w:szCs w:val="16"/>
              </w:rPr>
              <w:t>.0 content was transferred into this new TS 37.</w:t>
            </w:r>
            <w:r>
              <w:rPr>
                <w:rFonts w:cs="Arial"/>
                <w:sz w:val="16"/>
                <w:szCs w:val="16"/>
              </w:rPr>
              <w:t>579-</w:t>
            </w:r>
            <w:r w:rsidR="00901AA2">
              <w:rPr>
                <w:rFonts w:cs="Arial"/>
                <w:sz w:val="16"/>
                <w:szCs w:val="16"/>
              </w:rPr>
              <w:t>4</w:t>
            </w:r>
            <w:r w:rsidRPr="00C96D6C">
              <w:rPr>
                <w:rFonts w:cs="Arial"/>
                <w:sz w:val="16"/>
                <w:szCs w:val="16"/>
              </w:rPr>
              <w:t xml:space="preserve"> as by definition 36 series specifications cover LTE only aspects and multi-RAT aspects need to be covered in 37 series specifications.</w:t>
            </w:r>
          </w:p>
          <w:p w14:paraId="66D4703B" w14:textId="60803616" w:rsidR="008A026A" w:rsidRPr="00C96D6C" w:rsidRDefault="008A026A" w:rsidP="0052490A">
            <w:pPr>
              <w:pStyle w:val="TAL"/>
              <w:rPr>
                <w:rFonts w:cs="Arial"/>
                <w:sz w:val="16"/>
                <w:szCs w:val="16"/>
              </w:rPr>
            </w:pPr>
            <w:r w:rsidRPr="00C96D6C">
              <w:rPr>
                <w:rFonts w:cs="Arial"/>
                <w:sz w:val="16"/>
                <w:szCs w:val="16"/>
              </w:rPr>
              <w:t>The only changes</w:t>
            </w:r>
            <w:r>
              <w:rPr>
                <w:rFonts w:cs="Arial"/>
                <w:sz w:val="16"/>
                <w:szCs w:val="16"/>
              </w:rPr>
              <w:t>,</w:t>
            </w:r>
            <w:r w:rsidRPr="00C96D6C">
              <w:rPr>
                <w:rFonts w:cs="Arial"/>
                <w:sz w:val="16"/>
                <w:szCs w:val="16"/>
              </w:rPr>
              <w:t xml:space="preserve"> compared to TS </w:t>
            </w:r>
            <w:r w:rsidR="00901AA2" w:rsidRPr="00901AA2">
              <w:rPr>
                <w:rFonts w:cs="Arial"/>
                <w:sz w:val="16"/>
                <w:szCs w:val="16"/>
              </w:rPr>
              <w:t>of TS 36.579-</w:t>
            </w:r>
            <w:r w:rsidR="00FD17BB">
              <w:rPr>
                <w:rFonts w:cs="Arial"/>
                <w:sz w:val="16"/>
                <w:szCs w:val="16"/>
              </w:rPr>
              <w:t>4</w:t>
            </w:r>
            <w:r w:rsidR="00901AA2" w:rsidRPr="00901AA2">
              <w:rPr>
                <w:rFonts w:cs="Arial"/>
                <w:sz w:val="16"/>
                <w:szCs w:val="16"/>
              </w:rPr>
              <w:t xml:space="preserve"> up to v1</w:t>
            </w:r>
            <w:r w:rsidR="00FD17BB">
              <w:rPr>
                <w:rFonts w:cs="Arial"/>
                <w:sz w:val="16"/>
                <w:szCs w:val="16"/>
              </w:rPr>
              <w:t>6</w:t>
            </w:r>
            <w:r w:rsidR="00901AA2" w:rsidRPr="00901AA2">
              <w:rPr>
                <w:rFonts w:cs="Arial"/>
                <w:sz w:val="16"/>
                <w:szCs w:val="16"/>
              </w:rPr>
              <w:t>.</w:t>
            </w:r>
            <w:r w:rsidR="00FD17BB">
              <w:rPr>
                <w:rFonts w:cs="Arial"/>
                <w:sz w:val="16"/>
                <w:szCs w:val="16"/>
              </w:rPr>
              <w:t>6</w:t>
            </w:r>
            <w:r w:rsidR="00901AA2" w:rsidRPr="00901AA2">
              <w:rPr>
                <w:rFonts w:cs="Arial"/>
                <w:sz w:val="16"/>
                <w:szCs w:val="16"/>
              </w:rPr>
              <w:t>.0</w:t>
            </w:r>
            <w:r>
              <w:rPr>
                <w:rFonts w:cs="Arial"/>
                <w:sz w:val="16"/>
                <w:szCs w:val="16"/>
              </w:rPr>
              <w:t>, are</w:t>
            </w:r>
            <w:r w:rsidRPr="00C96D6C">
              <w:rPr>
                <w:rFonts w:cs="Arial"/>
                <w:sz w:val="16"/>
                <w:szCs w:val="16"/>
              </w:rPr>
              <w:t>:</w:t>
            </w:r>
          </w:p>
          <w:p w14:paraId="6DD7C246" w14:textId="77777777" w:rsidR="00AB426C" w:rsidRDefault="008A026A" w:rsidP="0052490A">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r w:rsidR="000F23A0">
              <w:rPr>
                <w:rFonts w:cs="Arial"/>
                <w:sz w:val="16"/>
                <w:szCs w:val="16"/>
              </w:rPr>
              <w:t xml:space="preserve"> “Over </w:t>
            </w:r>
            <w:r w:rsidR="00013392">
              <w:rPr>
                <w:rFonts w:cs="Arial"/>
                <w:sz w:val="16"/>
                <w:szCs w:val="16"/>
              </w:rPr>
              <w:t>LTE</w:t>
            </w:r>
            <w:r w:rsidR="000F23A0">
              <w:rPr>
                <w:rFonts w:cs="Arial"/>
                <w:sz w:val="16"/>
                <w:szCs w:val="16"/>
              </w:rPr>
              <w:t>”</w:t>
            </w:r>
            <w:r w:rsidR="00013392">
              <w:rPr>
                <w:rFonts w:cs="Arial"/>
                <w:sz w:val="16"/>
                <w:szCs w:val="16"/>
              </w:rPr>
              <w:t xml:space="preserve"> is removed from the </w:t>
            </w:r>
            <w:r w:rsidR="00013392" w:rsidRPr="00013392">
              <w:rPr>
                <w:rFonts w:cs="Arial"/>
                <w:sz w:val="16"/>
                <w:szCs w:val="16"/>
              </w:rPr>
              <w:t>Annex A (normative)</w:t>
            </w:r>
            <w:r w:rsidR="00013392">
              <w:rPr>
                <w:rFonts w:cs="Arial"/>
                <w:sz w:val="16"/>
                <w:szCs w:val="16"/>
              </w:rPr>
              <w:t xml:space="preserve"> </w:t>
            </w:r>
            <w:r w:rsidR="00C02591">
              <w:rPr>
                <w:rFonts w:cs="Arial"/>
                <w:sz w:val="16"/>
                <w:szCs w:val="16"/>
              </w:rPr>
              <w:t>Heading/Title as well.</w:t>
            </w:r>
          </w:p>
          <w:p w14:paraId="7350C5DA" w14:textId="66D5FA4D" w:rsidR="00AB426C" w:rsidRDefault="0099389E" w:rsidP="0052490A">
            <w:pPr>
              <w:pStyle w:val="TAL"/>
              <w:rPr>
                <w:rFonts w:cs="Arial"/>
                <w:sz w:val="16"/>
                <w:szCs w:val="16"/>
              </w:rPr>
            </w:pPr>
            <w:r>
              <w:rPr>
                <w:rFonts w:cs="Arial"/>
                <w:sz w:val="16"/>
                <w:szCs w:val="16"/>
              </w:rPr>
              <w:t xml:space="preserve">- </w:t>
            </w:r>
            <w:r w:rsidRPr="0099389E">
              <w:rPr>
                <w:rFonts w:cs="Arial"/>
                <w:sz w:val="16"/>
                <w:szCs w:val="16"/>
              </w:rPr>
              <w:t>In Scope section, one instance of '3GPP TS 37.579-7 [4]' is replaced with '3GPP TS 37.579-7 [12]' with correct reference number.</w:t>
            </w:r>
          </w:p>
          <w:p w14:paraId="16C902DD" w14:textId="24E37D11" w:rsidR="00812F0F" w:rsidRDefault="00812F0F" w:rsidP="00812F0F">
            <w:pPr>
              <w:pStyle w:val="TAL"/>
              <w:rPr>
                <w:rFonts w:cs="Arial"/>
                <w:sz w:val="16"/>
                <w:szCs w:val="16"/>
              </w:rPr>
            </w:pPr>
            <w:r>
              <w:rPr>
                <w:rFonts w:cs="Arial"/>
                <w:sz w:val="16"/>
                <w:szCs w:val="16"/>
              </w:rPr>
              <w:t xml:space="preserve">- every instance of </w:t>
            </w:r>
            <w:r w:rsidR="00DA165D">
              <w:rPr>
                <w:rFonts w:cs="Arial"/>
                <w:sz w:val="16"/>
                <w:szCs w:val="16"/>
              </w:rPr>
              <w:t xml:space="preserve">TS </w:t>
            </w:r>
            <w:r>
              <w:rPr>
                <w:rFonts w:cs="Arial"/>
                <w:sz w:val="16"/>
                <w:szCs w:val="16"/>
              </w:rPr>
              <w:t xml:space="preserve">36.579-3 has been either deleted or voided. </w:t>
            </w:r>
          </w:p>
          <w:p w14:paraId="5229F904" w14:textId="0895CB8A" w:rsidR="008A026A" w:rsidRDefault="00C02591" w:rsidP="0052490A">
            <w:pPr>
              <w:pStyle w:val="TAL"/>
              <w:rPr>
                <w:rFonts w:cs="Arial"/>
                <w:sz w:val="16"/>
                <w:szCs w:val="16"/>
              </w:rPr>
            </w:pPr>
            <w:r>
              <w:rPr>
                <w:rFonts w:cs="Arial"/>
                <w:sz w:val="16"/>
                <w:szCs w:val="16"/>
              </w:rPr>
              <w:t xml:space="preserve"> </w:t>
            </w:r>
            <w:r w:rsidR="008A026A">
              <w:rPr>
                <w:rFonts w:cs="Arial"/>
                <w:sz w:val="16"/>
                <w:szCs w:val="16"/>
              </w:rPr>
              <w:t xml:space="preserve">- every instance of </w:t>
            </w:r>
            <w:r w:rsidR="00DA165D">
              <w:rPr>
                <w:rFonts w:cs="Arial"/>
                <w:sz w:val="16"/>
                <w:szCs w:val="16"/>
              </w:rPr>
              <w:t xml:space="preserve">TS </w:t>
            </w:r>
            <w:r w:rsidR="008A026A">
              <w:rPr>
                <w:rFonts w:cs="Arial"/>
                <w:sz w:val="16"/>
                <w:szCs w:val="16"/>
              </w:rPr>
              <w:t>36.579 has been replaced by 37.579, except in the Change history table of TS 36.579-</w:t>
            </w:r>
            <w:r w:rsidR="00CF3417">
              <w:rPr>
                <w:rFonts w:cs="Arial"/>
                <w:sz w:val="16"/>
                <w:szCs w:val="16"/>
              </w:rPr>
              <w:t>4</w:t>
            </w:r>
            <w:r w:rsidR="008A026A">
              <w:rPr>
                <w:rFonts w:cs="Arial"/>
                <w:sz w:val="16"/>
                <w:szCs w:val="16"/>
              </w:rPr>
              <w:t>.</w:t>
            </w:r>
          </w:p>
          <w:p w14:paraId="1D1B826E" w14:textId="65A5B4B0"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 ‘</w:t>
            </w:r>
            <w:r w:rsidRPr="006F4EDB">
              <w:rPr>
                <w:rFonts w:cs="Arial"/>
                <w:sz w:val="16"/>
                <w:szCs w:val="16"/>
              </w:rPr>
              <w:t>Applicability of MCPTT Server tests and additional information for testing</w:t>
            </w:r>
            <w:r>
              <w:rPr>
                <w:rFonts w:cs="Arial"/>
                <w:sz w:val="16"/>
                <w:szCs w:val="16"/>
              </w:rPr>
              <w:t xml:space="preserve">’ </w:t>
            </w:r>
            <w:r w:rsidR="00287271">
              <w:rPr>
                <w:rFonts w:cs="Arial"/>
                <w:sz w:val="16"/>
                <w:szCs w:val="16"/>
              </w:rPr>
              <w:t>has been 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BA1806">
              <w:rPr>
                <w:rFonts w:cs="Arial"/>
                <w:sz w:val="16"/>
                <w:szCs w:val="16"/>
              </w:rPr>
              <w:t>Any r</w:t>
            </w:r>
            <w:r>
              <w:rPr>
                <w:rFonts w:cs="Arial"/>
                <w:sz w:val="16"/>
                <w:szCs w:val="16"/>
              </w:rPr>
              <w:t xml:space="preserve">eference to Table 4-2 </w:t>
            </w:r>
            <w:r w:rsidR="00287271">
              <w:rPr>
                <w:rFonts w:cs="Arial"/>
                <w:sz w:val="16"/>
                <w:szCs w:val="16"/>
              </w:rPr>
              <w:t>has been</w:t>
            </w:r>
            <w:r>
              <w:rPr>
                <w:rFonts w:cs="Arial"/>
                <w:sz w:val="16"/>
                <w:szCs w:val="16"/>
              </w:rPr>
              <w:t xml:space="preserve"> deleted.</w:t>
            </w:r>
          </w:p>
          <w:p w14:paraId="43676949" w14:textId="725B2C9B"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a: ‘</w:t>
            </w:r>
            <w:r w:rsidRPr="00B75177">
              <w:rPr>
                <w:rFonts w:cs="Arial"/>
                <w:sz w:val="16"/>
                <w:szCs w:val="16"/>
              </w:rPr>
              <w:t>Applicability of tests Conditions MCPTT Server</w:t>
            </w:r>
            <w:r>
              <w:rPr>
                <w:rFonts w:cs="Arial"/>
                <w:sz w:val="16"/>
                <w:szCs w:val="16"/>
              </w:rPr>
              <w:t xml:space="preserve">’ </w:t>
            </w:r>
            <w:r w:rsidR="00287271">
              <w:rPr>
                <w:rFonts w:cs="Arial"/>
                <w:sz w:val="16"/>
                <w:szCs w:val="16"/>
              </w:rPr>
              <w:t>has been</w:t>
            </w:r>
            <w:r w:rsidRPr="00DE20DB">
              <w:rPr>
                <w:rFonts w:cs="Arial"/>
                <w:sz w:val="16"/>
                <w:szCs w:val="16"/>
              </w:rPr>
              <w:t xml:space="preserve"> </w:t>
            </w:r>
            <w:r w:rsidR="00287271">
              <w:rPr>
                <w:rFonts w:cs="Arial"/>
                <w:sz w:val="16"/>
                <w:szCs w:val="16"/>
              </w:rPr>
              <w:t>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3A5C35">
              <w:rPr>
                <w:rFonts w:cs="Arial"/>
                <w:sz w:val="16"/>
                <w:szCs w:val="16"/>
              </w:rPr>
              <w:t>Any</w:t>
            </w:r>
            <w:r w:rsidR="00BA1806">
              <w:rPr>
                <w:rFonts w:cs="Arial"/>
                <w:sz w:val="16"/>
                <w:szCs w:val="16"/>
              </w:rPr>
              <w:t xml:space="preserve"> r</w:t>
            </w:r>
            <w:r>
              <w:rPr>
                <w:rFonts w:cs="Arial"/>
                <w:sz w:val="16"/>
                <w:szCs w:val="16"/>
              </w:rPr>
              <w:t>eference to Table 4-2</w:t>
            </w:r>
            <w:r w:rsidR="0064108C">
              <w:rPr>
                <w:rFonts w:cs="Arial"/>
                <w:sz w:val="16"/>
                <w:szCs w:val="16"/>
              </w:rPr>
              <w:t>a</w:t>
            </w:r>
            <w:r>
              <w:rPr>
                <w:rFonts w:cs="Arial"/>
                <w:sz w:val="16"/>
                <w:szCs w:val="16"/>
              </w:rPr>
              <w:t xml:space="preserve"> </w:t>
            </w:r>
            <w:r w:rsidR="00287271">
              <w:rPr>
                <w:rFonts w:cs="Arial"/>
                <w:sz w:val="16"/>
                <w:szCs w:val="16"/>
              </w:rPr>
              <w:t>has been</w:t>
            </w:r>
            <w:r>
              <w:rPr>
                <w:rFonts w:cs="Arial"/>
                <w:sz w:val="16"/>
                <w:szCs w:val="16"/>
              </w:rPr>
              <w:t xml:space="preserve"> deleted.</w:t>
            </w:r>
          </w:p>
          <w:p w14:paraId="380C71EE" w14:textId="7DA4AA88" w:rsidR="008A026A" w:rsidRDefault="008A026A" w:rsidP="0052490A">
            <w:pPr>
              <w:pStyle w:val="TAL"/>
              <w:rPr>
                <w:rFonts w:cs="Arial"/>
                <w:sz w:val="16"/>
                <w:szCs w:val="16"/>
              </w:rPr>
            </w:pPr>
            <w:r w:rsidRPr="00C96D6C">
              <w:rPr>
                <w:rFonts w:cs="Arial"/>
                <w:sz w:val="16"/>
                <w:szCs w:val="16"/>
              </w:rPr>
              <w:t>- the CR history table of TS 36.</w:t>
            </w:r>
            <w:r>
              <w:rPr>
                <w:rFonts w:cs="Arial"/>
                <w:sz w:val="16"/>
                <w:szCs w:val="16"/>
              </w:rPr>
              <w:t>579-</w:t>
            </w:r>
            <w:r w:rsidR="003C5261">
              <w:rPr>
                <w:rFonts w:cs="Arial"/>
                <w:sz w:val="16"/>
                <w:szCs w:val="16"/>
              </w:rPr>
              <w:t>4</w:t>
            </w:r>
            <w:r w:rsidRPr="00C96D6C">
              <w:rPr>
                <w:rFonts w:cs="Arial"/>
                <w:sz w:val="16"/>
                <w:szCs w:val="16"/>
              </w:rPr>
              <w:t xml:space="preserve"> was kept </w:t>
            </w:r>
            <w:r w:rsidR="00DC0097">
              <w:rPr>
                <w:rFonts w:cs="Arial"/>
                <w:sz w:val="16"/>
                <w:szCs w:val="16"/>
              </w:rPr>
              <w:t>as it is</w:t>
            </w:r>
            <w:r w:rsidR="00AD23CE">
              <w:rPr>
                <w:rFonts w:cs="Arial"/>
                <w:sz w:val="16"/>
                <w:szCs w:val="16"/>
              </w:rPr>
              <w:t xml:space="preserve"> </w:t>
            </w:r>
            <w:r w:rsidRPr="00C96D6C">
              <w:rPr>
                <w:rFonts w:cs="Arial"/>
                <w:sz w:val="16"/>
                <w:szCs w:val="16"/>
              </w:rPr>
              <w:t>for easier reference of all changes included in TS 37.</w:t>
            </w:r>
            <w:r>
              <w:rPr>
                <w:rFonts w:cs="Arial"/>
                <w:sz w:val="16"/>
                <w:szCs w:val="16"/>
              </w:rPr>
              <w:t>579-</w:t>
            </w:r>
            <w:r w:rsidR="00BF1AFB">
              <w:rPr>
                <w:rFonts w:cs="Arial"/>
                <w:sz w:val="16"/>
                <w:szCs w:val="16"/>
              </w:rPr>
              <w:t>4</w:t>
            </w:r>
            <w:r w:rsidR="00AD23CE">
              <w:rPr>
                <w:rFonts w:cs="Arial"/>
                <w:sz w:val="16"/>
                <w:szCs w:val="16"/>
              </w:rPr>
              <w:t xml:space="preserve"> from </w:t>
            </w:r>
            <w:r w:rsidR="00AD23CE" w:rsidRPr="00C96D6C">
              <w:rPr>
                <w:rFonts w:cs="Arial"/>
                <w:sz w:val="16"/>
                <w:szCs w:val="16"/>
              </w:rPr>
              <w:t>TS 36.</w:t>
            </w:r>
            <w:r w:rsidR="00AD23CE">
              <w:rPr>
                <w:rFonts w:cs="Arial"/>
                <w:sz w:val="16"/>
                <w:szCs w:val="16"/>
              </w:rPr>
              <w:t>579-4 v1</w:t>
            </w:r>
            <w:r w:rsidR="0017483D">
              <w:rPr>
                <w:rFonts w:cs="Arial"/>
                <w:sz w:val="16"/>
                <w:szCs w:val="16"/>
              </w:rPr>
              <w:t>6</w:t>
            </w:r>
            <w:r w:rsidR="00AD23CE">
              <w:rPr>
                <w:rFonts w:cs="Arial"/>
                <w:sz w:val="16"/>
                <w:szCs w:val="16"/>
              </w:rPr>
              <w:t>.</w:t>
            </w:r>
            <w:r w:rsidR="0017483D">
              <w:rPr>
                <w:rFonts w:cs="Arial"/>
                <w:sz w:val="16"/>
                <w:szCs w:val="16"/>
              </w:rPr>
              <w:t>6</w:t>
            </w:r>
            <w:r w:rsidR="00AD23CE">
              <w:rPr>
                <w:rFonts w:cs="Arial"/>
                <w:sz w:val="16"/>
                <w:szCs w:val="16"/>
              </w:rPr>
              <w:t>.0</w:t>
            </w:r>
            <w:r>
              <w:rPr>
                <w:rFonts w:cs="Arial"/>
                <w:sz w:val="16"/>
                <w:szCs w:val="16"/>
              </w:rPr>
              <w:t>,</w:t>
            </w:r>
            <w:r w:rsidRPr="00C96D6C">
              <w:rPr>
                <w:rFonts w:cs="Arial"/>
                <w:sz w:val="16"/>
                <w:szCs w:val="16"/>
              </w:rPr>
              <w:t xml:space="preserve"> </w:t>
            </w:r>
            <w:r w:rsidR="00E45B49">
              <w:rPr>
                <w:rFonts w:cs="Arial"/>
                <w:sz w:val="16"/>
                <w:szCs w:val="16"/>
              </w:rPr>
              <w:t>and</w:t>
            </w:r>
            <w:r w:rsidRPr="00C96D6C">
              <w:rPr>
                <w:rFonts w:cs="Arial"/>
                <w:sz w:val="16"/>
                <w:szCs w:val="16"/>
              </w:rPr>
              <w:t xml:space="preserve"> a new C</w:t>
            </w:r>
            <w:r>
              <w:rPr>
                <w:rFonts w:cs="Arial"/>
                <w:sz w:val="16"/>
                <w:szCs w:val="16"/>
              </w:rPr>
              <w:t>hange</w:t>
            </w:r>
            <w:r w:rsidRPr="00C96D6C">
              <w:rPr>
                <w:rFonts w:cs="Arial"/>
                <w:sz w:val="16"/>
                <w:szCs w:val="16"/>
              </w:rPr>
              <w:t xml:space="preserve"> history table was added for TS 37.</w:t>
            </w:r>
            <w:r>
              <w:rPr>
                <w:rFonts w:cs="Arial"/>
                <w:sz w:val="16"/>
                <w:szCs w:val="16"/>
              </w:rPr>
              <w:t>579-</w:t>
            </w:r>
            <w:r w:rsidR="00BF1AFB">
              <w:rPr>
                <w:rFonts w:cs="Arial"/>
                <w:sz w:val="16"/>
                <w:szCs w:val="16"/>
              </w:rPr>
              <w:t>4</w:t>
            </w:r>
            <w:r w:rsidRPr="00C96D6C">
              <w:rPr>
                <w:rFonts w:cs="Arial"/>
                <w:sz w:val="16"/>
                <w:szCs w:val="16"/>
              </w:rPr>
              <w:t>.</w:t>
            </w:r>
          </w:p>
          <w:p w14:paraId="507B9B7D" w14:textId="77777777" w:rsidR="008A026A" w:rsidRPr="00874DD1" w:rsidRDefault="008A026A" w:rsidP="0052490A">
            <w:pPr>
              <w:pStyle w:val="TAL"/>
              <w:rPr>
                <w:b/>
                <w:sz w:val="16"/>
                <w:szCs w:val="16"/>
              </w:rPr>
            </w:pPr>
            <w:r>
              <w:rPr>
                <w:rFonts w:cs="Arial"/>
                <w:sz w:val="16"/>
                <w:szCs w:val="16"/>
              </w:rPr>
              <w:t>- the 3GPP TS-TR template version 1.18.1 has been used.</w:t>
            </w:r>
          </w:p>
        </w:tc>
        <w:tc>
          <w:tcPr>
            <w:tcW w:w="708" w:type="dxa"/>
            <w:shd w:val="solid" w:color="FFFFFF" w:fill="auto"/>
          </w:tcPr>
          <w:p w14:paraId="3108F70F" w14:textId="77777777" w:rsidR="008A026A" w:rsidRPr="00874DD1" w:rsidRDefault="008A026A" w:rsidP="0052490A">
            <w:pPr>
              <w:pStyle w:val="TAC"/>
              <w:jc w:val="left"/>
              <w:rPr>
                <w:sz w:val="16"/>
                <w:szCs w:val="16"/>
              </w:rPr>
            </w:pPr>
            <w:r>
              <w:rPr>
                <w:sz w:val="16"/>
                <w:szCs w:val="16"/>
              </w:rPr>
              <w:t>0</w:t>
            </w:r>
            <w:r w:rsidRPr="00C96D6C">
              <w:rPr>
                <w:sz w:val="16"/>
                <w:szCs w:val="16"/>
              </w:rPr>
              <w:t>.0.</w:t>
            </w:r>
            <w:r>
              <w:rPr>
                <w:sz w:val="16"/>
                <w:szCs w:val="16"/>
              </w:rPr>
              <w:t>1</w:t>
            </w:r>
          </w:p>
        </w:tc>
      </w:tr>
      <w:tr w:rsidR="00EF0152" w:rsidRPr="00874DD1" w14:paraId="15077F28" w14:textId="77777777" w:rsidTr="00EF0152">
        <w:tc>
          <w:tcPr>
            <w:tcW w:w="803" w:type="dxa"/>
            <w:shd w:val="solid" w:color="FFFFFF" w:fill="auto"/>
          </w:tcPr>
          <w:p w14:paraId="17308731" w14:textId="3C3632D1" w:rsidR="00EF0152" w:rsidRPr="00874DD1" w:rsidRDefault="00EF0152" w:rsidP="00EF0152">
            <w:pPr>
              <w:pStyle w:val="TAC"/>
              <w:jc w:val="left"/>
              <w:rPr>
                <w:sz w:val="16"/>
                <w:szCs w:val="16"/>
              </w:rPr>
            </w:pPr>
            <w:r>
              <w:rPr>
                <w:sz w:val="16"/>
                <w:szCs w:val="16"/>
              </w:rPr>
              <w:t>2024-11</w:t>
            </w:r>
          </w:p>
        </w:tc>
        <w:tc>
          <w:tcPr>
            <w:tcW w:w="992" w:type="dxa"/>
            <w:shd w:val="solid" w:color="FFFFFF" w:fill="auto"/>
          </w:tcPr>
          <w:p w14:paraId="3BBF1B39" w14:textId="0648400A" w:rsidR="00EF0152" w:rsidRPr="00874DD1" w:rsidRDefault="00EF0152" w:rsidP="00EF0152">
            <w:pPr>
              <w:pStyle w:val="TAL"/>
              <w:rPr>
                <w:sz w:val="16"/>
                <w:szCs w:val="16"/>
              </w:rPr>
            </w:pPr>
            <w:r w:rsidRPr="00930F77">
              <w:rPr>
                <w:sz w:val="16"/>
                <w:szCs w:val="16"/>
              </w:rPr>
              <w:t>RAN5#105</w:t>
            </w:r>
          </w:p>
        </w:tc>
        <w:tc>
          <w:tcPr>
            <w:tcW w:w="992" w:type="dxa"/>
            <w:shd w:val="solid" w:color="FFFFFF" w:fill="auto"/>
          </w:tcPr>
          <w:p w14:paraId="2D842AEE" w14:textId="1FB68B5F" w:rsidR="00EF0152" w:rsidRPr="00874DD1" w:rsidRDefault="00EF0152" w:rsidP="00EF0152">
            <w:pPr>
              <w:pStyle w:val="TAC"/>
              <w:jc w:val="left"/>
              <w:rPr>
                <w:sz w:val="16"/>
                <w:szCs w:val="16"/>
              </w:rPr>
            </w:pPr>
            <w:r w:rsidRPr="00867897">
              <w:rPr>
                <w:sz w:val="16"/>
                <w:szCs w:val="16"/>
              </w:rPr>
              <w:t>R5-24709</w:t>
            </w:r>
            <w:r w:rsidR="001B6E94">
              <w:rPr>
                <w:sz w:val="16"/>
                <w:szCs w:val="16"/>
              </w:rPr>
              <w:t>7</w:t>
            </w:r>
          </w:p>
        </w:tc>
        <w:tc>
          <w:tcPr>
            <w:tcW w:w="474" w:type="dxa"/>
            <w:shd w:val="solid" w:color="FFFFFF" w:fill="auto"/>
          </w:tcPr>
          <w:p w14:paraId="426FC267" w14:textId="1169A37A" w:rsidR="00EF0152" w:rsidRPr="00874DD1" w:rsidRDefault="00EF0152" w:rsidP="00EF0152">
            <w:pPr>
              <w:pStyle w:val="TAL"/>
              <w:rPr>
                <w:sz w:val="16"/>
                <w:szCs w:val="16"/>
              </w:rPr>
            </w:pPr>
            <w:r>
              <w:rPr>
                <w:sz w:val="16"/>
                <w:szCs w:val="16"/>
              </w:rPr>
              <w:t>-</w:t>
            </w:r>
          </w:p>
        </w:tc>
        <w:tc>
          <w:tcPr>
            <w:tcW w:w="283" w:type="dxa"/>
            <w:shd w:val="solid" w:color="FFFFFF" w:fill="auto"/>
          </w:tcPr>
          <w:p w14:paraId="5481D05E" w14:textId="1CB12DA1" w:rsidR="00EF0152" w:rsidRPr="00874DD1" w:rsidRDefault="00EF0152" w:rsidP="00EF0152">
            <w:pPr>
              <w:pStyle w:val="TAR"/>
              <w:jc w:val="left"/>
              <w:rPr>
                <w:sz w:val="16"/>
                <w:szCs w:val="16"/>
              </w:rPr>
            </w:pPr>
            <w:r>
              <w:rPr>
                <w:sz w:val="16"/>
                <w:szCs w:val="16"/>
              </w:rPr>
              <w:t>-</w:t>
            </w:r>
          </w:p>
        </w:tc>
        <w:tc>
          <w:tcPr>
            <w:tcW w:w="425" w:type="dxa"/>
            <w:shd w:val="solid" w:color="FFFFFF" w:fill="auto"/>
          </w:tcPr>
          <w:p w14:paraId="13239605" w14:textId="543036B4" w:rsidR="00EF0152" w:rsidRPr="00874DD1" w:rsidRDefault="00EF0152" w:rsidP="00EF0152">
            <w:pPr>
              <w:pStyle w:val="TAC"/>
              <w:jc w:val="left"/>
              <w:rPr>
                <w:sz w:val="16"/>
                <w:szCs w:val="16"/>
              </w:rPr>
            </w:pPr>
            <w:r>
              <w:rPr>
                <w:sz w:val="16"/>
                <w:szCs w:val="16"/>
              </w:rPr>
              <w:t>-</w:t>
            </w:r>
          </w:p>
        </w:tc>
        <w:tc>
          <w:tcPr>
            <w:tcW w:w="4962" w:type="dxa"/>
            <w:shd w:val="solid" w:color="FFFFFF" w:fill="auto"/>
          </w:tcPr>
          <w:p w14:paraId="58AF8097" w14:textId="77777777" w:rsidR="00EF0152" w:rsidRDefault="00EF0152" w:rsidP="00EF0152">
            <w:pPr>
              <w:pStyle w:val="TAL"/>
              <w:rPr>
                <w:noProof/>
              </w:rPr>
            </w:pPr>
            <w:r>
              <w:rPr>
                <w:noProof/>
              </w:rPr>
              <w:t>RAN5 agreed 0.1.0 version</w:t>
            </w:r>
          </w:p>
          <w:p w14:paraId="573EF88F" w14:textId="1E1562E9" w:rsidR="00EF0152" w:rsidRPr="00EF0152" w:rsidRDefault="00EF0152" w:rsidP="00EF0152">
            <w:pPr>
              <w:pStyle w:val="TAL"/>
              <w:rPr>
                <w:rFonts w:cs="Arial"/>
                <w:sz w:val="16"/>
                <w:szCs w:val="16"/>
              </w:rPr>
            </w:pPr>
            <w:r w:rsidRPr="00A01840">
              <w:rPr>
                <w:sz w:val="16"/>
                <w:szCs w:val="16"/>
              </w:rPr>
              <w:t>R5-2465</w:t>
            </w:r>
            <w:r>
              <w:rPr>
                <w:sz w:val="16"/>
                <w:szCs w:val="16"/>
              </w:rPr>
              <w:t>18</w:t>
            </w:r>
            <w:r w:rsidR="007B7C9C">
              <w:rPr>
                <w:sz w:val="16"/>
                <w:szCs w:val="16"/>
              </w:rPr>
              <w:t xml:space="preserve"> </w:t>
            </w:r>
            <w:r>
              <w:rPr>
                <w:sz w:val="16"/>
                <w:szCs w:val="16"/>
              </w:rPr>
              <w:t>C</w:t>
            </w:r>
            <w:r w:rsidRPr="003976F6">
              <w:rPr>
                <w:rFonts w:cs="Arial"/>
                <w:sz w:val="16"/>
                <w:szCs w:val="16"/>
              </w:rPr>
              <w:t xml:space="preserve">orrections of test case </w:t>
            </w:r>
            <w:proofErr w:type="spellStart"/>
            <w:r w:rsidRPr="003976F6">
              <w:rPr>
                <w:rFonts w:cs="Arial"/>
                <w:sz w:val="16"/>
                <w:szCs w:val="16"/>
              </w:rPr>
              <w:t>applicabilities</w:t>
            </w:r>
            <w:proofErr w:type="spellEnd"/>
            <w:r w:rsidRPr="003976F6">
              <w:rPr>
                <w:rFonts w:cs="Arial"/>
                <w:sz w:val="16"/>
                <w:szCs w:val="16"/>
              </w:rPr>
              <w:t xml:space="preserve"> (TS 36.579-4 CR 0040)</w:t>
            </w:r>
          </w:p>
        </w:tc>
        <w:tc>
          <w:tcPr>
            <w:tcW w:w="708" w:type="dxa"/>
            <w:shd w:val="solid" w:color="FFFFFF" w:fill="auto"/>
          </w:tcPr>
          <w:p w14:paraId="25D26F60" w14:textId="0C51A353" w:rsidR="00EF0152" w:rsidRPr="00874DD1" w:rsidRDefault="00EF0152" w:rsidP="00EF0152">
            <w:pPr>
              <w:pStyle w:val="TAC"/>
              <w:jc w:val="left"/>
              <w:rPr>
                <w:sz w:val="16"/>
                <w:szCs w:val="16"/>
              </w:rPr>
            </w:pPr>
            <w:r>
              <w:rPr>
                <w:sz w:val="16"/>
                <w:szCs w:val="16"/>
              </w:rPr>
              <w:t>0.1.0</w:t>
            </w:r>
          </w:p>
        </w:tc>
      </w:tr>
      <w:tr w:rsidR="00457D39" w:rsidRPr="00874DD1" w14:paraId="09DEB284" w14:textId="77777777" w:rsidTr="00EF0152">
        <w:tc>
          <w:tcPr>
            <w:tcW w:w="803" w:type="dxa"/>
            <w:shd w:val="solid" w:color="FFFFFF" w:fill="auto"/>
          </w:tcPr>
          <w:p w14:paraId="5AB18653" w14:textId="25B97046" w:rsidR="00457D39" w:rsidRDefault="00457D39" w:rsidP="00457D39">
            <w:pPr>
              <w:pStyle w:val="TAC"/>
              <w:jc w:val="left"/>
              <w:rPr>
                <w:sz w:val="16"/>
                <w:szCs w:val="16"/>
              </w:rPr>
            </w:pPr>
            <w:r>
              <w:rPr>
                <w:sz w:val="16"/>
                <w:szCs w:val="16"/>
              </w:rPr>
              <w:t>2024-12</w:t>
            </w:r>
          </w:p>
        </w:tc>
        <w:tc>
          <w:tcPr>
            <w:tcW w:w="992" w:type="dxa"/>
            <w:shd w:val="solid" w:color="FFFFFF" w:fill="auto"/>
          </w:tcPr>
          <w:p w14:paraId="677B05ED" w14:textId="5614EFD1" w:rsidR="00457D39" w:rsidRPr="00930F77" w:rsidRDefault="00457D39" w:rsidP="00457D39">
            <w:pPr>
              <w:pStyle w:val="TAL"/>
              <w:rPr>
                <w:sz w:val="16"/>
                <w:szCs w:val="16"/>
              </w:rPr>
            </w:pPr>
            <w:r>
              <w:rPr>
                <w:sz w:val="16"/>
                <w:szCs w:val="16"/>
              </w:rPr>
              <w:t>RAN#106</w:t>
            </w:r>
          </w:p>
        </w:tc>
        <w:tc>
          <w:tcPr>
            <w:tcW w:w="992" w:type="dxa"/>
            <w:shd w:val="solid" w:color="FFFFFF" w:fill="auto"/>
          </w:tcPr>
          <w:p w14:paraId="759F44E3" w14:textId="6676CC86" w:rsidR="00457D39" w:rsidRPr="00867897" w:rsidRDefault="00457D39" w:rsidP="00457D39">
            <w:pPr>
              <w:pStyle w:val="TAC"/>
              <w:jc w:val="left"/>
              <w:rPr>
                <w:sz w:val="16"/>
                <w:szCs w:val="16"/>
              </w:rPr>
            </w:pPr>
            <w:r w:rsidRPr="007119A9">
              <w:rPr>
                <w:sz w:val="16"/>
                <w:szCs w:val="16"/>
              </w:rPr>
              <w:t>RP-24264</w:t>
            </w:r>
            <w:r>
              <w:rPr>
                <w:sz w:val="16"/>
                <w:szCs w:val="16"/>
              </w:rPr>
              <w:t>5</w:t>
            </w:r>
          </w:p>
        </w:tc>
        <w:tc>
          <w:tcPr>
            <w:tcW w:w="474" w:type="dxa"/>
            <w:shd w:val="solid" w:color="FFFFFF" w:fill="auto"/>
          </w:tcPr>
          <w:p w14:paraId="7A22B8F7" w14:textId="6418BB45" w:rsidR="00457D39" w:rsidRDefault="00457D39" w:rsidP="00457D39">
            <w:pPr>
              <w:pStyle w:val="TAL"/>
              <w:rPr>
                <w:sz w:val="16"/>
                <w:szCs w:val="16"/>
              </w:rPr>
            </w:pPr>
            <w:r>
              <w:rPr>
                <w:sz w:val="16"/>
                <w:szCs w:val="16"/>
              </w:rPr>
              <w:t>-</w:t>
            </w:r>
          </w:p>
        </w:tc>
        <w:tc>
          <w:tcPr>
            <w:tcW w:w="283" w:type="dxa"/>
            <w:shd w:val="solid" w:color="FFFFFF" w:fill="auto"/>
          </w:tcPr>
          <w:p w14:paraId="211EC95A" w14:textId="23D5387C" w:rsidR="00457D39" w:rsidRDefault="00457D39" w:rsidP="00457D39">
            <w:pPr>
              <w:pStyle w:val="TAR"/>
              <w:jc w:val="left"/>
              <w:rPr>
                <w:sz w:val="16"/>
                <w:szCs w:val="16"/>
              </w:rPr>
            </w:pPr>
            <w:r>
              <w:rPr>
                <w:sz w:val="16"/>
                <w:szCs w:val="16"/>
              </w:rPr>
              <w:t>-</w:t>
            </w:r>
          </w:p>
        </w:tc>
        <w:tc>
          <w:tcPr>
            <w:tcW w:w="425" w:type="dxa"/>
            <w:shd w:val="solid" w:color="FFFFFF" w:fill="auto"/>
          </w:tcPr>
          <w:p w14:paraId="351F51A5" w14:textId="45E4AE89" w:rsidR="00457D39" w:rsidRDefault="00457D39" w:rsidP="00457D39">
            <w:pPr>
              <w:pStyle w:val="TAC"/>
              <w:jc w:val="left"/>
              <w:rPr>
                <w:sz w:val="16"/>
                <w:szCs w:val="16"/>
              </w:rPr>
            </w:pPr>
            <w:r>
              <w:rPr>
                <w:sz w:val="16"/>
                <w:szCs w:val="16"/>
              </w:rPr>
              <w:t>-</w:t>
            </w:r>
          </w:p>
        </w:tc>
        <w:tc>
          <w:tcPr>
            <w:tcW w:w="4962" w:type="dxa"/>
            <w:shd w:val="solid" w:color="FFFFFF" w:fill="auto"/>
          </w:tcPr>
          <w:p w14:paraId="0D8BF984" w14:textId="71088E2A" w:rsidR="00457D39" w:rsidRDefault="00457D39" w:rsidP="00457D39">
            <w:pPr>
              <w:pStyle w:val="TAL"/>
              <w:rPr>
                <w:noProof/>
              </w:rPr>
            </w:pPr>
            <w:r>
              <w:rPr>
                <w:noProof/>
              </w:rPr>
              <w:t>For one-step approval at RAN#106</w:t>
            </w:r>
          </w:p>
        </w:tc>
        <w:tc>
          <w:tcPr>
            <w:tcW w:w="708" w:type="dxa"/>
            <w:shd w:val="solid" w:color="FFFFFF" w:fill="auto"/>
          </w:tcPr>
          <w:p w14:paraId="4DEFF6DF" w14:textId="7042DDA3" w:rsidR="00457D39" w:rsidRDefault="00457D39" w:rsidP="00457D39">
            <w:pPr>
              <w:pStyle w:val="TAC"/>
              <w:jc w:val="left"/>
              <w:rPr>
                <w:sz w:val="16"/>
                <w:szCs w:val="16"/>
              </w:rPr>
            </w:pPr>
            <w:r>
              <w:rPr>
                <w:sz w:val="16"/>
                <w:szCs w:val="16"/>
              </w:rPr>
              <w:t>1.0.0</w:t>
            </w:r>
          </w:p>
        </w:tc>
      </w:tr>
      <w:tr w:rsidR="007B7C9C" w14:paraId="2EF11D7D" w14:textId="77777777" w:rsidTr="007B7C9C">
        <w:tc>
          <w:tcPr>
            <w:tcW w:w="803" w:type="dxa"/>
            <w:tcBorders>
              <w:top w:val="single" w:sz="6" w:space="0" w:color="auto"/>
              <w:left w:val="single" w:sz="6" w:space="0" w:color="auto"/>
              <w:bottom w:val="single" w:sz="6" w:space="0" w:color="auto"/>
              <w:right w:val="single" w:sz="6" w:space="0" w:color="auto"/>
            </w:tcBorders>
            <w:shd w:val="solid" w:color="FFFFFF" w:fill="auto"/>
          </w:tcPr>
          <w:p w14:paraId="2464F962" w14:textId="77777777" w:rsidR="007B7C9C" w:rsidRDefault="007B7C9C">
            <w:pPr>
              <w:pStyle w:val="TAC"/>
              <w:jc w:val="left"/>
              <w:rPr>
                <w:sz w:val="16"/>
                <w:szCs w:val="16"/>
              </w:rPr>
            </w:pPr>
            <w:r>
              <w:rPr>
                <w:sz w:val="16"/>
                <w:szCs w:val="16"/>
              </w:rPr>
              <w:t>2024-12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BFF4A0" w14:textId="77777777" w:rsidR="007B7C9C" w:rsidRDefault="007B7C9C">
            <w:pPr>
              <w:pStyle w:val="TAL"/>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877A9" w14:textId="77777777" w:rsidR="007B7C9C" w:rsidRDefault="007B7C9C">
            <w:pPr>
              <w:pStyle w:val="TAC"/>
              <w:jc w:val="left"/>
              <w:rPr>
                <w:sz w:val="16"/>
                <w:szCs w:val="16"/>
              </w:rPr>
            </w:pPr>
            <w:r>
              <w:rPr>
                <w:sz w:val="16"/>
                <w:szCs w:val="16"/>
              </w:rPr>
              <w:t>-</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18B390EC" w14:textId="77777777" w:rsidR="007B7C9C" w:rsidRDefault="007B7C9C">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CB7165" w14:textId="77777777" w:rsidR="007B7C9C" w:rsidRDefault="007B7C9C">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A0A5C" w14:textId="77777777" w:rsidR="007B7C9C" w:rsidRDefault="007B7C9C">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C16A9" w14:textId="77777777" w:rsidR="007B7C9C" w:rsidRDefault="007B7C9C">
            <w:pPr>
              <w:pStyle w:val="TAL"/>
              <w:rPr>
                <w:noProof/>
              </w:rPr>
            </w:pPr>
            <w:r>
              <w:rPr>
                <w:noProof/>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FD74" w14:textId="77777777" w:rsidR="007B7C9C" w:rsidRDefault="007B7C9C">
            <w:pPr>
              <w:pStyle w:val="TAC"/>
              <w:jc w:val="left"/>
              <w:rPr>
                <w:sz w:val="16"/>
                <w:szCs w:val="16"/>
              </w:rPr>
            </w:pPr>
            <w:r>
              <w:rPr>
                <w:sz w:val="16"/>
                <w:szCs w:val="16"/>
              </w:rPr>
              <w:t>17.0.0</w:t>
            </w:r>
          </w:p>
        </w:tc>
      </w:tr>
      <w:tr w:rsidR="009A6E66" w:rsidRPr="009A6E66" w14:paraId="0436FF8D" w14:textId="77777777" w:rsidTr="006E0F11">
        <w:tc>
          <w:tcPr>
            <w:tcW w:w="803" w:type="dxa"/>
            <w:tcBorders>
              <w:top w:val="single" w:sz="6" w:space="0" w:color="auto"/>
              <w:left w:val="single" w:sz="6" w:space="0" w:color="auto"/>
              <w:bottom w:val="single" w:sz="6" w:space="0" w:color="auto"/>
              <w:right w:val="single" w:sz="6" w:space="0" w:color="auto"/>
            </w:tcBorders>
            <w:shd w:val="solid" w:color="FFFFFF" w:fill="auto"/>
          </w:tcPr>
          <w:p w14:paraId="05E5F1DC" w14:textId="3BA84CCA" w:rsidR="009A6E66" w:rsidRPr="006E0F11" w:rsidRDefault="009A6E66" w:rsidP="009A6E66">
            <w:pPr>
              <w:pStyle w:val="TAC"/>
              <w:jc w:val="left"/>
              <w:rPr>
                <w:noProof/>
                <w:sz w:val="16"/>
                <w:szCs w:val="16"/>
              </w:rPr>
            </w:pPr>
            <w:r w:rsidRPr="006E0F11">
              <w:rPr>
                <w:noProof/>
                <w:sz w:val="16"/>
                <w:szCs w:val="16"/>
              </w:rPr>
              <w:t>2025-03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C3B18" w14:textId="5680CFDD" w:rsidR="009A6E66" w:rsidRPr="006E0F11" w:rsidRDefault="009A6E66" w:rsidP="009A6E66">
            <w:pPr>
              <w:pStyle w:val="TAL"/>
              <w:rPr>
                <w:noProof/>
                <w:sz w:val="16"/>
                <w:szCs w:val="16"/>
              </w:rPr>
            </w:pPr>
            <w:r w:rsidRPr="006E0F11">
              <w:rPr>
                <w:noProof/>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3EE11" w14:textId="2A2B9403" w:rsidR="009A6E66" w:rsidRPr="006E0F11" w:rsidRDefault="009A6E66" w:rsidP="009A6E66">
            <w:pPr>
              <w:pStyle w:val="TAC"/>
              <w:jc w:val="left"/>
              <w:rPr>
                <w:noProof/>
                <w:sz w:val="16"/>
                <w:szCs w:val="16"/>
              </w:rPr>
            </w:pPr>
            <w:r w:rsidRPr="006E0F11">
              <w:rPr>
                <w:noProof/>
                <w:sz w:val="16"/>
                <w:szCs w:val="16"/>
              </w:rPr>
              <w:t>R5-251328</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2A010706" w14:textId="00146B96" w:rsidR="009A6E66" w:rsidRPr="006E0F11" w:rsidRDefault="009A6E66" w:rsidP="009A6E66">
            <w:pPr>
              <w:pStyle w:val="TAL"/>
              <w:rPr>
                <w:noProof/>
                <w:sz w:val="16"/>
                <w:szCs w:val="16"/>
              </w:rPr>
            </w:pPr>
            <w:r w:rsidRPr="006E0F11">
              <w:rPr>
                <w:noProof/>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774CF9" w14:textId="2A700DF2" w:rsidR="009A6E66" w:rsidRPr="006E0F11" w:rsidRDefault="009A6E66" w:rsidP="009A6E66">
            <w:pPr>
              <w:pStyle w:val="TAR"/>
              <w:jc w:val="left"/>
              <w:rPr>
                <w:noProof/>
                <w:sz w:val="16"/>
                <w:szCs w:val="16"/>
              </w:rPr>
            </w:pPr>
            <w:r w:rsidRPr="006E0F11">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8D20" w14:textId="27D3B616" w:rsidR="009A6E66" w:rsidRPr="006E0F11" w:rsidRDefault="009A6E66" w:rsidP="009A6E66">
            <w:pPr>
              <w:pStyle w:val="TAC"/>
              <w:jc w:val="left"/>
              <w:rPr>
                <w:noProof/>
                <w:sz w:val="16"/>
                <w:szCs w:val="16"/>
              </w:rPr>
            </w:pPr>
            <w:r w:rsidRPr="006E0F1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2E5F5" w14:textId="26CF9979" w:rsidR="009A6E66" w:rsidRPr="006E0F11" w:rsidRDefault="009A6E66" w:rsidP="009A6E66">
            <w:pPr>
              <w:pStyle w:val="TAL"/>
              <w:rPr>
                <w:noProof/>
                <w:sz w:val="16"/>
                <w:szCs w:val="16"/>
              </w:rPr>
            </w:pPr>
            <w:r w:rsidRPr="006E0F11">
              <w:rPr>
                <w:noProof/>
                <w:sz w:val="16"/>
                <w:szCs w:val="16"/>
              </w:rPr>
              <w:t>Updates for 5G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CC00C" w14:textId="449B024F" w:rsidR="009A6E66" w:rsidRPr="006E0F11" w:rsidRDefault="009A6E66" w:rsidP="009A6E66">
            <w:pPr>
              <w:pStyle w:val="TAC"/>
              <w:jc w:val="left"/>
              <w:rPr>
                <w:noProof/>
                <w:sz w:val="16"/>
                <w:szCs w:val="16"/>
              </w:rPr>
            </w:pPr>
            <w:r w:rsidRPr="006E0F11">
              <w:rPr>
                <w:noProof/>
                <w:sz w:val="16"/>
                <w:szCs w:val="16"/>
              </w:rPr>
              <w:t>17.1.0</w:t>
            </w:r>
          </w:p>
        </w:tc>
      </w:tr>
    </w:tbl>
    <w:p w14:paraId="1746C3EA" w14:textId="77777777" w:rsidR="00EB3B3F" w:rsidRDefault="00EB3B3F" w:rsidP="00935FF4"/>
    <w:sectPr w:rsidR="00EB3B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8152E" w14:textId="77777777" w:rsidR="00AB20D0" w:rsidRDefault="00AB20D0">
      <w:r>
        <w:separator/>
      </w:r>
    </w:p>
  </w:endnote>
  <w:endnote w:type="continuationSeparator" w:id="0">
    <w:p w14:paraId="1ABB6FBF" w14:textId="77777777" w:rsidR="00AB20D0" w:rsidRDefault="00AB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3D1F4" w14:textId="77777777" w:rsidR="00AB20D0" w:rsidRDefault="00AB20D0">
      <w:r>
        <w:separator/>
      </w:r>
    </w:p>
  </w:footnote>
  <w:footnote w:type="continuationSeparator" w:id="0">
    <w:p w14:paraId="78AA1CD5" w14:textId="77777777" w:rsidR="00AB20D0" w:rsidRDefault="00AB2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4C426" w14:textId="3373D9E5" w:rsidR="002763E9" w:rsidRDefault="00E13420">
    <w:pPr>
      <w:pStyle w:val="Header"/>
      <w:framePr w:wrap="auto" w:vAnchor="text" w:hAnchor="margin" w:xAlign="right" w:y="1"/>
      <w:widowControl/>
    </w:pPr>
    <w:r>
      <w:fldChar w:fldCharType="begin"/>
    </w:r>
    <w:r>
      <w:instrText xml:space="preserve"> STYLEREF ZA </w:instrText>
    </w:r>
    <w:r>
      <w:fldChar w:fldCharType="separate"/>
    </w:r>
    <w:r w:rsidR="006E0F11">
      <w:rPr>
        <w:noProof/>
      </w:rPr>
      <w:t>3GPP TS 37.579-4 V17.1.0 (2025-03)</w:t>
    </w:r>
    <w:r>
      <w:rPr>
        <w:noProof/>
      </w:rPr>
      <w:fldChar w:fldCharType="end"/>
    </w:r>
  </w:p>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E0DFB25" w14:textId="4D729EF6" w:rsidR="002763E9" w:rsidRDefault="00E13420">
    <w:pPr>
      <w:pStyle w:val="Header"/>
      <w:framePr w:wrap="auto" w:vAnchor="text" w:hAnchor="margin" w:y="1"/>
      <w:widowControl/>
    </w:pPr>
    <w:r>
      <w:fldChar w:fldCharType="begin"/>
    </w:r>
    <w:r>
      <w:instrText xml:space="preserve"> STYLEREF ZGSM </w:instrText>
    </w:r>
    <w:r>
      <w:fldChar w:fldCharType="separate"/>
    </w:r>
    <w:r w:rsidR="006E0F11">
      <w:rPr>
        <w:noProof/>
      </w:rPr>
      <w:t>Release 17</w:t>
    </w:r>
    <w:r>
      <w:rPr>
        <w:noProof/>
      </w:rPr>
      <w:fldChar w:fldCharType="end"/>
    </w:r>
  </w:p>
  <w:p w14:paraId="696876E8" w14:textId="77777777" w:rsidR="002763E9" w:rsidRDefault="00276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0FE1E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F11">
      <w:rPr>
        <w:rFonts w:ascii="Arial" w:hAnsi="Arial" w:cs="Arial"/>
        <w:b/>
        <w:noProof/>
        <w:sz w:val="18"/>
        <w:szCs w:val="18"/>
      </w:rPr>
      <w:t>3GPP TS 37.579-4 V17.1.0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544A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F11">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5"/>
  </w:num>
  <w:num w:numId="16" w16cid:durableId="1909029157">
    <w:abstractNumId w:val="11"/>
  </w:num>
  <w:num w:numId="17" w16cid:durableId="1634170076">
    <w:abstractNumId w:val="24"/>
  </w:num>
  <w:num w:numId="18" w16cid:durableId="1138064909">
    <w:abstractNumId w:val="14"/>
  </w:num>
  <w:num w:numId="19" w16cid:durableId="1562791933">
    <w:abstractNumId w:val="19"/>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6"/>
  </w:num>
  <w:num w:numId="25" w16cid:durableId="1240407661">
    <w:abstractNumId w:val="20"/>
  </w:num>
  <w:num w:numId="26" w16cid:durableId="1074275975">
    <w:abstractNumId w:val="23"/>
  </w:num>
  <w:num w:numId="27" w16cid:durableId="593785449">
    <w:abstractNumId w:val="18"/>
  </w:num>
  <w:num w:numId="28"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6529"/>
    <w:rsid w:val="000270B9"/>
    <w:rsid w:val="00033397"/>
    <w:rsid w:val="00040095"/>
    <w:rsid w:val="00043BCC"/>
    <w:rsid w:val="00051834"/>
    <w:rsid w:val="00054A22"/>
    <w:rsid w:val="00062023"/>
    <w:rsid w:val="000655A6"/>
    <w:rsid w:val="000677C3"/>
    <w:rsid w:val="00073074"/>
    <w:rsid w:val="00080512"/>
    <w:rsid w:val="000915F1"/>
    <w:rsid w:val="00092442"/>
    <w:rsid w:val="00096FDF"/>
    <w:rsid w:val="00097071"/>
    <w:rsid w:val="000C47C3"/>
    <w:rsid w:val="000C566F"/>
    <w:rsid w:val="000D07FC"/>
    <w:rsid w:val="000D58AB"/>
    <w:rsid w:val="000E094C"/>
    <w:rsid w:val="000F23A0"/>
    <w:rsid w:val="00116227"/>
    <w:rsid w:val="00133525"/>
    <w:rsid w:val="00145FA3"/>
    <w:rsid w:val="00147EC5"/>
    <w:rsid w:val="00156E31"/>
    <w:rsid w:val="001621BA"/>
    <w:rsid w:val="00173E3B"/>
    <w:rsid w:val="0017483D"/>
    <w:rsid w:val="00174E78"/>
    <w:rsid w:val="001A4C42"/>
    <w:rsid w:val="001A7420"/>
    <w:rsid w:val="001B4F14"/>
    <w:rsid w:val="001B6637"/>
    <w:rsid w:val="001B691E"/>
    <w:rsid w:val="001B6E94"/>
    <w:rsid w:val="001C008F"/>
    <w:rsid w:val="001C17C0"/>
    <w:rsid w:val="001C21C3"/>
    <w:rsid w:val="001D02C2"/>
    <w:rsid w:val="001F0C1D"/>
    <w:rsid w:val="001F1132"/>
    <w:rsid w:val="001F1181"/>
    <w:rsid w:val="001F168B"/>
    <w:rsid w:val="001F2135"/>
    <w:rsid w:val="00201416"/>
    <w:rsid w:val="00230A67"/>
    <w:rsid w:val="002347A2"/>
    <w:rsid w:val="00234A6F"/>
    <w:rsid w:val="00240C39"/>
    <w:rsid w:val="00241CC8"/>
    <w:rsid w:val="00242333"/>
    <w:rsid w:val="0024596D"/>
    <w:rsid w:val="00250C96"/>
    <w:rsid w:val="00251CA7"/>
    <w:rsid w:val="002524AE"/>
    <w:rsid w:val="00255C5C"/>
    <w:rsid w:val="0026103A"/>
    <w:rsid w:val="0026571E"/>
    <w:rsid w:val="002675F0"/>
    <w:rsid w:val="002760EE"/>
    <w:rsid w:val="002763E9"/>
    <w:rsid w:val="00287271"/>
    <w:rsid w:val="002B440E"/>
    <w:rsid w:val="002B4ADF"/>
    <w:rsid w:val="002B4B39"/>
    <w:rsid w:val="002B51D9"/>
    <w:rsid w:val="002B6339"/>
    <w:rsid w:val="002C5A14"/>
    <w:rsid w:val="002D3C4D"/>
    <w:rsid w:val="002E00EE"/>
    <w:rsid w:val="002F7176"/>
    <w:rsid w:val="003035EC"/>
    <w:rsid w:val="00306C5F"/>
    <w:rsid w:val="00315B85"/>
    <w:rsid w:val="003172DC"/>
    <w:rsid w:val="00322ABE"/>
    <w:rsid w:val="003422CF"/>
    <w:rsid w:val="00351E6D"/>
    <w:rsid w:val="00352005"/>
    <w:rsid w:val="0035462D"/>
    <w:rsid w:val="0035586E"/>
    <w:rsid w:val="0035607E"/>
    <w:rsid w:val="00356555"/>
    <w:rsid w:val="00366C8C"/>
    <w:rsid w:val="003765B8"/>
    <w:rsid w:val="00396BE1"/>
    <w:rsid w:val="003976F6"/>
    <w:rsid w:val="003A5C35"/>
    <w:rsid w:val="003B2ADE"/>
    <w:rsid w:val="003C3971"/>
    <w:rsid w:val="003C5261"/>
    <w:rsid w:val="003D0721"/>
    <w:rsid w:val="003E01D1"/>
    <w:rsid w:val="003E2169"/>
    <w:rsid w:val="003E551A"/>
    <w:rsid w:val="003F0DDA"/>
    <w:rsid w:val="004040C0"/>
    <w:rsid w:val="004167C5"/>
    <w:rsid w:val="00416C8E"/>
    <w:rsid w:val="004223D9"/>
    <w:rsid w:val="00422D70"/>
    <w:rsid w:val="00423334"/>
    <w:rsid w:val="004345EC"/>
    <w:rsid w:val="00453FA4"/>
    <w:rsid w:val="00457D39"/>
    <w:rsid w:val="00464BC0"/>
    <w:rsid w:val="00465515"/>
    <w:rsid w:val="004677B2"/>
    <w:rsid w:val="004751EF"/>
    <w:rsid w:val="00480E1B"/>
    <w:rsid w:val="004922D6"/>
    <w:rsid w:val="0049751D"/>
    <w:rsid w:val="004B2A97"/>
    <w:rsid w:val="004C30AC"/>
    <w:rsid w:val="004D3578"/>
    <w:rsid w:val="004E0D67"/>
    <w:rsid w:val="004E207D"/>
    <w:rsid w:val="004E213A"/>
    <w:rsid w:val="004E566A"/>
    <w:rsid w:val="004F0988"/>
    <w:rsid w:val="004F3340"/>
    <w:rsid w:val="004F4C89"/>
    <w:rsid w:val="0050741F"/>
    <w:rsid w:val="00530A12"/>
    <w:rsid w:val="0053388B"/>
    <w:rsid w:val="00535773"/>
    <w:rsid w:val="00540EB6"/>
    <w:rsid w:val="00542345"/>
    <w:rsid w:val="00542887"/>
    <w:rsid w:val="00543E6C"/>
    <w:rsid w:val="00552E45"/>
    <w:rsid w:val="005574B3"/>
    <w:rsid w:val="0056058D"/>
    <w:rsid w:val="00565087"/>
    <w:rsid w:val="00573FEE"/>
    <w:rsid w:val="00597B11"/>
    <w:rsid w:val="005B06C9"/>
    <w:rsid w:val="005B18DB"/>
    <w:rsid w:val="005C1A81"/>
    <w:rsid w:val="005C31FB"/>
    <w:rsid w:val="005D0191"/>
    <w:rsid w:val="005D2E01"/>
    <w:rsid w:val="005D449F"/>
    <w:rsid w:val="005D46C1"/>
    <w:rsid w:val="005D7526"/>
    <w:rsid w:val="005E4BB2"/>
    <w:rsid w:val="005F788A"/>
    <w:rsid w:val="00602AEA"/>
    <w:rsid w:val="0060498A"/>
    <w:rsid w:val="00606550"/>
    <w:rsid w:val="00611E2B"/>
    <w:rsid w:val="00614FDF"/>
    <w:rsid w:val="0062032C"/>
    <w:rsid w:val="006204FE"/>
    <w:rsid w:val="0063543D"/>
    <w:rsid w:val="0064108C"/>
    <w:rsid w:val="00642933"/>
    <w:rsid w:val="00646B45"/>
    <w:rsid w:val="00647114"/>
    <w:rsid w:val="00665530"/>
    <w:rsid w:val="00670CF4"/>
    <w:rsid w:val="006730BF"/>
    <w:rsid w:val="0068660B"/>
    <w:rsid w:val="006912E9"/>
    <w:rsid w:val="006941C9"/>
    <w:rsid w:val="006A323F"/>
    <w:rsid w:val="006B30D0"/>
    <w:rsid w:val="006C3D95"/>
    <w:rsid w:val="006E0F11"/>
    <w:rsid w:val="006E461D"/>
    <w:rsid w:val="006E5C86"/>
    <w:rsid w:val="006E770F"/>
    <w:rsid w:val="006F4EDB"/>
    <w:rsid w:val="007000D6"/>
    <w:rsid w:val="00701116"/>
    <w:rsid w:val="0070167A"/>
    <w:rsid w:val="0071174C"/>
    <w:rsid w:val="00713C44"/>
    <w:rsid w:val="00721803"/>
    <w:rsid w:val="00734A5B"/>
    <w:rsid w:val="0074026F"/>
    <w:rsid w:val="007429F6"/>
    <w:rsid w:val="00744E76"/>
    <w:rsid w:val="00765EA3"/>
    <w:rsid w:val="00774DA4"/>
    <w:rsid w:val="00781F0F"/>
    <w:rsid w:val="007946F4"/>
    <w:rsid w:val="007B2DF6"/>
    <w:rsid w:val="007B600E"/>
    <w:rsid w:val="007B7C9C"/>
    <w:rsid w:val="007E68A7"/>
    <w:rsid w:val="007E7AFA"/>
    <w:rsid w:val="007F0F4A"/>
    <w:rsid w:val="008028A4"/>
    <w:rsid w:val="00812524"/>
    <w:rsid w:val="00812F0F"/>
    <w:rsid w:val="008136CF"/>
    <w:rsid w:val="00815762"/>
    <w:rsid w:val="008214DB"/>
    <w:rsid w:val="00830747"/>
    <w:rsid w:val="00830904"/>
    <w:rsid w:val="00836048"/>
    <w:rsid w:val="008535B2"/>
    <w:rsid w:val="00862243"/>
    <w:rsid w:val="00875754"/>
    <w:rsid w:val="008768CA"/>
    <w:rsid w:val="00887616"/>
    <w:rsid w:val="008912AD"/>
    <w:rsid w:val="00894B0B"/>
    <w:rsid w:val="008A026A"/>
    <w:rsid w:val="008A3287"/>
    <w:rsid w:val="008C384C"/>
    <w:rsid w:val="008C4858"/>
    <w:rsid w:val="008C7B64"/>
    <w:rsid w:val="008D3790"/>
    <w:rsid w:val="008E2D68"/>
    <w:rsid w:val="008E6756"/>
    <w:rsid w:val="008F4317"/>
    <w:rsid w:val="008F6AFB"/>
    <w:rsid w:val="008F759F"/>
    <w:rsid w:val="00900EA7"/>
    <w:rsid w:val="00901AA2"/>
    <w:rsid w:val="0090271F"/>
    <w:rsid w:val="00902E23"/>
    <w:rsid w:val="0090657A"/>
    <w:rsid w:val="009114D7"/>
    <w:rsid w:val="009122D7"/>
    <w:rsid w:val="0091348E"/>
    <w:rsid w:val="00917CCB"/>
    <w:rsid w:val="0092221C"/>
    <w:rsid w:val="00933FB0"/>
    <w:rsid w:val="00935FF4"/>
    <w:rsid w:val="00942333"/>
    <w:rsid w:val="00942EC2"/>
    <w:rsid w:val="00964869"/>
    <w:rsid w:val="00975DAE"/>
    <w:rsid w:val="0099012C"/>
    <w:rsid w:val="0099389E"/>
    <w:rsid w:val="009A6E66"/>
    <w:rsid w:val="009D2AEB"/>
    <w:rsid w:val="009D7B23"/>
    <w:rsid w:val="009E2532"/>
    <w:rsid w:val="009F37B7"/>
    <w:rsid w:val="00A0023F"/>
    <w:rsid w:val="00A10F02"/>
    <w:rsid w:val="00A164B4"/>
    <w:rsid w:val="00A176F8"/>
    <w:rsid w:val="00A24C7F"/>
    <w:rsid w:val="00A26956"/>
    <w:rsid w:val="00A27486"/>
    <w:rsid w:val="00A347EE"/>
    <w:rsid w:val="00A45ED3"/>
    <w:rsid w:val="00A53724"/>
    <w:rsid w:val="00A56066"/>
    <w:rsid w:val="00A73129"/>
    <w:rsid w:val="00A82346"/>
    <w:rsid w:val="00A92BA1"/>
    <w:rsid w:val="00A95A32"/>
    <w:rsid w:val="00AA1BA0"/>
    <w:rsid w:val="00AA2815"/>
    <w:rsid w:val="00AA4419"/>
    <w:rsid w:val="00AB20D0"/>
    <w:rsid w:val="00AB426C"/>
    <w:rsid w:val="00AB4A5D"/>
    <w:rsid w:val="00AC0503"/>
    <w:rsid w:val="00AC6BC6"/>
    <w:rsid w:val="00AD23CE"/>
    <w:rsid w:val="00AD31F8"/>
    <w:rsid w:val="00AD45A1"/>
    <w:rsid w:val="00AD4FED"/>
    <w:rsid w:val="00AE284C"/>
    <w:rsid w:val="00AE3396"/>
    <w:rsid w:val="00AE6164"/>
    <w:rsid w:val="00AE65E2"/>
    <w:rsid w:val="00AF1460"/>
    <w:rsid w:val="00AF4E53"/>
    <w:rsid w:val="00B02E87"/>
    <w:rsid w:val="00B0631D"/>
    <w:rsid w:val="00B11544"/>
    <w:rsid w:val="00B11B91"/>
    <w:rsid w:val="00B15449"/>
    <w:rsid w:val="00B262D9"/>
    <w:rsid w:val="00B75177"/>
    <w:rsid w:val="00B93086"/>
    <w:rsid w:val="00B96AB6"/>
    <w:rsid w:val="00BA1806"/>
    <w:rsid w:val="00BA19ED"/>
    <w:rsid w:val="00BA4B8D"/>
    <w:rsid w:val="00BC0858"/>
    <w:rsid w:val="00BC0F7D"/>
    <w:rsid w:val="00BC1C4B"/>
    <w:rsid w:val="00BC568D"/>
    <w:rsid w:val="00BC7A0C"/>
    <w:rsid w:val="00BD2A1B"/>
    <w:rsid w:val="00BD7D31"/>
    <w:rsid w:val="00BE1F96"/>
    <w:rsid w:val="00BE3255"/>
    <w:rsid w:val="00BF128E"/>
    <w:rsid w:val="00BF1AFB"/>
    <w:rsid w:val="00C02591"/>
    <w:rsid w:val="00C074DD"/>
    <w:rsid w:val="00C10113"/>
    <w:rsid w:val="00C1496A"/>
    <w:rsid w:val="00C33079"/>
    <w:rsid w:val="00C45231"/>
    <w:rsid w:val="00C518D9"/>
    <w:rsid w:val="00C551FF"/>
    <w:rsid w:val="00C6688B"/>
    <w:rsid w:val="00C66E3B"/>
    <w:rsid w:val="00C72833"/>
    <w:rsid w:val="00C73881"/>
    <w:rsid w:val="00C80F1D"/>
    <w:rsid w:val="00C81AC2"/>
    <w:rsid w:val="00C91962"/>
    <w:rsid w:val="00C93F40"/>
    <w:rsid w:val="00C94F67"/>
    <w:rsid w:val="00CA3D0C"/>
    <w:rsid w:val="00CC5368"/>
    <w:rsid w:val="00CF3417"/>
    <w:rsid w:val="00D11B04"/>
    <w:rsid w:val="00D26072"/>
    <w:rsid w:val="00D26196"/>
    <w:rsid w:val="00D50970"/>
    <w:rsid w:val="00D57972"/>
    <w:rsid w:val="00D61EFB"/>
    <w:rsid w:val="00D62923"/>
    <w:rsid w:val="00D675A9"/>
    <w:rsid w:val="00D738D6"/>
    <w:rsid w:val="00D755EB"/>
    <w:rsid w:val="00D76048"/>
    <w:rsid w:val="00D82E6F"/>
    <w:rsid w:val="00D870DF"/>
    <w:rsid w:val="00D87E00"/>
    <w:rsid w:val="00D9134D"/>
    <w:rsid w:val="00DA085B"/>
    <w:rsid w:val="00DA165D"/>
    <w:rsid w:val="00DA28AB"/>
    <w:rsid w:val="00DA7A03"/>
    <w:rsid w:val="00DB050C"/>
    <w:rsid w:val="00DB1818"/>
    <w:rsid w:val="00DC0097"/>
    <w:rsid w:val="00DC309B"/>
    <w:rsid w:val="00DC4DA2"/>
    <w:rsid w:val="00DC598C"/>
    <w:rsid w:val="00DC6750"/>
    <w:rsid w:val="00DD4C17"/>
    <w:rsid w:val="00DD74A5"/>
    <w:rsid w:val="00DE20DB"/>
    <w:rsid w:val="00DF2B1F"/>
    <w:rsid w:val="00DF62CD"/>
    <w:rsid w:val="00E13420"/>
    <w:rsid w:val="00E16509"/>
    <w:rsid w:val="00E17337"/>
    <w:rsid w:val="00E24999"/>
    <w:rsid w:val="00E31385"/>
    <w:rsid w:val="00E36F63"/>
    <w:rsid w:val="00E4346C"/>
    <w:rsid w:val="00E44582"/>
    <w:rsid w:val="00E44FFC"/>
    <w:rsid w:val="00E45B49"/>
    <w:rsid w:val="00E56D63"/>
    <w:rsid w:val="00E77645"/>
    <w:rsid w:val="00E848A3"/>
    <w:rsid w:val="00E97F80"/>
    <w:rsid w:val="00EA0520"/>
    <w:rsid w:val="00EA15B0"/>
    <w:rsid w:val="00EA5EA7"/>
    <w:rsid w:val="00EA66BD"/>
    <w:rsid w:val="00EB3B3F"/>
    <w:rsid w:val="00EC4A25"/>
    <w:rsid w:val="00ED0BE8"/>
    <w:rsid w:val="00EF0152"/>
    <w:rsid w:val="00EF608C"/>
    <w:rsid w:val="00F025A2"/>
    <w:rsid w:val="00F04712"/>
    <w:rsid w:val="00F07B8E"/>
    <w:rsid w:val="00F13360"/>
    <w:rsid w:val="00F15A79"/>
    <w:rsid w:val="00F22EC7"/>
    <w:rsid w:val="00F325C8"/>
    <w:rsid w:val="00F34834"/>
    <w:rsid w:val="00F41D3C"/>
    <w:rsid w:val="00F60A23"/>
    <w:rsid w:val="00F653B8"/>
    <w:rsid w:val="00F66589"/>
    <w:rsid w:val="00F7546A"/>
    <w:rsid w:val="00F858C6"/>
    <w:rsid w:val="00F9008D"/>
    <w:rsid w:val="00FA1266"/>
    <w:rsid w:val="00FA27E1"/>
    <w:rsid w:val="00FA775F"/>
    <w:rsid w:val="00FB7E9C"/>
    <w:rsid w:val="00FC1192"/>
    <w:rsid w:val="00FD17BB"/>
    <w:rsid w:val="00FE250D"/>
    <w:rsid w:val="00FF4E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37</Pages>
  <Words>11792</Words>
  <Characters>67221</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0451</cp:lastModifiedBy>
  <cp:revision>210</cp:revision>
  <cp:lastPrinted>2019-02-25T14:05:00Z</cp:lastPrinted>
  <dcterms:created xsi:type="dcterms:W3CDTF">2022-04-01T11:01:00Z</dcterms:created>
  <dcterms:modified xsi:type="dcterms:W3CDTF">2025-04-02T16:28:00Z</dcterms:modified>
</cp:coreProperties>
</file>