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7802D00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6800BA" w:rsidRPr="004D08DA">
        <w:t>V</w:t>
      </w:r>
      <w:r w:rsidR="006800BA">
        <w:t>19</w:t>
      </w:r>
      <w:r w:rsidRPr="004D08DA">
        <w:t>.</w:t>
      </w:r>
      <w:r w:rsidR="006800BA">
        <w:rPr>
          <w:rFonts w:eastAsiaTheme="minorEastAsia"/>
        </w:rPr>
        <w:t>0</w:t>
      </w:r>
      <w:r w:rsidRPr="004D08DA">
        <w:t>.</w:t>
      </w:r>
      <w:r w:rsidR="00F66333">
        <w:rPr>
          <w:rFonts w:eastAsiaTheme="minorEastAsia" w:hint="eastAsia"/>
        </w:rPr>
        <w:t>0</w:t>
      </w:r>
      <w:r w:rsidR="00F66333"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6800BA">
        <w:rPr>
          <w:sz w:val="32"/>
        </w:rPr>
        <w:t>0</w:t>
      </w:r>
      <w:r w:rsidR="006800BA">
        <w:rPr>
          <w:rFonts w:eastAsiaTheme="minorEastAsia"/>
          <w:sz w:val="32"/>
        </w:rPr>
        <w:t>9</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01A34ACB" w:rsidR="00E447A4" w:rsidRPr="00D629EF" w:rsidRDefault="00E447A4" w:rsidP="00E447A4">
      <w:pPr>
        <w:pStyle w:val="ZT"/>
        <w:framePr w:wrap="notBeside"/>
      </w:pPr>
      <w:r w:rsidRPr="00D629EF">
        <w:t>(</w:t>
      </w:r>
      <w:r w:rsidRPr="00D629EF">
        <w:rPr>
          <w:rStyle w:val="ZGSM"/>
        </w:rPr>
        <w:t xml:space="preserve">Release </w:t>
      </w:r>
      <w:r w:rsidR="003A375D" w:rsidRPr="00D629EF">
        <w:rPr>
          <w:rStyle w:val="ZGSM"/>
        </w:rPr>
        <w:t>1</w:t>
      </w:r>
      <w:r w:rsidR="003A375D">
        <w:rPr>
          <w:rStyle w:val="ZGSM"/>
        </w:rPr>
        <w:t>9</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3pt;height:88.55pt" o:ole="">
            <v:imagedata r:id="rId9" o:title=""/>
          </v:shape>
          <o:OLEObject Type="Embed" ProgID="Word.Picture.8" ShapeID="_x0000_i1025" DrawAspect="Content" ObjectID="_1820304130"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11A4C5A0" w14:textId="60CCC628" w:rsidR="00F3700F"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F3700F">
        <w:t>Foreword</w:t>
      </w:r>
      <w:r w:rsidR="00F3700F">
        <w:tab/>
      </w:r>
      <w:r w:rsidR="00F3700F">
        <w:fldChar w:fldCharType="begin" w:fldLock="1"/>
      </w:r>
      <w:r w:rsidR="00F3700F">
        <w:instrText xml:space="preserve"> PAGEREF _Toc209691112 \h </w:instrText>
      </w:r>
      <w:r w:rsidR="00F3700F">
        <w:fldChar w:fldCharType="separate"/>
      </w:r>
      <w:r w:rsidR="00F3700F">
        <w:t>12</w:t>
      </w:r>
      <w:r w:rsidR="00F3700F">
        <w:fldChar w:fldCharType="end"/>
      </w:r>
    </w:p>
    <w:p w14:paraId="793E4B1C" w14:textId="2B14E158" w:rsidR="00F3700F" w:rsidRDefault="00F3700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_Toc209691113 \h </w:instrText>
      </w:r>
      <w:r>
        <w:fldChar w:fldCharType="separate"/>
      </w:r>
      <w:r>
        <w:t>13</w:t>
      </w:r>
      <w:r>
        <w:fldChar w:fldCharType="end"/>
      </w:r>
    </w:p>
    <w:p w14:paraId="65D47605" w14:textId="685CDFB6" w:rsidR="00F3700F" w:rsidRDefault="00F3700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_Toc209691114 \h </w:instrText>
      </w:r>
      <w:r>
        <w:fldChar w:fldCharType="separate"/>
      </w:r>
      <w:r>
        <w:t>13</w:t>
      </w:r>
      <w:r>
        <w:fldChar w:fldCharType="end"/>
      </w:r>
    </w:p>
    <w:p w14:paraId="22C0799B" w14:textId="54E64962" w:rsidR="00F3700F" w:rsidRDefault="00F3700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_Toc209691115 \h </w:instrText>
      </w:r>
      <w:r>
        <w:fldChar w:fldCharType="separate"/>
      </w:r>
      <w:r>
        <w:t>14</w:t>
      </w:r>
      <w:r>
        <w:fldChar w:fldCharType="end"/>
      </w:r>
    </w:p>
    <w:p w14:paraId="4D05F657" w14:textId="30761C36" w:rsidR="00F3700F" w:rsidRDefault="00F3700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_Toc209691116 \h </w:instrText>
      </w:r>
      <w:r>
        <w:fldChar w:fldCharType="separate"/>
      </w:r>
      <w:r>
        <w:t>14</w:t>
      </w:r>
      <w:r>
        <w:fldChar w:fldCharType="end"/>
      </w:r>
    </w:p>
    <w:p w14:paraId="78C848EF" w14:textId="30B70560" w:rsidR="00F3700F" w:rsidRDefault="00F3700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_Toc209691117 \h </w:instrText>
      </w:r>
      <w:r>
        <w:fldChar w:fldCharType="separate"/>
      </w:r>
      <w:r>
        <w:t>16</w:t>
      </w:r>
      <w:r>
        <w:fldChar w:fldCharType="end"/>
      </w:r>
    </w:p>
    <w:p w14:paraId="36A2F727" w14:textId="1747E371" w:rsidR="00F3700F" w:rsidRDefault="00F3700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_Toc209691118 \h </w:instrText>
      </w:r>
      <w:r>
        <w:fldChar w:fldCharType="separate"/>
      </w:r>
      <w:r>
        <w:t>17</w:t>
      </w:r>
      <w:r>
        <w:fldChar w:fldCharType="end"/>
      </w:r>
    </w:p>
    <w:p w14:paraId="24F0769A" w14:textId="131894C9" w:rsidR="00F3700F" w:rsidRDefault="00F3700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_Toc209691119 \h </w:instrText>
      </w:r>
      <w:r>
        <w:fldChar w:fldCharType="separate"/>
      </w:r>
      <w:r>
        <w:t>17</w:t>
      </w:r>
      <w:r>
        <w:fldChar w:fldCharType="end"/>
      </w:r>
    </w:p>
    <w:p w14:paraId="3802A6D8" w14:textId="65D48783" w:rsidR="00F3700F" w:rsidRDefault="00F3700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_Toc209691120 \h </w:instrText>
      </w:r>
      <w:r>
        <w:fldChar w:fldCharType="separate"/>
      </w:r>
      <w:r>
        <w:t>17</w:t>
      </w:r>
      <w:r>
        <w:fldChar w:fldCharType="end"/>
      </w:r>
    </w:p>
    <w:p w14:paraId="58C78F73" w14:textId="5F4FDDA1" w:rsidR="00F3700F" w:rsidRDefault="00F3700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_Toc209691121 \h </w:instrText>
      </w:r>
      <w:r>
        <w:fldChar w:fldCharType="separate"/>
      </w:r>
      <w:r>
        <w:t>17</w:t>
      </w:r>
      <w:r>
        <w:fldChar w:fldCharType="end"/>
      </w:r>
    </w:p>
    <w:p w14:paraId="7AD70697" w14:textId="23E37ACB" w:rsidR="00F3700F" w:rsidRDefault="00F3700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_Toc209691122 \h </w:instrText>
      </w:r>
      <w:r>
        <w:fldChar w:fldCharType="separate"/>
      </w:r>
      <w:r>
        <w:t>18</w:t>
      </w:r>
      <w:r>
        <w:fldChar w:fldCharType="end"/>
      </w:r>
    </w:p>
    <w:p w14:paraId="2624CA90" w14:textId="06F4D323" w:rsidR="00F3700F" w:rsidRDefault="00F3700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_Toc209691123 \h </w:instrText>
      </w:r>
      <w:r>
        <w:fldChar w:fldCharType="separate"/>
      </w:r>
      <w:r>
        <w:t>18</w:t>
      </w:r>
      <w:r>
        <w:fldChar w:fldCharType="end"/>
      </w:r>
    </w:p>
    <w:p w14:paraId="6C7BCBF4" w14:textId="4076DC97" w:rsidR="00F3700F" w:rsidRDefault="00F3700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_Toc209691124 \h </w:instrText>
      </w:r>
      <w:r>
        <w:fldChar w:fldCharType="separate"/>
      </w:r>
      <w:r>
        <w:t>18</w:t>
      </w:r>
      <w:r>
        <w:fldChar w:fldCharType="end"/>
      </w:r>
    </w:p>
    <w:p w14:paraId="644C4115" w14:textId="3BFF96AF" w:rsidR="00F3700F" w:rsidRDefault="00F3700F">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_Toc209691125 \h </w:instrText>
      </w:r>
      <w:r>
        <w:fldChar w:fldCharType="separate"/>
      </w:r>
      <w:r>
        <w:t>18</w:t>
      </w:r>
      <w:r>
        <w:fldChar w:fldCharType="end"/>
      </w:r>
    </w:p>
    <w:p w14:paraId="5C699CC4" w14:textId="7A243CDA" w:rsidR="00F3700F" w:rsidRDefault="00F3700F">
      <w:pPr>
        <w:pStyle w:val="TOC2"/>
        <w:rPr>
          <w:rFonts w:asciiTheme="minorHAnsi" w:eastAsiaTheme="minorEastAsia" w:hAnsiTheme="minorHAnsi" w:cstheme="minorBidi"/>
          <w:kern w:val="2"/>
          <w:sz w:val="24"/>
          <w:szCs w:val="24"/>
          <w14:ligatures w14:val="standardContextual"/>
        </w:rPr>
      </w:pPr>
      <w:r w:rsidRPr="004A0DAB">
        <w:rPr>
          <w:rFonts w:eastAsia="Yu Mincho"/>
        </w:rPr>
        <w:t>8.1</w:t>
      </w:r>
      <w:r>
        <w:rPr>
          <w:rFonts w:asciiTheme="minorHAnsi" w:eastAsiaTheme="minorEastAsia" w:hAnsiTheme="minorHAnsi" w:cstheme="minorBidi"/>
          <w:kern w:val="2"/>
          <w:sz w:val="24"/>
          <w:szCs w:val="24"/>
          <w14:ligatures w14:val="standardContextual"/>
        </w:rPr>
        <w:tab/>
      </w:r>
      <w:r w:rsidRPr="004A0DAB">
        <w:rPr>
          <w:rFonts w:eastAsia="Yu Mincho"/>
        </w:rPr>
        <w:t>List of E1AP Elementary Procedures</w:t>
      </w:r>
      <w:r>
        <w:tab/>
      </w:r>
      <w:r>
        <w:fldChar w:fldCharType="begin" w:fldLock="1"/>
      </w:r>
      <w:r>
        <w:instrText xml:space="preserve"> PAGEREF _Toc209691126 \h </w:instrText>
      </w:r>
      <w:r>
        <w:fldChar w:fldCharType="separate"/>
      </w:r>
      <w:r>
        <w:t>18</w:t>
      </w:r>
      <w:r>
        <w:fldChar w:fldCharType="end"/>
      </w:r>
    </w:p>
    <w:p w14:paraId="5AAFF8BF" w14:textId="2CB1D75B" w:rsidR="00F3700F" w:rsidRDefault="00F3700F">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_Toc209691127 \h </w:instrText>
      </w:r>
      <w:r>
        <w:fldChar w:fldCharType="separate"/>
      </w:r>
      <w:r>
        <w:t>20</w:t>
      </w:r>
      <w:r>
        <w:fldChar w:fldCharType="end"/>
      </w:r>
    </w:p>
    <w:p w14:paraId="2BE6A6A8" w14:textId="2B76E80D" w:rsidR="00F3700F" w:rsidRDefault="00F3700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_Toc209691128 \h </w:instrText>
      </w:r>
      <w:r>
        <w:fldChar w:fldCharType="separate"/>
      </w:r>
      <w:r>
        <w:t>20</w:t>
      </w:r>
      <w:r>
        <w:fldChar w:fldCharType="end"/>
      </w:r>
    </w:p>
    <w:p w14:paraId="4A944AC1" w14:textId="21F61AEE" w:rsidR="00F3700F" w:rsidRDefault="00F3700F">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_Toc209691129 \h </w:instrText>
      </w:r>
      <w:r>
        <w:fldChar w:fldCharType="separate"/>
      </w:r>
      <w:r>
        <w:t>20</w:t>
      </w:r>
      <w:r>
        <w:fldChar w:fldCharType="end"/>
      </w:r>
    </w:p>
    <w:p w14:paraId="3604B225" w14:textId="6B5617D9" w:rsidR="00F3700F" w:rsidRDefault="00F3700F">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_Toc209691130 \h </w:instrText>
      </w:r>
      <w:r>
        <w:fldChar w:fldCharType="separate"/>
      </w:r>
      <w:r>
        <w:t>20</w:t>
      </w:r>
      <w:r>
        <w:fldChar w:fldCharType="end"/>
      </w:r>
    </w:p>
    <w:p w14:paraId="6D32FBB9" w14:textId="38F46185" w:rsidR="00F3700F" w:rsidRDefault="00F3700F">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_Toc209691131 \h </w:instrText>
      </w:r>
      <w:r>
        <w:fldChar w:fldCharType="separate"/>
      </w:r>
      <w:r>
        <w:t>20</w:t>
      </w:r>
      <w:r>
        <w:fldChar w:fldCharType="end"/>
      </w:r>
    </w:p>
    <w:p w14:paraId="57EFD095" w14:textId="555C8A62" w:rsidR="00F3700F" w:rsidRDefault="00F3700F">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_Toc209691132 \h </w:instrText>
      </w:r>
      <w:r>
        <w:fldChar w:fldCharType="separate"/>
      </w:r>
      <w:r>
        <w:t>22</w:t>
      </w:r>
      <w:r>
        <w:fldChar w:fldCharType="end"/>
      </w:r>
    </w:p>
    <w:p w14:paraId="2621BF05" w14:textId="5B8856FC" w:rsidR="00F3700F" w:rsidRDefault="00F3700F">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_Toc209691133 \h </w:instrText>
      </w:r>
      <w:r>
        <w:fldChar w:fldCharType="separate"/>
      </w:r>
      <w:r>
        <w:t>22</w:t>
      </w:r>
      <w:r>
        <w:fldChar w:fldCharType="end"/>
      </w:r>
    </w:p>
    <w:p w14:paraId="77A9E2F4" w14:textId="30338CAE" w:rsidR="00F3700F" w:rsidRDefault="00F3700F">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_Toc209691134 \h </w:instrText>
      </w:r>
      <w:r>
        <w:fldChar w:fldCharType="separate"/>
      </w:r>
      <w:r>
        <w:t>23</w:t>
      </w:r>
      <w:r>
        <w:fldChar w:fldCharType="end"/>
      </w:r>
    </w:p>
    <w:p w14:paraId="4B749710" w14:textId="1894FC26" w:rsidR="00F3700F" w:rsidRDefault="00F3700F">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_Toc209691135 \h </w:instrText>
      </w:r>
      <w:r>
        <w:fldChar w:fldCharType="separate"/>
      </w:r>
      <w:r>
        <w:t>23</w:t>
      </w:r>
      <w:r>
        <w:fldChar w:fldCharType="end"/>
      </w:r>
    </w:p>
    <w:p w14:paraId="52D4145B" w14:textId="7E08E373" w:rsidR="00F3700F" w:rsidRDefault="00F3700F">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_Toc209691136 \h </w:instrText>
      </w:r>
      <w:r>
        <w:fldChar w:fldCharType="separate"/>
      </w:r>
      <w:r>
        <w:t>23</w:t>
      </w:r>
      <w:r>
        <w:fldChar w:fldCharType="end"/>
      </w:r>
    </w:p>
    <w:p w14:paraId="2D1DD534" w14:textId="532DBCC1" w:rsidR="00F3700F" w:rsidRDefault="00F3700F">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_Toc209691137 \h </w:instrText>
      </w:r>
      <w:r>
        <w:fldChar w:fldCharType="separate"/>
      </w:r>
      <w:r>
        <w:t>23</w:t>
      </w:r>
      <w:r>
        <w:fldChar w:fldCharType="end"/>
      </w:r>
    </w:p>
    <w:p w14:paraId="6C89062D" w14:textId="05FF9068" w:rsidR="00F3700F" w:rsidRDefault="00F3700F">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_Toc209691138 \h </w:instrText>
      </w:r>
      <w:r>
        <w:fldChar w:fldCharType="separate"/>
      </w:r>
      <w:r>
        <w:t>24</w:t>
      </w:r>
      <w:r>
        <w:fldChar w:fldCharType="end"/>
      </w:r>
    </w:p>
    <w:p w14:paraId="5FBEE7D4" w14:textId="7BFA15D3" w:rsidR="00F3700F" w:rsidRDefault="00F3700F">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_Toc209691139 \h </w:instrText>
      </w:r>
      <w:r>
        <w:fldChar w:fldCharType="separate"/>
      </w:r>
      <w:r>
        <w:t>24</w:t>
      </w:r>
      <w:r>
        <w:fldChar w:fldCharType="end"/>
      </w:r>
    </w:p>
    <w:p w14:paraId="39D0970B" w14:textId="3BEF3AAF" w:rsidR="00F3700F" w:rsidRDefault="00F3700F">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_Toc209691140 \h </w:instrText>
      </w:r>
      <w:r>
        <w:fldChar w:fldCharType="separate"/>
      </w:r>
      <w:r>
        <w:t>24</w:t>
      </w:r>
      <w:r>
        <w:fldChar w:fldCharType="end"/>
      </w:r>
    </w:p>
    <w:p w14:paraId="123F5179" w14:textId="390636D3" w:rsidR="00F3700F" w:rsidRDefault="00F3700F">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_Toc209691141 \h </w:instrText>
      </w:r>
      <w:r>
        <w:fldChar w:fldCharType="separate"/>
      </w:r>
      <w:r>
        <w:t>25</w:t>
      </w:r>
      <w:r>
        <w:fldChar w:fldCharType="end"/>
      </w:r>
    </w:p>
    <w:p w14:paraId="22254595" w14:textId="3A348D2E" w:rsidR="00F3700F" w:rsidRDefault="00F3700F">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_Toc209691142 \h </w:instrText>
      </w:r>
      <w:r>
        <w:fldChar w:fldCharType="separate"/>
      </w:r>
      <w:r>
        <w:t>25</w:t>
      </w:r>
      <w:r>
        <w:fldChar w:fldCharType="end"/>
      </w:r>
    </w:p>
    <w:p w14:paraId="0AEB2891" w14:textId="0EAA72C1" w:rsidR="00F3700F" w:rsidRDefault="00F3700F">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_Toc209691143 \h </w:instrText>
      </w:r>
      <w:r>
        <w:fldChar w:fldCharType="separate"/>
      </w:r>
      <w:r>
        <w:t>26</w:t>
      </w:r>
      <w:r>
        <w:fldChar w:fldCharType="end"/>
      </w:r>
    </w:p>
    <w:p w14:paraId="7A80086E" w14:textId="1251EF92" w:rsidR="00F3700F" w:rsidRDefault="00F3700F">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_Toc209691144 \h </w:instrText>
      </w:r>
      <w:r>
        <w:fldChar w:fldCharType="separate"/>
      </w:r>
      <w:r>
        <w:t>26</w:t>
      </w:r>
      <w:r>
        <w:fldChar w:fldCharType="end"/>
      </w:r>
    </w:p>
    <w:p w14:paraId="1CD06849" w14:textId="48423234" w:rsidR="00F3700F" w:rsidRDefault="00F3700F">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_Toc209691145 \h </w:instrText>
      </w:r>
      <w:r>
        <w:fldChar w:fldCharType="separate"/>
      </w:r>
      <w:r>
        <w:t>26</w:t>
      </w:r>
      <w:r>
        <w:fldChar w:fldCharType="end"/>
      </w:r>
    </w:p>
    <w:p w14:paraId="023D89F8" w14:textId="6C705BC2" w:rsidR="00F3700F" w:rsidRDefault="00F3700F">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_Toc209691146 \h </w:instrText>
      </w:r>
      <w:r>
        <w:fldChar w:fldCharType="separate"/>
      </w:r>
      <w:r>
        <w:t>27</w:t>
      </w:r>
      <w:r>
        <w:fldChar w:fldCharType="end"/>
      </w:r>
    </w:p>
    <w:p w14:paraId="0DE2B395" w14:textId="2FB3994F" w:rsidR="00F3700F" w:rsidRDefault="00F3700F">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_Toc209691147 \h </w:instrText>
      </w:r>
      <w:r>
        <w:fldChar w:fldCharType="separate"/>
      </w:r>
      <w:r>
        <w:t>27</w:t>
      </w:r>
      <w:r>
        <w:fldChar w:fldCharType="end"/>
      </w:r>
    </w:p>
    <w:p w14:paraId="4D100F5B" w14:textId="5109271B" w:rsidR="00F3700F" w:rsidRDefault="00F3700F">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_Toc209691148 \h </w:instrText>
      </w:r>
      <w:r>
        <w:fldChar w:fldCharType="separate"/>
      </w:r>
      <w:r>
        <w:t>27</w:t>
      </w:r>
      <w:r>
        <w:fldChar w:fldCharType="end"/>
      </w:r>
    </w:p>
    <w:p w14:paraId="7C29F7B0" w14:textId="6CDCE680" w:rsidR="00F3700F" w:rsidRDefault="00F3700F">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_Toc209691149 \h </w:instrText>
      </w:r>
      <w:r>
        <w:fldChar w:fldCharType="separate"/>
      </w:r>
      <w:r>
        <w:t>27</w:t>
      </w:r>
      <w:r>
        <w:fldChar w:fldCharType="end"/>
      </w:r>
    </w:p>
    <w:p w14:paraId="71100EC6" w14:textId="647847E5" w:rsidR="00F3700F" w:rsidRDefault="00F3700F">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_Toc209691150 \h </w:instrText>
      </w:r>
      <w:r>
        <w:fldChar w:fldCharType="separate"/>
      </w:r>
      <w:r>
        <w:t>28</w:t>
      </w:r>
      <w:r>
        <w:fldChar w:fldCharType="end"/>
      </w:r>
    </w:p>
    <w:p w14:paraId="1013BB3E" w14:textId="24A3D49D" w:rsidR="00F3700F" w:rsidRDefault="00F3700F">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_Toc209691151 \h </w:instrText>
      </w:r>
      <w:r>
        <w:fldChar w:fldCharType="separate"/>
      </w:r>
      <w:r>
        <w:t>29</w:t>
      </w:r>
      <w:r>
        <w:fldChar w:fldCharType="end"/>
      </w:r>
    </w:p>
    <w:p w14:paraId="6002EFFF" w14:textId="3E49DF66" w:rsidR="00F3700F" w:rsidRDefault="00F3700F">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_Toc209691152 \h </w:instrText>
      </w:r>
      <w:r>
        <w:fldChar w:fldCharType="separate"/>
      </w:r>
      <w:r>
        <w:t>29</w:t>
      </w:r>
      <w:r>
        <w:fldChar w:fldCharType="end"/>
      </w:r>
    </w:p>
    <w:p w14:paraId="6BBDE57F" w14:textId="713C74B6" w:rsidR="00F3700F" w:rsidRDefault="00F3700F">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_Toc209691153 \h </w:instrText>
      </w:r>
      <w:r>
        <w:fldChar w:fldCharType="separate"/>
      </w:r>
      <w:r>
        <w:t>29</w:t>
      </w:r>
      <w:r>
        <w:fldChar w:fldCharType="end"/>
      </w:r>
    </w:p>
    <w:p w14:paraId="6F1A2D7F" w14:textId="050C4DA6" w:rsidR="00F3700F" w:rsidRDefault="00F3700F">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_Toc209691154 \h </w:instrText>
      </w:r>
      <w:r>
        <w:fldChar w:fldCharType="separate"/>
      </w:r>
      <w:r>
        <w:t>29</w:t>
      </w:r>
      <w:r>
        <w:fldChar w:fldCharType="end"/>
      </w:r>
    </w:p>
    <w:p w14:paraId="5A5064C9" w14:textId="0AE53DAB" w:rsidR="00F3700F" w:rsidRDefault="00F3700F">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_Toc209691155 \h </w:instrText>
      </w:r>
      <w:r>
        <w:fldChar w:fldCharType="separate"/>
      </w:r>
      <w:r>
        <w:t>30</w:t>
      </w:r>
      <w:r>
        <w:fldChar w:fldCharType="end"/>
      </w:r>
    </w:p>
    <w:p w14:paraId="59375267" w14:textId="76343917" w:rsidR="00F3700F" w:rsidRDefault="00F3700F">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_Toc209691156 \h </w:instrText>
      </w:r>
      <w:r>
        <w:fldChar w:fldCharType="separate"/>
      </w:r>
      <w:r>
        <w:t>31</w:t>
      </w:r>
      <w:r>
        <w:fldChar w:fldCharType="end"/>
      </w:r>
    </w:p>
    <w:p w14:paraId="3A611C06" w14:textId="4223AD0B" w:rsidR="00F3700F" w:rsidRDefault="00F3700F">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_Toc209691157 \h </w:instrText>
      </w:r>
      <w:r>
        <w:fldChar w:fldCharType="separate"/>
      </w:r>
      <w:r>
        <w:t>31</w:t>
      </w:r>
      <w:r>
        <w:fldChar w:fldCharType="end"/>
      </w:r>
    </w:p>
    <w:p w14:paraId="3A7CED85" w14:textId="6CFB8770" w:rsidR="00F3700F" w:rsidRDefault="00F3700F">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_Toc209691158 \h </w:instrText>
      </w:r>
      <w:r>
        <w:fldChar w:fldCharType="separate"/>
      </w:r>
      <w:r>
        <w:t>31</w:t>
      </w:r>
      <w:r>
        <w:fldChar w:fldCharType="end"/>
      </w:r>
    </w:p>
    <w:p w14:paraId="65B0CAE6" w14:textId="5DBBE4DE" w:rsidR="00F3700F" w:rsidRDefault="00F3700F">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_Toc209691159 \h </w:instrText>
      </w:r>
      <w:r>
        <w:fldChar w:fldCharType="separate"/>
      </w:r>
      <w:r>
        <w:t>31</w:t>
      </w:r>
      <w:r>
        <w:fldChar w:fldCharType="end"/>
      </w:r>
    </w:p>
    <w:p w14:paraId="4A64D39D" w14:textId="4095C6EB" w:rsidR="00F3700F" w:rsidRDefault="00F3700F">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_Toc209691160 \h </w:instrText>
      </w:r>
      <w:r>
        <w:fldChar w:fldCharType="separate"/>
      </w:r>
      <w:r>
        <w:t>31</w:t>
      </w:r>
      <w:r>
        <w:fldChar w:fldCharType="end"/>
      </w:r>
    </w:p>
    <w:p w14:paraId="191703C1" w14:textId="1E50C964" w:rsidR="00F3700F" w:rsidRDefault="00F3700F">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_Toc209691161 \h </w:instrText>
      </w:r>
      <w:r>
        <w:fldChar w:fldCharType="separate"/>
      </w:r>
      <w:r>
        <w:t>31</w:t>
      </w:r>
      <w:r>
        <w:fldChar w:fldCharType="end"/>
      </w:r>
    </w:p>
    <w:p w14:paraId="22F7D529" w14:textId="79EFEA07" w:rsidR="00F3700F" w:rsidRDefault="00F3700F">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_Toc209691162 \h </w:instrText>
      </w:r>
      <w:r>
        <w:fldChar w:fldCharType="separate"/>
      </w:r>
      <w:r>
        <w:t>32</w:t>
      </w:r>
      <w:r>
        <w:fldChar w:fldCharType="end"/>
      </w:r>
    </w:p>
    <w:p w14:paraId="18B95BC4" w14:textId="79D31432" w:rsidR="00F3700F" w:rsidRDefault="00F3700F">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_Toc209691163 \h </w:instrText>
      </w:r>
      <w:r>
        <w:fldChar w:fldCharType="separate"/>
      </w:r>
      <w:r>
        <w:t>32</w:t>
      </w:r>
      <w:r>
        <w:fldChar w:fldCharType="end"/>
      </w:r>
    </w:p>
    <w:p w14:paraId="1A0227D3" w14:textId="62389F11" w:rsidR="00F3700F" w:rsidRDefault="00F3700F">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_Toc209691164 \h </w:instrText>
      </w:r>
      <w:r>
        <w:fldChar w:fldCharType="separate"/>
      </w:r>
      <w:r>
        <w:t>33</w:t>
      </w:r>
      <w:r>
        <w:fldChar w:fldCharType="end"/>
      </w:r>
    </w:p>
    <w:p w14:paraId="5FBE9747" w14:textId="48A0CD98" w:rsidR="00F3700F" w:rsidRDefault="00F3700F">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_Toc209691165 \h </w:instrText>
      </w:r>
      <w:r>
        <w:fldChar w:fldCharType="separate"/>
      </w:r>
      <w:r>
        <w:t>33</w:t>
      </w:r>
      <w:r>
        <w:fldChar w:fldCharType="end"/>
      </w:r>
    </w:p>
    <w:p w14:paraId="2DBE5F87" w14:textId="7343CED0" w:rsidR="00F3700F" w:rsidRDefault="00F3700F">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_Toc209691166 \h </w:instrText>
      </w:r>
      <w:r>
        <w:fldChar w:fldCharType="separate"/>
      </w:r>
      <w:r>
        <w:t>33</w:t>
      </w:r>
      <w:r>
        <w:fldChar w:fldCharType="end"/>
      </w:r>
    </w:p>
    <w:p w14:paraId="7B63849F" w14:textId="4A9FA5E1" w:rsidR="00F3700F" w:rsidRDefault="00F3700F">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_Toc209691167 \h </w:instrText>
      </w:r>
      <w:r>
        <w:fldChar w:fldCharType="separate"/>
      </w:r>
      <w:r>
        <w:t>33</w:t>
      </w:r>
      <w:r>
        <w:fldChar w:fldCharType="end"/>
      </w:r>
    </w:p>
    <w:p w14:paraId="33E3CC03" w14:textId="7158F4FB" w:rsidR="00F3700F" w:rsidRDefault="00F3700F">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_Toc209691168 \h </w:instrText>
      </w:r>
      <w:r>
        <w:fldChar w:fldCharType="separate"/>
      </w:r>
      <w:r>
        <w:t>33</w:t>
      </w:r>
      <w:r>
        <w:fldChar w:fldCharType="end"/>
      </w:r>
    </w:p>
    <w:p w14:paraId="4516597E" w14:textId="3607AD4D" w:rsidR="00F3700F" w:rsidRDefault="00F3700F">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_Toc209691169 \h </w:instrText>
      </w:r>
      <w:r>
        <w:fldChar w:fldCharType="separate"/>
      </w:r>
      <w:r>
        <w:t>33</w:t>
      </w:r>
      <w:r>
        <w:fldChar w:fldCharType="end"/>
      </w:r>
    </w:p>
    <w:p w14:paraId="05741EC7" w14:textId="3C8DBCD2" w:rsidR="00F3700F" w:rsidRDefault="00F3700F">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_Toc209691170 \h </w:instrText>
      </w:r>
      <w:r>
        <w:fldChar w:fldCharType="separate"/>
      </w:r>
      <w:r>
        <w:t>33</w:t>
      </w:r>
      <w:r>
        <w:fldChar w:fldCharType="end"/>
      </w:r>
    </w:p>
    <w:p w14:paraId="52CD7043" w14:textId="7F8EFF20" w:rsidR="00F3700F" w:rsidRDefault="00F3700F">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_Toc209691171 \h </w:instrText>
      </w:r>
      <w:r>
        <w:fldChar w:fldCharType="separate"/>
      </w:r>
      <w:r>
        <w:t>34</w:t>
      </w:r>
      <w:r>
        <w:fldChar w:fldCharType="end"/>
      </w:r>
    </w:p>
    <w:p w14:paraId="2E58AE7B" w14:textId="0E4618AA" w:rsidR="00F3700F" w:rsidRDefault="00F3700F">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_Toc209691172 \h </w:instrText>
      </w:r>
      <w:r>
        <w:fldChar w:fldCharType="separate"/>
      </w:r>
      <w:r>
        <w:t>34</w:t>
      </w:r>
      <w:r>
        <w:fldChar w:fldCharType="end"/>
      </w:r>
    </w:p>
    <w:p w14:paraId="1B2A6CFE" w14:textId="7FB09CF9" w:rsidR="00F3700F" w:rsidRDefault="00F3700F">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_Toc209691173 \h </w:instrText>
      </w:r>
      <w:r>
        <w:fldChar w:fldCharType="separate"/>
      </w:r>
      <w:r>
        <w:t>34</w:t>
      </w:r>
      <w:r>
        <w:fldChar w:fldCharType="end"/>
      </w:r>
    </w:p>
    <w:p w14:paraId="45A40A9D" w14:textId="7DA50B3E" w:rsidR="00F3700F" w:rsidRDefault="00F3700F">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_Toc209691174 \h </w:instrText>
      </w:r>
      <w:r>
        <w:fldChar w:fldCharType="separate"/>
      </w:r>
      <w:r>
        <w:t>34</w:t>
      </w:r>
      <w:r>
        <w:fldChar w:fldCharType="end"/>
      </w:r>
    </w:p>
    <w:p w14:paraId="413807AB" w14:textId="76D54C2C" w:rsidR="00F3700F" w:rsidRDefault="00F3700F">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_Toc209691175 \h </w:instrText>
      </w:r>
      <w:r>
        <w:fldChar w:fldCharType="separate"/>
      </w:r>
      <w:r>
        <w:t>35</w:t>
      </w:r>
      <w:r>
        <w:fldChar w:fldCharType="end"/>
      </w:r>
    </w:p>
    <w:p w14:paraId="1D8B14C6" w14:textId="5390902F" w:rsidR="00F3700F" w:rsidRDefault="00F3700F">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_Toc209691176 \h </w:instrText>
      </w:r>
      <w:r>
        <w:fldChar w:fldCharType="separate"/>
      </w:r>
      <w:r>
        <w:t>35</w:t>
      </w:r>
      <w:r>
        <w:fldChar w:fldCharType="end"/>
      </w:r>
    </w:p>
    <w:p w14:paraId="7BA8A7BF" w14:textId="2AB9D633" w:rsidR="00F3700F" w:rsidRDefault="00F3700F">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_Toc209691177 \h </w:instrText>
      </w:r>
      <w:r>
        <w:fldChar w:fldCharType="separate"/>
      </w:r>
      <w:r>
        <w:t>35</w:t>
      </w:r>
      <w:r>
        <w:fldChar w:fldCharType="end"/>
      </w:r>
    </w:p>
    <w:p w14:paraId="103856F5" w14:textId="647B3B94" w:rsidR="00F3700F" w:rsidRDefault="00F3700F">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Data Collection Reporting Initiation</w:t>
      </w:r>
      <w:r>
        <w:tab/>
      </w:r>
      <w:r>
        <w:fldChar w:fldCharType="begin" w:fldLock="1"/>
      </w:r>
      <w:r>
        <w:instrText xml:space="preserve"> PAGEREF _Toc209691178 \h </w:instrText>
      </w:r>
      <w:r>
        <w:fldChar w:fldCharType="separate"/>
      </w:r>
      <w:r>
        <w:t>35</w:t>
      </w:r>
      <w:r>
        <w:fldChar w:fldCharType="end"/>
      </w:r>
    </w:p>
    <w:p w14:paraId="5C6C9F30" w14:textId="10B60D46" w:rsidR="00F3700F" w:rsidRDefault="00F3700F">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_Toc209691179 \h </w:instrText>
      </w:r>
      <w:r>
        <w:fldChar w:fldCharType="separate"/>
      </w:r>
      <w:r>
        <w:t>35</w:t>
      </w:r>
      <w:r>
        <w:fldChar w:fldCharType="end"/>
      </w:r>
    </w:p>
    <w:p w14:paraId="4E23D864" w14:textId="1E1431A5" w:rsidR="00F3700F" w:rsidRDefault="00F3700F">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_Toc209691180 \h </w:instrText>
      </w:r>
      <w:r>
        <w:fldChar w:fldCharType="separate"/>
      </w:r>
      <w:r>
        <w:t>35</w:t>
      </w:r>
      <w:r>
        <w:fldChar w:fldCharType="end"/>
      </w:r>
    </w:p>
    <w:p w14:paraId="50315A01" w14:textId="1C609BBC" w:rsidR="00F3700F" w:rsidRDefault="00F3700F">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_Toc209691181 \h </w:instrText>
      </w:r>
      <w:r>
        <w:fldChar w:fldCharType="separate"/>
      </w:r>
      <w:r>
        <w:t>36</w:t>
      </w:r>
      <w:r>
        <w:fldChar w:fldCharType="end"/>
      </w:r>
    </w:p>
    <w:p w14:paraId="1056C4DD" w14:textId="4988B20D" w:rsidR="00F3700F" w:rsidRDefault="00F3700F">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_Toc209691182 \h </w:instrText>
      </w:r>
      <w:r>
        <w:fldChar w:fldCharType="separate"/>
      </w:r>
      <w:r>
        <w:t>36</w:t>
      </w:r>
      <w:r>
        <w:fldChar w:fldCharType="end"/>
      </w:r>
    </w:p>
    <w:p w14:paraId="6BCB065C" w14:textId="15CD97E7" w:rsidR="00F3700F" w:rsidRDefault="00F3700F">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Data Collection Reporting</w:t>
      </w:r>
      <w:r>
        <w:tab/>
      </w:r>
      <w:r>
        <w:fldChar w:fldCharType="begin" w:fldLock="1"/>
      </w:r>
      <w:r>
        <w:instrText xml:space="preserve"> PAGEREF _Toc209691183 \h </w:instrText>
      </w:r>
      <w:r>
        <w:fldChar w:fldCharType="separate"/>
      </w:r>
      <w:r>
        <w:t>37</w:t>
      </w:r>
      <w:r>
        <w:fldChar w:fldCharType="end"/>
      </w:r>
    </w:p>
    <w:p w14:paraId="66BFDA7A" w14:textId="1446CD31" w:rsidR="00F3700F" w:rsidRDefault="00F3700F">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_Toc209691184 \h </w:instrText>
      </w:r>
      <w:r>
        <w:fldChar w:fldCharType="separate"/>
      </w:r>
      <w:r>
        <w:t>37</w:t>
      </w:r>
      <w:r>
        <w:fldChar w:fldCharType="end"/>
      </w:r>
    </w:p>
    <w:p w14:paraId="692D5941" w14:textId="0D9E38BB" w:rsidR="00F3700F" w:rsidRDefault="00F3700F">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_Toc209691185 \h </w:instrText>
      </w:r>
      <w:r>
        <w:fldChar w:fldCharType="separate"/>
      </w:r>
      <w:r>
        <w:t>37</w:t>
      </w:r>
      <w:r>
        <w:fldChar w:fldCharType="end"/>
      </w:r>
    </w:p>
    <w:p w14:paraId="0BC5F1C7" w14:textId="4B01510F" w:rsidR="00F3700F" w:rsidRDefault="00F3700F">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_Toc209691186 \h </w:instrText>
      </w:r>
      <w:r>
        <w:fldChar w:fldCharType="separate"/>
      </w:r>
      <w:r>
        <w:t>37</w:t>
      </w:r>
      <w:r>
        <w:fldChar w:fldCharType="end"/>
      </w:r>
    </w:p>
    <w:p w14:paraId="43D906A1" w14:textId="7BCBB7C6" w:rsidR="00F3700F" w:rsidRDefault="00F3700F">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_Toc209691187 \h </w:instrText>
      </w:r>
      <w:r>
        <w:fldChar w:fldCharType="separate"/>
      </w:r>
      <w:r>
        <w:t>38</w:t>
      </w:r>
      <w:r>
        <w:fldChar w:fldCharType="end"/>
      </w:r>
    </w:p>
    <w:p w14:paraId="77E03630" w14:textId="6DD53B60" w:rsidR="00F3700F" w:rsidRDefault="00F3700F">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_Toc209691188 \h </w:instrText>
      </w:r>
      <w:r>
        <w:fldChar w:fldCharType="separate"/>
      </w:r>
      <w:r>
        <w:t>38</w:t>
      </w:r>
      <w:r>
        <w:fldChar w:fldCharType="end"/>
      </w:r>
    </w:p>
    <w:p w14:paraId="6F8BB842" w14:textId="327E3D49" w:rsidR="00F3700F" w:rsidRDefault="00F3700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_Toc209691189 \h </w:instrText>
      </w:r>
      <w:r>
        <w:fldChar w:fldCharType="separate"/>
      </w:r>
      <w:r>
        <w:t>38</w:t>
      </w:r>
      <w:r>
        <w:fldChar w:fldCharType="end"/>
      </w:r>
    </w:p>
    <w:p w14:paraId="5E28C0AC" w14:textId="56E77653" w:rsidR="00F3700F" w:rsidRDefault="00F3700F">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_Toc209691190 \h </w:instrText>
      </w:r>
      <w:r>
        <w:fldChar w:fldCharType="separate"/>
      </w:r>
      <w:r>
        <w:t>38</w:t>
      </w:r>
      <w:r>
        <w:fldChar w:fldCharType="end"/>
      </w:r>
    </w:p>
    <w:p w14:paraId="5C747AB2" w14:textId="5D4B5ED9" w:rsidR="00F3700F" w:rsidRDefault="00F3700F">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_Toc209691191 \h </w:instrText>
      </w:r>
      <w:r>
        <w:fldChar w:fldCharType="separate"/>
      </w:r>
      <w:r>
        <w:t>38</w:t>
      </w:r>
      <w:r>
        <w:fldChar w:fldCharType="end"/>
      </w:r>
    </w:p>
    <w:p w14:paraId="7B93F44C" w14:textId="3EC399AA" w:rsidR="00F3700F" w:rsidRDefault="00F3700F">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_Toc209691192 \h </w:instrText>
      </w:r>
      <w:r>
        <w:fldChar w:fldCharType="separate"/>
      </w:r>
      <w:r>
        <w:t>44</w:t>
      </w:r>
      <w:r>
        <w:fldChar w:fldCharType="end"/>
      </w:r>
    </w:p>
    <w:p w14:paraId="76100E8D" w14:textId="7CC4FFF4" w:rsidR="00F3700F" w:rsidRDefault="00F3700F">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_Toc209691193 \h </w:instrText>
      </w:r>
      <w:r>
        <w:fldChar w:fldCharType="separate"/>
      </w:r>
      <w:r>
        <w:t>44</w:t>
      </w:r>
      <w:r>
        <w:fldChar w:fldCharType="end"/>
      </w:r>
    </w:p>
    <w:p w14:paraId="610B3CAB" w14:textId="7CA957CD" w:rsidR="00F3700F" w:rsidRDefault="00F3700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_Toc209691194 \h </w:instrText>
      </w:r>
      <w:r>
        <w:fldChar w:fldCharType="separate"/>
      </w:r>
      <w:r>
        <w:t>44</w:t>
      </w:r>
      <w:r>
        <w:fldChar w:fldCharType="end"/>
      </w:r>
    </w:p>
    <w:p w14:paraId="0723594C" w14:textId="47EA75C3" w:rsidR="00F3700F" w:rsidRDefault="00F3700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_Toc209691195 \h </w:instrText>
      </w:r>
      <w:r>
        <w:fldChar w:fldCharType="separate"/>
      </w:r>
      <w:r>
        <w:t>44</w:t>
      </w:r>
      <w:r>
        <w:fldChar w:fldCharType="end"/>
      </w:r>
    </w:p>
    <w:p w14:paraId="72255EAC" w14:textId="135E62B4" w:rsidR="00F3700F" w:rsidRDefault="00F3700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_Toc209691196 \h </w:instrText>
      </w:r>
      <w:r>
        <w:fldChar w:fldCharType="separate"/>
      </w:r>
      <w:r>
        <w:t>45</w:t>
      </w:r>
      <w:r>
        <w:fldChar w:fldCharType="end"/>
      </w:r>
    </w:p>
    <w:p w14:paraId="1EADD0D1" w14:textId="5FA84C65" w:rsidR="00F3700F" w:rsidRDefault="00F3700F">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_Toc209691197 \h </w:instrText>
      </w:r>
      <w:r>
        <w:fldChar w:fldCharType="separate"/>
      </w:r>
      <w:r>
        <w:t>52</w:t>
      </w:r>
      <w:r>
        <w:fldChar w:fldCharType="end"/>
      </w:r>
    </w:p>
    <w:p w14:paraId="0D309DCC" w14:textId="2B9D0373" w:rsidR="00F3700F" w:rsidRDefault="00F3700F">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_Toc209691198 \h </w:instrText>
      </w:r>
      <w:r>
        <w:fldChar w:fldCharType="separate"/>
      </w:r>
      <w:r>
        <w:t>52</w:t>
      </w:r>
      <w:r>
        <w:fldChar w:fldCharType="end"/>
      </w:r>
    </w:p>
    <w:p w14:paraId="1D22539C" w14:textId="50ABF238" w:rsidR="00F3700F" w:rsidRDefault="00F3700F">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_Toc209691199 \h </w:instrText>
      </w:r>
      <w:r>
        <w:fldChar w:fldCharType="separate"/>
      </w:r>
      <w:r>
        <w:t>52</w:t>
      </w:r>
      <w:r>
        <w:fldChar w:fldCharType="end"/>
      </w:r>
    </w:p>
    <w:p w14:paraId="48EE3980" w14:textId="70E97663" w:rsidR="00F3700F" w:rsidRDefault="00F3700F">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_Toc209691200 \h </w:instrText>
      </w:r>
      <w:r>
        <w:fldChar w:fldCharType="separate"/>
      </w:r>
      <w:r>
        <w:t>52</w:t>
      </w:r>
      <w:r>
        <w:fldChar w:fldCharType="end"/>
      </w:r>
    </w:p>
    <w:p w14:paraId="7620B552" w14:textId="23C162F9" w:rsidR="00F3700F" w:rsidRDefault="00F3700F">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_Toc209691201 \h </w:instrText>
      </w:r>
      <w:r>
        <w:fldChar w:fldCharType="separate"/>
      </w:r>
      <w:r>
        <w:t>53</w:t>
      </w:r>
      <w:r>
        <w:fldChar w:fldCharType="end"/>
      </w:r>
    </w:p>
    <w:p w14:paraId="5FD8F21D" w14:textId="61F76939" w:rsidR="00F3700F" w:rsidRDefault="00F3700F">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_Toc209691202 \h </w:instrText>
      </w:r>
      <w:r>
        <w:fldChar w:fldCharType="separate"/>
      </w:r>
      <w:r>
        <w:t>53</w:t>
      </w:r>
      <w:r>
        <w:fldChar w:fldCharType="end"/>
      </w:r>
    </w:p>
    <w:p w14:paraId="20CD2EF5" w14:textId="0C850F01" w:rsidR="00F3700F" w:rsidRDefault="00F3700F">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_Toc209691203 \h </w:instrText>
      </w:r>
      <w:r>
        <w:fldChar w:fldCharType="separate"/>
      </w:r>
      <w:r>
        <w:t>53</w:t>
      </w:r>
      <w:r>
        <w:fldChar w:fldCharType="end"/>
      </w:r>
    </w:p>
    <w:p w14:paraId="7A8F4079" w14:textId="1A5FD159" w:rsidR="00F3700F" w:rsidRDefault="00F3700F">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_Toc209691204 \h </w:instrText>
      </w:r>
      <w:r>
        <w:fldChar w:fldCharType="separate"/>
      </w:r>
      <w:r>
        <w:t>53</w:t>
      </w:r>
      <w:r>
        <w:fldChar w:fldCharType="end"/>
      </w:r>
    </w:p>
    <w:p w14:paraId="64A94922" w14:textId="329633D6" w:rsidR="00F3700F" w:rsidRDefault="00F3700F">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_Toc209691205 \h </w:instrText>
      </w:r>
      <w:r>
        <w:fldChar w:fldCharType="separate"/>
      </w:r>
      <w:r>
        <w:t>54</w:t>
      </w:r>
      <w:r>
        <w:fldChar w:fldCharType="end"/>
      </w:r>
    </w:p>
    <w:p w14:paraId="4D677BD6" w14:textId="4EA94744" w:rsidR="00F3700F" w:rsidRDefault="00F3700F">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_Toc209691206 \h </w:instrText>
      </w:r>
      <w:r>
        <w:fldChar w:fldCharType="separate"/>
      </w:r>
      <w:r>
        <w:t>54</w:t>
      </w:r>
      <w:r>
        <w:fldChar w:fldCharType="end"/>
      </w:r>
    </w:p>
    <w:p w14:paraId="16069C75" w14:textId="12BA8DE5" w:rsidR="00F3700F" w:rsidRDefault="00F3700F">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_Toc209691207 \h </w:instrText>
      </w:r>
      <w:r>
        <w:fldChar w:fldCharType="separate"/>
      </w:r>
      <w:r>
        <w:t>54</w:t>
      </w:r>
      <w:r>
        <w:fldChar w:fldCharType="end"/>
      </w:r>
    </w:p>
    <w:p w14:paraId="16ACF492" w14:textId="1AB1B4C6" w:rsidR="00F3700F" w:rsidRDefault="00F3700F">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_Toc209691208 \h </w:instrText>
      </w:r>
      <w:r>
        <w:fldChar w:fldCharType="separate"/>
      </w:r>
      <w:r>
        <w:t>54</w:t>
      </w:r>
      <w:r>
        <w:fldChar w:fldCharType="end"/>
      </w:r>
    </w:p>
    <w:p w14:paraId="042F4422" w14:textId="395B238E" w:rsidR="00F3700F" w:rsidRDefault="00F3700F">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_Toc209691209 \h </w:instrText>
      </w:r>
      <w:r>
        <w:fldChar w:fldCharType="separate"/>
      </w:r>
      <w:r>
        <w:t>54</w:t>
      </w:r>
      <w:r>
        <w:fldChar w:fldCharType="end"/>
      </w:r>
    </w:p>
    <w:p w14:paraId="24557D95" w14:textId="73C376CE" w:rsidR="00F3700F" w:rsidRDefault="00F3700F">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_Toc209691210 \h </w:instrText>
      </w:r>
      <w:r>
        <w:fldChar w:fldCharType="separate"/>
      </w:r>
      <w:r>
        <w:t>55</w:t>
      </w:r>
      <w:r>
        <w:fldChar w:fldCharType="end"/>
      </w:r>
    </w:p>
    <w:p w14:paraId="7EBF7D90" w14:textId="370798E7" w:rsidR="00F3700F" w:rsidRDefault="00F3700F">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_Toc209691211 \h </w:instrText>
      </w:r>
      <w:r>
        <w:fldChar w:fldCharType="separate"/>
      </w:r>
      <w:r>
        <w:t>55</w:t>
      </w:r>
      <w:r>
        <w:fldChar w:fldCharType="end"/>
      </w:r>
    </w:p>
    <w:p w14:paraId="1341059C" w14:textId="3C8036D5" w:rsidR="00F3700F" w:rsidRDefault="00F3700F">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_Toc209691212 \h </w:instrText>
      </w:r>
      <w:r>
        <w:fldChar w:fldCharType="separate"/>
      </w:r>
      <w:r>
        <w:t>55</w:t>
      </w:r>
      <w:r>
        <w:fldChar w:fldCharType="end"/>
      </w:r>
    </w:p>
    <w:p w14:paraId="4080F4BC" w14:textId="13E278B7" w:rsidR="00F3700F" w:rsidRDefault="00F3700F">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_Toc209691213 \h </w:instrText>
      </w:r>
      <w:r>
        <w:fldChar w:fldCharType="separate"/>
      </w:r>
      <w:r>
        <w:t>55</w:t>
      </w:r>
      <w:r>
        <w:fldChar w:fldCharType="end"/>
      </w:r>
    </w:p>
    <w:p w14:paraId="2E399994" w14:textId="457C1B87" w:rsidR="00F3700F" w:rsidRDefault="00F3700F">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_Toc209691214 \h </w:instrText>
      </w:r>
      <w:r>
        <w:fldChar w:fldCharType="separate"/>
      </w:r>
      <w:r>
        <w:t>55</w:t>
      </w:r>
      <w:r>
        <w:fldChar w:fldCharType="end"/>
      </w:r>
    </w:p>
    <w:p w14:paraId="72C58EF7" w14:textId="33D2D808" w:rsidR="00F3700F" w:rsidRDefault="00F3700F">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_Toc209691215 \h </w:instrText>
      </w:r>
      <w:r>
        <w:fldChar w:fldCharType="separate"/>
      </w:r>
      <w:r>
        <w:t>56</w:t>
      </w:r>
      <w:r>
        <w:fldChar w:fldCharType="end"/>
      </w:r>
    </w:p>
    <w:p w14:paraId="200A8F85" w14:textId="0593F622" w:rsidR="00F3700F" w:rsidRDefault="00F3700F">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_Toc209691216 \h </w:instrText>
      </w:r>
      <w:r>
        <w:fldChar w:fldCharType="separate"/>
      </w:r>
      <w:r>
        <w:t>56</w:t>
      </w:r>
      <w:r>
        <w:fldChar w:fldCharType="end"/>
      </w:r>
    </w:p>
    <w:p w14:paraId="5030A979" w14:textId="3D86B091" w:rsidR="00F3700F" w:rsidRDefault="00F3700F">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_Toc209691217 \h </w:instrText>
      </w:r>
      <w:r>
        <w:fldChar w:fldCharType="separate"/>
      </w:r>
      <w:r>
        <w:t>56</w:t>
      </w:r>
      <w:r>
        <w:fldChar w:fldCharType="end"/>
      </w:r>
    </w:p>
    <w:p w14:paraId="75E25DB9" w14:textId="25E89E2E" w:rsidR="00F3700F" w:rsidRDefault="00F3700F">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_Toc209691218 \h </w:instrText>
      </w:r>
      <w:r>
        <w:fldChar w:fldCharType="separate"/>
      </w:r>
      <w:r>
        <w:t>56</w:t>
      </w:r>
      <w:r>
        <w:fldChar w:fldCharType="end"/>
      </w:r>
    </w:p>
    <w:p w14:paraId="08326916" w14:textId="405097F7" w:rsidR="00F3700F" w:rsidRDefault="00F3700F">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_Toc209691219 \h </w:instrText>
      </w:r>
      <w:r>
        <w:fldChar w:fldCharType="separate"/>
      </w:r>
      <w:r>
        <w:t>56</w:t>
      </w:r>
      <w:r>
        <w:fldChar w:fldCharType="end"/>
      </w:r>
    </w:p>
    <w:p w14:paraId="10F6339B" w14:textId="0BC6BF98" w:rsidR="00F3700F" w:rsidRDefault="00F3700F">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_Toc209691220 \h </w:instrText>
      </w:r>
      <w:r>
        <w:fldChar w:fldCharType="separate"/>
      </w:r>
      <w:r>
        <w:t>56</w:t>
      </w:r>
      <w:r>
        <w:fldChar w:fldCharType="end"/>
      </w:r>
    </w:p>
    <w:p w14:paraId="50268724" w14:textId="34C5D7E4" w:rsidR="00F3700F" w:rsidRDefault="00F3700F">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_Toc209691221 \h </w:instrText>
      </w:r>
      <w:r>
        <w:fldChar w:fldCharType="separate"/>
      </w:r>
      <w:r>
        <w:t>57</w:t>
      </w:r>
      <w:r>
        <w:fldChar w:fldCharType="end"/>
      </w:r>
    </w:p>
    <w:p w14:paraId="711B5501" w14:textId="5C62861F" w:rsidR="00F3700F" w:rsidRDefault="00F3700F">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_Toc209691222 \h </w:instrText>
      </w:r>
      <w:r>
        <w:fldChar w:fldCharType="separate"/>
      </w:r>
      <w:r>
        <w:t>57</w:t>
      </w:r>
      <w:r>
        <w:fldChar w:fldCharType="end"/>
      </w:r>
    </w:p>
    <w:p w14:paraId="4098FAE7" w14:textId="4BC276C5" w:rsidR="00F3700F" w:rsidRDefault="00F3700F">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_Toc209691223 \h </w:instrText>
      </w:r>
      <w:r>
        <w:fldChar w:fldCharType="separate"/>
      </w:r>
      <w:r>
        <w:t>57</w:t>
      </w:r>
      <w:r>
        <w:fldChar w:fldCharType="end"/>
      </w:r>
    </w:p>
    <w:p w14:paraId="47DE4D5A" w14:textId="5A05D4D9" w:rsidR="00F3700F" w:rsidRDefault="00F3700F">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_Toc209691224 \h </w:instrText>
      </w:r>
      <w:r>
        <w:fldChar w:fldCharType="separate"/>
      </w:r>
      <w:r>
        <w:t>57</w:t>
      </w:r>
      <w:r>
        <w:fldChar w:fldCharType="end"/>
      </w:r>
    </w:p>
    <w:p w14:paraId="364A62F1" w14:textId="625C07BC" w:rsidR="00F3700F" w:rsidRDefault="00F3700F">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_Toc209691225 \h </w:instrText>
      </w:r>
      <w:r>
        <w:fldChar w:fldCharType="separate"/>
      </w:r>
      <w:r>
        <w:t>57</w:t>
      </w:r>
      <w:r>
        <w:fldChar w:fldCharType="end"/>
      </w:r>
    </w:p>
    <w:p w14:paraId="5EC28AF2" w14:textId="789F4B77" w:rsidR="00F3700F" w:rsidRDefault="00F3700F">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_Toc209691226 \h </w:instrText>
      </w:r>
      <w:r>
        <w:fldChar w:fldCharType="separate"/>
      </w:r>
      <w:r>
        <w:t>57</w:t>
      </w:r>
      <w:r>
        <w:fldChar w:fldCharType="end"/>
      </w:r>
    </w:p>
    <w:p w14:paraId="6859461F" w14:textId="4AA257A0" w:rsidR="00F3700F" w:rsidRDefault="00F3700F">
      <w:pPr>
        <w:pStyle w:val="TOC4"/>
        <w:rPr>
          <w:rFonts w:asciiTheme="minorHAnsi" w:eastAsiaTheme="minorEastAsia" w:hAnsiTheme="minorHAnsi" w:cstheme="minorBidi"/>
          <w:kern w:val="2"/>
          <w:sz w:val="24"/>
          <w:szCs w:val="24"/>
          <w14:ligatures w14:val="standardContextual"/>
        </w:rPr>
      </w:pPr>
      <w:r>
        <w:lastRenderedPageBreak/>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_Toc209691227 \h </w:instrText>
      </w:r>
      <w:r>
        <w:fldChar w:fldCharType="separate"/>
      </w:r>
      <w:r>
        <w:t>58</w:t>
      </w:r>
      <w:r>
        <w:fldChar w:fldCharType="end"/>
      </w:r>
    </w:p>
    <w:p w14:paraId="43E3F5CB" w14:textId="4DC6522F" w:rsidR="00F3700F" w:rsidRDefault="00F3700F">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_Toc209691228 \h </w:instrText>
      </w:r>
      <w:r>
        <w:fldChar w:fldCharType="separate"/>
      </w:r>
      <w:r>
        <w:t>58</w:t>
      </w:r>
      <w:r>
        <w:fldChar w:fldCharType="end"/>
      </w:r>
    </w:p>
    <w:p w14:paraId="1B59411E" w14:textId="0EBE75F8" w:rsidR="00F3700F" w:rsidRDefault="00F3700F">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_Toc209691229 \h </w:instrText>
      </w:r>
      <w:r>
        <w:fldChar w:fldCharType="separate"/>
      </w:r>
      <w:r>
        <w:t>58</w:t>
      </w:r>
      <w:r>
        <w:fldChar w:fldCharType="end"/>
      </w:r>
    </w:p>
    <w:p w14:paraId="4A23E39B" w14:textId="5C6F0A6D" w:rsidR="00F3700F" w:rsidRDefault="00F3700F">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_Toc209691230 \h </w:instrText>
      </w:r>
      <w:r>
        <w:fldChar w:fldCharType="separate"/>
      </w:r>
      <w:r>
        <w:t>58</w:t>
      </w:r>
      <w:r>
        <w:fldChar w:fldCharType="end"/>
      </w:r>
    </w:p>
    <w:p w14:paraId="5DDF84A1" w14:textId="515038AC" w:rsidR="00F3700F" w:rsidRDefault="00F3700F">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_Toc209691231 \h </w:instrText>
      </w:r>
      <w:r>
        <w:fldChar w:fldCharType="separate"/>
      </w:r>
      <w:r>
        <w:t>58</w:t>
      </w:r>
      <w:r>
        <w:fldChar w:fldCharType="end"/>
      </w:r>
    </w:p>
    <w:p w14:paraId="62EFEDBA" w14:textId="0E68EBFD" w:rsidR="00F3700F" w:rsidRDefault="00F3700F">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_Toc209691232 \h </w:instrText>
      </w:r>
      <w:r>
        <w:fldChar w:fldCharType="separate"/>
      </w:r>
      <w:r>
        <w:t>58</w:t>
      </w:r>
      <w:r>
        <w:fldChar w:fldCharType="end"/>
      </w:r>
    </w:p>
    <w:p w14:paraId="297FDF39" w14:textId="1D8372EB" w:rsidR="00F3700F" w:rsidRDefault="00F3700F">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_Toc209691233 \h </w:instrText>
      </w:r>
      <w:r>
        <w:fldChar w:fldCharType="separate"/>
      </w:r>
      <w:r>
        <w:t>58</w:t>
      </w:r>
      <w:r>
        <w:fldChar w:fldCharType="end"/>
      </w:r>
    </w:p>
    <w:p w14:paraId="29A361B4" w14:textId="6258C4D5" w:rsidR="00F3700F" w:rsidRDefault="00F3700F">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_Toc209691234 \h </w:instrText>
      </w:r>
      <w:r>
        <w:fldChar w:fldCharType="separate"/>
      </w:r>
      <w:r>
        <w:t>58</w:t>
      </w:r>
      <w:r>
        <w:fldChar w:fldCharType="end"/>
      </w:r>
    </w:p>
    <w:p w14:paraId="7BE8019E" w14:textId="1E556FFD" w:rsidR="00F3700F" w:rsidRDefault="00F3700F">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_Toc209691235 \h </w:instrText>
      </w:r>
      <w:r>
        <w:fldChar w:fldCharType="separate"/>
      </w:r>
      <w:r>
        <w:t>59</w:t>
      </w:r>
      <w:r>
        <w:fldChar w:fldCharType="end"/>
      </w:r>
    </w:p>
    <w:p w14:paraId="0E92F254" w14:textId="37EA6B13" w:rsidR="00F3700F" w:rsidRDefault="00F3700F">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_Toc209691236 \h </w:instrText>
      </w:r>
      <w:r>
        <w:fldChar w:fldCharType="separate"/>
      </w:r>
      <w:r>
        <w:t>59</w:t>
      </w:r>
      <w:r>
        <w:fldChar w:fldCharType="end"/>
      </w:r>
    </w:p>
    <w:p w14:paraId="36673198" w14:textId="128C69BB" w:rsidR="00F3700F" w:rsidRDefault="00F3700F">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_Toc209691237 \h </w:instrText>
      </w:r>
      <w:r>
        <w:fldChar w:fldCharType="separate"/>
      </w:r>
      <w:r>
        <w:t>59</w:t>
      </w:r>
      <w:r>
        <w:fldChar w:fldCharType="end"/>
      </w:r>
    </w:p>
    <w:p w14:paraId="2FE66D16" w14:textId="175A5A36" w:rsidR="00F3700F" w:rsidRDefault="00F3700F">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_Toc209691238 \h </w:instrText>
      </w:r>
      <w:r>
        <w:fldChar w:fldCharType="separate"/>
      </w:r>
      <w:r>
        <w:t>59</w:t>
      </w:r>
      <w:r>
        <w:fldChar w:fldCharType="end"/>
      </w:r>
    </w:p>
    <w:p w14:paraId="35F3A8CE" w14:textId="3C44A3CD" w:rsidR="00F3700F" w:rsidRDefault="00F3700F">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_Toc209691239 \h </w:instrText>
      </w:r>
      <w:r>
        <w:fldChar w:fldCharType="separate"/>
      </w:r>
      <w:r>
        <w:t>59</w:t>
      </w:r>
      <w:r>
        <w:fldChar w:fldCharType="end"/>
      </w:r>
    </w:p>
    <w:p w14:paraId="5F9FA912" w14:textId="09B4C614" w:rsidR="00F3700F" w:rsidRDefault="00F3700F">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_Toc209691240 \h </w:instrText>
      </w:r>
      <w:r>
        <w:fldChar w:fldCharType="separate"/>
      </w:r>
      <w:r>
        <w:t>59</w:t>
      </w:r>
      <w:r>
        <w:fldChar w:fldCharType="end"/>
      </w:r>
    </w:p>
    <w:p w14:paraId="0B260743" w14:textId="11D3FCCE" w:rsidR="00F3700F" w:rsidRDefault="00F3700F">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_Toc209691241 \h </w:instrText>
      </w:r>
      <w:r>
        <w:fldChar w:fldCharType="separate"/>
      </w:r>
      <w:r>
        <w:t>59</w:t>
      </w:r>
      <w:r>
        <w:fldChar w:fldCharType="end"/>
      </w:r>
    </w:p>
    <w:p w14:paraId="4CF14226" w14:textId="7643B2AA"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_Toc209691242 \h </w:instrText>
      </w:r>
      <w:r>
        <w:fldChar w:fldCharType="separate"/>
      </w:r>
      <w:r>
        <w:t>59</w:t>
      </w:r>
      <w:r>
        <w:fldChar w:fldCharType="end"/>
      </w:r>
    </w:p>
    <w:p w14:paraId="5E83771B" w14:textId="4D7F567B"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_Toc209691243 \h </w:instrText>
      </w:r>
      <w:r>
        <w:fldChar w:fldCharType="separate"/>
      </w:r>
      <w:r>
        <w:t>60</w:t>
      </w:r>
      <w:r>
        <w:fldChar w:fldCharType="end"/>
      </w:r>
    </w:p>
    <w:p w14:paraId="747D35B3" w14:textId="21A35D77"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_Toc209691244 \h </w:instrText>
      </w:r>
      <w:r>
        <w:fldChar w:fldCharType="separate"/>
      </w:r>
      <w:r>
        <w:t>60</w:t>
      </w:r>
      <w:r>
        <w:fldChar w:fldCharType="end"/>
      </w:r>
    </w:p>
    <w:p w14:paraId="02820DA4" w14:textId="6537001B" w:rsidR="00F3700F" w:rsidRDefault="00F3700F">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_Toc209691245 \h </w:instrText>
      </w:r>
      <w:r>
        <w:fldChar w:fldCharType="separate"/>
      </w:r>
      <w:r>
        <w:t>60</w:t>
      </w:r>
      <w:r>
        <w:fldChar w:fldCharType="end"/>
      </w:r>
    </w:p>
    <w:p w14:paraId="5251F88F" w14:textId="07AC2981" w:rsidR="00F3700F" w:rsidRDefault="00F3700F">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_Toc209691246 \h </w:instrText>
      </w:r>
      <w:r>
        <w:fldChar w:fldCharType="separate"/>
      </w:r>
      <w:r>
        <w:t>60</w:t>
      </w:r>
      <w:r>
        <w:fldChar w:fldCharType="end"/>
      </w:r>
    </w:p>
    <w:p w14:paraId="2DB977B2" w14:textId="6D5E1FC9" w:rsidR="00F3700F" w:rsidRDefault="00F3700F">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_Toc209691247 \h </w:instrText>
      </w:r>
      <w:r>
        <w:fldChar w:fldCharType="separate"/>
      </w:r>
      <w:r>
        <w:t>60</w:t>
      </w:r>
      <w:r>
        <w:fldChar w:fldCharType="end"/>
      </w:r>
    </w:p>
    <w:p w14:paraId="3F31A7CE" w14:textId="5A8DD433" w:rsidR="00F3700F" w:rsidRDefault="00F3700F">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_Toc209691248 \h </w:instrText>
      </w:r>
      <w:r>
        <w:fldChar w:fldCharType="separate"/>
      </w:r>
      <w:r>
        <w:t>60</w:t>
      </w:r>
      <w:r>
        <w:fldChar w:fldCharType="end"/>
      </w:r>
    </w:p>
    <w:p w14:paraId="6EFF4FE4" w14:textId="766B09F7" w:rsidR="00F3700F" w:rsidRDefault="00F3700F">
      <w:pPr>
        <w:pStyle w:val="TOC4"/>
        <w:rPr>
          <w:rFonts w:asciiTheme="minorHAnsi" w:eastAsiaTheme="minorEastAsia" w:hAnsiTheme="minorHAnsi" w:cstheme="minorBidi"/>
          <w:kern w:val="2"/>
          <w:sz w:val="24"/>
          <w:szCs w:val="24"/>
          <w14:ligatures w14:val="standardContextual"/>
        </w:rPr>
      </w:pPr>
      <w:r w:rsidRPr="004A0DAB">
        <w:rPr>
          <w:lang w:val="en-US"/>
        </w:rPr>
        <w:t>8.4.1.3</w:t>
      </w:r>
      <w:r>
        <w:rPr>
          <w:rFonts w:asciiTheme="minorHAnsi" w:eastAsiaTheme="minorEastAsia" w:hAnsiTheme="minorHAnsi" w:cstheme="minorBidi"/>
          <w:kern w:val="2"/>
          <w:sz w:val="24"/>
          <w:szCs w:val="24"/>
          <w14:ligatures w14:val="standardContextual"/>
        </w:rPr>
        <w:tab/>
      </w:r>
      <w:r w:rsidRPr="004A0DAB">
        <w:rPr>
          <w:lang w:val="en-US"/>
        </w:rPr>
        <w:t>Abnormal Conditions</w:t>
      </w:r>
      <w:r>
        <w:tab/>
      </w:r>
      <w:r>
        <w:fldChar w:fldCharType="begin" w:fldLock="1"/>
      </w:r>
      <w:r>
        <w:instrText xml:space="preserve"> PAGEREF _Toc209691249 \h </w:instrText>
      </w:r>
      <w:r>
        <w:fldChar w:fldCharType="separate"/>
      </w:r>
      <w:r>
        <w:t>60</w:t>
      </w:r>
      <w:r>
        <w:fldChar w:fldCharType="end"/>
      </w:r>
    </w:p>
    <w:p w14:paraId="53A8D7A9" w14:textId="1E157AD0" w:rsidR="00F3700F" w:rsidRDefault="00F3700F">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_Toc209691250 \h </w:instrText>
      </w:r>
      <w:r>
        <w:fldChar w:fldCharType="separate"/>
      </w:r>
      <w:r>
        <w:t>61</w:t>
      </w:r>
      <w:r>
        <w:fldChar w:fldCharType="end"/>
      </w:r>
    </w:p>
    <w:p w14:paraId="0F6655B9" w14:textId="01820AB5" w:rsidR="00F3700F" w:rsidRDefault="00F3700F">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_Toc209691251 \h </w:instrText>
      </w:r>
      <w:r>
        <w:fldChar w:fldCharType="separate"/>
      </w:r>
      <w:r>
        <w:t>61</w:t>
      </w:r>
      <w:r>
        <w:fldChar w:fldCharType="end"/>
      </w:r>
    </w:p>
    <w:p w14:paraId="63F36030" w14:textId="091601B4" w:rsidR="00F3700F" w:rsidRDefault="00F3700F">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_Toc209691252 \h </w:instrText>
      </w:r>
      <w:r>
        <w:fldChar w:fldCharType="separate"/>
      </w:r>
      <w:r>
        <w:t>61</w:t>
      </w:r>
      <w:r>
        <w:fldChar w:fldCharType="end"/>
      </w:r>
    </w:p>
    <w:p w14:paraId="0ABE044E" w14:textId="7DE986E2" w:rsidR="00F3700F" w:rsidRDefault="00F3700F">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_Toc209691253 \h </w:instrText>
      </w:r>
      <w:r>
        <w:fldChar w:fldCharType="separate"/>
      </w:r>
      <w:r>
        <w:t>61</w:t>
      </w:r>
      <w:r>
        <w:fldChar w:fldCharType="end"/>
      </w:r>
    </w:p>
    <w:p w14:paraId="36B7E945" w14:textId="2E725D0D" w:rsidR="00F3700F" w:rsidRDefault="00F3700F">
      <w:pPr>
        <w:pStyle w:val="TOC3"/>
        <w:rPr>
          <w:rFonts w:asciiTheme="minorHAnsi" w:eastAsiaTheme="minorEastAsia" w:hAnsiTheme="minorHAnsi" w:cstheme="minorBidi"/>
          <w:kern w:val="2"/>
          <w:sz w:val="24"/>
          <w:szCs w:val="24"/>
          <w14:ligatures w14:val="standardContextual"/>
        </w:rPr>
      </w:pPr>
      <w:r>
        <w:t>8.</w:t>
      </w:r>
      <w:r w:rsidRPr="004A0DAB">
        <w:rPr>
          <w:rFonts w:eastAsia="SimSun"/>
          <w:lang w:val="en-US" w:eastAsia="zh-CN"/>
        </w:rPr>
        <w:t>4</w:t>
      </w:r>
      <w:r>
        <w:t>.</w:t>
      </w:r>
      <w:r w:rsidRPr="004A0DAB">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_Toc209691254 \h </w:instrText>
      </w:r>
      <w:r>
        <w:fldChar w:fldCharType="separate"/>
      </w:r>
      <w:r>
        <w:t>61</w:t>
      </w:r>
      <w:r>
        <w:fldChar w:fldCharType="end"/>
      </w:r>
    </w:p>
    <w:p w14:paraId="487CDA1A" w14:textId="6747EBA3" w:rsidR="00F3700F" w:rsidRDefault="00F3700F">
      <w:pPr>
        <w:pStyle w:val="TOC4"/>
        <w:rPr>
          <w:rFonts w:asciiTheme="minorHAnsi" w:eastAsiaTheme="minorEastAsia" w:hAnsiTheme="minorHAnsi" w:cstheme="minorBidi"/>
          <w:kern w:val="2"/>
          <w:sz w:val="24"/>
          <w:szCs w:val="24"/>
          <w14:ligatures w14:val="standardContextual"/>
        </w:rPr>
      </w:pPr>
      <w:r>
        <w:t>8.</w:t>
      </w:r>
      <w:r w:rsidRPr="004A0DAB">
        <w:rPr>
          <w:rFonts w:eastAsia="SimSun"/>
          <w:lang w:val="en-US" w:eastAsia="zh-CN"/>
        </w:rPr>
        <w:t>4</w:t>
      </w:r>
      <w:r>
        <w:t>.</w:t>
      </w:r>
      <w:r w:rsidRPr="004A0DAB">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_Toc209691255 \h </w:instrText>
      </w:r>
      <w:r>
        <w:fldChar w:fldCharType="separate"/>
      </w:r>
      <w:r>
        <w:t>61</w:t>
      </w:r>
      <w:r>
        <w:fldChar w:fldCharType="end"/>
      </w:r>
    </w:p>
    <w:p w14:paraId="78C7EFB5" w14:textId="08F70C46" w:rsidR="00F3700F" w:rsidRDefault="00F3700F">
      <w:pPr>
        <w:pStyle w:val="TOC4"/>
        <w:rPr>
          <w:rFonts w:asciiTheme="minorHAnsi" w:eastAsiaTheme="minorEastAsia" w:hAnsiTheme="minorHAnsi" w:cstheme="minorBidi"/>
          <w:kern w:val="2"/>
          <w:sz w:val="24"/>
          <w:szCs w:val="24"/>
          <w14:ligatures w14:val="standardContextual"/>
        </w:rPr>
      </w:pPr>
      <w:r>
        <w:t>8.</w:t>
      </w:r>
      <w:r w:rsidRPr="004A0DAB">
        <w:rPr>
          <w:rFonts w:eastAsia="SimSun"/>
          <w:lang w:val="en-US" w:eastAsia="zh-CN"/>
        </w:rPr>
        <w:t>4</w:t>
      </w:r>
      <w:r>
        <w:t>.</w:t>
      </w:r>
      <w:r w:rsidRPr="004A0DAB">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_Toc209691256 \h </w:instrText>
      </w:r>
      <w:r>
        <w:fldChar w:fldCharType="separate"/>
      </w:r>
      <w:r>
        <w:t>61</w:t>
      </w:r>
      <w:r>
        <w:fldChar w:fldCharType="end"/>
      </w:r>
    </w:p>
    <w:p w14:paraId="2943F1E9" w14:textId="45C42FA0" w:rsidR="00F3700F" w:rsidRDefault="00F3700F">
      <w:pPr>
        <w:pStyle w:val="TOC4"/>
        <w:rPr>
          <w:rFonts w:asciiTheme="minorHAnsi" w:eastAsiaTheme="minorEastAsia" w:hAnsiTheme="minorHAnsi" w:cstheme="minorBidi"/>
          <w:kern w:val="2"/>
          <w:sz w:val="24"/>
          <w:szCs w:val="24"/>
          <w14:ligatures w14:val="standardContextual"/>
        </w:rPr>
      </w:pPr>
      <w:r>
        <w:t>8.</w:t>
      </w:r>
      <w:r w:rsidRPr="004A0DAB">
        <w:rPr>
          <w:rFonts w:eastAsia="SimSun"/>
          <w:lang w:val="en-US" w:eastAsia="zh-CN"/>
        </w:rPr>
        <w:t>4</w:t>
      </w:r>
      <w:r>
        <w:t>.</w:t>
      </w:r>
      <w:r w:rsidRPr="004A0DAB">
        <w:rPr>
          <w:rFonts w:eastAsia="SimSun"/>
          <w:lang w:val="en-US" w:eastAsia="zh-CN"/>
        </w:rPr>
        <w:t>3</w:t>
      </w:r>
      <w:r w:rsidRPr="004A0DAB">
        <w:rPr>
          <w:lang w:val="en-US"/>
        </w:rPr>
        <w:t>.3</w:t>
      </w:r>
      <w:r>
        <w:rPr>
          <w:rFonts w:asciiTheme="minorHAnsi" w:eastAsiaTheme="minorEastAsia" w:hAnsiTheme="minorHAnsi" w:cstheme="minorBidi"/>
          <w:kern w:val="2"/>
          <w:sz w:val="24"/>
          <w:szCs w:val="24"/>
          <w14:ligatures w14:val="standardContextual"/>
        </w:rPr>
        <w:tab/>
      </w:r>
      <w:r w:rsidRPr="004A0DAB">
        <w:rPr>
          <w:lang w:val="en-US"/>
        </w:rPr>
        <w:t>Abnormal Conditions</w:t>
      </w:r>
      <w:r>
        <w:tab/>
      </w:r>
      <w:r>
        <w:fldChar w:fldCharType="begin" w:fldLock="1"/>
      </w:r>
      <w:r>
        <w:instrText xml:space="preserve"> PAGEREF _Toc209691257 \h </w:instrText>
      </w:r>
      <w:r>
        <w:fldChar w:fldCharType="separate"/>
      </w:r>
      <w:r>
        <w:t>61</w:t>
      </w:r>
      <w:r>
        <w:fldChar w:fldCharType="end"/>
      </w:r>
    </w:p>
    <w:p w14:paraId="2EA43490" w14:textId="1DF0DFC9" w:rsidR="00F3700F" w:rsidRDefault="00F3700F">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_Toc209691258 \h </w:instrText>
      </w:r>
      <w:r>
        <w:fldChar w:fldCharType="separate"/>
      </w:r>
      <w:r>
        <w:t>62</w:t>
      </w:r>
      <w:r>
        <w:fldChar w:fldCharType="end"/>
      </w:r>
    </w:p>
    <w:p w14:paraId="6C8145A3" w14:textId="0C7F7C1B" w:rsidR="00F3700F" w:rsidRDefault="00F3700F">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_Toc209691259 \h </w:instrText>
      </w:r>
      <w:r>
        <w:fldChar w:fldCharType="separate"/>
      </w:r>
      <w:r>
        <w:t>62</w:t>
      </w:r>
      <w:r>
        <w:fldChar w:fldCharType="end"/>
      </w:r>
    </w:p>
    <w:p w14:paraId="36596970" w14:textId="5F877D0D" w:rsidR="00F3700F" w:rsidRDefault="00F3700F">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_Toc209691260 \h </w:instrText>
      </w:r>
      <w:r>
        <w:fldChar w:fldCharType="separate"/>
      </w:r>
      <w:r>
        <w:t>62</w:t>
      </w:r>
      <w:r>
        <w:fldChar w:fldCharType="end"/>
      </w:r>
    </w:p>
    <w:p w14:paraId="1F2EC4D5" w14:textId="709F4283" w:rsidR="00F3700F" w:rsidRDefault="00F3700F">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_Toc209691261 \h </w:instrText>
      </w:r>
      <w:r>
        <w:fldChar w:fldCharType="separate"/>
      </w:r>
      <w:r>
        <w:t>62</w:t>
      </w:r>
      <w:r>
        <w:fldChar w:fldCharType="end"/>
      </w:r>
    </w:p>
    <w:p w14:paraId="6041DC5E" w14:textId="0AF020AC" w:rsidR="00F3700F" w:rsidRDefault="00F3700F">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_Toc209691262 \h </w:instrText>
      </w:r>
      <w:r>
        <w:fldChar w:fldCharType="separate"/>
      </w:r>
      <w:r>
        <w:t>62</w:t>
      </w:r>
      <w:r>
        <w:fldChar w:fldCharType="end"/>
      </w:r>
    </w:p>
    <w:p w14:paraId="59AFFCCE" w14:textId="6BE068D2" w:rsidR="00F3700F" w:rsidRDefault="00F3700F">
      <w:pPr>
        <w:pStyle w:val="TOC4"/>
        <w:rPr>
          <w:rFonts w:asciiTheme="minorHAnsi" w:eastAsiaTheme="minorEastAsia" w:hAnsiTheme="minorHAnsi" w:cstheme="minorBidi"/>
          <w:kern w:val="2"/>
          <w:sz w:val="24"/>
          <w:szCs w:val="24"/>
          <w14:ligatures w14:val="standardContextual"/>
        </w:rPr>
      </w:pPr>
      <w:r w:rsidRPr="004A0DAB">
        <w:rPr>
          <w:lang w:val="en-US"/>
        </w:rPr>
        <w:t>8.5.1.4</w:t>
      </w:r>
      <w:r>
        <w:rPr>
          <w:rFonts w:asciiTheme="minorHAnsi" w:eastAsiaTheme="minorEastAsia" w:hAnsiTheme="minorHAnsi" w:cstheme="minorBidi"/>
          <w:kern w:val="2"/>
          <w:sz w:val="24"/>
          <w:szCs w:val="24"/>
          <w14:ligatures w14:val="standardContextual"/>
        </w:rPr>
        <w:tab/>
      </w:r>
      <w:r w:rsidRPr="004A0DAB">
        <w:rPr>
          <w:lang w:val="en-US"/>
        </w:rPr>
        <w:t>Abnormal Conditions</w:t>
      </w:r>
      <w:r>
        <w:tab/>
      </w:r>
      <w:r>
        <w:fldChar w:fldCharType="begin" w:fldLock="1"/>
      </w:r>
      <w:r>
        <w:instrText xml:space="preserve"> PAGEREF _Toc209691263 \h </w:instrText>
      </w:r>
      <w:r>
        <w:fldChar w:fldCharType="separate"/>
      </w:r>
      <w:r>
        <w:t>63</w:t>
      </w:r>
      <w:r>
        <w:fldChar w:fldCharType="end"/>
      </w:r>
    </w:p>
    <w:p w14:paraId="4F8251F0" w14:textId="0BDA55E8" w:rsidR="00F3700F" w:rsidRDefault="00F3700F">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_Toc209691264 \h </w:instrText>
      </w:r>
      <w:r>
        <w:fldChar w:fldCharType="separate"/>
      </w:r>
      <w:r>
        <w:t>63</w:t>
      </w:r>
      <w:r>
        <w:fldChar w:fldCharType="end"/>
      </w:r>
    </w:p>
    <w:p w14:paraId="558E3BA1" w14:textId="716AFA35" w:rsidR="00F3700F" w:rsidRDefault="00F3700F">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_Toc209691265 \h </w:instrText>
      </w:r>
      <w:r>
        <w:fldChar w:fldCharType="separate"/>
      </w:r>
      <w:r>
        <w:t>63</w:t>
      </w:r>
      <w:r>
        <w:fldChar w:fldCharType="end"/>
      </w:r>
    </w:p>
    <w:p w14:paraId="4C92685A" w14:textId="177B3A6F" w:rsidR="00F3700F" w:rsidRDefault="00F3700F">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_Toc209691266 \h </w:instrText>
      </w:r>
      <w:r>
        <w:fldChar w:fldCharType="separate"/>
      </w:r>
      <w:r>
        <w:t>63</w:t>
      </w:r>
      <w:r>
        <w:fldChar w:fldCharType="end"/>
      </w:r>
    </w:p>
    <w:p w14:paraId="27BA2EDF" w14:textId="007C8435" w:rsidR="00F3700F" w:rsidRDefault="00F3700F">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_Toc209691267 \h </w:instrText>
      </w:r>
      <w:r>
        <w:fldChar w:fldCharType="separate"/>
      </w:r>
      <w:r>
        <w:t>64</w:t>
      </w:r>
      <w:r>
        <w:fldChar w:fldCharType="end"/>
      </w:r>
    </w:p>
    <w:p w14:paraId="2CA4E340" w14:textId="4CBF550A" w:rsidR="00F3700F" w:rsidRDefault="00F3700F">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_Toc209691268 \h </w:instrText>
      </w:r>
      <w:r>
        <w:fldChar w:fldCharType="separate"/>
      </w:r>
      <w:r>
        <w:t>64</w:t>
      </w:r>
      <w:r>
        <w:fldChar w:fldCharType="end"/>
      </w:r>
    </w:p>
    <w:p w14:paraId="4CAED79B" w14:textId="7E5DF2F2" w:rsidR="00F3700F" w:rsidRDefault="00F3700F">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_Toc209691269 \h </w:instrText>
      </w:r>
      <w:r>
        <w:fldChar w:fldCharType="separate"/>
      </w:r>
      <w:r>
        <w:t>64</w:t>
      </w:r>
      <w:r>
        <w:fldChar w:fldCharType="end"/>
      </w:r>
    </w:p>
    <w:p w14:paraId="6A92287A" w14:textId="6DC9A33A" w:rsidR="00F3700F" w:rsidRDefault="00F3700F">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_Toc209691270 \h </w:instrText>
      </w:r>
      <w:r>
        <w:fldChar w:fldCharType="separate"/>
      </w:r>
      <w:r>
        <w:t>64</w:t>
      </w:r>
      <w:r>
        <w:fldChar w:fldCharType="end"/>
      </w:r>
    </w:p>
    <w:p w14:paraId="0427C1FE" w14:textId="54C1BB63" w:rsidR="00F3700F" w:rsidRDefault="00F3700F">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_Toc209691271 \h </w:instrText>
      </w:r>
      <w:r>
        <w:fldChar w:fldCharType="separate"/>
      </w:r>
      <w:r>
        <w:t>64</w:t>
      </w:r>
      <w:r>
        <w:fldChar w:fldCharType="end"/>
      </w:r>
    </w:p>
    <w:p w14:paraId="0449CF72" w14:textId="29CF05F5" w:rsidR="00F3700F" w:rsidRDefault="00F3700F">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_Toc209691272 \h </w:instrText>
      </w:r>
      <w:r>
        <w:fldChar w:fldCharType="separate"/>
      </w:r>
      <w:r>
        <w:t>64</w:t>
      </w:r>
      <w:r>
        <w:fldChar w:fldCharType="end"/>
      </w:r>
    </w:p>
    <w:p w14:paraId="1EA7F54C" w14:textId="38695F94" w:rsidR="00F3700F" w:rsidRDefault="00F3700F">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_Toc209691273 \h </w:instrText>
      </w:r>
      <w:r>
        <w:fldChar w:fldCharType="separate"/>
      </w:r>
      <w:r>
        <w:t>65</w:t>
      </w:r>
      <w:r>
        <w:fldChar w:fldCharType="end"/>
      </w:r>
    </w:p>
    <w:p w14:paraId="2C7A36E2" w14:textId="2019B5BE" w:rsidR="00F3700F" w:rsidRDefault="00F3700F">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_Toc209691274 \h </w:instrText>
      </w:r>
      <w:r>
        <w:fldChar w:fldCharType="separate"/>
      </w:r>
      <w:r>
        <w:t>65</w:t>
      </w:r>
      <w:r>
        <w:fldChar w:fldCharType="end"/>
      </w:r>
    </w:p>
    <w:p w14:paraId="67984082" w14:textId="51EB3C76" w:rsidR="00F3700F" w:rsidRDefault="00F3700F">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_Toc209691275 \h </w:instrText>
      </w:r>
      <w:r>
        <w:fldChar w:fldCharType="separate"/>
      </w:r>
      <w:r>
        <w:t>65</w:t>
      </w:r>
      <w:r>
        <w:fldChar w:fldCharType="end"/>
      </w:r>
    </w:p>
    <w:p w14:paraId="56EFB535" w14:textId="3F3C6C1D" w:rsidR="00F3700F" w:rsidRDefault="00F3700F">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_Toc209691276 \h </w:instrText>
      </w:r>
      <w:r>
        <w:fldChar w:fldCharType="separate"/>
      </w:r>
      <w:r>
        <w:t>65</w:t>
      </w:r>
      <w:r>
        <w:fldChar w:fldCharType="end"/>
      </w:r>
    </w:p>
    <w:p w14:paraId="4507A75E" w14:textId="5568D9BC" w:rsidR="00F3700F" w:rsidRDefault="00F3700F">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_Toc209691277 \h </w:instrText>
      </w:r>
      <w:r>
        <w:fldChar w:fldCharType="separate"/>
      </w:r>
      <w:r>
        <w:t>66</w:t>
      </w:r>
      <w:r>
        <w:fldChar w:fldCharType="end"/>
      </w:r>
    </w:p>
    <w:p w14:paraId="51AC9751" w14:textId="6E871DD5" w:rsidR="00F3700F" w:rsidRDefault="00F3700F">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_Toc209691278 \h </w:instrText>
      </w:r>
      <w:r>
        <w:fldChar w:fldCharType="separate"/>
      </w:r>
      <w:r>
        <w:t>66</w:t>
      </w:r>
      <w:r>
        <w:fldChar w:fldCharType="end"/>
      </w:r>
    </w:p>
    <w:p w14:paraId="6535D3EB" w14:textId="4F1A9DCB" w:rsidR="00F3700F" w:rsidRDefault="00F3700F">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_Toc209691279 \h </w:instrText>
      </w:r>
      <w:r>
        <w:fldChar w:fldCharType="separate"/>
      </w:r>
      <w:r>
        <w:t>67</w:t>
      </w:r>
      <w:r>
        <w:fldChar w:fldCharType="end"/>
      </w:r>
    </w:p>
    <w:p w14:paraId="5D0FC1E0" w14:textId="4941152D" w:rsidR="00F3700F" w:rsidRDefault="00F3700F">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_Toc209691280 \h </w:instrText>
      </w:r>
      <w:r>
        <w:fldChar w:fldCharType="separate"/>
      </w:r>
      <w:r>
        <w:t>67</w:t>
      </w:r>
      <w:r>
        <w:fldChar w:fldCharType="end"/>
      </w:r>
    </w:p>
    <w:p w14:paraId="408D909B" w14:textId="1417E6BA" w:rsidR="00F3700F" w:rsidRDefault="00F3700F">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_Toc209691281 \h </w:instrText>
      </w:r>
      <w:r>
        <w:fldChar w:fldCharType="separate"/>
      </w:r>
      <w:r>
        <w:t>67</w:t>
      </w:r>
      <w:r>
        <w:fldChar w:fldCharType="end"/>
      </w:r>
    </w:p>
    <w:p w14:paraId="11F1692C" w14:textId="04EA72A1" w:rsidR="00F3700F" w:rsidRDefault="00F3700F">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_Toc209691282 \h </w:instrText>
      </w:r>
      <w:r>
        <w:fldChar w:fldCharType="separate"/>
      </w:r>
      <w:r>
        <w:t>67</w:t>
      </w:r>
      <w:r>
        <w:fldChar w:fldCharType="end"/>
      </w:r>
    </w:p>
    <w:p w14:paraId="755C6ECF" w14:textId="6F2D7DE2" w:rsidR="00F3700F" w:rsidRDefault="00F3700F">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_Toc209691283 \h </w:instrText>
      </w:r>
      <w:r>
        <w:fldChar w:fldCharType="separate"/>
      </w:r>
      <w:r>
        <w:t>67</w:t>
      </w:r>
      <w:r>
        <w:fldChar w:fldCharType="end"/>
      </w:r>
    </w:p>
    <w:p w14:paraId="7613F362" w14:textId="1089AA50" w:rsidR="00F3700F" w:rsidRDefault="00F3700F">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_Toc209691284 \h </w:instrText>
      </w:r>
      <w:r>
        <w:fldChar w:fldCharType="separate"/>
      </w:r>
      <w:r>
        <w:t>68</w:t>
      </w:r>
      <w:r>
        <w:fldChar w:fldCharType="end"/>
      </w:r>
    </w:p>
    <w:p w14:paraId="766CDDED" w14:textId="14642C31" w:rsidR="00F3700F" w:rsidRDefault="00F3700F">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_Toc209691285 \h </w:instrText>
      </w:r>
      <w:r>
        <w:fldChar w:fldCharType="separate"/>
      </w:r>
      <w:r>
        <w:t>68</w:t>
      </w:r>
      <w:r>
        <w:fldChar w:fldCharType="end"/>
      </w:r>
    </w:p>
    <w:p w14:paraId="498AB985" w14:textId="386006BB" w:rsidR="00F3700F" w:rsidRDefault="00F3700F">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_Toc209691286 \h </w:instrText>
      </w:r>
      <w:r>
        <w:fldChar w:fldCharType="separate"/>
      </w:r>
      <w:r>
        <w:t>68</w:t>
      </w:r>
      <w:r>
        <w:fldChar w:fldCharType="end"/>
      </w:r>
    </w:p>
    <w:p w14:paraId="69FBF6DC" w14:textId="29B43057" w:rsidR="00F3700F" w:rsidRDefault="00F3700F">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_Toc209691287 \h </w:instrText>
      </w:r>
      <w:r>
        <w:fldChar w:fldCharType="separate"/>
      </w:r>
      <w:r>
        <w:t>68</w:t>
      </w:r>
      <w:r>
        <w:fldChar w:fldCharType="end"/>
      </w:r>
    </w:p>
    <w:p w14:paraId="023A4412" w14:textId="5D7AD81E" w:rsidR="00F3700F" w:rsidRDefault="00F3700F">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_Toc209691288 \h </w:instrText>
      </w:r>
      <w:r>
        <w:fldChar w:fldCharType="separate"/>
      </w:r>
      <w:r>
        <w:t>68</w:t>
      </w:r>
      <w:r>
        <w:fldChar w:fldCharType="end"/>
      </w:r>
    </w:p>
    <w:p w14:paraId="10521A78" w14:textId="41DF2664" w:rsidR="00F3700F" w:rsidRDefault="00F3700F">
      <w:pPr>
        <w:pStyle w:val="TOC5"/>
        <w:rPr>
          <w:rFonts w:asciiTheme="minorHAnsi" w:eastAsiaTheme="minorEastAsia" w:hAnsiTheme="minorHAnsi" w:cstheme="minorBidi"/>
          <w:kern w:val="2"/>
          <w:sz w:val="24"/>
          <w:szCs w:val="24"/>
          <w14:ligatures w14:val="standardContextual"/>
        </w:rPr>
      </w:pPr>
      <w:r>
        <w:lastRenderedPageBreak/>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_Toc209691289 \h </w:instrText>
      </w:r>
      <w:r>
        <w:fldChar w:fldCharType="separate"/>
      </w:r>
      <w:r>
        <w:t>68</w:t>
      </w:r>
      <w:r>
        <w:fldChar w:fldCharType="end"/>
      </w:r>
    </w:p>
    <w:p w14:paraId="38CE1C5A" w14:textId="68B24638" w:rsidR="00F3700F" w:rsidRDefault="00F3700F">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_Toc209691290 \h </w:instrText>
      </w:r>
      <w:r>
        <w:fldChar w:fldCharType="separate"/>
      </w:r>
      <w:r>
        <w:t>68</w:t>
      </w:r>
      <w:r>
        <w:fldChar w:fldCharType="end"/>
      </w:r>
    </w:p>
    <w:p w14:paraId="5622805C" w14:textId="294C6335" w:rsidR="00F3700F" w:rsidRDefault="00F3700F">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_Toc209691291 \h </w:instrText>
      </w:r>
      <w:r>
        <w:fldChar w:fldCharType="separate"/>
      </w:r>
      <w:r>
        <w:t>69</w:t>
      </w:r>
      <w:r>
        <w:fldChar w:fldCharType="end"/>
      </w:r>
    </w:p>
    <w:p w14:paraId="04A33732" w14:textId="34080477" w:rsidR="00F3700F" w:rsidRDefault="00F3700F">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_Toc209691292 \h </w:instrText>
      </w:r>
      <w:r>
        <w:fldChar w:fldCharType="separate"/>
      </w:r>
      <w:r>
        <w:t>69</w:t>
      </w:r>
      <w:r>
        <w:fldChar w:fldCharType="end"/>
      </w:r>
    </w:p>
    <w:p w14:paraId="0489309D" w14:textId="4251D386" w:rsidR="00F3700F" w:rsidRDefault="00F3700F">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_Toc209691293 \h </w:instrText>
      </w:r>
      <w:r>
        <w:fldChar w:fldCharType="separate"/>
      </w:r>
      <w:r>
        <w:t>69</w:t>
      </w:r>
      <w:r>
        <w:fldChar w:fldCharType="end"/>
      </w:r>
    </w:p>
    <w:p w14:paraId="1E1ABA66" w14:textId="427F14D5" w:rsidR="00F3700F" w:rsidRDefault="00F3700F">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_Toc209691294 \h </w:instrText>
      </w:r>
      <w:r>
        <w:fldChar w:fldCharType="separate"/>
      </w:r>
      <w:r>
        <w:t>69</w:t>
      </w:r>
      <w:r>
        <w:fldChar w:fldCharType="end"/>
      </w:r>
    </w:p>
    <w:p w14:paraId="026D99D9" w14:textId="12808243" w:rsidR="00F3700F" w:rsidRDefault="00F3700F">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_Toc209691295 \h </w:instrText>
      </w:r>
      <w:r>
        <w:fldChar w:fldCharType="separate"/>
      </w:r>
      <w:r>
        <w:t>69</w:t>
      </w:r>
      <w:r>
        <w:fldChar w:fldCharType="end"/>
      </w:r>
    </w:p>
    <w:p w14:paraId="41B3D58D" w14:textId="37629E57" w:rsidR="00F3700F" w:rsidRDefault="00F3700F">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_Toc209691296 \h </w:instrText>
      </w:r>
      <w:r>
        <w:fldChar w:fldCharType="separate"/>
      </w:r>
      <w:r>
        <w:t>70</w:t>
      </w:r>
      <w:r>
        <w:fldChar w:fldCharType="end"/>
      </w:r>
    </w:p>
    <w:p w14:paraId="2B145326" w14:textId="76FDFB16" w:rsidR="00F3700F" w:rsidRDefault="00F3700F">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_Toc209691297 \h </w:instrText>
      </w:r>
      <w:r>
        <w:fldChar w:fldCharType="separate"/>
      </w:r>
      <w:r>
        <w:t>71</w:t>
      </w:r>
      <w:r>
        <w:fldChar w:fldCharType="end"/>
      </w:r>
    </w:p>
    <w:p w14:paraId="45C6A9E1" w14:textId="0CD66362" w:rsidR="00F3700F" w:rsidRDefault="00F3700F">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_Toc209691298 \h </w:instrText>
      </w:r>
      <w:r>
        <w:fldChar w:fldCharType="separate"/>
      </w:r>
      <w:r>
        <w:t>71</w:t>
      </w:r>
      <w:r>
        <w:fldChar w:fldCharType="end"/>
      </w:r>
    </w:p>
    <w:p w14:paraId="716FE4BE" w14:textId="3FC8C44A" w:rsidR="00F3700F" w:rsidRDefault="00F3700F">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_Toc209691299 \h </w:instrText>
      </w:r>
      <w:r>
        <w:fldChar w:fldCharType="separate"/>
      </w:r>
      <w:r>
        <w:t>71</w:t>
      </w:r>
      <w:r>
        <w:fldChar w:fldCharType="end"/>
      </w:r>
    </w:p>
    <w:p w14:paraId="6CA73C37" w14:textId="071BDE0D" w:rsidR="00F3700F" w:rsidRDefault="00F3700F">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_Toc209691300 \h </w:instrText>
      </w:r>
      <w:r>
        <w:fldChar w:fldCharType="separate"/>
      </w:r>
      <w:r>
        <w:t>71</w:t>
      </w:r>
      <w:r>
        <w:fldChar w:fldCharType="end"/>
      </w:r>
    </w:p>
    <w:p w14:paraId="66BDF919" w14:textId="651CFA58" w:rsidR="00F3700F" w:rsidRDefault="00F3700F">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_Toc209691301 \h </w:instrText>
      </w:r>
      <w:r>
        <w:fldChar w:fldCharType="separate"/>
      </w:r>
      <w:r>
        <w:t>73</w:t>
      </w:r>
      <w:r>
        <w:fldChar w:fldCharType="end"/>
      </w:r>
    </w:p>
    <w:p w14:paraId="210A1C4F" w14:textId="23A1D3D3" w:rsidR="00F3700F" w:rsidRDefault="00F3700F">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_Toc209691302 \h </w:instrText>
      </w:r>
      <w:r>
        <w:fldChar w:fldCharType="separate"/>
      </w:r>
      <w:r>
        <w:t>73</w:t>
      </w:r>
      <w:r>
        <w:fldChar w:fldCharType="end"/>
      </w:r>
    </w:p>
    <w:p w14:paraId="1BECCF94" w14:textId="70917D1C" w:rsidR="00F3700F" w:rsidRDefault="00F3700F">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_Toc209691303 \h </w:instrText>
      </w:r>
      <w:r>
        <w:fldChar w:fldCharType="separate"/>
      </w:r>
      <w:r>
        <w:t>73</w:t>
      </w:r>
      <w:r>
        <w:fldChar w:fldCharType="end"/>
      </w:r>
    </w:p>
    <w:p w14:paraId="66E4222D" w14:textId="0CE89C96" w:rsidR="00F3700F" w:rsidRDefault="00F3700F">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_Toc209691304 \h </w:instrText>
      </w:r>
      <w:r>
        <w:fldChar w:fldCharType="separate"/>
      </w:r>
      <w:r>
        <w:t>73</w:t>
      </w:r>
      <w:r>
        <w:fldChar w:fldCharType="end"/>
      </w:r>
    </w:p>
    <w:p w14:paraId="59000824" w14:textId="74025368" w:rsidR="00F3700F" w:rsidRDefault="00F3700F">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_Toc209691305 \h </w:instrText>
      </w:r>
      <w:r>
        <w:fldChar w:fldCharType="separate"/>
      </w:r>
      <w:r>
        <w:t>73</w:t>
      </w:r>
      <w:r>
        <w:fldChar w:fldCharType="end"/>
      </w:r>
    </w:p>
    <w:p w14:paraId="71452737" w14:textId="6A855B78" w:rsidR="00F3700F" w:rsidRDefault="00F3700F">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_Toc209691306 \h </w:instrText>
      </w:r>
      <w:r>
        <w:fldChar w:fldCharType="separate"/>
      </w:r>
      <w:r>
        <w:t>74</w:t>
      </w:r>
      <w:r>
        <w:fldChar w:fldCharType="end"/>
      </w:r>
    </w:p>
    <w:p w14:paraId="04FE5688" w14:textId="0964335D" w:rsidR="00F3700F" w:rsidRDefault="00F3700F">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_Toc209691307 \h </w:instrText>
      </w:r>
      <w:r>
        <w:fldChar w:fldCharType="separate"/>
      </w:r>
      <w:r>
        <w:t>74</w:t>
      </w:r>
      <w:r>
        <w:fldChar w:fldCharType="end"/>
      </w:r>
    </w:p>
    <w:p w14:paraId="2C4A4219" w14:textId="4FD2EC4B" w:rsidR="00F3700F" w:rsidRDefault="00F3700F">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_Toc209691308 \h </w:instrText>
      </w:r>
      <w:r>
        <w:fldChar w:fldCharType="separate"/>
      </w:r>
      <w:r>
        <w:t>74</w:t>
      </w:r>
      <w:r>
        <w:fldChar w:fldCharType="end"/>
      </w:r>
    </w:p>
    <w:p w14:paraId="37D696BE" w14:textId="00A152B1" w:rsidR="00F3700F" w:rsidRDefault="00F3700F">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_Toc209691309 \h </w:instrText>
      </w:r>
      <w:r>
        <w:fldChar w:fldCharType="separate"/>
      </w:r>
      <w:r>
        <w:t>74</w:t>
      </w:r>
      <w:r>
        <w:fldChar w:fldCharType="end"/>
      </w:r>
    </w:p>
    <w:p w14:paraId="3E61D2D0" w14:textId="11671738" w:rsidR="00F3700F" w:rsidRDefault="00F3700F">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_Toc209691310 \h </w:instrText>
      </w:r>
      <w:r>
        <w:fldChar w:fldCharType="separate"/>
      </w:r>
      <w:r>
        <w:t>75</w:t>
      </w:r>
      <w:r>
        <w:fldChar w:fldCharType="end"/>
      </w:r>
    </w:p>
    <w:p w14:paraId="49E13C98" w14:textId="0328A896" w:rsidR="00F3700F" w:rsidRDefault="00F3700F">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_Toc209691311 \h </w:instrText>
      </w:r>
      <w:r>
        <w:fldChar w:fldCharType="separate"/>
      </w:r>
      <w:r>
        <w:t>75</w:t>
      </w:r>
      <w:r>
        <w:fldChar w:fldCharType="end"/>
      </w:r>
    </w:p>
    <w:p w14:paraId="60DE748D" w14:textId="03EF1B8D" w:rsidR="00F3700F" w:rsidRDefault="00F3700F">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_Toc209691312 \h </w:instrText>
      </w:r>
      <w:r>
        <w:fldChar w:fldCharType="separate"/>
      </w:r>
      <w:r>
        <w:t>75</w:t>
      </w:r>
      <w:r>
        <w:fldChar w:fldCharType="end"/>
      </w:r>
    </w:p>
    <w:p w14:paraId="512A1D30" w14:textId="3F77F17C" w:rsidR="00F3700F" w:rsidRDefault="00F3700F">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_Toc209691313 \h </w:instrText>
      </w:r>
      <w:r>
        <w:fldChar w:fldCharType="separate"/>
      </w:r>
      <w:r>
        <w:t>75</w:t>
      </w:r>
      <w:r>
        <w:fldChar w:fldCharType="end"/>
      </w:r>
    </w:p>
    <w:p w14:paraId="57AE9DB7" w14:textId="4E2A061D" w:rsidR="00F3700F" w:rsidRDefault="00F3700F">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_Toc209691314 \h </w:instrText>
      </w:r>
      <w:r>
        <w:fldChar w:fldCharType="separate"/>
      </w:r>
      <w:r>
        <w:t>75</w:t>
      </w:r>
      <w:r>
        <w:fldChar w:fldCharType="end"/>
      </w:r>
    </w:p>
    <w:p w14:paraId="60E5692B" w14:textId="5F667B33" w:rsidR="00F3700F" w:rsidRDefault="00F3700F">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4A0DAB">
        <w:rPr>
          <w:rFonts w:eastAsiaTheme="minorEastAsia" w:cs="Arial"/>
          <w:lang w:eastAsia="zh-CN"/>
        </w:rPr>
        <w:t>MC Bearer Notification</w:t>
      </w:r>
      <w:r>
        <w:tab/>
      </w:r>
      <w:r>
        <w:fldChar w:fldCharType="begin" w:fldLock="1"/>
      </w:r>
      <w:r>
        <w:instrText xml:space="preserve"> PAGEREF _Toc209691315 \h </w:instrText>
      </w:r>
      <w:r>
        <w:fldChar w:fldCharType="separate"/>
      </w:r>
      <w:r>
        <w:t>75</w:t>
      </w:r>
      <w:r>
        <w:fldChar w:fldCharType="end"/>
      </w:r>
    </w:p>
    <w:p w14:paraId="5C0081D8" w14:textId="51248537" w:rsidR="00F3700F" w:rsidRDefault="00F3700F">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_Toc209691316 \h </w:instrText>
      </w:r>
      <w:r>
        <w:fldChar w:fldCharType="separate"/>
      </w:r>
      <w:r>
        <w:t>75</w:t>
      </w:r>
      <w:r>
        <w:fldChar w:fldCharType="end"/>
      </w:r>
    </w:p>
    <w:p w14:paraId="1A82128A" w14:textId="7DCBE78A" w:rsidR="00F3700F" w:rsidRDefault="00F3700F">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_Toc209691317 \h </w:instrText>
      </w:r>
      <w:r>
        <w:fldChar w:fldCharType="separate"/>
      </w:r>
      <w:r>
        <w:t>75</w:t>
      </w:r>
      <w:r>
        <w:fldChar w:fldCharType="end"/>
      </w:r>
    </w:p>
    <w:p w14:paraId="0B0DEE29" w14:textId="1C6325D3" w:rsidR="00F3700F" w:rsidRDefault="00F3700F">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_Toc209691318 \h </w:instrText>
      </w:r>
      <w:r>
        <w:fldChar w:fldCharType="separate"/>
      </w:r>
      <w:r>
        <w:t>76</w:t>
      </w:r>
      <w:r>
        <w:fldChar w:fldCharType="end"/>
      </w:r>
    </w:p>
    <w:p w14:paraId="30764CF3" w14:textId="29660DC9" w:rsidR="00F3700F" w:rsidRDefault="00F3700F">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_Toc209691319 \h </w:instrText>
      </w:r>
      <w:r>
        <w:fldChar w:fldCharType="separate"/>
      </w:r>
      <w:r>
        <w:t>76</w:t>
      </w:r>
      <w:r>
        <w:fldChar w:fldCharType="end"/>
      </w:r>
    </w:p>
    <w:p w14:paraId="4572C6A4" w14:textId="64AC899A" w:rsidR="00F3700F" w:rsidRDefault="00F3700F">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_Toc209691320 \h </w:instrText>
      </w:r>
      <w:r>
        <w:fldChar w:fldCharType="separate"/>
      </w:r>
      <w:r>
        <w:t>76</w:t>
      </w:r>
      <w:r>
        <w:fldChar w:fldCharType="end"/>
      </w:r>
    </w:p>
    <w:p w14:paraId="5F3B5C8A" w14:textId="747D8716" w:rsidR="00F3700F" w:rsidRDefault="00F3700F">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_Toc209691321 \h </w:instrText>
      </w:r>
      <w:r>
        <w:fldChar w:fldCharType="separate"/>
      </w:r>
      <w:r>
        <w:t>76</w:t>
      </w:r>
      <w:r>
        <w:fldChar w:fldCharType="end"/>
      </w:r>
    </w:p>
    <w:p w14:paraId="035A079B" w14:textId="383CC26E" w:rsidR="00F3700F" w:rsidRDefault="00F3700F">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_Toc209691322 \h </w:instrText>
      </w:r>
      <w:r>
        <w:fldChar w:fldCharType="separate"/>
      </w:r>
      <w:r>
        <w:t>76</w:t>
      </w:r>
      <w:r>
        <w:fldChar w:fldCharType="end"/>
      </w:r>
    </w:p>
    <w:p w14:paraId="2FE2873F" w14:textId="10685CC2" w:rsidR="00F3700F" w:rsidRDefault="00F3700F">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_Toc209691323 \h </w:instrText>
      </w:r>
      <w:r>
        <w:fldChar w:fldCharType="separate"/>
      </w:r>
      <w:r>
        <w:t>76</w:t>
      </w:r>
      <w:r>
        <w:fldChar w:fldCharType="end"/>
      </w:r>
    </w:p>
    <w:p w14:paraId="206B4FBC" w14:textId="424C6336" w:rsidR="00F3700F" w:rsidRDefault="00F3700F">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_Toc209691324 \h </w:instrText>
      </w:r>
      <w:r>
        <w:fldChar w:fldCharType="separate"/>
      </w:r>
      <w:r>
        <w:t>77</w:t>
      </w:r>
      <w:r>
        <w:fldChar w:fldCharType="end"/>
      </w:r>
    </w:p>
    <w:p w14:paraId="4FDE9C96" w14:textId="5F9EAA82" w:rsidR="00F3700F" w:rsidRDefault="00F3700F">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_Toc209691325 \h </w:instrText>
      </w:r>
      <w:r>
        <w:fldChar w:fldCharType="separate"/>
      </w:r>
      <w:r>
        <w:t>77</w:t>
      </w:r>
      <w:r>
        <w:fldChar w:fldCharType="end"/>
      </w:r>
    </w:p>
    <w:p w14:paraId="2A2A16A9" w14:textId="516782FE" w:rsidR="00F3700F" w:rsidRDefault="00F3700F">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_Toc209691326 \h </w:instrText>
      </w:r>
      <w:r>
        <w:fldChar w:fldCharType="separate"/>
      </w:r>
      <w:r>
        <w:t>78</w:t>
      </w:r>
      <w:r>
        <w:fldChar w:fldCharType="end"/>
      </w:r>
    </w:p>
    <w:p w14:paraId="2BB42803" w14:textId="5D96E933" w:rsidR="00F3700F" w:rsidRDefault="00F3700F">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_Toc209691327 \h </w:instrText>
      </w:r>
      <w:r>
        <w:fldChar w:fldCharType="separate"/>
      </w:r>
      <w:r>
        <w:t>79</w:t>
      </w:r>
      <w:r>
        <w:fldChar w:fldCharType="end"/>
      </w:r>
    </w:p>
    <w:p w14:paraId="396FD408" w14:textId="3971F6EF" w:rsidR="00F3700F" w:rsidRDefault="00F3700F">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_Toc209691328 \h </w:instrText>
      </w:r>
      <w:r>
        <w:fldChar w:fldCharType="separate"/>
      </w:r>
      <w:r>
        <w:t>79</w:t>
      </w:r>
      <w:r>
        <w:fldChar w:fldCharType="end"/>
      </w:r>
    </w:p>
    <w:p w14:paraId="122601B0" w14:textId="78E98444" w:rsidR="00F3700F" w:rsidRDefault="00F3700F">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_Toc209691329 \h </w:instrText>
      </w:r>
      <w:r>
        <w:fldChar w:fldCharType="separate"/>
      </w:r>
      <w:r>
        <w:t>79</w:t>
      </w:r>
      <w:r>
        <w:fldChar w:fldCharType="end"/>
      </w:r>
    </w:p>
    <w:p w14:paraId="571B7B0D" w14:textId="3485F5AB" w:rsidR="00F3700F" w:rsidRDefault="00F3700F">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_Toc209691330 \h </w:instrText>
      </w:r>
      <w:r>
        <w:fldChar w:fldCharType="separate"/>
      </w:r>
      <w:r>
        <w:t>80</w:t>
      </w:r>
      <w:r>
        <w:fldChar w:fldCharType="end"/>
      </w:r>
    </w:p>
    <w:p w14:paraId="544C91D1" w14:textId="1B416BC7" w:rsidR="00F3700F" w:rsidRDefault="00F3700F">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_Toc209691331 \h </w:instrText>
      </w:r>
      <w:r>
        <w:fldChar w:fldCharType="separate"/>
      </w:r>
      <w:r>
        <w:t>81</w:t>
      </w:r>
      <w:r>
        <w:fldChar w:fldCharType="end"/>
      </w:r>
    </w:p>
    <w:p w14:paraId="1882CE94" w14:textId="5029D193" w:rsidR="00F3700F" w:rsidRDefault="00F3700F">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_Toc209691332 \h </w:instrText>
      </w:r>
      <w:r>
        <w:fldChar w:fldCharType="separate"/>
      </w:r>
      <w:r>
        <w:t>81</w:t>
      </w:r>
      <w:r>
        <w:fldChar w:fldCharType="end"/>
      </w:r>
    </w:p>
    <w:p w14:paraId="6D3BBA76" w14:textId="64BCC183" w:rsidR="00F3700F" w:rsidRDefault="00F3700F">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_Toc209691333 \h </w:instrText>
      </w:r>
      <w:r>
        <w:fldChar w:fldCharType="separate"/>
      </w:r>
      <w:r>
        <w:t>82</w:t>
      </w:r>
      <w:r>
        <w:fldChar w:fldCharType="end"/>
      </w:r>
    </w:p>
    <w:p w14:paraId="276D31A3" w14:textId="3A9FFCD7" w:rsidR="00F3700F" w:rsidRDefault="00F3700F">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_Toc209691334 \h </w:instrText>
      </w:r>
      <w:r>
        <w:fldChar w:fldCharType="separate"/>
      </w:r>
      <w:r>
        <w:t>82</w:t>
      </w:r>
      <w:r>
        <w:fldChar w:fldCharType="end"/>
      </w:r>
    </w:p>
    <w:p w14:paraId="2315FBEE" w14:textId="51ED7389" w:rsidR="00F3700F" w:rsidRDefault="00F3700F">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_Toc209691335 \h </w:instrText>
      </w:r>
      <w:r>
        <w:fldChar w:fldCharType="separate"/>
      </w:r>
      <w:r>
        <w:t>82</w:t>
      </w:r>
      <w:r>
        <w:fldChar w:fldCharType="end"/>
      </w:r>
    </w:p>
    <w:p w14:paraId="1D6E9867" w14:textId="5B3FA07A" w:rsidR="00F3700F" w:rsidRDefault="00F3700F">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_Toc209691336 \h </w:instrText>
      </w:r>
      <w:r>
        <w:fldChar w:fldCharType="separate"/>
      </w:r>
      <w:r>
        <w:t>83</w:t>
      </w:r>
      <w:r>
        <w:fldChar w:fldCharType="end"/>
      </w:r>
    </w:p>
    <w:p w14:paraId="36D97113" w14:textId="15688F34" w:rsidR="00F3700F" w:rsidRDefault="00F3700F">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_Toc209691337 \h </w:instrText>
      </w:r>
      <w:r>
        <w:fldChar w:fldCharType="separate"/>
      </w:r>
      <w:r>
        <w:t>84</w:t>
      </w:r>
      <w:r>
        <w:fldChar w:fldCharType="end"/>
      </w:r>
    </w:p>
    <w:p w14:paraId="4ED3AE95" w14:textId="2F7E62B7" w:rsidR="00F3700F" w:rsidRDefault="00F3700F">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_Toc209691338 \h </w:instrText>
      </w:r>
      <w:r>
        <w:fldChar w:fldCharType="separate"/>
      </w:r>
      <w:r>
        <w:t>84</w:t>
      </w:r>
      <w:r>
        <w:fldChar w:fldCharType="end"/>
      </w:r>
    </w:p>
    <w:p w14:paraId="29DD6B50" w14:textId="2968BED3" w:rsidR="00F3700F" w:rsidRDefault="00F3700F">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_Toc209691339 \h </w:instrText>
      </w:r>
      <w:r>
        <w:fldChar w:fldCharType="separate"/>
      </w:r>
      <w:r>
        <w:t>85</w:t>
      </w:r>
      <w:r>
        <w:fldChar w:fldCharType="end"/>
      </w:r>
    </w:p>
    <w:p w14:paraId="2E6AA618" w14:textId="2C5887EE" w:rsidR="00F3700F" w:rsidRDefault="00F3700F">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_Toc209691340 \h </w:instrText>
      </w:r>
      <w:r>
        <w:fldChar w:fldCharType="separate"/>
      </w:r>
      <w:r>
        <w:t>85</w:t>
      </w:r>
      <w:r>
        <w:fldChar w:fldCharType="end"/>
      </w:r>
    </w:p>
    <w:p w14:paraId="4C72ABE1" w14:textId="159A0D5B" w:rsidR="00F3700F" w:rsidRDefault="00F3700F">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_Toc209691341 \h </w:instrText>
      </w:r>
      <w:r>
        <w:fldChar w:fldCharType="separate"/>
      </w:r>
      <w:r>
        <w:t>85</w:t>
      </w:r>
      <w:r>
        <w:fldChar w:fldCharType="end"/>
      </w:r>
    </w:p>
    <w:p w14:paraId="6638A350" w14:textId="40855222" w:rsidR="00F3700F" w:rsidRDefault="00F3700F">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_Toc209691342 \h </w:instrText>
      </w:r>
      <w:r>
        <w:fldChar w:fldCharType="separate"/>
      </w:r>
      <w:r>
        <w:t>86</w:t>
      </w:r>
      <w:r>
        <w:fldChar w:fldCharType="end"/>
      </w:r>
    </w:p>
    <w:p w14:paraId="25DE2654" w14:textId="5D18C85A" w:rsidR="00F3700F" w:rsidRDefault="00F3700F">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_Toc209691343 \h </w:instrText>
      </w:r>
      <w:r>
        <w:fldChar w:fldCharType="separate"/>
      </w:r>
      <w:r>
        <w:t>86</w:t>
      </w:r>
      <w:r>
        <w:fldChar w:fldCharType="end"/>
      </w:r>
    </w:p>
    <w:p w14:paraId="56713E6E" w14:textId="7C7072F3" w:rsidR="00F3700F" w:rsidRDefault="00F3700F">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_Toc209691344 \h </w:instrText>
      </w:r>
      <w:r>
        <w:fldChar w:fldCharType="separate"/>
      </w:r>
      <w:r>
        <w:t>87</w:t>
      </w:r>
      <w:r>
        <w:fldChar w:fldCharType="end"/>
      </w:r>
    </w:p>
    <w:p w14:paraId="5174DA9A" w14:textId="1876021B" w:rsidR="00F3700F" w:rsidRDefault="00F3700F">
      <w:pPr>
        <w:pStyle w:val="TOC4"/>
        <w:rPr>
          <w:rFonts w:asciiTheme="minorHAnsi" w:eastAsiaTheme="minorEastAsia" w:hAnsiTheme="minorHAnsi" w:cstheme="minorBidi"/>
          <w:kern w:val="2"/>
          <w:sz w:val="24"/>
          <w:szCs w:val="24"/>
          <w14:ligatures w14:val="standardContextual"/>
        </w:rPr>
      </w:pPr>
      <w:r>
        <w:t>9.2.1.23</w:t>
      </w:r>
      <w:r>
        <w:rPr>
          <w:rFonts w:asciiTheme="minorHAnsi" w:eastAsiaTheme="minorEastAsia" w:hAnsiTheme="minorHAnsi" w:cstheme="minorBidi"/>
          <w:kern w:val="2"/>
          <w:sz w:val="24"/>
          <w:szCs w:val="24"/>
          <w14:ligatures w14:val="standardContextual"/>
        </w:rPr>
        <w:tab/>
      </w:r>
      <w:r>
        <w:t>DATA COLLECTION REQUEST</w:t>
      </w:r>
      <w:r>
        <w:tab/>
      </w:r>
      <w:r>
        <w:fldChar w:fldCharType="begin" w:fldLock="1"/>
      </w:r>
      <w:r>
        <w:instrText xml:space="preserve"> PAGEREF _Toc209691345 \h </w:instrText>
      </w:r>
      <w:r>
        <w:fldChar w:fldCharType="separate"/>
      </w:r>
      <w:r>
        <w:t>87</w:t>
      </w:r>
      <w:r>
        <w:fldChar w:fldCharType="end"/>
      </w:r>
    </w:p>
    <w:p w14:paraId="0AF31B38" w14:textId="4004930B" w:rsidR="00F3700F" w:rsidRDefault="00F3700F">
      <w:pPr>
        <w:pStyle w:val="TOC4"/>
        <w:rPr>
          <w:rFonts w:asciiTheme="minorHAnsi" w:eastAsiaTheme="minorEastAsia" w:hAnsiTheme="minorHAnsi" w:cstheme="minorBidi"/>
          <w:kern w:val="2"/>
          <w:sz w:val="24"/>
          <w:szCs w:val="24"/>
          <w14:ligatures w14:val="standardContextual"/>
        </w:rPr>
      </w:pPr>
      <w:r>
        <w:t>9.2.1.24</w:t>
      </w:r>
      <w:r>
        <w:rPr>
          <w:rFonts w:asciiTheme="minorHAnsi" w:eastAsiaTheme="minorEastAsia" w:hAnsiTheme="minorHAnsi" w:cstheme="minorBidi"/>
          <w:kern w:val="2"/>
          <w:sz w:val="24"/>
          <w:szCs w:val="24"/>
          <w14:ligatures w14:val="standardContextual"/>
        </w:rPr>
        <w:tab/>
      </w:r>
      <w:r>
        <w:t>DATA COLLECTION RESPONSE</w:t>
      </w:r>
      <w:r>
        <w:tab/>
      </w:r>
      <w:r>
        <w:fldChar w:fldCharType="begin" w:fldLock="1"/>
      </w:r>
      <w:r>
        <w:instrText xml:space="preserve"> PAGEREF _Toc209691346 \h </w:instrText>
      </w:r>
      <w:r>
        <w:fldChar w:fldCharType="separate"/>
      </w:r>
      <w:r>
        <w:t>88</w:t>
      </w:r>
      <w:r>
        <w:fldChar w:fldCharType="end"/>
      </w:r>
    </w:p>
    <w:p w14:paraId="2B67DB95" w14:textId="698D1FBE" w:rsidR="00F3700F" w:rsidRDefault="00F3700F">
      <w:pPr>
        <w:pStyle w:val="TOC4"/>
        <w:rPr>
          <w:rFonts w:asciiTheme="minorHAnsi" w:eastAsiaTheme="minorEastAsia" w:hAnsiTheme="minorHAnsi" w:cstheme="minorBidi"/>
          <w:kern w:val="2"/>
          <w:sz w:val="24"/>
          <w:szCs w:val="24"/>
          <w14:ligatures w14:val="standardContextual"/>
        </w:rPr>
      </w:pPr>
      <w:r>
        <w:t>9.2.1.25</w:t>
      </w:r>
      <w:r>
        <w:rPr>
          <w:rFonts w:asciiTheme="minorHAnsi" w:eastAsiaTheme="minorEastAsia" w:hAnsiTheme="minorHAnsi" w:cstheme="minorBidi"/>
          <w:kern w:val="2"/>
          <w:sz w:val="24"/>
          <w:szCs w:val="24"/>
          <w14:ligatures w14:val="standardContextual"/>
        </w:rPr>
        <w:tab/>
      </w:r>
      <w:r>
        <w:t>DATA COLLECTION FAILURE</w:t>
      </w:r>
      <w:r>
        <w:tab/>
      </w:r>
      <w:r>
        <w:fldChar w:fldCharType="begin" w:fldLock="1"/>
      </w:r>
      <w:r>
        <w:instrText xml:space="preserve"> PAGEREF _Toc209691347 \h </w:instrText>
      </w:r>
      <w:r>
        <w:fldChar w:fldCharType="separate"/>
      </w:r>
      <w:r>
        <w:t>88</w:t>
      </w:r>
      <w:r>
        <w:fldChar w:fldCharType="end"/>
      </w:r>
    </w:p>
    <w:p w14:paraId="4A5FAB5C" w14:textId="4D2F63E5" w:rsidR="00F3700F" w:rsidRDefault="00F3700F">
      <w:pPr>
        <w:pStyle w:val="TOC4"/>
        <w:rPr>
          <w:rFonts w:asciiTheme="minorHAnsi" w:eastAsiaTheme="minorEastAsia" w:hAnsiTheme="minorHAnsi" w:cstheme="minorBidi"/>
          <w:kern w:val="2"/>
          <w:sz w:val="24"/>
          <w:szCs w:val="24"/>
          <w14:ligatures w14:val="standardContextual"/>
        </w:rPr>
      </w:pPr>
      <w:r>
        <w:t>9.2.1.26</w:t>
      </w:r>
      <w:r>
        <w:rPr>
          <w:rFonts w:asciiTheme="minorHAnsi" w:eastAsiaTheme="minorEastAsia" w:hAnsiTheme="minorHAnsi" w:cstheme="minorBidi"/>
          <w:kern w:val="2"/>
          <w:sz w:val="24"/>
          <w:szCs w:val="24"/>
          <w14:ligatures w14:val="standardContextual"/>
        </w:rPr>
        <w:tab/>
      </w:r>
      <w:r>
        <w:t>DATA COLLECTION UPDATE</w:t>
      </w:r>
      <w:r>
        <w:tab/>
      </w:r>
      <w:r>
        <w:fldChar w:fldCharType="begin" w:fldLock="1"/>
      </w:r>
      <w:r>
        <w:instrText xml:space="preserve"> PAGEREF _Toc209691348 \h </w:instrText>
      </w:r>
      <w:r>
        <w:fldChar w:fldCharType="separate"/>
      </w:r>
      <w:r>
        <w:t>88</w:t>
      </w:r>
      <w:r>
        <w:fldChar w:fldCharType="end"/>
      </w:r>
    </w:p>
    <w:p w14:paraId="533DC628" w14:textId="6FAA7565" w:rsidR="00F3700F" w:rsidRDefault="00F3700F">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_Toc209691349 \h </w:instrText>
      </w:r>
      <w:r>
        <w:fldChar w:fldCharType="separate"/>
      </w:r>
      <w:r>
        <w:t>89</w:t>
      </w:r>
      <w:r>
        <w:fldChar w:fldCharType="end"/>
      </w:r>
    </w:p>
    <w:p w14:paraId="03E7CF4A" w14:textId="6DFE6426" w:rsidR="00F3700F" w:rsidRDefault="00F3700F">
      <w:pPr>
        <w:pStyle w:val="TOC4"/>
        <w:rPr>
          <w:rFonts w:asciiTheme="minorHAnsi" w:eastAsiaTheme="minorEastAsia" w:hAnsiTheme="minorHAnsi" w:cstheme="minorBidi"/>
          <w:kern w:val="2"/>
          <w:sz w:val="24"/>
          <w:szCs w:val="24"/>
          <w14:ligatures w14:val="standardContextual"/>
        </w:rPr>
      </w:pPr>
      <w:r>
        <w:lastRenderedPageBreak/>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_Toc209691350 \h </w:instrText>
      </w:r>
      <w:r>
        <w:fldChar w:fldCharType="separate"/>
      </w:r>
      <w:r>
        <w:t>89</w:t>
      </w:r>
      <w:r>
        <w:fldChar w:fldCharType="end"/>
      </w:r>
    </w:p>
    <w:p w14:paraId="6F080CCB" w14:textId="0080C4B8" w:rsidR="00F3700F" w:rsidRDefault="00F3700F">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_Toc209691351 \h </w:instrText>
      </w:r>
      <w:r>
        <w:fldChar w:fldCharType="separate"/>
      </w:r>
      <w:r>
        <w:t>91</w:t>
      </w:r>
      <w:r>
        <w:fldChar w:fldCharType="end"/>
      </w:r>
    </w:p>
    <w:p w14:paraId="22DFA974" w14:textId="23571FB3" w:rsidR="00F3700F" w:rsidRDefault="00F3700F">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_Toc209691352 \h </w:instrText>
      </w:r>
      <w:r>
        <w:fldChar w:fldCharType="separate"/>
      </w:r>
      <w:r>
        <w:t>91</w:t>
      </w:r>
      <w:r>
        <w:fldChar w:fldCharType="end"/>
      </w:r>
    </w:p>
    <w:p w14:paraId="79749B95" w14:textId="0B284ED4" w:rsidR="00F3700F" w:rsidRDefault="00F3700F">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_Toc209691353 \h </w:instrText>
      </w:r>
      <w:r>
        <w:fldChar w:fldCharType="separate"/>
      </w:r>
      <w:r>
        <w:t>91</w:t>
      </w:r>
      <w:r>
        <w:fldChar w:fldCharType="end"/>
      </w:r>
    </w:p>
    <w:p w14:paraId="0981982C" w14:textId="4B218022" w:rsidR="00F3700F" w:rsidRDefault="00F3700F">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_Toc209691354 \h </w:instrText>
      </w:r>
      <w:r>
        <w:fldChar w:fldCharType="separate"/>
      </w:r>
      <w:r>
        <w:t>93</w:t>
      </w:r>
      <w:r>
        <w:fldChar w:fldCharType="end"/>
      </w:r>
    </w:p>
    <w:p w14:paraId="4BB778F8" w14:textId="54C842A9" w:rsidR="00F3700F" w:rsidRDefault="00F3700F">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_Toc209691355 \h </w:instrText>
      </w:r>
      <w:r>
        <w:fldChar w:fldCharType="separate"/>
      </w:r>
      <w:r>
        <w:t>94</w:t>
      </w:r>
      <w:r>
        <w:fldChar w:fldCharType="end"/>
      </w:r>
    </w:p>
    <w:p w14:paraId="58A8A9A5" w14:textId="4ABA78EB" w:rsidR="00F3700F" w:rsidRDefault="00F3700F">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_Toc209691356 \h </w:instrText>
      </w:r>
      <w:r>
        <w:fldChar w:fldCharType="separate"/>
      </w:r>
      <w:r>
        <w:t>95</w:t>
      </w:r>
      <w:r>
        <w:fldChar w:fldCharType="end"/>
      </w:r>
    </w:p>
    <w:p w14:paraId="5980F9D4" w14:textId="7B56A234" w:rsidR="00F3700F" w:rsidRDefault="00F3700F">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_Toc209691357 \h </w:instrText>
      </w:r>
      <w:r>
        <w:fldChar w:fldCharType="separate"/>
      </w:r>
      <w:r>
        <w:t>95</w:t>
      </w:r>
      <w:r>
        <w:fldChar w:fldCharType="end"/>
      </w:r>
    </w:p>
    <w:p w14:paraId="43FD2085" w14:textId="2FAD7A81" w:rsidR="00F3700F" w:rsidRDefault="00F3700F">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_Toc209691358 \h </w:instrText>
      </w:r>
      <w:r>
        <w:fldChar w:fldCharType="separate"/>
      </w:r>
      <w:r>
        <w:t>96</w:t>
      </w:r>
      <w:r>
        <w:fldChar w:fldCharType="end"/>
      </w:r>
    </w:p>
    <w:p w14:paraId="60D5545F" w14:textId="44AB6E4C" w:rsidR="00F3700F" w:rsidRDefault="00F3700F">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_Toc209691359 \h </w:instrText>
      </w:r>
      <w:r>
        <w:fldChar w:fldCharType="separate"/>
      </w:r>
      <w:r>
        <w:t>96</w:t>
      </w:r>
      <w:r>
        <w:fldChar w:fldCharType="end"/>
      </w:r>
    </w:p>
    <w:p w14:paraId="7312BA58" w14:textId="16E98A0D" w:rsidR="00F3700F" w:rsidRDefault="00F3700F">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_Toc209691360 \h </w:instrText>
      </w:r>
      <w:r>
        <w:fldChar w:fldCharType="separate"/>
      </w:r>
      <w:r>
        <w:t>96</w:t>
      </w:r>
      <w:r>
        <w:fldChar w:fldCharType="end"/>
      </w:r>
    </w:p>
    <w:p w14:paraId="3083A925" w14:textId="79E2A2DA" w:rsidR="00F3700F" w:rsidRDefault="00F3700F">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_Toc209691361 \h </w:instrText>
      </w:r>
      <w:r>
        <w:fldChar w:fldCharType="separate"/>
      </w:r>
      <w:r>
        <w:t>97</w:t>
      </w:r>
      <w:r>
        <w:fldChar w:fldCharType="end"/>
      </w:r>
    </w:p>
    <w:p w14:paraId="45FCCEED" w14:textId="23CBB560" w:rsidR="00F3700F" w:rsidRDefault="00F3700F">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_Toc209691362 \h </w:instrText>
      </w:r>
      <w:r>
        <w:fldChar w:fldCharType="separate"/>
      </w:r>
      <w:r>
        <w:t>98</w:t>
      </w:r>
      <w:r>
        <w:fldChar w:fldCharType="end"/>
      </w:r>
    </w:p>
    <w:p w14:paraId="0E9B35D0" w14:textId="0476C17B" w:rsidR="00F3700F" w:rsidRDefault="00F3700F">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_Toc209691363 \h </w:instrText>
      </w:r>
      <w:r>
        <w:fldChar w:fldCharType="separate"/>
      </w:r>
      <w:r>
        <w:t>98</w:t>
      </w:r>
      <w:r>
        <w:fldChar w:fldCharType="end"/>
      </w:r>
    </w:p>
    <w:p w14:paraId="736C2CA0" w14:textId="43A9DCBA"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algun Gothic"/>
        </w:rPr>
        <w:t>9.2.2.15</w:t>
      </w:r>
      <w:r>
        <w:rPr>
          <w:rFonts w:asciiTheme="minorHAnsi" w:eastAsiaTheme="minorEastAsia" w:hAnsiTheme="minorHAnsi" w:cstheme="minorBidi"/>
          <w:kern w:val="2"/>
          <w:sz w:val="24"/>
          <w:szCs w:val="24"/>
          <w14:ligatures w14:val="standardContextual"/>
        </w:rPr>
        <w:tab/>
      </w:r>
      <w:r w:rsidRPr="004A0DAB">
        <w:rPr>
          <w:rFonts w:eastAsia="Malgun Gothic"/>
        </w:rPr>
        <w:t>GNB-CU-UP COUNTER CHECK REQUEST</w:t>
      </w:r>
      <w:r>
        <w:tab/>
      </w:r>
      <w:r>
        <w:fldChar w:fldCharType="begin" w:fldLock="1"/>
      </w:r>
      <w:r>
        <w:instrText xml:space="preserve"> PAGEREF _Toc209691364 \h </w:instrText>
      </w:r>
      <w:r>
        <w:fldChar w:fldCharType="separate"/>
      </w:r>
      <w:r>
        <w:t>99</w:t>
      </w:r>
      <w:r>
        <w:fldChar w:fldCharType="end"/>
      </w:r>
    </w:p>
    <w:p w14:paraId="17F8DB95" w14:textId="30585C9E" w:rsidR="00F3700F" w:rsidRDefault="00F3700F">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_Toc209691365 \h </w:instrText>
      </w:r>
      <w:r>
        <w:fldChar w:fldCharType="separate"/>
      </w:r>
      <w:r>
        <w:t>100</w:t>
      </w:r>
      <w:r>
        <w:fldChar w:fldCharType="end"/>
      </w:r>
    </w:p>
    <w:p w14:paraId="410C9482" w14:textId="399FD219" w:rsidR="00F3700F" w:rsidRDefault="00F3700F">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_Toc209691366 \h </w:instrText>
      </w:r>
      <w:r>
        <w:fldChar w:fldCharType="separate"/>
      </w:r>
      <w:r>
        <w:t>100</w:t>
      </w:r>
      <w:r>
        <w:fldChar w:fldCharType="end"/>
      </w:r>
    </w:p>
    <w:p w14:paraId="1AAA0D9B" w14:textId="51B7A49F" w:rsidR="00F3700F" w:rsidRDefault="00F3700F">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4A0DAB">
        <w:rPr>
          <w:rFonts w:eastAsia="Malgun Gothic"/>
        </w:rPr>
        <w:t>EARLY FORWARDING SN TRANSFER</w:t>
      </w:r>
      <w:r>
        <w:tab/>
      </w:r>
      <w:r>
        <w:fldChar w:fldCharType="begin" w:fldLock="1"/>
      </w:r>
      <w:r>
        <w:instrText xml:space="preserve"> PAGEREF _Toc209691367 \h </w:instrText>
      </w:r>
      <w:r>
        <w:fldChar w:fldCharType="separate"/>
      </w:r>
      <w:r>
        <w:t>101</w:t>
      </w:r>
      <w:r>
        <w:fldChar w:fldCharType="end"/>
      </w:r>
    </w:p>
    <w:p w14:paraId="08D8A6A3" w14:textId="027CA1B7"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_Toc209691368 \h </w:instrText>
      </w:r>
      <w:r>
        <w:fldChar w:fldCharType="separate"/>
      </w:r>
      <w:r>
        <w:t>101</w:t>
      </w:r>
      <w:r>
        <w:fldChar w:fldCharType="end"/>
      </w:r>
    </w:p>
    <w:p w14:paraId="7A7D7EF2" w14:textId="04720509" w:rsidR="00F3700F" w:rsidRDefault="00F3700F">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_Toc209691369 \h </w:instrText>
      </w:r>
      <w:r>
        <w:fldChar w:fldCharType="separate"/>
      </w:r>
      <w:r>
        <w:t>102</w:t>
      </w:r>
      <w:r>
        <w:fldChar w:fldCharType="end"/>
      </w:r>
    </w:p>
    <w:p w14:paraId="3B7C11E9" w14:textId="68E6E739" w:rsidR="00F3700F" w:rsidRDefault="00F3700F">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_Toc209691370 \h </w:instrText>
      </w:r>
      <w:r>
        <w:fldChar w:fldCharType="separate"/>
      </w:r>
      <w:r>
        <w:t>102</w:t>
      </w:r>
      <w:r>
        <w:fldChar w:fldCharType="end"/>
      </w:r>
    </w:p>
    <w:p w14:paraId="21C7E533" w14:textId="512066C4" w:rsidR="00F3700F" w:rsidRDefault="00F3700F">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_Toc209691371 \h </w:instrText>
      </w:r>
      <w:r>
        <w:fldChar w:fldCharType="separate"/>
      </w:r>
      <w:r>
        <w:t>102</w:t>
      </w:r>
      <w:r>
        <w:fldChar w:fldCharType="end"/>
      </w:r>
    </w:p>
    <w:p w14:paraId="0CB088EE" w14:textId="76AD3640" w:rsidR="00F3700F" w:rsidRDefault="00F3700F">
      <w:pPr>
        <w:pStyle w:val="TOC4"/>
        <w:rPr>
          <w:rFonts w:asciiTheme="minorHAnsi" w:eastAsiaTheme="minorEastAsia" w:hAnsiTheme="minorHAnsi" w:cstheme="minorBidi"/>
          <w:kern w:val="2"/>
          <w:sz w:val="24"/>
          <w:szCs w:val="24"/>
          <w14:ligatures w14:val="standardContextual"/>
        </w:rPr>
      </w:pPr>
      <w:r>
        <w:t>9</w:t>
      </w:r>
      <w:r w:rsidRPr="004A0DAB">
        <w:rPr>
          <w:rFonts w:eastAsia="SimSun"/>
          <w:lang w:val="en-US" w:eastAsia="zh-CN"/>
        </w:rPr>
        <w:t>.2</w:t>
      </w:r>
      <w:r>
        <w:t>.</w:t>
      </w:r>
      <w:r w:rsidRPr="004A0DAB">
        <w:rPr>
          <w:rFonts w:eastAsia="SimSun"/>
          <w:lang w:val="en-US" w:eastAsia="zh-CN"/>
        </w:rPr>
        <w:t>3</w:t>
      </w:r>
      <w:r>
        <w:t>.</w:t>
      </w:r>
      <w:r w:rsidRPr="004A0DAB">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_Toc209691372 \h </w:instrText>
      </w:r>
      <w:r>
        <w:fldChar w:fldCharType="separate"/>
      </w:r>
      <w:r>
        <w:t>102</w:t>
      </w:r>
      <w:r>
        <w:fldChar w:fldCharType="end"/>
      </w:r>
    </w:p>
    <w:p w14:paraId="6B81DD2A" w14:textId="23BD4A5C" w:rsidR="00F3700F" w:rsidRDefault="00F3700F">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_Toc209691373 \h </w:instrText>
      </w:r>
      <w:r>
        <w:fldChar w:fldCharType="separate"/>
      </w:r>
      <w:r>
        <w:t>103</w:t>
      </w:r>
      <w:r>
        <w:fldChar w:fldCharType="end"/>
      </w:r>
    </w:p>
    <w:p w14:paraId="700E71C4" w14:textId="677D2EF7" w:rsidR="00F3700F" w:rsidRDefault="00F3700F">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_Toc209691374 \h </w:instrText>
      </w:r>
      <w:r>
        <w:fldChar w:fldCharType="separate"/>
      </w:r>
      <w:r>
        <w:t>103</w:t>
      </w:r>
      <w:r>
        <w:fldChar w:fldCharType="end"/>
      </w:r>
    </w:p>
    <w:p w14:paraId="752F606A" w14:textId="65BF667F" w:rsidR="00F3700F" w:rsidRDefault="00F3700F">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_Toc209691375 \h </w:instrText>
      </w:r>
      <w:r>
        <w:fldChar w:fldCharType="separate"/>
      </w:r>
      <w:r>
        <w:t>104</w:t>
      </w:r>
      <w:r>
        <w:fldChar w:fldCharType="end"/>
      </w:r>
    </w:p>
    <w:p w14:paraId="3592B839" w14:textId="7F573DBE" w:rsidR="00F3700F" w:rsidRDefault="00F3700F">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_Toc209691376 \h </w:instrText>
      </w:r>
      <w:r>
        <w:fldChar w:fldCharType="separate"/>
      </w:r>
      <w:r>
        <w:t>104</w:t>
      </w:r>
      <w:r>
        <w:fldChar w:fldCharType="end"/>
      </w:r>
    </w:p>
    <w:p w14:paraId="58B223F8" w14:textId="09424A33" w:rsidR="00F3700F" w:rsidRDefault="00F3700F">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_Toc209691377 \h </w:instrText>
      </w:r>
      <w:r>
        <w:fldChar w:fldCharType="separate"/>
      </w:r>
      <w:r>
        <w:t>104</w:t>
      </w:r>
      <w:r>
        <w:fldChar w:fldCharType="end"/>
      </w:r>
    </w:p>
    <w:p w14:paraId="451AC2F3" w14:textId="60773DD2" w:rsidR="00F3700F" w:rsidRDefault="00F3700F">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_Toc209691378 \h </w:instrText>
      </w:r>
      <w:r>
        <w:fldChar w:fldCharType="separate"/>
      </w:r>
      <w:r>
        <w:t>105</w:t>
      </w:r>
      <w:r>
        <w:fldChar w:fldCharType="end"/>
      </w:r>
    </w:p>
    <w:p w14:paraId="2EB5C6A9" w14:textId="596F3698" w:rsidR="00F3700F" w:rsidRDefault="00F3700F">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_Toc209691379 \h </w:instrText>
      </w:r>
      <w:r>
        <w:fldChar w:fldCharType="separate"/>
      </w:r>
      <w:r>
        <w:t>105</w:t>
      </w:r>
      <w:r>
        <w:fldChar w:fldCharType="end"/>
      </w:r>
    </w:p>
    <w:p w14:paraId="0E9307D5" w14:textId="61FB673E"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9.2.5.1.1</w:t>
      </w:r>
      <w:r>
        <w:rPr>
          <w:rFonts w:asciiTheme="minorHAnsi" w:eastAsiaTheme="minorEastAsia" w:hAnsiTheme="minorHAnsi" w:cstheme="minorBidi"/>
          <w:kern w:val="2"/>
          <w:sz w:val="24"/>
          <w:szCs w:val="24"/>
          <w14:ligatures w14:val="standardContextual"/>
        </w:rPr>
        <w:tab/>
      </w:r>
      <w:r w:rsidRPr="004A0DAB">
        <w:rPr>
          <w:lang w:val="fr-FR"/>
        </w:rPr>
        <w:t>BC BEARER CONTEXT SETUP REQUEST</w:t>
      </w:r>
      <w:r>
        <w:tab/>
      </w:r>
      <w:r>
        <w:fldChar w:fldCharType="begin" w:fldLock="1"/>
      </w:r>
      <w:r>
        <w:instrText xml:space="preserve"> PAGEREF _Toc209691380 \h </w:instrText>
      </w:r>
      <w:r>
        <w:fldChar w:fldCharType="separate"/>
      </w:r>
      <w:r>
        <w:t>105</w:t>
      </w:r>
      <w:r>
        <w:fldChar w:fldCharType="end"/>
      </w:r>
    </w:p>
    <w:p w14:paraId="39A01FF7" w14:textId="2205E541"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9.2.5.1.2</w:t>
      </w:r>
      <w:r>
        <w:rPr>
          <w:rFonts w:asciiTheme="minorHAnsi" w:eastAsiaTheme="minorEastAsia" w:hAnsiTheme="minorHAnsi" w:cstheme="minorBidi"/>
          <w:kern w:val="2"/>
          <w:sz w:val="24"/>
          <w:szCs w:val="24"/>
          <w14:ligatures w14:val="standardContextual"/>
        </w:rPr>
        <w:tab/>
      </w:r>
      <w:r w:rsidRPr="004A0DAB">
        <w:rPr>
          <w:lang w:val="fr-FR"/>
        </w:rPr>
        <w:t>BC BEARER CONTEXT SETUP RESPONSE</w:t>
      </w:r>
      <w:r>
        <w:tab/>
      </w:r>
      <w:r>
        <w:fldChar w:fldCharType="begin" w:fldLock="1"/>
      </w:r>
      <w:r>
        <w:instrText xml:space="preserve"> PAGEREF _Toc209691381 \h </w:instrText>
      </w:r>
      <w:r>
        <w:fldChar w:fldCharType="separate"/>
      </w:r>
      <w:r>
        <w:t>105</w:t>
      </w:r>
      <w:r>
        <w:fldChar w:fldCharType="end"/>
      </w:r>
    </w:p>
    <w:p w14:paraId="4EF7194D" w14:textId="372A0A6D" w:rsidR="00F3700F" w:rsidRDefault="00F3700F">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_Toc209691382 \h </w:instrText>
      </w:r>
      <w:r>
        <w:fldChar w:fldCharType="separate"/>
      </w:r>
      <w:r>
        <w:t>105</w:t>
      </w:r>
      <w:r>
        <w:fldChar w:fldCharType="end"/>
      </w:r>
    </w:p>
    <w:p w14:paraId="78927F41" w14:textId="19D05EF5"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9.2.5.1.4</w:t>
      </w:r>
      <w:r>
        <w:rPr>
          <w:rFonts w:asciiTheme="minorHAnsi" w:eastAsiaTheme="minorEastAsia" w:hAnsiTheme="minorHAnsi" w:cstheme="minorBidi"/>
          <w:kern w:val="2"/>
          <w:sz w:val="24"/>
          <w:szCs w:val="24"/>
          <w14:ligatures w14:val="standardContextual"/>
        </w:rPr>
        <w:tab/>
      </w:r>
      <w:r w:rsidRPr="004A0DAB">
        <w:rPr>
          <w:lang w:val="fr-FR"/>
        </w:rPr>
        <w:t>BC BEARER CONTEXT MODIFICATION REQUEST</w:t>
      </w:r>
      <w:r>
        <w:tab/>
      </w:r>
      <w:r>
        <w:fldChar w:fldCharType="begin" w:fldLock="1"/>
      </w:r>
      <w:r>
        <w:instrText xml:space="preserve"> PAGEREF _Toc209691383 \h </w:instrText>
      </w:r>
      <w:r>
        <w:fldChar w:fldCharType="separate"/>
      </w:r>
      <w:r>
        <w:t>105</w:t>
      </w:r>
      <w:r>
        <w:fldChar w:fldCharType="end"/>
      </w:r>
    </w:p>
    <w:p w14:paraId="2728CA1D" w14:textId="0DD72FF9"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9.2.5.1.5</w:t>
      </w:r>
      <w:r>
        <w:rPr>
          <w:rFonts w:asciiTheme="minorHAnsi" w:eastAsiaTheme="minorEastAsia" w:hAnsiTheme="minorHAnsi" w:cstheme="minorBidi"/>
          <w:kern w:val="2"/>
          <w:sz w:val="24"/>
          <w:szCs w:val="24"/>
          <w14:ligatures w14:val="standardContextual"/>
        </w:rPr>
        <w:tab/>
      </w:r>
      <w:r w:rsidRPr="004A0DAB">
        <w:rPr>
          <w:lang w:val="fr-FR"/>
        </w:rPr>
        <w:t>BC BEARER CONTEXT MODIFICATION RESPONSE</w:t>
      </w:r>
      <w:r>
        <w:tab/>
      </w:r>
      <w:r>
        <w:fldChar w:fldCharType="begin" w:fldLock="1"/>
      </w:r>
      <w:r>
        <w:instrText xml:space="preserve"> PAGEREF _Toc209691384 \h </w:instrText>
      </w:r>
      <w:r>
        <w:fldChar w:fldCharType="separate"/>
      </w:r>
      <w:r>
        <w:t>106</w:t>
      </w:r>
      <w:r>
        <w:fldChar w:fldCharType="end"/>
      </w:r>
    </w:p>
    <w:p w14:paraId="62DE8AC8" w14:textId="3389169D"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9.2.5.1.6</w:t>
      </w:r>
      <w:r>
        <w:rPr>
          <w:rFonts w:asciiTheme="minorHAnsi" w:eastAsiaTheme="minorEastAsia" w:hAnsiTheme="minorHAnsi" w:cstheme="minorBidi"/>
          <w:kern w:val="2"/>
          <w:sz w:val="24"/>
          <w:szCs w:val="24"/>
          <w14:ligatures w14:val="standardContextual"/>
        </w:rPr>
        <w:tab/>
      </w:r>
      <w:r w:rsidRPr="004A0DAB">
        <w:rPr>
          <w:lang w:val="fr-FR"/>
        </w:rPr>
        <w:t>BC BEARER CONTEXT MODIFICATION FAILURE</w:t>
      </w:r>
      <w:r>
        <w:tab/>
      </w:r>
      <w:r>
        <w:fldChar w:fldCharType="begin" w:fldLock="1"/>
      </w:r>
      <w:r>
        <w:instrText xml:space="preserve"> PAGEREF _Toc209691385 \h </w:instrText>
      </w:r>
      <w:r>
        <w:fldChar w:fldCharType="separate"/>
      </w:r>
      <w:r>
        <w:t>106</w:t>
      </w:r>
      <w:r>
        <w:fldChar w:fldCharType="end"/>
      </w:r>
    </w:p>
    <w:p w14:paraId="0E7F091B" w14:textId="6FD3D398" w:rsidR="00F3700F" w:rsidRDefault="00F3700F">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_Toc209691386 \h </w:instrText>
      </w:r>
      <w:r>
        <w:fldChar w:fldCharType="separate"/>
      </w:r>
      <w:r>
        <w:t>106</w:t>
      </w:r>
      <w:r>
        <w:fldChar w:fldCharType="end"/>
      </w:r>
    </w:p>
    <w:p w14:paraId="3A8CFA3F" w14:textId="5FE40343"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9.2.5.1.</w:t>
      </w:r>
      <w:r w:rsidRPr="004A0DAB">
        <w:rPr>
          <w:lang w:val="fr-FR" w:eastAsia="zh-CN"/>
        </w:rPr>
        <w:t>8</w:t>
      </w:r>
      <w:r>
        <w:rPr>
          <w:rFonts w:asciiTheme="minorHAnsi" w:eastAsiaTheme="minorEastAsia" w:hAnsiTheme="minorHAnsi" w:cstheme="minorBidi"/>
          <w:kern w:val="2"/>
          <w:sz w:val="24"/>
          <w:szCs w:val="24"/>
          <w14:ligatures w14:val="standardContextual"/>
        </w:rPr>
        <w:tab/>
      </w:r>
      <w:r w:rsidRPr="004A0DAB">
        <w:rPr>
          <w:lang w:val="fr-FR"/>
        </w:rPr>
        <w:t>BC BEARER CONTEXT MODIFICATION CONFIRM</w:t>
      </w:r>
      <w:r>
        <w:tab/>
      </w:r>
      <w:r>
        <w:fldChar w:fldCharType="begin" w:fldLock="1"/>
      </w:r>
      <w:r>
        <w:instrText xml:space="preserve"> PAGEREF _Toc209691387 \h </w:instrText>
      </w:r>
      <w:r>
        <w:fldChar w:fldCharType="separate"/>
      </w:r>
      <w:r>
        <w:t>107</w:t>
      </w:r>
      <w:r>
        <w:fldChar w:fldCharType="end"/>
      </w:r>
    </w:p>
    <w:p w14:paraId="4D690785" w14:textId="3A454E29" w:rsidR="00F3700F" w:rsidRDefault="00F3700F">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_Toc209691388 \h </w:instrText>
      </w:r>
      <w:r>
        <w:fldChar w:fldCharType="separate"/>
      </w:r>
      <w:r>
        <w:t>107</w:t>
      </w:r>
      <w:r>
        <w:fldChar w:fldCharType="end"/>
      </w:r>
    </w:p>
    <w:p w14:paraId="515261D7" w14:textId="6072DA14" w:rsidR="00F3700F" w:rsidRDefault="00F3700F">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_Toc209691389 \h </w:instrText>
      </w:r>
      <w:r>
        <w:fldChar w:fldCharType="separate"/>
      </w:r>
      <w:r>
        <w:t>107</w:t>
      </w:r>
      <w:r>
        <w:fldChar w:fldCharType="end"/>
      </w:r>
    </w:p>
    <w:p w14:paraId="60805DDB" w14:textId="77A8DFA3" w:rsidR="00F3700F" w:rsidRDefault="00F3700F">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_Toc209691390 \h </w:instrText>
      </w:r>
      <w:r>
        <w:fldChar w:fldCharType="separate"/>
      </w:r>
      <w:r>
        <w:t>107</w:t>
      </w:r>
      <w:r>
        <w:fldChar w:fldCharType="end"/>
      </w:r>
    </w:p>
    <w:p w14:paraId="379D71DA" w14:textId="074E6859" w:rsidR="00F3700F" w:rsidRDefault="00F3700F">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_Toc209691391 \h </w:instrText>
      </w:r>
      <w:r>
        <w:fldChar w:fldCharType="separate"/>
      </w:r>
      <w:r>
        <w:t>108</w:t>
      </w:r>
      <w:r>
        <w:fldChar w:fldCharType="end"/>
      </w:r>
    </w:p>
    <w:p w14:paraId="2E258320" w14:textId="093D5924"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9.2.5.2.1</w:t>
      </w:r>
      <w:r>
        <w:rPr>
          <w:rFonts w:asciiTheme="minorHAnsi" w:eastAsiaTheme="minorEastAsia" w:hAnsiTheme="minorHAnsi" w:cstheme="minorBidi"/>
          <w:kern w:val="2"/>
          <w:sz w:val="24"/>
          <w:szCs w:val="24"/>
          <w14:ligatures w14:val="standardContextual"/>
        </w:rPr>
        <w:tab/>
      </w:r>
      <w:r w:rsidRPr="004A0DAB">
        <w:rPr>
          <w:lang w:val="fr-FR"/>
        </w:rPr>
        <w:t>MC BEARER CONTEXT SETUP REQUEST</w:t>
      </w:r>
      <w:r>
        <w:tab/>
      </w:r>
      <w:r>
        <w:fldChar w:fldCharType="begin" w:fldLock="1"/>
      </w:r>
      <w:r>
        <w:instrText xml:space="preserve"> PAGEREF _Toc209691392 \h </w:instrText>
      </w:r>
      <w:r>
        <w:fldChar w:fldCharType="separate"/>
      </w:r>
      <w:r>
        <w:t>108</w:t>
      </w:r>
      <w:r>
        <w:fldChar w:fldCharType="end"/>
      </w:r>
    </w:p>
    <w:p w14:paraId="70242EAD" w14:textId="138F0D7A"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9.2.5.2.2</w:t>
      </w:r>
      <w:r>
        <w:rPr>
          <w:rFonts w:asciiTheme="minorHAnsi" w:eastAsiaTheme="minorEastAsia" w:hAnsiTheme="minorHAnsi" w:cstheme="minorBidi"/>
          <w:kern w:val="2"/>
          <w:sz w:val="24"/>
          <w:szCs w:val="24"/>
          <w14:ligatures w14:val="standardContextual"/>
        </w:rPr>
        <w:tab/>
      </w:r>
      <w:r w:rsidRPr="004A0DAB">
        <w:rPr>
          <w:lang w:val="fr-FR"/>
        </w:rPr>
        <w:t>MC BEARER CONTEXT SETUP RESPONSE</w:t>
      </w:r>
      <w:r>
        <w:tab/>
      </w:r>
      <w:r>
        <w:fldChar w:fldCharType="begin" w:fldLock="1"/>
      </w:r>
      <w:r>
        <w:instrText xml:space="preserve"> PAGEREF _Toc209691393 \h </w:instrText>
      </w:r>
      <w:r>
        <w:fldChar w:fldCharType="separate"/>
      </w:r>
      <w:r>
        <w:t>108</w:t>
      </w:r>
      <w:r>
        <w:fldChar w:fldCharType="end"/>
      </w:r>
    </w:p>
    <w:p w14:paraId="371F8AB3" w14:textId="39ACE6E0" w:rsidR="00F3700F" w:rsidRDefault="00F3700F">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_Toc209691394 \h </w:instrText>
      </w:r>
      <w:r>
        <w:fldChar w:fldCharType="separate"/>
      </w:r>
      <w:r>
        <w:t>108</w:t>
      </w:r>
      <w:r>
        <w:fldChar w:fldCharType="end"/>
      </w:r>
    </w:p>
    <w:p w14:paraId="5018C593" w14:textId="68C134DF"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9.2.5.2.4</w:t>
      </w:r>
      <w:r>
        <w:rPr>
          <w:rFonts w:asciiTheme="minorHAnsi" w:eastAsiaTheme="minorEastAsia" w:hAnsiTheme="minorHAnsi" w:cstheme="minorBidi"/>
          <w:kern w:val="2"/>
          <w:sz w:val="24"/>
          <w:szCs w:val="24"/>
          <w14:ligatures w14:val="standardContextual"/>
        </w:rPr>
        <w:tab/>
      </w:r>
      <w:r w:rsidRPr="004A0DAB">
        <w:rPr>
          <w:lang w:val="fr-FR"/>
        </w:rPr>
        <w:t>MC BEARER CONTEXT MODIFICATION REQUEST</w:t>
      </w:r>
      <w:r>
        <w:tab/>
      </w:r>
      <w:r>
        <w:fldChar w:fldCharType="begin" w:fldLock="1"/>
      </w:r>
      <w:r>
        <w:instrText xml:space="preserve"> PAGEREF _Toc209691395 \h </w:instrText>
      </w:r>
      <w:r>
        <w:fldChar w:fldCharType="separate"/>
      </w:r>
      <w:r>
        <w:t>109</w:t>
      </w:r>
      <w:r>
        <w:fldChar w:fldCharType="end"/>
      </w:r>
    </w:p>
    <w:p w14:paraId="61607C5B" w14:textId="0D3D4A6A"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9.2.5.2.5</w:t>
      </w:r>
      <w:r>
        <w:rPr>
          <w:rFonts w:asciiTheme="minorHAnsi" w:eastAsiaTheme="minorEastAsia" w:hAnsiTheme="minorHAnsi" w:cstheme="minorBidi"/>
          <w:kern w:val="2"/>
          <w:sz w:val="24"/>
          <w:szCs w:val="24"/>
          <w14:ligatures w14:val="standardContextual"/>
        </w:rPr>
        <w:tab/>
      </w:r>
      <w:r w:rsidRPr="004A0DAB">
        <w:rPr>
          <w:lang w:val="fr-FR" w:eastAsia="zh-CN"/>
        </w:rPr>
        <w:t>M</w:t>
      </w:r>
      <w:r w:rsidRPr="004A0DAB">
        <w:rPr>
          <w:lang w:val="fr-FR"/>
        </w:rPr>
        <w:t>C BEARER CONTEXT MODIFICATION RESPONSE</w:t>
      </w:r>
      <w:r>
        <w:tab/>
      </w:r>
      <w:r>
        <w:fldChar w:fldCharType="begin" w:fldLock="1"/>
      </w:r>
      <w:r>
        <w:instrText xml:space="preserve"> PAGEREF _Toc209691396 \h </w:instrText>
      </w:r>
      <w:r>
        <w:fldChar w:fldCharType="separate"/>
      </w:r>
      <w:r>
        <w:t>109</w:t>
      </w:r>
      <w:r>
        <w:fldChar w:fldCharType="end"/>
      </w:r>
    </w:p>
    <w:p w14:paraId="4D8F94BC" w14:textId="0FF1F383" w:rsidR="00F3700F" w:rsidRDefault="00F3700F">
      <w:pPr>
        <w:pStyle w:val="TOC5"/>
        <w:rPr>
          <w:rFonts w:asciiTheme="minorHAnsi" w:eastAsiaTheme="minorEastAsia" w:hAnsiTheme="minorHAnsi" w:cstheme="minorBidi"/>
          <w:kern w:val="2"/>
          <w:sz w:val="24"/>
          <w:szCs w:val="24"/>
          <w14:ligatures w14:val="standardContextual"/>
        </w:rPr>
      </w:pPr>
      <w:r w:rsidRPr="004A0DAB">
        <w:rPr>
          <w:lang w:val="fr-FR"/>
        </w:rPr>
        <w:t>9.2.5.2.6</w:t>
      </w:r>
      <w:r>
        <w:rPr>
          <w:rFonts w:asciiTheme="minorHAnsi" w:eastAsiaTheme="minorEastAsia" w:hAnsiTheme="minorHAnsi" w:cstheme="minorBidi"/>
          <w:kern w:val="2"/>
          <w:sz w:val="24"/>
          <w:szCs w:val="24"/>
          <w14:ligatures w14:val="standardContextual"/>
        </w:rPr>
        <w:tab/>
      </w:r>
      <w:r w:rsidRPr="004A0DAB">
        <w:rPr>
          <w:lang w:val="fr-FR"/>
        </w:rPr>
        <w:t>MC BEARER CONTEXT MODIFICATION FAILURE</w:t>
      </w:r>
      <w:r>
        <w:tab/>
      </w:r>
      <w:r>
        <w:fldChar w:fldCharType="begin" w:fldLock="1"/>
      </w:r>
      <w:r>
        <w:instrText xml:space="preserve"> PAGEREF _Toc209691397 \h </w:instrText>
      </w:r>
      <w:r>
        <w:fldChar w:fldCharType="separate"/>
      </w:r>
      <w:r>
        <w:t>109</w:t>
      </w:r>
      <w:r>
        <w:fldChar w:fldCharType="end"/>
      </w:r>
    </w:p>
    <w:p w14:paraId="1849DCCC" w14:textId="359A008A"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_Toc209691398 \h </w:instrText>
      </w:r>
      <w:r>
        <w:fldChar w:fldCharType="separate"/>
      </w:r>
      <w:r>
        <w:t>109</w:t>
      </w:r>
      <w:r>
        <w:fldChar w:fldCharType="end"/>
      </w:r>
    </w:p>
    <w:p w14:paraId="64A8322F" w14:textId="340A1E88"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_Toc209691399 \h </w:instrText>
      </w:r>
      <w:r>
        <w:fldChar w:fldCharType="separate"/>
      </w:r>
      <w:r>
        <w:t>110</w:t>
      </w:r>
      <w:r>
        <w:fldChar w:fldCharType="end"/>
      </w:r>
    </w:p>
    <w:p w14:paraId="239A1822" w14:textId="1B24BE02"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_Toc209691400 \h </w:instrText>
      </w:r>
      <w:r>
        <w:fldChar w:fldCharType="separate"/>
      </w:r>
      <w:r>
        <w:t>110</w:t>
      </w:r>
      <w:r>
        <w:fldChar w:fldCharType="end"/>
      </w:r>
    </w:p>
    <w:p w14:paraId="699C88C5" w14:textId="12F1F345"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_Toc209691401 \h </w:instrText>
      </w:r>
      <w:r>
        <w:fldChar w:fldCharType="separate"/>
      </w:r>
      <w:r>
        <w:t>110</w:t>
      </w:r>
      <w:r>
        <w:fldChar w:fldCharType="end"/>
      </w:r>
    </w:p>
    <w:p w14:paraId="3537E527" w14:textId="2D0FFF83"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_Toc209691402 \h </w:instrText>
      </w:r>
      <w:r>
        <w:fldChar w:fldCharType="separate"/>
      </w:r>
      <w:r>
        <w:t>111</w:t>
      </w:r>
      <w:r>
        <w:fldChar w:fldCharType="end"/>
      </w:r>
    </w:p>
    <w:p w14:paraId="3C5EDF1C" w14:textId="380A0A23" w:rsidR="00F3700F" w:rsidRDefault="00F3700F">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_Toc209691403 \h </w:instrText>
      </w:r>
      <w:r>
        <w:fldChar w:fldCharType="separate"/>
      </w:r>
      <w:r>
        <w:t>111</w:t>
      </w:r>
      <w:r>
        <w:fldChar w:fldCharType="end"/>
      </w:r>
    </w:p>
    <w:p w14:paraId="1EA21C20" w14:textId="7DB14077" w:rsidR="00F3700F" w:rsidRDefault="00F3700F">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_Toc209691404 \h </w:instrText>
      </w:r>
      <w:r>
        <w:fldChar w:fldCharType="separate"/>
      </w:r>
      <w:r>
        <w:t>111</w:t>
      </w:r>
      <w:r>
        <w:fldChar w:fldCharType="end"/>
      </w:r>
    </w:p>
    <w:p w14:paraId="4C1DC121" w14:textId="531B2EEF" w:rsidR="00F3700F" w:rsidRDefault="00F3700F">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_Toc209691405 \h </w:instrText>
      </w:r>
      <w:r>
        <w:fldChar w:fldCharType="separate"/>
      </w:r>
      <w:r>
        <w:t>111</w:t>
      </w:r>
      <w:r>
        <w:fldChar w:fldCharType="end"/>
      </w:r>
    </w:p>
    <w:p w14:paraId="2C86F019" w14:textId="5C20201B" w:rsidR="00F3700F" w:rsidRDefault="00F3700F">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_Toc209691406 \h </w:instrText>
      </w:r>
      <w:r>
        <w:fldChar w:fldCharType="separate"/>
      </w:r>
      <w:r>
        <w:t>111</w:t>
      </w:r>
      <w:r>
        <w:fldChar w:fldCharType="end"/>
      </w:r>
    </w:p>
    <w:p w14:paraId="4FB5B224" w14:textId="5F22E2D8"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4A0DAB">
        <w:rPr>
          <w:rFonts w:cs="Arial"/>
        </w:rPr>
        <w:t>Cause</w:t>
      </w:r>
      <w:r>
        <w:tab/>
      </w:r>
      <w:r>
        <w:fldChar w:fldCharType="begin" w:fldLock="1"/>
      </w:r>
      <w:r>
        <w:instrText xml:space="preserve"> PAGEREF _Toc209691407 \h </w:instrText>
      </w:r>
      <w:r>
        <w:fldChar w:fldCharType="separate"/>
      </w:r>
      <w:r>
        <w:t>112</w:t>
      </w:r>
      <w:r>
        <w:fldChar w:fldCharType="end"/>
      </w:r>
    </w:p>
    <w:p w14:paraId="087FFEBA" w14:textId="4723D80C"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_Toc209691408 \h </w:instrText>
      </w:r>
      <w:r>
        <w:fldChar w:fldCharType="separate"/>
      </w:r>
      <w:r>
        <w:t>115</w:t>
      </w:r>
      <w:r>
        <w:fldChar w:fldCharType="end"/>
      </w:r>
    </w:p>
    <w:p w14:paraId="315BCB69" w14:textId="1303DA98" w:rsidR="00F3700F" w:rsidRDefault="00F3700F">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_Toc209691409 \h </w:instrText>
      </w:r>
      <w:r>
        <w:fldChar w:fldCharType="separate"/>
      </w:r>
      <w:r>
        <w:t>116</w:t>
      </w:r>
      <w:r>
        <w:fldChar w:fldCharType="end"/>
      </w:r>
    </w:p>
    <w:p w14:paraId="29974A92" w14:textId="28750AF3" w:rsidR="00F3700F" w:rsidRDefault="00F3700F">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_Toc209691410 \h </w:instrText>
      </w:r>
      <w:r>
        <w:fldChar w:fldCharType="separate"/>
      </w:r>
      <w:r>
        <w:t>116</w:t>
      </w:r>
      <w:r>
        <w:fldChar w:fldCharType="end"/>
      </w:r>
    </w:p>
    <w:p w14:paraId="2C148B32" w14:textId="69C3F334" w:rsidR="00F3700F" w:rsidRDefault="00F3700F">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_Toc209691411 \h </w:instrText>
      </w:r>
      <w:r>
        <w:fldChar w:fldCharType="separate"/>
      </w:r>
      <w:r>
        <w:t>116</w:t>
      </w:r>
      <w:r>
        <w:fldChar w:fldCharType="end"/>
      </w:r>
    </w:p>
    <w:p w14:paraId="2B2CD3EF" w14:textId="0854A7AA"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lastRenderedPageBreak/>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_Toc209691412 \h </w:instrText>
      </w:r>
      <w:r>
        <w:fldChar w:fldCharType="separate"/>
      </w:r>
      <w:r>
        <w:t>117</w:t>
      </w:r>
      <w:r>
        <w:fldChar w:fldCharType="end"/>
      </w:r>
    </w:p>
    <w:p w14:paraId="71CB3856" w14:textId="455BA7DB"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_Toc209691413 \h </w:instrText>
      </w:r>
      <w:r>
        <w:fldChar w:fldCharType="separate"/>
      </w:r>
      <w:r>
        <w:t>117</w:t>
      </w:r>
      <w:r>
        <w:fldChar w:fldCharType="end"/>
      </w:r>
    </w:p>
    <w:p w14:paraId="1C3D2425" w14:textId="7C1F6429"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_Toc209691414 \h </w:instrText>
      </w:r>
      <w:r>
        <w:fldChar w:fldCharType="separate"/>
      </w:r>
      <w:r>
        <w:t>117</w:t>
      </w:r>
      <w:r>
        <w:fldChar w:fldCharType="end"/>
      </w:r>
    </w:p>
    <w:p w14:paraId="70A05E4E" w14:textId="05756BD6" w:rsidR="00F3700F" w:rsidRDefault="00F3700F">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_Toc209691415 \h </w:instrText>
      </w:r>
      <w:r>
        <w:fldChar w:fldCharType="separate"/>
      </w:r>
      <w:r>
        <w:t>117</w:t>
      </w:r>
      <w:r>
        <w:fldChar w:fldCharType="end"/>
      </w:r>
    </w:p>
    <w:p w14:paraId="534EBF62" w14:textId="6DFD678E" w:rsidR="00F3700F" w:rsidRDefault="00F3700F">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_Toc209691416 \h </w:instrText>
      </w:r>
      <w:r>
        <w:fldChar w:fldCharType="separate"/>
      </w:r>
      <w:r>
        <w:t>118</w:t>
      </w:r>
      <w:r>
        <w:fldChar w:fldCharType="end"/>
      </w:r>
    </w:p>
    <w:p w14:paraId="0F1105EB" w14:textId="56DC248C" w:rsidR="00F3700F" w:rsidRDefault="00F3700F">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_Toc209691417 \h </w:instrText>
      </w:r>
      <w:r>
        <w:fldChar w:fldCharType="separate"/>
      </w:r>
      <w:r>
        <w:t>118</w:t>
      </w:r>
      <w:r>
        <w:fldChar w:fldCharType="end"/>
      </w:r>
    </w:p>
    <w:p w14:paraId="1B1CD0C1" w14:textId="10B21413" w:rsidR="00F3700F" w:rsidRDefault="00F3700F">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_Toc209691418 \h </w:instrText>
      </w:r>
      <w:r>
        <w:fldChar w:fldCharType="separate"/>
      </w:r>
      <w:r>
        <w:t>119</w:t>
      </w:r>
      <w:r>
        <w:fldChar w:fldCharType="end"/>
      </w:r>
    </w:p>
    <w:p w14:paraId="3B81416C" w14:textId="3FC2C38A"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_Toc209691419 \h </w:instrText>
      </w:r>
      <w:r>
        <w:fldChar w:fldCharType="separate"/>
      </w:r>
      <w:r>
        <w:t>119</w:t>
      </w:r>
      <w:r>
        <w:fldChar w:fldCharType="end"/>
      </w:r>
    </w:p>
    <w:p w14:paraId="68B7A6BF" w14:textId="4685F10D" w:rsidR="00F3700F" w:rsidRDefault="00F3700F">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_Toc209691420 \h </w:instrText>
      </w:r>
      <w:r>
        <w:fldChar w:fldCharType="separate"/>
      </w:r>
      <w:r>
        <w:t>120</w:t>
      </w:r>
      <w:r>
        <w:fldChar w:fldCharType="end"/>
      </w:r>
    </w:p>
    <w:p w14:paraId="6884D768" w14:textId="352F0079" w:rsidR="00F3700F" w:rsidRDefault="00F3700F">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_Toc209691421 \h </w:instrText>
      </w:r>
      <w:r>
        <w:fldChar w:fldCharType="separate"/>
      </w:r>
      <w:r>
        <w:t>120</w:t>
      </w:r>
      <w:r>
        <w:fldChar w:fldCharType="end"/>
      </w:r>
    </w:p>
    <w:p w14:paraId="4B48B1CF" w14:textId="0364B4FC" w:rsidR="00F3700F" w:rsidRDefault="00F3700F">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_Toc209691422 \h </w:instrText>
      </w:r>
      <w:r>
        <w:fldChar w:fldCharType="separate"/>
      </w:r>
      <w:r>
        <w:t>120</w:t>
      </w:r>
      <w:r>
        <w:fldChar w:fldCharType="end"/>
      </w:r>
    </w:p>
    <w:p w14:paraId="3EDA23CC" w14:textId="47F13323" w:rsidR="00F3700F" w:rsidRDefault="00F3700F">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_Toc209691423 \h </w:instrText>
      </w:r>
      <w:r>
        <w:fldChar w:fldCharType="separate"/>
      </w:r>
      <w:r>
        <w:t>120</w:t>
      </w:r>
      <w:r>
        <w:fldChar w:fldCharType="end"/>
      </w:r>
    </w:p>
    <w:p w14:paraId="519C1B88" w14:textId="3D696F74" w:rsidR="00F3700F" w:rsidRDefault="00F3700F">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_Toc209691424 \h </w:instrText>
      </w:r>
      <w:r>
        <w:fldChar w:fldCharType="separate"/>
      </w:r>
      <w:r>
        <w:t>121</w:t>
      </w:r>
      <w:r>
        <w:fldChar w:fldCharType="end"/>
      </w:r>
    </w:p>
    <w:p w14:paraId="6CD902C0" w14:textId="53B34D72" w:rsidR="00F3700F" w:rsidRDefault="00F3700F">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_Toc209691425 \h </w:instrText>
      </w:r>
      <w:r>
        <w:fldChar w:fldCharType="separate"/>
      </w:r>
      <w:r>
        <w:t>121</w:t>
      </w:r>
      <w:r>
        <w:fldChar w:fldCharType="end"/>
      </w:r>
    </w:p>
    <w:p w14:paraId="5C4B717D" w14:textId="7432D333" w:rsidR="00F3700F" w:rsidRDefault="00F3700F">
      <w:pPr>
        <w:pStyle w:val="TOC4"/>
        <w:rPr>
          <w:rFonts w:asciiTheme="minorHAnsi" w:eastAsiaTheme="minorEastAsia" w:hAnsiTheme="minorHAnsi" w:cstheme="minorBidi"/>
          <w:kern w:val="2"/>
          <w:sz w:val="24"/>
          <w:szCs w:val="24"/>
          <w14:ligatures w14:val="standardContextual"/>
        </w:rPr>
      </w:pPr>
      <w:r>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_Toc209691426 \h </w:instrText>
      </w:r>
      <w:r>
        <w:fldChar w:fldCharType="separate"/>
      </w:r>
      <w:r>
        <w:t>122</w:t>
      </w:r>
      <w:r>
        <w:fldChar w:fldCharType="end"/>
      </w:r>
    </w:p>
    <w:p w14:paraId="554DBE6C" w14:textId="30C8F571" w:rsidR="00F3700F" w:rsidRDefault="00F3700F">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_Toc209691427 \h </w:instrText>
      </w:r>
      <w:r>
        <w:fldChar w:fldCharType="separate"/>
      </w:r>
      <w:r>
        <w:t>122</w:t>
      </w:r>
      <w:r>
        <w:fldChar w:fldCharType="end"/>
      </w:r>
    </w:p>
    <w:p w14:paraId="228F124C" w14:textId="5679A014" w:rsidR="00F3700F" w:rsidRDefault="00F3700F">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_Toc209691428 \h </w:instrText>
      </w:r>
      <w:r>
        <w:fldChar w:fldCharType="separate"/>
      </w:r>
      <w:r>
        <w:t>122</w:t>
      </w:r>
      <w:r>
        <w:fldChar w:fldCharType="end"/>
      </w:r>
    </w:p>
    <w:p w14:paraId="65BDB803" w14:textId="598ABF48" w:rsidR="00F3700F" w:rsidRDefault="00F3700F">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_Toc209691429 \h </w:instrText>
      </w:r>
      <w:r>
        <w:fldChar w:fldCharType="separate"/>
      </w:r>
      <w:r>
        <w:t>122</w:t>
      </w:r>
      <w:r>
        <w:fldChar w:fldCharType="end"/>
      </w:r>
    </w:p>
    <w:p w14:paraId="3A493317" w14:textId="36832D0E"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9.3.1.24</w:t>
      </w:r>
      <w:r>
        <w:rPr>
          <w:rFonts w:asciiTheme="minorHAnsi" w:eastAsiaTheme="minorEastAsia" w:hAnsiTheme="minorHAnsi" w:cstheme="minorBidi"/>
          <w:kern w:val="2"/>
          <w:sz w:val="24"/>
          <w:szCs w:val="24"/>
          <w14:ligatures w14:val="standardContextual"/>
        </w:rPr>
        <w:tab/>
      </w:r>
      <w:r w:rsidRPr="004A0DAB">
        <w:rPr>
          <w:rFonts w:eastAsia="Batang"/>
        </w:rPr>
        <w:t>QoS Flow Identifier</w:t>
      </w:r>
      <w:r>
        <w:tab/>
      </w:r>
      <w:r>
        <w:fldChar w:fldCharType="begin" w:fldLock="1"/>
      </w:r>
      <w:r>
        <w:instrText xml:space="preserve"> PAGEREF _Toc209691430 \h </w:instrText>
      </w:r>
      <w:r>
        <w:fldChar w:fldCharType="separate"/>
      </w:r>
      <w:r>
        <w:t>123</w:t>
      </w:r>
      <w:r>
        <w:fldChar w:fldCharType="end"/>
      </w:r>
    </w:p>
    <w:p w14:paraId="2539D7B1" w14:textId="5E268743" w:rsidR="00F3700F" w:rsidRDefault="00F3700F">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_Toc209691431 \h </w:instrText>
      </w:r>
      <w:r>
        <w:fldChar w:fldCharType="separate"/>
      </w:r>
      <w:r>
        <w:t>123</w:t>
      </w:r>
      <w:r>
        <w:fldChar w:fldCharType="end"/>
      </w:r>
    </w:p>
    <w:p w14:paraId="37146F14" w14:textId="712A123B" w:rsidR="00F3700F" w:rsidRDefault="00F3700F">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4A0DAB">
        <w:rPr>
          <w:rFonts w:eastAsia="Batang"/>
        </w:rPr>
        <w:t xml:space="preserve"> Level QoS Parameters</w:t>
      </w:r>
      <w:r>
        <w:tab/>
      </w:r>
      <w:r>
        <w:fldChar w:fldCharType="begin" w:fldLock="1"/>
      </w:r>
      <w:r>
        <w:instrText xml:space="preserve"> PAGEREF _Toc209691432 \h </w:instrText>
      </w:r>
      <w:r>
        <w:fldChar w:fldCharType="separate"/>
      </w:r>
      <w:r>
        <w:t>124</w:t>
      </w:r>
      <w:r>
        <w:fldChar w:fldCharType="end"/>
      </w:r>
    </w:p>
    <w:p w14:paraId="25F61A93" w14:textId="05EEEBCC" w:rsidR="00F3700F" w:rsidRDefault="00F3700F">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_Toc209691433 \h </w:instrText>
      </w:r>
      <w:r>
        <w:fldChar w:fldCharType="separate"/>
      </w:r>
      <w:r>
        <w:t>125</w:t>
      </w:r>
      <w:r>
        <w:fldChar w:fldCharType="end"/>
      </w:r>
    </w:p>
    <w:p w14:paraId="6D6637BE" w14:textId="4859D2B7" w:rsidR="00F3700F" w:rsidRDefault="00F3700F">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_Toc209691434 \h </w:instrText>
      </w:r>
      <w:r>
        <w:fldChar w:fldCharType="separate"/>
      </w:r>
      <w:r>
        <w:t>126</w:t>
      </w:r>
      <w:r>
        <w:fldChar w:fldCharType="end"/>
      </w:r>
    </w:p>
    <w:p w14:paraId="057552A9" w14:textId="3EA0379E" w:rsidR="00F3700F" w:rsidRDefault="00F3700F">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_Toc209691435 \h </w:instrText>
      </w:r>
      <w:r>
        <w:fldChar w:fldCharType="separate"/>
      </w:r>
      <w:r>
        <w:t>127</w:t>
      </w:r>
      <w:r>
        <w:fldChar w:fldCharType="end"/>
      </w:r>
    </w:p>
    <w:p w14:paraId="00F0E0C2" w14:textId="6149AA24" w:rsidR="00F3700F" w:rsidRDefault="00F3700F">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_Toc209691436 \h </w:instrText>
      </w:r>
      <w:r>
        <w:fldChar w:fldCharType="separate"/>
      </w:r>
      <w:r>
        <w:t>128</w:t>
      </w:r>
      <w:r>
        <w:fldChar w:fldCharType="end"/>
      </w:r>
    </w:p>
    <w:p w14:paraId="33EB3144" w14:textId="42DE37B7" w:rsidR="00F3700F" w:rsidRDefault="00F3700F">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_Toc209691437 \h </w:instrText>
      </w:r>
      <w:r>
        <w:fldChar w:fldCharType="separate"/>
      </w:r>
      <w:r>
        <w:t>129</w:t>
      </w:r>
      <w:r>
        <w:fldChar w:fldCharType="end"/>
      </w:r>
    </w:p>
    <w:p w14:paraId="60CDDFC9" w14:textId="08DCD35D" w:rsidR="00F3700F" w:rsidRDefault="00F3700F">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_Toc209691438 \h </w:instrText>
      </w:r>
      <w:r>
        <w:fldChar w:fldCharType="separate"/>
      </w:r>
      <w:r>
        <w:t>129</w:t>
      </w:r>
      <w:r>
        <w:fldChar w:fldCharType="end"/>
      </w:r>
    </w:p>
    <w:p w14:paraId="550EFE71" w14:textId="54076806" w:rsidR="00F3700F" w:rsidRDefault="00F3700F">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_Toc209691439 \h </w:instrText>
      </w:r>
      <w:r>
        <w:fldChar w:fldCharType="separate"/>
      </w:r>
      <w:r>
        <w:t>129</w:t>
      </w:r>
      <w:r>
        <w:fldChar w:fldCharType="end"/>
      </w:r>
    </w:p>
    <w:p w14:paraId="3B442418" w14:textId="07524962" w:rsidR="00F3700F" w:rsidRDefault="00F3700F">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_Toc209691440 \h </w:instrText>
      </w:r>
      <w:r>
        <w:fldChar w:fldCharType="separate"/>
      </w:r>
      <w:r>
        <w:t>130</w:t>
      </w:r>
      <w:r>
        <w:fldChar w:fldCharType="end"/>
      </w:r>
    </w:p>
    <w:p w14:paraId="40298DE7" w14:textId="7B5D5720" w:rsidR="00F3700F" w:rsidRDefault="00F3700F">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_Toc209691441 \h </w:instrText>
      </w:r>
      <w:r>
        <w:fldChar w:fldCharType="separate"/>
      </w:r>
      <w:r>
        <w:t>130</w:t>
      </w:r>
      <w:r>
        <w:fldChar w:fldCharType="end"/>
      </w:r>
    </w:p>
    <w:p w14:paraId="1535A0F3" w14:textId="4052C6E8" w:rsidR="00F3700F" w:rsidRDefault="00F3700F">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_Toc209691442 \h </w:instrText>
      </w:r>
      <w:r>
        <w:fldChar w:fldCharType="separate"/>
      </w:r>
      <w:r>
        <w:t>130</w:t>
      </w:r>
      <w:r>
        <w:fldChar w:fldCharType="end"/>
      </w:r>
    </w:p>
    <w:p w14:paraId="456C4F70" w14:textId="61489219" w:rsidR="00F3700F" w:rsidRDefault="00F3700F">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_Toc209691443 \h </w:instrText>
      </w:r>
      <w:r>
        <w:fldChar w:fldCharType="separate"/>
      </w:r>
      <w:r>
        <w:t>131</w:t>
      </w:r>
      <w:r>
        <w:fldChar w:fldCharType="end"/>
      </w:r>
    </w:p>
    <w:p w14:paraId="67304843" w14:textId="4F96AF57" w:rsidR="00F3700F" w:rsidRDefault="00F3700F">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_Toc209691444 \h </w:instrText>
      </w:r>
      <w:r>
        <w:fldChar w:fldCharType="separate"/>
      </w:r>
      <w:r>
        <w:t>131</w:t>
      </w:r>
      <w:r>
        <w:fldChar w:fldCharType="end"/>
      </w:r>
    </w:p>
    <w:p w14:paraId="4251249B" w14:textId="17527541" w:rsidR="00F3700F" w:rsidRDefault="00F3700F">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_Toc209691445 \h </w:instrText>
      </w:r>
      <w:r>
        <w:fldChar w:fldCharType="separate"/>
      </w:r>
      <w:r>
        <w:t>131</w:t>
      </w:r>
      <w:r>
        <w:fldChar w:fldCharType="end"/>
      </w:r>
    </w:p>
    <w:p w14:paraId="3DF62839" w14:textId="4480727B" w:rsidR="00F3700F" w:rsidRDefault="00F3700F">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_Toc209691446 \h </w:instrText>
      </w:r>
      <w:r>
        <w:fldChar w:fldCharType="separate"/>
      </w:r>
      <w:r>
        <w:t>134</w:t>
      </w:r>
      <w:r>
        <w:fldChar w:fldCharType="end"/>
      </w:r>
    </w:p>
    <w:p w14:paraId="2771EB59" w14:textId="45CFA93D" w:rsidR="00F3700F" w:rsidRDefault="00F3700F">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_Toc209691447 \h </w:instrText>
      </w:r>
      <w:r>
        <w:fldChar w:fldCharType="separate"/>
      </w:r>
      <w:r>
        <w:t>135</w:t>
      </w:r>
      <w:r>
        <w:fldChar w:fldCharType="end"/>
      </w:r>
    </w:p>
    <w:p w14:paraId="585E8A99" w14:textId="6D04A35E" w:rsidR="00F3700F" w:rsidRDefault="00F3700F">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_Toc209691448 \h </w:instrText>
      </w:r>
      <w:r>
        <w:fldChar w:fldCharType="separate"/>
      </w:r>
      <w:r>
        <w:t>136</w:t>
      </w:r>
      <w:r>
        <w:fldChar w:fldCharType="end"/>
      </w:r>
    </w:p>
    <w:p w14:paraId="3DF8048C" w14:textId="18CC0311" w:rsidR="00F3700F" w:rsidRDefault="00F3700F">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_Toc209691449 \h </w:instrText>
      </w:r>
      <w:r>
        <w:fldChar w:fldCharType="separate"/>
      </w:r>
      <w:r>
        <w:t>136</w:t>
      </w:r>
      <w:r>
        <w:fldChar w:fldCharType="end"/>
      </w:r>
    </w:p>
    <w:p w14:paraId="6ED33716" w14:textId="07C526F4" w:rsidR="00F3700F" w:rsidRDefault="00F3700F">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_Toc209691450 \h </w:instrText>
      </w:r>
      <w:r>
        <w:fldChar w:fldCharType="separate"/>
      </w:r>
      <w:r>
        <w:t>136</w:t>
      </w:r>
      <w:r>
        <w:fldChar w:fldCharType="end"/>
      </w:r>
    </w:p>
    <w:p w14:paraId="37F54B17" w14:textId="4E15ACFE" w:rsidR="00F3700F" w:rsidRDefault="00F3700F">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_Toc209691451 \h </w:instrText>
      </w:r>
      <w:r>
        <w:fldChar w:fldCharType="separate"/>
      </w:r>
      <w:r>
        <w:t>137</w:t>
      </w:r>
      <w:r>
        <w:fldChar w:fldCharType="end"/>
      </w:r>
    </w:p>
    <w:p w14:paraId="584E942F" w14:textId="2C9FEB7A" w:rsidR="00F3700F" w:rsidRDefault="00F3700F">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_Toc209691452 \h </w:instrText>
      </w:r>
      <w:r>
        <w:fldChar w:fldCharType="separate"/>
      </w:r>
      <w:r>
        <w:t>138</w:t>
      </w:r>
      <w:r>
        <w:fldChar w:fldCharType="end"/>
      </w:r>
    </w:p>
    <w:p w14:paraId="5997BF51" w14:textId="037433F5"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9.3.1.46</w:t>
      </w:r>
      <w:r>
        <w:rPr>
          <w:rFonts w:asciiTheme="minorHAnsi" w:eastAsiaTheme="minorEastAsia" w:hAnsiTheme="minorHAnsi" w:cstheme="minorBidi"/>
          <w:kern w:val="2"/>
          <w:sz w:val="24"/>
          <w:szCs w:val="24"/>
          <w14:ligatures w14:val="standardContextual"/>
        </w:rPr>
        <w:tab/>
      </w:r>
      <w:r w:rsidRPr="004A0DAB">
        <w:rPr>
          <w:rFonts w:cs="Arial"/>
          <w:lang w:eastAsia="zh-CN"/>
        </w:rPr>
        <w:t>Packet Loss Rate</w:t>
      </w:r>
      <w:r>
        <w:tab/>
      </w:r>
      <w:r>
        <w:fldChar w:fldCharType="begin" w:fldLock="1"/>
      </w:r>
      <w:r>
        <w:instrText xml:space="preserve"> PAGEREF _Toc209691453 \h </w:instrText>
      </w:r>
      <w:r>
        <w:fldChar w:fldCharType="separate"/>
      </w:r>
      <w:r>
        <w:t>138</w:t>
      </w:r>
      <w:r>
        <w:fldChar w:fldCharType="end"/>
      </w:r>
    </w:p>
    <w:p w14:paraId="2D936403" w14:textId="607AD8CA"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_Toc209691454 \h </w:instrText>
      </w:r>
      <w:r>
        <w:fldChar w:fldCharType="separate"/>
      </w:r>
      <w:r>
        <w:t>138</w:t>
      </w:r>
      <w:r>
        <w:fldChar w:fldCharType="end"/>
      </w:r>
    </w:p>
    <w:p w14:paraId="0A709BEA" w14:textId="7F7DDB3D"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_Toc209691455 \h </w:instrText>
      </w:r>
      <w:r>
        <w:fldChar w:fldCharType="separate"/>
      </w:r>
      <w:r>
        <w:t>138</w:t>
      </w:r>
      <w:r>
        <w:fldChar w:fldCharType="end"/>
      </w:r>
    </w:p>
    <w:p w14:paraId="1D1A04CD" w14:textId="25346627"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_Toc209691456 \h </w:instrText>
      </w:r>
      <w:r>
        <w:fldChar w:fldCharType="separate"/>
      </w:r>
      <w:r>
        <w:t>138</w:t>
      </w:r>
      <w:r>
        <w:fldChar w:fldCharType="end"/>
      </w:r>
    </w:p>
    <w:p w14:paraId="0A36E712" w14:textId="32BF2C0D"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_Toc209691457 \h </w:instrText>
      </w:r>
      <w:r>
        <w:fldChar w:fldCharType="separate"/>
      </w:r>
      <w:r>
        <w:t>139</w:t>
      </w:r>
      <w:r>
        <w:fldChar w:fldCharType="end"/>
      </w:r>
    </w:p>
    <w:p w14:paraId="774B52A9" w14:textId="70D8F40F"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_Toc209691458 \h </w:instrText>
      </w:r>
      <w:r>
        <w:fldChar w:fldCharType="separate"/>
      </w:r>
      <w:r>
        <w:t>139</w:t>
      </w:r>
      <w:r>
        <w:fldChar w:fldCharType="end"/>
      </w:r>
    </w:p>
    <w:p w14:paraId="1FAF1548" w14:textId="05BECCD5" w:rsidR="00F3700F" w:rsidRDefault="00F3700F">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_Toc209691459 \h </w:instrText>
      </w:r>
      <w:r>
        <w:fldChar w:fldCharType="separate"/>
      </w:r>
      <w:r>
        <w:t>139</w:t>
      </w:r>
      <w:r>
        <w:fldChar w:fldCharType="end"/>
      </w:r>
    </w:p>
    <w:p w14:paraId="1AD0369D" w14:textId="2D60D3CF"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_Toc209691460 \h </w:instrText>
      </w:r>
      <w:r>
        <w:fldChar w:fldCharType="separate"/>
      </w:r>
      <w:r>
        <w:t>139</w:t>
      </w:r>
      <w:r>
        <w:fldChar w:fldCharType="end"/>
      </w:r>
    </w:p>
    <w:p w14:paraId="40CBD524" w14:textId="05C86C1D" w:rsidR="00F3700F" w:rsidRDefault="00F3700F">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_Toc209691461 \h </w:instrText>
      </w:r>
      <w:r>
        <w:fldChar w:fldCharType="separate"/>
      </w:r>
      <w:r>
        <w:t>140</w:t>
      </w:r>
      <w:r>
        <w:fldChar w:fldCharType="end"/>
      </w:r>
    </w:p>
    <w:p w14:paraId="66BC9114" w14:textId="0BF78599" w:rsidR="00F3700F" w:rsidRDefault="00F3700F">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_Toc209691462 \h </w:instrText>
      </w:r>
      <w:r>
        <w:fldChar w:fldCharType="separate"/>
      </w:r>
      <w:r>
        <w:t>140</w:t>
      </w:r>
      <w:r>
        <w:fldChar w:fldCharType="end"/>
      </w:r>
    </w:p>
    <w:p w14:paraId="6B16A5A6" w14:textId="1C3B9479" w:rsidR="00F3700F" w:rsidRDefault="00F3700F">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_Toc209691463 \h </w:instrText>
      </w:r>
      <w:r>
        <w:fldChar w:fldCharType="separate"/>
      </w:r>
      <w:r>
        <w:t>140</w:t>
      </w:r>
      <w:r>
        <w:fldChar w:fldCharType="end"/>
      </w:r>
    </w:p>
    <w:p w14:paraId="5EDDB508" w14:textId="1C394627"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4A0DAB">
        <w:rPr>
          <w:rFonts w:eastAsia="Malgun Gothic"/>
        </w:rPr>
        <w:t>Maximum Integrity Protected Data Rate</w:t>
      </w:r>
      <w:r>
        <w:tab/>
      </w:r>
      <w:r>
        <w:fldChar w:fldCharType="begin" w:fldLock="1"/>
      </w:r>
      <w:r>
        <w:instrText xml:space="preserve"> PAGEREF _Toc209691464 \h </w:instrText>
      </w:r>
      <w:r>
        <w:fldChar w:fldCharType="separate"/>
      </w:r>
      <w:r>
        <w:t>140</w:t>
      </w:r>
      <w:r>
        <w:fldChar w:fldCharType="end"/>
      </w:r>
    </w:p>
    <w:p w14:paraId="7A76EB1D" w14:textId="60C1D73A" w:rsidR="00F3700F" w:rsidRDefault="00F3700F">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_Toc209691465 \h </w:instrText>
      </w:r>
      <w:r>
        <w:fldChar w:fldCharType="separate"/>
      </w:r>
      <w:r>
        <w:t>140</w:t>
      </w:r>
      <w:r>
        <w:fldChar w:fldCharType="end"/>
      </w:r>
    </w:p>
    <w:p w14:paraId="3F26B75D" w14:textId="24F244B6" w:rsidR="00F3700F" w:rsidRDefault="00F3700F">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_Toc209691466 \h </w:instrText>
      </w:r>
      <w:r>
        <w:fldChar w:fldCharType="separate"/>
      </w:r>
      <w:r>
        <w:t>141</w:t>
      </w:r>
      <w:r>
        <w:fldChar w:fldCharType="end"/>
      </w:r>
    </w:p>
    <w:p w14:paraId="4B554021" w14:textId="0385E0D3"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algun Gothic"/>
        </w:rPr>
        <w:t>9.3.1.60</w:t>
      </w:r>
      <w:r>
        <w:rPr>
          <w:rFonts w:asciiTheme="minorHAnsi" w:eastAsiaTheme="minorEastAsia" w:hAnsiTheme="minorHAnsi" w:cstheme="minorBidi"/>
          <w:kern w:val="2"/>
          <w:sz w:val="24"/>
          <w:szCs w:val="24"/>
          <w14:ligatures w14:val="standardContextual"/>
        </w:rPr>
        <w:tab/>
      </w:r>
      <w:r w:rsidRPr="004A0DAB">
        <w:rPr>
          <w:rFonts w:eastAsia="Malgun Gothic"/>
        </w:rPr>
        <w:t>QoS Flow Mapping Indication</w:t>
      </w:r>
      <w:r>
        <w:tab/>
      </w:r>
      <w:r>
        <w:fldChar w:fldCharType="begin" w:fldLock="1"/>
      </w:r>
      <w:r>
        <w:instrText xml:space="preserve"> PAGEREF _Toc209691467 \h </w:instrText>
      </w:r>
      <w:r>
        <w:fldChar w:fldCharType="separate"/>
      </w:r>
      <w:r>
        <w:t>141</w:t>
      </w:r>
      <w:r>
        <w:fldChar w:fldCharType="end"/>
      </w:r>
    </w:p>
    <w:p w14:paraId="208A078F" w14:textId="47C07A13" w:rsidR="00F3700F" w:rsidRDefault="00F3700F">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_Toc209691468 \h </w:instrText>
      </w:r>
      <w:r>
        <w:fldChar w:fldCharType="separate"/>
      </w:r>
      <w:r>
        <w:t>142</w:t>
      </w:r>
      <w:r>
        <w:fldChar w:fldCharType="end"/>
      </w:r>
    </w:p>
    <w:p w14:paraId="6A50BD0F" w14:textId="3C356AC8"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_Toc209691469 \h </w:instrText>
      </w:r>
      <w:r>
        <w:fldChar w:fldCharType="separate"/>
      </w:r>
      <w:r>
        <w:t>142</w:t>
      </w:r>
      <w:r>
        <w:fldChar w:fldCharType="end"/>
      </w:r>
    </w:p>
    <w:p w14:paraId="3671C68F" w14:textId="1CDC028A" w:rsidR="00F3700F" w:rsidRDefault="00F3700F">
      <w:pPr>
        <w:pStyle w:val="TOC4"/>
        <w:rPr>
          <w:rFonts w:asciiTheme="minorHAnsi" w:eastAsiaTheme="minorEastAsia" w:hAnsiTheme="minorHAnsi" w:cstheme="minorBidi"/>
          <w:kern w:val="2"/>
          <w:sz w:val="24"/>
          <w:szCs w:val="24"/>
          <w14:ligatures w14:val="standardContextual"/>
        </w:rPr>
      </w:pPr>
      <w:r w:rsidRPr="004A0DAB">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_Toc209691470 \h </w:instrText>
      </w:r>
      <w:r>
        <w:fldChar w:fldCharType="separate"/>
      </w:r>
      <w:r>
        <w:t>142</w:t>
      </w:r>
      <w:r>
        <w:fldChar w:fldCharType="end"/>
      </w:r>
    </w:p>
    <w:p w14:paraId="45DB3B2F" w14:textId="01BC2080" w:rsidR="00F3700F" w:rsidRDefault="00F3700F">
      <w:pPr>
        <w:pStyle w:val="TOC4"/>
        <w:rPr>
          <w:rFonts w:asciiTheme="minorHAnsi" w:eastAsiaTheme="minorEastAsia" w:hAnsiTheme="minorHAnsi" w:cstheme="minorBidi"/>
          <w:kern w:val="2"/>
          <w:sz w:val="24"/>
          <w:szCs w:val="24"/>
          <w14:ligatures w14:val="standardContextual"/>
        </w:rPr>
      </w:pPr>
      <w:r w:rsidRPr="004A0DAB">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_Toc209691471 \h </w:instrText>
      </w:r>
      <w:r>
        <w:fldChar w:fldCharType="separate"/>
      </w:r>
      <w:r>
        <w:t>142</w:t>
      </w:r>
      <w:r>
        <w:fldChar w:fldCharType="end"/>
      </w:r>
    </w:p>
    <w:p w14:paraId="067A4EBF" w14:textId="4FCD3927" w:rsidR="00F3700F" w:rsidRDefault="00F3700F">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_Toc209691472 \h </w:instrText>
      </w:r>
      <w:r>
        <w:fldChar w:fldCharType="separate"/>
      </w:r>
      <w:r>
        <w:t>143</w:t>
      </w:r>
      <w:r>
        <w:fldChar w:fldCharType="end"/>
      </w:r>
    </w:p>
    <w:p w14:paraId="1D2BB29B" w14:textId="68FEEEF5" w:rsidR="00F3700F" w:rsidRDefault="00F3700F">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_Toc209691473 \h </w:instrText>
      </w:r>
      <w:r>
        <w:fldChar w:fldCharType="separate"/>
      </w:r>
      <w:r>
        <w:t>143</w:t>
      </w:r>
      <w:r>
        <w:fldChar w:fldCharType="end"/>
      </w:r>
    </w:p>
    <w:p w14:paraId="306FA725" w14:textId="12EB55EC" w:rsidR="00F3700F" w:rsidRDefault="00F3700F">
      <w:pPr>
        <w:pStyle w:val="TOC4"/>
        <w:rPr>
          <w:rFonts w:asciiTheme="minorHAnsi" w:eastAsiaTheme="minorEastAsia" w:hAnsiTheme="minorHAnsi" w:cstheme="minorBidi"/>
          <w:kern w:val="2"/>
          <w:sz w:val="24"/>
          <w:szCs w:val="24"/>
          <w14:ligatures w14:val="standardContextual"/>
        </w:rPr>
      </w:pPr>
      <w:r>
        <w:lastRenderedPageBreak/>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_Toc209691474 \h </w:instrText>
      </w:r>
      <w:r>
        <w:fldChar w:fldCharType="separate"/>
      </w:r>
      <w:r>
        <w:t>143</w:t>
      </w:r>
      <w:r>
        <w:fldChar w:fldCharType="end"/>
      </w:r>
    </w:p>
    <w:p w14:paraId="466C112E" w14:textId="24ED8CE2"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SimSun"/>
        </w:rPr>
        <w:t>9.3.1.68</w:t>
      </w:r>
      <w:r>
        <w:rPr>
          <w:rFonts w:asciiTheme="minorHAnsi" w:eastAsiaTheme="minorEastAsia" w:hAnsiTheme="minorHAnsi" w:cstheme="minorBidi"/>
          <w:kern w:val="2"/>
          <w:sz w:val="24"/>
          <w:szCs w:val="24"/>
          <w14:ligatures w14:val="standardContextual"/>
        </w:rPr>
        <w:tab/>
      </w:r>
      <w:r w:rsidRPr="004A0DAB">
        <w:rPr>
          <w:rFonts w:eastAsia="SimSun"/>
        </w:rPr>
        <w:t>Trace Activation</w:t>
      </w:r>
      <w:r>
        <w:tab/>
      </w:r>
      <w:r>
        <w:fldChar w:fldCharType="begin" w:fldLock="1"/>
      </w:r>
      <w:r>
        <w:instrText xml:space="preserve"> PAGEREF _Toc209691475 \h </w:instrText>
      </w:r>
      <w:r>
        <w:fldChar w:fldCharType="separate"/>
      </w:r>
      <w:r>
        <w:t>144</w:t>
      </w:r>
      <w:r>
        <w:fldChar w:fldCharType="end"/>
      </w:r>
    </w:p>
    <w:p w14:paraId="3ADBEA47" w14:textId="37EE32E1"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_Toc209691476 \h </w:instrText>
      </w:r>
      <w:r>
        <w:fldChar w:fldCharType="separate"/>
      </w:r>
      <w:r>
        <w:t>145</w:t>
      </w:r>
      <w:r>
        <w:fldChar w:fldCharType="end"/>
      </w:r>
    </w:p>
    <w:p w14:paraId="21B77418" w14:textId="73E27835"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9.3.1.70</w:t>
      </w:r>
      <w:r>
        <w:rPr>
          <w:rFonts w:asciiTheme="minorHAnsi" w:eastAsiaTheme="minorEastAsia" w:hAnsiTheme="minorHAnsi" w:cstheme="minorBidi"/>
          <w:kern w:val="2"/>
          <w:sz w:val="24"/>
          <w:szCs w:val="24"/>
          <w14:ligatures w14:val="standardContextual"/>
        </w:rPr>
        <w:tab/>
      </w:r>
      <w:r w:rsidRPr="004A0DAB">
        <w:rPr>
          <w:rFonts w:eastAsia="Batang"/>
        </w:rPr>
        <w:t>Additional RRM Policy Index</w:t>
      </w:r>
      <w:r>
        <w:tab/>
      </w:r>
      <w:r>
        <w:fldChar w:fldCharType="begin" w:fldLock="1"/>
      </w:r>
      <w:r>
        <w:instrText xml:space="preserve"> PAGEREF _Toc209691477 \h </w:instrText>
      </w:r>
      <w:r>
        <w:fldChar w:fldCharType="separate"/>
      </w:r>
      <w:r>
        <w:t>145</w:t>
      </w:r>
      <w:r>
        <w:fldChar w:fldCharType="end"/>
      </w:r>
    </w:p>
    <w:p w14:paraId="15ED8F71" w14:textId="43195426" w:rsidR="00F3700F" w:rsidRDefault="00F3700F">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_Toc209691478 \h </w:instrText>
      </w:r>
      <w:r>
        <w:fldChar w:fldCharType="separate"/>
      </w:r>
      <w:r>
        <w:t>145</w:t>
      </w:r>
      <w:r>
        <w:fldChar w:fldCharType="end"/>
      </w:r>
    </w:p>
    <w:p w14:paraId="55A4A9E8" w14:textId="3D62B606"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Yu Mincho"/>
        </w:rPr>
        <w:t>9.3.1.72</w:t>
      </w:r>
      <w:r>
        <w:rPr>
          <w:rFonts w:asciiTheme="minorHAnsi" w:eastAsiaTheme="minorEastAsia" w:hAnsiTheme="minorHAnsi" w:cstheme="minorBidi"/>
          <w:kern w:val="2"/>
          <w:sz w:val="24"/>
          <w:szCs w:val="24"/>
          <w14:ligatures w14:val="standardContextual"/>
        </w:rPr>
        <w:tab/>
      </w:r>
      <w:r w:rsidRPr="004A0DAB">
        <w:rPr>
          <w:rFonts w:eastAsia="Yu Mincho"/>
        </w:rPr>
        <w:t>TNL Available Capacity Indicator</w:t>
      </w:r>
      <w:r>
        <w:tab/>
      </w:r>
      <w:r>
        <w:fldChar w:fldCharType="begin" w:fldLock="1"/>
      </w:r>
      <w:r>
        <w:instrText xml:space="preserve"> PAGEREF _Toc209691479 \h </w:instrText>
      </w:r>
      <w:r>
        <w:fldChar w:fldCharType="separate"/>
      </w:r>
      <w:r>
        <w:t>146</w:t>
      </w:r>
      <w:r>
        <w:fldChar w:fldCharType="end"/>
      </w:r>
    </w:p>
    <w:p w14:paraId="29170A8A" w14:textId="5326BD1F"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Yu Mincho"/>
        </w:rPr>
        <w:t>9.3.1.73</w:t>
      </w:r>
      <w:r>
        <w:rPr>
          <w:rFonts w:asciiTheme="minorHAnsi" w:eastAsiaTheme="minorEastAsia" w:hAnsiTheme="minorHAnsi" w:cstheme="minorBidi"/>
          <w:kern w:val="2"/>
          <w:sz w:val="24"/>
          <w:szCs w:val="24"/>
          <w14:ligatures w14:val="standardContextual"/>
        </w:rPr>
        <w:tab/>
      </w:r>
      <w:r w:rsidRPr="004A0DAB">
        <w:rPr>
          <w:rFonts w:eastAsia="Yu Mincho"/>
        </w:rPr>
        <w:t xml:space="preserve">HW </w:t>
      </w:r>
      <w:r w:rsidRPr="004A0DAB">
        <w:rPr>
          <w:rFonts w:eastAsia="Yu Mincho"/>
          <w:lang w:eastAsia="ja-JP"/>
        </w:rPr>
        <w:t xml:space="preserve">Capacity </w:t>
      </w:r>
      <w:r w:rsidRPr="004A0DAB">
        <w:rPr>
          <w:rFonts w:eastAsia="Yu Mincho"/>
        </w:rPr>
        <w:t>Indicator</w:t>
      </w:r>
      <w:r>
        <w:tab/>
      </w:r>
      <w:r>
        <w:fldChar w:fldCharType="begin" w:fldLock="1"/>
      </w:r>
      <w:r>
        <w:instrText xml:space="preserve"> PAGEREF _Toc209691480 \h </w:instrText>
      </w:r>
      <w:r>
        <w:fldChar w:fldCharType="separate"/>
      </w:r>
      <w:r>
        <w:t>146</w:t>
      </w:r>
      <w:r>
        <w:fldChar w:fldCharType="end"/>
      </w:r>
    </w:p>
    <w:p w14:paraId="73FC2121" w14:textId="70A64EB1" w:rsidR="00F3700F" w:rsidRDefault="00F3700F">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_Toc209691481 \h </w:instrText>
      </w:r>
      <w:r>
        <w:fldChar w:fldCharType="separate"/>
      </w:r>
      <w:r>
        <w:t>146</w:t>
      </w:r>
      <w:r>
        <w:fldChar w:fldCharType="end"/>
      </w:r>
    </w:p>
    <w:p w14:paraId="2A8FD664" w14:textId="3EC61DDC" w:rsidR="00F3700F" w:rsidRDefault="00F3700F">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_Toc209691482 \h </w:instrText>
      </w:r>
      <w:r>
        <w:fldChar w:fldCharType="separate"/>
      </w:r>
      <w:r>
        <w:t>147</w:t>
      </w:r>
      <w:r>
        <w:fldChar w:fldCharType="end"/>
      </w:r>
    </w:p>
    <w:p w14:paraId="6B208747" w14:textId="77A55E31" w:rsidR="00F3700F" w:rsidRDefault="00F3700F">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_Toc209691483 \h </w:instrText>
      </w:r>
      <w:r>
        <w:fldChar w:fldCharType="separate"/>
      </w:r>
      <w:r>
        <w:t>147</w:t>
      </w:r>
      <w:r>
        <w:fldChar w:fldCharType="end"/>
      </w:r>
    </w:p>
    <w:p w14:paraId="59F29D89" w14:textId="1C3446C6" w:rsidR="00F3700F" w:rsidRDefault="00F3700F">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_Toc209691484 \h </w:instrText>
      </w:r>
      <w:r>
        <w:fldChar w:fldCharType="separate"/>
      </w:r>
      <w:r>
        <w:t>147</w:t>
      </w:r>
      <w:r>
        <w:fldChar w:fldCharType="end"/>
      </w:r>
    </w:p>
    <w:p w14:paraId="4B927C97" w14:textId="3F13C9C0" w:rsidR="00F3700F" w:rsidRDefault="00F3700F">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_Toc209691485 \h </w:instrText>
      </w:r>
      <w:r>
        <w:fldChar w:fldCharType="separate"/>
      </w:r>
      <w:r>
        <w:t>147</w:t>
      </w:r>
      <w:r>
        <w:fldChar w:fldCharType="end"/>
      </w:r>
    </w:p>
    <w:p w14:paraId="4DC2954E" w14:textId="3D320467"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9.3.1.79</w:t>
      </w:r>
      <w:r>
        <w:rPr>
          <w:rFonts w:asciiTheme="minorHAnsi" w:eastAsiaTheme="minorEastAsia" w:hAnsiTheme="minorHAnsi" w:cstheme="minorBidi"/>
          <w:kern w:val="2"/>
          <w:sz w:val="24"/>
          <w:szCs w:val="24"/>
          <w14:ligatures w14:val="standardContextual"/>
        </w:rPr>
        <w:tab/>
      </w:r>
      <w:r w:rsidRPr="004A0DAB">
        <w:rPr>
          <w:rFonts w:eastAsia="Batang"/>
        </w:rPr>
        <w:t xml:space="preserve">Extended </w:t>
      </w:r>
      <w:r>
        <w:t>Packet Delay Budget</w:t>
      </w:r>
      <w:r>
        <w:tab/>
      </w:r>
      <w:r>
        <w:fldChar w:fldCharType="begin" w:fldLock="1"/>
      </w:r>
      <w:r>
        <w:instrText xml:space="preserve"> PAGEREF _Toc209691486 \h </w:instrText>
      </w:r>
      <w:r>
        <w:fldChar w:fldCharType="separate"/>
      </w:r>
      <w:r>
        <w:t>147</w:t>
      </w:r>
      <w:r>
        <w:fldChar w:fldCharType="end"/>
      </w:r>
    </w:p>
    <w:p w14:paraId="3CE6B31E" w14:textId="1B4CEB95"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9.3.1.80</w:t>
      </w:r>
      <w:r>
        <w:rPr>
          <w:rFonts w:asciiTheme="minorHAnsi" w:eastAsiaTheme="minorEastAsia" w:hAnsiTheme="minorHAnsi" w:cstheme="minorBidi"/>
          <w:kern w:val="2"/>
          <w:sz w:val="24"/>
          <w:szCs w:val="24"/>
          <w14:ligatures w14:val="standardContextual"/>
        </w:rPr>
        <w:tab/>
      </w:r>
      <w:r w:rsidRPr="004A0DAB">
        <w:rPr>
          <w:rFonts w:eastAsia="SimSun"/>
          <w:lang w:eastAsia="zh-CN"/>
        </w:rPr>
        <w:t>Redundant PDU Session Information</w:t>
      </w:r>
      <w:r>
        <w:tab/>
      </w:r>
      <w:r>
        <w:fldChar w:fldCharType="begin" w:fldLock="1"/>
      </w:r>
      <w:r>
        <w:instrText xml:space="preserve"> PAGEREF _Toc209691487 \h </w:instrText>
      </w:r>
      <w:r>
        <w:fldChar w:fldCharType="separate"/>
      </w:r>
      <w:r>
        <w:t>148</w:t>
      </w:r>
      <w:r>
        <w:fldChar w:fldCharType="end"/>
      </w:r>
    </w:p>
    <w:p w14:paraId="7972614F" w14:textId="3BFE299D" w:rsidR="00F3700F" w:rsidRDefault="00F3700F">
      <w:pPr>
        <w:pStyle w:val="TOC4"/>
        <w:rPr>
          <w:rFonts w:asciiTheme="minorHAnsi" w:eastAsiaTheme="minorEastAsia" w:hAnsiTheme="minorHAnsi" w:cstheme="minorBidi"/>
          <w:kern w:val="2"/>
          <w:sz w:val="24"/>
          <w:szCs w:val="24"/>
          <w14:ligatures w14:val="standardContextual"/>
        </w:rPr>
      </w:pPr>
      <w:r>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_Toc209691488 \h </w:instrText>
      </w:r>
      <w:r>
        <w:fldChar w:fldCharType="separate"/>
      </w:r>
      <w:r>
        <w:t>148</w:t>
      </w:r>
      <w:r>
        <w:fldChar w:fldCharType="end"/>
      </w:r>
    </w:p>
    <w:p w14:paraId="340C049E" w14:textId="32648077" w:rsidR="00F3700F" w:rsidRDefault="00F3700F">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_Toc209691489 \h </w:instrText>
      </w:r>
      <w:r>
        <w:fldChar w:fldCharType="separate"/>
      </w:r>
      <w:r>
        <w:t>148</w:t>
      </w:r>
      <w:r>
        <w:fldChar w:fldCharType="end"/>
      </w:r>
    </w:p>
    <w:p w14:paraId="4C19F10C" w14:textId="42928582" w:rsidR="00F3700F" w:rsidRDefault="00F3700F">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4A0DAB">
        <w:rPr>
          <w:lang w:val="en-US" w:eastAsia="zh-CN"/>
        </w:rPr>
        <w:t xml:space="preserve">Support </w:t>
      </w:r>
      <w:r>
        <w:t>Information</w:t>
      </w:r>
      <w:r>
        <w:tab/>
      </w:r>
      <w:r>
        <w:fldChar w:fldCharType="begin" w:fldLock="1"/>
      </w:r>
      <w:r>
        <w:instrText xml:space="preserve"> PAGEREF _Toc209691490 \h </w:instrText>
      </w:r>
      <w:r>
        <w:fldChar w:fldCharType="separate"/>
      </w:r>
      <w:r>
        <w:t>148</w:t>
      </w:r>
      <w:r>
        <w:fldChar w:fldCharType="end"/>
      </w:r>
    </w:p>
    <w:p w14:paraId="1A41366C" w14:textId="71370E5C" w:rsidR="00F3700F" w:rsidRDefault="00F3700F">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_Toc209691491 \h </w:instrText>
      </w:r>
      <w:r>
        <w:fldChar w:fldCharType="separate"/>
      </w:r>
      <w:r>
        <w:t>148</w:t>
      </w:r>
      <w:r>
        <w:fldChar w:fldCharType="end"/>
      </w:r>
    </w:p>
    <w:p w14:paraId="52D197A3" w14:textId="6660303C"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9.3.1.85</w:t>
      </w:r>
      <w:r>
        <w:rPr>
          <w:rFonts w:asciiTheme="minorHAnsi" w:eastAsiaTheme="minorEastAsia" w:hAnsiTheme="minorHAnsi" w:cstheme="minorBidi"/>
          <w:kern w:val="2"/>
          <w:sz w:val="24"/>
          <w:szCs w:val="24"/>
          <w14:ligatures w14:val="standardContextual"/>
        </w:rPr>
        <w:tab/>
      </w:r>
      <w:r w:rsidRPr="004A0DAB">
        <w:rPr>
          <w:rFonts w:eastAsia="Batang"/>
        </w:rPr>
        <w:t>MDT C</w:t>
      </w:r>
      <w:r w:rsidRPr="004A0DAB">
        <w:rPr>
          <w:rFonts w:eastAsia="SimSun"/>
          <w:lang w:eastAsia="zh-CN"/>
        </w:rPr>
        <w:t>onfiguration</w:t>
      </w:r>
      <w:r>
        <w:tab/>
      </w:r>
      <w:r>
        <w:fldChar w:fldCharType="begin" w:fldLock="1"/>
      </w:r>
      <w:r>
        <w:instrText xml:space="preserve"> PAGEREF _Toc209691492 \h </w:instrText>
      </w:r>
      <w:r>
        <w:fldChar w:fldCharType="separate"/>
      </w:r>
      <w:r>
        <w:t>149</w:t>
      </w:r>
      <w:r>
        <w:fldChar w:fldCharType="end"/>
      </w:r>
    </w:p>
    <w:p w14:paraId="4DB33037" w14:textId="6A0A2F4D"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S Mincho"/>
        </w:rPr>
        <w:t>9.3.1.86</w:t>
      </w:r>
      <w:r>
        <w:rPr>
          <w:rFonts w:asciiTheme="minorHAnsi" w:eastAsiaTheme="minorEastAsia" w:hAnsiTheme="minorHAnsi" w:cstheme="minorBidi"/>
          <w:kern w:val="2"/>
          <w:sz w:val="24"/>
          <w:szCs w:val="24"/>
          <w14:ligatures w14:val="standardContextual"/>
        </w:rPr>
        <w:tab/>
      </w:r>
      <w:r w:rsidRPr="004A0DAB">
        <w:rPr>
          <w:rFonts w:eastAsia="MS Mincho"/>
        </w:rPr>
        <w:t>M4 Configuration</w:t>
      </w:r>
      <w:r>
        <w:tab/>
      </w:r>
      <w:r>
        <w:fldChar w:fldCharType="begin" w:fldLock="1"/>
      </w:r>
      <w:r>
        <w:instrText xml:space="preserve"> PAGEREF _Toc209691493 \h </w:instrText>
      </w:r>
      <w:r>
        <w:fldChar w:fldCharType="separate"/>
      </w:r>
      <w:r>
        <w:t>149</w:t>
      </w:r>
      <w:r>
        <w:fldChar w:fldCharType="end"/>
      </w:r>
    </w:p>
    <w:p w14:paraId="6E4D8C50" w14:textId="6B4BE5A2"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S Mincho"/>
        </w:rPr>
        <w:t>9.3.1.87</w:t>
      </w:r>
      <w:r>
        <w:rPr>
          <w:rFonts w:asciiTheme="minorHAnsi" w:eastAsiaTheme="minorEastAsia" w:hAnsiTheme="minorHAnsi" w:cstheme="minorBidi"/>
          <w:kern w:val="2"/>
          <w:sz w:val="24"/>
          <w:szCs w:val="24"/>
          <w14:ligatures w14:val="standardContextual"/>
        </w:rPr>
        <w:tab/>
      </w:r>
      <w:r w:rsidRPr="004A0DAB">
        <w:rPr>
          <w:rFonts w:eastAsia="MS Mincho"/>
        </w:rPr>
        <w:t>M</w:t>
      </w:r>
      <w:r w:rsidRPr="004A0DAB">
        <w:rPr>
          <w:rFonts w:eastAsia="SimSun"/>
          <w:lang w:val="en-US" w:eastAsia="zh-CN"/>
        </w:rPr>
        <w:t>6</w:t>
      </w:r>
      <w:r w:rsidRPr="004A0DAB">
        <w:rPr>
          <w:rFonts w:eastAsia="MS Mincho"/>
        </w:rPr>
        <w:t xml:space="preserve"> Configuration</w:t>
      </w:r>
      <w:r>
        <w:tab/>
      </w:r>
      <w:r>
        <w:fldChar w:fldCharType="begin" w:fldLock="1"/>
      </w:r>
      <w:r>
        <w:instrText xml:space="preserve"> PAGEREF _Toc209691494 \h </w:instrText>
      </w:r>
      <w:r>
        <w:fldChar w:fldCharType="separate"/>
      </w:r>
      <w:r>
        <w:t>150</w:t>
      </w:r>
      <w:r>
        <w:fldChar w:fldCharType="end"/>
      </w:r>
    </w:p>
    <w:p w14:paraId="300CCD34" w14:textId="22135F87"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MS Mincho"/>
        </w:rPr>
        <w:t>9.3.1.88</w:t>
      </w:r>
      <w:r>
        <w:rPr>
          <w:rFonts w:asciiTheme="minorHAnsi" w:eastAsiaTheme="minorEastAsia" w:hAnsiTheme="minorHAnsi" w:cstheme="minorBidi"/>
          <w:kern w:val="2"/>
          <w:sz w:val="24"/>
          <w:szCs w:val="24"/>
          <w14:ligatures w14:val="standardContextual"/>
        </w:rPr>
        <w:tab/>
      </w:r>
      <w:r w:rsidRPr="004A0DAB">
        <w:rPr>
          <w:rFonts w:eastAsia="MS Mincho"/>
        </w:rPr>
        <w:t>M</w:t>
      </w:r>
      <w:r w:rsidRPr="004A0DAB">
        <w:rPr>
          <w:rFonts w:eastAsia="SimSun"/>
          <w:lang w:val="en-US" w:eastAsia="zh-CN"/>
        </w:rPr>
        <w:t>7</w:t>
      </w:r>
      <w:r w:rsidRPr="004A0DAB">
        <w:rPr>
          <w:rFonts w:eastAsia="MS Mincho"/>
        </w:rPr>
        <w:t xml:space="preserve"> Configuration</w:t>
      </w:r>
      <w:r>
        <w:tab/>
      </w:r>
      <w:r>
        <w:fldChar w:fldCharType="begin" w:fldLock="1"/>
      </w:r>
      <w:r>
        <w:instrText xml:space="preserve"> PAGEREF _Toc209691495 \h </w:instrText>
      </w:r>
      <w:r>
        <w:fldChar w:fldCharType="separate"/>
      </w:r>
      <w:r>
        <w:t>150</w:t>
      </w:r>
      <w:r>
        <w:fldChar w:fldCharType="end"/>
      </w:r>
    </w:p>
    <w:p w14:paraId="76290C58" w14:textId="4A8158F1"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Batang"/>
        </w:rPr>
        <w:t>9.3.1.89</w:t>
      </w:r>
      <w:r>
        <w:rPr>
          <w:rFonts w:asciiTheme="minorHAnsi" w:eastAsiaTheme="minorEastAsia" w:hAnsiTheme="minorHAnsi" w:cstheme="minorBidi"/>
          <w:kern w:val="2"/>
          <w:sz w:val="24"/>
          <w:szCs w:val="24"/>
          <w14:ligatures w14:val="standardContextual"/>
        </w:rPr>
        <w:tab/>
      </w:r>
      <w:r w:rsidRPr="004A0DAB">
        <w:rPr>
          <w:rFonts w:eastAsia="SimSun"/>
          <w:lang w:eastAsia="zh-CN"/>
        </w:rPr>
        <w:t>MDT PLMN List</w:t>
      </w:r>
      <w:r>
        <w:tab/>
      </w:r>
      <w:r>
        <w:fldChar w:fldCharType="begin" w:fldLock="1"/>
      </w:r>
      <w:r>
        <w:instrText xml:space="preserve"> PAGEREF _Toc209691496 \h </w:instrText>
      </w:r>
      <w:r>
        <w:fldChar w:fldCharType="separate"/>
      </w:r>
      <w:r>
        <w:t>150</w:t>
      </w:r>
      <w:r>
        <w:fldChar w:fldCharType="end"/>
      </w:r>
    </w:p>
    <w:p w14:paraId="1FCB7E9D" w14:textId="6806EAA0" w:rsidR="00F3700F" w:rsidRDefault="00F3700F">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_Toc209691497 \h </w:instrText>
      </w:r>
      <w:r>
        <w:fldChar w:fldCharType="separate"/>
      </w:r>
      <w:r>
        <w:t>150</w:t>
      </w:r>
      <w:r>
        <w:fldChar w:fldCharType="end"/>
      </w:r>
    </w:p>
    <w:p w14:paraId="5CC4FD36" w14:textId="4F673BA2" w:rsidR="00F3700F" w:rsidRDefault="00F3700F">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_Toc209691498 \h </w:instrText>
      </w:r>
      <w:r>
        <w:fldChar w:fldCharType="separate"/>
      </w:r>
      <w:r>
        <w:t>152</w:t>
      </w:r>
      <w:r>
        <w:fldChar w:fldCharType="end"/>
      </w:r>
    </w:p>
    <w:p w14:paraId="0C32F8F5" w14:textId="0C961B45" w:rsidR="00F3700F" w:rsidRDefault="00F3700F">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_Toc209691499 \h </w:instrText>
      </w:r>
      <w:r>
        <w:fldChar w:fldCharType="separate"/>
      </w:r>
      <w:r>
        <w:t>152</w:t>
      </w:r>
      <w:r>
        <w:fldChar w:fldCharType="end"/>
      </w:r>
    </w:p>
    <w:p w14:paraId="1A85778B" w14:textId="39C8D882"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SimSun"/>
        </w:rPr>
        <w:t>9.3.1.93</w:t>
      </w:r>
      <w:r>
        <w:rPr>
          <w:rFonts w:asciiTheme="minorHAnsi" w:eastAsiaTheme="minorEastAsia" w:hAnsiTheme="minorHAnsi" w:cstheme="minorBidi"/>
          <w:kern w:val="2"/>
          <w:sz w:val="24"/>
          <w:szCs w:val="24"/>
          <w14:ligatures w14:val="standardContextual"/>
        </w:rPr>
        <w:tab/>
      </w:r>
      <w:r w:rsidRPr="004A0DAB">
        <w:rPr>
          <w:rFonts w:eastAsia="SimSun"/>
        </w:rPr>
        <w:t>Alternative QoS Parameters Set List</w:t>
      </w:r>
      <w:r>
        <w:tab/>
      </w:r>
      <w:r>
        <w:fldChar w:fldCharType="begin" w:fldLock="1"/>
      </w:r>
      <w:r>
        <w:instrText xml:space="preserve"> PAGEREF _Toc209691500 \h </w:instrText>
      </w:r>
      <w:r>
        <w:fldChar w:fldCharType="separate"/>
      </w:r>
      <w:r>
        <w:t>152</w:t>
      </w:r>
      <w:r>
        <w:fldChar w:fldCharType="end"/>
      </w:r>
    </w:p>
    <w:p w14:paraId="0D47CD3E" w14:textId="11C0C967"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_Toc209691501 \h </w:instrText>
      </w:r>
      <w:r>
        <w:fldChar w:fldCharType="separate"/>
      </w:r>
      <w:r>
        <w:t>153</w:t>
      </w:r>
      <w:r>
        <w:fldChar w:fldCharType="end"/>
      </w:r>
    </w:p>
    <w:p w14:paraId="16996A6A" w14:textId="5C281A05" w:rsidR="00F3700F" w:rsidRDefault="00F3700F">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_Toc209691502 \h </w:instrText>
      </w:r>
      <w:r>
        <w:fldChar w:fldCharType="separate"/>
      </w:r>
      <w:r>
        <w:t>153</w:t>
      </w:r>
      <w:r>
        <w:fldChar w:fldCharType="end"/>
      </w:r>
    </w:p>
    <w:p w14:paraId="16942267" w14:textId="50F97803" w:rsidR="00F3700F" w:rsidRDefault="00F3700F">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_Toc209691503 \h </w:instrText>
      </w:r>
      <w:r>
        <w:fldChar w:fldCharType="separate"/>
      </w:r>
      <w:r>
        <w:t>154</w:t>
      </w:r>
      <w:r>
        <w:fldChar w:fldCharType="end"/>
      </w:r>
    </w:p>
    <w:p w14:paraId="4BF87E3E" w14:textId="33457ECE" w:rsidR="00F3700F" w:rsidRDefault="00F3700F">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_Toc209691504 \h </w:instrText>
      </w:r>
      <w:r>
        <w:fldChar w:fldCharType="separate"/>
      </w:r>
      <w:r>
        <w:t>154</w:t>
      </w:r>
      <w:r>
        <w:fldChar w:fldCharType="end"/>
      </w:r>
    </w:p>
    <w:p w14:paraId="170FEC8A" w14:textId="06989F6C" w:rsidR="00F3700F" w:rsidRDefault="00F3700F">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_Toc209691505 \h </w:instrText>
      </w:r>
      <w:r>
        <w:fldChar w:fldCharType="separate"/>
      </w:r>
      <w:r>
        <w:t>154</w:t>
      </w:r>
      <w:r>
        <w:fldChar w:fldCharType="end"/>
      </w:r>
    </w:p>
    <w:p w14:paraId="58F21FB5" w14:textId="3C52B2CE" w:rsidR="00F3700F" w:rsidRDefault="00F3700F">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_Toc209691506 \h </w:instrText>
      </w:r>
      <w:r>
        <w:fldChar w:fldCharType="separate"/>
      </w:r>
      <w:r>
        <w:t>154</w:t>
      </w:r>
      <w:r>
        <w:fldChar w:fldCharType="end"/>
      </w:r>
    </w:p>
    <w:p w14:paraId="5BB737B9" w14:textId="2E1DEAA0" w:rsidR="00F3700F" w:rsidRDefault="00F3700F">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_Toc209691507 \h </w:instrText>
      </w:r>
      <w:r>
        <w:fldChar w:fldCharType="separate"/>
      </w:r>
      <w:r>
        <w:t>155</w:t>
      </w:r>
      <w:r>
        <w:fldChar w:fldCharType="end"/>
      </w:r>
    </w:p>
    <w:p w14:paraId="1EE18D4D" w14:textId="504B7497" w:rsidR="00F3700F" w:rsidRDefault="00F3700F">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_Toc209691508 \h </w:instrText>
      </w:r>
      <w:r>
        <w:fldChar w:fldCharType="separate"/>
      </w:r>
      <w:r>
        <w:t>155</w:t>
      </w:r>
      <w:r>
        <w:fldChar w:fldCharType="end"/>
      </w:r>
    </w:p>
    <w:p w14:paraId="4DF67553" w14:textId="09D1C444" w:rsidR="00F3700F" w:rsidRDefault="00F3700F">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_Toc209691509 \h </w:instrText>
      </w:r>
      <w:r>
        <w:fldChar w:fldCharType="separate"/>
      </w:r>
      <w:r>
        <w:t>155</w:t>
      </w:r>
      <w:r>
        <w:fldChar w:fldCharType="end"/>
      </w:r>
    </w:p>
    <w:p w14:paraId="02FFCD65" w14:textId="29A8D71B" w:rsidR="00F3700F" w:rsidRDefault="00F3700F">
      <w:pPr>
        <w:pStyle w:val="TOC4"/>
        <w:rPr>
          <w:rFonts w:asciiTheme="minorHAnsi" w:eastAsiaTheme="minorEastAsia" w:hAnsiTheme="minorHAnsi" w:cstheme="minorBidi"/>
          <w:kern w:val="2"/>
          <w:sz w:val="24"/>
          <w:szCs w:val="24"/>
          <w14:ligatures w14:val="standardContextual"/>
        </w:rPr>
      </w:pPr>
      <w:r>
        <w:t>9.3.1.</w:t>
      </w:r>
      <w:r w:rsidRPr="004A0DAB">
        <w:rPr>
          <w:lang w:val="en-US" w:eastAsia="zh-CN"/>
        </w:rPr>
        <w:t>103</w:t>
      </w:r>
      <w:r>
        <w:rPr>
          <w:rFonts w:asciiTheme="minorHAnsi" w:eastAsiaTheme="minorEastAsia" w:hAnsiTheme="minorHAnsi" w:cstheme="minorBidi"/>
          <w:kern w:val="2"/>
          <w:sz w:val="24"/>
          <w:szCs w:val="24"/>
          <w14:ligatures w14:val="standardContextual"/>
        </w:rPr>
        <w:tab/>
      </w:r>
      <w:r w:rsidRPr="004A0DAB">
        <w:rPr>
          <w:rFonts w:eastAsia="SimHei"/>
          <w:lang w:val="en-US" w:eastAsia="zh-CN"/>
        </w:rPr>
        <w:t>S</w:t>
      </w:r>
      <w:r w:rsidRPr="004A0DAB">
        <w:rPr>
          <w:rFonts w:eastAsia="SimHei"/>
          <w:lang w:eastAsia="zh-CN"/>
        </w:rPr>
        <w:t xml:space="preserve">urvival </w:t>
      </w:r>
      <w:r w:rsidRPr="004A0DAB">
        <w:rPr>
          <w:rFonts w:eastAsia="SimHei"/>
          <w:lang w:val="en-US" w:eastAsia="zh-CN"/>
        </w:rPr>
        <w:t>T</w:t>
      </w:r>
      <w:r w:rsidRPr="004A0DAB">
        <w:rPr>
          <w:rFonts w:eastAsia="SimHei"/>
          <w:lang w:eastAsia="zh-CN"/>
        </w:rPr>
        <w:t>ime</w:t>
      </w:r>
      <w:r>
        <w:tab/>
      </w:r>
      <w:r>
        <w:fldChar w:fldCharType="begin" w:fldLock="1"/>
      </w:r>
      <w:r>
        <w:instrText xml:space="preserve"> PAGEREF _Toc209691510 \h </w:instrText>
      </w:r>
      <w:r>
        <w:fldChar w:fldCharType="separate"/>
      </w:r>
      <w:r>
        <w:t>155</w:t>
      </w:r>
      <w:r>
        <w:fldChar w:fldCharType="end"/>
      </w:r>
    </w:p>
    <w:p w14:paraId="2A773FCF" w14:textId="359308FF" w:rsidR="00F3700F" w:rsidRDefault="00F3700F">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_Toc209691511 \h </w:instrText>
      </w:r>
      <w:r>
        <w:fldChar w:fldCharType="separate"/>
      </w:r>
      <w:r>
        <w:t>155</w:t>
      </w:r>
      <w:r>
        <w:fldChar w:fldCharType="end"/>
      </w:r>
    </w:p>
    <w:p w14:paraId="3BD7B0CF" w14:textId="27062AC0"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_Toc209691512 \h </w:instrText>
      </w:r>
      <w:r>
        <w:fldChar w:fldCharType="separate"/>
      </w:r>
      <w:r>
        <w:t>156</w:t>
      </w:r>
      <w:r>
        <w:fldChar w:fldCharType="end"/>
      </w:r>
    </w:p>
    <w:p w14:paraId="5CA6C00D" w14:textId="2D8CF157" w:rsidR="00F3700F" w:rsidRDefault="00F3700F">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_Toc209691513 \h </w:instrText>
      </w:r>
      <w:r>
        <w:fldChar w:fldCharType="separate"/>
      </w:r>
      <w:r>
        <w:t>157</w:t>
      </w:r>
      <w:r>
        <w:fldChar w:fldCharType="end"/>
      </w:r>
    </w:p>
    <w:p w14:paraId="04229E2C" w14:textId="68E238B5" w:rsidR="00F3700F" w:rsidRDefault="00F3700F">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_Toc209691514 \h </w:instrText>
      </w:r>
      <w:r>
        <w:fldChar w:fldCharType="separate"/>
      </w:r>
      <w:r>
        <w:t>157</w:t>
      </w:r>
      <w:r>
        <w:fldChar w:fldCharType="end"/>
      </w:r>
    </w:p>
    <w:p w14:paraId="3F1AC398" w14:textId="11DC091C" w:rsidR="00F3700F" w:rsidRDefault="00F3700F">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_Toc209691515 \h </w:instrText>
      </w:r>
      <w:r>
        <w:fldChar w:fldCharType="separate"/>
      </w:r>
      <w:r>
        <w:t>157</w:t>
      </w:r>
      <w:r>
        <w:fldChar w:fldCharType="end"/>
      </w:r>
    </w:p>
    <w:p w14:paraId="00CE6E3F" w14:textId="248ED2DF" w:rsidR="00F3700F" w:rsidRDefault="00F3700F">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_Toc209691516 \h </w:instrText>
      </w:r>
      <w:r>
        <w:fldChar w:fldCharType="separate"/>
      </w:r>
      <w:r>
        <w:t>157</w:t>
      </w:r>
      <w:r>
        <w:fldChar w:fldCharType="end"/>
      </w:r>
    </w:p>
    <w:p w14:paraId="0A681A11" w14:textId="294FF4C1" w:rsidR="00F3700F" w:rsidRDefault="00F3700F">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_Toc209691517 \h </w:instrText>
      </w:r>
      <w:r>
        <w:fldChar w:fldCharType="separate"/>
      </w:r>
      <w:r>
        <w:t>157</w:t>
      </w:r>
      <w:r>
        <w:fldChar w:fldCharType="end"/>
      </w:r>
    </w:p>
    <w:p w14:paraId="56BCB3F9" w14:textId="2A8A40BC" w:rsidR="00F3700F" w:rsidRDefault="00F3700F">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_Toc209691518 \h </w:instrText>
      </w:r>
      <w:r>
        <w:fldChar w:fldCharType="separate"/>
      </w:r>
      <w:r>
        <w:t>158</w:t>
      </w:r>
      <w:r>
        <w:fldChar w:fldCharType="end"/>
      </w:r>
    </w:p>
    <w:p w14:paraId="20514CD6" w14:textId="45DD9314" w:rsidR="00F3700F" w:rsidRDefault="00F3700F">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_Toc209691519 \h </w:instrText>
      </w:r>
      <w:r>
        <w:fldChar w:fldCharType="separate"/>
      </w:r>
      <w:r>
        <w:t>158</w:t>
      </w:r>
      <w:r>
        <w:fldChar w:fldCharType="end"/>
      </w:r>
    </w:p>
    <w:p w14:paraId="69FD62CA" w14:textId="688AD1D7" w:rsidR="00F3700F" w:rsidRDefault="00F3700F">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4A0DAB">
        <w:rPr>
          <w:bCs/>
          <w:lang w:eastAsia="ja-JP"/>
        </w:rPr>
        <w:t>MBS NG-U Information at 5GC</w:t>
      </w:r>
      <w:r>
        <w:tab/>
      </w:r>
      <w:r>
        <w:fldChar w:fldCharType="begin" w:fldLock="1"/>
      </w:r>
      <w:r>
        <w:instrText xml:space="preserve"> PAGEREF _Toc209691520 \h </w:instrText>
      </w:r>
      <w:r>
        <w:fldChar w:fldCharType="separate"/>
      </w:r>
      <w:r>
        <w:t>158</w:t>
      </w:r>
      <w:r>
        <w:fldChar w:fldCharType="end"/>
      </w:r>
    </w:p>
    <w:p w14:paraId="38C3D04D" w14:textId="2D38C661" w:rsidR="00F3700F" w:rsidRDefault="00F3700F">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_Toc209691521 \h </w:instrText>
      </w:r>
      <w:r>
        <w:fldChar w:fldCharType="separate"/>
      </w:r>
      <w:r>
        <w:t>159</w:t>
      </w:r>
      <w:r>
        <w:fldChar w:fldCharType="end"/>
      </w:r>
    </w:p>
    <w:p w14:paraId="4B1AE98C" w14:textId="26D8A795" w:rsidR="00F3700F" w:rsidRDefault="00F3700F">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_Toc209691522 \h </w:instrText>
      </w:r>
      <w:r>
        <w:fldChar w:fldCharType="separate"/>
      </w:r>
      <w:r>
        <w:t>159</w:t>
      </w:r>
      <w:r>
        <w:fldChar w:fldCharType="end"/>
      </w:r>
    </w:p>
    <w:p w14:paraId="627E75F3" w14:textId="39A08FB3" w:rsidR="00F3700F" w:rsidRDefault="00F3700F">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_Toc209691523 \h </w:instrText>
      </w:r>
      <w:r>
        <w:fldChar w:fldCharType="separate"/>
      </w:r>
      <w:r>
        <w:t>159</w:t>
      </w:r>
      <w:r>
        <w:fldChar w:fldCharType="end"/>
      </w:r>
    </w:p>
    <w:p w14:paraId="287FE02B" w14:textId="56DC8CA5" w:rsidR="00F3700F" w:rsidRDefault="00F3700F">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4A0DAB">
        <w:rPr>
          <w:bCs/>
          <w:lang w:eastAsia="ja-JP"/>
        </w:rPr>
        <w:t>MBS NG-U Information at NG-RAN</w:t>
      </w:r>
      <w:r>
        <w:tab/>
      </w:r>
      <w:r>
        <w:fldChar w:fldCharType="begin" w:fldLock="1"/>
      </w:r>
      <w:r>
        <w:instrText xml:space="preserve"> PAGEREF _Toc209691524 \h </w:instrText>
      </w:r>
      <w:r>
        <w:fldChar w:fldCharType="separate"/>
      </w:r>
      <w:r>
        <w:t>160</w:t>
      </w:r>
      <w:r>
        <w:fldChar w:fldCharType="end"/>
      </w:r>
    </w:p>
    <w:p w14:paraId="4CC792E2" w14:textId="08CF7ED0" w:rsidR="00F3700F" w:rsidRDefault="00F3700F">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_Toc209691525 \h </w:instrText>
      </w:r>
      <w:r>
        <w:fldChar w:fldCharType="separate"/>
      </w:r>
      <w:r>
        <w:t>160</w:t>
      </w:r>
      <w:r>
        <w:fldChar w:fldCharType="end"/>
      </w:r>
    </w:p>
    <w:p w14:paraId="1F5AC9F6" w14:textId="17F19A5D" w:rsidR="00F3700F" w:rsidRDefault="00F3700F">
      <w:pPr>
        <w:pStyle w:val="TOC4"/>
        <w:rPr>
          <w:rFonts w:asciiTheme="minorHAnsi" w:eastAsiaTheme="minorEastAsia" w:hAnsiTheme="minorHAnsi" w:cstheme="minorBidi"/>
          <w:kern w:val="2"/>
          <w:sz w:val="24"/>
          <w:szCs w:val="24"/>
          <w14:ligatures w14:val="standardContextual"/>
        </w:rPr>
      </w:pPr>
      <w:r w:rsidRPr="004A0DAB">
        <w:rPr>
          <w:lang w:val="fr-FR"/>
        </w:rPr>
        <w:t>9.3.1.119</w:t>
      </w:r>
      <w:r>
        <w:rPr>
          <w:rFonts w:asciiTheme="minorHAnsi" w:eastAsiaTheme="minorEastAsia" w:hAnsiTheme="minorHAnsi" w:cstheme="minorBidi"/>
          <w:kern w:val="2"/>
          <w:sz w:val="24"/>
          <w:szCs w:val="24"/>
          <w14:ligatures w14:val="standardContextual"/>
        </w:rPr>
        <w:tab/>
      </w:r>
      <w:r w:rsidRPr="004A0DAB">
        <w:rPr>
          <w:lang w:val="fr-FR" w:eastAsia="ja-JP"/>
        </w:rPr>
        <w:t>BC Bearer Context F1-U TNL Info at DU</w:t>
      </w:r>
      <w:r>
        <w:tab/>
      </w:r>
      <w:r>
        <w:fldChar w:fldCharType="begin" w:fldLock="1"/>
      </w:r>
      <w:r>
        <w:instrText xml:space="preserve"> PAGEREF _Toc209691526 \h </w:instrText>
      </w:r>
      <w:r>
        <w:fldChar w:fldCharType="separate"/>
      </w:r>
      <w:r>
        <w:t>160</w:t>
      </w:r>
      <w:r>
        <w:fldChar w:fldCharType="end"/>
      </w:r>
    </w:p>
    <w:p w14:paraId="79029E62" w14:textId="792BFF14" w:rsidR="00F3700F" w:rsidRDefault="00F3700F">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_Toc209691527 \h </w:instrText>
      </w:r>
      <w:r>
        <w:fldChar w:fldCharType="separate"/>
      </w:r>
      <w:r>
        <w:t>161</w:t>
      </w:r>
      <w:r>
        <w:fldChar w:fldCharType="end"/>
      </w:r>
    </w:p>
    <w:p w14:paraId="74830265" w14:textId="2DE77ABE" w:rsidR="00F3700F" w:rsidRDefault="00F3700F">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_Toc209691528 \h </w:instrText>
      </w:r>
      <w:r>
        <w:fldChar w:fldCharType="separate"/>
      </w:r>
      <w:r>
        <w:t>161</w:t>
      </w:r>
      <w:r>
        <w:fldChar w:fldCharType="end"/>
      </w:r>
    </w:p>
    <w:p w14:paraId="60FFD300" w14:textId="0D0E936C" w:rsidR="00F3700F" w:rsidRDefault="00F3700F">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_Toc209691529 \h </w:instrText>
      </w:r>
      <w:r>
        <w:fldChar w:fldCharType="separate"/>
      </w:r>
      <w:r>
        <w:t>162</w:t>
      </w:r>
      <w:r>
        <w:fldChar w:fldCharType="end"/>
      </w:r>
    </w:p>
    <w:p w14:paraId="514EA002" w14:textId="70892180" w:rsidR="00F3700F" w:rsidRDefault="00F3700F">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_Toc209691530 \h </w:instrText>
      </w:r>
      <w:r>
        <w:fldChar w:fldCharType="separate"/>
      </w:r>
      <w:r>
        <w:t>162</w:t>
      </w:r>
      <w:r>
        <w:fldChar w:fldCharType="end"/>
      </w:r>
    </w:p>
    <w:p w14:paraId="505D53FA" w14:textId="70CF0E04" w:rsidR="00F3700F" w:rsidRDefault="00F3700F">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_Toc209691531 \h </w:instrText>
      </w:r>
      <w:r>
        <w:fldChar w:fldCharType="separate"/>
      </w:r>
      <w:r>
        <w:t>162</w:t>
      </w:r>
      <w:r>
        <w:fldChar w:fldCharType="end"/>
      </w:r>
    </w:p>
    <w:p w14:paraId="276B8333" w14:textId="5128663B" w:rsidR="00F3700F" w:rsidRDefault="00F3700F">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_Toc209691532 \h </w:instrText>
      </w:r>
      <w:r>
        <w:fldChar w:fldCharType="separate"/>
      </w:r>
      <w:r>
        <w:t>162</w:t>
      </w:r>
      <w:r>
        <w:fldChar w:fldCharType="end"/>
      </w:r>
    </w:p>
    <w:p w14:paraId="62950C26" w14:textId="4F72DB8B" w:rsidR="00F3700F" w:rsidRDefault="00F3700F">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_Toc209691533 \h </w:instrText>
      </w:r>
      <w:r>
        <w:fldChar w:fldCharType="separate"/>
      </w:r>
      <w:r>
        <w:t>163</w:t>
      </w:r>
      <w:r>
        <w:fldChar w:fldCharType="end"/>
      </w:r>
    </w:p>
    <w:p w14:paraId="0AFFF8BB" w14:textId="070CC92B" w:rsidR="00F3700F" w:rsidRDefault="00F3700F">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_Toc209691534 \h </w:instrText>
      </w:r>
      <w:r>
        <w:fldChar w:fldCharType="separate"/>
      </w:r>
      <w:r>
        <w:t>163</w:t>
      </w:r>
      <w:r>
        <w:fldChar w:fldCharType="end"/>
      </w:r>
    </w:p>
    <w:p w14:paraId="18F5D921" w14:textId="3ADD5CA4" w:rsidR="00F3700F" w:rsidRDefault="00F3700F">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_Toc209691535 \h </w:instrText>
      </w:r>
      <w:r>
        <w:fldChar w:fldCharType="separate"/>
      </w:r>
      <w:r>
        <w:t>163</w:t>
      </w:r>
      <w:r>
        <w:fldChar w:fldCharType="end"/>
      </w:r>
    </w:p>
    <w:p w14:paraId="2A978D7F" w14:textId="4C6C28C3" w:rsidR="00F3700F" w:rsidRDefault="00F3700F">
      <w:pPr>
        <w:pStyle w:val="TOC4"/>
        <w:rPr>
          <w:rFonts w:asciiTheme="minorHAnsi" w:eastAsiaTheme="minorEastAsia" w:hAnsiTheme="minorHAnsi" w:cstheme="minorBidi"/>
          <w:kern w:val="2"/>
          <w:sz w:val="24"/>
          <w:szCs w:val="24"/>
          <w14:ligatures w14:val="standardContextual"/>
        </w:rPr>
      </w:pPr>
      <w:r>
        <w:lastRenderedPageBreak/>
        <w:t>9.3.1.129</w:t>
      </w:r>
      <w:r>
        <w:rPr>
          <w:rFonts w:asciiTheme="minorHAnsi" w:eastAsiaTheme="minorEastAsia" w:hAnsiTheme="minorHAnsi" w:cstheme="minorBidi"/>
          <w:kern w:val="2"/>
          <w:sz w:val="24"/>
          <w:szCs w:val="24"/>
          <w14:ligatures w14:val="standardContextual"/>
        </w:rPr>
        <w:tab/>
      </w:r>
      <w:r>
        <w:t xml:space="preserve">MDT PLMN </w:t>
      </w:r>
      <w:r w:rsidRPr="004A0DAB">
        <w:rPr>
          <w:rFonts w:eastAsia="SimSun"/>
          <w:lang w:val="en-US" w:eastAsia="zh-CN"/>
        </w:rPr>
        <w:t xml:space="preserve">Modification </w:t>
      </w:r>
      <w:r>
        <w:t>List</w:t>
      </w:r>
      <w:r>
        <w:tab/>
      </w:r>
      <w:r>
        <w:fldChar w:fldCharType="begin" w:fldLock="1"/>
      </w:r>
      <w:r>
        <w:instrText xml:space="preserve"> PAGEREF _Toc209691536 \h </w:instrText>
      </w:r>
      <w:r>
        <w:fldChar w:fldCharType="separate"/>
      </w:r>
      <w:r>
        <w:t>163</w:t>
      </w:r>
      <w:r>
        <w:fldChar w:fldCharType="end"/>
      </w:r>
    </w:p>
    <w:p w14:paraId="131C180E" w14:textId="6A2FFB26" w:rsidR="00F3700F" w:rsidRDefault="00F3700F">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_Toc209691537 \h </w:instrText>
      </w:r>
      <w:r>
        <w:fldChar w:fldCharType="separate"/>
      </w:r>
      <w:r>
        <w:t>164</w:t>
      </w:r>
      <w:r>
        <w:fldChar w:fldCharType="end"/>
      </w:r>
    </w:p>
    <w:p w14:paraId="37D39F89" w14:textId="4592BA2E" w:rsidR="00F3700F" w:rsidRDefault="00F3700F">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_Toc209691538 \h </w:instrText>
      </w:r>
      <w:r>
        <w:fldChar w:fldCharType="separate"/>
      </w:r>
      <w:r>
        <w:t>164</w:t>
      </w:r>
      <w:r>
        <w:fldChar w:fldCharType="end"/>
      </w:r>
    </w:p>
    <w:p w14:paraId="4C9C2B6D" w14:textId="1678A062" w:rsidR="00F3700F" w:rsidRDefault="00F3700F">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_Toc209691539 \h </w:instrText>
      </w:r>
      <w:r>
        <w:fldChar w:fldCharType="separate"/>
      </w:r>
      <w:r>
        <w:t>164</w:t>
      </w:r>
      <w:r>
        <w:fldChar w:fldCharType="end"/>
      </w:r>
    </w:p>
    <w:p w14:paraId="1E3ADA94" w14:textId="1A4D8820" w:rsidR="00F3700F" w:rsidRDefault="00F3700F">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_Toc209691540 \h </w:instrText>
      </w:r>
      <w:r>
        <w:fldChar w:fldCharType="separate"/>
      </w:r>
      <w:r>
        <w:t>164</w:t>
      </w:r>
      <w:r>
        <w:fldChar w:fldCharType="end"/>
      </w:r>
    </w:p>
    <w:p w14:paraId="52E01B68" w14:textId="68C97CDE" w:rsidR="00F3700F" w:rsidRDefault="00F3700F">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_Toc209691541 \h </w:instrText>
      </w:r>
      <w:r>
        <w:fldChar w:fldCharType="separate"/>
      </w:r>
      <w:r>
        <w:t>165</w:t>
      </w:r>
      <w:r>
        <w:fldChar w:fldCharType="end"/>
      </w:r>
    </w:p>
    <w:p w14:paraId="7A885518" w14:textId="641D4981" w:rsidR="00F3700F" w:rsidRDefault="00F3700F">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_Toc209691542 \h </w:instrText>
      </w:r>
      <w:r>
        <w:fldChar w:fldCharType="separate"/>
      </w:r>
      <w:r>
        <w:t>165</w:t>
      </w:r>
      <w:r>
        <w:fldChar w:fldCharType="end"/>
      </w:r>
    </w:p>
    <w:p w14:paraId="5B3584A2" w14:textId="6EAF4521" w:rsidR="00F3700F" w:rsidRDefault="00F3700F">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_Toc209691543 \h </w:instrText>
      </w:r>
      <w:r>
        <w:fldChar w:fldCharType="separate"/>
      </w:r>
      <w:r>
        <w:t>165</w:t>
      </w:r>
      <w:r>
        <w:fldChar w:fldCharType="end"/>
      </w:r>
    </w:p>
    <w:p w14:paraId="2F2E3210" w14:textId="5EBDB277" w:rsidR="00F3700F" w:rsidRDefault="00F3700F">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_Toc209691544 \h </w:instrText>
      </w:r>
      <w:r>
        <w:fldChar w:fldCharType="separate"/>
      </w:r>
      <w:r>
        <w:t>166</w:t>
      </w:r>
      <w:r>
        <w:fldChar w:fldCharType="end"/>
      </w:r>
    </w:p>
    <w:p w14:paraId="1A436948" w14:textId="44300F2E" w:rsidR="00F3700F" w:rsidRDefault="00F3700F">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_Toc209691545 \h </w:instrText>
      </w:r>
      <w:r>
        <w:fldChar w:fldCharType="separate"/>
      </w:r>
      <w:r>
        <w:t>166</w:t>
      </w:r>
      <w:r>
        <w:fldChar w:fldCharType="end"/>
      </w:r>
    </w:p>
    <w:p w14:paraId="272A9DFD" w14:textId="15C0DADB" w:rsidR="00F3700F" w:rsidRDefault="00F3700F">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_Toc209691546 \h </w:instrText>
      </w:r>
      <w:r>
        <w:fldChar w:fldCharType="separate"/>
      </w:r>
      <w:r>
        <w:t>166</w:t>
      </w:r>
      <w:r>
        <w:fldChar w:fldCharType="end"/>
      </w:r>
    </w:p>
    <w:p w14:paraId="28FBBA8B" w14:textId="568AAA44" w:rsidR="00F3700F" w:rsidRDefault="00F3700F">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_Toc209691547 \h </w:instrText>
      </w:r>
      <w:r>
        <w:fldChar w:fldCharType="separate"/>
      </w:r>
      <w:r>
        <w:t>166</w:t>
      </w:r>
      <w:r>
        <w:fldChar w:fldCharType="end"/>
      </w:r>
    </w:p>
    <w:p w14:paraId="5C3032D9" w14:textId="054F8E54" w:rsidR="00F3700F" w:rsidRDefault="00F3700F">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_Toc209691548 \h </w:instrText>
      </w:r>
      <w:r>
        <w:fldChar w:fldCharType="separate"/>
      </w:r>
      <w:r>
        <w:t>166</w:t>
      </w:r>
      <w:r>
        <w:fldChar w:fldCharType="end"/>
      </w:r>
    </w:p>
    <w:p w14:paraId="401B8C31" w14:textId="0E035F42" w:rsidR="00F3700F" w:rsidRDefault="00F3700F">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_Toc209691549 \h </w:instrText>
      </w:r>
      <w:r>
        <w:fldChar w:fldCharType="separate"/>
      </w:r>
      <w:r>
        <w:t>167</w:t>
      </w:r>
      <w:r>
        <w:fldChar w:fldCharType="end"/>
      </w:r>
    </w:p>
    <w:p w14:paraId="7BDE1A13" w14:textId="2D06D47C" w:rsidR="00F3700F" w:rsidRDefault="00F3700F">
      <w:pPr>
        <w:pStyle w:val="TOC4"/>
        <w:rPr>
          <w:rFonts w:asciiTheme="minorHAnsi" w:eastAsiaTheme="minorEastAsia" w:hAnsiTheme="minorHAnsi" w:cstheme="minorBidi"/>
          <w:kern w:val="2"/>
          <w:sz w:val="24"/>
          <w:szCs w:val="24"/>
          <w14:ligatures w14:val="standardContextual"/>
        </w:rPr>
      </w:pPr>
      <w:r>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_Toc209691550 \h </w:instrText>
      </w:r>
      <w:r>
        <w:fldChar w:fldCharType="separate"/>
      </w:r>
      <w:r>
        <w:t>167</w:t>
      </w:r>
      <w:r>
        <w:fldChar w:fldCharType="end"/>
      </w:r>
    </w:p>
    <w:p w14:paraId="129B48C9" w14:textId="2E785B0A" w:rsidR="00F3700F" w:rsidRDefault="00F3700F">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_Toc209691551 \h </w:instrText>
      </w:r>
      <w:r>
        <w:fldChar w:fldCharType="separate"/>
      </w:r>
      <w:r>
        <w:t>167</w:t>
      </w:r>
      <w:r>
        <w:fldChar w:fldCharType="end"/>
      </w:r>
    </w:p>
    <w:p w14:paraId="6A44007D" w14:textId="49686799" w:rsidR="00F3700F" w:rsidRDefault="00F3700F">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_Toc209691552 \h </w:instrText>
      </w:r>
      <w:r>
        <w:fldChar w:fldCharType="separate"/>
      </w:r>
      <w:r>
        <w:t>168</w:t>
      </w:r>
      <w:r>
        <w:fldChar w:fldCharType="end"/>
      </w:r>
    </w:p>
    <w:p w14:paraId="4DD3A176" w14:textId="599B4906" w:rsidR="00F3700F" w:rsidRDefault="00F3700F">
      <w:pPr>
        <w:pStyle w:val="TOC4"/>
        <w:rPr>
          <w:rFonts w:asciiTheme="minorHAnsi" w:eastAsiaTheme="minorEastAsia" w:hAnsiTheme="minorHAnsi" w:cstheme="minorBidi"/>
          <w:kern w:val="2"/>
          <w:sz w:val="24"/>
          <w:szCs w:val="24"/>
          <w14:ligatures w14:val="standardContextual"/>
        </w:rPr>
      </w:pPr>
      <w:r w:rsidRPr="004A0DAB">
        <w:rPr>
          <w:rFonts w:eastAsia="SimSun"/>
        </w:rPr>
        <w:t>9.3.1.145</w:t>
      </w:r>
      <w:r>
        <w:rPr>
          <w:rFonts w:asciiTheme="minorHAnsi" w:eastAsiaTheme="minorEastAsia" w:hAnsiTheme="minorHAnsi" w:cstheme="minorBidi"/>
          <w:kern w:val="2"/>
          <w:sz w:val="24"/>
          <w:szCs w:val="24"/>
          <w14:ligatures w14:val="standardContextual"/>
        </w:rPr>
        <w:tab/>
      </w:r>
      <w:r w:rsidRPr="004A0DAB">
        <w:rPr>
          <w:rFonts w:eastAsia="SimSun"/>
        </w:rPr>
        <w:t>ECN Marking or Congestion Information Reporting Request</w:t>
      </w:r>
      <w:r>
        <w:tab/>
      </w:r>
      <w:r>
        <w:fldChar w:fldCharType="begin" w:fldLock="1"/>
      </w:r>
      <w:r>
        <w:instrText xml:space="preserve"> PAGEREF _Toc209691553 \h </w:instrText>
      </w:r>
      <w:r>
        <w:fldChar w:fldCharType="separate"/>
      </w:r>
      <w:r>
        <w:t>168</w:t>
      </w:r>
      <w:r>
        <w:fldChar w:fldCharType="end"/>
      </w:r>
    </w:p>
    <w:p w14:paraId="4AE614D7" w14:textId="6F77ACD5" w:rsidR="00F3700F" w:rsidRDefault="00F3700F">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_Toc209691554 \h </w:instrText>
      </w:r>
      <w:r>
        <w:fldChar w:fldCharType="separate"/>
      </w:r>
      <w:r>
        <w:t>168</w:t>
      </w:r>
      <w:r>
        <w:fldChar w:fldCharType="end"/>
      </w:r>
    </w:p>
    <w:p w14:paraId="77BA684D" w14:textId="55E16C8D" w:rsidR="00F3700F" w:rsidRDefault="00F3700F">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_Toc209691555 \h </w:instrText>
      </w:r>
      <w:r>
        <w:fldChar w:fldCharType="separate"/>
      </w:r>
      <w:r>
        <w:t>168</w:t>
      </w:r>
      <w:r>
        <w:fldChar w:fldCharType="end"/>
      </w:r>
    </w:p>
    <w:p w14:paraId="454036E7" w14:textId="714C0802" w:rsidR="00F3700F" w:rsidRDefault="00F3700F">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4A0DAB">
        <w:rPr>
          <w:bCs/>
          <w:lang w:eastAsia="ja-JP"/>
        </w:rPr>
        <w:t>MBS NG-U Information at NG-RAN Request</w:t>
      </w:r>
      <w:r>
        <w:tab/>
      </w:r>
      <w:r>
        <w:fldChar w:fldCharType="begin" w:fldLock="1"/>
      </w:r>
      <w:r>
        <w:instrText xml:space="preserve"> PAGEREF _Toc209691556 \h </w:instrText>
      </w:r>
      <w:r>
        <w:fldChar w:fldCharType="separate"/>
      </w:r>
      <w:r>
        <w:t>169</w:t>
      </w:r>
      <w:r>
        <w:fldChar w:fldCharType="end"/>
      </w:r>
    </w:p>
    <w:p w14:paraId="4B87092B" w14:textId="72CE2F7C" w:rsidR="00F3700F" w:rsidRDefault="00F3700F">
      <w:pPr>
        <w:pStyle w:val="TOC4"/>
        <w:rPr>
          <w:rFonts w:asciiTheme="minorHAnsi" w:eastAsiaTheme="minorEastAsia" w:hAnsiTheme="minorHAnsi" w:cstheme="minorBidi"/>
          <w:kern w:val="2"/>
          <w:sz w:val="24"/>
          <w:szCs w:val="24"/>
          <w14:ligatures w14:val="standardContextual"/>
        </w:rPr>
      </w:pPr>
      <w:r>
        <w:t>9.3.1.149</w:t>
      </w:r>
      <w:r>
        <w:rPr>
          <w:rFonts w:asciiTheme="minorHAnsi" w:eastAsiaTheme="minorEastAsia" w:hAnsiTheme="minorHAnsi" w:cstheme="minorBidi"/>
          <w:kern w:val="2"/>
          <w:sz w:val="24"/>
          <w:szCs w:val="24"/>
          <w14:ligatures w14:val="standardContextual"/>
        </w:rPr>
        <w:tab/>
      </w:r>
      <w:r>
        <w:t>UE Performance</w:t>
      </w:r>
      <w:r>
        <w:tab/>
      </w:r>
      <w:r>
        <w:fldChar w:fldCharType="begin" w:fldLock="1"/>
      </w:r>
      <w:r>
        <w:instrText xml:space="preserve"> PAGEREF _Toc209691557 \h </w:instrText>
      </w:r>
      <w:r>
        <w:fldChar w:fldCharType="separate"/>
      </w:r>
      <w:r>
        <w:t>169</w:t>
      </w:r>
      <w:r>
        <w:fldChar w:fldCharType="end"/>
      </w:r>
    </w:p>
    <w:p w14:paraId="16779AE1" w14:textId="10BCAE2C" w:rsidR="00F3700F" w:rsidRDefault="00F3700F">
      <w:pPr>
        <w:pStyle w:val="TOC4"/>
        <w:rPr>
          <w:rFonts w:asciiTheme="minorHAnsi" w:eastAsiaTheme="minorEastAsia" w:hAnsiTheme="minorHAnsi" w:cstheme="minorBidi"/>
          <w:kern w:val="2"/>
          <w:sz w:val="24"/>
          <w:szCs w:val="24"/>
          <w14:ligatures w14:val="standardContextual"/>
        </w:rPr>
      </w:pPr>
      <w:r>
        <w:t>9.3.1.150</w:t>
      </w:r>
      <w:r>
        <w:rPr>
          <w:rFonts w:asciiTheme="minorHAnsi" w:eastAsiaTheme="minorEastAsia" w:hAnsiTheme="minorHAnsi" w:cstheme="minorBidi"/>
          <w:kern w:val="2"/>
          <w:sz w:val="24"/>
          <w:szCs w:val="24"/>
          <w14:ligatures w14:val="standardContextual"/>
        </w:rPr>
        <w:tab/>
      </w:r>
      <w:r>
        <w:t>Average Packet Delay</w:t>
      </w:r>
      <w:r>
        <w:tab/>
      </w:r>
      <w:r>
        <w:fldChar w:fldCharType="begin" w:fldLock="1"/>
      </w:r>
      <w:r>
        <w:instrText xml:space="preserve"> PAGEREF _Toc209691558 \h </w:instrText>
      </w:r>
      <w:r>
        <w:fldChar w:fldCharType="separate"/>
      </w:r>
      <w:r>
        <w:t>169</w:t>
      </w:r>
      <w:r>
        <w:fldChar w:fldCharType="end"/>
      </w:r>
    </w:p>
    <w:p w14:paraId="057D5E91" w14:textId="13DFBAE2" w:rsidR="00F3700F" w:rsidRDefault="00F3700F">
      <w:pPr>
        <w:pStyle w:val="TOC4"/>
        <w:rPr>
          <w:rFonts w:asciiTheme="minorHAnsi" w:eastAsiaTheme="minorEastAsia" w:hAnsiTheme="minorHAnsi" w:cstheme="minorBidi"/>
          <w:kern w:val="2"/>
          <w:sz w:val="24"/>
          <w:szCs w:val="24"/>
          <w14:ligatures w14:val="standardContextual"/>
        </w:rPr>
      </w:pPr>
      <w:r>
        <w:t>9.3.1.151</w:t>
      </w:r>
      <w:r>
        <w:rPr>
          <w:rFonts w:asciiTheme="minorHAnsi" w:eastAsiaTheme="minorEastAsia" w:hAnsiTheme="minorHAnsi" w:cstheme="minorBidi"/>
          <w:kern w:val="2"/>
          <w:sz w:val="24"/>
          <w:szCs w:val="24"/>
          <w14:ligatures w14:val="standardContextual"/>
        </w:rPr>
        <w:tab/>
      </w:r>
      <w:r>
        <w:t>Data Collection ID</w:t>
      </w:r>
      <w:r>
        <w:tab/>
      </w:r>
      <w:r>
        <w:fldChar w:fldCharType="begin" w:fldLock="1"/>
      </w:r>
      <w:r>
        <w:instrText xml:space="preserve"> PAGEREF _Toc209691559 \h </w:instrText>
      </w:r>
      <w:r>
        <w:fldChar w:fldCharType="separate"/>
      </w:r>
      <w:r>
        <w:t>170</w:t>
      </w:r>
      <w:r>
        <w:fldChar w:fldCharType="end"/>
      </w:r>
    </w:p>
    <w:p w14:paraId="35A19653" w14:textId="72B3E93E" w:rsidR="00F3700F" w:rsidRDefault="00F3700F">
      <w:pPr>
        <w:pStyle w:val="TOC4"/>
        <w:rPr>
          <w:rFonts w:asciiTheme="minorHAnsi" w:eastAsiaTheme="minorEastAsia" w:hAnsiTheme="minorHAnsi" w:cstheme="minorBidi"/>
          <w:kern w:val="2"/>
          <w:sz w:val="24"/>
          <w:szCs w:val="24"/>
          <w14:ligatures w14:val="standardContextual"/>
        </w:rPr>
      </w:pPr>
      <w:r>
        <w:t xml:space="preserve">9.3.1.152 </w:t>
      </w:r>
      <w:r>
        <w:rPr>
          <w:rFonts w:asciiTheme="minorHAnsi" w:eastAsiaTheme="minorEastAsia" w:hAnsiTheme="minorHAnsi" w:cstheme="minorBidi"/>
          <w:kern w:val="2"/>
          <w:sz w:val="24"/>
          <w:szCs w:val="24"/>
          <w14:ligatures w14:val="standardContextual"/>
        </w:rPr>
        <w:tab/>
      </w:r>
      <w:r>
        <w:t>Available Bitrate Report Threshold List</w:t>
      </w:r>
      <w:r>
        <w:tab/>
      </w:r>
      <w:r>
        <w:fldChar w:fldCharType="begin" w:fldLock="1"/>
      </w:r>
      <w:r>
        <w:instrText xml:space="preserve"> PAGEREF _Toc209691560 \h </w:instrText>
      </w:r>
      <w:r>
        <w:fldChar w:fldCharType="separate"/>
      </w:r>
      <w:r>
        <w:t>170</w:t>
      </w:r>
      <w:r>
        <w:fldChar w:fldCharType="end"/>
      </w:r>
    </w:p>
    <w:p w14:paraId="1310CA18" w14:textId="7AB2823F" w:rsidR="00F3700F" w:rsidRDefault="00F3700F">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_Toc209691561 \h </w:instrText>
      </w:r>
      <w:r>
        <w:fldChar w:fldCharType="separate"/>
      </w:r>
      <w:r>
        <w:t>170</w:t>
      </w:r>
      <w:r>
        <w:fldChar w:fldCharType="end"/>
      </w:r>
    </w:p>
    <w:p w14:paraId="0625A954" w14:textId="61FA8750" w:rsidR="00F3700F" w:rsidRDefault="00F3700F">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_Toc209691562 \h </w:instrText>
      </w:r>
      <w:r>
        <w:fldChar w:fldCharType="separate"/>
      </w:r>
      <w:r>
        <w:t>170</w:t>
      </w:r>
      <w:r>
        <w:fldChar w:fldCharType="end"/>
      </w:r>
    </w:p>
    <w:p w14:paraId="6DDDAE3D" w14:textId="40C53C2A" w:rsidR="00F3700F" w:rsidRDefault="00F3700F">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_Toc209691563 \h </w:instrText>
      </w:r>
      <w:r>
        <w:fldChar w:fldCharType="separate"/>
      </w:r>
      <w:r>
        <w:t>170</w:t>
      </w:r>
      <w:r>
        <w:fldChar w:fldCharType="end"/>
      </w:r>
    </w:p>
    <w:p w14:paraId="6C72593C" w14:textId="06A7E6DE" w:rsidR="00F3700F" w:rsidRDefault="00F3700F">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_Toc209691564 \h </w:instrText>
      </w:r>
      <w:r>
        <w:fldChar w:fldCharType="separate"/>
      </w:r>
      <w:r>
        <w:t>171</w:t>
      </w:r>
      <w:r>
        <w:fldChar w:fldCharType="end"/>
      </w:r>
    </w:p>
    <w:p w14:paraId="79D65565" w14:textId="1610ECFB" w:rsidR="00F3700F" w:rsidRDefault="00F3700F">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_Toc209691565 \h </w:instrText>
      </w:r>
      <w:r>
        <w:fldChar w:fldCharType="separate"/>
      </w:r>
      <w:r>
        <w:t>171</w:t>
      </w:r>
      <w:r>
        <w:fldChar w:fldCharType="end"/>
      </w:r>
    </w:p>
    <w:p w14:paraId="2E96F49C" w14:textId="5C0BA775" w:rsidR="00F3700F" w:rsidRDefault="00F3700F">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_Toc209691566 \h </w:instrText>
      </w:r>
      <w:r>
        <w:fldChar w:fldCharType="separate"/>
      </w:r>
      <w:r>
        <w:t>171</w:t>
      </w:r>
      <w:r>
        <w:fldChar w:fldCharType="end"/>
      </w:r>
    </w:p>
    <w:p w14:paraId="7032D451" w14:textId="74428B0C" w:rsidR="00F3700F" w:rsidRDefault="00F3700F">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_Toc209691567 \h </w:instrText>
      </w:r>
      <w:r>
        <w:fldChar w:fldCharType="separate"/>
      </w:r>
      <w:r>
        <w:t>171</w:t>
      </w:r>
      <w:r>
        <w:fldChar w:fldCharType="end"/>
      </w:r>
    </w:p>
    <w:p w14:paraId="69082AD9" w14:textId="3C898903" w:rsidR="00F3700F" w:rsidRDefault="00F3700F">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_Toc209691568 \h </w:instrText>
      </w:r>
      <w:r>
        <w:fldChar w:fldCharType="separate"/>
      </w:r>
      <w:r>
        <w:t>172</w:t>
      </w:r>
      <w:r>
        <w:fldChar w:fldCharType="end"/>
      </w:r>
    </w:p>
    <w:p w14:paraId="7960B7BF" w14:textId="319F86EF" w:rsidR="00F3700F" w:rsidRDefault="00F3700F">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4A0DAB">
        <w:rPr>
          <w:lang w:val="en-US"/>
        </w:rPr>
        <w:t>URI</w:t>
      </w:r>
      <w:r>
        <w:tab/>
      </w:r>
      <w:r>
        <w:fldChar w:fldCharType="begin" w:fldLock="1"/>
      </w:r>
      <w:r>
        <w:instrText xml:space="preserve"> PAGEREF _Toc209691569 \h </w:instrText>
      </w:r>
      <w:r>
        <w:fldChar w:fldCharType="separate"/>
      </w:r>
      <w:r>
        <w:t>173</w:t>
      </w:r>
      <w:r>
        <w:fldChar w:fldCharType="end"/>
      </w:r>
    </w:p>
    <w:p w14:paraId="0E761054" w14:textId="6C2CD8B1" w:rsidR="00F3700F" w:rsidRDefault="00F3700F">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4A0DAB">
        <w:rPr>
          <w:rFonts w:cs="Arial"/>
          <w:lang w:eastAsia="ja-JP"/>
        </w:rPr>
        <w:t>User Plane Failure Indication</w:t>
      </w:r>
      <w:r>
        <w:tab/>
      </w:r>
      <w:r>
        <w:fldChar w:fldCharType="begin" w:fldLock="1"/>
      </w:r>
      <w:r>
        <w:instrText xml:space="preserve"> PAGEREF _Toc209691570 \h </w:instrText>
      </w:r>
      <w:r>
        <w:fldChar w:fldCharType="separate"/>
      </w:r>
      <w:r>
        <w:t>173</w:t>
      </w:r>
      <w:r>
        <w:fldChar w:fldCharType="end"/>
      </w:r>
    </w:p>
    <w:p w14:paraId="625D1665" w14:textId="0977C7C1" w:rsidR="00F3700F" w:rsidRDefault="00F3700F">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_Toc209691571 \h </w:instrText>
      </w:r>
      <w:r>
        <w:fldChar w:fldCharType="separate"/>
      </w:r>
      <w:r>
        <w:t>173</w:t>
      </w:r>
      <w:r>
        <w:fldChar w:fldCharType="end"/>
      </w:r>
    </w:p>
    <w:p w14:paraId="2830FD28" w14:textId="7CE6939E" w:rsidR="00F3700F" w:rsidRDefault="00F3700F">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_Toc209691572 \h </w:instrText>
      </w:r>
      <w:r>
        <w:fldChar w:fldCharType="separate"/>
      </w:r>
      <w:r>
        <w:t>173</w:t>
      </w:r>
      <w:r>
        <w:fldChar w:fldCharType="end"/>
      </w:r>
    </w:p>
    <w:p w14:paraId="7A6CA08C" w14:textId="6310F9F8" w:rsidR="00F3700F" w:rsidRDefault="00F3700F">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_Toc209691573 \h </w:instrText>
      </w:r>
      <w:r>
        <w:fldChar w:fldCharType="separate"/>
      </w:r>
      <w:r>
        <w:t>174</w:t>
      </w:r>
      <w:r>
        <w:fldChar w:fldCharType="end"/>
      </w:r>
    </w:p>
    <w:p w14:paraId="345823D4" w14:textId="7FE7DB24" w:rsidR="00F3700F" w:rsidRDefault="00F3700F">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_Toc209691574 \h </w:instrText>
      </w:r>
      <w:r>
        <w:fldChar w:fldCharType="separate"/>
      </w:r>
      <w:r>
        <w:t>175</w:t>
      </w:r>
      <w:r>
        <w:fldChar w:fldCharType="end"/>
      </w:r>
    </w:p>
    <w:p w14:paraId="3463575B" w14:textId="27C3BF42" w:rsidR="00F3700F" w:rsidRDefault="00F3700F">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_Toc209691575 \h </w:instrText>
      </w:r>
      <w:r>
        <w:fldChar w:fldCharType="separate"/>
      </w:r>
      <w:r>
        <w:t>176</w:t>
      </w:r>
      <w:r>
        <w:fldChar w:fldCharType="end"/>
      </w:r>
    </w:p>
    <w:p w14:paraId="621B01A4" w14:textId="0AFAFF9C" w:rsidR="00F3700F" w:rsidRDefault="00F3700F">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_Toc209691576 \h </w:instrText>
      </w:r>
      <w:r>
        <w:fldChar w:fldCharType="separate"/>
      </w:r>
      <w:r>
        <w:t>176</w:t>
      </w:r>
      <w:r>
        <w:fldChar w:fldCharType="end"/>
      </w:r>
    </w:p>
    <w:p w14:paraId="411AEAA3" w14:textId="7F83C998" w:rsidR="00F3700F" w:rsidRDefault="00F3700F">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_Toc209691577 \h </w:instrText>
      </w:r>
      <w:r>
        <w:fldChar w:fldCharType="separate"/>
      </w:r>
      <w:r>
        <w:t>177</w:t>
      </w:r>
      <w:r>
        <w:fldChar w:fldCharType="end"/>
      </w:r>
    </w:p>
    <w:p w14:paraId="40A844EF" w14:textId="28D18DFB" w:rsidR="00F3700F" w:rsidRDefault="00F3700F">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_Toc209691578 \h </w:instrText>
      </w:r>
      <w:r>
        <w:fldChar w:fldCharType="separate"/>
      </w:r>
      <w:r>
        <w:t>177</w:t>
      </w:r>
      <w:r>
        <w:fldChar w:fldCharType="end"/>
      </w:r>
    </w:p>
    <w:p w14:paraId="126956E0" w14:textId="6D043AFD" w:rsidR="00F3700F" w:rsidRDefault="00F3700F">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_Toc209691579 \h </w:instrText>
      </w:r>
      <w:r>
        <w:fldChar w:fldCharType="separate"/>
      </w:r>
      <w:r>
        <w:t>178</w:t>
      </w:r>
      <w:r>
        <w:fldChar w:fldCharType="end"/>
      </w:r>
    </w:p>
    <w:p w14:paraId="6E367EE1" w14:textId="07C8FDC9" w:rsidR="00F3700F" w:rsidRDefault="00F3700F">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_Toc209691580 \h </w:instrText>
      </w:r>
      <w:r>
        <w:fldChar w:fldCharType="separate"/>
      </w:r>
      <w:r>
        <w:t>179</w:t>
      </w:r>
      <w:r>
        <w:fldChar w:fldCharType="end"/>
      </w:r>
    </w:p>
    <w:p w14:paraId="3BAE5DB9" w14:textId="19BF0E4D" w:rsidR="00F3700F" w:rsidRDefault="00F3700F">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_Toc209691581 \h </w:instrText>
      </w:r>
      <w:r>
        <w:fldChar w:fldCharType="separate"/>
      </w:r>
      <w:r>
        <w:t>179</w:t>
      </w:r>
      <w:r>
        <w:fldChar w:fldCharType="end"/>
      </w:r>
    </w:p>
    <w:p w14:paraId="2B4E4FE9" w14:textId="422156A6" w:rsidR="00F3700F" w:rsidRDefault="00F3700F">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_Toc209691582 \h </w:instrText>
      </w:r>
      <w:r>
        <w:fldChar w:fldCharType="separate"/>
      </w:r>
      <w:r>
        <w:t>180</w:t>
      </w:r>
      <w:r>
        <w:fldChar w:fldCharType="end"/>
      </w:r>
    </w:p>
    <w:p w14:paraId="765C5EFB" w14:textId="42FC6166" w:rsidR="00F3700F" w:rsidRDefault="00F3700F">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_Toc209691583 \h </w:instrText>
      </w:r>
      <w:r>
        <w:fldChar w:fldCharType="separate"/>
      </w:r>
      <w:r>
        <w:t>184</w:t>
      </w:r>
      <w:r>
        <w:fldChar w:fldCharType="end"/>
      </w:r>
    </w:p>
    <w:p w14:paraId="50B4AC02" w14:textId="6D55390F" w:rsidR="00F3700F" w:rsidRDefault="00F3700F">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_Toc209691584 \h </w:instrText>
      </w:r>
      <w:r>
        <w:fldChar w:fldCharType="separate"/>
      </w:r>
      <w:r>
        <w:t>184</w:t>
      </w:r>
      <w:r>
        <w:fldChar w:fldCharType="end"/>
      </w:r>
    </w:p>
    <w:p w14:paraId="3E37A710" w14:textId="79510725" w:rsidR="00F3700F" w:rsidRDefault="00F3700F">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_Toc209691585 \h </w:instrText>
      </w:r>
      <w:r>
        <w:fldChar w:fldCharType="separate"/>
      </w:r>
      <w:r>
        <w:t>185</w:t>
      </w:r>
      <w:r>
        <w:fldChar w:fldCharType="end"/>
      </w:r>
    </w:p>
    <w:p w14:paraId="7810DE96" w14:textId="7AB2A7B0" w:rsidR="00F3700F" w:rsidRDefault="00F3700F">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_Toc209691586 \h </w:instrText>
      </w:r>
      <w:r>
        <w:fldChar w:fldCharType="separate"/>
      </w:r>
      <w:r>
        <w:t>185</w:t>
      </w:r>
      <w:r>
        <w:fldChar w:fldCharType="end"/>
      </w:r>
    </w:p>
    <w:p w14:paraId="3A380F29" w14:textId="25B74FD3" w:rsidR="00F3700F" w:rsidRDefault="00F3700F">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_Toc209691587 \h </w:instrText>
      </w:r>
      <w:r>
        <w:fldChar w:fldCharType="separate"/>
      </w:r>
      <w:r>
        <w:t>185</w:t>
      </w:r>
      <w:r>
        <w:fldChar w:fldCharType="end"/>
      </w:r>
    </w:p>
    <w:p w14:paraId="13AA7CAD" w14:textId="7355209D" w:rsidR="00F3700F" w:rsidRDefault="00F3700F">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_Toc209691588 \h </w:instrText>
      </w:r>
      <w:r>
        <w:fldChar w:fldCharType="separate"/>
      </w:r>
      <w:r>
        <w:t>186</w:t>
      </w:r>
      <w:r>
        <w:fldChar w:fldCharType="end"/>
      </w:r>
    </w:p>
    <w:p w14:paraId="0E7DB817" w14:textId="260CACAD" w:rsidR="00F3700F" w:rsidRDefault="00F3700F">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_Toc209691589 \h </w:instrText>
      </w:r>
      <w:r>
        <w:fldChar w:fldCharType="separate"/>
      </w:r>
      <w:r>
        <w:t>186</w:t>
      </w:r>
      <w:r>
        <w:fldChar w:fldCharType="end"/>
      </w:r>
    </w:p>
    <w:p w14:paraId="080C0986" w14:textId="4523730E" w:rsidR="00F3700F" w:rsidRDefault="00F3700F">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_Toc209691590 \h </w:instrText>
      </w:r>
      <w:r>
        <w:fldChar w:fldCharType="separate"/>
      </w:r>
      <w:r>
        <w:t>187</w:t>
      </w:r>
      <w:r>
        <w:fldChar w:fldCharType="end"/>
      </w:r>
    </w:p>
    <w:p w14:paraId="50D611E0" w14:textId="67D97B31" w:rsidR="00F3700F" w:rsidRDefault="00F3700F">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_Toc209691591 \h </w:instrText>
      </w:r>
      <w:r>
        <w:fldChar w:fldCharType="separate"/>
      </w:r>
      <w:r>
        <w:t>188</w:t>
      </w:r>
      <w:r>
        <w:fldChar w:fldCharType="end"/>
      </w:r>
    </w:p>
    <w:p w14:paraId="3F78A10E" w14:textId="52F51B59" w:rsidR="00F3700F" w:rsidRDefault="00F3700F">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_Toc209691592 \h </w:instrText>
      </w:r>
      <w:r>
        <w:fldChar w:fldCharType="separate"/>
      </w:r>
      <w:r>
        <w:t>188</w:t>
      </w:r>
      <w:r>
        <w:fldChar w:fldCharType="end"/>
      </w:r>
    </w:p>
    <w:p w14:paraId="11C77865" w14:textId="14264081" w:rsidR="00F3700F" w:rsidRDefault="00F3700F">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_Toc209691593 \h </w:instrText>
      </w:r>
      <w:r>
        <w:fldChar w:fldCharType="separate"/>
      </w:r>
      <w:r>
        <w:t>189</w:t>
      </w:r>
      <w:r>
        <w:fldChar w:fldCharType="end"/>
      </w:r>
    </w:p>
    <w:p w14:paraId="2C627A28" w14:textId="05940A86" w:rsidR="00F3700F" w:rsidRDefault="00F3700F">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_Toc209691594 \h </w:instrText>
      </w:r>
      <w:r>
        <w:fldChar w:fldCharType="separate"/>
      </w:r>
      <w:r>
        <w:t>189</w:t>
      </w:r>
      <w:r>
        <w:fldChar w:fldCharType="end"/>
      </w:r>
    </w:p>
    <w:p w14:paraId="58F52499" w14:textId="764F11F1" w:rsidR="00F3700F" w:rsidRDefault="00F3700F">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_Toc209691595 \h </w:instrText>
      </w:r>
      <w:r>
        <w:fldChar w:fldCharType="separate"/>
      </w:r>
      <w:r>
        <w:t>190</w:t>
      </w:r>
      <w:r>
        <w:fldChar w:fldCharType="end"/>
      </w:r>
    </w:p>
    <w:p w14:paraId="4F89FA24" w14:textId="37A32EDD" w:rsidR="00F3700F" w:rsidRDefault="00F3700F">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_Toc209691596 \h </w:instrText>
      </w:r>
      <w:r>
        <w:fldChar w:fldCharType="separate"/>
      </w:r>
      <w:r>
        <w:t>190</w:t>
      </w:r>
      <w:r>
        <w:fldChar w:fldCharType="end"/>
      </w:r>
    </w:p>
    <w:p w14:paraId="7B4E1AE1" w14:textId="458A8BBD" w:rsidR="00F3700F" w:rsidRDefault="00F3700F">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_Toc209691597 \h </w:instrText>
      </w:r>
      <w:r>
        <w:fldChar w:fldCharType="separate"/>
      </w:r>
      <w:r>
        <w:t>190</w:t>
      </w:r>
      <w:r>
        <w:fldChar w:fldCharType="end"/>
      </w:r>
    </w:p>
    <w:p w14:paraId="7E6A27D7" w14:textId="2EAF6BE7" w:rsidR="00F3700F" w:rsidRDefault="00F3700F">
      <w:pPr>
        <w:pStyle w:val="TOC4"/>
        <w:rPr>
          <w:rFonts w:asciiTheme="minorHAnsi" w:eastAsiaTheme="minorEastAsia" w:hAnsiTheme="minorHAnsi" w:cstheme="minorBidi"/>
          <w:kern w:val="2"/>
          <w:sz w:val="24"/>
          <w:szCs w:val="24"/>
          <w14:ligatures w14:val="standardContextual"/>
        </w:rPr>
      </w:pPr>
      <w:r>
        <w:lastRenderedPageBreak/>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_Toc209691598 \h </w:instrText>
      </w:r>
      <w:r>
        <w:fldChar w:fldCharType="separate"/>
      </w:r>
      <w:r>
        <w:t>191</w:t>
      </w:r>
      <w:r>
        <w:fldChar w:fldCharType="end"/>
      </w:r>
    </w:p>
    <w:p w14:paraId="498757EB" w14:textId="05B52330" w:rsidR="00F3700F" w:rsidRDefault="00F3700F">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_Toc209691599 \h </w:instrText>
      </w:r>
      <w:r>
        <w:fldChar w:fldCharType="separate"/>
      </w:r>
      <w:r>
        <w:t>191</w:t>
      </w:r>
      <w:r>
        <w:fldChar w:fldCharType="end"/>
      </w:r>
    </w:p>
    <w:p w14:paraId="6844B31A" w14:textId="3770FBC5" w:rsidR="00F3700F" w:rsidRDefault="00F3700F">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_Toc209691600 \h </w:instrText>
      </w:r>
      <w:r>
        <w:fldChar w:fldCharType="separate"/>
      </w:r>
      <w:r>
        <w:t>192</w:t>
      </w:r>
      <w:r>
        <w:fldChar w:fldCharType="end"/>
      </w:r>
    </w:p>
    <w:p w14:paraId="2E97D964" w14:textId="75FBA75A" w:rsidR="00F3700F" w:rsidRDefault="00F3700F">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_Toc209691601 \h </w:instrText>
      </w:r>
      <w:r>
        <w:fldChar w:fldCharType="separate"/>
      </w:r>
      <w:r>
        <w:t>193</w:t>
      </w:r>
      <w:r>
        <w:fldChar w:fldCharType="end"/>
      </w:r>
    </w:p>
    <w:p w14:paraId="127BAF37" w14:textId="66E6C202" w:rsidR="00F3700F" w:rsidRDefault="00F3700F">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_Toc209691602 \h </w:instrText>
      </w:r>
      <w:r>
        <w:fldChar w:fldCharType="separate"/>
      </w:r>
      <w:r>
        <w:t>193</w:t>
      </w:r>
      <w:r>
        <w:fldChar w:fldCharType="end"/>
      </w:r>
    </w:p>
    <w:p w14:paraId="2DFD9B50" w14:textId="4C28E77D" w:rsidR="00F3700F" w:rsidRDefault="00F3700F">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_Toc209691603 \h </w:instrText>
      </w:r>
      <w:r>
        <w:fldChar w:fldCharType="separate"/>
      </w:r>
      <w:r>
        <w:t>194</w:t>
      </w:r>
      <w:r>
        <w:fldChar w:fldCharType="end"/>
      </w:r>
    </w:p>
    <w:p w14:paraId="753C06BA" w14:textId="7F7AF038" w:rsidR="00F3700F" w:rsidRDefault="00F3700F">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_Toc209691604 \h </w:instrText>
      </w:r>
      <w:r>
        <w:fldChar w:fldCharType="separate"/>
      </w:r>
      <w:r>
        <w:t>194</w:t>
      </w:r>
      <w:r>
        <w:fldChar w:fldCharType="end"/>
      </w:r>
    </w:p>
    <w:p w14:paraId="1ADB1664" w14:textId="066A9395" w:rsidR="00F3700F" w:rsidRDefault="00F3700F">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_Toc209691605 \h </w:instrText>
      </w:r>
      <w:r>
        <w:fldChar w:fldCharType="separate"/>
      </w:r>
      <w:r>
        <w:t>194</w:t>
      </w:r>
      <w:r>
        <w:fldChar w:fldCharType="end"/>
      </w:r>
    </w:p>
    <w:p w14:paraId="61F6C7E1" w14:textId="0FAE9B63" w:rsidR="00F3700F" w:rsidRDefault="00F3700F">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_Toc209691606 \h </w:instrText>
      </w:r>
      <w:r>
        <w:fldChar w:fldCharType="separate"/>
      </w:r>
      <w:r>
        <w:t>196</w:t>
      </w:r>
      <w:r>
        <w:fldChar w:fldCharType="end"/>
      </w:r>
    </w:p>
    <w:p w14:paraId="535EDC80" w14:textId="6AE976F7" w:rsidR="00F3700F" w:rsidRDefault="00F3700F">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_Toc209691607 \h </w:instrText>
      </w:r>
      <w:r>
        <w:fldChar w:fldCharType="separate"/>
      </w:r>
      <w:r>
        <w:t>196</w:t>
      </w:r>
      <w:r>
        <w:fldChar w:fldCharType="end"/>
      </w:r>
    </w:p>
    <w:p w14:paraId="793E0B90" w14:textId="3FF182E1" w:rsidR="00F3700F" w:rsidRDefault="00F3700F">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_Toc209691608 \h </w:instrText>
      </w:r>
      <w:r>
        <w:fldChar w:fldCharType="separate"/>
      </w:r>
      <w:r>
        <w:t>197</w:t>
      </w:r>
      <w:r>
        <w:fldChar w:fldCharType="end"/>
      </w:r>
    </w:p>
    <w:p w14:paraId="5C4E972F" w14:textId="64635BFA" w:rsidR="00F3700F" w:rsidRDefault="00F3700F">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4A0DAB">
        <w:rPr>
          <w:lang w:val="en-US" w:eastAsia="zh-CN"/>
        </w:rPr>
        <w:t>Associated Session ID</w:t>
      </w:r>
      <w:r>
        <w:tab/>
      </w:r>
      <w:r>
        <w:fldChar w:fldCharType="begin" w:fldLock="1"/>
      </w:r>
      <w:r>
        <w:instrText xml:space="preserve"> PAGEREF _Toc209691609 \h </w:instrText>
      </w:r>
      <w:r>
        <w:fldChar w:fldCharType="separate"/>
      </w:r>
      <w:r>
        <w:t>197</w:t>
      </w:r>
      <w:r>
        <w:fldChar w:fldCharType="end"/>
      </w:r>
    </w:p>
    <w:p w14:paraId="4E0ADA4A" w14:textId="0AF0C959" w:rsidR="00F3700F" w:rsidRDefault="00F3700F">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_Toc209691610 \h </w:instrText>
      </w:r>
      <w:r>
        <w:fldChar w:fldCharType="separate"/>
      </w:r>
      <w:r>
        <w:t>197</w:t>
      </w:r>
      <w:r>
        <w:fldChar w:fldCharType="end"/>
      </w:r>
    </w:p>
    <w:p w14:paraId="11651829" w14:textId="22C6143F" w:rsidR="00F3700F" w:rsidRDefault="00F3700F">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_Toc209691611 \h </w:instrText>
      </w:r>
      <w:r>
        <w:fldChar w:fldCharType="separate"/>
      </w:r>
      <w:r>
        <w:t>198</w:t>
      </w:r>
      <w:r>
        <w:fldChar w:fldCharType="end"/>
      </w:r>
    </w:p>
    <w:p w14:paraId="6E5C971C" w14:textId="326B6216" w:rsidR="00F3700F" w:rsidRDefault="00F3700F">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_Toc209691612 \h </w:instrText>
      </w:r>
      <w:r>
        <w:fldChar w:fldCharType="separate"/>
      </w:r>
      <w:r>
        <w:t>198</w:t>
      </w:r>
      <w:r>
        <w:fldChar w:fldCharType="end"/>
      </w:r>
    </w:p>
    <w:p w14:paraId="711E128B" w14:textId="506BC8F9" w:rsidR="00F3700F" w:rsidRDefault="00F3700F">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_Toc209691613 \h </w:instrText>
      </w:r>
      <w:r>
        <w:fldChar w:fldCharType="separate"/>
      </w:r>
      <w:r>
        <w:t>198</w:t>
      </w:r>
      <w:r>
        <w:fldChar w:fldCharType="end"/>
      </w:r>
    </w:p>
    <w:p w14:paraId="29BA44A0" w14:textId="6022C4C5" w:rsidR="00F3700F" w:rsidRDefault="00F3700F">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_Toc209691614 \h </w:instrText>
      </w:r>
      <w:r>
        <w:fldChar w:fldCharType="separate"/>
      </w:r>
      <w:r>
        <w:t>198</w:t>
      </w:r>
      <w:r>
        <w:fldChar w:fldCharType="end"/>
      </w:r>
    </w:p>
    <w:p w14:paraId="69E777C7" w14:textId="2569F0A7" w:rsidR="00F3700F" w:rsidRDefault="00F3700F">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_Toc209691615 \h </w:instrText>
      </w:r>
      <w:r>
        <w:fldChar w:fldCharType="separate"/>
      </w:r>
      <w:r>
        <w:t>199</w:t>
      </w:r>
      <w:r>
        <w:fldChar w:fldCharType="end"/>
      </w:r>
    </w:p>
    <w:p w14:paraId="6FEAFC56" w14:textId="3C6F092F" w:rsidR="00F3700F" w:rsidRDefault="00F3700F">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_Toc209691616 \h </w:instrText>
      </w:r>
      <w:r>
        <w:fldChar w:fldCharType="separate"/>
      </w:r>
      <w:r>
        <w:t>200</w:t>
      </w:r>
      <w:r>
        <w:fldChar w:fldCharType="end"/>
      </w:r>
    </w:p>
    <w:p w14:paraId="24DF506D" w14:textId="0A343AC0" w:rsidR="00F3700F" w:rsidRDefault="00F3700F">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_Toc209691617 \h </w:instrText>
      </w:r>
      <w:r>
        <w:fldChar w:fldCharType="separate"/>
      </w:r>
      <w:r>
        <w:t>210</w:t>
      </w:r>
      <w:r>
        <w:fldChar w:fldCharType="end"/>
      </w:r>
    </w:p>
    <w:p w14:paraId="261D2FB4" w14:textId="7A5A3172" w:rsidR="00F3700F" w:rsidRDefault="00F3700F">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_Toc209691618 \h </w:instrText>
      </w:r>
      <w:r>
        <w:fldChar w:fldCharType="separate"/>
      </w:r>
      <w:r>
        <w:t>253</w:t>
      </w:r>
      <w:r>
        <w:fldChar w:fldCharType="end"/>
      </w:r>
    </w:p>
    <w:p w14:paraId="48BBD884" w14:textId="1F08BD5C" w:rsidR="00F3700F" w:rsidRDefault="00F3700F">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_Toc209691619 \h </w:instrText>
      </w:r>
      <w:r>
        <w:fldChar w:fldCharType="separate"/>
      </w:r>
      <w:r>
        <w:t>331</w:t>
      </w:r>
      <w:r>
        <w:fldChar w:fldCharType="end"/>
      </w:r>
    </w:p>
    <w:p w14:paraId="696E2EC5" w14:textId="380BA9AC" w:rsidR="00F3700F" w:rsidRDefault="00F3700F">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_Toc209691620 \h </w:instrText>
      </w:r>
      <w:r>
        <w:fldChar w:fldCharType="separate"/>
      </w:r>
      <w:r>
        <w:t>332</w:t>
      </w:r>
      <w:r>
        <w:fldChar w:fldCharType="end"/>
      </w:r>
    </w:p>
    <w:p w14:paraId="43052E35" w14:textId="692CC30B" w:rsidR="00F3700F" w:rsidRDefault="00F3700F">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_Toc209691621 \h </w:instrText>
      </w:r>
      <w:r>
        <w:fldChar w:fldCharType="separate"/>
      </w:r>
      <w:r>
        <w:t>339</w:t>
      </w:r>
      <w:r>
        <w:fldChar w:fldCharType="end"/>
      </w:r>
    </w:p>
    <w:p w14:paraId="38CA7DA6" w14:textId="387A66F6" w:rsidR="00F3700F" w:rsidRDefault="00F3700F">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_Toc209691622 \h </w:instrText>
      </w:r>
      <w:r>
        <w:fldChar w:fldCharType="separate"/>
      </w:r>
      <w:r>
        <w:t>343</w:t>
      </w:r>
      <w:r>
        <w:fldChar w:fldCharType="end"/>
      </w:r>
    </w:p>
    <w:p w14:paraId="4B430D57" w14:textId="297A792C" w:rsidR="00F3700F" w:rsidRDefault="00F3700F">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_Toc209691623 \h </w:instrText>
      </w:r>
      <w:r>
        <w:fldChar w:fldCharType="separate"/>
      </w:r>
      <w:r>
        <w:t>343</w:t>
      </w:r>
      <w:r>
        <w:fldChar w:fldCharType="end"/>
      </w:r>
    </w:p>
    <w:p w14:paraId="666399BF" w14:textId="1713433E" w:rsidR="00F3700F" w:rsidRDefault="00F3700F">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_Toc209691624 \h </w:instrText>
      </w:r>
      <w:r>
        <w:fldChar w:fldCharType="separate"/>
      </w:r>
      <w:r>
        <w:t>343</w:t>
      </w:r>
      <w:r>
        <w:fldChar w:fldCharType="end"/>
      </w:r>
    </w:p>
    <w:p w14:paraId="160E17BF" w14:textId="2E7F6FE4" w:rsidR="00F3700F" w:rsidRDefault="00F3700F">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_Toc209691625 \h </w:instrText>
      </w:r>
      <w:r>
        <w:fldChar w:fldCharType="separate"/>
      </w:r>
      <w:r>
        <w:t>344</w:t>
      </w:r>
      <w:r>
        <w:fldChar w:fldCharType="end"/>
      </w:r>
    </w:p>
    <w:p w14:paraId="1FA280A2" w14:textId="35B1A852"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209691112"/>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209691113"/>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209691114"/>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Default="00981C70" w:rsidP="00FC324B">
      <w:pPr>
        <w:pStyle w:val="EX"/>
      </w:pPr>
      <w:r>
        <w:rPr>
          <w:lang w:eastAsia="zh-CN"/>
        </w:rPr>
        <w:t>[36]</w:t>
      </w:r>
      <w:r>
        <w:rPr>
          <w:lang w:eastAsia="zh-CN"/>
        </w:rPr>
        <w:tab/>
      </w:r>
      <w:r>
        <w:t>3GPP TS 23.527: "</w:t>
      </w:r>
      <w:r w:rsidRPr="00E25B4B">
        <w:t>5G System; Restoration procedures</w:t>
      </w:r>
      <w:r>
        <w:t>”.</w:t>
      </w:r>
    </w:p>
    <w:p w14:paraId="173A8A26" w14:textId="1AB68D7C" w:rsidR="000D40B6" w:rsidRPr="00981C70" w:rsidRDefault="000D40B6" w:rsidP="00FC324B">
      <w:pPr>
        <w:pStyle w:val="EX"/>
        <w:rPr>
          <w:lang w:val="en-US" w:eastAsia="zh-CN"/>
        </w:rPr>
      </w:pPr>
      <w:r w:rsidRPr="007A5763">
        <w:t>[</w:t>
      </w:r>
      <w:r>
        <w:t>37</w:t>
      </w:r>
      <w:r w:rsidRPr="007A5763">
        <w:t>]</w:t>
      </w:r>
      <w:r w:rsidRPr="007A5763">
        <w:tab/>
      </w:r>
      <w:r>
        <w:t>3GPP TS 28.558: “M</w:t>
      </w:r>
      <w:r w:rsidRPr="008279A9">
        <w:t>anagement and orchestration; UE level measurements for 5G system</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209691115"/>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209691116"/>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lastRenderedPageBreak/>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209691117"/>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E2394E" w:rsidRDefault="00FC324B" w:rsidP="00FC324B">
      <w:pPr>
        <w:pStyle w:val="EW"/>
      </w:pPr>
      <w:r>
        <w:t>EH</w:t>
      </w:r>
      <w:r w:rsidRPr="00E2394E">
        <w:t>C</w:t>
      </w:r>
      <w:r w:rsidRPr="00E2394E">
        <w:tab/>
        <w:t>Ethernet Header Compression</w:t>
      </w:r>
    </w:p>
    <w:p w14:paraId="61B1565B" w14:textId="77777777" w:rsidR="00FC324B" w:rsidRPr="00E2394E" w:rsidRDefault="00FC324B" w:rsidP="00FC324B">
      <w:pPr>
        <w:pStyle w:val="EW"/>
      </w:pPr>
      <w:r w:rsidRPr="00E2394E">
        <w:t>EN-DC</w:t>
      </w:r>
      <w:r w:rsidRPr="00E2394E">
        <w:tab/>
        <w:t xml:space="preserve">E-UTRA-NR Dual Connectivity </w:t>
      </w:r>
    </w:p>
    <w:p w14:paraId="6B4AD113" w14:textId="77777777" w:rsidR="00FC324B" w:rsidRPr="00E2394E" w:rsidRDefault="00FC324B" w:rsidP="00FC324B">
      <w:pPr>
        <w:pStyle w:val="EW"/>
      </w:pPr>
      <w:r w:rsidRPr="00E2394E">
        <w:t>EPC</w:t>
      </w:r>
      <w:r w:rsidRPr="00E2394E">
        <w:tab/>
        <w:t>Evolved Packet Core</w:t>
      </w:r>
    </w:p>
    <w:p w14:paraId="3043B4F3" w14:textId="77777777" w:rsidR="00FC324B" w:rsidRPr="00E2394E" w:rsidRDefault="00FC324B" w:rsidP="00FC324B">
      <w:pPr>
        <w:pStyle w:val="EW"/>
      </w:pPr>
      <w:r w:rsidRPr="00E2394E">
        <w:t>IAB</w:t>
      </w:r>
      <w:r w:rsidRPr="00E2394E">
        <w:tab/>
        <w:t>Integrated Access and Backhaul</w:t>
      </w:r>
    </w:p>
    <w:p w14:paraId="61231784" w14:textId="77777777" w:rsidR="000B0F88" w:rsidRPr="00E2394E" w:rsidRDefault="000B0F88" w:rsidP="000B0F88">
      <w:pPr>
        <w:pStyle w:val="EW"/>
      </w:pPr>
      <w:r w:rsidRPr="00E2394E">
        <w:t>LTM</w:t>
      </w:r>
      <w:r w:rsidRPr="00E2394E">
        <w:tab/>
        <w:t>L1/L2 Triggered Mobility</w:t>
      </w:r>
    </w:p>
    <w:p w14:paraId="3081893F" w14:textId="77777777" w:rsidR="00FC324B" w:rsidRPr="00E2394E" w:rsidRDefault="00FC324B" w:rsidP="00FC324B">
      <w:pPr>
        <w:pStyle w:val="EW"/>
      </w:pPr>
      <w:r w:rsidRPr="00E2394E">
        <w:t>MBS</w:t>
      </w:r>
      <w:r w:rsidRPr="00E2394E">
        <w:tab/>
      </w:r>
      <w:r w:rsidRPr="00E2394E">
        <w:rPr>
          <w:rFonts w:eastAsia="SimSun"/>
        </w:rPr>
        <w:t>Multicast/Broadcast Service</w:t>
      </w:r>
    </w:p>
    <w:p w14:paraId="747B0DDA" w14:textId="77777777" w:rsidR="00FC324B" w:rsidRPr="00E2394E" w:rsidRDefault="00FC324B" w:rsidP="00FC324B">
      <w:pPr>
        <w:pStyle w:val="EW"/>
      </w:pPr>
      <w:r w:rsidRPr="00E2394E">
        <w:t>MCG</w:t>
      </w:r>
      <w:r w:rsidRPr="00E2394E">
        <w:tab/>
        <w:t>Master Cell Group</w:t>
      </w:r>
    </w:p>
    <w:p w14:paraId="2FCF477A" w14:textId="77777777" w:rsidR="00FC324B" w:rsidRPr="00E2394E" w:rsidRDefault="00FC324B" w:rsidP="00FC324B">
      <w:pPr>
        <w:pStyle w:val="EW"/>
      </w:pPr>
      <w:r w:rsidRPr="00E2394E">
        <w:t>MT-SDT</w:t>
      </w:r>
      <w:r w:rsidRPr="00E2394E">
        <w:tab/>
        <w:t xml:space="preserve">Mobile Terminated Small Data Transmission </w:t>
      </w:r>
    </w:p>
    <w:p w14:paraId="3DF5E0B9" w14:textId="77777777" w:rsidR="00FC324B" w:rsidRDefault="00FC324B" w:rsidP="00FC324B">
      <w:pPr>
        <w:pStyle w:val="EW"/>
      </w:pPr>
      <w:r w:rsidRPr="00E2394E">
        <w:t>NID</w:t>
      </w:r>
      <w:r w:rsidRPr="00E2394E">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209691118"/>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209691119"/>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209691120"/>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209691121"/>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209691122"/>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209691123"/>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209691124"/>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209691125"/>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209691126"/>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7177D4"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7177D4"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7177D4"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r w:rsidR="000D40B6" w14:paraId="27803C4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9716993" w14:textId="6402F920" w:rsidR="000D40B6" w:rsidRPr="00E237C8" w:rsidRDefault="000D40B6" w:rsidP="000D40B6">
            <w:pPr>
              <w:pStyle w:val="TAL"/>
              <w:keepNext w:val="0"/>
              <w:keepLines w:val="0"/>
              <w:widowControl w:val="0"/>
            </w:pPr>
            <w:r>
              <w:t>Data Collection</w:t>
            </w:r>
            <w:r w:rsidRPr="00DF3A7D">
              <w:t xml:space="preserve"> Reporting Initiation</w:t>
            </w:r>
          </w:p>
        </w:tc>
        <w:tc>
          <w:tcPr>
            <w:tcW w:w="2108" w:type="dxa"/>
            <w:tcBorders>
              <w:top w:val="single" w:sz="6" w:space="0" w:color="000000"/>
              <w:left w:val="single" w:sz="6" w:space="0" w:color="000000"/>
              <w:bottom w:val="single" w:sz="6" w:space="0" w:color="000000"/>
              <w:right w:val="single" w:sz="6" w:space="0" w:color="000000"/>
            </w:tcBorders>
          </w:tcPr>
          <w:p w14:paraId="3EEC1886" w14:textId="611C2627" w:rsidR="000D40B6" w:rsidRPr="00E237C8" w:rsidRDefault="000D40B6" w:rsidP="000D40B6">
            <w:pPr>
              <w:pStyle w:val="TAL"/>
              <w:keepNext w:val="0"/>
              <w:keepLines w:val="0"/>
              <w:widowControl w:val="0"/>
            </w:pPr>
            <w:r>
              <w:t xml:space="preserve">DATA COLLECTION </w:t>
            </w:r>
            <w:r w:rsidRPr="00F432C1">
              <w:t>REQUEST</w:t>
            </w:r>
          </w:p>
        </w:tc>
        <w:tc>
          <w:tcPr>
            <w:tcW w:w="2286" w:type="dxa"/>
            <w:tcBorders>
              <w:top w:val="single" w:sz="6" w:space="0" w:color="000000"/>
              <w:left w:val="single" w:sz="6" w:space="0" w:color="000000"/>
              <w:bottom w:val="single" w:sz="6" w:space="0" w:color="000000"/>
              <w:right w:val="single" w:sz="6" w:space="0" w:color="000000"/>
            </w:tcBorders>
          </w:tcPr>
          <w:p w14:paraId="0275AAA5" w14:textId="0FF084BB" w:rsidR="000D40B6" w:rsidRPr="00E237C8" w:rsidRDefault="000D40B6" w:rsidP="000D40B6">
            <w:pPr>
              <w:pStyle w:val="TAL"/>
              <w:keepNext w:val="0"/>
              <w:keepLines w:val="0"/>
              <w:widowControl w:val="0"/>
            </w:pPr>
            <w:r>
              <w:t xml:space="preserve">DATA COLLECTION </w:t>
            </w:r>
            <w:r w:rsidRPr="00AA5DA2">
              <w:t>RESPONSE</w:t>
            </w:r>
            <w:r>
              <w:t xml:space="preserve"> </w:t>
            </w:r>
          </w:p>
        </w:tc>
        <w:tc>
          <w:tcPr>
            <w:tcW w:w="2534" w:type="dxa"/>
            <w:tcBorders>
              <w:top w:val="single" w:sz="6" w:space="0" w:color="000000"/>
              <w:left w:val="single" w:sz="6" w:space="0" w:color="000000"/>
              <w:bottom w:val="single" w:sz="6" w:space="0" w:color="000000"/>
              <w:right w:val="single" w:sz="4" w:space="0" w:color="auto"/>
            </w:tcBorders>
          </w:tcPr>
          <w:p w14:paraId="772026DF" w14:textId="1920B641" w:rsidR="000D40B6" w:rsidRPr="004F4B56" w:rsidRDefault="000D40B6" w:rsidP="000D40B6">
            <w:pPr>
              <w:pStyle w:val="TAL"/>
              <w:keepNext w:val="0"/>
              <w:keepLines w:val="0"/>
              <w:widowControl w:val="0"/>
              <w:rPr>
                <w:rFonts w:eastAsia="Yu Mincho" w:cs="Arial"/>
              </w:rPr>
            </w:pPr>
            <w:r>
              <w:t>DATA COLLECTION FAILURE</w:t>
            </w: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r w:rsidR="000D40B6" w:rsidRPr="00D629EF" w14:paraId="0E7670B5" w14:textId="77777777" w:rsidTr="009522B9">
        <w:trPr>
          <w:jc w:val="center"/>
        </w:trPr>
        <w:tc>
          <w:tcPr>
            <w:tcW w:w="3394" w:type="dxa"/>
          </w:tcPr>
          <w:p w14:paraId="0569102C" w14:textId="6A84BDBD" w:rsidR="000D40B6" w:rsidRDefault="000D40B6" w:rsidP="000D40B6">
            <w:pPr>
              <w:pStyle w:val="TAL"/>
              <w:rPr>
                <w:rFonts w:eastAsiaTheme="minorEastAsia" w:cs="Arial"/>
                <w:lang w:eastAsia="zh-CN"/>
              </w:rPr>
            </w:pPr>
            <w:r w:rsidRPr="007104EC">
              <w:fldChar w:fldCharType="begin"/>
            </w:r>
            <w:r w:rsidRPr="007104EC">
              <w:fldChar w:fldCharType="end"/>
            </w:r>
            <w:r w:rsidRPr="007104EC">
              <w:fldChar w:fldCharType="begin"/>
            </w:r>
            <w:r w:rsidRPr="007104EC">
              <w:fldChar w:fldCharType="end"/>
            </w:r>
            <w:r w:rsidRPr="007104EC">
              <w:fldChar w:fldCharType="begin"/>
            </w:r>
            <w:r w:rsidRPr="007104EC">
              <w:fldChar w:fldCharType="end"/>
            </w:r>
            <w:r>
              <w:t>Data Collection Reporting</w:t>
            </w:r>
          </w:p>
        </w:tc>
        <w:tc>
          <w:tcPr>
            <w:tcW w:w="3686" w:type="dxa"/>
          </w:tcPr>
          <w:p w14:paraId="2A9E1ACA" w14:textId="016FE550" w:rsidR="000D40B6" w:rsidRDefault="000D40B6" w:rsidP="000D40B6">
            <w:pPr>
              <w:pStyle w:val="TAL"/>
              <w:rPr>
                <w:rFonts w:eastAsiaTheme="minorEastAsia" w:cs="Arial"/>
                <w:lang w:eastAsia="zh-CN"/>
              </w:rPr>
            </w:pPr>
            <w:r>
              <w:t xml:space="preserve">DATA COLLECTION </w:t>
            </w:r>
            <w:r w:rsidRPr="00C10E8B">
              <w:t>UPDATE</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209691127"/>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209691128"/>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209691129"/>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209691130"/>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209691131"/>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6.65pt;height:161.15pt" o:ole="">
            <v:imagedata r:id="rId12" o:title=""/>
          </v:shape>
          <o:OLEObject Type="Embed" ProgID="Visio.Drawing.15" ShapeID="_x0000_i1026" DrawAspect="Content" ObjectID="_1820304131"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42359A">
      <w:pPr>
        <w:widowControl w:val="0"/>
      </w:pPr>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209691132"/>
      <w:bookmarkEnd w:id="331"/>
      <w:r w:rsidRPr="00D629EF">
        <w:lastRenderedPageBreak/>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6.65pt;height:161.15pt" o:ole="">
            <v:imagedata r:id="rId14" o:title=""/>
          </v:shape>
          <o:OLEObject Type="Embed" ProgID="Visio.Drawing.15" ShapeID="_x0000_i1027" DrawAspect="Content" ObjectID="_1820304132"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209691133"/>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209691134"/>
      <w:bookmarkEnd w:id="364"/>
      <w:r w:rsidRPr="00D629EF">
        <w:lastRenderedPageBreak/>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209691135"/>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209691136"/>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6.65pt;height:115.5pt" o:ole="">
            <v:imagedata r:id="rId16" o:title=""/>
          </v:shape>
          <o:OLEObject Type="Embed" ProgID="Visio.Drawing.15" ShapeID="_x0000_i1028" DrawAspect="Content" ObjectID="_1820304133"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6.65pt;height:115.5pt" o:ole="">
            <v:imagedata r:id="rId18" o:title=""/>
          </v:shape>
          <o:OLEObject Type="Embed" ProgID="Visio.Drawing.15" ShapeID="_x0000_i1029" DrawAspect="Content" ObjectID="_1820304134"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209691137"/>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209691138"/>
      <w:bookmarkEnd w:id="430"/>
      <w:r w:rsidRPr="00D629EF">
        <w:lastRenderedPageBreak/>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209691139"/>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209691140"/>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1pt;height:161.15pt" o:ole="">
            <v:imagedata r:id="rId20" o:title=""/>
          </v:shape>
          <o:OLEObject Type="Embed" ProgID="Visio.Drawing.15" ShapeID="_x0000_i1030" DrawAspect="Content" ObjectID="_1820304135"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lastRenderedPageBreak/>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209691141"/>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1pt;height:161.15pt" o:ole="">
            <v:imagedata r:id="rId22" o:title=""/>
          </v:shape>
          <o:OLEObject Type="Embed" ProgID="Visio.Drawing.15" ShapeID="_x0000_i1031" DrawAspect="Content" ObjectID="_1820304136"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209691142"/>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209691143"/>
      <w:bookmarkEnd w:id="512"/>
      <w:r w:rsidRPr="00D629EF">
        <w:lastRenderedPageBreak/>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209691144"/>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209691145"/>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1pt;height:161.15pt" o:ole="">
            <v:imagedata r:id="rId24" o:title=""/>
          </v:shape>
          <o:OLEObject Type="Embed" ProgID="Visio.Drawing.15" ShapeID="_x0000_i1032" DrawAspect="Content" ObjectID="_1820304137"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lastRenderedPageBreak/>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209691146"/>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1pt;height:161.15pt" o:ole="">
            <v:imagedata r:id="rId26" o:title=""/>
          </v:shape>
          <o:OLEObject Type="Embed" ProgID="Visio.Drawing.15" ShapeID="_x0000_i1033" DrawAspect="Content" ObjectID="_1820304138"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209691147"/>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209691148"/>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209691149"/>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209691150"/>
      <w:bookmarkEnd w:id="626"/>
      <w:r w:rsidRPr="00D629EF">
        <w:lastRenderedPageBreak/>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4pt;height:161.15pt" o:ole="">
            <v:imagedata r:id="rId28" o:title=""/>
          </v:shape>
          <o:OLEObject Type="Embed" ProgID="Visio.Drawing.15" ShapeID="_x0000_i1034" DrawAspect="Content" ObjectID="_1820304139"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3" w:name="_Hlk131528290"/>
      <w:r w:rsidRPr="00D629EF">
        <w:rPr>
          <w:i/>
        </w:rPr>
        <w:t xml:space="preserve">gNB-CU-UP TNLA </w:t>
      </w:r>
      <w:r>
        <w:rPr>
          <w:i/>
        </w:rPr>
        <w:t>T</w:t>
      </w:r>
      <w:r w:rsidRPr="001D2E49">
        <w:rPr>
          <w:i/>
        </w:rPr>
        <w:t>o Remove List</w:t>
      </w:r>
      <w:r w:rsidRPr="001D2E49">
        <w:t xml:space="preserve"> </w:t>
      </w:r>
      <w:r>
        <w:t>IE</w:t>
      </w:r>
      <w:bookmarkEnd w:id="64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4" w:name="_CR8_2_5_3"/>
      <w:bookmarkStart w:id="645" w:name="_Toc20955475"/>
      <w:bookmarkStart w:id="646" w:name="_Toc29460901"/>
      <w:bookmarkStart w:id="647" w:name="_Toc29505633"/>
      <w:bookmarkStart w:id="648" w:name="_Toc36556158"/>
      <w:bookmarkStart w:id="649" w:name="_Toc45881587"/>
      <w:bookmarkStart w:id="650" w:name="_Toc51852221"/>
      <w:bookmarkStart w:id="651" w:name="_Toc56620172"/>
      <w:bookmarkStart w:id="652" w:name="_Toc64447812"/>
      <w:bookmarkStart w:id="653" w:name="_Toc74152587"/>
      <w:bookmarkStart w:id="654" w:name="_Toc88656012"/>
      <w:bookmarkStart w:id="655" w:name="_Toc88657071"/>
      <w:bookmarkStart w:id="656" w:name="_Toc105657054"/>
      <w:bookmarkStart w:id="657" w:name="_Toc106108435"/>
      <w:bookmarkStart w:id="658" w:name="_Toc112687528"/>
      <w:bookmarkStart w:id="659" w:name="_Toc209691151"/>
      <w:bookmarkEnd w:id="644"/>
      <w:r w:rsidRPr="00D629EF">
        <w:t>8.2.5.3</w:t>
      </w:r>
      <w:r w:rsidRPr="00D629EF">
        <w:tab/>
        <w:t>Unsuccessful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1636ABEB" w14:textId="77777777" w:rsidR="00FC324B" w:rsidRPr="00D629EF" w:rsidRDefault="00FC324B" w:rsidP="00FC324B">
      <w:pPr>
        <w:pStyle w:val="TH"/>
      </w:pPr>
      <w:r w:rsidRPr="00D629EF">
        <w:object w:dxaOrig="7860" w:dyaOrig="3211" w14:anchorId="6B386B54">
          <v:shape id="_x0000_i1035" type="#_x0000_t75" style="width:397.4pt;height:161.15pt" o:ole="">
            <v:imagedata r:id="rId30" o:title=""/>
          </v:shape>
          <o:OLEObject Type="Embed" ProgID="Visio.Drawing.15" ShapeID="_x0000_i1035" DrawAspect="Content" ObjectID="_1820304140" r:id="rId31"/>
        </w:object>
      </w:r>
    </w:p>
    <w:p w14:paraId="4A6E0AAC" w14:textId="77777777" w:rsidR="00FC324B" w:rsidRPr="00D629EF" w:rsidRDefault="00FC324B" w:rsidP="00FC324B">
      <w:pPr>
        <w:pStyle w:val="TF"/>
      </w:pPr>
      <w:bookmarkStart w:id="660" w:name="_CRFigure8_2_5_31"/>
      <w:r w:rsidRPr="00D629EF">
        <w:t xml:space="preserve">Figure </w:t>
      </w:r>
      <w:bookmarkEnd w:id="660"/>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1" w:name="_CR8_2_5_4"/>
      <w:bookmarkStart w:id="662" w:name="_Toc20955476"/>
      <w:bookmarkStart w:id="663" w:name="_Toc29460902"/>
      <w:bookmarkStart w:id="664" w:name="_Toc29505634"/>
      <w:bookmarkStart w:id="665" w:name="_Toc36556159"/>
      <w:bookmarkStart w:id="666" w:name="_Toc45881588"/>
      <w:bookmarkStart w:id="667" w:name="_Toc51852222"/>
      <w:bookmarkStart w:id="668" w:name="_Toc56620173"/>
      <w:bookmarkStart w:id="669" w:name="_Toc64447813"/>
      <w:bookmarkStart w:id="670" w:name="_Toc74152588"/>
      <w:bookmarkStart w:id="671" w:name="_Toc88656013"/>
      <w:bookmarkStart w:id="672" w:name="_Toc88657072"/>
      <w:bookmarkStart w:id="673" w:name="_Toc105657055"/>
      <w:bookmarkStart w:id="674" w:name="_Toc106108436"/>
      <w:bookmarkStart w:id="675" w:name="_Toc112687529"/>
      <w:bookmarkStart w:id="676" w:name="_Toc209691152"/>
      <w:bookmarkEnd w:id="661"/>
      <w:r w:rsidRPr="00D629EF">
        <w:t>8.2.5.4</w:t>
      </w:r>
      <w:r w:rsidRPr="00D629EF">
        <w:tab/>
        <w:t>Abnormal Conditions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7" w:name="_CR8_2_6"/>
      <w:bookmarkStart w:id="678" w:name="_Toc20955477"/>
      <w:bookmarkStart w:id="679" w:name="_Toc29460903"/>
      <w:bookmarkStart w:id="680" w:name="_Toc29505635"/>
      <w:bookmarkStart w:id="681" w:name="_Toc36556160"/>
      <w:bookmarkStart w:id="682" w:name="_Toc45881589"/>
      <w:bookmarkStart w:id="683" w:name="_Toc51852223"/>
      <w:bookmarkStart w:id="684" w:name="_Toc56620174"/>
      <w:bookmarkStart w:id="685" w:name="_Toc64447814"/>
      <w:bookmarkStart w:id="686" w:name="_Toc74152589"/>
      <w:bookmarkStart w:id="687" w:name="_Toc88656014"/>
      <w:bookmarkStart w:id="688" w:name="_Toc88657073"/>
      <w:bookmarkStart w:id="689" w:name="_Toc105657056"/>
      <w:bookmarkStart w:id="690" w:name="_Toc106108437"/>
      <w:bookmarkStart w:id="691" w:name="_Toc112687530"/>
      <w:bookmarkStart w:id="692" w:name="_Toc209691153"/>
      <w:bookmarkEnd w:id="677"/>
      <w:r w:rsidRPr="00D629EF">
        <w:t>8.2.6</w:t>
      </w:r>
      <w:r w:rsidRPr="00D629EF">
        <w:tab/>
        <w:t>gNB-CU-CP Configuration Update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Pr="00D629EF">
        <w:t xml:space="preserve"> </w:t>
      </w:r>
    </w:p>
    <w:p w14:paraId="2C339036" w14:textId="77777777" w:rsidR="00FC324B" w:rsidRPr="00D629EF" w:rsidRDefault="00FC324B" w:rsidP="00FC324B">
      <w:pPr>
        <w:pStyle w:val="Heading4"/>
      </w:pPr>
      <w:bookmarkStart w:id="693" w:name="_CR8_2_6_1"/>
      <w:bookmarkStart w:id="694" w:name="_Toc20955478"/>
      <w:bookmarkStart w:id="695" w:name="_Toc29460904"/>
      <w:bookmarkStart w:id="696" w:name="_Toc29505636"/>
      <w:bookmarkStart w:id="697" w:name="_Toc36556161"/>
      <w:bookmarkStart w:id="698" w:name="_Toc45881590"/>
      <w:bookmarkStart w:id="699" w:name="_Toc51852224"/>
      <w:bookmarkStart w:id="700" w:name="_Toc56620175"/>
      <w:bookmarkStart w:id="701" w:name="_Toc64447815"/>
      <w:bookmarkStart w:id="702" w:name="_Toc74152590"/>
      <w:bookmarkStart w:id="703" w:name="_Toc88656015"/>
      <w:bookmarkStart w:id="704" w:name="_Toc88657074"/>
      <w:bookmarkStart w:id="705" w:name="_Toc105657057"/>
      <w:bookmarkStart w:id="706" w:name="_Toc106108438"/>
      <w:bookmarkStart w:id="707" w:name="_Toc112687531"/>
      <w:bookmarkStart w:id="708" w:name="_Toc209691154"/>
      <w:bookmarkEnd w:id="693"/>
      <w:r w:rsidRPr="00D629EF">
        <w:t>8.2.6.1</w:t>
      </w:r>
      <w:r w:rsidRPr="00D629EF">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09" w:name="_CR8_2_6_2"/>
      <w:bookmarkStart w:id="710" w:name="_Toc20955479"/>
      <w:bookmarkStart w:id="711" w:name="_Toc29460905"/>
      <w:bookmarkStart w:id="712" w:name="_Toc29505637"/>
      <w:bookmarkStart w:id="713" w:name="_Toc36556162"/>
      <w:bookmarkStart w:id="714" w:name="_Toc45881591"/>
      <w:bookmarkStart w:id="715" w:name="_Toc51852225"/>
      <w:bookmarkStart w:id="716" w:name="_Toc56620176"/>
      <w:bookmarkStart w:id="717" w:name="_Toc64447816"/>
      <w:bookmarkStart w:id="718" w:name="_Toc74152591"/>
      <w:bookmarkStart w:id="719" w:name="_Toc88656016"/>
      <w:bookmarkStart w:id="720" w:name="_Toc88657075"/>
      <w:bookmarkStart w:id="721" w:name="_Toc105657058"/>
      <w:bookmarkStart w:id="722" w:name="_Toc106108439"/>
      <w:bookmarkStart w:id="723" w:name="_Toc112687532"/>
      <w:bookmarkStart w:id="724" w:name="_Toc209691155"/>
      <w:bookmarkEnd w:id="709"/>
      <w:r w:rsidRPr="00D629EF">
        <w:lastRenderedPageBreak/>
        <w:t>8.2.6.2</w:t>
      </w:r>
      <w:r w:rsidRPr="00D629EF">
        <w:tab/>
        <w:t>Successful Operation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7C97EF4" w14:textId="77777777" w:rsidR="00FC324B" w:rsidRPr="00D629EF" w:rsidRDefault="00FC324B" w:rsidP="00FC324B">
      <w:pPr>
        <w:pStyle w:val="TH"/>
      </w:pPr>
      <w:r w:rsidRPr="00D629EF">
        <w:object w:dxaOrig="7860" w:dyaOrig="3211" w14:anchorId="6E7A581E">
          <v:shape id="_x0000_i1036" type="#_x0000_t75" style="width:397.4pt;height:161.15pt" o:ole="">
            <v:imagedata r:id="rId32" o:title=""/>
          </v:shape>
          <o:OLEObject Type="Embed" ProgID="Visio.Drawing.15" ShapeID="_x0000_i1036" DrawAspect="Content" ObjectID="_1820304141" r:id="rId33"/>
        </w:object>
      </w:r>
    </w:p>
    <w:p w14:paraId="08184A7C" w14:textId="77777777" w:rsidR="00FC324B" w:rsidRPr="00D629EF" w:rsidRDefault="00FC324B" w:rsidP="00FC324B">
      <w:pPr>
        <w:pStyle w:val="TF"/>
      </w:pPr>
      <w:bookmarkStart w:id="725" w:name="_CRFigure8_2_6_21"/>
      <w:r w:rsidRPr="00D629EF">
        <w:t xml:space="preserve">Figure </w:t>
      </w:r>
      <w:bookmarkEnd w:id="725"/>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w:t>
      </w:r>
      <w:r w:rsidRPr="00D629EF">
        <w:rPr>
          <w:noProof/>
        </w:rPr>
        <w:lastRenderedPageBreak/>
        <w:t xml:space="preserve">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6" w:name="_CR8_2_6_3"/>
      <w:bookmarkStart w:id="727" w:name="_Toc20955480"/>
      <w:bookmarkStart w:id="728" w:name="_Toc29460906"/>
      <w:bookmarkStart w:id="729" w:name="_Toc29505638"/>
      <w:bookmarkStart w:id="730" w:name="_Toc36556163"/>
      <w:bookmarkStart w:id="731" w:name="_Toc45881592"/>
      <w:bookmarkStart w:id="732" w:name="_Toc51852226"/>
      <w:bookmarkStart w:id="733" w:name="_Toc56620177"/>
      <w:bookmarkStart w:id="734" w:name="_Toc64447817"/>
      <w:bookmarkStart w:id="735" w:name="_Toc74152592"/>
      <w:bookmarkStart w:id="736" w:name="_Toc88656017"/>
      <w:bookmarkStart w:id="737" w:name="_Toc88657076"/>
      <w:bookmarkStart w:id="738" w:name="_Toc105657059"/>
      <w:bookmarkStart w:id="739" w:name="_Toc106108440"/>
      <w:bookmarkStart w:id="740" w:name="_Toc112687533"/>
      <w:bookmarkStart w:id="741" w:name="_Toc209691156"/>
      <w:bookmarkEnd w:id="726"/>
      <w:r w:rsidRPr="00D629EF">
        <w:t>8.2.6.3</w:t>
      </w:r>
      <w:r w:rsidRPr="00D629EF">
        <w:tab/>
        <w:t>Unsuccessful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29772AD" w14:textId="77777777" w:rsidR="00FC324B" w:rsidRPr="00D629EF" w:rsidRDefault="00FC324B" w:rsidP="00FC324B">
      <w:pPr>
        <w:pStyle w:val="TH"/>
      </w:pPr>
      <w:r w:rsidRPr="00D629EF">
        <w:object w:dxaOrig="7860" w:dyaOrig="3211" w14:anchorId="66937899">
          <v:shape id="_x0000_i1037" type="#_x0000_t75" style="width:397.4pt;height:161.15pt" o:ole="">
            <v:imagedata r:id="rId34" o:title=""/>
          </v:shape>
          <o:OLEObject Type="Embed" ProgID="Visio.Drawing.15" ShapeID="_x0000_i1037" DrawAspect="Content" ObjectID="_1820304142" r:id="rId35"/>
        </w:object>
      </w:r>
    </w:p>
    <w:p w14:paraId="77171EA0" w14:textId="77777777" w:rsidR="00FC324B" w:rsidRPr="00D629EF" w:rsidRDefault="00FC324B" w:rsidP="00FC324B">
      <w:pPr>
        <w:pStyle w:val="TF"/>
      </w:pPr>
      <w:bookmarkStart w:id="742" w:name="_CRFigure8_2_6_31"/>
      <w:r w:rsidRPr="00D629EF">
        <w:t xml:space="preserve">Figure </w:t>
      </w:r>
      <w:bookmarkEnd w:id="742"/>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3" w:name="_CR8_2_6_4"/>
      <w:bookmarkStart w:id="744" w:name="_Toc20955481"/>
      <w:bookmarkStart w:id="745" w:name="_Toc29460907"/>
      <w:bookmarkStart w:id="746" w:name="_Toc29505639"/>
      <w:bookmarkStart w:id="747" w:name="_Toc36556164"/>
      <w:bookmarkStart w:id="748" w:name="_Toc45881593"/>
      <w:bookmarkStart w:id="749" w:name="_Toc51852227"/>
      <w:bookmarkStart w:id="750" w:name="_Toc56620178"/>
      <w:bookmarkStart w:id="751" w:name="_Toc64447818"/>
      <w:bookmarkStart w:id="752" w:name="_Toc74152593"/>
      <w:bookmarkStart w:id="753" w:name="_Toc88656018"/>
      <w:bookmarkStart w:id="754" w:name="_Toc88657077"/>
      <w:bookmarkStart w:id="755" w:name="_Toc105657060"/>
      <w:bookmarkStart w:id="756" w:name="_Toc106108441"/>
      <w:bookmarkStart w:id="757" w:name="_Toc112687534"/>
      <w:bookmarkStart w:id="758" w:name="_Toc209691157"/>
      <w:bookmarkEnd w:id="743"/>
      <w:r w:rsidRPr="00D629EF">
        <w:t>8.2.6.4</w:t>
      </w:r>
      <w:r w:rsidRPr="00D629EF">
        <w:tab/>
        <w:t>Abnormal Conditions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59" w:name="_CR8_2_7"/>
      <w:bookmarkStart w:id="760" w:name="_Toc20955482"/>
      <w:bookmarkStart w:id="761" w:name="_Toc29460908"/>
      <w:bookmarkStart w:id="762" w:name="_Toc29505640"/>
      <w:bookmarkStart w:id="763" w:name="_Toc36556165"/>
      <w:bookmarkStart w:id="764" w:name="_Toc45881594"/>
      <w:bookmarkStart w:id="765" w:name="_Toc51852228"/>
      <w:bookmarkStart w:id="766" w:name="_Toc56620179"/>
      <w:bookmarkStart w:id="767" w:name="_Toc64447819"/>
      <w:bookmarkStart w:id="768" w:name="_Toc74152594"/>
      <w:bookmarkStart w:id="769" w:name="_Toc88656019"/>
      <w:bookmarkStart w:id="770" w:name="_Toc88657078"/>
      <w:bookmarkStart w:id="771" w:name="_Toc105657061"/>
      <w:bookmarkStart w:id="772" w:name="_Toc106108442"/>
      <w:bookmarkStart w:id="773" w:name="_Toc112687535"/>
      <w:bookmarkStart w:id="774" w:name="_Toc209691158"/>
      <w:bookmarkEnd w:id="759"/>
      <w:r w:rsidRPr="00D629EF">
        <w:t>8.2.7</w:t>
      </w:r>
      <w:r w:rsidRPr="00D629EF">
        <w:tab/>
        <w:t>E1 Release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D629EF">
        <w:t xml:space="preserve"> </w:t>
      </w:r>
    </w:p>
    <w:p w14:paraId="582DBB94" w14:textId="77777777" w:rsidR="00FC324B" w:rsidRPr="00D629EF" w:rsidRDefault="00FC324B" w:rsidP="00FC324B">
      <w:pPr>
        <w:pStyle w:val="Heading4"/>
      </w:pPr>
      <w:bookmarkStart w:id="775" w:name="_CR8_2_7_1"/>
      <w:bookmarkStart w:id="776" w:name="_Toc20955483"/>
      <w:bookmarkStart w:id="777" w:name="_Toc29460909"/>
      <w:bookmarkStart w:id="778" w:name="_Toc29505641"/>
      <w:bookmarkStart w:id="779" w:name="_Toc36556166"/>
      <w:bookmarkStart w:id="780" w:name="_Toc45881595"/>
      <w:bookmarkStart w:id="781" w:name="_Toc51852229"/>
      <w:bookmarkStart w:id="782" w:name="_Toc56620180"/>
      <w:bookmarkStart w:id="783" w:name="_Toc64447820"/>
      <w:bookmarkStart w:id="784" w:name="_Toc74152595"/>
      <w:bookmarkStart w:id="785" w:name="_Toc88656020"/>
      <w:bookmarkStart w:id="786" w:name="_Toc88657079"/>
      <w:bookmarkStart w:id="787" w:name="_Toc105657062"/>
      <w:bookmarkStart w:id="788" w:name="_Toc106108443"/>
      <w:bookmarkStart w:id="789" w:name="_Toc112687536"/>
      <w:bookmarkStart w:id="790" w:name="_Toc209691159"/>
      <w:bookmarkEnd w:id="775"/>
      <w:r w:rsidRPr="00D629EF">
        <w:t>8.2.7.1</w:t>
      </w:r>
      <w:r w:rsidRPr="00D629EF">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1" w:name="_CR8_2_7_2"/>
      <w:bookmarkStart w:id="792" w:name="_Toc20955484"/>
      <w:bookmarkStart w:id="793" w:name="_Toc29460910"/>
      <w:bookmarkStart w:id="794" w:name="_Toc29505642"/>
      <w:bookmarkStart w:id="795" w:name="_Toc36556167"/>
      <w:bookmarkStart w:id="796" w:name="_Toc45881596"/>
      <w:bookmarkStart w:id="797" w:name="_Toc51852230"/>
      <w:bookmarkStart w:id="798" w:name="_Toc56620181"/>
      <w:bookmarkStart w:id="799" w:name="_Toc64447821"/>
      <w:bookmarkStart w:id="800" w:name="_Toc74152596"/>
      <w:bookmarkStart w:id="801" w:name="_Toc88656021"/>
      <w:bookmarkStart w:id="802" w:name="_Toc88657080"/>
      <w:bookmarkStart w:id="803" w:name="_Toc105657063"/>
      <w:bookmarkStart w:id="804" w:name="_Toc106108444"/>
      <w:bookmarkStart w:id="805" w:name="_Toc112687537"/>
      <w:bookmarkStart w:id="806" w:name="_Toc209691160"/>
      <w:bookmarkEnd w:id="791"/>
      <w:r w:rsidRPr="00D629EF">
        <w:t>8.2.7.2</w:t>
      </w:r>
      <w:r w:rsidRPr="00D629EF">
        <w:tab/>
        <w:t>Successful Operation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E0DC909" w14:textId="77777777" w:rsidR="00FC324B" w:rsidRPr="00D629EF" w:rsidRDefault="00FC324B" w:rsidP="00FC324B">
      <w:pPr>
        <w:pStyle w:val="Heading5"/>
      </w:pPr>
      <w:bookmarkStart w:id="807" w:name="_CR8_2_7_2_1"/>
      <w:bookmarkStart w:id="808" w:name="_Toc20955485"/>
      <w:bookmarkStart w:id="809" w:name="_Toc29460911"/>
      <w:bookmarkStart w:id="810" w:name="_Toc29505643"/>
      <w:bookmarkStart w:id="811" w:name="_Toc36556168"/>
      <w:bookmarkStart w:id="812" w:name="_Toc45881597"/>
      <w:bookmarkStart w:id="813" w:name="_Toc51852231"/>
      <w:bookmarkStart w:id="814" w:name="_Toc56620182"/>
      <w:bookmarkStart w:id="815" w:name="_Toc64447822"/>
      <w:bookmarkStart w:id="816" w:name="_Toc74152597"/>
      <w:bookmarkStart w:id="817" w:name="_Toc88656022"/>
      <w:bookmarkStart w:id="818" w:name="_Toc88657081"/>
      <w:bookmarkStart w:id="819" w:name="_Toc105657064"/>
      <w:bookmarkStart w:id="820" w:name="_Toc106108445"/>
      <w:bookmarkStart w:id="821" w:name="_Toc112687538"/>
      <w:bookmarkStart w:id="822" w:name="_Toc209691161"/>
      <w:bookmarkEnd w:id="807"/>
      <w:r w:rsidRPr="00D629EF">
        <w:t>8.2.7.2.1</w:t>
      </w:r>
      <w:r w:rsidRPr="00D629EF">
        <w:tab/>
        <w:t>E1 Release Procedure Initiated from the gNB-CU-CP</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6.65pt;height:161.15pt" o:ole="">
            <v:imagedata r:id="rId36" o:title=""/>
          </v:shape>
          <o:OLEObject Type="Embed" ProgID="Visio.Drawing.15" ShapeID="_x0000_i1038" DrawAspect="Content" ObjectID="_1820304143" r:id="rId37"/>
        </w:object>
      </w:r>
    </w:p>
    <w:p w14:paraId="67110C58" w14:textId="77777777" w:rsidR="00FC324B" w:rsidRPr="00D629EF" w:rsidRDefault="00FC324B" w:rsidP="00FC324B">
      <w:pPr>
        <w:pStyle w:val="TF"/>
        <w:rPr>
          <w:rFonts w:eastAsia="MS Mincho"/>
        </w:rPr>
      </w:pPr>
      <w:bookmarkStart w:id="823" w:name="_CRFigure8_2_7_2_11"/>
      <w:r w:rsidRPr="00D629EF">
        <w:t xml:space="preserve">Figure </w:t>
      </w:r>
      <w:bookmarkEnd w:id="823"/>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4" w:name="_CR8_2_7_2_2"/>
      <w:bookmarkStart w:id="825" w:name="_Toc20955486"/>
      <w:bookmarkStart w:id="826" w:name="_Toc29460912"/>
      <w:bookmarkStart w:id="827" w:name="_Toc29505644"/>
      <w:bookmarkStart w:id="828" w:name="_Toc36556169"/>
      <w:bookmarkStart w:id="829" w:name="_Toc45881598"/>
      <w:bookmarkStart w:id="830" w:name="_Toc51852232"/>
      <w:bookmarkStart w:id="831" w:name="_Toc56620183"/>
      <w:bookmarkStart w:id="832" w:name="_Toc64447823"/>
      <w:bookmarkStart w:id="833" w:name="_Toc74152598"/>
      <w:bookmarkStart w:id="834" w:name="_Toc88656023"/>
      <w:bookmarkStart w:id="835" w:name="_Toc88657082"/>
      <w:bookmarkStart w:id="836" w:name="_Toc105657065"/>
      <w:bookmarkStart w:id="837" w:name="_Toc106108446"/>
      <w:bookmarkStart w:id="838" w:name="_Toc112687539"/>
      <w:bookmarkStart w:id="839" w:name="_Toc209691162"/>
      <w:bookmarkEnd w:id="824"/>
      <w:r w:rsidRPr="00D629EF">
        <w:t>8.2.7.2.2</w:t>
      </w:r>
      <w:r w:rsidRPr="00D629EF">
        <w:tab/>
        <w:t>E1 Release Procedure Initiated from the gNB-CU-UP</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6.65pt;height:161.15pt" o:ole="">
            <v:imagedata r:id="rId38" o:title=""/>
          </v:shape>
          <o:OLEObject Type="Embed" ProgID="Visio.Drawing.15" ShapeID="_x0000_i1039" DrawAspect="Content" ObjectID="_1820304144" r:id="rId39"/>
        </w:object>
      </w:r>
    </w:p>
    <w:p w14:paraId="0E13D63E" w14:textId="77777777" w:rsidR="00FC324B" w:rsidRPr="00D629EF" w:rsidRDefault="00FC324B" w:rsidP="00FC324B">
      <w:pPr>
        <w:pStyle w:val="TF"/>
        <w:rPr>
          <w:rFonts w:eastAsia="MS Mincho"/>
        </w:rPr>
      </w:pPr>
      <w:bookmarkStart w:id="840" w:name="_CRFigure8_2_7_2_21"/>
      <w:r w:rsidRPr="00D629EF">
        <w:t xml:space="preserve">Figure </w:t>
      </w:r>
      <w:bookmarkEnd w:id="840"/>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1" w:name="_CR8_2_7_3"/>
      <w:bookmarkStart w:id="842" w:name="_Toc20955487"/>
      <w:bookmarkStart w:id="843" w:name="_Toc29460913"/>
      <w:bookmarkStart w:id="844" w:name="_Toc29505645"/>
      <w:bookmarkStart w:id="845" w:name="_Toc36556170"/>
      <w:bookmarkStart w:id="846" w:name="_Toc45881599"/>
      <w:bookmarkStart w:id="847" w:name="_Toc51852233"/>
      <w:bookmarkStart w:id="848" w:name="_Toc56620184"/>
      <w:bookmarkStart w:id="849" w:name="_Toc64447824"/>
      <w:bookmarkStart w:id="850" w:name="_Toc74152599"/>
      <w:bookmarkStart w:id="851" w:name="_Toc88656024"/>
      <w:bookmarkStart w:id="852" w:name="_Toc88657083"/>
      <w:bookmarkStart w:id="853" w:name="_Toc105657066"/>
      <w:bookmarkStart w:id="854" w:name="_Toc106108447"/>
      <w:bookmarkStart w:id="855" w:name="_Toc112687540"/>
      <w:bookmarkStart w:id="856" w:name="_Toc209691163"/>
      <w:bookmarkEnd w:id="841"/>
      <w:r w:rsidRPr="00D629EF">
        <w:t>8.2.7.3</w:t>
      </w:r>
      <w:r w:rsidRPr="00D629EF">
        <w:tab/>
        <w:t>Abnormal Conditions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7" w:name="_CR8_2_8"/>
      <w:bookmarkStart w:id="858" w:name="_Toc20955488"/>
      <w:bookmarkStart w:id="859" w:name="_Toc29460914"/>
      <w:bookmarkStart w:id="860" w:name="_Toc29505646"/>
      <w:bookmarkStart w:id="861" w:name="_Toc36556171"/>
      <w:bookmarkStart w:id="862" w:name="_Toc45881600"/>
      <w:bookmarkStart w:id="863" w:name="_Toc51852234"/>
      <w:bookmarkStart w:id="864" w:name="_Toc56620185"/>
      <w:bookmarkStart w:id="865" w:name="_Toc64447825"/>
      <w:bookmarkStart w:id="866" w:name="_Toc74152600"/>
      <w:bookmarkStart w:id="867" w:name="_Toc88656025"/>
      <w:bookmarkStart w:id="868" w:name="_Toc88657084"/>
      <w:bookmarkStart w:id="869" w:name="_Toc105657067"/>
      <w:bookmarkStart w:id="870" w:name="_Toc106108448"/>
      <w:bookmarkStart w:id="871" w:name="_Toc112687541"/>
      <w:bookmarkStart w:id="872" w:name="_Toc209691164"/>
      <w:bookmarkEnd w:id="857"/>
      <w:r w:rsidRPr="00D629EF">
        <w:lastRenderedPageBreak/>
        <w:t>8.2.8</w:t>
      </w:r>
      <w:r w:rsidRPr="00D629EF">
        <w:tab/>
        <w:t>gNB-CU-UP Status Indication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F097940" w14:textId="77777777" w:rsidR="00FC324B" w:rsidRPr="00D629EF" w:rsidRDefault="00FC324B" w:rsidP="00FC324B">
      <w:pPr>
        <w:pStyle w:val="Heading4"/>
      </w:pPr>
      <w:bookmarkStart w:id="873" w:name="_CR8_2_8_1"/>
      <w:bookmarkStart w:id="874" w:name="_Toc20955489"/>
      <w:bookmarkStart w:id="875" w:name="_Toc29460915"/>
      <w:bookmarkStart w:id="876" w:name="_Toc29505647"/>
      <w:bookmarkStart w:id="877" w:name="_Toc36556172"/>
      <w:bookmarkStart w:id="878" w:name="_Toc45881601"/>
      <w:bookmarkStart w:id="879" w:name="_Toc51852235"/>
      <w:bookmarkStart w:id="880" w:name="_Toc56620186"/>
      <w:bookmarkStart w:id="881" w:name="_Toc64447826"/>
      <w:bookmarkStart w:id="882" w:name="_Toc74152601"/>
      <w:bookmarkStart w:id="883" w:name="_Toc88656026"/>
      <w:bookmarkStart w:id="884" w:name="_Toc88657085"/>
      <w:bookmarkStart w:id="885" w:name="_Toc105657068"/>
      <w:bookmarkStart w:id="886" w:name="_Toc106108449"/>
      <w:bookmarkStart w:id="887" w:name="_Toc112687542"/>
      <w:bookmarkStart w:id="888" w:name="_Toc209691165"/>
      <w:bookmarkEnd w:id="873"/>
      <w:r w:rsidRPr="00D629EF">
        <w:t>8.2.8.1</w:t>
      </w:r>
      <w:r w:rsidRPr="00D629EF">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89" w:name="_CR8_2_8_2"/>
      <w:bookmarkStart w:id="890" w:name="_Toc209691166"/>
      <w:bookmarkEnd w:id="889"/>
      <w:r w:rsidRPr="00D629EF">
        <w:t>8.2.8.2</w:t>
      </w:r>
      <w:r w:rsidRPr="00D629EF">
        <w:tab/>
        <w:t>Successful Operation</w:t>
      </w:r>
      <w:bookmarkEnd w:id="890"/>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6.65pt;height:129pt" o:ole="">
            <v:imagedata r:id="rId40" o:title=""/>
          </v:shape>
          <o:OLEObject Type="Embed" ProgID="Visio.Drawing.15" ShapeID="_x0000_i1040" DrawAspect="Content" ObjectID="_1820304145" r:id="rId41"/>
        </w:object>
      </w:r>
    </w:p>
    <w:p w14:paraId="4D853280" w14:textId="07F79030" w:rsidR="00FC324B" w:rsidRPr="00D629EF" w:rsidRDefault="00FC324B" w:rsidP="00836DD7">
      <w:pPr>
        <w:pStyle w:val="TF"/>
      </w:pPr>
      <w:bookmarkStart w:id="891" w:name="_CRFigure8_2_8_21"/>
      <w:r w:rsidRPr="00D629EF">
        <w:t xml:space="preserve">Figure </w:t>
      </w:r>
      <w:bookmarkEnd w:id="891"/>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2" w:name="_CR8_2_8_3"/>
      <w:bookmarkStart w:id="893" w:name="_Toc20955491"/>
      <w:bookmarkStart w:id="894" w:name="_Toc29460917"/>
      <w:bookmarkStart w:id="895" w:name="_Toc29505649"/>
      <w:bookmarkStart w:id="896" w:name="_Toc36556174"/>
      <w:bookmarkStart w:id="897" w:name="_Toc45881603"/>
      <w:bookmarkStart w:id="898" w:name="_Toc51852237"/>
      <w:bookmarkStart w:id="899" w:name="_Toc56620188"/>
      <w:bookmarkStart w:id="900" w:name="_Toc64447828"/>
      <w:bookmarkStart w:id="901" w:name="_Toc74152603"/>
      <w:bookmarkStart w:id="902" w:name="_Toc88656028"/>
      <w:bookmarkStart w:id="903" w:name="_Toc88657087"/>
      <w:bookmarkStart w:id="904" w:name="_Toc105657070"/>
      <w:bookmarkStart w:id="905" w:name="_Toc106108451"/>
      <w:bookmarkStart w:id="906" w:name="_Toc112687544"/>
      <w:bookmarkStart w:id="907" w:name="_Toc209691167"/>
      <w:bookmarkEnd w:id="892"/>
      <w:r w:rsidRPr="00D629EF">
        <w:t>8.2.8.3</w:t>
      </w:r>
      <w:r w:rsidRPr="00D629EF">
        <w:tab/>
        <w:t>Abnormal Conditions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08" w:name="_CR8_2_9"/>
      <w:bookmarkStart w:id="909" w:name="_Toc45881604"/>
      <w:bookmarkStart w:id="910" w:name="_Toc51852238"/>
      <w:bookmarkStart w:id="911" w:name="_Toc56620189"/>
      <w:bookmarkStart w:id="912" w:name="_Toc64447829"/>
      <w:bookmarkStart w:id="913" w:name="_Toc74152604"/>
      <w:bookmarkStart w:id="914" w:name="_Toc88656029"/>
      <w:bookmarkStart w:id="915" w:name="_Toc88657088"/>
      <w:bookmarkStart w:id="916" w:name="_Toc105657071"/>
      <w:bookmarkStart w:id="917" w:name="_Toc106108452"/>
      <w:bookmarkStart w:id="918" w:name="_Toc112687545"/>
      <w:bookmarkStart w:id="919" w:name="_Toc209691168"/>
      <w:bookmarkEnd w:id="908"/>
      <w:r>
        <w:t>8.2.9</w:t>
      </w:r>
      <w:r w:rsidRPr="00AA5DA2">
        <w:tab/>
        <w:t>Resource Status Reporting Initiation</w:t>
      </w:r>
      <w:bookmarkEnd w:id="909"/>
      <w:bookmarkEnd w:id="910"/>
      <w:bookmarkEnd w:id="911"/>
      <w:bookmarkEnd w:id="912"/>
      <w:bookmarkEnd w:id="913"/>
      <w:bookmarkEnd w:id="914"/>
      <w:bookmarkEnd w:id="915"/>
      <w:bookmarkEnd w:id="916"/>
      <w:bookmarkEnd w:id="917"/>
      <w:bookmarkEnd w:id="918"/>
      <w:bookmarkEnd w:id="919"/>
    </w:p>
    <w:p w14:paraId="0B879210" w14:textId="77777777" w:rsidR="00FC324B" w:rsidRPr="00AA5DA2" w:rsidRDefault="00FC324B" w:rsidP="00FC324B">
      <w:pPr>
        <w:pStyle w:val="Heading4"/>
      </w:pPr>
      <w:bookmarkStart w:id="920" w:name="_CR8_2_9_1"/>
      <w:bookmarkStart w:id="921" w:name="_Toc45881605"/>
      <w:bookmarkStart w:id="922" w:name="_Toc51852239"/>
      <w:bookmarkStart w:id="923" w:name="_Toc56620190"/>
      <w:bookmarkStart w:id="924" w:name="_Toc64447830"/>
      <w:bookmarkStart w:id="925" w:name="_Toc74152605"/>
      <w:bookmarkStart w:id="926" w:name="_Toc88656030"/>
      <w:bookmarkStart w:id="927" w:name="_Toc88657089"/>
      <w:bookmarkStart w:id="928" w:name="_Toc105657072"/>
      <w:bookmarkStart w:id="929" w:name="_Toc106108453"/>
      <w:bookmarkStart w:id="930" w:name="_Toc112687546"/>
      <w:bookmarkStart w:id="931" w:name="_Toc209691169"/>
      <w:bookmarkEnd w:id="920"/>
      <w:r>
        <w:t>8.2.9</w:t>
      </w:r>
      <w:r w:rsidRPr="00AA5DA2">
        <w:t>.1</w:t>
      </w:r>
      <w:r w:rsidRPr="00AA5DA2">
        <w:tab/>
        <w:t>General</w:t>
      </w:r>
      <w:bookmarkEnd w:id="921"/>
      <w:bookmarkEnd w:id="922"/>
      <w:bookmarkEnd w:id="923"/>
      <w:bookmarkEnd w:id="924"/>
      <w:bookmarkEnd w:id="925"/>
      <w:bookmarkEnd w:id="926"/>
      <w:bookmarkEnd w:id="927"/>
      <w:bookmarkEnd w:id="928"/>
      <w:bookmarkEnd w:id="929"/>
      <w:bookmarkEnd w:id="930"/>
      <w:bookmarkEnd w:id="931"/>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2" w:name="_CR8_2_9_2"/>
      <w:bookmarkStart w:id="933" w:name="_Toc45881606"/>
      <w:bookmarkStart w:id="934" w:name="_Toc51852240"/>
      <w:bookmarkStart w:id="935" w:name="_Toc56620191"/>
      <w:bookmarkStart w:id="936" w:name="_Toc64447831"/>
      <w:bookmarkStart w:id="937" w:name="_Toc74152606"/>
      <w:bookmarkStart w:id="938" w:name="_Toc88656031"/>
      <w:bookmarkStart w:id="939" w:name="_Toc88657090"/>
      <w:bookmarkStart w:id="940" w:name="_Toc105657073"/>
      <w:bookmarkStart w:id="941" w:name="_Toc106108454"/>
      <w:bookmarkStart w:id="942" w:name="_Toc112687547"/>
      <w:bookmarkStart w:id="943" w:name="_Toc209691170"/>
      <w:bookmarkEnd w:id="932"/>
      <w:r>
        <w:t>8.2.9</w:t>
      </w:r>
      <w:r w:rsidRPr="00AA5DA2">
        <w:t>.2</w:t>
      </w:r>
      <w:r w:rsidRPr="00AA5DA2">
        <w:tab/>
        <w:t>Successful Operation</w:t>
      </w:r>
      <w:bookmarkEnd w:id="933"/>
      <w:bookmarkEnd w:id="934"/>
      <w:bookmarkEnd w:id="935"/>
      <w:bookmarkEnd w:id="936"/>
      <w:bookmarkEnd w:id="937"/>
      <w:bookmarkEnd w:id="938"/>
      <w:bookmarkEnd w:id="939"/>
      <w:bookmarkEnd w:id="940"/>
      <w:bookmarkEnd w:id="941"/>
      <w:bookmarkEnd w:id="942"/>
      <w:bookmarkEnd w:id="943"/>
    </w:p>
    <w:bookmarkStart w:id="944" w:name="_MON_1653054130"/>
    <w:bookmarkEnd w:id="944"/>
    <w:p w14:paraId="0AD24910" w14:textId="77777777" w:rsidR="00FC324B" w:rsidRPr="00AA5DA2" w:rsidRDefault="00FC324B" w:rsidP="00FC324B">
      <w:pPr>
        <w:pStyle w:val="TH"/>
      </w:pPr>
      <w:r w:rsidRPr="00AA5DA2">
        <w:object w:dxaOrig="5673" w:dyaOrig="2355" w14:anchorId="1BC12482">
          <v:shape id="_x0000_i1041" type="#_x0000_t75" style="width:307.6pt;height:113.05pt" o:ole="">
            <v:imagedata r:id="rId42" o:title="" cropleft="-4595f" cropright="-3990f"/>
          </v:shape>
          <o:OLEObject Type="Embed" ProgID="Word.Picture.8" ShapeID="_x0000_i1041" DrawAspect="Content" ObjectID="_1820304146" r:id="rId43"/>
        </w:object>
      </w:r>
    </w:p>
    <w:p w14:paraId="4049A807" w14:textId="77777777" w:rsidR="00FC324B" w:rsidRDefault="00FC324B" w:rsidP="00FC324B">
      <w:pPr>
        <w:pStyle w:val="TF"/>
      </w:pPr>
      <w:bookmarkStart w:id="945" w:name="_CRFigure8_2_9_21"/>
      <w:r w:rsidRPr="00AA5DA2">
        <w:t xml:space="preserve">Figure </w:t>
      </w:r>
      <w:bookmarkEnd w:id="945"/>
      <w:r>
        <w:t>8.2.9</w:t>
      </w:r>
      <w:r w:rsidRPr="00AA5DA2">
        <w:t>.</w:t>
      </w:r>
      <w:r>
        <w:t>2</w:t>
      </w:r>
      <w:r w:rsidRPr="00AA5DA2">
        <w:t>-1: Resource Status Reporting Initiation, successful operation</w:t>
      </w:r>
    </w:p>
    <w:p w14:paraId="64BFFDBE" w14:textId="77777777" w:rsidR="00FC324B" w:rsidRDefault="00FC324B" w:rsidP="00FC324B">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6" w:name="_CR8_2_9_3"/>
      <w:bookmarkStart w:id="947" w:name="_Toc45881607"/>
      <w:bookmarkStart w:id="948" w:name="_Toc51852241"/>
      <w:bookmarkStart w:id="949" w:name="_Toc56620192"/>
      <w:bookmarkStart w:id="950" w:name="_Toc64447832"/>
      <w:bookmarkStart w:id="951" w:name="_Toc74152607"/>
      <w:bookmarkStart w:id="952" w:name="_Toc88656032"/>
      <w:bookmarkStart w:id="953" w:name="_Toc88657091"/>
      <w:bookmarkStart w:id="954" w:name="_Toc105657074"/>
      <w:bookmarkStart w:id="955" w:name="_Toc106108455"/>
      <w:bookmarkStart w:id="956" w:name="_Toc112687548"/>
      <w:bookmarkStart w:id="957" w:name="_Toc209691171"/>
      <w:bookmarkEnd w:id="946"/>
      <w:r>
        <w:t>8.2.9</w:t>
      </w:r>
      <w:r w:rsidRPr="00AA5DA2">
        <w:t>.3</w:t>
      </w:r>
      <w:r w:rsidRPr="00AA5DA2">
        <w:tab/>
        <w:t>Unsuccessful Operation</w:t>
      </w:r>
      <w:bookmarkEnd w:id="947"/>
      <w:bookmarkEnd w:id="948"/>
      <w:bookmarkEnd w:id="949"/>
      <w:bookmarkEnd w:id="950"/>
      <w:bookmarkEnd w:id="951"/>
      <w:bookmarkEnd w:id="952"/>
      <w:bookmarkEnd w:id="953"/>
      <w:bookmarkEnd w:id="954"/>
      <w:bookmarkEnd w:id="955"/>
      <w:bookmarkEnd w:id="956"/>
      <w:bookmarkEnd w:id="957"/>
    </w:p>
    <w:bookmarkStart w:id="958" w:name="_MON_1653053955"/>
    <w:bookmarkEnd w:id="958"/>
    <w:p w14:paraId="7C5E246D" w14:textId="77777777" w:rsidR="00FC324B" w:rsidRPr="00AA5DA2" w:rsidRDefault="00FC324B" w:rsidP="00FC324B">
      <w:pPr>
        <w:pStyle w:val="TH"/>
      </w:pPr>
      <w:r w:rsidRPr="00AA5DA2">
        <w:object w:dxaOrig="5673" w:dyaOrig="2355" w14:anchorId="5BA26192">
          <v:shape id="_x0000_i1042" type="#_x0000_t75" style="width:307.6pt;height:113.05pt" o:ole="">
            <v:imagedata r:id="rId44" o:title="" cropleft="-4595f" cropright="-3990f"/>
          </v:shape>
          <o:OLEObject Type="Embed" ProgID="Word.Picture.8" ShapeID="_x0000_i1042" DrawAspect="Content" ObjectID="_1820304147" r:id="rId45"/>
        </w:object>
      </w:r>
    </w:p>
    <w:p w14:paraId="42A85BA4" w14:textId="77777777" w:rsidR="00FC324B" w:rsidRDefault="00FC324B" w:rsidP="00FC324B">
      <w:pPr>
        <w:pStyle w:val="TF"/>
      </w:pPr>
      <w:bookmarkStart w:id="959" w:name="_CRFigure8_2_9_31"/>
      <w:r w:rsidRPr="00AA5DA2">
        <w:t xml:space="preserve">Figure </w:t>
      </w:r>
      <w:bookmarkEnd w:id="959"/>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0" w:name="_CR8_2_9_4"/>
      <w:bookmarkStart w:id="961" w:name="_Toc45881608"/>
      <w:bookmarkStart w:id="962" w:name="_Toc51852242"/>
      <w:bookmarkStart w:id="963" w:name="_Toc56620193"/>
      <w:bookmarkStart w:id="964" w:name="_Toc64447833"/>
      <w:bookmarkStart w:id="965" w:name="_Toc74152608"/>
      <w:bookmarkStart w:id="966" w:name="_Toc88656033"/>
      <w:bookmarkStart w:id="967" w:name="_Toc88657092"/>
      <w:bookmarkStart w:id="968" w:name="_Toc105657075"/>
      <w:bookmarkStart w:id="969" w:name="_Toc106108456"/>
      <w:bookmarkStart w:id="970" w:name="_Toc112687549"/>
      <w:bookmarkStart w:id="971" w:name="_Toc209691172"/>
      <w:bookmarkEnd w:id="960"/>
      <w:r>
        <w:t>8.2.9</w:t>
      </w:r>
      <w:r w:rsidRPr="00AA5DA2">
        <w:t>.4</w:t>
      </w:r>
      <w:r w:rsidRPr="00AA5DA2">
        <w:tab/>
        <w:t>Abnormal Conditions</w:t>
      </w:r>
      <w:bookmarkEnd w:id="961"/>
      <w:bookmarkEnd w:id="962"/>
      <w:bookmarkEnd w:id="963"/>
      <w:bookmarkEnd w:id="964"/>
      <w:bookmarkEnd w:id="965"/>
      <w:bookmarkEnd w:id="966"/>
      <w:bookmarkEnd w:id="967"/>
      <w:bookmarkEnd w:id="968"/>
      <w:bookmarkEnd w:id="969"/>
      <w:bookmarkEnd w:id="970"/>
      <w:bookmarkEnd w:id="971"/>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3" w:name="_CR8_2_10"/>
      <w:bookmarkStart w:id="974" w:name="_Toc51852243"/>
      <w:bookmarkStart w:id="975" w:name="_Toc56620194"/>
      <w:bookmarkStart w:id="976" w:name="_Toc64447834"/>
      <w:bookmarkStart w:id="977" w:name="_Toc74152609"/>
      <w:bookmarkStart w:id="978" w:name="_Toc88656034"/>
      <w:bookmarkStart w:id="979" w:name="_Toc88657093"/>
      <w:bookmarkStart w:id="980" w:name="_Toc105657076"/>
      <w:bookmarkStart w:id="981" w:name="_Toc106108457"/>
      <w:bookmarkStart w:id="982" w:name="_Toc112687550"/>
      <w:bookmarkStart w:id="983" w:name="_Toc209691173"/>
      <w:bookmarkEnd w:id="973"/>
      <w:r>
        <w:t>8.2.10</w:t>
      </w:r>
      <w:r w:rsidRPr="00AA5DA2">
        <w:tab/>
        <w:t>Resource Status Reporting</w:t>
      </w:r>
      <w:bookmarkEnd w:id="972"/>
      <w:bookmarkEnd w:id="974"/>
      <w:bookmarkEnd w:id="975"/>
      <w:bookmarkEnd w:id="976"/>
      <w:bookmarkEnd w:id="977"/>
      <w:bookmarkEnd w:id="978"/>
      <w:bookmarkEnd w:id="979"/>
      <w:bookmarkEnd w:id="980"/>
      <w:bookmarkEnd w:id="981"/>
      <w:bookmarkEnd w:id="982"/>
      <w:bookmarkEnd w:id="983"/>
    </w:p>
    <w:p w14:paraId="117DF411" w14:textId="77777777" w:rsidR="00FC324B" w:rsidRPr="00AA5DA2" w:rsidRDefault="00FC324B" w:rsidP="00FC324B">
      <w:pPr>
        <w:pStyle w:val="Heading4"/>
      </w:pPr>
      <w:bookmarkStart w:id="984" w:name="_CR8_2_10_1"/>
      <w:bookmarkStart w:id="985" w:name="_Toc45881610"/>
      <w:bookmarkStart w:id="986" w:name="_Toc51852244"/>
      <w:bookmarkStart w:id="987" w:name="_Toc56620195"/>
      <w:bookmarkStart w:id="988" w:name="_Toc64447835"/>
      <w:bookmarkStart w:id="989" w:name="_Toc74152610"/>
      <w:bookmarkStart w:id="990" w:name="_Toc88656035"/>
      <w:bookmarkStart w:id="991" w:name="_Toc88657094"/>
      <w:bookmarkStart w:id="992" w:name="_Toc105657077"/>
      <w:bookmarkStart w:id="993" w:name="_Toc106108458"/>
      <w:bookmarkStart w:id="994" w:name="_Toc112687551"/>
      <w:bookmarkStart w:id="995" w:name="_Toc209691174"/>
      <w:bookmarkEnd w:id="984"/>
      <w:r>
        <w:t>8.2.10</w:t>
      </w:r>
      <w:r w:rsidRPr="00AA5DA2">
        <w:t>.1</w:t>
      </w:r>
      <w:r w:rsidRPr="00AA5DA2">
        <w:tab/>
        <w:t>General</w:t>
      </w:r>
      <w:bookmarkEnd w:id="985"/>
      <w:bookmarkEnd w:id="986"/>
      <w:bookmarkEnd w:id="987"/>
      <w:bookmarkEnd w:id="988"/>
      <w:bookmarkEnd w:id="989"/>
      <w:bookmarkEnd w:id="990"/>
      <w:bookmarkEnd w:id="991"/>
      <w:bookmarkEnd w:id="992"/>
      <w:bookmarkEnd w:id="993"/>
      <w:bookmarkEnd w:id="994"/>
      <w:bookmarkEnd w:id="995"/>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lastRenderedPageBreak/>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6" w:name="_CR8_2_10_2"/>
      <w:bookmarkStart w:id="997" w:name="_Toc45881611"/>
      <w:bookmarkStart w:id="998" w:name="_Toc51852245"/>
      <w:bookmarkStart w:id="999" w:name="_Toc56620196"/>
      <w:bookmarkStart w:id="1000" w:name="_Toc64447836"/>
      <w:bookmarkStart w:id="1001" w:name="_Toc74152611"/>
      <w:bookmarkStart w:id="1002" w:name="_Toc88656036"/>
      <w:bookmarkStart w:id="1003" w:name="_Toc88657095"/>
      <w:bookmarkStart w:id="1004" w:name="_Toc105657078"/>
      <w:bookmarkStart w:id="1005" w:name="_Toc106108459"/>
      <w:bookmarkStart w:id="1006" w:name="_Toc112687552"/>
      <w:bookmarkStart w:id="1007" w:name="_Toc209691175"/>
      <w:bookmarkEnd w:id="996"/>
      <w:r>
        <w:t>8.2.10</w:t>
      </w:r>
      <w:r w:rsidRPr="00AA5DA2">
        <w:t>.2</w:t>
      </w:r>
      <w:r w:rsidRPr="00AA5DA2">
        <w:tab/>
        <w:t>Successful Operation</w:t>
      </w:r>
      <w:bookmarkEnd w:id="997"/>
      <w:bookmarkEnd w:id="998"/>
      <w:bookmarkEnd w:id="999"/>
      <w:bookmarkEnd w:id="1000"/>
      <w:bookmarkEnd w:id="1001"/>
      <w:bookmarkEnd w:id="1002"/>
      <w:bookmarkEnd w:id="1003"/>
      <w:bookmarkEnd w:id="1004"/>
      <w:bookmarkEnd w:id="1005"/>
      <w:bookmarkEnd w:id="1006"/>
      <w:bookmarkEnd w:id="1007"/>
    </w:p>
    <w:bookmarkStart w:id="1008" w:name="_MON_1628617016"/>
    <w:bookmarkEnd w:id="1008"/>
    <w:p w14:paraId="186BEE2E" w14:textId="77777777" w:rsidR="00FC324B" w:rsidRPr="00AA5DA2" w:rsidRDefault="00FC324B" w:rsidP="00FC324B">
      <w:pPr>
        <w:pStyle w:val="TH"/>
      </w:pPr>
      <w:r w:rsidRPr="00AA5DA2">
        <w:object w:dxaOrig="5673" w:dyaOrig="2355" w14:anchorId="7F860FC7">
          <v:shape id="_x0000_i1043" type="#_x0000_t75" style="width:307.6pt;height:110pt" o:ole="">
            <v:imagedata r:id="rId46" o:title="" cropleft="-4595f" cropright="-3990f"/>
          </v:shape>
          <o:OLEObject Type="Embed" ProgID="Word.Picture.8" ShapeID="_x0000_i1043" DrawAspect="Content" ObjectID="_1820304148" r:id="rId47"/>
        </w:object>
      </w:r>
    </w:p>
    <w:p w14:paraId="7F9D23FD" w14:textId="77777777" w:rsidR="00FC324B" w:rsidRPr="00AA5DA2" w:rsidRDefault="00FC324B" w:rsidP="00FC324B">
      <w:pPr>
        <w:pStyle w:val="TF"/>
      </w:pPr>
      <w:bookmarkStart w:id="1009" w:name="_CRFigure8_2_10_21"/>
      <w:r w:rsidRPr="00AA5DA2">
        <w:t xml:space="preserve">Figure </w:t>
      </w:r>
      <w:bookmarkEnd w:id="1009"/>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0" w:name="_CR8_2_10_3"/>
      <w:bookmarkStart w:id="1011" w:name="_Toc45881612"/>
      <w:bookmarkStart w:id="1012" w:name="_Toc51852246"/>
      <w:bookmarkStart w:id="1013" w:name="_Toc56620197"/>
      <w:bookmarkStart w:id="1014" w:name="_Toc64447837"/>
      <w:bookmarkStart w:id="1015" w:name="_Toc74152612"/>
      <w:bookmarkStart w:id="1016" w:name="_Toc88656037"/>
      <w:bookmarkStart w:id="1017" w:name="_Toc88657096"/>
      <w:bookmarkStart w:id="1018" w:name="_Toc105657079"/>
      <w:bookmarkStart w:id="1019" w:name="_Toc106108460"/>
      <w:bookmarkStart w:id="1020" w:name="_Toc112687553"/>
      <w:bookmarkStart w:id="1021" w:name="_Toc209691176"/>
      <w:bookmarkEnd w:id="1010"/>
      <w:r w:rsidRPr="00AA5DA2">
        <w:t>8.</w:t>
      </w:r>
      <w:r>
        <w:t>2</w:t>
      </w:r>
      <w:r w:rsidRPr="00AA5DA2">
        <w:t>.</w:t>
      </w:r>
      <w:r>
        <w:t>10</w:t>
      </w:r>
      <w:r w:rsidRPr="00AA5DA2">
        <w:t>.3</w:t>
      </w:r>
      <w:r w:rsidRPr="00AA5DA2">
        <w:tab/>
        <w:t>Unsuccessful Operation</w:t>
      </w:r>
      <w:bookmarkEnd w:id="1011"/>
      <w:bookmarkEnd w:id="1012"/>
      <w:bookmarkEnd w:id="1013"/>
      <w:bookmarkEnd w:id="1014"/>
      <w:bookmarkEnd w:id="1015"/>
      <w:bookmarkEnd w:id="1016"/>
      <w:bookmarkEnd w:id="1017"/>
      <w:bookmarkEnd w:id="1018"/>
      <w:bookmarkEnd w:id="1019"/>
      <w:bookmarkEnd w:id="1020"/>
      <w:bookmarkEnd w:id="1021"/>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2" w:name="_CR8_2_10_4"/>
      <w:bookmarkStart w:id="1023" w:name="_Toc45881613"/>
      <w:bookmarkStart w:id="1024" w:name="_Toc51852247"/>
      <w:bookmarkStart w:id="1025" w:name="_Toc56620198"/>
      <w:bookmarkStart w:id="1026" w:name="_Toc64447838"/>
      <w:bookmarkStart w:id="1027" w:name="_Toc74152613"/>
      <w:bookmarkStart w:id="1028" w:name="_Toc88656038"/>
      <w:bookmarkStart w:id="1029" w:name="_Toc88657097"/>
      <w:bookmarkStart w:id="1030" w:name="_Toc105657080"/>
      <w:bookmarkStart w:id="1031" w:name="_Toc106108461"/>
      <w:bookmarkStart w:id="1032" w:name="_Toc112687554"/>
      <w:bookmarkStart w:id="1033" w:name="_Toc209691177"/>
      <w:bookmarkEnd w:id="1022"/>
      <w:r w:rsidRPr="00AA5DA2">
        <w:t>8.</w:t>
      </w:r>
      <w:r>
        <w:t>2</w:t>
      </w:r>
      <w:r w:rsidRPr="00AA5DA2">
        <w:t>.</w:t>
      </w:r>
      <w:r>
        <w:t>10</w:t>
      </w:r>
      <w:r w:rsidRPr="00AA5DA2">
        <w:t>.4</w:t>
      </w:r>
      <w:r w:rsidRPr="00AA5DA2">
        <w:tab/>
        <w:t>Abnormal Conditions</w:t>
      </w:r>
      <w:bookmarkEnd w:id="1023"/>
      <w:bookmarkEnd w:id="1024"/>
      <w:bookmarkEnd w:id="1025"/>
      <w:bookmarkEnd w:id="1026"/>
      <w:bookmarkEnd w:id="1027"/>
      <w:bookmarkEnd w:id="1028"/>
      <w:bookmarkEnd w:id="1029"/>
      <w:bookmarkEnd w:id="1030"/>
      <w:bookmarkEnd w:id="1031"/>
      <w:bookmarkEnd w:id="1032"/>
      <w:bookmarkEnd w:id="1033"/>
    </w:p>
    <w:p w14:paraId="7C57B56A" w14:textId="77777777" w:rsidR="00FC324B" w:rsidRDefault="00FC324B" w:rsidP="00FC324B">
      <w:r w:rsidRPr="00AA5DA2">
        <w:t>Void.</w:t>
      </w:r>
    </w:p>
    <w:p w14:paraId="09D4EB51" w14:textId="685E9454" w:rsidR="000D40B6" w:rsidRPr="00DF3A7D" w:rsidRDefault="000D40B6" w:rsidP="000D40B6">
      <w:pPr>
        <w:pStyle w:val="Heading3"/>
      </w:pPr>
      <w:bookmarkStart w:id="1034" w:name="_Toc209691178"/>
      <w:r>
        <w:t>8.2</w:t>
      </w:r>
      <w:r w:rsidRPr="00DF3A7D">
        <w:t>.</w:t>
      </w:r>
      <w:r>
        <w:t>11</w:t>
      </w:r>
      <w:r>
        <w:tab/>
        <w:t>Data Collection Reporting Initiation</w:t>
      </w:r>
      <w:bookmarkEnd w:id="1034"/>
    </w:p>
    <w:p w14:paraId="48542651" w14:textId="0F6D42E5" w:rsidR="000D40B6" w:rsidRDefault="000D40B6" w:rsidP="000D40B6">
      <w:pPr>
        <w:pStyle w:val="Heading4"/>
      </w:pPr>
      <w:bookmarkStart w:id="1035" w:name="_Toc209691179"/>
      <w:r>
        <w:t>8.2.11.1</w:t>
      </w:r>
      <w:r>
        <w:tab/>
        <w:t>General</w:t>
      </w:r>
      <w:bookmarkEnd w:id="1035"/>
    </w:p>
    <w:p w14:paraId="5F4ECB7D" w14:textId="77777777" w:rsidR="000D40B6" w:rsidRPr="00EC2651" w:rsidRDefault="000D40B6" w:rsidP="000D40B6">
      <w:pPr>
        <w:rPr>
          <w:rFonts w:eastAsia="SimSun"/>
        </w:rPr>
      </w:pPr>
      <w:r w:rsidRPr="00EC2651">
        <w:rPr>
          <w:rFonts w:eastAsia="SimSun"/>
        </w:rPr>
        <w:t>This procedure is used by a</w:t>
      </w:r>
      <w:r>
        <w:rPr>
          <w:rFonts w:eastAsia="SimSun"/>
        </w:rPr>
        <w:t xml:space="preserve"> gNB-CU-CP</w:t>
      </w:r>
      <w:r w:rsidRPr="00EC2651">
        <w:rPr>
          <w:rFonts w:eastAsia="SimSun"/>
        </w:rPr>
        <w:t xml:space="preserve"> to request from a</w:t>
      </w:r>
      <w:r>
        <w:rPr>
          <w:rFonts w:eastAsia="SimSun"/>
        </w:rPr>
        <w:t xml:space="preserve"> gNB-CU-UP</w:t>
      </w:r>
      <w:r w:rsidRPr="00EC2651">
        <w:rPr>
          <w:rFonts w:eastAsia="SimSun"/>
        </w:rPr>
        <w:t xml:space="preserve"> the reporting of information to support, e.g., AI/ML in NG-RAN.</w:t>
      </w:r>
    </w:p>
    <w:p w14:paraId="6CE160FC" w14:textId="77777777" w:rsidR="000D40B6" w:rsidRPr="00EC2651" w:rsidRDefault="000D40B6" w:rsidP="00CB7513">
      <w:r>
        <w:t xml:space="preserve">The procedure uses </w:t>
      </w:r>
      <w:r>
        <w:rPr>
          <w:lang w:eastAsia="zh-CN"/>
        </w:rPr>
        <w:t>non UE-associated signalling</w:t>
      </w:r>
      <w:r>
        <w:t>.</w:t>
      </w:r>
    </w:p>
    <w:p w14:paraId="1D5296F0" w14:textId="6DABFFA4" w:rsidR="000D40B6" w:rsidRDefault="000D40B6" w:rsidP="000D40B6">
      <w:pPr>
        <w:pStyle w:val="Heading4"/>
      </w:pPr>
      <w:bookmarkStart w:id="1036" w:name="_Toc209691180"/>
      <w:r>
        <w:t>8.2.11.2</w:t>
      </w:r>
      <w:r>
        <w:tab/>
        <w:t>Successful Operation</w:t>
      </w:r>
      <w:bookmarkEnd w:id="1036"/>
    </w:p>
    <w:bookmarkStart w:id="1037" w:name="_MON_1752931590"/>
    <w:bookmarkEnd w:id="1037"/>
    <w:p w14:paraId="0475448A" w14:textId="77777777" w:rsidR="000D40B6" w:rsidRDefault="000D40B6" w:rsidP="000D40B6">
      <w:pPr>
        <w:pStyle w:val="TH"/>
      </w:pPr>
      <w:r w:rsidRPr="007104EC">
        <w:rPr>
          <w:noProof/>
        </w:rPr>
        <w:object w:dxaOrig="5673" w:dyaOrig="2355" w14:anchorId="728E3948">
          <v:shape id="_x0000_i1044" type="#_x0000_t75" alt="" style="width:287.4pt;height:117.65pt;mso-width-percent:0;mso-height-percent:0;mso-width-percent:0;mso-height-percent:0" o:ole="">
            <v:imagedata r:id="rId48" o:title=""/>
          </v:shape>
          <o:OLEObject Type="Embed" ProgID="Word.Picture.8" ShapeID="_x0000_i1044" DrawAspect="Content" ObjectID="_1820304149" r:id="rId49"/>
        </w:object>
      </w:r>
    </w:p>
    <w:p w14:paraId="21D32353" w14:textId="7A7B161C" w:rsidR="000D40B6" w:rsidRDefault="000D40B6" w:rsidP="000D40B6">
      <w:pPr>
        <w:pStyle w:val="TF"/>
      </w:pPr>
      <w:r>
        <w:t xml:space="preserve">Figure 8.4.11.2-1: </w:t>
      </w:r>
      <w:r w:rsidRPr="00362539">
        <w:t>Data Collection</w:t>
      </w:r>
      <w:r>
        <w:t xml:space="preserve"> Reporting Initiation, successful operation</w:t>
      </w:r>
    </w:p>
    <w:p w14:paraId="3BFEDBAD" w14:textId="77777777" w:rsidR="000D40B6" w:rsidRPr="00C53737" w:rsidRDefault="000D40B6" w:rsidP="000D40B6">
      <w:r>
        <w:t>The gNB-CU-CP</w:t>
      </w:r>
      <w:r w:rsidRPr="00C53737">
        <w:t xml:space="preserve"> initiates the procedure by sending the </w:t>
      </w:r>
      <w:r>
        <w:t>DATA COLLECTION REQUEST message to gNB-CU-UP to start information reporting and stop information reporting. Upon receipt, the gNB-CU-UP</w:t>
      </w:r>
      <w:r w:rsidRPr="00C53737">
        <w:t>:</w:t>
      </w:r>
    </w:p>
    <w:p w14:paraId="3B3E625A" w14:textId="77777777" w:rsidR="000D40B6" w:rsidRPr="00C53737" w:rsidRDefault="000D40B6" w:rsidP="000D40B6">
      <w:pPr>
        <w:pStyle w:val="B1"/>
      </w:pPr>
      <w:r w:rsidRPr="00C53737">
        <w:t>-</w:t>
      </w:r>
      <w:r w:rsidRPr="00C53737">
        <w:tab/>
        <w:t>shall in</w:t>
      </w:r>
      <w:r>
        <w:t xml:space="preserve">itiate the requested information reporting </w:t>
      </w:r>
      <w:r w:rsidRPr="00C53737">
        <w:t xml:space="preserve">according to the parameters given in the request in case the </w:t>
      </w:r>
      <w:r w:rsidRPr="00C53737">
        <w:rPr>
          <w:i/>
        </w:rPr>
        <w:t>Registration Request</w:t>
      </w:r>
      <w:r>
        <w:rPr>
          <w:i/>
        </w:rPr>
        <w:t xml:space="preserve"> for Data Collection</w:t>
      </w:r>
      <w:r w:rsidRPr="00C53737">
        <w:t xml:space="preserve"> IE </w:t>
      </w:r>
      <w:r>
        <w:t xml:space="preserve">is </w:t>
      </w:r>
      <w:r w:rsidRPr="00C53737">
        <w:t xml:space="preserve">set to </w:t>
      </w:r>
      <w:r>
        <w:t>“</w:t>
      </w:r>
      <w:r w:rsidRPr="00C53737">
        <w:t>start</w:t>
      </w:r>
      <w:r>
        <w:t>”</w:t>
      </w:r>
      <w:r w:rsidRPr="00C53737">
        <w:t>; or</w:t>
      </w:r>
    </w:p>
    <w:p w14:paraId="634FDCC0" w14:textId="77777777" w:rsidR="000D40B6" w:rsidRDefault="000D40B6" w:rsidP="000D40B6">
      <w:pPr>
        <w:pStyle w:val="B1"/>
      </w:pPr>
      <w:r w:rsidRPr="00C53737">
        <w:lastRenderedPageBreak/>
        <w:t>-</w:t>
      </w:r>
      <w:r w:rsidRPr="00C53737">
        <w:tab/>
        <w:t>s</w:t>
      </w:r>
      <w:r>
        <w:t xml:space="preserve">hall stop all information reporting </w:t>
      </w:r>
      <w:r w:rsidRPr="00C53737">
        <w:t xml:space="preserve">and terminate the reporting in case the </w:t>
      </w:r>
      <w:r w:rsidRPr="00C53737">
        <w:rPr>
          <w:i/>
        </w:rPr>
        <w:t>Registration Request</w:t>
      </w:r>
      <w:r>
        <w:rPr>
          <w:i/>
        </w:rPr>
        <w:t xml:space="preserve"> for Data Collection</w:t>
      </w:r>
      <w:r w:rsidRPr="00C53737">
        <w:t xml:space="preserve"> IE is set to </w:t>
      </w:r>
      <w:r>
        <w:t>“</w:t>
      </w:r>
      <w:r w:rsidRPr="00C53737">
        <w:t>stop</w:t>
      </w:r>
      <w:r>
        <w:t>”</w:t>
      </w:r>
      <w:r>
        <w:rPr>
          <w:rFonts w:asciiTheme="minorEastAsia" w:eastAsiaTheme="minorEastAsia" w:hAnsiTheme="minorEastAsia" w:hint="eastAsia"/>
          <w:lang w:eastAsia="zh-CN"/>
        </w:rPr>
        <w:t>.</w:t>
      </w:r>
      <w:r>
        <w:t xml:space="preserve"> </w:t>
      </w:r>
    </w:p>
    <w:p w14:paraId="09D4AB96" w14:textId="77777777" w:rsidR="000D40B6" w:rsidRDefault="000D40B6" w:rsidP="000D40B6">
      <w:r w:rsidRPr="00AA5DA2">
        <w:t xml:space="preserve">If </w:t>
      </w:r>
      <w:r>
        <w:t xml:space="preserve">the gNB-CU-UP </w:t>
      </w:r>
      <w:r w:rsidRPr="00AA5DA2">
        <w:t xml:space="preserve">is capable to provide </w:t>
      </w:r>
      <w:r w:rsidRPr="00447A89">
        <w:t xml:space="preserve">all </w:t>
      </w:r>
      <w:r>
        <w:t xml:space="preserve">of the </w:t>
      </w:r>
      <w:r w:rsidRPr="00AA5DA2">
        <w:t>requested information, i</w:t>
      </w:r>
      <w:r>
        <w:t xml:space="preserve">t shall initiate the information reporting </w:t>
      </w:r>
      <w:r w:rsidRPr="00AA5DA2">
        <w:t xml:space="preserve">as requested by </w:t>
      </w:r>
      <w:r>
        <w:t>the gNB-CU-CP</w:t>
      </w:r>
      <w:r w:rsidRPr="00AA5DA2">
        <w:t xml:space="preserve"> and respond with the </w:t>
      </w:r>
      <w:r>
        <w:t xml:space="preserve">DATA COLLECTION </w:t>
      </w:r>
      <w:r w:rsidRPr="00AA5DA2">
        <w:t>RESPONSE message.</w:t>
      </w:r>
    </w:p>
    <w:p w14:paraId="3EC75A4E" w14:textId="77777777" w:rsidR="000D40B6" w:rsidRDefault="000D40B6" w:rsidP="000D40B6">
      <w:r w:rsidRPr="00C53737">
        <w:t xml:space="preserve">If the </w:t>
      </w:r>
      <w:r w:rsidRPr="00C53737">
        <w:rPr>
          <w:i/>
        </w:rPr>
        <w:t>Reporting Periodicity</w:t>
      </w:r>
      <w:r>
        <w:rPr>
          <w:i/>
        </w:rPr>
        <w:t xml:space="preserve"> for Data Collection</w:t>
      </w:r>
      <w:r w:rsidRPr="00C53737">
        <w:t xml:space="preserve"> IE in the </w:t>
      </w:r>
      <w:r>
        <w:t xml:space="preserve">DATA COLLECTION </w:t>
      </w:r>
      <w:r w:rsidRPr="00C53737">
        <w:t xml:space="preserve">REQUEST is present, this indicates the periodicity for the reporting of periodic </w:t>
      </w:r>
      <w:r>
        <w:t>information. T</w:t>
      </w:r>
      <w:r w:rsidRPr="00C53737">
        <w:t xml:space="preserve">he </w:t>
      </w:r>
      <w:r>
        <w:t xml:space="preserve">gNB-CU-UP </w:t>
      </w:r>
      <w:r w:rsidRPr="00C53737">
        <w:t>shall report only once</w:t>
      </w:r>
      <w:r>
        <w:t xml:space="preserve">, unless otherwise requested within </w:t>
      </w:r>
      <w:r w:rsidRPr="00C53737">
        <w:t xml:space="preserve">the </w:t>
      </w:r>
      <w:r w:rsidRPr="00C53737">
        <w:rPr>
          <w:i/>
          <w:iCs/>
        </w:rPr>
        <w:t>Reporting Periodicity</w:t>
      </w:r>
      <w:r>
        <w:rPr>
          <w:i/>
          <w:iCs/>
        </w:rPr>
        <w:t xml:space="preserve"> for Data Collection</w:t>
      </w:r>
      <w:r w:rsidRPr="00C53737">
        <w:t xml:space="preserve"> IE.</w:t>
      </w:r>
    </w:p>
    <w:p w14:paraId="00E040C0" w14:textId="77777777" w:rsidR="000D40B6" w:rsidRDefault="000D40B6" w:rsidP="000D40B6">
      <w:r w:rsidRPr="00D87173">
        <w:rPr>
          <w:lang w:val="en-US" w:eastAsia="zh-CN"/>
        </w:rPr>
        <w:t xml:space="preserve">If the </w:t>
      </w:r>
      <w:r w:rsidRPr="00FF7499">
        <w:rPr>
          <w:i/>
          <w:iCs/>
          <w:lang w:val="en-US" w:eastAsia="zh-CN"/>
        </w:rPr>
        <w:t>Registration Request for Data Collection</w:t>
      </w:r>
      <w:r w:rsidRPr="00D87173">
        <w:rPr>
          <w:lang w:val="en-US" w:eastAsia="zh-CN"/>
        </w:rPr>
        <w:t xml:space="preserve"> IE is set to "start" in the DATA COLLECTION REQUEST message and </w:t>
      </w:r>
      <w:r>
        <w:rPr>
          <w:lang w:val="en-US" w:eastAsia="zh-CN"/>
        </w:rPr>
        <w:t xml:space="preserve">one or more of </w:t>
      </w:r>
      <w:r w:rsidRPr="00D87173">
        <w:rPr>
          <w:lang w:val="en-US" w:eastAsia="zh-CN"/>
        </w:rPr>
        <w:t>the UE performance</w:t>
      </w:r>
      <w:r>
        <w:rPr>
          <w:lang w:val="en-US" w:eastAsia="zh-CN"/>
        </w:rPr>
        <w:t xml:space="preserve"> metrics are</w:t>
      </w:r>
      <w:r w:rsidRPr="00D87173">
        <w:rPr>
          <w:lang w:val="en-US" w:eastAsia="zh-CN"/>
        </w:rPr>
        <w:t xml:space="preserve"> requested, the </w:t>
      </w:r>
      <w:r w:rsidRPr="00DC29B8">
        <w:rPr>
          <w:i/>
          <w:iCs/>
          <w:lang w:val="en-US" w:eastAsia="zh-CN"/>
        </w:rPr>
        <w:t>UE Performance Collection Configuration</w:t>
      </w:r>
      <w:r w:rsidRPr="00D87173">
        <w:rPr>
          <w:lang w:val="en-US" w:eastAsia="zh-CN"/>
        </w:rPr>
        <w:t xml:space="preserve"> IE shall be included.</w:t>
      </w:r>
      <w:r>
        <w:rPr>
          <w:lang w:val="en-US" w:eastAsia="zh-CN"/>
        </w:rPr>
        <w:t xml:space="preserve"> The </w:t>
      </w:r>
      <w:r w:rsidRPr="001054E0">
        <w:t>gNB-CU-UP</w:t>
      </w:r>
      <w:r>
        <w:rPr>
          <w:rFonts w:hint="eastAsia"/>
          <w:vertAlign w:val="subscript"/>
          <w:lang w:val="en-US" w:eastAsia="zh-CN"/>
        </w:rPr>
        <w:t xml:space="preserve"> </w:t>
      </w:r>
      <w:r>
        <w:t xml:space="preserve">shall take </w:t>
      </w:r>
      <w:r w:rsidRPr="000B3D35">
        <w:t xml:space="preserve">the </w:t>
      </w:r>
      <w:r w:rsidRPr="00DC29B8">
        <w:rPr>
          <w:i/>
          <w:iCs/>
        </w:rPr>
        <w:t>UE Performance Collection Configuration</w:t>
      </w:r>
      <w:r w:rsidRPr="000B3D35">
        <w:t xml:space="preserve"> IE</w:t>
      </w:r>
      <w:r>
        <w:t xml:space="preserve"> into account for the configuration of UE </w:t>
      </w:r>
      <w:r>
        <w:rPr>
          <w:rFonts w:hint="eastAsia"/>
          <w:lang w:val="en-US" w:eastAsia="zh-CN"/>
        </w:rPr>
        <w:t>performance collection</w:t>
      </w:r>
      <w:r>
        <w:t xml:space="preserve"> and reporting. The </w:t>
      </w:r>
      <w:r w:rsidRPr="001054E0">
        <w:t>gNB-CU-UP</w:t>
      </w:r>
      <w:r>
        <w:t xml:space="preserve"> shall terminate the collection when at least one of the following conditions is fulfilled:</w:t>
      </w:r>
    </w:p>
    <w:p w14:paraId="3620B422" w14:textId="77777777" w:rsidR="000D40B6" w:rsidRPr="009268B9" w:rsidRDefault="000D40B6" w:rsidP="000D40B6">
      <w:pPr>
        <w:pStyle w:val="B1"/>
        <w:rPr>
          <w:rFonts w:eastAsiaTheme="minorEastAsia"/>
          <w:lang w:eastAsia="zh-CN"/>
        </w:rPr>
      </w:pPr>
      <w:r>
        <w:rPr>
          <w:lang w:eastAsia="zh-CN"/>
        </w:rPr>
        <w:t>-</w:t>
      </w:r>
      <w:r>
        <w:rPr>
          <w:lang w:eastAsia="zh-CN"/>
        </w:rPr>
        <w:tab/>
        <w:t xml:space="preserve">the time since the bearer context was successfully established is equal to the value of the </w:t>
      </w:r>
      <w:r w:rsidRPr="00500595">
        <w:rPr>
          <w:i/>
          <w:iCs/>
          <w:lang w:eastAsia="zh-CN"/>
        </w:rPr>
        <w:t>Collection Time Duration for UE Performance</w:t>
      </w:r>
      <w:r>
        <w:rPr>
          <w:lang w:eastAsia="zh-CN"/>
        </w:rPr>
        <w:t xml:space="preserve"> IE;</w:t>
      </w:r>
    </w:p>
    <w:p w14:paraId="1FAB408A" w14:textId="77777777" w:rsidR="000D40B6" w:rsidRPr="00F67DEE" w:rsidRDefault="000D40B6" w:rsidP="000D40B6">
      <w:pPr>
        <w:pStyle w:val="B1"/>
      </w:pPr>
      <w:r>
        <w:rPr>
          <w:lang w:eastAsia="zh-CN"/>
        </w:rPr>
        <w:t>-</w:t>
      </w:r>
      <w:r>
        <w:rPr>
          <w:lang w:eastAsia="zh-CN"/>
        </w:rPr>
        <w:tab/>
        <w:t>the established bearer context is suspended or released</w:t>
      </w:r>
      <w:r>
        <w:rPr>
          <w:rFonts w:ascii="SimSun" w:eastAsia="SimSun" w:hAnsi="SimSun" w:cs="SimSun" w:hint="eastAsia"/>
          <w:lang w:eastAsia="zh-CN"/>
        </w:rPr>
        <w:t>.</w:t>
      </w:r>
    </w:p>
    <w:p w14:paraId="07D7B851" w14:textId="77777777" w:rsidR="000D40B6" w:rsidRDefault="000D40B6" w:rsidP="000D40B6">
      <w:pPr>
        <w:rPr>
          <w:b/>
        </w:rPr>
      </w:pPr>
      <w:r w:rsidRPr="00804A9B">
        <w:rPr>
          <w:b/>
        </w:rPr>
        <w:t>Interaction with other procedures</w:t>
      </w:r>
    </w:p>
    <w:p w14:paraId="79C6A828" w14:textId="77777777" w:rsidR="000D40B6" w:rsidRPr="00AA5DA2" w:rsidRDefault="000D40B6" w:rsidP="000D40B6">
      <w:r w:rsidRPr="00A00C4A">
        <w:t xml:space="preserve">When starting a measurement, </w:t>
      </w:r>
      <w:r>
        <w:t>t</w:t>
      </w:r>
      <w:r w:rsidRPr="00AA5DA2">
        <w:t xml:space="preserve">he </w:t>
      </w:r>
      <w:r w:rsidRPr="00AA5DA2">
        <w:rPr>
          <w:i/>
        </w:rPr>
        <w:t>Report Characteristics</w:t>
      </w:r>
      <w:r>
        <w:rPr>
          <w:i/>
        </w:rPr>
        <w:t xml:space="preserve"> </w:t>
      </w:r>
      <w:r>
        <w:rPr>
          <w:bCs/>
          <w:i/>
          <w:iCs/>
        </w:rPr>
        <w:t>for Data Collection</w:t>
      </w:r>
      <w:r w:rsidRPr="00AA5DA2">
        <w:t xml:space="preserve"> IE </w:t>
      </w:r>
      <w:r>
        <w:t xml:space="preserve">in the DATA COLLECTION REQUEST </w:t>
      </w:r>
      <w:r w:rsidRPr="00AA5DA2">
        <w:t xml:space="preserve">indicates the type of objects </w:t>
      </w:r>
      <w:r>
        <w:t xml:space="preserve">gNB-CU-UP </w:t>
      </w:r>
      <w:r w:rsidRPr="00AA5DA2">
        <w:t xml:space="preserve">shall perform measurements on. </w:t>
      </w:r>
      <w:r>
        <w:t xml:space="preserve">The gNB-CU-UP </w:t>
      </w:r>
      <w:r w:rsidRPr="00AA5DA2">
        <w:t xml:space="preserve">shall include in the </w:t>
      </w:r>
      <w:r>
        <w:t>DATA COLLECTION UPDATE</w:t>
      </w:r>
      <w:r w:rsidRPr="00AA5DA2">
        <w:t xml:space="preserve"> message:</w:t>
      </w:r>
    </w:p>
    <w:p w14:paraId="552DF13A" w14:textId="77777777" w:rsidR="000D40B6" w:rsidRDefault="000D40B6" w:rsidP="000D40B6">
      <w:pPr>
        <w:pStyle w:val="B1"/>
      </w:pPr>
      <w:r>
        <w:rPr>
          <w:rFonts w:hint="eastAsia"/>
          <w:lang w:eastAsia="zh-CN"/>
        </w:rPr>
        <w:t>-</w:t>
      </w:r>
      <w:r>
        <w:rPr>
          <w:lang w:eastAsia="zh-CN"/>
        </w:rPr>
        <w:tab/>
      </w:r>
      <w:r>
        <w:t xml:space="preserve">the </w:t>
      </w:r>
      <w:r>
        <w:rPr>
          <w:i/>
          <w:iCs/>
        </w:rPr>
        <w:t xml:space="preserve">Average Packet Delay </w:t>
      </w:r>
      <w:r>
        <w:t xml:space="preserve">IE, if the </w:t>
      </w:r>
      <w:r>
        <w:rPr>
          <w:lang w:eastAsia="zh-CN"/>
        </w:rPr>
        <w:t>first</w:t>
      </w:r>
      <w:r>
        <w:t xml:space="preserve"> bit, "Average Packet Delay" of the </w:t>
      </w:r>
      <w:r>
        <w:rPr>
          <w:i/>
          <w:iCs/>
        </w:rPr>
        <w:t xml:space="preserve">Report Characteristics </w:t>
      </w:r>
      <w:r w:rsidRPr="009A54C4">
        <w:rPr>
          <w:i/>
        </w:rPr>
        <w:t>for 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5E8C3115" w14:textId="77777777" w:rsidR="000D40B6" w:rsidRDefault="000D40B6" w:rsidP="000D40B6">
      <w:pPr>
        <w:pStyle w:val="B1"/>
      </w:pPr>
      <w:r>
        <w:t>-</w:t>
      </w:r>
      <w:r>
        <w:tab/>
        <w:t xml:space="preserve">the </w:t>
      </w:r>
      <w:r>
        <w:rPr>
          <w:i/>
          <w:iCs/>
        </w:rPr>
        <w:t xml:space="preserve">Average Packet Loss DL </w:t>
      </w:r>
      <w:r>
        <w:t xml:space="preserve">IE, if the </w:t>
      </w:r>
      <w:r>
        <w:rPr>
          <w:lang w:eastAsia="zh-CN"/>
        </w:rPr>
        <w:t>second</w:t>
      </w:r>
      <w:r>
        <w:t xml:space="preserve"> bit, "Average Packet Loss DL" of the </w:t>
      </w:r>
      <w:r>
        <w:rPr>
          <w:i/>
          <w:iCs/>
        </w:rPr>
        <w:t xml:space="preserve">Report Characteristics </w:t>
      </w:r>
      <w:r w:rsidRPr="009A54C4">
        <w:rPr>
          <w:i/>
        </w:rPr>
        <w:t xml:space="preserve">for </w:t>
      </w:r>
      <w:r>
        <w:rPr>
          <w:i/>
        </w:rPr>
        <w:t xml:space="preserve">  </w:t>
      </w:r>
      <w:r w:rsidRPr="009A54C4">
        <w:rPr>
          <w:i/>
        </w:rPr>
        <w:t>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4343EBDD" w14:textId="77777777" w:rsidR="000D40B6" w:rsidRPr="001054E0" w:rsidRDefault="000D40B6" w:rsidP="000D40B6">
      <w:pPr>
        <w:pStyle w:val="B1"/>
      </w:pPr>
      <w:r>
        <w:t>-</w:t>
      </w:r>
      <w:r>
        <w:tab/>
        <w:t xml:space="preserve">the </w:t>
      </w:r>
      <w:r>
        <w:rPr>
          <w:i/>
          <w:iCs/>
        </w:rPr>
        <w:t xml:space="preserve">Average Packet Loss UL </w:t>
      </w:r>
      <w:r>
        <w:t xml:space="preserve">IE, if the </w:t>
      </w:r>
      <w:r>
        <w:rPr>
          <w:lang w:eastAsia="zh-CN"/>
        </w:rPr>
        <w:t>third</w:t>
      </w:r>
      <w:r>
        <w:t xml:space="preserve"> bit, "Average Packet Loss UL" of the </w:t>
      </w:r>
      <w:r>
        <w:rPr>
          <w:i/>
          <w:iCs/>
        </w:rPr>
        <w:t xml:space="preserve">Report Characteristics </w:t>
      </w:r>
      <w:r w:rsidRPr="009A54C4">
        <w:rPr>
          <w:i/>
        </w:rPr>
        <w:t xml:space="preserve">for </w:t>
      </w:r>
      <w:r>
        <w:rPr>
          <w:i/>
        </w:rPr>
        <w:t xml:space="preserve">  </w:t>
      </w:r>
      <w:r w:rsidRPr="009A54C4">
        <w:rPr>
          <w:i/>
        </w:rPr>
        <w:t>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1FBC5315" w14:textId="5F0C20CA" w:rsidR="000D40B6" w:rsidRDefault="000D40B6" w:rsidP="000D40B6">
      <w:pPr>
        <w:pStyle w:val="Heading4"/>
      </w:pPr>
      <w:bookmarkStart w:id="1038" w:name="_Toc209691181"/>
      <w:r>
        <w:t>8.2.11.3</w:t>
      </w:r>
      <w:r>
        <w:tab/>
        <w:t>Unsuccessful Operation</w:t>
      </w:r>
      <w:bookmarkEnd w:id="1038"/>
    </w:p>
    <w:bookmarkStart w:id="1039" w:name="_MON_1752932258"/>
    <w:bookmarkEnd w:id="1039"/>
    <w:p w14:paraId="16CBFF49" w14:textId="77777777" w:rsidR="000D40B6" w:rsidRDefault="000D40B6" w:rsidP="000D40B6">
      <w:pPr>
        <w:pStyle w:val="TH"/>
      </w:pPr>
      <w:r w:rsidRPr="007104EC">
        <w:rPr>
          <w:noProof/>
        </w:rPr>
        <w:object w:dxaOrig="5673" w:dyaOrig="2355" w14:anchorId="55387E89">
          <v:shape id="_x0000_i1045" type="#_x0000_t75" alt="" style="width:287.4pt;height:118.55pt;mso-width-percent:0;mso-height-percent:0;mso-width-percent:0;mso-height-percent:0" o:ole="">
            <v:imagedata r:id="rId50" o:title=""/>
          </v:shape>
          <o:OLEObject Type="Embed" ProgID="Word.Picture.8" ShapeID="_x0000_i1045" DrawAspect="Content" ObjectID="_1820304150" r:id="rId51"/>
        </w:object>
      </w:r>
    </w:p>
    <w:p w14:paraId="2B0D3EE8" w14:textId="6F52BF85" w:rsidR="000D40B6" w:rsidRDefault="000D40B6" w:rsidP="000D40B6">
      <w:pPr>
        <w:pStyle w:val="TF"/>
      </w:pPr>
      <w:r>
        <w:t xml:space="preserve">Figure 8.4.11.3-1: </w:t>
      </w:r>
      <w:r w:rsidRPr="00362539">
        <w:t>Data Collection</w:t>
      </w:r>
      <w:r>
        <w:t xml:space="preserve"> Reporting Initiation, unsuccessful operation</w:t>
      </w:r>
    </w:p>
    <w:p w14:paraId="36330447" w14:textId="77777777" w:rsidR="000D40B6" w:rsidRDefault="000D40B6" w:rsidP="000D40B6">
      <w:r>
        <w:t>If none</w:t>
      </w:r>
      <w:r w:rsidRPr="00447A89">
        <w:t xml:space="preserve"> </w:t>
      </w:r>
      <w:r>
        <w:t>of the requested information reporting can</w:t>
      </w:r>
      <w:r>
        <w:rPr>
          <w:rFonts w:hint="eastAsia"/>
          <w:lang w:eastAsia="zh-CN"/>
        </w:rPr>
        <w:t>not</w:t>
      </w:r>
      <w:r>
        <w:t xml:space="preserve"> be initiated, gNB-CU-UP shall send </w:t>
      </w:r>
      <w:r w:rsidRPr="00C10E8B">
        <w:t>the</w:t>
      </w:r>
      <w:r>
        <w:t xml:space="preserve"> DATA COLLECTION FAILURE message</w:t>
      </w:r>
      <w:r>
        <w:rPr>
          <w:rFonts w:eastAsia="SimSun" w:hint="eastAsia"/>
          <w:lang w:val="en-US" w:eastAsia="zh-CN"/>
        </w:rPr>
        <w:t xml:space="preserve"> with an appropriate cause value</w:t>
      </w:r>
      <w:r>
        <w:t xml:space="preserve">. </w:t>
      </w:r>
    </w:p>
    <w:p w14:paraId="5E37E1E5" w14:textId="548A3EDC" w:rsidR="000D40B6" w:rsidRDefault="000D40B6" w:rsidP="000D40B6">
      <w:pPr>
        <w:pStyle w:val="Heading4"/>
      </w:pPr>
      <w:bookmarkStart w:id="1040" w:name="_Toc209691182"/>
      <w:r>
        <w:t>8.2.11.4</w:t>
      </w:r>
      <w:r>
        <w:tab/>
        <w:t>Abnormal Conditions</w:t>
      </w:r>
      <w:bookmarkEnd w:id="1040"/>
    </w:p>
    <w:p w14:paraId="20E200AF" w14:textId="77777777" w:rsidR="000D40B6" w:rsidRDefault="000D40B6" w:rsidP="000D40B6">
      <w:r>
        <w:rPr>
          <w:rFonts w:hint="eastAsia"/>
          <w:lang w:val="en-US" w:eastAsia="zh-CN"/>
        </w:rPr>
        <w:t>For the same Measurement ID, i</w:t>
      </w:r>
      <w:r>
        <w:t>f the initiati</w:t>
      </w:r>
      <w:r>
        <w:rPr>
          <w:lang w:eastAsia="zh-CN"/>
        </w:rPr>
        <w:t xml:space="preserve">ng </w:t>
      </w:r>
      <w:r>
        <w:rPr>
          <w:lang w:val="en-US" w:eastAsia="zh-CN"/>
        </w:rPr>
        <w:t>gNB-CU-CP</w:t>
      </w:r>
      <w:r>
        <w:rPr>
          <w:lang w:eastAsia="zh-CN"/>
        </w:rPr>
        <w:t xml:space="preserve"> does not receive either the </w:t>
      </w:r>
      <w:r>
        <w:t xml:space="preserve">DATA COLLECTION RESPONSE </w:t>
      </w:r>
      <w:r>
        <w:rPr>
          <w:lang w:eastAsia="zh-CN"/>
        </w:rPr>
        <w:t xml:space="preserve">message or the </w:t>
      </w:r>
      <w:r>
        <w:t>DATA COLLECTION FAILURE</w:t>
      </w:r>
      <w:r>
        <w:rPr>
          <w:lang w:eastAsia="zh-CN"/>
        </w:rPr>
        <w:t xml:space="preserve"> message, </w:t>
      </w:r>
      <w:r>
        <w:t xml:space="preserve">the </w:t>
      </w:r>
      <w:r>
        <w:rPr>
          <w:lang w:eastAsia="zh-CN"/>
        </w:rPr>
        <w:t>gNB-CU-CP</w:t>
      </w:r>
      <w:r>
        <w:t xml:space="preserve"> </w:t>
      </w:r>
      <w:r>
        <w:rPr>
          <w:lang w:eastAsia="zh-CN"/>
        </w:rPr>
        <w:t>may</w:t>
      </w:r>
      <w:r>
        <w:t xml:space="preserve"> reinitiat</w:t>
      </w:r>
      <w:r>
        <w:rPr>
          <w:lang w:eastAsia="zh-CN"/>
        </w:rPr>
        <w:t>e</w:t>
      </w:r>
      <w:r>
        <w:t xml:space="preserve"> the </w:t>
      </w:r>
      <w:r w:rsidRPr="00362539">
        <w:t>Data Collection</w:t>
      </w:r>
      <w:r>
        <w:t xml:space="preserve"> Reporting Initiation procedure towards the same </w:t>
      </w:r>
      <w:r>
        <w:rPr>
          <w:rFonts w:hint="eastAsia"/>
          <w:lang w:val="en-US" w:eastAsia="zh-CN"/>
        </w:rPr>
        <w:t>NG-RAN node</w:t>
      </w:r>
      <w:r>
        <w:t xml:space="preserve">, provided that the content of the new DATA </w:t>
      </w:r>
      <w:r>
        <w:lastRenderedPageBreak/>
        <w:t>COLLECTION REQUEST message is identical to the content of the previously unacknowledged DATA COLLECTION REQUEST message.</w:t>
      </w:r>
    </w:p>
    <w:p w14:paraId="19410208" w14:textId="77777777" w:rsidR="000D40B6" w:rsidRDefault="000D40B6" w:rsidP="000D40B6">
      <w:r>
        <w:t xml:space="preserve">If the gNB-CU-UP receives an DATA COLLECTION REQUEST message which includes the </w:t>
      </w:r>
      <w:r w:rsidRPr="00AD4DEE">
        <w:rPr>
          <w:i/>
          <w:iCs/>
        </w:rPr>
        <w:t>Registration Request</w:t>
      </w:r>
      <w:r>
        <w:t xml:space="preserve"> IE set to “stop” and if the gNB-CU-UP Measurement ID value received in the DATA COLLECTION REQUEST message is not used, the gNB-CU-UP shall initiate DATA COLLECTION FAILURE message with an appropriate cause value.</w:t>
      </w:r>
    </w:p>
    <w:p w14:paraId="6DF7B92E" w14:textId="77777777" w:rsidR="000D40B6" w:rsidRDefault="000D40B6" w:rsidP="000D40B6">
      <w:pPr>
        <w:rPr>
          <w:lang w:val="en-US" w:eastAsia="zh-CN"/>
        </w:rPr>
      </w:pPr>
      <w:r>
        <w:t xml:space="preserve">If the </w:t>
      </w:r>
      <w:r>
        <w:rPr>
          <w:bCs/>
          <w:i/>
          <w:iCs/>
        </w:rPr>
        <w:t>Report Characteristics for Data Collection</w:t>
      </w:r>
      <w:r>
        <w:rPr>
          <w:bCs/>
        </w:rPr>
        <w:t xml:space="preserve"> IE bitmap is set to “0</w:t>
      </w:r>
      <w:r>
        <w:t>”</w:t>
      </w:r>
      <w:r>
        <w:rPr>
          <w:bCs/>
        </w:rPr>
        <w:t xml:space="preserve"> (all bits are set to “0</w:t>
      </w:r>
      <w:r>
        <w:t>”</w:t>
      </w:r>
      <w:r>
        <w:rPr>
          <w:bCs/>
        </w:rPr>
        <w:t xml:space="preserve">) in the </w:t>
      </w:r>
      <w:r>
        <w:t xml:space="preserve">DATA COLLECTION REQUEST message </w:t>
      </w:r>
      <w:r>
        <w:rPr>
          <w:bCs/>
        </w:rPr>
        <w:t xml:space="preserve">then </w:t>
      </w:r>
      <w:r>
        <w:t>gNB-CU-UP</w:t>
      </w:r>
      <w:r>
        <w:rPr>
          <w:bCs/>
        </w:rPr>
        <w:t xml:space="preserve"> shall initiate an </w:t>
      </w:r>
      <w:r>
        <w:t>DATA COLLECTION FAILURE message</w:t>
      </w:r>
      <w:r>
        <w:rPr>
          <w:rFonts w:hint="eastAsia"/>
          <w:lang w:val="en-US" w:eastAsia="zh-CN"/>
        </w:rPr>
        <w:t xml:space="preserve"> with an appropriate cause value.</w:t>
      </w:r>
    </w:p>
    <w:p w14:paraId="53881677" w14:textId="77777777" w:rsidR="000D40B6" w:rsidRDefault="000D40B6" w:rsidP="000D40B6">
      <w:pPr>
        <w:rPr>
          <w:lang w:val="en-US" w:eastAsia="zh-CN"/>
        </w:rPr>
      </w:pPr>
      <w:r>
        <w:t>If the gNB-CU-UP receive</w:t>
      </w:r>
      <w:r>
        <w:rPr>
          <w:rFonts w:hint="eastAsia"/>
          <w:lang w:val="en-US" w:eastAsia="zh-CN"/>
        </w:rPr>
        <w:t>s</w:t>
      </w:r>
      <w:r>
        <w:t xml:space="preserve"> a DATA COLLECTION REQUEST message which includes the </w:t>
      </w:r>
      <w:r>
        <w:rPr>
          <w:i/>
        </w:rPr>
        <w:t>Registration Request</w:t>
      </w:r>
      <w:r>
        <w:t xml:space="preserve"> IE set to “start” and </w:t>
      </w:r>
      <w:r>
        <w:rPr>
          <w:lang w:eastAsia="zh-CN"/>
        </w:rPr>
        <w:t>the</w:t>
      </w:r>
      <w:r>
        <w:t xml:space="preserve"> </w:t>
      </w:r>
      <w:r>
        <w:rPr>
          <w:i/>
          <w:iCs/>
          <w:lang w:val="en-US" w:eastAsia="zh-CN"/>
        </w:rPr>
        <w:t>g</w:t>
      </w:r>
      <w:r>
        <w:rPr>
          <w:rFonts w:hint="eastAsia"/>
          <w:i/>
          <w:iCs/>
          <w:lang w:val="en-US" w:eastAsia="zh-CN"/>
        </w:rPr>
        <w:t>NB-CU-CP</w:t>
      </w:r>
      <w:r>
        <w:rPr>
          <w:i/>
          <w:iCs/>
        </w:rPr>
        <w:t xml:space="preserve"> </w:t>
      </w:r>
      <w:r>
        <w:rPr>
          <w:i/>
        </w:rPr>
        <w:t xml:space="preserve">Measurement ID </w:t>
      </w:r>
      <w:r>
        <w:t xml:space="preserve">IE corresponding to an existing on-going </w:t>
      </w:r>
      <w:r w:rsidRPr="00362539">
        <w:t>Data Collection</w:t>
      </w:r>
      <w:r>
        <w:t xml:space="preserve"> reporting, </w:t>
      </w:r>
      <w:r>
        <w:rPr>
          <w:bCs/>
        </w:rPr>
        <w:t xml:space="preserve">then </w:t>
      </w:r>
      <w:r>
        <w:t>gNB-CU-UP</w:t>
      </w:r>
      <w:r>
        <w:rPr>
          <w:bCs/>
        </w:rPr>
        <w:t xml:space="preserve"> shall initiate a </w:t>
      </w:r>
      <w:r>
        <w:t>DATA COLLECTION FAILURE message</w:t>
      </w:r>
      <w:r>
        <w:rPr>
          <w:rFonts w:hint="eastAsia"/>
          <w:lang w:val="en-US" w:eastAsia="zh-CN"/>
        </w:rPr>
        <w:t xml:space="preserve"> with an appropriate cause value.</w:t>
      </w:r>
    </w:p>
    <w:p w14:paraId="26D2BDB5" w14:textId="569A6D57" w:rsidR="000D40B6" w:rsidRDefault="000D40B6" w:rsidP="000D40B6">
      <w:pPr>
        <w:pStyle w:val="Heading3"/>
      </w:pPr>
      <w:bookmarkStart w:id="1041" w:name="_Toc209691183"/>
      <w:r>
        <w:t>8.2.12</w:t>
      </w:r>
      <w:r>
        <w:tab/>
      </w:r>
      <w:r w:rsidRPr="00362539">
        <w:t>Data Collection</w:t>
      </w:r>
      <w:r>
        <w:t xml:space="preserve"> Reporting</w:t>
      </w:r>
      <w:bookmarkEnd w:id="1041"/>
      <w:r>
        <w:t xml:space="preserve"> </w:t>
      </w:r>
    </w:p>
    <w:p w14:paraId="7DC4807F" w14:textId="7D618043" w:rsidR="000D40B6" w:rsidRDefault="000D40B6" w:rsidP="000D40B6">
      <w:pPr>
        <w:pStyle w:val="Heading4"/>
      </w:pPr>
      <w:bookmarkStart w:id="1042" w:name="_Toc209691184"/>
      <w:r>
        <w:t>8.2.12.1</w:t>
      </w:r>
      <w:r>
        <w:tab/>
        <w:t>General</w:t>
      </w:r>
      <w:bookmarkEnd w:id="1042"/>
    </w:p>
    <w:p w14:paraId="76828DBB" w14:textId="77777777" w:rsidR="000D40B6" w:rsidRDefault="000D40B6" w:rsidP="000D40B6">
      <w:r w:rsidRPr="00C10E8B">
        <w:t xml:space="preserve">This procedure is initiated by an </w:t>
      </w:r>
      <w:r>
        <w:t>gNB-CU-UP</w:t>
      </w:r>
      <w:r w:rsidRPr="00C10E8B">
        <w:t xml:space="preserve"> to report </w:t>
      </w:r>
      <w:r>
        <w:t>information accepted</w:t>
      </w:r>
      <w:r w:rsidRPr="00C10E8B">
        <w:t xml:space="preserve"> by the </w:t>
      </w:r>
      <w:r>
        <w:t>gNB-CU-CP</w:t>
      </w:r>
      <w:r w:rsidRPr="00C10E8B">
        <w:t xml:space="preserve"> following a successful </w:t>
      </w:r>
      <w:r w:rsidRPr="00362539">
        <w:t>Data Collection</w:t>
      </w:r>
      <w:r w:rsidRPr="00C10E8B">
        <w:t xml:space="preserve"> Reporting Initiation procedure.</w:t>
      </w:r>
    </w:p>
    <w:p w14:paraId="09843A0B" w14:textId="77777777" w:rsidR="000D40B6" w:rsidRDefault="000D40B6" w:rsidP="000D40B6">
      <w:r>
        <w:t xml:space="preserve">The procedure uses </w:t>
      </w:r>
      <w:r>
        <w:rPr>
          <w:lang w:eastAsia="zh-CN"/>
        </w:rPr>
        <w:t>non UE-associated signalling</w:t>
      </w:r>
      <w:r>
        <w:t>.</w:t>
      </w:r>
    </w:p>
    <w:p w14:paraId="30B37C42" w14:textId="20828C7E" w:rsidR="000D40B6" w:rsidRDefault="000D40B6" w:rsidP="000D40B6">
      <w:pPr>
        <w:pStyle w:val="Heading4"/>
      </w:pPr>
      <w:bookmarkStart w:id="1043" w:name="_Toc209691185"/>
      <w:r>
        <w:t>8.2.12.2</w:t>
      </w:r>
      <w:r>
        <w:tab/>
        <w:t>Successful Operation</w:t>
      </w:r>
      <w:bookmarkEnd w:id="1043"/>
    </w:p>
    <w:bookmarkStart w:id="1044" w:name="_MON_1752932453"/>
    <w:bookmarkEnd w:id="1044"/>
    <w:p w14:paraId="70B2B5A8" w14:textId="77777777" w:rsidR="000D40B6" w:rsidRDefault="000D40B6" w:rsidP="000D40B6">
      <w:pPr>
        <w:pStyle w:val="TH"/>
      </w:pPr>
      <w:r w:rsidRPr="007104EC">
        <w:rPr>
          <w:noProof/>
        </w:rPr>
        <w:object w:dxaOrig="5673" w:dyaOrig="2355" w14:anchorId="735B1F83">
          <v:shape id="_x0000_i1046" type="#_x0000_t75" alt="" style="width:287.4pt;height:117.65pt;mso-width-percent:0;mso-height-percent:0;mso-width-percent:0;mso-height-percent:0" o:ole="">
            <v:imagedata r:id="rId52" o:title=""/>
          </v:shape>
          <o:OLEObject Type="Embed" ProgID="Word.Picture.8" ShapeID="_x0000_i1046" DrawAspect="Content" ObjectID="_1820304151" r:id="rId53"/>
        </w:object>
      </w:r>
    </w:p>
    <w:p w14:paraId="12EFEB64" w14:textId="4B5484E1" w:rsidR="000D40B6" w:rsidRDefault="000D40B6" w:rsidP="000D40B6">
      <w:pPr>
        <w:pStyle w:val="TF"/>
      </w:pPr>
      <w:r>
        <w:t xml:space="preserve">Figure 8.2.12.2-1: </w:t>
      </w:r>
      <w:r w:rsidRPr="00362539">
        <w:t>Data Collection</w:t>
      </w:r>
      <w:r>
        <w:t xml:space="preserve"> Reporting, successful operation</w:t>
      </w:r>
    </w:p>
    <w:p w14:paraId="19260A76" w14:textId="77777777" w:rsidR="000D40B6" w:rsidRDefault="000D40B6" w:rsidP="000D40B6">
      <w:r>
        <w:t>The gNB-CU-UP</w:t>
      </w:r>
      <w:r w:rsidRPr="00C10E8B">
        <w:t xml:space="preserve"> shall report the </w:t>
      </w:r>
      <w:r>
        <w:t>accepted</w:t>
      </w:r>
      <w:r w:rsidRPr="00C10E8B">
        <w:t xml:space="preserve"> </w:t>
      </w:r>
      <w:r>
        <w:t xml:space="preserve">information </w:t>
      </w:r>
      <w:r w:rsidRPr="00C10E8B">
        <w:t xml:space="preserve">in </w:t>
      </w:r>
      <w:r>
        <w:t>DATA COLLECTION</w:t>
      </w:r>
      <w:r w:rsidRPr="00C10E8B">
        <w:t xml:space="preserve"> UPDATE</w:t>
      </w:r>
      <w:r>
        <w:t xml:space="preserve"> message. The accepted information is the information</w:t>
      </w:r>
      <w:r w:rsidRPr="00C10E8B">
        <w:t xml:space="preserve"> that w</w:t>
      </w:r>
      <w:r>
        <w:t>as</w:t>
      </w:r>
      <w:r w:rsidRPr="001C1FFA">
        <w:t xml:space="preserve"> successfully initiated</w:t>
      </w:r>
      <w:r>
        <w:t xml:space="preserve"> </w:t>
      </w:r>
      <w:r w:rsidRPr="001C1FFA">
        <w:t xml:space="preserve">during the preceding </w:t>
      </w:r>
      <w:r w:rsidRPr="00362539">
        <w:t>Data Collection</w:t>
      </w:r>
      <w:r w:rsidRPr="001C1FFA">
        <w:t xml:space="preserve"> Reporting Initiation procedure.</w:t>
      </w:r>
    </w:p>
    <w:p w14:paraId="636C0E02" w14:textId="77777777" w:rsidR="000D40B6" w:rsidRPr="00F67DEE" w:rsidRDefault="000D40B6" w:rsidP="000D40B6">
      <w:pPr>
        <w:rPr>
          <w:rFonts w:eastAsiaTheme="minorEastAsia"/>
          <w:lang w:eastAsia="zh-CN"/>
        </w:rPr>
      </w:pPr>
      <w:r>
        <w:rPr>
          <w:rFonts w:eastAsiaTheme="minorEastAsia" w:hint="eastAsia"/>
          <w:lang w:eastAsia="zh-CN"/>
        </w:rPr>
        <w:t>I</w:t>
      </w:r>
      <w:r>
        <w:rPr>
          <w:rFonts w:eastAsiaTheme="minorEastAsia"/>
          <w:lang w:eastAsia="zh-CN"/>
        </w:rPr>
        <w:t xml:space="preserve">f some results of the accepted information in DATA COLLECTION UPDATE message are missing, </w:t>
      </w:r>
      <w:r w:rsidRPr="00C10E8B">
        <w:t xml:space="preserve">the </w:t>
      </w:r>
      <w:r>
        <w:t xml:space="preserve">gNB-CU-CP shall consider that these results were not available at </w:t>
      </w:r>
      <w:r w:rsidRPr="00C10E8B">
        <w:t xml:space="preserve">the </w:t>
      </w:r>
      <w:r>
        <w:t>gNB-CU-UP.</w:t>
      </w:r>
    </w:p>
    <w:p w14:paraId="436244F5" w14:textId="047A940B" w:rsidR="000D40B6" w:rsidRDefault="000D40B6" w:rsidP="000D40B6">
      <w:pPr>
        <w:pStyle w:val="Heading4"/>
      </w:pPr>
      <w:bookmarkStart w:id="1045" w:name="_Toc209691186"/>
      <w:r>
        <w:t>8.2.12.3</w:t>
      </w:r>
      <w:r>
        <w:tab/>
        <w:t>Unsuccessful Operation</w:t>
      </w:r>
      <w:bookmarkEnd w:id="1045"/>
    </w:p>
    <w:p w14:paraId="2BFC49DD" w14:textId="77777777" w:rsidR="000D40B6" w:rsidRDefault="000D40B6" w:rsidP="000D40B6">
      <w:r>
        <w:t>Not applicable.</w:t>
      </w:r>
    </w:p>
    <w:p w14:paraId="5AF8DDAB" w14:textId="6D8E177A" w:rsidR="000D40B6" w:rsidRPr="00D629EF" w:rsidRDefault="000D40B6" w:rsidP="000D40B6">
      <w:pPr>
        <w:pStyle w:val="Heading4"/>
      </w:pPr>
      <w:bookmarkStart w:id="1046" w:name="_Toc209691187"/>
      <w:r>
        <w:lastRenderedPageBreak/>
        <w:t>8.2.12.4</w:t>
      </w:r>
      <w:r>
        <w:tab/>
        <w:t>Abnormal Conditions</w:t>
      </w:r>
      <w:bookmarkEnd w:id="1046"/>
    </w:p>
    <w:p w14:paraId="4BD7AF40" w14:textId="77777777" w:rsidR="00FC324B" w:rsidRPr="00D629EF" w:rsidRDefault="00FC324B" w:rsidP="00FC324B">
      <w:pPr>
        <w:pStyle w:val="Heading2"/>
      </w:pPr>
      <w:bookmarkStart w:id="1047" w:name="_CR8_3"/>
      <w:bookmarkStart w:id="1048" w:name="_Toc20955492"/>
      <w:bookmarkStart w:id="1049" w:name="_Toc29460918"/>
      <w:bookmarkStart w:id="1050" w:name="_Toc29505650"/>
      <w:bookmarkStart w:id="1051" w:name="_Toc36556175"/>
      <w:bookmarkStart w:id="1052" w:name="_Toc45881614"/>
      <w:bookmarkStart w:id="1053" w:name="_Toc51852248"/>
      <w:bookmarkStart w:id="1054" w:name="_Toc56620199"/>
      <w:bookmarkStart w:id="1055" w:name="_Toc64447839"/>
      <w:bookmarkStart w:id="1056" w:name="_Toc74152614"/>
      <w:bookmarkStart w:id="1057" w:name="_Toc88656039"/>
      <w:bookmarkStart w:id="1058" w:name="_Toc88657098"/>
      <w:bookmarkStart w:id="1059" w:name="_Toc105657081"/>
      <w:bookmarkStart w:id="1060" w:name="_Toc106108462"/>
      <w:bookmarkStart w:id="1061" w:name="_Toc112687555"/>
      <w:bookmarkStart w:id="1062" w:name="_Toc209691188"/>
      <w:bookmarkEnd w:id="1047"/>
      <w:r w:rsidRPr="00D629EF">
        <w:t>8.3</w:t>
      </w:r>
      <w:r w:rsidRPr="00D629EF">
        <w:tab/>
        <w:t>Bearer Context Management procedures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C6AFAF3" w14:textId="77777777" w:rsidR="00FC324B" w:rsidRPr="00D629EF" w:rsidRDefault="00FC324B" w:rsidP="00FC324B">
      <w:pPr>
        <w:pStyle w:val="Heading3"/>
      </w:pPr>
      <w:bookmarkStart w:id="1063" w:name="_CR8_3_1"/>
      <w:bookmarkStart w:id="1064" w:name="_Toc20955493"/>
      <w:bookmarkStart w:id="1065" w:name="_Toc29460919"/>
      <w:bookmarkStart w:id="1066" w:name="_Toc29505651"/>
      <w:bookmarkStart w:id="1067" w:name="_Toc36556176"/>
      <w:bookmarkStart w:id="1068" w:name="_Toc45881615"/>
      <w:bookmarkStart w:id="1069" w:name="_Toc51852249"/>
      <w:bookmarkStart w:id="1070" w:name="_Toc56620200"/>
      <w:bookmarkStart w:id="1071" w:name="_Toc64447840"/>
      <w:bookmarkStart w:id="1072" w:name="_Toc74152615"/>
      <w:bookmarkStart w:id="1073" w:name="_Toc88656040"/>
      <w:bookmarkStart w:id="1074" w:name="_Toc88657099"/>
      <w:bookmarkStart w:id="1075" w:name="_Toc105657082"/>
      <w:bookmarkStart w:id="1076" w:name="_Toc106108463"/>
      <w:bookmarkStart w:id="1077" w:name="_Toc112687556"/>
      <w:bookmarkStart w:id="1078" w:name="_Toc209691189"/>
      <w:bookmarkEnd w:id="1063"/>
      <w:r w:rsidRPr="00D629EF">
        <w:t>8.3.1</w:t>
      </w:r>
      <w:r w:rsidRPr="00D629EF">
        <w:tab/>
        <w:t>Bearer Context Setup</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1F2A07CF" w14:textId="77777777" w:rsidR="00FC324B" w:rsidRPr="00D629EF" w:rsidRDefault="00FC324B" w:rsidP="00FC324B">
      <w:pPr>
        <w:pStyle w:val="Heading4"/>
      </w:pPr>
      <w:bookmarkStart w:id="1079" w:name="_CR8_3_1_1"/>
      <w:bookmarkStart w:id="1080" w:name="_Toc20955494"/>
      <w:bookmarkStart w:id="1081" w:name="_Toc29460920"/>
      <w:bookmarkStart w:id="1082" w:name="_Toc29505652"/>
      <w:bookmarkStart w:id="1083" w:name="_Toc36556177"/>
      <w:bookmarkStart w:id="1084" w:name="_Toc45881616"/>
      <w:bookmarkStart w:id="1085" w:name="_Toc51852250"/>
      <w:bookmarkStart w:id="1086" w:name="_Toc56620201"/>
      <w:bookmarkStart w:id="1087" w:name="_Toc64447841"/>
      <w:bookmarkStart w:id="1088" w:name="_Toc74152616"/>
      <w:bookmarkStart w:id="1089" w:name="_Toc88656041"/>
      <w:bookmarkStart w:id="1090" w:name="_Toc88657100"/>
      <w:bookmarkStart w:id="1091" w:name="_Toc105657083"/>
      <w:bookmarkStart w:id="1092" w:name="_Toc106108464"/>
      <w:bookmarkStart w:id="1093" w:name="_Toc112687557"/>
      <w:bookmarkStart w:id="1094" w:name="_Toc209691190"/>
      <w:bookmarkEnd w:id="1079"/>
      <w:r w:rsidRPr="00D629EF">
        <w:t>8.3.1.1</w:t>
      </w:r>
      <w:r w:rsidRPr="00D629E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95" w:name="_CR8_3_1_2"/>
      <w:bookmarkStart w:id="1096" w:name="_Toc20955495"/>
      <w:bookmarkStart w:id="1097" w:name="_Toc29460921"/>
      <w:bookmarkStart w:id="1098" w:name="_Toc29505653"/>
      <w:bookmarkStart w:id="1099" w:name="_Toc36556178"/>
      <w:bookmarkStart w:id="1100" w:name="_Toc45881617"/>
      <w:bookmarkStart w:id="1101" w:name="_Toc51852251"/>
      <w:bookmarkStart w:id="1102" w:name="_Toc56620202"/>
      <w:bookmarkStart w:id="1103" w:name="_Toc64447842"/>
      <w:bookmarkStart w:id="1104" w:name="_Toc74152617"/>
      <w:bookmarkStart w:id="1105" w:name="_Toc88656042"/>
      <w:bookmarkStart w:id="1106" w:name="_Toc88657101"/>
      <w:bookmarkStart w:id="1107" w:name="_Toc105657084"/>
      <w:bookmarkStart w:id="1108" w:name="_Toc106108465"/>
      <w:bookmarkStart w:id="1109" w:name="_Toc112687558"/>
      <w:bookmarkStart w:id="1110" w:name="_Toc209691191"/>
      <w:bookmarkEnd w:id="1095"/>
      <w:r w:rsidRPr="00D629EF">
        <w:t>8.3.1.2</w:t>
      </w:r>
      <w:r w:rsidRPr="00D629EF">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0114376" w14:textId="77777777" w:rsidR="00FC324B" w:rsidRPr="00D629EF" w:rsidRDefault="00FC324B" w:rsidP="00FC324B">
      <w:pPr>
        <w:pStyle w:val="TH"/>
      </w:pPr>
      <w:r w:rsidRPr="00D629EF">
        <w:object w:dxaOrig="7470" w:dyaOrig="3211" w14:anchorId="55183B27">
          <v:shape id="_x0000_i1047" type="#_x0000_t75" style="width:374.4pt;height:161.15pt" o:ole="">
            <v:imagedata r:id="rId54" o:title=""/>
          </v:shape>
          <o:OLEObject Type="Embed" ProgID="Visio.Drawing.15" ShapeID="_x0000_i1047" DrawAspect="Content" ObjectID="_1820304152" r:id="rId55"/>
        </w:object>
      </w:r>
    </w:p>
    <w:p w14:paraId="3155BFB7" w14:textId="77777777" w:rsidR="00FC324B" w:rsidRPr="00D629EF" w:rsidRDefault="00FC324B" w:rsidP="00FC324B">
      <w:pPr>
        <w:pStyle w:val="TF"/>
      </w:pPr>
      <w:bookmarkStart w:id="1111" w:name="_CRFigure8_3_1_21"/>
      <w:r w:rsidRPr="00D629EF">
        <w:t xml:space="preserve">Figure </w:t>
      </w:r>
      <w:bookmarkEnd w:id="1111"/>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lastRenderedPageBreak/>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lastRenderedPageBreak/>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lastRenderedPageBreak/>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12" w:name="OLE_LINK50"/>
      <w:r>
        <w:t>use it for RAN part delay reporting.</w:t>
      </w:r>
      <w:bookmarkEnd w:id="1112"/>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lastRenderedPageBreak/>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12E03656" w14:textId="77777777" w:rsidR="000B0F88" w:rsidRDefault="00FC324B" w:rsidP="000B0F88">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47859EA8" w14:textId="3E9141FB" w:rsidR="00FC324B" w:rsidRPr="00D629EF" w:rsidRDefault="000B0F88" w:rsidP="000B0F88">
      <w:r w:rsidRPr="00023E43">
        <w:t xml:space="preserve">If the </w:t>
      </w:r>
      <w:r>
        <w:rPr>
          <w:rFonts w:hint="eastAsia"/>
          <w:i/>
        </w:rPr>
        <w:t>LTM</w:t>
      </w:r>
      <w:r w:rsidRPr="00023E43">
        <w:rPr>
          <w:i/>
        </w:rPr>
        <w:t xml:space="preserve"> Initiation </w:t>
      </w:r>
      <w:r w:rsidRPr="00023E43">
        <w:t xml:space="preserve">IE is contained in the BEARER CONTEXT </w:t>
      </w:r>
      <w:r w:rsidRPr="00023E43">
        <w:rPr>
          <w:rFonts w:hint="eastAsia"/>
          <w:lang w:eastAsia="zh-CN"/>
        </w:rPr>
        <w:t>SETUP</w:t>
      </w:r>
      <w:r w:rsidRPr="00023E43">
        <w:t xml:space="preserve"> REQUEST message, the gNB-CU-UP</w:t>
      </w:r>
      <w:r w:rsidRPr="00023E43">
        <w:rPr>
          <w:rFonts w:hint="eastAsia"/>
          <w:lang w:eastAsia="zh-CN"/>
        </w:rPr>
        <w:t xml:space="preserve"> shall consider </w:t>
      </w:r>
      <w:r w:rsidRPr="00023E43">
        <w:rPr>
          <w:lang w:eastAsia="zh-CN"/>
        </w:rPr>
        <w:t xml:space="preserve">that the request concerns </w:t>
      </w:r>
      <w:r>
        <w:rPr>
          <w:rFonts w:eastAsia="Malgun Gothic"/>
          <w:lang w:eastAsia="zh-CN"/>
        </w:rPr>
        <w:t xml:space="preserve">LTM </w:t>
      </w:r>
      <w:r w:rsidRPr="00023E43">
        <w:rPr>
          <w:lang w:eastAsia="zh-CN"/>
        </w:rPr>
        <w:t xml:space="preserve">and </w:t>
      </w:r>
      <w:r w:rsidRPr="00023E43">
        <w:t>act as specified in TS 38.401 [2].</w:t>
      </w:r>
    </w:p>
    <w:p w14:paraId="6C247DE0" w14:textId="77777777" w:rsidR="00FC324B" w:rsidRPr="00D629EF" w:rsidRDefault="00FC324B" w:rsidP="00FC324B">
      <w:bookmarkStart w:id="1113" w:name="_Toc20955496"/>
      <w:bookmarkStart w:id="1114" w:name="_Toc29460922"/>
      <w:bookmarkStart w:id="1115" w:name="_Toc29505654"/>
      <w:bookmarkStart w:id="1116" w:name="_Toc36556179"/>
      <w:bookmarkStart w:id="111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18" w:name="_Toc51852252"/>
      <w:bookmarkStart w:id="1119" w:name="_Toc56620203"/>
      <w:bookmarkStart w:id="112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2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2" w:name="OLE_LINK82"/>
      <w:r>
        <w:rPr>
          <w:rFonts w:eastAsia="Malgun Gothic"/>
        </w:rPr>
        <w:t xml:space="preserve">shall, if supported, </w:t>
      </w:r>
      <w:bookmarkEnd w:id="112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2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3"/>
    </w:p>
    <w:p w14:paraId="1BC1AE91" w14:textId="77777777" w:rsidR="00D41073" w:rsidRDefault="00D41073" w:rsidP="00D41073">
      <w:pPr>
        <w:rPr>
          <w:lang w:eastAsia="zh-CN"/>
        </w:rPr>
      </w:pPr>
      <w:r w:rsidRPr="00EF0258">
        <w:rPr>
          <w:rFonts w:cs="Arial"/>
          <w:szCs w:val="18"/>
          <w:lang w:eastAsia="zh-CN"/>
        </w:rPr>
        <w:t xml:space="preserve">If the </w:t>
      </w:r>
      <w:r w:rsidRPr="00EF0258">
        <w:rPr>
          <w:rFonts w:cs="Arial"/>
          <w:i/>
          <w:szCs w:val="18"/>
          <w:lang w:eastAsia="zh-CN"/>
        </w:rPr>
        <w:t>PDU Set QoS Parameters</w:t>
      </w:r>
      <w:r w:rsidRPr="00EF0258">
        <w:rPr>
          <w:lang w:eastAsia="zh-CN"/>
        </w:rPr>
        <w:t xml:space="preserve"> IE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 </w:t>
      </w:r>
      <w:r w:rsidRPr="00EF0258">
        <w:rPr>
          <w:lang w:eastAsia="zh-CN"/>
        </w:rPr>
        <w:t xml:space="preserve">is contained in the BEARER CONTEXT SETUP REQUEST message, the gNB-CU-UP shall, if supported, store it and use the information </w:t>
      </w:r>
      <w:r w:rsidRPr="00EF0258">
        <w:rPr>
          <w:rFonts w:hint="eastAsia"/>
          <w:lang w:eastAsia="zh-CN"/>
        </w:rPr>
        <w:t>as specified in TS 23.501</w:t>
      </w:r>
      <w:r w:rsidRPr="00EF0258">
        <w:rPr>
          <w:lang w:eastAsia="zh-CN"/>
        </w:rPr>
        <w:t xml:space="preserve"> </w:t>
      </w:r>
      <w:r w:rsidRPr="00EF0258">
        <w:rPr>
          <w:rFonts w:hint="eastAsia"/>
          <w:lang w:eastAsia="zh-CN"/>
        </w:rPr>
        <w:t>[</w:t>
      </w:r>
      <w:r w:rsidRPr="00EF0258">
        <w:rPr>
          <w:lang w:eastAsia="zh-CN"/>
        </w:rPr>
        <w:t>20].</w:t>
      </w:r>
    </w:p>
    <w:p w14:paraId="7052A50C" w14:textId="77777777" w:rsidR="00D41073" w:rsidRDefault="00D41073" w:rsidP="00D41073">
      <w:pPr>
        <w:rPr>
          <w:szCs w:val="22"/>
          <w:lang w:eastAsia="zh-CN"/>
        </w:rPr>
      </w:pPr>
      <w:r>
        <w:rPr>
          <w:szCs w:val="22"/>
        </w:rPr>
        <w:t xml:space="preserve">For each GBR QoS flow whose DRB has been successfully established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SETUP REQUEST message, the gNB-CU-UP shall, if supported, store this information and perform available bitrate reporting as specified in TS 23.501 [20].</w:t>
      </w:r>
    </w:p>
    <w:p w14:paraId="2D92BC4A" w14:textId="77777777" w:rsidR="00D41073" w:rsidRPr="00E82122" w:rsidRDefault="00D41073" w:rsidP="00D41073">
      <w:pPr>
        <w:rPr>
          <w:rFonts w:ascii="SimSun" w:hAnsi="SimSun" w:cs="SimSun"/>
          <w:szCs w:val="22"/>
          <w:lang w:eastAsia="zh-CN"/>
        </w:rPr>
      </w:pPr>
      <w:r>
        <w:rPr>
          <w:rFonts w:eastAsiaTheme="minorEastAsia" w:hint="eastAsia"/>
          <w:lang w:eastAsia="zh-CN"/>
        </w:rPr>
        <w:t>For each QoS flow, i</w:t>
      </w:r>
      <w:r>
        <w:rPr>
          <w:lang w:eastAsia="ja-JP"/>
        </w:rPr>
        <w:t xml:space="preserve">f the </w:t>
      </w:r>
      <w:r>
        <w:rPr>
          <w:i/>
          <w:iCs/>
          <w:lang w:eastAsia="ja-JP"/>
        </w:rPr>
        <w:t xml:space="preserve">MMSID </w:t>
      </w:r>
      <w:r>
        <w:rPr>
          <w:lang w:eastAsia="ja-JP"/>
        </w:rPr>
        <w:t xml:space="preserve">IE is contained in the BEARER CONTEXT SETUP REQUEST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2A8E8953" w14:textId="714E3154" w:rsidR="00FC324B" w:rsidRDefault="00D41073" w:rsidP="00D41073">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BEARER CONTEXT SETUP REQUEST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4C27163" w14:textId="77777777" w:rsidR="00CB7513" w:rsidRDefault="00CB7513" w:rsidP="00CB7513">
      <w:pPr>
        <w:rPr>
          <w:b/>
        </w:rPr>
      </w:pPr>
      <w:r>
        <w:rPr>
          <w:b/>
        </w:rPr>
        <w:t>Interaction with the Data Collection Reporting and the Data Collection Reporting Initiation procedures:</w:t>
      </w:r>
    </w:p>
    <w:p w14:paraId="2F620F05" w14:textId="717962ED" w:rsidR="00CB7513" w:rsidRPr="00CB7513" w:rsidRDefault="00CB7513" w:rsidP="00FC324B">
      <w:pPr>
        <w:rPr>
          <w:color w:val="FF0000"/>
        </w:rPr>
      </w:pPr>
      <w:r>
        <w:t>If the</w:t>
      </w:r>
      <w:r>
        <w:rPr>
          <w:i/>
        </w:rPr>
        <w:t xml:space="preserve"> Data Collection</w:t>
      </w:r>
      <w:r>
        <w:rPr>
          <w:i/>
          <w:lang w:eastAsia="ja-JP"/>
        </w:rPr>
        <w:t xml:space="preserve"> ID </w:t>
      </w:r>
      <w:r>
        <w:rPr>
          <w:iCs/>
          <w:lang w:eastAsia="ja-JP"/>
        </w:rPr>
        <w:t xml:space="preserve">IE </w:t>
      </w:r>
      <w:r>
        <w:rPr>
          <w:lang w:eastAsia="ja-JP"/>
        </w:rPr>
        <w:t xml:space="preserve">is contained in the </w:t>
      </w:r>
      <w:r w:rsidRPr="00B613CA">
        <w:rPr>
          <w:rFonts w:eastAsia="Malgun Gothic"/>
        </w:rPr>
        <w:t xml:space="preserve">BEARER CONTEXT SETUP REQUEST </w:t>
      </w:r>
      <w:r>
        <w:rPr>
          <w:lang w:eastAsia="ja-JP"/>
        </w:rPr>
        <w:t xml:space="preserve">message, the gNB-CU-UP shall, if supported, </w:t>
      </w:r>
      <w:r>
        <w:t>report to the gNB-CU-CP after successful bearer context setup</w:t>
      </w:r>
      <w:r w:rsidRPr="000E3965">
        <w:t xml:space="preserve"> </w:t>
      </w:r>
      <w:r>
        <w:t xml:space="preserve">via the Data Collection Reporting procedure the requested information configured via the previous Data Collection Reporting Initiation procedure corresponding to the </w:t>
      </w:r>
      <w:r w:rsidRPr="00D04CBC">
        <w:rPr>
          <w:i/>
          <w:lang w:eastAsia="ja-JP"/>
        </w:rPr>
        <w:t>gNB-CU-CP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iCs/>
        </w:rPr>
        <w:t xml:space="preserve">IE, allocated by the gNB-CU-CP, </w:t>
      </w:r>
      <w:r>
        <w:rPr>
          <w:lang w:eastAsia="ja-JP"/>
        </w:rPr>
        <w:t>and the</w:t>
      </w:r>
      <w:r>
        <w:rPr>
          <w:i/>
          <w:lang w:eastAsia="ja-JP"/>
        </w:rPr>
        <w:t xml:space="preserve"> </w:t>
      </w:r>
      <w:r w:rsidRPr="00D04CBC">
        <w:rPr>
          <w:i/>
          <w:lang w:eastAsia="ja-JP"/>
        </w:rPr>
        <w:t>gNB-CU-UP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lang w:eastAsia="ja-JP"/>
        </w:rPr>
        <w:t>IE</w:t>
      </w:r>
      <w:r>
        <w:t>, allocated by the gNB-CU-UP</w:t>
      </w:r>
      <w:r>
        <w:rPr>
          <w:lang w:eastAsia="ja-JP"/>
        </w:rPr>
        <w:t>.</w:t>
      </w:r>
    </w:p>
    <w:p w14:paraId="7318836D" w14:textId="77777777" w:rsidR="00FC324B" w:rsidRPr="00D629EF" w:rsidRDefault="00FC324B" w:rsidP="00FC324B">
      <w:pPr>
        <w:pStyle w:val="Heading4"/>
      </w:pPr>
      <w:bookmarkStart w:id="1124" w:name="_CR8_3_1_3"/>
      <w:bookmarkStart w:id="1125" w:name="_Toc88656043"/>
      <w:bookmarkStart w:id="1126" w:name="_Toc88657102"/>
      <w:bookmarkStart w:id="1127" w:name="_Toc105657085"/>
      <w:bookmarkStart w:id="1128" w:name="_Toc106108466"/>
      <w:bookmarkStart w:id="1129" w:name="_Toc112687559"/>
      <w:bookmarkStart w:id="1130" w:name="_Toc209691192"/>
      <w:bookmarkEnd w:id="1124"/>
      <w:r w:rsidRPr="00D629EF">
        <w:lastRenderedPageBreak/>
        <w:t>8.3.1.3</w:t>
      </w:r>
      <w:r w:rsidRPr="00D629EF">
        <w:tab/>
        <w:t>Unsuccessful Operation</w:t>
      </w:r>
      <w:bookmarkEnd w:id="1113"/>
      <w:bookmarkEnd w:id="1114"/>
      <w:bookmarkEnd w:id="1115"/>
      <w:bookmarkEnd w:id="1116"/>
      <w:bookmarkEnd w:id="1117"/>
      <w:bookmarkEnd w:id="1118"/>
      <w:bookmarkEnd w:id="1119"/>
      <w:bookmarkEnd w:id="1120"/>
      <w:bookmarkEnd w:id="1121"/>
      <w:bookmarkEnd w:id="1125"/>
      <w:bookmarkEnd w:id="1126"/>
      <w:bookmarkEnd w:id="1127"/>
      <w:bookmarkEnd w:id="1128"/>
      <w:bookmarkEnd w:id="1129"/>
      <w:bookmarkEnd w:id="1130"/>
    </w:p>
    <w:p w14:paraId="0E76D0EE" w14:textId="77777777" w:rsidR="00FC324B" w:rsidRPr="00D629EF" w:rsidRDefault="00FC324B" w:rsidP="00FC324B">
      <w:pPr>
        <w:pStyle w:val="TH"/>
      </w:pPr>
      <w:r w:rsidRPr="00D629EF">
        <w:object w:dxaOrig="7470" w:dyaOrig="3211" w14:anchorId="1DA23CBC">
          <v:shape id="_x0000_i1048" type="#_x0000_t75" style="width:374.4pt;height:161.15pt" o:ole="">
            <v:imagedata r:id="rId56" o:title=""/>
          </v:shape>
          <o:OLEObject Type="Embed" ProgID="Visio.Drawing.15" ShapeID="_x0000_i1048" DrawAspect="Content" ObjectID="_1820304153" r:id="rId57"/>
        </w:object>
      </w:r>
    </w:p>
    <w:p w14:paraId="7F39F653" w14:textId="77777777" w:rsidR="00FC324B" w:rsidRPr="00D629EF" w:rsidRDefault="00FC324B" w:rsidP="00FC324B">
      <w:pPr>
        <w:pStyle w:val="TF"/>
        <w:rPr>
          <w:rFonts w:eastAsia="Yu Mincho"/>
        </w:rPr>
      </w:pPr>
      <w:bookmarkStart w:id="1131" w:name="_CRFigure8_3_1_31"/>
      <w:r w:rsidRPr="00D629EF">
        <w:rPr>
          <w:rFonts w:eastAsia="Yu Mincho"/>
        </w:rPr>
        <w:t xml:space="preserve">Figure </w:t>
      </w:r>
      <w:bookmarkEnd w:id="1131"/>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32" w:name="_CR8_3_1_4"/>
      <w:bookmarkStart w:id="1133" w:name="_Toc20955497"/>
      <w:bookmarkStart w:id="1134" w:name="_Toc29460923"/>
      <w:bookmarkStart w:id="1135" w:name="_Toc29505655"/>
      <w:bookmarkStart w:id="1136" w:name="_Toc36556180"/>
      <w:bookmarkStart w:id="1137" w:name="_Toc45881619"/>
      <w:bookmarkStart w:id="1138" w:name="_Toc51852253"/>
      <w:bookmarkStart w:id="1139" w:name="_Toc56620204"/>
      <w:bookmarkStart w:id="1140" w:name="_Toc64447844"/>
      <w:bookmarkStart w:id="1141" w:name="_Toc74152619"/>
      <w:bookmarkStart w:id="1142" w:name="_Toc88656044"/>
      <w:bookmarkStart w:id="1143" w:name="_Toc88657103"/>
      <w:bookmarkStart w:id="1144" w:name="_Toc105657086"/>
      <w:bookmarkStart w:id="1145" w:name="_Toc106108467"/>
      <w:bookmarkStart w:id="1146" w:name="_Toc112687560"/>
      <w:bookmarkStart w:id="1147" w:name="_Toc209691193"/>
      <w:bookmarkEnd w:id="1132"/>
      <w:r w:rsidRPr="00D629EF">
        <w:t>8.3.1.4</w:t>
      </w:r>
      <w:r w:rsidRPr="00D629EF">
        <w:tab/>
        <w:t>Abnormal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48" w:name="_CR8_3_2"/>
      <w:bookmarkStart w:id="1149" w:name="_Toc20955498"/>
      <w:bookmarkStart w:id="1150" w:name="_Toc29460924"/>
      <w:bookmarkStart w:id="1151" w:name="_Toc29505656"/>
      <w:bookmarkStart w:id="1152" w:name="_Toc36556181"/>
      <w:bookmarkStart w:id="1153" w:name="_Toc45881620"/>
      <w:bookmarkStart w:id="1154" w:name="_Toc51852254"/>
      <w:bookmarkStart w:id="1155" w:name="_Toc56620205"/>
      <w:bookmarkStart w:id="1156" w:name="_Toc64447845"/>
      <w:bookmarkStart w:id="1157" w:name="_Toc74152620"/>
      <w:bookmarkStart w:id="1158" w:name="_Toc88656045"/>
      <w:bookmarkStart w:id="1159" w:name="_Toc88657104"/>
      <w:bookmarkStart w:id="1160" w:name="_Toc105657087"/>
      <w:bookmarkStart w:id="1161" w:name="_Toc106108468"/>
      <w:bookmarkStart w:id="1162" w:name="_Toc112687561"/>
      <w:bookmarkStart w:id="1163" w:name="_Toc209691194"/>
      <w:bookmarkEnd w:id="1148"/>
      <w:r w:rsidRPr="00D629EF">
        <w:t>8.3.2</w:t>
      </w:r>
      <w:r w:rsidRPr="00D629EF">
        <w:tab/>
        <w:t>Bearer Context Modification (gNB-CU-CP initiated)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D629EF">
        <w:t xml:space="preserve"> </w:t>
      </w:r>
    </w:p>
    <w:p w14:paraId="5F66BED0" w14:textId="77777777" w:rsidR="00FC324B" w:rsidRPr="00D629EF" w:rsidRDefault="00FC324B" w:rsidP="00FC324B">
      <w:pPr>
        <w:pStyle w:val="Heading4"/>
      </w:pPr>
      <w:bookmarkStart w:id="1164" w:name="_CR8_3_2_1"/>
      <w:bookmarkStart w:id="1165" w:name="_Toc20955499"/>
      <w:bookmarkStart w:id="1166" w:name="_Toc29460925"/>
      <w:bookmarkStart w:id="1167" w:name="_Toc29505657"/>
      <w:bookmarkStart w:id="1168" w:name="_Toc36556182"/>
      <w:bookmarkStart w:id="1169" w:name="_Toc45881621"/>
      <w:bookmarkStart w:id="1170" w:name="_Toc51852255"/>
      <w:bookmarkStart w:id="1171" w:name="_Toc56620206"/>
      <w:bookmarkStart w:id="1172" w:name="_Toc64447846"/>
      <w:bookmarkStart w:id="1173" w:name="_Toc74152621"/>
      <w:bookmarkStart w:id="1174" w:name="_Toc88656046"/>
      <w:bookmarkStart w:id="1175" w:name="_Toc88657105"/>
      <w:bookmarkStart w:id="1176" w:name="_Toc105657088"/>
      <w:bookmarkStart w:id="1177" w:name="_Toc106108469"/>
      <w:bookmarkStart w:id="1178" w:name="_Toc112687562"/>
      <w:bookmarkStart w:id="1179" w:name="_Toc209691195"/>
      <w:bookmarkEnd w:id="1164"/>
      <w:r w:rsidRPr="00D629EF">
        <w:t>8.3.2.1</w:t>
      </w:r>
      <w:r w:rsidRPr="00D629EF">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80" w:name="_CR8_3_2_2"/>
      <w:bookmarkStart w:id="1181" w:name="_Toc20955500"/>
      <w:bookmarkStart w:id="1182" w:name="_Toc29460926"/>
      <w:bookmarkStart w:id="1183" w:name="_Toc29505658"/>
      <w:bookmarkStart w:id="1184" w:name="_Toc36556183"/>
      <w:bookmarkStart w:id="1185" w:name="_Toc45881622"/>
      <w:bookmarkStart w:id="1186" w:name="_Toc51852256"/>
      <w:bookmarkStart w:id="1187" w:name="_Toc56620207"/>
      <w:bookmarkStart w:id="1188" w:name="_Toc64447847"/>
      <w:bookmarkStart w:id="1189" w:name="_Toc74152622"/>
      <w:bookmarkStart w:id="1190" w:name="_Toc88656047"/>
      <w:bookmarkStart w:id="1191" w:name="_Toc88657106"/>
      <w:bookmarkStart w:id="1192" w:name="_Toc105657089"/>
      <w:bookmarkStart w:id="1193" w:name="_Toc106108470"/>
      <w:bookmarkStart w:id="1194" w:name="_Toc112687563"/>
      <w:bookmarkStart w:id="1195" w:name="_Toc209691196"/>
      <w:bookmarkEnd w:id="1180"/>
      <w:r w:rsidRPr="00D629EF">
        <w:lastRenderedPageBreak/>
        <w:t>8.3.2.2</w:t>
      </w:r>
      <w:r w:rsidRPr="00D629EF">
        <w:tab/>
        <w:t>Successful Operation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8083EE8" w14:textId="77777777" w:rsidR="00FC324B" w:rsidRPr="00D629EF" w:rsidRDefault="00FC324B" w:rsidP="00FC324B">
      <w:pPr>
        <w:pStyle w:val="TH"/>
      </w:pPr>
      <w:r w:rsidRPr="00D629EF">
        <w:object w:dxaOrig="7470" w:dyaOrig="3211" w14:anchorId="7400AB8C">
          <v:shape id="_x0000_i1049" type="#_x0000_t75" style="width:374.4pt;height:161.15pt" o:ole="">
            <v:imagedata r:id="rId58" o:title=""/>
          </v:shape>
          <o:OLEObject Type="Embed" ProgID="Visio.Drawing.15" ShapeID="_x0000_i1049" DrawAspect="Content" ObjectID="_1820304154" r:id="rId59"/>
        </w:object>
      </w:r>
    </w:p>
    <w:p w14:paraId="7F622BD6" w14:textId="77777777" w:rsidR="00FC324B" w:rsidRPr="00D629EF" w:rsidRDefault="00FC324B" w:rsidP="00FC324B">
      <w:pPr>
        <w:pStyle w:val="TF"/>
      </w:pPr>
      <w:bookmarkStart w:id="1196" w:name="_CRFigure8_3_2_21"/>
      <w:r w:rsidRPr="00D629EF">
        <w:t xml:space="preserve">Figure </w:t>
      </w:r>
      <w:bookmarkEnd w:id="1196"/>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97" w:name="_Hlk513630551"/>
      <w:r w:rsidRPr="00D629EF">
        <w:t xml:space="preserve">PDU Session Resources </w:t>
      </w:r>
      <w:bookmarkEnd w:id="1197"/>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98" w:name="_Hlk527454371"/>
      <w:r w:rsidRPr="00D629EF">
        <w:t xml:space="preserve">successfully </w:t>
      </w:r>
      <w:bookmarkEnd w:id="119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9" w:name="_Hlk341089"/>
      <w:r w:rsidRPr="00D629EF">
        <w:rPr>
          <w:rFonts w:eastAsia="SimSun"/>
          <w:bCs/>
          <w:i/>
        </w:rPr>
        <w:t>PDCP SN Status Request</w:t>
      </w:r>
      <w:bookmarkEnd w:id="1199"/>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200"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0"/>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7822D1C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w:t>
      </w:r>
      <w:r w:rsidR="0073230C" w:rsidRPr="002F2666">
        <w:rPr>
          <w:rFonts w:hint="eastAsia"/>
        </w:rPr>
        <w:t xml:space="preserve">PDU session or </w:t>
      </w:r>
      <w:r>
        <w:rPr>
          <w:lang w:eastAsia="zh-CN"/>
        </w:rPr>
        <w:t>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lastRenderedPageBreak/>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1" w:name="_Hlk32533067"/>
      <w:r w:rsidRPr="00D629EF">
        <w:t>as specified in TS 38.401 [2]</w:t>
      </w:r>
      <w:bookmarkEnd w:id="1201"/>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4FCB581D" w:rsidR="00FC324B" w:rsidRDefault="00A009B1" w:rsidP="00FC324B">
      <w:r>
        <w:rPr>
          <w:rFonts w:cs="Arial"/>
          <w:szCs w:val="18"/>
          <w:lang w:val="en-US" w:eastAsia="zh-CN"/>
        </w:rPr>
        <w:t xml:space="preserve">If the </w:t>
      </w:r>
      <w:r>
        <w:rPr>
          <w:rFonts w:cs="Arial"/>
          <w:i/>
          <w:szCs w:val="18"/>
          <w:lang w:val="en-US" w:eastAsia="zh-CN"/>
        </w:rPr>
        <w:t>PDU Set QoS Parameters</w:t>
      </w:r>
      <w:r>
        <w:t xml:space="preserve"> </w:t>
      </w:r>
      <w:r>
        <w:rPr>
          <w:lang w:eastAsia="zh-CN"/>
        </w:rPr>
        <w:t>IE</w:t>
      </w:r>
      <w:r w:rsidRPr="009B7E7C">
        <w:rPr>
          <w:rFonts w:hint="eastAsia"/>
          <w:snapToGrid w:val="0"/>
          <w:lang w:val="en-US" w:eastAsia="zh-CN"/>
        </w:rPr>
        <w:t xml:space="preserv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w:t>
      </w:r>
      <w:r>
        <w:t xml:space="preserve"> is contained in the BEARER CONTEXT MODIFICATION REQUES</w:t>
      </w:r>
      <w:r>
        <w:rPr>
          <w:lang w:eastAsia="zh-CN"/>
        </w:rPr>
        <w:t>T</w:t>
      </w:r>
      <w:r>
        <w:t xml:space="preserve"> message, the gNB-CU-UP shall, if supported, store it and use the information </w:t>
      </w:r>
      <w:r>
        <w:rPr>
          <w:rFonts w:hint="eastAsia"/>
          <w:lang w:eastAsia="zh-CN"/>
        </w:rPr>
        <w:t>as specified in TS 23.501</w:t>
      </w:r>
      <w:r>
        <w:rPr>
          <w:lang w:eastAsia="zh-CN"/>
        </w:rPr>
        <w:t xml:space="preserve"> </w:t>
      </w:r>
      <w:r>
        <w:rPr>
          <w:rFonts w:hint="eastAsia"/>
          <w:lang w:eastAsia="zh-CN"/>
        </w:rPr>
        <w:t>[</w:t>
      </w:r>
      <w:r>
        <w:rPr>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pPr>
        <w:rPr>
          <w:lang w:eastAsia="ja-JP"/>
        </w:rPr>
      </w:pPr>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50A3FF1A" w14:textId="77777777" w:rsidR="00A009B1" w:rsidRDefault="00A009B1" w:rsidP="00A009B1">
      <w:pPr>
        <w:rPr>
          <w:szCs w:val="22"/>
          <w:lang w:eastAsia="zh-CN"/>
        </w:rPr>
      </w:pPr>
      <w:r>
        <w:rPr>
          <w:szCs w:val="22"/>
        </w:rPr>
        <w:t xml:space="preserve">For each GBR QoS flow whose DRB has been successfully established or modified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MODIFICATION REQUEST message, the gNB-CU-UP shall, if supported, store this information and perform available bitrate reporting as specified in TS 23.501 [20].</w:t>
      </w:r>
    </w:p>
    <w:p w14:paraId="3E7E6103" w14:textId="77777777" w:rsidR="00A009B1" w:rsidRPr="004C6933" w:rsidRDefault="00A009B1" w:rsidP="00A009B1">
      <w:pPr>
        <w:rPr>
          <w:szCs w:val="22"/>
          <w:lang w:eastAsia="zh-CN"/>
        </w:rPr>
      </w:pPr>
      <w:r>
        <w:rPr>
          <w:rFonts w:eastAsiaTheme="minorEastAsia" w:hint="eastAsia"/>
          <w:lang w:eastAsia="zh-CN"/>
        </w:rPr>
        <w:t>For each QoS flow, i</w:t>
      </w:r>
      <w:r>
        <w:t xml:space="preserve">f the </w:t>
      </w:r>
      <w:r>
        <w:rPr>
          <w:i/>
          <w:iCs/>
        </w:rPr>
        <w:t xml:space="preserve">MMSID </w:t>
      </w:r>
      <w:r>
        <w:t>IE is contained in the BEARER CONTEXT MODIFICATION REQUES</w:t>
      </w:r>
      <w:r>
        <w:rPr>
          <w:lang w:eastAsia="zh-CN"/>
        </w:rPr>
        <w:t>T</w:t>
      </w:r>
      <w:r>
        <w:t xml:space="preserve">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405884BA" w14:textId="115C7E65" w:rsidR="00A009B1" w:rsidRDefault="00A009B1" w:rsidP="00A009B1">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w:t>
      </w:r>
      <w:r>
        <w:t>BEARER CONTEXT MODIFICATION REQUES</w:t>
      </w:r>
      <w:r>
        <w:rPr>
          <w:lang w:eastAsia="zh-CN"/>
        </w:rPr>
        <w:t>T</w:t>
      </w:r>
      <w:r>
        <w:rPr>
          <w:lang w:val="en-US" w:eastAsia="zh-CN"/>
        </w:rPr>
        <w:t xml:space="preserve">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0F5F2B61" w14:textId="77777777" w:rsidR="00CB7513" w:rsidRDefault="00FC324B" w:rsidP="00CB7513">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10FDDAA" w14:textId="77777777" w:rsidR="00CB7513" w:rsidRPr="00F01F00" w:rsidRDefault="00CB7513" w:rsidP="00CB7513">
      <w:pPr>
        <w:rPr>
          <w:b/>
        </w:rPr>
      </w:pPr>
      <w:r w:rsidRPr="00F01F00">
        <w:rPr>
          <w:b/>
        </w:rPr>
        <w:t>Interaction with the Data Collection Reporting and the Data Collection Reporting Initiation procedures:</w:t>
      </w:r>
    </w:p>
    <w:p w14:paraId="7F466C23" w14:textId="5E4A1091" w:rsidR="00FC324B" w:rsidRPr="00CB7513" w:rsidRDefault="00CB7513" w:rsidP="00FC324B">
      <w:pPr>
        <w:rPr>
          <w:color w:val="FF0000"/>
        </w:rPr>
      </w:pPr>
      <w:r w:rsidRPr="00F01F00">
        <w:t>If the</w:t>
      </w:r>
      <w:r w:rsidRPr="00F01F00">
        <w:rPr>
          <w:i/>
        </w:rPr>
        <w:t xml:space="preserve"> Data Collection</w:t>
      </w:r>
      <w:r w:rsidRPr="00F01F00">
        <w:rPr>
          <w:i/>
          <w:lang w:eastAsia="ja-JP"/>
        </w:rPr>
        <w:t xml:space="preserve"> ID </w:t>
      </w:r>
      <w:r w:rsidRPr="00F01F00">
        <w:rPr>
          <w:iCs/>
          <w:lang w:eastAsia="ja-JP"/>
        </w:rPr>
        <w:t xml:space="preserve">IE </w:t>
      </w:r>
      <w:r w:rsidRPr="00F01F00">
        <w:rPr>
          <w:lang w:eastAsia="ja-JP"/>
        </w:rPr>
        <w:t xml:space="preserve">is contained in the </w:t>
      </w:r>
      <w:r w:rsidRPr="00AB1A62">
        <w:rPr>
          <w:rFonts w:eastAsia="Malgun Gothic"/>
        </w:rPr>
        <w:t xml:space="preserve">BEARER CONTEXT </w:t>
      </w:r>
      <w:r w:rsidRPr="00AB1A62">
        <w:rPr>
          <w:rFonts w:eastAsiaTheme="minorEastAsia"/>
          <w:lang w:eastAsia="zh-CN"/>
        </w:rPr>
        <w:t>MODIFICATION</w:t>
      </w:r>
      <w:r w:rsidRPr="00AB1A62">
        <w:rPr>
          <w:rFonts w:eastAsia="Malgun Gothic"/>
        </w:rPr>
        <w:t xml:space="preserve"> REQUEST </w:t>
      </w:r>
      <w:r w:rsidRPr="00AB1A62">
        <w:rPr>
          <w:lang w:eastAsia="ja-JP"/>
        </w:rPr>
        <w:t xml:space="preserve">message, the gNB-CU-UP shall, if supported, </w:t>
      </w:r>
      <w:r w:rsidRPr="00AB1A62">
        <w:t xml:space="preserve">report to the gNB-CU-CP, after successful bearer context </w:t>
      </w:r>
      <w:r w:rsidRPr="00AB1A62">
        <w:rPr>
          <w:rFonts w:eastAsiaTheme="minorEastAsia"/>
          <w:lang w:eastAsia="zh-CN"/>
        </w:rPr>
        <w:t>modification</w:t>
      </w:r>
      <w:r w:rsidRPr="00AB1A62">
        <w:t xml:space="preserve"> via the Data Collection Reporting procedure, the requested information configured via the previous Data Collection Reporting Initiation procedure corresponding to the </w:t>
      </w:r>
      <w:r w:rsidRPr="00AB1A62">
        <w:rPr>
          <w:i/>
          <w:lang w:eastAsia="ja-JP"/>
        </w:rPr>
        <w:t xml:space="preserve">gNB-CU-CP Measurement ID </w:t>
      </w:r>
      <w:r w:rsidRPr="00AB1A62">
        <w:rPr>
          <w:iCs/>
        </w:rPr>
        <w:t xml:space="preserve">IE, allocated by the gNB-CU-CP, </w:t>
      </w:r>
      <w:r w:rsidRPr="00AB1A62">
        <w:rPr>
          <w:lang w:eastAsia="ja-JP"/>
        </w:rPr>
        <w:t>and the</w:t>
      </w:r>
      <w:r w:rsidRPr="00AB1A62">
        <w:rPr>
          <w:i/>
          <w:lang w:eastAsia="ja-JP"/>
        </w:rPr>
        <w:t xml:space="preserve"> gNB-CU-UP Measurement ID </w:t>
      </w:r>
      <w:r w:rsidRPr="00AB1A62">
        <w:rPr>
          <w:lang w:eastAsia="ja-JP"/>
        </w:rPr>
        <w:t>IE</w:t>
      </w:r>
      <w:r w:rsidRPr="00AB1A62">
        <w:t>, allocated by the gNB-CU-UP</w:t>
      </w:r>
      <w:r w:rsidRPr="00AB1A62">
        <w:rPr>
          <w:lang w:eastAsia="ja-JP"/>
        </w:rPr>
        <w:t>.</w:t>
      </w:r>
    </w:p>
    <w:p w14:paraId="4BAF7572" w14:textId="77777777" w:rsidR="00FC324B" w:rsidRPr="00D629EF" w:rsidRDefault="00FC324B" w:rsidP="00FC324B">
      <w:pPr>
        <w:pStyle w:val="Heading4"/>
      </w:pPr>
      <w:bookmarkStart w:id="1202" w:name="_CR8_3_2_3"/>
      <w:bookmarkStart w:id="1203" w:name="_Toc20955501"/>
      <w:bookmarkStart w:id="1204" w:name="_Toc29460927"/>
      <w:bookmarkStart w:id="1205" w:name="_Toc29505659"/>
      <w:bookmarkStart w:id="1206" w:name="_Toc36556184"/>
      <w:bookmarkStart w:id="1207" w:name="_Toc45881623"/>
      <w:bookmarkStart w:id="1208" w:name="_Toc51852257"/>
      <w:bookmarkStart w:id="1209" w:name="_Toc56620208"/>
      <w:bookmarkStart w:id="1210" w:name="_Toc64447848"/>
      <w:bookmarkStart w:id="1211" w:name="_Toc74152623"/>
      <w:bookmarkStart w:id="1212" w:name="_Toc88656048"/>
      <w:bookmarkStart w:id="1213" w:name="_Toc88657107"/>
      <w:bookmarkStart w:id="1214" w:name="_Toc105657090"/>
      <w:bookmarkStart w:id="1215" w:name="_Toc106108471"/>
      <w:bookmarkStart w:id="1216" w:name="_Toc112687564"/>
      <w:bookmarkStart w:id="1217" w:name="_Toc209691197"/>
      <w:bookmarkEnd w:id="1202"/>
      <w:r w:rsidRPr="00D629EF">
        <w:lastRenderedPageBreak/>
        <w:t>8.3.2.3</w:t>
      </w:r>
      <w:r w:rsidRPr="00D629EF">
        <w:tab/>
        <w:t>Unsuccessful Operation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3984A3" w14:textId="77777777" w:rsidR="00FC324B" w:rsidRPr="00D629EF" w:rsidRDefault="00FC324B" w:rsidP="00FC324B">
      <w:pPr>
        <w:pStyle w:val="TH"/>
      </w:pPr>
      <w:r w:rsidRPr="00D629EF">
        <w:object w:dxaOrig="7470" w:dyaOrig="3211" w14:anchorId="58C1FCFD">
          <v:shape id="_x0000_i1050" type="#_x0000_t75" style="width:374.4pt;height:161.15pt" o:ole="">
            <v:imagedata r:id="rId60" o:title=""/>
          </v:shape>
          <o:OLEObject Type="Embed" ProgID="Visio.Drawing.15" ShapeID="_x0000_i1050" DrawAspect="Content" ObjectID="_1820304155" r:id="rId61"/>
        </w:object>
      </w:r>
    </w:p>
    <w:p w14:paraId="2AA21C1C" w14:textId="77777777" w:rsidR="00FC324B" w:rsidRPr="00D629EF" w:rsidRDefault="00FC324B" w:rsidP="00FC324B">
      <w:pPr>
        <w:pStyle w:val="TF"/>
        <w:rPr>
          <w:rFonts w:eastAsia="Yu Mincho"/>
        </w:rPr>
      </w:pPr>
      <w:bookmarkStart w:id="1218" w:name="_CRFigure8_3_2_31"/>
      <w:r w:rsidRPr="00D629EF">
        <w:rPr>
          <w:rFonts w:eastAsia="Yu Mincho"/>
        </w:rPr>
        <w:t xml:space="preserve">Figure </w:t>
      </w:r>
      <w:bookmarkEnd w:id="1218"/>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19" w:name="_Toc20955502"/>
      <w:bookmarkStart w:id="1220" w:name="_Toc29460928"/>
      <w:bookmarkStart w:id="1221" w:name="_Toc29505660"/>
      <w:bookmarkStart w:id="1222" w:name="_Toc36556185"/>
      <w:bookmarkStart w:id="1223" w:name="_Toc45881624"/>
      <w:bookmarkStart w:id="1224" w:name="_Toc51852258"/>
      <w:bookmarkStart w:id="1225" w:name="_Toc56620209"/>
      <w:bookmarkStart w:id="1226" w:name="_Toc64447849"/>
      <w:bookmarkStart w:id="1227" w:name="_Toc74152624"/>
      <w:bookmarkStart w:id="1228" w:name="_Toc88656049"/>
      <w:bookmarkStart w:id="1229" w:name="_Toc88657108"/>
      <w:bookmarkStart w:id="1230" w:name="_Toc105657091"/>
      <w:bookmarkStart w:id="1231" w:name="_Toc106108472"/>
      <w:bookmarkStart w:id="1232"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33" w:name="_CR8_3_2_4"/>
      <w:bookmarkStart w:id="1234" w:name="_Toc209691198"/>
      <w:bookmarkEnd w:id="1233"/>
      <w:r w:rsidRPr="00D629EF">
        <w:t>8.3.2.4</w:t>
      </w:r>
      <w:r w:rsidRPr="00D629EF">
        <w:tab/>
        <w:t>Abnormal Conditions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4"/>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35" w:name="_CR8_3_3"/>
      <w:bookmarkStart w:id="1236" w:name="_Toc20955503"/>
      <w:bookmarkStart w:id="1237" w:name="_Toc29460929"/>
      <w:bookmarkStart w:id="1238" w:name="_Toc29505661"/>
      <w:bookmarkStart w:id="1239" w:name="_Toc36556186"/>
      <w:bookmarkStart w:id="1240" w:name="_Toc45881625"/>
      <w:bookmarkStart w:id="1241" w:name="_Toc51852259"/>
      <w:bookmarkStart w:id="1242" w:name="_Toc56620210"/>
      <w:bookmarkStart w:id="1243" w:name="_Toc64447850"/>
      <w:bookmarkStart w:id="1244" w:name="_Toc74152625"/>
      <w:bookmarkStart w:id="1245" w:name="_Toc88656050"/>
      <w:bookmarkStart w:id="1246" w:name="_Toc88657109"/>
      <w:bookmarkStart w:id="1247" w:name="_Toc105657092"/>
      <w:bookmarkStart w:id="1248" w:name="_Toc106108473"/>
      <w:bookmarkStart w:id="1249" w:name="_Toc112687566"/>
      <w:bookmarkStart w:id="1250" w:name="_Toc209691199"/>
      <w:bookmarkEnd w:id="1235"/>
      <w:r w:rsidRPr="00D629EF">
        <w:t>8.3.3</w:t>
      </w:r>
      <w:r w:rsidRPr="00D629EF">
        <w:tab/>
        <w:t>Bearer Context Modification Required (gNB-CU-UP initiated)</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D629EF">
        <w:t xml:space="preserve"> </w:t>
      </w:r>
    </w:p>
    <w:p w14:paraId="03B57C42" w14:textId="77777777" w:rsidR="00FC324B" w:rsidRPr="00D629EF" w:rsidRDefault="00FC324B" w:rsidP="00FC324B">
      <w:pPr>
        <w:pStyle w:val="Heading4"/>
      </w:pPr>
      <w:bookmarkStart w:id="1251" w:name="_CR8_3_3_1"/>
      <w:bookmarkStart w:id="1252" w:name="_Toc20955504"/>
      <w:bookmarkStart w:id="1253" w:name="_Toc29460930"/>
      <w:bookmarkStart w:id="1254" w:name="_Toc29505662"/>
      <w:bookmarkStart w:id="1255" w:name="_Toc36556187"/>
      <w:bookmarkStart w:id="1256" w:name="_Toc45881626"/>
      <w:bookmarkStart w:id="1257" w:name="_Toc51852260"/>
      <w:bookmarkStart w:id="1258" w:name="_Toc56620211"/>
      <w:bookmarkStart w:id="1259" w:name="_Toc64447851"/>
      <w:bookmarkStart w:id="1260" w:name="_Toc74152626"/>
      <w:bookmarkStart w:id="1261" w:name="_Toc88656051"/>
      <w:bookmarkStart w:id="1262" w:name="_Toc88657110"/>
      <w:bookmarkStart w:id="1263" w:name="_Toc105657093"/>
      <w:bookmarkStart w:id="1264" w:name="_Toc106108474"/>
      <w:bookmarkStart w:id="1265" w:name="_Toc112687567"/>
      <w:bookmarkStart w:id="1266" w:name="_Toc209691200"/>
      <w:bookmarkEnd w:id="1251"/>
      <w:r w:rsidRPr="00D629EF">
        <w:t>8.3.3.1</w:t>
      </w:r>
      <w:r w:rsidRPr="00D629EF">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67" w:name="_CR8_3_3_2"/>
      <w:bookmarkStart w:id="1268" w:name="_Toc20955505"/>
      <w:bookmarkStart w:id="1269" w:name="_Toc29460931"/>
      <w:bookmarkStart w:id="1270" w:name="_Toc29505663"/>
      <w:bookmarkStart w:id="1271" w:name="_Toc36556188"/>
      <w:bookmarkStart w:id="1272" w:name="_Toc45881627"/>
      <w:bookmarkStart w:id="1273" w:name="_Toc51852261"/>
      <w:bookmarkStart w:id="1274" w:name="_Toc56620212"/>
      <w:bookmarkStart w:id="1275" w:name="_Toc64447852"/>
      <w:bookmarkStart w:id="1276" w:name="_Toc74152627"/>
      <w:bookmarkStart w:id="1277" w:name="_Toc88656052"/>
      <w:bookmarkStart w:id="1278" w:name="_Toc88657111"/>
      <w:bookmarkStart w:id="1279" w:name="_Toc105657094"/>
      <w:bookmarkStart w:id="1280" w:name="_Toc106108475"/>
      <w:bookmarkStart w:id="1281" w:name="_Toc112687568"/>
      <w:bookmarkStart w:id="1282" w:name="_Toc209691201"/>
      <w:bookmarkEnd w:id="1267"/>
      <w:r w:rsidRPr="00D629EF">
        <w:lastRenderedPageBreak/>
        <w:t>8.3.3.2</w:t>
      </w:r>
      <w:r w:rsidRPr="00D629EF">
        <w:tab/>
        <w:t>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A2A961D" w14:textId="77777777" w:rsidR="00FC324B" w:rsidRPr="00D629EF" w:rsidRDefault="00FC324B" w:rsidP="00FC324B">
      <w:pPr>
        <w:pStyle w:val="TH"/>
      </w:pPr>
      <w:r w:rsidRPr="00D629EF">
        <w:object w:dxaOrig="7470" w:dyaOrig="3211" w14:anchorId="25135BBD">
          <v:shape id="_x0000_i1051" type="#_x0000_t75" style="width:374.4pt;height:161.15pt" o:ole="">
            <v:imagedata r:id="rId62" o:title=""/>
          </v:shape>
          <o:OLEObject Type="Embed" ProgID="Visio.Drawing.15" ShapeID="_x0000_i1051" DrawAspect="Content" ObjectID="_1820304156" r:id="rId63"/>
        </w:object>
      </w:r>
    </w:p>
    <w:p w14:paraId="4ECDDD08" w14:textId="77777777" w:rsidR="00FC324B" w:rsidRPr="00D629EF" w:rsidRDefault="00FC324B" w:rsidP="00FC324B">
      <w:pPr>
        <w:pStyle w:val="TF"/>
      </w:pPr>
      <w:bookmarkStart w:id="1283" w:name="_CRFigure8_3_3_21"/>
      <w:r w:rsidRPr="00D629EF">
        <w:t xml:space="preserve">Figure </w:t>
      </w:r>
      <w:bookmarkEnd w:id="1283"/>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84" w:name="_CR8_3_3_3"/>
      <w:bookmarkStart w:id="1285" w:name="_Toc20955506"/>
      <w:bookmarkStart w:id="1286" w:name="_Toc29460932"/>
      <w:bookmarkStart w:id="1287" w:name="_Toc29505664"/>
      <w:bookmarkStart w:id="1288" w:name="_Toc36556189"/>
      <w:bookmarkStart w:id="1289" w:name="_Toc45881628"/>
      <w:bookmarkStart w:id="1290" w:name="_Toc51852262"/>
      <w:bookmarkStart w:id="1291" w:name="_Toc56620213"/>
      <w:bookmarkStart w:id="1292" w:name="_Toc64447853"/>
      <w:bookmarkStart w:id="1293" w:name="_Toc74152628"/>
      <w:bookmarkStart w:id="1294" w:name="_Toc88656053"/>
      <w:bookmarkStart w:id="1295" w:name="_Toc88657112"/>
      <w:bookmarkStart w:id="1296" w:name="_Toc105657095"/>
      <w:bookmarkStart w:id="1297" w:name="_Toc106108476"/>
      <w:bookmarkStart w:id="1298" w:name="_Toc112687569"/>
      <w:bookmarkStart w:id="1299" w:name="_Toc209691202"/>
      <w:bookmarkEnd w:id="1284"/>
      <w:r w:rsidRPr="00D629EF">
        <w:t>8.3.3.3</w:t>
      </w:r>
      <w:r w:rsidRPr="00D629EF">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300" w:name="_CR8_3_4"/>
      <w:bookmarkStart w:id="1301" w:name="_Toc20955507"/>
      <w:bookmarkStart w:id="1302" w:name="_Toc29460933"/>
      <w:bookmarkStart w:id="1303" w:name="_Toc29505665"/>
      <w:bookmarkStart w:id="1304" w:name="_Toc36556190"/>
      <w:bookmarkStart w:id="1305" w:name="_Toc45881629"/>
      <w:bookmarkStart w:id="1306" w:name="_Toc51852263"/>
      <w:bookmarkStart w:id="1307" w:name="_Toc56620214"/>
      <w:bookmarkStart w:id="1308" w:name="_Toc64447854"/>
      <w:bookmarkStart w:id="1309" w:name="_Toc74152629"/>
      <w:bookmarkStart w:id="1310" w:name="_Toc88656054"/>
      <w:bookmarkStart w:id="1311" w:name="_Toc88657113"/>
      <w:bookmarkStart w:id="1312" w:name="_Toc105657096"/>
      <w:bookmarkStart w:id="1313" w:name="_Toc106108477"/>
      <w:bookmarkStart w:id="1314" w:name="_Toc112687570"/>
      <w:bookmarkStart w:id="1315" w:name="_Toc209691203"/>
      <w:bookmarkEnd w:id="1300"/>
      <w:r w:rsidRPr="00D629EF">
        <w:t>8.3.4</w:t>
      </w:r>
      <w:r w:rsidRPr="00D629EF">
        <w:tab/>
        <w:t>Bearer Context Release (gNB-CU-CP initiated)</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D629EF">
        <w:t xml:space="preserve"> </w:t>
      </w:r>
    </w:p>
    <w:p w14:paraId="15D09B9C" w14:textId="77777777" w:rsidR="00FC324B" w:rsidRPr="00D629EF" w:rsidRDefault="00FC324B" w:rsidP="00FC324B">
      <w:pPr>
        <w:pStyle w:val="Heading4"/>
      </w:pPr>
      <w:bookmarkStart w:id="1316" w:name="_CR8_3_4_1"/>
      <w:bookmarkStart w:id="1317" w:name="_Toc20955508"/>
      <w:bookmarkStart w:id="1318" w:name="_Toc29460934"/>
      <w:bookmarkStart w:id="1319" w:name="_Toc29505666"/>
      <w:bookmarkStart w:id="1320" w:name="_Toc36556191"/>
      <w:bookmarkStart w:id="1321" w:name="_Toc45881630"/>
      <w:bookmarkStart w:id="1322" w:name="_Toc51852264"/>
      <w:bookmarkStart w:id="1323" w:name="_Toc56620215"/>
      <w:bookmarkStart w:id="1324" w:name="_Toc64447855"/>
      <w:bookmarkStart w:id="1325" w:name="_Toc74152630"/>
      <w:bookmarkStart w:id="1326" w:name="_Toc88656055"/>
      <w:bookmarkStart w:id="1327" w:name="_Toc88657114"/>
      <w:bookmarkStart w:id="1328" w:name="_Toc105657097"/>
      <w:bookmarkStart w:id="1329" w:name="_Toc106108478"/>
      <w:bookmarkStart w:id="1330" w:name="_Toc112687571"/>
      <w:bookmarkStart w:id="1331" w:name="_Toc209691204"/>
      <w:bookmarkEnd w:id="1316"/>
      <w:r w:rsidRPr="00D629EF">
        <w:t>8.3.4.1</w:t>
      </w:r>
      <w:r w:rsidRPr="00D629EF">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32" w:name="_CR8_3_4_2"/>
      <w:bookmarkStart w:id="1333" w:name="_Toc20955509"/>
      <w:bookmarkStart w:id="1334" w:name="_Toc29460935"/>
      <w:bookmarkStart w:id="1335" w:name="_Toc29505667"/>
      <w:bookmarkStart w:id="1336" w:name="_Toc36556192"/>
      <w:bookmarkStart w:id="1337" w:name="_Toc45881631"/>
      <w:bookmarkStart w:id="1338" w:name="_Toc51852265"/>
      <w:bookmarkStart w:id="1339" w:name="_Toc56620216"/>
      <w:bookmarkStart w:id="1340" w:name="_Toc64447856"/>
      <w:bookmarkStart w:id="1341" w:name="_Toc74152631"/>
      <w:bookmarkStart w:id="1342" w:name="_Toc88656056"/>
      <w:bookmarkStart w:id="1343" w:name="_Toc88657115"/>
      <w:bookmarkStart w:id="1344" w:name="_Toc105657098"/>
      <w:bookmarkStart w:id="1345" w:name="_Toc106108479"/>
      <w:bookmarkStart w:id="1346" w:name="_Toc112687572"/>
      <w:bookmarkStart w:id="1347" w:name="_Toc209691205"/>
      <w:bookmarkEnd w:id="1332"/>
      <w:r w:rsidRPr="00D629EF">
        <w:lastRenderedPageBreak/>
        <w:t>8.3.4.2</w:t>
      </w:r>
      <w:r w:rsidRPr="00D629EF">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C19303E" w14:textId="77777777" w:rsidR="00FC324B" w:rsidRPr="00D629EF" w:rsidRDefault="00FC324B" w:rsidP="00FC324B">
      <w:pPr>
        <w:pStyle w:val="TH"/>
      </w:pPr>
      <w:r w:rsidRPr="00D629EF">
        <w:object w:dxaOrig="7470" w:dyaOrig="3210" w14:anchorId="72B335BA">
          <v:shape id="_x0000_i1052" type="#_x0000_t75" style="width:374.4pt;height:160.55pt" o:ole="">
            <v:imagedata r:id="rId64" o:title=""/>
          </v:shape>
          <o:OLEObject Type="Embed" ProgID="Visio.Drawing.15" ShapeID="_x0000_i1052" DrawAspect="Content" ObjectID="_1820304157" r:id="rId65"/>
        </w:object>
      </w:r>
    </w:p>
    <w:p w14:paraId="0D5C6B88" w14:textId="77777777" w:rsidR="00FC324B" w:rsidRPr="00D629EF" w:rsidRDefault="00FC324B" w:rsidP="00FC324B">
      <w:pPr>
        <w:pStyle w:val="TF"/>
      </w:pPr>
      <w:bookmarkStart w:id="1348" w:name="_CRFigure8_3_4_21"/>
      <w:r w:rsidRPr="00D629EF">
        <w:t xml:space="preserve">Figure </w:t>
      </w:r>
      <w:bookmarkEnd w:id="1348"/>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49" w:name="_CR8_3_4_3"/>
      <w:bookmarkStart w:id="1350" w:name="_Toc20955510"/>
      <w:bookmarkStart w:id="1351" w:name="_Toc29460936"/>
      <w:bookmarkStart w:id="1352" w:name="_Toc29505668"/>
      <w:bookmarkStart w:id="1353" w:name="_Toc36556193"/>
      <w:bookmarkStart w:id="1354" w:name="_Toc45881632"/>
      <w:bookmarkStart w:id="1355" w:name="_Toc51852266"/>
      <w:bookmarkStart w:id="1356" w:name="_Toc56620217"/>
      <w:bookmarkStart w:id="1357" w:name="_Toc64447857"/>
      <w:bookmarkStart w:id="1358" w:name="_Toc74152632"/>
      <w:bookmarkStart w:id="1359" w:name="_Toc88656057"/>
      <w:bookmarkStart w:id="1360" w:name="_Toc88657116"/>
      <w:bookmarkStart w:id="1361" w:name="_Toc105657099"/>
      <w:bookmarkStart w:id="1362" w:name="_Toc106108480"/>
      <w:bookmarkStart w:id="1363" w:name="_Toc112687573"/>
      <w:bookmarkStart w:id="1364" w:name="_Toc209691206"/>
      <w:bookmarkEnd w:id="1349"/>
      <w:r w:rsidRPr="00D629EF">
        <w:t>8.3.4.3</w:t>
      </w:r>
      <w:r w:rsidRPr="00D629EF">
        <w:tab/>
        <w:t>Abnormal Conditions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65" w:name="_CR8_3_5"/>
      <w:bookmarkStart w:id="1366" w:name="_Toc20955511"/>
      <w:bookmarkStart w:id="1367" w:name="_Toc29460937"/>
      <w:bookmarkStart w:id="1368" w:name="_Toc29505669"/>
      <w:bookmarkStart w:id="1369" w:name="_Toc36556194"/>
      <w:bookmarkStart w:id="1370" w:name="_Toc45881633"/>
      <w:bookmarkStart w:id="1371" w:name="_Toc51852267"/>
      <w:bookmarkStart w:id="1372" w:name="_Toc56620218"/>
      <w:bookmarkStart w:id="1373" w:name="_Toc64447858"/>
      <w:bookmarkStart w:id="1374" w:name="_Toc74152633"/>
      <w:bookmarkStart w:id="1375" w:name="_Toc88656058"/>
      <w:bookmarkStart w:id="1376" w:name="_Toc88657117"/>
      <w:bookmarkStart w:id="1377" w:name="_Toc105657100"/>
      <w:bookmarkStart w:id="1378" w:name="_Toc106108481"/>
      <w:bookmarkStart w:id="1379" w:name="_Toc112687574"/>
      <w:bookmarkStart w:id="1380" w:name="_Toc209691207"/>
      <w:bookmarkEnd w:id="1365"/>
      <w:r w:rsidRPr="00D629EF">
        <w:t>8.3.5</w:t>
      </w:r>
      <w:r w:rsidRPr="00D629EF">
        <w:tab/>
        <w:t>Bearer Context Release Request (gNB-CU-UP initiated)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D629EF">
        <w:t xml:space="preserve"> </w:t>
      </w:r>
    </w:p>
    <w:p w14:paraId="4EBE3925" w14:textId="77777777" w:rsidR="00FC324B" w:rsidRPr="00D629EF" w:rsidRDefault="00FC324B" w:rsidP="00FC324B">
      <w:pPr>
        <w:pStyle w:val="Heading4"/>
      </w:pPr>
      <w:bookmarkStart w:id="1381" w:name="_CR8_3_5_1"/>
      <w:bookmarkStart w:id="1382" w:name="_Toc20955512"/>
      <w:bookmarkStart w:id="1383" w:name="_Toc29460938"/>
      <w:bookmarkStart w:id="1384" w:name="_Toc29505670"/>
      <w:bookmarkStart w:id="1385" w:name="_Toc36556195"/>
      <w:bookmarkStart w:id="1386" w:name="_Toc45881634"/>
      <w:bookmarkStart w:id="1387" w:name="_Toc51852268"/>
      <w:bookmarkStart w:id="1388" w:name="_Toc56620219"/>
      <w:bookmarkStart w:id="1389" w:name="_Toc64447859"/>
      <w:bookmarkStart w:id="1390" w:name="_Toc74152634"/>
      <w:bookmarkStart w:id="1391" w:name="_Toc88656059"/>
      <w:bookmarkStart w:id="1392" w:name="_Toc88657118"/>
      <w:bookmarkStart w:id="1393" w:name="_Toc105657101"/>
      <w:bookmarkStart w:id="1394" w:name="_Toc106108482"/>
      <w:bookmarkStart w:id="1395" w:name="_Toc112687575"/>
      <w:bookmarkStart w:id="1396" w:name="_Toc209691208"/>
      <w:bookmarkEnd w:id="1381"/>
      <w:r w:rsidRPr="00D629EF">
        <w:t>8.3.5.1</w:t>
      </w:r>
      <w:r w:rsidRPr="00D629EF">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97" w:name="_CR8_3_5_2"/>
      <w:bookmarkStart w:id="1398" w:name="_Toc20955513"/>
      <w:bookmarkStart w:id="1399" w:name="_Toc29460939"/>
      <w:bookmarkStart w:id="1400" w:name="_Toc29505671"/>
      <w:bookmarkStart w:id="1401" w:name="_Toc36556196"/>
      <w:bookmarkStart w:id="1402" w:name="_Toc45881635"/>
      <w:bookmarkStart w:id="1403" w:name="_Toc51852269"/>
      <w:bookmarkStart w:id="1404" w:name="_Toc56620220"/>
      <w:bookmarkStart w:id="1405" w:name="_Toc64447860"/>
      <w:bookmarkStart w:id="1406" w:name="_Toc74152635"/>
      <w:bookmarkStart w:id="1407" w:name="_Toc88656060"/>
      <w:bookmarkStart w:id="1408" w:name="_Toc88657119"/>
      <w:bookmarkStart w:id="1409" w:name="_Toc105657102"/>
      <w:bookmarkStart w:id="1410" w:name="_Toc106108483"/>
      <w:bookmarkStart w:id="1411" w:name="_Toc112687576"/>
      <w:bookmarkStart w:id="1412" w:name="_Toc209691209"/>
      <w:bookmarkEnd w:id="1397"/>
      <w:r w:rsidRPr="00D629EF">
        <w:t>8.3.5.2</w:t>
      </w:r>
      <w:r w:rsidRPr="00D629EF">
        <w:tab/>
        <w:t>Successful Operation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16CAFF0" w14:textId="77777777" w:rsidR="00FC324B" w:rsidRPr="00D629EF" w:rsidRDefault="00FC324B" w:rsidP="00FC324B">
      <w:pPr>
        <w:pStyle w:val="TH"/>
      </w:pPr>
      <w:r w:rsidRPr="00D629EF">
        <w:object w:dxaOrig="7020" w:dyaOrig="2505" w14:anchorId="60211921">
          <v:shape id="_x0000_i1053" type="#_x0000_t75" style="width:351.1pt;height:129pt" o:ole="">
            <v:imagedata r:id="rId66" o:title=""/>
          </v:shape>
          <o:OLEObject Type="Embed" ProgID="Visio.Drawing.15" ShapeID="_x0000_i1053" DrawAspect="Content" ObjectID="_1820304158" r:id="rId67"/>
        </w:object>
      </w:r>
    </w:p>
    <w:p w14:paraId="51A66A9F" w14:textId="77777777" w:rsidR="00FC324B" w:rsidRPr="00D629EF" w:rsidRDefault="00FC324B" w:rsidP="00FC324B">
      <w:pPr>
        <w:pStyle w:val="TF"/>
      </w:pPr>
      <w:bookmarkStart w:id="1413" w:name="_CRFigure8_3_5_21"/>
      <w:r w:rsidRPr="00D629EF">
        <w:t xml:space="preserve">Figure </w:t>
      </w:r>
      <w:bookmarkEnd w:id="1413"/>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14" w:name="_CR8_3_5_3"/>
      <w:bookmarkStart w:id="1415" w:name="_Toc20955514"/>
      <w:bookmarkStart w:id="1416" w:name="_Toc29460940"/>
      <w:bookmarkStart w:id="1417" w:name="_Toc29505672"/>
      <w:bookmarkStart w:id="1418" w:name="_Toc36556197"/>
      <w:bookmarkStart w:id="1419" w:name="_Toc45881636"/>
      <w:bookmarkStart w:id="1420" w:name="_Toc51852270"/>
      <w:bookmarkStart w:id="1421" w:name="_Toc56620221"/>
      <w:bookmarkStart w:id="1422" w:name="_Toc64447861"/>
      <w:bookmarkStart w:id="1423" w:name="_Toc74152636"/>
      <w:bookmarkStart w:id="1424" w:name="_Toc88656061"/>
      <w:bookmarkStart w:id="1425" w:name="_Toc88657120"/>
      <w:bookmarkStart w:id="1426" w:name="_Toc105657103"/>
      <w:bookmarkStart w:id="1427" w:name="_Toc106108484"/>
      <w:bookmarkStart w:id="1428" w:name="_Toc112687577"/>
      <w:bookmarkStart w:id="1429" w:name="_Toc209691210"/>
      <w:bookmarkEnd w:id="1414"/>
      <w:r w:rsidRPr="00D629EF">
        <w:t>8.3.5.3</w:t>
      </w:r>
      <w:r w:rsidRPr="00D629EF">
        <w:tab/>
        <w:t>Abnormal Conditions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30" w:name="_CR8_3_6"/>
      <w:bookmarkStart w:id="1431" w:name="_Toc20955515"/>
      <w:bookmarkStart w:id="1432" w:name="_Toc29460941"/>
      <w:bookmarkStart w:id="1433" w:name="_Toc29505673"/>
      <w:bookmarkStart w:id="1434" w:name="_Toc36556198"/>
      <w:bookmarkStart w:id="1435" w:name="_Toc45881637"/>
      <w:bookmarkStart w:id="1436" w:name="_Toc51852271"/>
      <w:bookmarkStart w:id="1437" w:name="_Toc56620222"/>
      <w:bookmarkStart w:id="1438" w:name="_Toc64447862"/>
      <w:bookmarkStart w:id="1439" w:name="_Toc74152637"/>
      <w:bookmarkStart w:id="1440" w:name="_Toc88656062"/>
      <w:bookmarkStart w:id="1441" w:name="_Toc88657121"/>
      <w:bookmarkStart w:id="1442" w:name="_Toc105657104"/>
      <w:bookmarkStart w:id="1443" w:name="_Toc106108485"/>
      <w:bookmarkStart w:id="1444" w:name="_Toc112687578"/>
      <w:bookmarkStart w:id="1445" w:name="_Toc209691211"/>
      <w:bookmarkEnd w:id="1430"/>
      <w:r w:rsidRPr="00D629EF">
        <w:t>8.3.6</w:t>
      </w:r>
      <w:r w:rsidRPr="00D629EF">
        <w:tab/>
        <w:t xml:space="preserve">Bearer Context </w:t>
      </w:r>
      <w:r w:rsidRPr="00D629EF">
        <w:rPr>
          <w:rFonts w:hint="eastAsia"/>
        </w:rPr>
        <w:t>Inactivity Notification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627E400" w14:textId="77777777" w:rsidR="00FC324B" w:rsidRPr="00D629EF" w:rsidRDefault="00FC324B" w:rsidP="00FC324B">
      <w:pPr>
        <w:pStyle w:val="Heading4"/>
      </w:pPr>
      <w:bookmarkStart w:id="1446" w:name="_CR8_3_6_1"/>
      <w:bookmarkStart w:id="1447" w:name="_Toc20955516"/>
      <w:bookmarkStart w:id="1448" w:name="_Toc29460942"/>
      <w:bookmarkStart w:id="1449" w:name="_Toc29505674"/>
      <w:bookmarkStart w:id="1450" w:name="_Toc36556199"/>
      <w:bookmarkStart w:id="1451" w:name="_Toc45881638"/>
      <w:bookmarkStart w:id="1452" w:name="_Toc51852272"/>
      <w:bookmarkStart w:id="1453" w:name="_Toc56620223"/>
      <w:bookmarkStart w:id="1454" w:name="_Toc64447863"/>
      <w:bookmarkStart w:id="1455" w:name="_Toc74152638"/>
      <w:bookmarkStart w:id="1456" w:name="_Toc88656063"/>
      <w:bookmarkStart w:id="1457" w:name="_Toc88657122"/>
      <w:bookmarkStart w:id="1458" w:name="_Toc105657105"/>
      <w:bookmarkStart w:id="1459" w:name="_Toc106108486"/>
      <w:bookmarkStart w:id="1460" w:name="_Toc112687579"/>
      <w:bookmarkStart w:id="1461" w:name="_Toc209691212"/>
      <w:bookmarkEnd w:id="1446"/>
      <w:r w:rsidRPr="00D629EF">
        <w:t>8.</w:t>
      </w:r>
      <w:r w:rsidRPr="00D629EF">
        <w:rPr>
          <w:rFonts w:hint="eastAsia"/>
        </w:rPr>
        <w:t>3</w:t>
      </w:r>
      <w:r w:rsidRPr="00D629EF">
        <w:t>.6.1</w:t>
      </w:r>
      <w:r w:rsidRPr="00D629EF">
        <w:tab/>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62" w:name="_CR8_3_6_2"/>
      <w:bookmarkStart w:id="1463" w:name="_Toc20955517"/>
      <w:bookmarkStart w:id="1464" w:name="_Toc29460943"/>
      <w:bookmarkStart w:id="1465" w:name="_Toc29505675"/>
      <w:bookmarkStart w:id="1466" w:name="_Toc36556200"/>
      <w:bookmarkStart w:id="1467" w:name="_Toc45881639"/>
      <w:bookmarkStart w:id="1468" w:name="_Toc51852273"/>
      <w:bookmarkStart w:id="1469" w:name="_Toc56620224"/>
      <w:bookmarkStart w:id="1470" w:name="_Toc64447864"/>
      <w:bookmarkStart w:id="1471" w:name="_Toc74152639"/>
      <w:bookmarkStart w:id="1472" w:name="_Toc88656064"/>
      <w:bookmarkStart w:id="1473" w:name="_Toc88657123"/>
      <w:bookmarkStart w:id="1474" w:name="_Toc105657106"/>
      <w:bookmarkStart w:id="1475" w:name="_Toc106108487"/>
      <w:bookmarkStart w:id="1476" w:name="_Toc112687580"/>
      <w:bookmarkStart w:id="1477" w:name="_Toc209691213"/>
      <w:bookmarkEnd w:id="1462"/>
      <w:r w:rsidRPr="00D629EF">
        <w:t>8.</w:t>
      </w:r>
      <w:r w:rsidRPr="00D629EF">
        <w:rPr>
          <w:rFonts w:hint="eastAsia"/>
        </w:rPr>
        <w:t>3</w:t>
      </w:r>
      <w:r w:rsidRPr="00D629EF">
        <w:t>.6.2</w:t>
      </w:r>
      <w:r w:rsidRPr="00D629EF">
        <w:tab/>
        <w:t>Successful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1C84344" w14:textId="77777777" w:rsidR="00FC324B" w:rsidRPr="00D629EF" w:rsidRDefault="00FC324B" w:rsidP="00FC324B">
      <w:pPr>
        <w:pStyle w:val="TH"/>
      </w:pPr>
      <w:r w:rsidRPr="00D629EF">
        <w:object w:dxaOrig="7020" w:dyaOrig="2505" w14:anchorId="70CDEADD">
          <v:shape id="_x0000_i1054" type="#_x0000_t75" style="width:351.1pt;height:129pt" o:ole="">
            <v:imagedata r:id="rId68" o:title=""/>
          </v:shape>
          <o:OLEObject Type="Embed" ProgID="Visio.Drawing.15" ShapeID="_x0000_i1054" DrawAspect="Content" ObjectID="_1820304159" r:id="rId69"/>
        </w:object>
      </w:r>
    </w:p>
    <w:p w14:paraId="7AC92778" w14:textId="77777777" w:rsidR="00FC324B" w:rsidRPr="00D629EF" w:rsidRDefault="00FC324B" w:rsidP="00FC324B">
      <w:pPr>
        <w:pStyle w:val="TF"/>
      </w:pPr>
      <w:bookmarkStart w:id="1478" w:name="_CRFigure8_3_6_21"/>
      <w:r w:rsidRPr="00D629EF">
        <w:t xml:space="preserve">Figure </w:t>
      </w:r>
      <w:bookmarkEnd w:id="1478"/>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9" w:name="_CR8_3_6_3"/>
      <w:bookmarkStart w:id="1480" w:name="_Toc20955518"/>
      <w:bookmarkStart w:id="1481" w:name="_Toc29460944"/>
      <w:bookmarkStart w:id="1482" w:name="_Toc29505676"/>
      <w:bookmarkStart w:id="1483" w:name="_Toc36556201"/>
      <w:bookmarkStart w:id="1484" w:name="_Toc45881640"/>
      <w:bookmarkStart w:id="1485" w:name="_Toc51852274"/>
      <w:bookmarkStart w:id="1486" w:name="_Toc56620225"/>
      <w:bookmarkStart w:id="1487" w:name="_Toc64447865"/>
      <w:bookmarkStart w:id="1488" w:name="_Toc74152640"/>
      <w:bookmarkStart w:id="1489" w:name="_Toc88656065"/>
      <w:bookmarkStart w:id="1490" w:name="_Toc88657124"/>
      <w:bookmarkStart w:id="1491" w:name="_Toc105657107"/>
      <w:bookmarkStart w:id="1492" w:name="_Toc106108488"/>
      <w:bookmarkStart w:id="1493" w:name="_Toc112687581"/>
      <w:bookmarkStart w:id="1494" w:name="_Toc209691214"/>
      <w:bookmarkEnd w:id="1479"/>
      <w:r w:rsidRPr="00D629EF">
        <w:t>8.</w:t>
      </w:r>
      <w:r w:rsidRPr="00D629EF">
        <w:rPr>
          <w:rFonts w:hint="eastAsia"/>
        </w:rPr>
        <w:t>3</w:t>
      </w:r>
      <w:r w:rsidRPr="00D629EF">
        <w:t>.6.3</w:t>
      </w:r>
      <w:r w:rsidRPr="00D629EF">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95" w:name="_CR8_3_7"/>
      <w:bookmarkStart w:id="1496" w:name="_Toc20955519"/>
      <w:bookmarkStart w:id="1497" w:name="_Toc29460945"/>
      <w:bookmarkStart w:id="1498" w:name="_Toc29505677"/>
      <w:bookmarkStart w:id="1499" w:name="_Toc36556202"/>
      <w:bookmarkStart w:id="1500" w:name="_Toc45881641"/>
      <w:bookmarkStart w:id="1501" w:name="_Toc51852275"/>
      <w:bookmarkStart w:id="1502" w:name="_Toc56620226"/>
      <w:bookmarkStart w:id="1503" w:name="_Toc64447866"/>
      <w:bookmarkStart w:id="1504" w:name="_Toc74152641"/>
      <w:bookmarkStart w:id="1505" w:name="_Toc88656066"/>
      <w:bookmarkStart w:id="1506" w:name="_Toc88657125"/>
      <w:bookmarkStart w:id="1507" w:name="_Toc105657108"/>
      <w:bookmarkStart w:id="1508" w:name="_Toc106108489"/>
      <w:bookmarkStart w:id="1509" w:name="_Toc112687582"/>
      <w:bookmarkStart w:id="1510" w:name="_Toc209691215"/>
      <w:bookmarkEnd w:id="1495"/>
      <w:r w:rsidRPr="00D629EF">
        <w:lastRenderedPageBreak/>
        <w:t>8.3.7</w:t>
      </w:r>
      <w:r w:rsidRPr="00D629EF">
        <w:tab/>
        <w:t>DL Data</w:t>
      </w:r>
      <w:r w:rsidRPr="00D629EF">
        <w:rPr>
          <w:rFonts w:hint="eastAsia"/>
        </w:rPr>
        <w:t xml:space="preserve"> Notification</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7321518" w14:textId="77777777" w:rsidR="00FC324B" w:rsidRPr="00D629EF" w:rsidRDefault="00FC324B" w:rsidP="00FC324B">
      <w:pPr>
        <w:pStyle w:val="Heading4"/>
      </w:pPr>
      <w:bookmarkStart w:id="1511" w:name="_CR8_3_7_1"/>
      <w:bookmarkStart w:id="1512" w:name="_Toc20955520"/>
      <w:bookmarkStart w:id="1513" w:name="_Toc29460946"/>
      <w:bookmarkStart w:id="1514" w:name="_Toc29505678"/>
      <w:bookmarkStart w:id="1515" w:name="_Toc36556203"/>
      <w:bookmarkStart w:id="1516" w:name="_Toc45881642"/>
      <w:bookmarkStart w:id="1517" w:name="_Toc51852276"/>
      <w:bookmarkStart w:id="1518" w:name="_Toc56620227"/>
      <w:bookmarkStart w:id="1519" w:name="_Toc64447867"/>
      <w:bookmarkStart w:id="1520" w:name="_Toc74152642"/>
      <w:bookmarkStart w:id="1521" w:name="_Toc88656067"/>
      <w:bookmarkStart w:id="1522" w:name="_Toc88657126"/>
      <w:bookmarkStart w:id="1523" w:name="_Toc105657109"/>
      <w:bookmarkStart w:id="1524" w:name="_Toc106108490"/>
      <w:bookmarkStart w:id="1525" w:name="_Toc112687583"/>
      <w:bookmarkStart w:id="1526" w:name="_Toc209691216"/>
      <w:bookmarkEnd w:id="1511"/>
      <w:r w:rsidRPr="00D629EF">
        <w:t>8.</w:t>
      </w:r>
      <w:r w:rsidRPr="00D629EF">
        <w:rPr>
          <w:rFonts w:hint="eastAsia"/>
        </w:rPr>
        <w:t>3</w:t>
      </w:r>
      <w:r w:rsidRPr="00D629EF">
        <w:t>.7.1</w:t>
      </w:r>
      <w:r w:rsidRPr="00D629EF">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27" w:name="_CR8_3_7_2"/>
      <w:bookmarkStart w:id="1528" w:name="_Toc20955521"/>
      <w:bookmarkStart w:id="1529" w:name="_Toc29460947"/>
      <w:bookmarkStart w:id="1530" w:name="_Toc29505679"/>
      <w:bookmarkStart w:id="1531" w:name="_Toc36556204"/>
      <w:bookmarkStart w:id="1532" w:name="_Toc45881643"/>
      <w:bookmarkStart w:id="1533" w:name="_Toc51852277"/>
      <w:bookmarkStart w:id="1534" w:name="_Toc56620228"/>
      <w:bookmarkStart w:id="1535" w:name="_Toc64447868"/>
      <w:bookmarkStart w:id="1536" w:name="_Toc74152643"/>
      <w:bookmarkStart w:id="1537" w:name="_Toc88656068"/>
      <w:bookmarkStart w:id="1538" w:name="_Toc88657127"/>
      <w:bookmarkStart w:id="1539" w:name="_Toc105657110"/>
      <w:bookmarkStart w:id="1540" w:name="_Toc106108491"/>
      <w:bookmarkStart w:id="1541" w:name="_Toc112687584"/>
      <w:bookmarkStart w:id="1542" w:name="_Toc209691217"/>
      <w:bookmarkEnd w:id="1527"/>
      <w:r w:rsidRPr="00D629EF">
        <w:t>8.</w:t>
      </w:r>
      <w:r w:rsidRPr="00D629EF">
        <w:rPr>
          <w:rFonts w:hint="eastAsia"/>
        </w:rPr>
        <w:t>3</w:t>
      </w:r>
      <w:r w:rsidRPr="00D629EF">
        <w:t>.7.2</w:t>
      </w:r>
      <w:r w:rsidRPr="00D629EF">
        <w:tab/>
        <w:t>Successful Operation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9D56056" w14:textId="77777777" w:rsidR="00FC324B" w:rsidRPr="00D629EF" w:rsidRDefault="00FC324B" w:rsidP="00FC324B">
      <w:pPr>
        <w:pStyle w:val="TH"/>
      </w:pPr>
      <w:r w:rsidRPr="00D629EF">
        <w:object w:dxaOrig="5535" w:dyaOrig="2505" w14:anchorId="26B8255C">
          <v:shape id="_x0000_i1055" type="#_x0000_t75" style="width:276.65pt;height:129pt" o:ole="">
            <v:imagedata r:id="rId70" o:title=""/>
          </v:shape>
          <o:OLEObject Type="Embed" ProgID="Visio.Drawing.15" ShapeID="_x0000_i1055" DrawAspect="Content" ObjectID="_1820304160" r:id="rId71"/>
        </w:object>
      </w:r>
    </w:p>
    <w:p w14:paraId="29DD736C" w14:textId="77777777" w:rsidR="00FC324B" w:rsidRPr="00D629EF" w:rsidRDefault="00FC324B" w:rsidP="00FC324B">
      <w:pPr>
        <w:pStyle w:val="TF"/>
      </w:pPr>
      <w:bookmarkStart w:id="1543" w:name="_CRFigure8_3_7_21"/>
      <w:r w:rsidRPr="00D629EF">
        <w:t xml:space="preserve">Figure </w:t>
      </w:r>
      <w:bookmarkEnd w:id="1543"/>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44" w:name="_Toc20955522"/>
      <w:bookmarkStart w:id="1545" w:name="_Toc29460948"/>
      <w:bookmarkStart w:id="1546" w:name="_Toc29505680"/>
      <w:bookmarkStart w:id="1547" w:name="_Toc36556205"/>
      <w:bookmarkStart w:id="1548" w:name="_Toc45881644"/>
      <w:bookmarkStart w:id="1549" w:name="_Toc51852278"/>
      <w:bookmarkStart w:id="1550" w:name="_Toc56620229"/>
      <w:bookmarkStart w:id="1551" w:name="_Toc64447869"/>
      <w:bookmarkStart w:id="155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53" w:name="_CR8_3_7_3"/>
      <w:bookmarkStart w:id="1554" w:name="_Toc88656069"/>
      <w:bookmarkStart w:id="1555" w:name="_Toc88657128"/>
      <w:bookmarkStart w:id="1556" w:name="_Toc105657111"/>
      <w:bookmarkStart w:id="1557" w:name="_Toc106108492"/>
      <w:bookmarkStart w:id="1558" w:name="_Toc112687585"/>
      <w:bookmarkStart w:id="1559" w:name="_Toc209691218"/>
      <w:bookmarkEnd w:id="1553"/>
      <w:r w:rsidRPr="00D629EF">
        <w:t>8.</w:t>
      </w:r>
      <w:r w:rsidRPr="00D629EF">
        <w:rPr>
          <w:rFonts w:hint="eastAsia"/>
        </w:rPr>
        <w:t>3</w:t>
      </w:r>
      <w:r w:rsidRPr="00D629EF">
        <w:t>.7.3</w:t>
      </w:r>
      <w:r w:rsidRPr="00D629EF">
        <w:tab/>
        <w:t>Abnormal Conditions</w:t>
      </w:r>
      <w:bookmarkEnd w:id="1544"/>
      <w:bookmarkEnd w:id="1545"/>
      <w:bookmarkEnd w:id="1546"/>
      <w:bookmarkEnd w:id="1547"/>
      <w:bookmarkEnd w:id="1548"/>
      <w:bookmarkEnd w:id="1549"/>
      <w:bookmarkEnd w:id="1550"/>
      <w:bookmarkEnd w:id="1551"/>
      <w:bookmarkEnd w:id="1552"/>
      <w:bookmarkEnd w:id="1554"/>
      <w:bookmarkEnd w:id="1555"/>
      <w:bookmarkEnd w:id="1556"/>
      <w:bookmarkEnd w:id="1557"/>
      <w:bookmarkEnd w:id="1558"/>
      <w:bookmarkEnd w:id="1559"/>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60" w:name="_CR8_3_8"/>
      <w:bookmarkStart w:id="1561" w:name="_Toc20955523"/>
      <w:bookmarkStart w:id="1562" w:name="_Toc29460949"/>
      <w:bookmarkStart w:id="1563" w:name="_Toc29505681"/>
      <w:bookmarkStart w:id="1564" w:name="_Toc36556206"/>
      <w:bookmarkStart w:id="1565" w:name="_Toc45881645"/>
      <w:bookmarkStart w:id="1566" w:name="_Toc51852279"/>
      <w:bookmarkStart w:id="1567" w:name="_Toc56620230"/>
      <w:bookmarkStart w:id="1568" w:name="_Toc64447870"/>
      <w:bookmarkStart w:id="1569" w:name="_Toc74152645"/>
      <w:bookmarkStart w:id="1570" w:name="_Toc88656070"/>
      <w:bookmarkStart w:id="1571" w:name="_Toc88657129"/>
      <w:bookmarkStart w:id="1572" w:name="_Toc105657112"/>
      <w:bookmarkStart w:id="1573" w:name="_Toc106108493"/>
      <w:bookmarkStart w:id="1574" w:name="_Toc112687586"/>
      <w:bookmarkStart w:id="1575" w:name="_Toc209691219"/>
      <w:bookmarkEnd w:id="1560"/>
      <w:r w:rsidRPr="00D629EF">
        <w:t>8.3.8</w:t>
      </w:r>
      <w:r w:rsidRPr="00D629EF">
        <w:tab/>
        <w:t>Data Usage Report</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8965830" w14:textId="77777777" w:rsidR="00FC324B" w:rsidRPr="00D629EF" w:rsidRDefault="00FC324B" w:rsidP="00FC324B">
      <w:pPr>
        <w:pStyle w:val="Heading4"/>
      </w:pPr>
      <w:bookmarkStart w:id="1576" w:name="_CR8_3_8_1"/>
      <w:bookmarkStart w:id="1577" w:name="_Toc20955524"/>
      <w:bookmarkStart w:id="1578" w:name="_Toc29460950"/>
      <w:bookmarkStart w:id="1579" w:name="_Toc29505682"/>
      <w:bookmarkStart w:id="1580" w:name="_Toc36556207"/>
      <w:bookmarkStart w:id="1581" w:name="_Toc45881646"/>
      <w:bookmarkStart w:id="1582" w:name="_Toc51852280"/>
      <w:bookmarkStart w:id="1583" w:name="_Toc56620231"/>
      <w:bookmarkStart w:id="1584" w:name="_Toc64447871"/>
      <w:bookmarkStart w:id="1585" w:name="_Toc74152646"/>
      <w:bookmarkStart w:id="1586" w:name="_Toc88656071"/>
      <w:bookmarkStart w:id="1587" w:name="_Toc88657130"/>
      <w:bookmarkStart w:id="1588" w:name="_Toc105657113"/>
      <w:bookmarkStart w:id="1589" w:name="_Toc106108494"/>
      <w:bookmarkStart w:id="1590" w:name="_Toc112687587"/>
      <w:bookmarkStart w:id="1591" w:name="_Toc209691220"/>
      <w:bookmarkEnd w:id="1576"/>
      <w:r w:rsidRPr="00D629EF">
        <w:t>8.3.8.1</w:t>
      </w:r>
      <w:r w:rsidRPr="00D629EF">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92" w:name="_CR8_3_8_2"/>
      <w:bookmarkStart w:id="1593" w:name="_Toc20955525"/>
      <w:bookmarkStart w:id="1594" w:name="_Toc29460951"/>
      <w:bookmarkStart w:id="1595" w:name="_Toc29505683"/>
      <w:bookmarkStart w:id="1596" w:name="_Toc36556208"/>
      <w:bookmarkStart w:id="1597" w:name="_Toc45881647"/>
      <w:bookmarkStart w:id="1598" w:name="_Toc51852281"/>
      <w:bookmarkStart w:id="1599" w:name="_Toc56620232"/>
      <w:bookmarkStart w:id="1600" w:name="_Toc64447872"/>
      <w:bookmarkStart w:id="1601" w:name="_Toc74152647"/>
      <w:bookmarkStart w:id="1602" w:name="_Toc88656072"/>
      <w:bookmarkStart w:id="1603" w:name="_Toc88657131"/>
      <w:bookmarkStart w:id="1604" w:name="_Toc105657114"/>
      <w:bookmarkStart w:id="1605" w:name="_Toc106108495"/>
      <w:bookmarkStart w:id="1606" w:name="_Toc112687588"/>
      <w:bookmarkStart w:id="1607" w:name="_Toc209691221"/>
      <w:bookmarkEnd w:id="1592"/>
      <w:r w:rsidRPr="00D629EF">
        <w:lastRenderedPageBreak/>
        <w:t>8.3.8.2</w:t>
      </w:r>
      <w:r w:rsidRPr="00D629EF">
        <w:tab/>
        <w:t>Successful Operation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5C27DE7" w14:textId="77777777" w:rsidR="00FC324B" w:rsidRPr="00D629EF" w:rsidRDefault="00FC324B" w:rsidP="00FC324B">
      <w:pPr>
        <w:pStyle w:val="TH"/>
      </w:pPr>
      <w:r w:rsidRPr="00D629EF">
        <w:object w:dxaOrig="5535" w:dyaOrig="2505" w14:anchorId="017E04AE">
          <v:shape id="_x0000_i1056" type="#_x0000_t75" style="width:276.65pt;height:129pt" o:ole="">
            <v:imagedata r:id="rId72" o:title=""/>
          </v:shape>
          <o:OLEObject Type="Embed" ProgID="Visio.Drawing.15" ShapeID="_x0000_i1056" DrawAspect="Content" ObjectID="_1820304161" r:id="rId73"/>
        </w:object>
      </w:r>
    </w:p>
    <w:p w14:paraId="4164EED8" w14:textId="77777777" w:rsidR="00FC324B" w:rsidRPr="00D629EF" w:rsidRDefault="00FC324B" w:rsidP="00FC324B">
      <w:pPr>
        <w:pStyle w:val="TF"/>
      </w:pPr>
      <w:bookmarkStart w:id="1608" w:name="_CRFigure8_3_8_21"/>
      <w:r w:rsidRPr="00D629EF">
        <w:t xml:space="preserve">Figure </w:t>
      </w:r>
      <w:bookmarkEnd w:id="1608"/>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609" w:name="_CR8_3_8_3"/>
      <w:bookmarkStart w:id="1610" w:name="_Toc20955526"/>
      <w:bookmarkStart w:id="1611" w:name="_Toc29460952"/>
      <w:bookmarkStart w:id="1612" w:name="_Toc29505684"/>
      <w:bookmarkStart w:id="1613" w:name="_Toc36556209"/>
      <w:bookmarkStart w:id="1614" w:name="_Toc45881648"/>
      <w:bookmarkStart w:id="1615" w:name="_Toc51852282"/>
      <w:bookmarkStart w:id="1616" w:name="_Toc56620233"/>
      <w:bookmarkStart w:id="1617" w:name="_Toc64447873"/>
      <w:bookmarkStart w:id="1618" w:name="_Toc74152648"/>
      <w:bookmarkStart w:id="1619" w:name="_Toc88656073"/>
      <w:bookmarkStart w:id="1620" w:name="_Toc88657132"/>
      <w:bookmarkStart w:id="1621" w:name="_Toc105657115"/>
      <w:bookmarkStart w:id="1622" w:name="_Toc106108496"/>
      <w:bookmarkStart w:id="1623" w:name="_Toc112687589"/>
      <w:bookmarkStart w:id="1624" w:name="_Toc209691222"/>
      <w:bookmarkEnd w:id="1609"/>
      <w:r w:rsidRPr="00D629EF">
        <w:t>8.3.8.3</w:t>
      </w:r>
      <w:r w:rsidRPr="00D629EF">
        <w:tab/>
        <w:t>Abnormal Conditions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25" w:name="_CR8_3_9"/>
      <w:bookmarkStart w:id="1626" w:name="_Toc20955527"/>
      <w:bookmarkStart w:id="1627" w:name="_Toc29460953"/>
      <w:bookmarkStart w:id="1628" w:name="_Toc29505685"/>
      <w:bookmarkStart w:id="1629" w:name="_Toc36556210"/>
      <w:bookmarkStart w:id="1630" w:name="_Toc45881649"/>
      <w:bookmarkStart w:id="1631" w:name="_Toc51852283"/>
      <w:bookmarkStart w:id="1632" w:name="_Toc56620234"/>
      <w:bookmarkStart w:id="1633" w:name="_Toc64447874"/>
      <w:bookmarkStart w:id="1634" w:name="_Toc74152649"/>
      <w:bookmarkStart w:id="1635" w:name="_Toc88656074"/>
      <w:bookmarkStart w:id="1636" w:name="_Toc88657133"/>
      <w:bookmarkStart w:id="1637" w:name="_Toc105657116"/>
      <w:bookmarkStart w:id="1638" w:name="_Toc106108497"/>
      <w:bookmarkStart w:id="1639" w:name="_Toc112687590"/>
      <w:bookmarkStart w:id="1640" w:name="_Toc209691223"/>
      <w:bookmarkEnd w:id="1625"/>
      <w:r w:rsidRPr="00D629EF">
        <w:t>8.3.9</w:t>
      </w:r>
      <w:r w:rsidRPr="00D629EF">
        <w:tab/>
        <w:t>gNB-CU-UP Counter Check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4647A63" w14:textId="77777777" w:rsidR="00FC324B" w:rsidRPr="00D629EF" w:rsidRDefault="00FC324B" w:rsidP="00FC324B">
      <w:pPr>
        <w:pStyle w:val="Heading4"/>
      </w:pPr>
      <w:bookmarkStart w:id="1641" w:name="_CR8_3_9_1"/>
      <w:bookmarkStart w:id="1642" w:name="_Toc20955528"/>
      <w:bookmarkStart w:id="1643" w:name="_Toc29460954"/>
      <w:bookmarkStart w:id="1644" w:name="_Toc29505686"/>
      <w:bookmarkStart w:id="1645" w:name="_Toc36556211"/>
      <w:bookmarkStart w:id="1646" w:name="_Toc45881650"/>
      <w:bookmarkStart w:id="1647" w:name="_Toc51852284"/>
      <w:bookmarkStart w:id="1648" w:name="_Toc56620235"/>
      <w:bookmarkStart w:id="1649" w:name="_Toc64447875"/>
      <w:bookmarkStart w:id="1650" w:name="_Toc74152650"/>
      <w:bookmarkStart w:id="1651" w:name="_Toc88656075"/>
      <w:bookmarkStart w:id="1652" w:name="_Toc88657134"/>
      <w:bookmarkStart w:id="1653" w:name="_Toc105657117"/>
      <w:bookmarkStart w:id="1654" w:name="_Toc106108498"/>
      <w:bookmarkStart w:id="1655" w:name="_Toc112687591"/>
      <w:bookmarkStart w:id="1656" w:name="_Toc209691224"/>
      <w:bookmarkEnd w:id="1641"/>
      <w:r w:rsidRPr="00D629EF">
        <w:t>8.3.9.1</w:t>
      </w:r>
      <w:r w:rsidRPr="00D629EF">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57" w:name="_CR8_3_9_2"/>
      <w:bookmarkStart w:id="1658" w:name="_Toc20955529"/>
      <w:bookmarkStart w:id="1659" w:name="_Toc29460955"/>
      <w:bookmarkStart w:id="1660" w:name="_Toc29505687"/>
      <w:bookmarkStart w:id="1661" w:name="_Toc36556212"/>
      <w:bookmarkStart w:id="1662" w:name="_Toc45881651"/>
      <w:bookmarkStart w:id="1663" w:name="_Toc51852285"/>
      <w:bookmarkStart w:id="1664" w:name="_Toc56620236"/>
      <w:bookmarkStart w:id="1665" w:name="_Toc64447876"/>
      <w:bookmarkStart w:id="1666" w:name="_Toc74152651"/>
      <w:bookmarkStart w:id="1667" w:name="_Toc88656076"/>
      <w:bookmarkStart w:id="1668" w:name="_Toc88657135"/>
      <w:bookmarkStart w:id="1669" w:name="_Toc105657118"/>
      <w:bookmarkStart w:id="1670" w:name="_Toc106108499"/>
      <w:bookmarkStart w:id="1671" w:name="_Toc112687592"/>
      <w:bookmarkStart w:id="1672" w:name="_Toc209691225"/>
      <w:bookmarkEnd w:id="1657"/>
      <w:r w:rsidRPr="00D629EF">
        <w:t>8.3.9.2</w:t>
      </w:r>
      <w:r w:rsidRPr="00D629EF">
        <w:tab/>
        <w:t>Successful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B705293" w14:textId="77777777" w:rsidR="00FC324B" w:rsidRPr="00D629EF" w:rsidRDefault="00FC324B" w:rsidP="00FC324B">
      <w:pPr>
        <w:pStyle w:val="TH"/>
      </w:pPr>
      <w:r w:rsidRPr="00D629EF">
        <w:object w:dxaOrig="6165" w:dyaOrig="2505" w14:anchorId="5A863AE9">
          <v:shape id="_x0000_i1057" type="#_x0000_t75" style="width:308.2pt;height:129pt" o:ole="">
            <v:imagedata r:id="rId74" o:title=""/>
          </v:shape>
          <o:OLEObject Type="Embed" ProgID="Visio.Drawing.15" ShapeID="_x0000_i1057" DrawAspect="Content" ObjectID="_1820304162" r:id="rId75"/>
        </w:object>
      </w:r>
    </w:p>
    <w:p w14:paraId="7F1CCA1C" w14:textId="77777777" w:rsidR="00FC324B" w:rsidRPr="00D629EF" w:rsidRDefault="00FC324B" w:rsidP="00FC324B">
      <w:pPr>
        <w:pStyle w:val="TF"/>
      </w:pPr>
      <w:bookmarkStart w:id="1673" w:name="_CRFigure8_3_9_21"/>
      <w:r w:rsidRPr="00D629EF">
        <w:t xml:space="preserve">Figure </w:t>
      </w:r>
      <w:bookmarkEnd w:id="1673"/>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74" w:name="_CR8_3_9_3"/>
      <w:bookmarkStart w:id="1675" w:name="_Toc20955530"/>
      <w:bookmarkStart w:id="1676" w:name="_Toc29460956"/>
      <w:bookmarkStart w:id="1677" w:name="_Toc29505688"/>
      <w:bookmarkStart w:id="1678" w:name="_Toc36556213"/>
      <w:bookmarkStart w:id="1679" w:name="_Toc45881652"/>
      <w:bookmarkStart w:id="1680" w:name="_Toc51852286"/>
      <w:bookmarkStart w:id="1681" w:name="_Toc56620237"/>
      <w:bookmarkStart w:id="1682" w:name="_Toc64447877"/>
      <w:bookmarkStart w:id="1683" w:name="_Toc74152652"/>
      <w:bookmarkStart w:id="1684" w:name="_Toc88656077"/>
      <w:bookmarkStart w:id="1685" w:name="_Toc88657136"/>
      <w:bookmarkStart w:id="1686" w:name="_Toc105657119"/>
      <w:bookmarkStart w:id="1687" w:name="_Toc106108500"/>
      <w:bookmarkStart w:id="1688" w:name="_Toc112687593"/>
      <w:bookmarkStart w:id="1689" w:name="_Toc209691226"/>
      <w:bookmarkEnd w:id="1674"/>
      <w:r w:rsidRPr="00D629EF">
        <w:t>8.3.9.3</w:t>
      </w:r>
      <w:r w:rsidRPr="00D629EF">
        <w:tab/>
        <w:t>Unsuccessful Operation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90" w:name="_CR8_3_9_4"/>
      <w:bookmarkStart w:id="1691" w:name="_Toc20955531"/>
      <w:bookmarkStart w:id="1692" w:name="_Toc29460957"/>
      <w:bookmarkStart w:id="1693" w:name="_Toc29505689"/>
      <w:bookmarkStart w:id="1694" w:name="_Toc36556214"/>
      <w:bookmarkStart w:id="1695" w:name="_Toc45881653"/>
      <w:bookmarkStart w:id="1696" w:name="_Toc51852287"/>
      <w:bookmarkStart w:id="1697" w:name="_Toc56620238"/>
      <w:bookmarkStart w:id="1698" w:name="_Toc64447878"/>
      <w:bookmarkStart w:id="1699" w:name="_Toc74152653"/>
      <w:bookmarkStart w:id="1700" w:name="_Toc88656078"/>
      <w:bookmarkStart w:id="1701" w:name="_Toc88657137"/>
      <w:bookmarkStart w:id="1702" w:name="_Toc105657120"/>
      <w:bookmarkStart w:id="1703" w:name="_Toc106108501"/>
      <w:bookmarkStart w:id="1704" w:name="_Toc112687594"/>
      <w:bookmarkStart w:id="1705" w:name="_Toc209691227"/>
      <w:bookmarkEnd w:id="1690"/>
      <w:r w:rsidRPr="00D629EF">
        <w:lastRenderedPageBreak/>
        <w:t>8.3.9.4</w:t>
      </w:r>
      <w:r w:rsidRPr="00D629EF">
        <w:tab/>
        <w:t>Abnormal Conditions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706" w:name="_CR8_3_10"/>
      <w:bookmarkStart w:id="1707" w:name="_Toc20955532"/>
      <w:bookmarkStart w:id="1708" w:name="_Toc29460958"/>
      <w:bookmarkStart w:id="1709" w:name="_Toc29505690"/>
      <w:bookmarkStart w:id="1710" w:name="_Toc36556215"/>
      <w:bookmarkStart w:id="1711" w:name="_Toc45881654"/>
      <w:bookmarkStart w:id="1712" w:name="_Toc51852288"/>
      <w:bookmarkStart w:id="1713" w:name="_Toc56620239"/>
      <w:bookmarkStart w:id="1714" w:name="_Toc64447879"/>
      <w:bookmarkStart w:id="1715" w:name="_Toc74152654"/>
      <w:bookmarkStart w:id="1716" w:name="_Toc88656079"/>
      <w:bookmarkStart w:id="1717" w:name="_Toc88657138"/>
      <w:bookmarkStart w:id="1718" w:name="_Toc105657121"/>
      <w:bookmarkStart w:id="1719" w:name="_Toc106108502"/>
      <w:bookmarkStart w:id="1720" w:name="_Toc112687595"/>
      <w:bookmarkStart w:id="1721" w:name="_Toc209691228"/>
      <w:bookmarkEnd w:id="1706"/>
      <w:r w:rsidRPr="00673604">
        <w:t>8.3.10</w:t>
      </w:r>
      <w:r w:rsidRPr="00673604">
        <w:tab/>
        <w:t>UL Data</w:t>
      </w:r>
      <w:r w:rsidRPr="00673604">
        <w:rPr>
          <w:rFonts w:hint="eastAsia"/>
        </w:rPr>
        <w:t xml:space="preserve"> Notification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5C81B6E" w14:textId="77777777" w:rsidR="00FC324B" w:rsidRPr="00673604" w:rsidRDefault="00FC324B" w:rsidP="00836DD7">
      <w:pPr>
        <w:pStyle w:val="Heading4"/>
      </w:pPr>
      <w:bookmarkStart w:id="1722" w:name="_CR8_3_10_1"/>
      <w:bookmarkStart w:id="1723" w:name="_Toc20955533"/>
      <w:bookmarkStart w:id="1724" w:name="_Toc29460959"/>
      <w:bookmarkStart w:id="1725" w:name="_Toc29505691"/>
      <w:bookmarkStart w:id="1726" w:name="_Toc36556216"/>
      <w:bookmarkStart w:id="1727" w:name="_Toc45881655"/>
      <w:bookmarkStart w:id="1728" w:name="_Toc51852289"/>
      <w:bookmarkStart w:id="1729" w:name="_Toc56620240"/>
      <w:bookmarkStart w:id="1730" w:name="_Toc64447880"/>
      <w:bookmarkStart w:id="1731" w:name="_Toc74152655"/>
      <w:bookmarkStart w:id="1732" w:name="_Toc88656080"/>
      <w:bookmarkStart w:id="1733" w:name="_Toc88657139"/>
      <w:bookmarkStart w:id="1734" w:name="_Toc105657122"/>
      <w:bookmarkStart w:id="1735" w:name="_Toc106108503"/>
      <w:bookmarkStart w:id="1736" w:name="_Toc112687596"/>
      <w:bookmarkStart w:id="1737" w:name="_Toc209691229"/>
      <w:bookmarkEnd w:id="1722"/>
      <w:r w:rsidRPr="00673604">
        <w:t>8.</w:t>
      </w:r>
      <w:r w:rsidRPr="00673604">
        <w:rPr>
          <w:rFonts w:hint="eastAsia"/>
        </w:rPr>
        <w:t>3</w:t>
      </w:r>
      <w:r w:rsidRPr="00673604">
        <w:t>.10.1</w:t>
      </w:r>
      <w:r w:rsidRPr="00673604">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38" w:name="_CR8_3_10_2"/>
      <w:bookmarkStart w:id="1739" w:name="_Toc20955534"/>
      <w:bookmarkStart w:id="1740" w:name="_Toc29460960"/>
      <w:bookmarkStart w:id="1741" w:name="_Toc29505692"/>
      <w:bookmarkStart w:id="1742" w:name="_Toc36556217"/>
      <w:bookmarkStart w:id="1743" w:name="_Toc45881656"/>
      <w:bookmarkStart w:id="1744" w:name="_Toc51852290"/>
      <w:bookmarkStart w:id="1745" w:name="_Toc56620241"/>
      <w:bookmarkStart w:id="1746" w:name="_Toc64447881"/>
      <w:bookmarkStart w:id="1747" w:name="_Toc74152656"/>
      <w:bookmarkStart w:id="1748" w:name="_Toc88656081"/>
      <w:bookmarkStart w:id="1749" w:name="_Toc88657140"/>
      <w:bookmarkStart w:id="1750" w:name="_Toc105657123"/>
      <w:bookmarkStart w:id="1751" w:name="_Toc106108504"/>
      <w:bookmarkStart w:id="1752" w:name="_Toc112687597"/>
      <w:bookmarkStart w:id="1753" w:name="_Toc209691230"/>
      <w:bookmarkEnd w:id="1738"/>
      <w:r w:rsidRPr="00673604">
        <w:t>8.</w:t>
      </w:r>
      <w:r w:rsidRPr="00673604">
        <w:rPr>
          <w:rFonts w:hint="eastAsia"/>
        </w:rPr>
        <w:t>3</w:t>
      </w:r>
      <w:r w:rsidRPr="00673604">
        <w:t>.10.2</w:t>
      </w:r>
      <w:r w:rsidRPr="00673604">
        <w:tab/>
        <w:t>Successful Operation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60AC4FA" w14:textId="77777777" w:rsidR="00FC324B" w:rsidRPr="00D629EF" w:rsidRDefault="00FC324B" w:rsidP="00FC324B">
      <w:pPr>
        <w:pStyle w:val="TH"/>
      </w:pPr>
      <w:r w:rsidRPr="00D629EF">
        <w:object w:dxaOrig="5535" w:dyaOrig="2505" w14:anchorId="6A8EE338">
          <v:shape id="_x0000_i1058" type="#_x0000_t75" style="width:276.65pt;height:129pt" o:ole="">
            <v:imagedata r:id="rId76" o:title=""/>
          </v:shape>
          <o:OLEObject Type="Embed" ProgID="Visio.Drawing.15" ShapeID="_x0000_i1058" DrawAspect="Content" ObjectID="_1820304163" r:id="rId77"/>
        </w:object>
      </w:r>
    </w:p>
    <w:p w14:paraId="56338927" w14:textId="77777777" w:rsidR="00FC324B" w:rsidRPr="00D629EF" w:rsidRDefault="00FC324B" w:rsidP="00FC324B">
      <w:pPr>
        <w:pStyle w:val="TF"/>
      </w:pPr>
      <w:bookmarkStart w:id="1754" w:name="_CRFigure8_3_10_21"/>
      <w:r w:rsidRPr="00D629EF">
        <w:t xml:space="preserve">Figure </w:t>
      </w:r>
      <w:bookmarkEnd w:id="1754"/>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55" w:name="_CR8_3_10_3"/>
      <w:bookmarkStart w:id="1756" w:name="_Toc20955535"/>
      <w:bookmarkStart w:id="1757" w:name="_Toc29460961"/>
      <w:bookmarkStart w:id="1758" w:name="_Toc29505693"/>
      <w:bookmarkStart w:id="1759" w:name="_Toc36556218"/>
      <w:bookmarkStart w:id="1760" w:name="_Toc45881657"/>
      <w:bookmarkStart w:id="1761" w:name="_Toc51852291"/>
      <w:bookmarkStart w:id="1762" w:name="_Toc56620242"/>
      <w:bookmarkStart w:id="1763" w:name="_Toc64447882"/>
      <w:bookmarkStart w:id="1764" w:name="_Toc74152657"/>
      <w:bookmarkStart w:id="1765" w:name="_Toc88656082"/>
      <w:bookmarkStart w:id="1766" w:name="_Toc88657141"/>
      <w:bookmarkStart w:id="1767" w:name="_Toc105657124"/>
      <w:bookmarkStart w:id="1768" w:name="_Toc106108505"/>
      <w:bookmarkStart w:id="1769" w:name="_Toc112687598"/>
      <w:bookmarkStart w:id="1770" w:name="_Toc209691231"/>
      <w:bookmarkEnd w:id="1755"/>
      <w:r w:rsidRPr="00673604">
        <w:t>8.</w:t>
      </w:r>
      <w:r w:rsidRPr="00673604">
        <w:rPr>
          <w:rFonts w:hint="eastAsia"/>
        </w:rPr>
        <w:t>3</w:t>
      </w:r>
      <w:r w:rsidRPr="00673604">
        <w:t>.10.3</w:t>
      </w:r>
      <w:r w:rsidRPr="00673604">
        <w:tab/>
        <w:t>Abnormal Conditions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71" w:name="_CR8_3_11"/>
      <w:bookmarkStart w:id="1772" w:name="_Toc20955536"/>
      <w:bookmarkStart w:id="1773" w:name="_Toc29460962"/>
      <w:bookmarkStart w:id="1774" w:name="_Toc29505694"/>
      <w:bookmarkStart w:id="1775" w:name="_Toc36556219"/>
      <w:bookmarkStart w:id="1776" w:name="_Toc45881658"/>
      <w:bookmarkStart w:id="1777" w:name="_Toc51852292"/>
      <w:bookmarkStart w:id="1778" w:name="_Toc56620243"/>
      <w:bookmarkStart w:id="1779" w:name="_Toc64447883"/>
      <w:bookmarkStart w:id="1780" w:name="_Toc74152658"/>
      <w:bookmarkStart w:id="1781" w:name="_Toc88656083"/>
      <w:bookmarkStart w:id="1782" w:name="_Toc88657142"/>
      <w:bookmarkStart w:id="1783" w:name="_Toc105657125"/>
      <w:bookmarkStart w:id="1784" w:name="_Toc106108506"/>
      <w:bookmarkStart w:id="1785" w:name="_Toc112687599"/>
      <w:bookmarkStart w:id="1786" w:name="_Toc209691232"/>
      <w:bookmarkEnd w:id="1771"/>
      <w:r w:rsidRPr="00D629EF">
        <w:t>8.3.11</w:t>
      </w:r>
      <w:r w:rsidRPr="00D629EF">
        <w:tab/>
        <w:t>MR-DC Data Usage Report</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C4F8FDA" w14:textId="77777777" w:rsidR="00FC324B" w:rsidRPr="00D629EF" w:rsidRDefault="00FC324B" w:rsidP="00FC324B">
      <w:pPr>
        <w:pStyle w:val="Heading4"/>
      </w:pPr>
      <w:bookmarkStart w:id="1787" w:name="_CR8_3_11_1"/>
      <w:bookmarkStart w:id="1788" w:name="_Toc20955537"/>
      <w:bookmarkStart w:id="1789" w:name="_Toc29460963"/>
      <w:bookmarkStart w:id="1790" w:name="_Toc29505695"/>
      <w:bookmarkStart w:id="1791" w:name="_Toc36556220"/>
      <w:bookmarkStart w:id="1792" w:name="_Toc45881659"/>
      <w:bookmarkStart w:id="1793" w:name="_Toc51852293"/>
      <w:bookmarkStart w:id="1794" w:name="_Toc56620244"/>
      <w:bookmarkStart w:id="1795" w:name="_Toc64447884"/>
      <w:bookmarkStart w:id="1796" w:name="_Toc74152659"/>
      <w:bookmarkStart w:id="1797" w:name="_Toc88656084"/>
      <w:bookmarkStart w:id="1798" w:name="_Toc88657143"/>
      <w:bookmarkStart w:id="1799" w:name="_Toc105657126"/>
      <w:bookmarkStart w:id="1800" w:name="_Toc106108507"/>
      <w:bookmarkStart w:id="1801" w:name="_Toc112687600"/>
      <w:bookmarkStart w:id="1802" w:name="_Toc209691233"/>
      <w:bookmarkEnd w:id="1787"/>
      <w:r w:rsidRPr="00D629EF">
        <w:t>8.3.11.1</w:t>
      </w:r>
      <w:r w:rsidRPr="00D629EF">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803" w:name="_CR8_3_11_2"/>
      <w:bookmarkStart w:id="1804" w:name="_Toc20955538"/>
      <w:bookmarkStart w:id="1805" w:name="_Toc29460964"/>
      <w:bookmarkStart w:id="1806" w:name="_Toc29505696"/>
      <w:bookmarkStart w:id="1807" w:name="_Toc36556221"/>
      <w:bookmarkStart w:id="1808" w:name="_Toc45881660"/>
      <w:bookmarkStart w:id="1809" w:name="_Toc51852294"/>
      <w:bookmarkStart w:id="1810" w:name="_Toc56620245"/>
      <w:bookmarkStart w:id="1811" w:name="_Toc64447885"/>
      <w:bookmarkStart w:id="1812" w:name="_Toc74152660"/>
      <w:bookmarkStart w:id="1813" w:name="_Toc88656085"/>
      <w:bookmarkStart w:id="1814" w:name="_Toc88657144"/>
      <w:bookmarkStart w:id="1815" w:name="_Toc105657127"/>
      <w:bookmarkStart w:id="1816" w:name="_Toc106108508"/>
      <w:bookmarkStart w:id="1817" w:name="_Toc112687601"/>
      <w:bookmarkStart w:id="1818" w:name="_Toc209691234"/>
      <w:bookmarkEnd w:id="1803"/>
      <w:r w:rsidRPr="00D629EF">
        <w:t>8.3.11.2</w:t>
      </w:r>
      <w:r w:rsidRPr="00D629EF">
        <w:tab/>
        <w:t>Successful Operation</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7E6A694" w14:textId="77777777" w:rsidR="00FC324B" w:rsidRPr="00D629EF" w:rsidRDefault="00FC324B" w:rsidP="00FC324B">
      <w:pPr>
        <w:pStyle w:val="TH"/>
      </w:pPr>
      <w:r w:rsidRPr="00D629EF">
        <w:object w:dxaOrig="5535" w:dyaOrig="2505" w14:anchorId="06AFDA33">
          <v:shape id="_x0000_i1059" type="#_x0000_t75" style="width:276.65pt;height:129pt" o:ole="">
            <v:imagedata r:id="rId78" o:title=""/>
          </v:shape>
          <o:OLEObject Type="Embed" ProgID="Visio.Drawing.15" ShapeID="_x0000_i1059" DrawAspect="Content" ObjectID="_1820304164" r:id="rId79"/>
        </w:object>
      </w:r>
    </w:p>
    <w:p w14:paraId="16915FB9" w14:textId="77777777" w:rsidR="00FC324B" w:rsidRPr="00D629EF" w:rsidRDefault="00FC324B" w:rsidP="00FC324B">
      <w:pPr>
        <w:pStyle w:val="TF"/>
      </w:pPr>
      <w:bookmarkStart w:id="1819" w:name="_CRFigure8_3_11_21"/>
      <w:r w:rsidRPr="00D629EF">
        <w:t xml:space="preserve">Figure </w:t>
      </w:r>
      <w:bookmarkEnd w:id="1819"/>
      <w:r w:rsidRPr="00D629EF">
        <w:t>8.3.11.2-1: MR-DC Data Usage Report procedure: Successful Operation.</w:t>
      </w:r>
    </w:p>
    <w:p w14:paraId="6211FB85" w14:textId="77777777" w:rsidR="00FC324B" w:rsidRPr="00D629EF" w:rsidRDefault="00FC324B" w:rsidP="00FC324B">
      <w:r w:rsidRPr="00D629EF">
        <w:lastRenderedPageBreak/>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20" w:name="_CR8_3_11_3"/>
      <w:bookmarkStart w:id="1821" w:name="_Toc20955539"/>
      <w:bookmarkStart w:id="1822" w:name="_Toc29460965"/>
      <w:bookmarkStart w:id="1823" w:name="_Toc29505697"/>
      <w:bookmarkStart w:id="1824" w:name="_Toc36556222"/>
      <w:bookmarkStart w:id="1825" w:name="_Toc45881661"/>
      <w:bookmarkStart w:id="1826" w:name="_Toc51852295"/>
      <w:bookmarkStart w:id="1827" w:name="_Toc56620246"/>
      <w:bookmarkStart w:id="1828" w:name="_Toc64447886"/>
      <w:bookmarkStart w:id="1829" w:name="_Toc74152661"/>
      <w:bookmarkStart w:id="1830" w:name="_Toc88656086"/>
      <w:bookmarkStart w:id="1831" w:name="_Toc88657145"/>
      <w:bookmarkStart w:id="1832" w:name="_Toc105657128"/>
      <w:bookmarkStart w:id="1833" w:name="_Toc106108509"/>
      <w:bookmarkStart w:id="1834" w:name="_Toc112687602"/>
      <w:bookmarkStart w:id="1835" w:name="_Toc209691235"/>
      <w:bookmarkEnd w:id="1820"/>
      <w:r w:rsidRPr="00D629EF">
        <w:t>8.3.11.3</w:t>
      </w:r>
      <w:r w:rsidRPr="00D629EF">
        <w:tab/>
        <w:t>Abnormal Conditions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36" w:name="_CR8_3_12"/>
      <w:bookmarkStart w:id="1837" w:name="_Toc29460851"/>
      <w:bookmarkStart w:id="1838" w:name="_Toc45881662"/>
      <w:bookmarkStart w:id="1839" w:name="_Toc51852296"/>
      <w:bookmarkStart w:id="1840" w:name="_Toc56620247"/>
      <w:bookmarkStart w:id="1841" w:name="_Toc64447887"/>
      <w:bookmarkStart w:id="1842" w:name="_Toc74152662"/>
      <w:bookmarkStart w:id="1843" w:name="_Toc88656087"/>
      <w:bookmarkStart w:id="1844" w:name="_Toc88657146"/>
      <w:bookmarkStart w:id="1845" w:name="_Toc105657129"/>
      <w:bookmarkStart w:id="1846" w:name="_Toc106108510"/>
      <w:bookmarkStart w:id="1847" w:name="_Toc112687603"/>
      <w:bookmarkStart w:id="1848" w:name="_Toc209691236"/>
      <w:bookmarkEnd w:id="1836"/>
      <w:r>
        <w:t>8.3.12</w:t>
      </w:r>
      <w:r w:rsidRPr="00FA52B0">
        <w:tab/>
      </w:r>
      <w:bookmarkEnd w:id="1837"/>
      <w:r>
        <w:t>Early Forwarding SN Transfer</w:t>
      </w:r>
      <w:bookmarkEnd w:id="1838"/>
      <w:bookmarkEnd w:id="1839"/>
      <w:bookmarkEnd w:id="1840"/>
      <w:bookmarkEnd w:id="1841"/>
      <w:bookmarkEnd w:id="1842"/>
      <w:bookmarkEnd w:id="1843"/>
      <w:bookmarkEnd w:id="1844"/>
      <w:bookmarkEnd w:id="1845"/>
      <w:bookmarkEnd w:id="1846"/>
      <w:bookmarkEnd w:id="1847"/>
      <w:bookmarkEnd w:id="1848"/>
    </w:p>
    <w:p w14:paraId="350D51DF" w14:textId="77777777" w:rsidR="00FC324B" w:rsidRPr="00FA52B0" w:rsidRDefault="00FC324B" w:rsidP="00FC324B">
      <w:pPr>
        <w:pStyle w:val="Heading4"/>
      </w:pPr>
      <w:bookmarkStart w:id="1849" w:name="_CR8_3_12_1"/>
      <w:bookmarkStart w:id="1850" w:name="_Toc29460852"/>
      <w:bookmarkStart w:id="1851" w:name="_Toc45881663"/>
      <w:bookmarkStart w:id="1852" w:name="_Toc51852297"/>
      <w:bookmarkStart w:id="1853" w:name="_Toc56620248"/>
      <w:bookmarkStart w:id="1854" w:name="_Toc64447888"/>
      <w:bookmarkStart w:id="1855" w:name="_Toc74152663"/>
      <w:bookmarkStart w:id="1856" w:name="_Toc88656088"/>
      <w:bookmarkStart w:id="1857" w:name="_Toc88657147"/>
      <w:bookmarkStart w:id="1858" w:name="_Toc105657130"/>
      <w:bookmarkStart w:id="1859" w:name="_Toc106108511"/>
      <w:bookmarkStart w:id="1860" w:name="_Toc112687604"/>
      <w:bookmarkStart w:id="1861" w:name="_Toc209691237"/>
      <w:bookmarkEnd w:id="1849"/>
      <w:r>
        <w:t>8.3.12</w:t>
      </w:r>
      <w:r w:rsidRPr="00FA52B0">
        <w:t>.1</w:t>
      </w:r>
      <w:r w:rsidRPr="00FA52B0">
        <w:tab/>
        <w:t>General</w:t>
      </w:r>
      <w:bookmarkEnd w:id="1850"/>
      <w:bookmarkEnd w:id="1851"/>
      <w:bookmarkEnd w:id="1852"/>
      <w:bookmarkEnd w:id="1853"/>
      <w:bookmarkEnd w:id="1854"/>
      <w:bookmarkEnd w:id="1855"/>
      <w:bookmarkEnd w:id="1856"/>
      <w:bookmarkEnd w:id="1857"/>
      <w:bookmarkEnd w:id="1858"/>
      <w:bookmarkEnd w:id="1859"/>
      <w:bookmarkEnd w:id="1860"/>
      <w:bookmarkEnd w:id="1861"/>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6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2"/>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63" w:name="_CR8_3_12_2"/>
      <w:bookmarkStart w:id="1864" w:name="_Toc29460853"/>
      <w:bookmarkStart w:id="1865" w:name="_Toc45881664"/>
      <w:bookmarkStart w:id="1866" w:name="_Toc51852298"/>
      <w:bookmarkStart w:id="1867" w:name="_Toc56620249"/>
      <w:bookmarkStart w:id="1868" w:name="_Toc64447889"/>
      <w:bookmarkStart w:id="1869" w:name="_Toc74152664"/>
      <w:bookmarkStart w:id="1870" w:name="_Toc88656089"/>
      <w:bookmarkStart w:id="1871" w:name="_Toc88657148"/>
      <w:bookmarkStart w:id="1872" w:name="_Toc105657131"/>
      <w:bookmarkStart w:id="1873" w:name="_Toc106108512"/>
      <w:bookmarkStart w:id="1874" w:name="_Toc112687605"/>
      <w:bookmarkStart w:id="1875" w:name="_Toc209691238"/>
      <w:bookmarkEnd w:id="1863"/>
      <w:r>
        <w:t>8.3.12</w:t>
      </w:r>
      <w:r w:rsidRPr="00FA52B0">
        <w:t>.2</w:t>
      </w:r>
      <w:r w:rsidRPr="00FA52B0">
        <w:tab/>
        <w:t>Successful Operation</w:t>
      </w:r>
      <w:bookmarkEnd w:id="1864"/>
      <w:bookmarkEnd w:id="1865"/>
      <w:bookmarkEnd w:id="1866"/>
      <w:bookmarkEnd w:id="1867"/>
      <w:bookmarkEnd w:id="1868"/>
      <w:bookmarkEnd w:id="1869"/>
      <w:bookmarkEnd w:id="1870"/>
      <w:bookmarkEnd w:id="1871"/>
      <w:bookmarkEnd w:id="1872"/>
      <w:bookmarkEnd w:id="1873"/>
      <w:bookmarkEnd w:id="1874"/>
      <w:bookmarkEnd w:id="1875"/>
    </w:p>
    <w:p w14:paraId="4BBAFD8A" w14:textId="77777777" w:rsidR="00FC324B" w:rsidRPr="00FA52B0" w:rsidRDefault="00FC324B" w:rsidP="00FC324B">
      <w:pPr>
        <w:pStyle w:val="TH"/>
      </w:pPr>
      <w:r w:rsidRPr="00FA52B0">
        <w:object w:dxaOrig="5536" w:dyaOrig="2506" w14:anchorId="23529DDC">
          <v:shape id="_x0000_i1060" type="#_x0000_t75" style="width:276.65pt;height:127.45pt" o:ole="">
            <v:imagedata r:id="rId80" o:title=""/>
          </v:shape>
          <o:OLEObject Type="Embed" ProgID="Visio.Drawing.15" ShapeID="_x0000_i1060" DrawAspect="Content" ObjectID="_1820304165" r:id="rId81"/>
        </w:object>
      </w:r>
    </w:p>
    <w:p w14:paraId="5F9D783D" w14:textId="77777777" w:rsidR="00FC324B" w:rsidRPr="00FA52B0" w:rsidRDefault="00FC324B" w:rsidP="00FC324B">
      <w:pPr>
        <w:pStyle w:val="TF"/>
      </w:pPr>
      <w:bookmarkStart w:id="1876" w:name="_CRFigure8_3_12_21"/>
      <w:r w:rsidRPr="00FA52B0">
        <w:t xml:space="preserve">Figure </w:t>
      </w:r>
      <w:bookmarkEnd w:id="1876"/>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F02CDD8" w:rsidR="00FC324B" w:rsidRPr="00905ACB" w:rsidRDefault="00FC324B" w:rsidP="00FC324B">
      <w:bookmarkStart w:id="187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000B0F88">
        <w:t xml:space="preserve"> or LTM</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78" w:name="_CR8_3_12_3"/>
      <w:bookmarkStart w:id="1879" w:name="_Toc45881665"/>
      <w:bookmarkStart w:id="1880" w:name="_Toc51852299"/>
      <w:bookmarkStart w:id="1881" w:name="_Toc56620250"/>
      <w:bookmarkStart w:id="1882" w:name="_Toc64447890"/>
      <w:bookmarkStart w:id="1883" w:name="_Toc74152665"/>
      <w:bookmarkStart w:id="1884" w:name="_Toc88656090"/>
      <w:bookmarkStart w:id="1885" w:name="_Toc88657149"/>
      <w:bookmarkStart w:id="1886" w:name="_Toc105657132"/>
      <w:bookmarkStart w:id="1887" w:name="_Toc106108513"/>
      <w:bookmarkStart w:id="1888" w:name="_Toc112687606"/>
      <w:bookmarkStart w:id="1889" w:name="_Toc209691239"/>
      <w:bookmarkEnd w:id="1877"/>
      <w:bookmarkEnd w:id="1878"/>
      <w:r>
        <w:t>8.3.12</w:t>
      </w:r>
      <w:r w:rsidRPr="007E6716">
        <w:t>.3</w:t>
      </w:r>
      <w:r w:rsidRPr="007E6716">
        <w:tab/>
        <w:t>Unsuccessful Operation</w:t>
      </w:r>
      <w:bookmarkEnd w:id="1879"/>
      <w:bookmarkEnd w:id="1880"/>
      <w:bookmarkEnd w:id="1881"/>
      <w:bookmarkEnd w:id="1882"/>
      <w:bookmarkEnd w:id="1883"/>
      <w:bookmarkEnd w:id="1884"/>
      <w:bookmarkEnd w:id="1885"/>
      <w:bookmarkEnd w:id="1886"/>
      <w:bookmarkEnd w:id="1887"/>
      <w:bookmarkEnd w:id="1888"/>
      <w:bookmarkEnd w:id="1889"/>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90" w:name="_CR8_3_12_4"/>
      <w:bookmarkStart w:id="1891" w:name="_Toc45881666"/>
      <w:bookmarkStart w:id="1892" w:name="_Toc51852300"/>
      <w:bookmarkStart w:id="1893" w:name="_Toc56620251"/>
      <w:bookmarkStart w:id="1894" w:name="_Toc64447891"/>
      <w:bookmarkStart w:id="1895" w:name="_Toc74152666"/>
      <w:bookmarkStart w:id="1896" w:name="_Toc88656091"/>
      <w:bookmarkStart w:id="1897" w:name="_Toc88657150"/>
      <w:bookmarkStart w:id="1898" w:name="_Toc105657133"/>
      <w:bookmarkStart w:id="1899" w:name="_Toc106108514"/>
      <w:bookmarkStart w:id="1900" w:name="_Toc112687607"/>
      <w:bookmarkStart w:id="1901" w:name="_Toc209691240"/>
      <w:bookmarkEnd w:id="1890"/>
      <w:r>
        <w:t>8.3.12</w:t>
      </w:r>
      <w:r w:rsidRPr="007E6716">
        <w:t>.4</w:t>
      </w:r>
      <w:r w:rsidRPr="007E6716">
        <w:tab/>
        <w:t>Abnormal Conditions</w:t>
      </w:r>
      <w:bookmarkEnd w:id="1891"/>
      <w:bookmarkEnd w:id="1892"/>
      <w:bookmarkEnd w:id="1893"/>
      <w:bookmarkEnd w:id="1894"/>
      <w:bookmarkEnd w:id="1895"/>
      <w:bookmarkEnd w:id="1896"/>
      <w:bookmarkEnd w:id="1897"/>
      <w:bookmarkEnd w:id="1898"/>
      <w:bookmarkEnd w:id="1899"/>
      <w:bookmarkEnd w:id="1900"/>
      <w:bookmarkEnd w:id="1901"/>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902" w:name="_CR8_3_13"/>
      <w:bookmarkStart w:id="1903" w:name="_Toc51852301"/>
      <w:bookmarkStart w:id="1904" w:name="_Toc56620252"/>
      <w:bookmarkStart w:id="1905" w:name="_Toc64447892"/>
      <w:bookmarkStart w:id="1906" w:name="_Toc74152667"/>
      <w:bookmarkStart w:id="1907" w:name="_Toc88656092"/>
      <w:bookmarkStart w:id="1908" w:name="_Toc88657151"/>
      <w:bookmarkStart w:id="1909" w:name="_Toc105657134"/>
      <w:bookmarkStart w:id="1910" w:name="_Toc106108515"/>
      <w:bookmarkStart w:id="1911" w:name="_Toc112687608"/>
      <w:bookmarkStart w:id="1912" w:name="_Toc29460966"/>
      <w:bookmarkStart w:id="1913" w:name="_Toc29505698"/>
      <w:bookmarkStart w:id="1914" w:name="_Toc36556223"/>
      <w:bookmarkStart w:id="1915" w:name="_Toc45881667"/>
      <w:bookmarkStart w:id="1916" w:name="_Toc209691241"/>
      <w:bookmarkEnd w:id="190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3"/>
      <w:bookmarkEnd w:id="1904"/>
      <w:bookmarkEnd w:id="1905"/>
      <w:bookmarkEnd w:id="1906"/>
      <w:bookmarkEnd w:id="1907"/>
      <w:bookmarkEnd w:id="1908"/>
      <w:bookmarkEnd w:id="1909"/>
      <w:bookmarkEnd w:id="1910"/>
      <w:bookmarkEnd w:id="1911"/>
      <w:bookmarkEnd w:id="1916"/>
    </w:p>
    <w:p w14:paraId="67608A77" w14:textId="77777777" w:rsidR="00FC324B" w:rsidRPr="005E4CDB" w:rsidRDefault="00FC324B" w:rsidP="00FC324B">
      <w:pPr>
        <w:pStyle w:val="Heading4"/>
        <w:rPr>
          <w:lang w:eastAsia="zh-CN"/>
        </w:rPr>
      </w:pPr>
      <w:bookmarkStart w:id="1917" w:name="_CR8_3_13_1"/>
      <w:bookmarkStart w:id="1918" w:name="_Toc51852302"/>
      <w:bookmarkStart w:id="1919" w:name="_Toc56620253"/>
      <w:bookmarkStart w:id="1920" w:name="_Toc64447893"/>
      <w:bookmarkStart w:id="1921" w:name="_Toc74152668"/>
      <w:bookmarkStart w:id="1922" w:name="_Toc88656093"/>
      <w:bookmarkStart w:id="1923" w:name="_Toc88657152"/>
      <w:bookmarkStart w:id="1924" w:name="_Toc105657135"/>
      <w:bookmarkStart w:id="1925" w:name="_Toc106108516"/>
      <w:bookmarkStart w:id="1926" w:name="_Toc112687609"/>
      <w:bookmarkStart w:id="1927" w:name="_Toc209691242"/>
      <w:bookmarkEnd w:id="1917"/>
      <w:r>
        <w:rPr>
          <w:lang w:eastAsia="zh-CN"/>
        </w:rPr>
        <w:t>8.3.13</w:t>
      </w:r>
      <w:r w:rsidRPr="005E4CDB">
        <w:rPr>
          <w:lang w:eastAsia="zh-CN"/>
        </w:rPr>
        <w:t>.1</w:t>
      </w:r>
      <w:r w:rsidRPr="005E4CDB">
        <w:rPr>
          <w:lang w:eastAsia="zh-CN"/>
        </w:rPr>
        <w:tab/>
        <w:t>General</w:t>
      </w:r>
      <w:bookmarkEnd w:id="1918"/>
      <w:bookmarkEnd w:id="1919"/>
      <w:bookmarkEnd w:id="1920"/>
      <w:bookmarkEnd w:id="1921"/>
      <w:bookmarkEnd w:id="1922"/>
      <w:bookmarkEnd w:id="1923"/>
      <w:bookmarkEnd w:id="1924"/>
      <w:bookmarkEnd w:id="1925"/>
      <w:bookmarkEnd w:id="1926"/>
      <w:bookmarkEnd w:id="1927"/>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28" w:name="OLE_LINK5"/>
      <w:r w:rsidRPr="005E4CDB">
        <w:t>gNB-CU-CP</w:t>
      </w:r>
      <w:bookmarkEnd w:id="1928"/>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lastRenderedPageBreak/>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9" w:name="_CR8_3_13_2"/>
      <w:bookmarkStart w:id="1930" w:name="_Toc51852303"/>
      <w:bookmarkStart w:id="1931" w:name="_Toc56620254"/>
      <w:bookmarkStart w:id="1932" w:name="_Toc64447894"/>
      <w:bookmarkStart w:id="1933" w:name="_Toc74152669"/>
      <w:bookmarkStart w:id="1934" w:name="_Toc88656094"/>
      <w:bookmarkStart w:id="1935" w:name="_Toc88657153"/>
      <w:bookmarkStart w:id="1936" w:name="_Toc105657136"/>
      <w:bookmarkStart w:id="1937" w:name="_Toc106108517"/>
      <w:bookmarkStart w:id="1938" w:name="_Toc112687610"/>
      <w:bookmarkStart w:id="1939" w:name="_Toc209691243"/>
      <w:bookmarkEnd w:id="1929"/>
      <w:r>
        <w:rPr>
          <w:lang w:eastAsia="zh-CN"/>
        </w:rPr>
        <w:t>8.3.13</w:t>
      </w:r>
      <w:r w:rsidRPr="005E4CDB">
        <w:rPr>
          <w:lang w:eastAsia="zh-CN"/>
        </w:rPr>
        <w:t>.2</w:t>
      </w:r>
      <w:r w:rsidRPr="005E4CDB">
        <w:rPr>
          <w:lang w:eastAsia="zh-CN"/>
        </w:rPr>
        <w:tab/>
        <w:t>Successful Operation</w:t>
      </w:r>
      <w:bookmarkEnd w:id="1930"/>
      <w:bookmarkEnd w:id="1931"/>
      <w:bookmarkEnd w:id="1932"/>
      <w:bookmarkEnd w:id="1933"/>
      <w:bookmarkEnd w:id="1934"/>
      <w:bookmarkEnd w:id="1935"/>
      <w:bookmarkEnd w:id="1936"/>
      <w:bookmarkEnd w:id="1937"/>
      <w:bookmarkEnd w:id="1938"/>
      <w:bookmarkEnd w:id="1939"/>
    </w:p>
    <w:p w14:paraId="0E0421E1" w14:textId="77777777" w:rsidR="00FC324B" w:rsidRDefault="00FC324B" w:rsidP="00B24CC1">
      <w:pPr>
        <w:pStyle w:val="TH"/>
      </w:pPr>
      <w:r w:rsidRPr="00D629EF">
        <w:object w:dxaOrig="5535" w:dyaOrig="2295" w14:anchorId="337ED7C4">
          <v:shape id="_x0000_i1061" type="#_x0000_t75" style="width:276.65pt;height:115.5pt" o:ole="">
            <v:imagedata r:id="rId82" o:title=""/>
          </v:shape>
          <o:OLEObject Type="Embed" ProgID="Visio.Drawing.15" ShapeID="_x0000_i1061" DrawAspect="Content" ObjectID="_1820304166" r:id="rId83"/>
        </w:object>
      </w:r>
    </w:p>
    <w:p w14:paraId="4F94660A" w14:textId="77777777" w:rsidR="00FC324B" w:rsidRPr="005E4CDB" w:rsidRDefault="00FC324B" w:rsidP="00FC324B">
      <w:pPr>
        <w:pStyle w:val="TF"/>
      </w:pPr>
      <w:bookmarkStart w:id="1940" w:name="_CRFigure8_3_13_21"/>
      <w:r w:rsidRPr="005E4CDB">
        <w:t xml:space="preserve">Figure </w:t>
      </w:r>
      <w:bookmarkEnd w:id="1940"/>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41" w:name="_CR8_3_13_3"/>
      <w:bookmarkStart w:id="1942" w:name="_Toc51852304"/>
      <w:bookmarkStart w:id="1943" w:name="_Toc56620255"/>
      <w:bookmarkStart w:id="1944" w:name="_Toc64447895"/>
      <w:bookmarkStart w:id="1945" w:name="_Toc74152670"/>
      <w:bookmarkStart w:id="1946" w:name="_Toc88656095"/>
      <w:bookmarkStart w:id="1947" w:name="_Toc88657154"/>
      <w:bookmarkStart w:id="1948" w:name="_Toc105657137"/>
      <w:bookmarkStart w:id="1949" w:name="_Toc106108518"/>
      <w:bookmarkStart w:id="1950" w:name="_Toc112687611"/>
      <w:bookmarkStart w:id="1951" w:name="_Toc209691244"/>
      <w:bookmarkEnd w:id="1941"/>
      <w:r w:rsidRPr="005E4CDB">
        <w:rPr>
          <w:lang w:eastAsia="zh-CN"/>
        </w:rPr>
        <w:t>8.3.</w:t>
      </w:r>
      <w:r>
        <w:rPr>
          <w:lang w:eastAsia="zh-CN"/>
        </w:rPr>
        <w:t>13</w:t>
      </w:r>
      <w:r w:rsidRPr="005E4CDB">
        <w:rPr>
          <w:lang w:eastAsia="zh-CN"/>
        </w:rPr>
        <w:t>.3</w:t>
      </w:r>
      <w:r w:rsidRPr="005E4CDB">
        <w:rPr>
          <w:lang w:eastAsia="zh-CN"/>
        </w:rPr>
        <w:tab/>
        <w:t>Abnormal Conditions</w:t>
      </w:r>
      <w:bookmarkEnd w:id="1942"/>
      <w:bookmarkEnd w:id="1943"/>
      <w:bookmarkEnd w:id="1944"/>
      <w:bookmarkEnd w:id="1945"/>
      <w:bookmarkEnd w:id="1946"/>
      <w:bookmarkEnd w:id="1947"/>
      <w:bookmarkEnd w:id="1948"/>
      <w:bookmarkEnd w:id="1949"/>
      <w:bookmarkEnd w:id="1950"/>
      <w:bookmarkEnd w:id="1951"/>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52" w:name="_CR8_4"/>
      <w:bookmarkStart w:id="1953" w:name="_Toc51852305"/>
      <w:bookmarkStart w:id="1954" w:name="_Toc56620256"/>
      <w:bookmarkStart w:id="1955" w:name="_Toc64447896"/>
      <w:bookmarkStart w:id="1956" w:name="_Toc74152671"/>
      <w:bookmarkStart w:id="1957" w:name="_Toc88656096"/>
      <w:bookmarkStart w:id="1958" w:name="_Toc88657155"/>
      <w:bookmarkStart w:id="1959" w:name="_Toc105657138"/>
      <w:bookmarkStart w:id="1960" w:name="_Toc106108519"/>
      <w:bookmarkStart w:id="1961" w:name="_Toc112687612"/>
      <w:bookmarkStart w:id="1962" w:name="_Toc209691245"/>
      <w:bookmarkEnd w:id="1952"/>
      <w:r w:rsidRPr="00D629EF">
        <w:t>8.4</w:t>
      </w:r>
      <w:r w:rsidRPr="00D629EF">
        <w:tab/>
        <w:t>Trace Procedures</w:t>
      </w:r>
      <w:bookmarkEnd w:id="1912"/>
      <w:bookmarkEnd w:id="1913"/>
      <w:bookmarkEnd w:id="1914"/>
      <w:bookmarkEnd w:id="1915"/>
      <w:bookmarkEnd w:id="1953"/>
      <w:bookmarkEnd w:id="1954"/>
      <w:bookmarkEnd w:id="1955"/>
      <w:bookmarkEnd w:id="1956"/>
      <w:bookmarkEnd w:id="1957"/>
      <w:bookmarkEnd w:id="1958"/>
      <w:bookmarkEnd w:id="1959"/>
      <w:bookmarkEnd w:id="1960"/>
      <w:bookmarkEnd w:id="1961"/>
      <w:bookmarkEnd w:id="1962"/>
    </w:p>
    <w:p w14:paraId="1F153FCA" w14:textId="77777777" w:rsidR="00FC324B" w:rsidRPr="00D629EF" w:rsidRDefault="00FC324B" w:rsidP="0042359A">
      <w:pPr>
        <w:pStyle w:val="Heading3"/>
        <w:keepNext w:val="0"/>
        <w:keepLines w:val="0"/>
        <w:widowControl w:val="0"/>
      </w:pPr>
      <w:bookmarkStart w:id="1963" w:name="_CR8_4_1"/>
      <w:bookmarkStart w:id="1964" w:name="_Toc29460967"/>
      <w:bookmarkStart w:id="1965" w:name="_Toc29505699"/>
      <w:bookmarkStart w:id="1966" w:name="_Toc36556224"/>
      <w:bookmarkStart w:id="1967" w:name="_Toc45881668"/>
      <w:bookmarkStart w:id="1968" w:name="_Toc51852306"/>
      <w:bookmarkStart w:id="1969" w:name="_Toc56620257"/>
      <w:bookmarkStart w:id="1970" w:name="_Toc64447897"/>
      <w:bookmarkStart w:id="1971" w:name="_Toc74152672"/>
      <w:bookmarkStart w:id="1972" w:name="_Toc88656097"/>
      <w:bookmarkStart w:id="1973" w:name="_Toc88657156"/>
      <w:bookmarkStart w:id="1974" w:name="_Toc105657139"/>
      <w:bookmarkStart w:id="1975" w:name="_Toc106108520"/>
      <w:bookmarkStart w:id="1976" w:name="_Toc112687613"/>
      <w:bookmarkStart w:id="1977" w:name="_Toc209691246"/>
      <w:bookmarkEnd w:id="1963"/>
      <w:r w:rsidRPr="00D629EF">
        <w:t>8.4.1</w:t>
      </w:r>
      <w:r w:rsidRPr="00D629EF">
        <w:tab/>
        <w:t>Trace Start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D3CE0E2" w14:textId="77777777" w:rsidR="00FC324B" w:rsidRPr="00D629EF" w:rsidRDefault="00FC324B" w:rsidP="0042359A">
      <w:pPr>
        <w:pStyle w:val="Heading4"/>
        <w:keepNext w:val="0"/>
        <w:keepLines w:val="0"/>
        <w:widowControl w:val="0"/>
      </w:pPr>
      <w:bookmarkStart w:id="1978" w:name="_CR8_4_1_1"/>
      <w:bookmarkStart w:id="1979" w:name="_Toc29460968"/>
      <w:bookmarkStart w:id="1980" w:name="_Toc29505700"/>
      <w:bookmarkStart w:id="1981" w:name="_Toc36556225"/>
      <w:bookmarkStart w:id="1982" w:name="_Toc45881669"/>
      <w:bookmarkStart w:id="1983" w:name="_Toc51852307"/>
      <w:bookmarkStart w:id="1984" w:name="_Toc56620258"/>
      <w:bookmarkStart w:id="1985" w:name="_Toc64447898"/>
      <w:bookmarkStart w:id="1986" w:name="_Toc74152673"/>
      <w:bookmarkStart w:id="1987" w:name="_Toc88656098"/>
      <w:bookmarkStart w:id="1988" w:name="_Toc88657157"/>
      <w:bookmarkStart w:id="1989" w:name="_Toc105657140"/>
      <w:bookmarkStart w:id="1990" w:name="_Toc106108521"/>
      <w:bookmarkStart w:id="1991" w:name="_Toc112687614"/>
      <w:bookmarkStart w:id="1992" w:name="_Toc209691247"/>
      <w:bookmarkEnd w:id="1978"/>
      <w:r w:rsidRPr="00D629EF">
        <w:t>8.4.1.1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38BEFED" w14:textId="77777777" w:rsidR="00FC324B" w:rsidRPr="00D629EF" w:rsidRDefault="00FC324B" w:rsidP="0042359A">
      <w:pPr>
        <w:widowControl w:val="0"/>
      </w:pPr>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93" w:name="_CR8_4_1_2"/>
      <w:bookmarkStart w:id="1994" w:name="_Toc29460969"/>
      <w:bookmarkStart w:id="1995" w:name="_Toc29505701"/>
      <w:bookmarkStart w:id="1996" w:name="_Toc36556226"/>
      <w:bookmarkStart w:id="1997" w:name="_Toc45881670"/>
      <w:bookmarkStart w:id="1998" w:name="_Toc51852308"/>
      <w:bookmarkStart w:id="1999" w:name="_Toc56620259"/>
      <w:bookmarkStart w:id="2000" w:name="_Toc64447899"/>
      <w:bookmarkStart w:id="2001" w:name="_Toc74152674"/>
      <w:bookmarkStart w:id="2002" w:name="_Toc88656099"/>
      <w:bookmarkStart w:id="2003" w:name="_Toc88657158"/>
      <w:bookmarkStart w:id="2004" w:name="_Toc105657141"/>
      <w:bookmarkStart w:id="2005" w:name="_Toc106108522"/>
      <w:bookmarkStart w:id="2006" w:name="_Toc112687615"/>
      <w:bookmarkStart w:id="2007" w:name="_Toc209691248"/>
      <w:bookmarkEnd w:id="1993"/>
      <w:r w:rsidRPr="00D629EF">
        <w:t>8.4.1.2</w:t>
      </w:r>
      <w:r w:rsidRPr="00D629EF">
        <w:tab/>
        <w:t>Successful Operation</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62" type="#_x0000_t75" style="width:343.45pt;height:118.55pt" o:ole="">
            <v:imagedata r:id="rId84" o:title=""/>
          </v:shape>
          <o:OLEObject Type="Embed" ProgID="Visio.Drawing.11" ShapeID="_x0000_i1062" DrawAspect="Content" ObjectID="_1820304167" r:id="rId85"/>
        </w:object>
      </w:r>
    </w:p>
    <w:p w14:paraId="3111AF08" w14:textId="77777777" w:rsidR="00FC324B" w:rsidRPr="00D629EF" w:rsidRDefault="00FC324B" w:rsidP="0042359A">
      <w:pPr>
        <w:pStyle w:val="TF"/>
        <w:keepLines w:val="0"/>
        <w:widowControl w:val="0"/>
      </w:pPr>
      <w:bookmarkStart w:id="2008" w:name="_CRFigure8_4_1_21"/>
      <w:bookmarkStart w:id="2009" w:name="_Hlk1652028"/>
      <w:r w:rsidRPr="00D629EF">
        <w:t xml:space="preserve">Figure </w:t>
      </w:r>
      <w:bookmarkEnd w:id="2008"/>
      <w:r w:rsidRPr="00D629EF">
        <w:t>8.4.1.2-1: Trace start procedure: Successful Operation</w:t>
      </w:r>
      <w:bookmarkEnd w:id="2009"/>
      <w:r w:rsidRPr="00D629EF">
        <w:t>.</w:t>
      </w:r>
    </w:p>
    <w:p w14:paraId="0E749269" w14:textId="77777777" w:rsidR="00FC324B" w:rsidRDefault="00FC324B" w:rsidP="0042359A">
      <w:pPr>
        <w:widowControl w:val="0"/>
      </w:pPr>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2010" w:name="_CR8_4_1_3"/>
      <w:bookmarkStart w:id="2011" w:name="_Toc29460970"/>
      <w:bookmarkStart w:id="2012" w:name="_Toc29505702"/>
      <w:bookmarkStart w:id="2013" w:name="_Toc36556227"/>
      <w:bookmarkStart w:id="2014" w:name="_Toc45881671"/>
      <w:bookmarkStart w:id="2015" w:name="_Toc51852309"/>
      <w:bookmarkStart w:id="2016" w:name="_Toc56620260"/>
      <w:bookmarkStart w:id="2017" w:name="_Toc64447900"/>
      <w:bookmarkStart w:id="2018" w:name="_Toc74152675"/>
      <w:bookmarkStart w:id="2019" w:name="_Toc88656100"/>
      <w:bookmarkStart w:id="2020" w:name="_Toc88657159"/>
      <w:bookmarkStart w:id="2021" w:name="_Toc105657142"/>
      <w:bookmarkStart w:id="2022" w:name="_Toc106108523"/>
      <w:bookmarkStart w:id="2023" w:name="_Toc112687616"/>
      <w:bookmarkStart w:id="2024" w:name="_Toc209691249"/>
      <w:bookmarkEnd w:id="2010"/>
      <w:r w:rsidRPr="007E6193">
        <w:rPr>
          <w:lang w:val="en-US"/>
        </w:rPr>
        <w:t>8.4.1.3</w:t>
      </w:r>
      <w:r w:rsidRPr="007E6193">
        <w:rPr>
          <w:lang w:val="en-US"/>
        </w:rPr>
        <w:tab/>
        <w:t>Abnormal Conditions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25" w:name="_CR8_4_2"/>
      <w:bookmarkStart w:id="2026" w:name="_Toc29460971"/>
      <w:bookmarkStart w:id="2027" w:name="_Toc29505703"/>
      <w:bookmarkStart w:id="2028" w:name="_Toc36556228"/>
      <w:bookmarkStart w:id="2029" w:name="_Toc45881672"/>
      <w:bookmarkStart w:id="2030" w:name="_Toc51852310"/>
      <w:bookmarkStart w:id="2031" w:name="_Toc56620261"/>
      <w:bookmarkStart w:id="2032" w:name="_Toc64447901"/>
      <w:bookmarkStart w:id="2033" w:name="_Toc74152676"/>
      <w:bookmarkStart w:id="2034" w:name="_Toc88656101"/>
      <w:bookmarkStart w:id="2035" w:name="_Toc88657160"/>
      <w:bookmarkStart w:id="2036" w:name="_Toc105657143"/>
      <w:bookmarkStart w:id="2037" w:name="_Toc106108524"/>
      <w:bookmarkStart w:id="2038" w:name="_Toc112687617"/>
      <w:bookmarkStart w:id="2039" w:name="_Toc209691250"/>
      <w:bookmarkEnd w:id="2025"/>
      <w:r w:rsidRPr="00D629EF">
        <w:lastRenderedPageBreak/>
        <w:t>8.4.2</w:t>
      </w:r>
      <w:r w:rsidRPr="00D629EF">
        <w:tab/>
        <w:t>Deactivate Trace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205B977C" w14:textId="77777777" w:rsidR="00FC324B" w:rsidRPr="00D629EF" w:rsidRDefault="00FC324B" w:rsidP="0042359A">
      <w:pPr>
        <w:pStyle w:val="Heading4"/>
        <w:keepNext w:val="0"/>
        <w:keepLines w:val="0"/>
        <w:widowControl w:val="0"/>
      </w:pPr>
      <w:bookmarkStart w:id="2040" w:name="_CR8_4_2_1"/>
      <w:bookmarkStart w:id="2041" w:name="_Toc29460972"/>
      <w:bookmarkStart w:id="2042" w:name="_Toc29505704"/>
      <w:bookmarkStart w:id="2043" w:name="_Toc36556229"/>
      <w:bookmarkStart w:id="2044" w:name="_Toc45881673"/>
      <w:bookmarkStart w:id="2045" w:name="_Toc51852311"/>
      <w:bookmarkStart w:id="2046" w:name="_Toc56620262"/>
      <w:bookmarkStart w:id="2047" w:name="_Toc64447902"/>
      <w:bookmarkStart w:id="2048" w:name="_Toc74152677"/>
      <w:bookmarkStart w:id="2049" w:name="_Toc88656102"/>
      <w:bookmarkStart w:id="2050" w:name="_Toc88657161"/>
      <w:bookmarkStart w:id="2051" w:name="_Toc105657144"/>
      <w:bookmarkStart w:id="2052" w:name="_Toc106108525"/>
      <w:bookmarkStart w:id="2053" w:name="_Toc112687618"/>
      <w:bookmarkStart w:id="2054" w:name="_Toc209691251"/>
      <w:bookmarkEnd w:id="2040"/>
      <w:r w:rsidRPr="00D629EF">
        <w:t>8.4.2.1</w:t>
      </w:r>
      <w:r w:rsidRPr="00D629EF">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4CF3667" w14:textId="77777777" w:rsidR="00FC324B" w:rsidRPr="00D629EF" w:rsidRDefault="00FC324B" w:rsidP="0042359A">
      <w:pPr>
        <w:widowControl w:val="0"/>
      </w:pPr>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55" w:name="_CR8_4_2_2"/>
      <w:bookmarkStart w:id="2056" w:name="_Toc29460973"/>
      <w:bookmarkStart w:id="2057" w:name="_Toc29505705"/>
      <w:bookmarkStart w:id="2058" w:name="_Toc36556230"/>
      <w:bookmarkStart w:id="2059" w:name="_Toc45881674"/>
      <w:bookmarkStart w:id="2060" w:name="_Toc51852312"/>
      <w:bookmarkStart w:id="2061" w:name="_Toc56620263"/>
      <w:bookmarkStart w:id="2062" w:name="_Toc64447903"/>
      <w:bookmarkStart w:id="2063" w:name="_Toc74152678"/>
      <w:bookmarkStart w:id="2064" w:name="_Toc88656103"/>
      <w:bookmarkStart w:id="2065" w:name="_Toc88657162"/>
      <w:bookmarkStart w:id="2066" w:name="_Toc105657145"/>
      <w:bookmarkStart w:id="2067" w:name="_Toc106108526"/>
      <w:bookmarkStart w:id="2068" w:name="_Toc112687619"/>
      <w:bookmarkStart w:id="2069" w:name="_Toc209691252"/>
      <w:bookmarkEnd w:id="2055"/>
      <w:r w:rsidRPr="00D629EF">
        <w:t>8.4.2.2</w:t>
      </w:r>
      <w:r w:rsidRPr="00D629EF">
        <w:tab/>
        <w:t>Successful Operation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3" type="#_x0000_t75" style="width:343.45pt;height:118.55pt" o:ole="">
            <v:imagedata r:id="rId86" o:title=""/>
          </v:shape>
          <o:OLEObject Type="Embed" ProgID="Visio.Drawing.11" ShapeID="_x0000_i1063" DrawAspect="Content" ObjectID="_1820304168" r:id="rId87"/>
        </w:object>
      </w:r>
    </w:p>
    <w:p w14:paraId="4090500E" w14:textId="77777777" w:rsidR="00FC324B" w:rsidRPr="00D629EF" w:rsidRDefault="00FC324B" w:rsidP="0042359A">
      <w:pPr>
        <w:pStyle w:val="TF"/>
        <w:keepLines w:val="0"/>
        <w:widowControl w:val="0"/>
      </w:pPr>
      <w:bookmarkStart w:id="2070" w:name="_CRFigure8_4_2_21"/>
      <w:r w:rsidRPr="00D629EF">
        <w:t xml:space="preserve">Figure </w:t>
      </w:r>
      <w:bookmarkEnd w:id="2070"/>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71" w:name="_CR8_4_2_3"/>
      <w:bookmarkStart w:id="2072" w:name="_Toc29460974"/>
      <w:bookmarkStart w:id="2073" w:name="_Toc29505706"/>
      <w:bookmarkStart w:id="2074" w:name="_Toc36556231"/>
      <w:bookmarkStart w:id="2075" w:name="_Toc45881675"/>
      <w:bookmarkStart w:id="2076" w:name="_Toc51852313"/>
      <w:bookmarkStart w:id="2077" w:name="_Toc56620264"/>
      <w:bookmarkStart w:id="2078" w:name="_Toc64447904"/>
      <w:bookmarkStart w:id="2079" w:name="_Toc74152679"/>
      <w:bookmarkStart w:id="2080" w:name="_Toc88656104"/>
      <w:bookmarkStart w:id="2081" w:name="_Toc88657163"/>
      <w:bookmarkStart w:id="2082" w:name="_Toc105657146"/>
      <w:bookmarkStart w:id="2083" w:name="_Toc106108527"/>
      <w:bookmarkStart w:id="2084" w:name="_Toc112687620"/>
      <w:bookmarkStart w:id="2085" w:name="_Toc209691253"/>
      <w:bookmarkEnd w:id="2071"/>
      <w:r w:rsidRPr="00D629EF">
        <w:t>8.4.2.3</w:t>
      </w:r>
      <w:r w:rsidRPr="00D629EF">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86" w:name="_CR8_4_3"/>
      <w:bookmarkStart w:id="2087" w:name="_Toc45881676"/>
      <w:bookmarkStart w:id="2088" w:name="_Toc51852314"/>
      <w:bookmarkStart w:id="2089" w:name="_Toc56620265"/>
      <w:bookmarkStart w:id="2090" w:name="_Toc64447905"/>
      <w:bookmarkStart w:id="2091" w:name="_Toc74152680"/>
      <w:bookmarkStart w:id="2092" w:name="_Toc88656105"/>
      <w:bookmarkStart w:id="2093" w:name="_Toc88657164"/>
      <w:bookmarkStart w:id="2094" w:name="_Toc105657147"/>
      <w:bookmarkStart w:id="2095" w:name="_Toc106108528"/>
      <w:bookmarkStart w:id="2096" w:name="_Toc112687621"/>
      <w:bookmarkStart w:id="2097" w:name="_Toc209691254"/>
      <w:bookmarkEnd w:id="208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7"/>
      <w:bookmarkEnd w:id="2088"/>
      <w:bookmarkEnd w:id="2089"/>
      <w:bookmarkEnd w:id="2090"/>
      <w:bookmarkEnd w:id="2091"/>
      <w:bookmarkEnd w:id="2092"/>
      <w:bookmarkEnd w:id="2093"/>
      <w:bookmarkEnd w:id="2094"/>
      <w:bookmarkEnd w:id="2095"/>
      <w:bookmarkEnd w:id="2096"/>
      <w:bookmarkEnd w:id="2097"/>
    </w:p>
    <w:p w14:paraId="2F7AE110" w14:textId="77777777" w:rsidR="00FC324B" w:rsidRDefault="00FC324B" w:rsidP="0042359A">
      <w:pPr>
        <w:pStyle w:val="Heading4"/>
        <w:keepNext w:val="0"/>
        <w:keepLines w:val="0"/>
        <w:widowControl w:val="0"/>
        <w:rPr>
          <w:lang w:eastAsia="zh-CN"/>
        </w:rPr>
      </w:pPr>
      <w:bookmarkStart w:id="2098" w:name="_CR8_4_3_1"/>
      <w:bookmarkStart w:id="2099" w:name="_Toc45881677"/>
      <w:bookmarkStart w:id="2100" w:name="_Toc51852315"/>
      <w:bookmarkStart w:id="2101" w:name="_Toc56620266"/>
      <w:bookmarkStart w:id="2102" w:name="_Toc64447906"/>
      <w:bookmarkStart w:id="2103" w:name="_Toc74152681"/>
      <w:bookmarkStart w:id="2104" w:name="_Toc88656106"/>
      <w:bookmarkStart w:id="2105" w:name="_Toc88657165"/>
      <w:bookmarkStart w:id="2106" w:name="_Toc105657148"/>
      <w:bookmarkStart w:id="2107" w:name="_Toc106108529"/>
      <w:bookmarkStart w:id="2108" w:name="_Toc112687622"/>
      <w:bookmarkStart w:id="2109" w:name="_Toc209691255"/>
      <w:bookmarkEnd w:id="2098"/>
      <w:r>
        <w:t>8.</w:t>
      </w:r>
      <w:r>
        <w:rPr>
          <w:rFonts w:eastAsia="SimSun" w:hint="eastAsia"/>
          <w:lang w:val="en-US" w:eastAsia="zh-CN"/>
        </w:rPr>
        <w:t>4</w:t>
      </w:r>
      <w:r>
        <w:t>.</w:t>
      </w:r>
      <w:r>
        <w:rPr>
          <w:rFonts w:eastAsia="SimSun" w:hint="eastAsia"/>
          <w:lang w:val="en-US" w:eastAsia="zh-CN"/>
        </w:rPr>
        <w:t>3</w:t>
      </w:r>
      <w:r>
        <w:t>.1</w:t>
      </w:r>
      <w:r>
        <w:tab/>
        <w:t>General</w:t>
      </w:r>
      <w:bookmarkEnd w:id="2099"/>
      <w:bookmarkEnd w:id="2100"/>
      <w:bookmarkEnd w:id="2101"/>
      <w:bookmarkEnd w:id="2102"/>
      <w:bookmarkEnd w:id="2103"/>
      <w:bookmarkEnd w:id="2104"/>
      <w:bookmarkEnd w:id="2105"/>
      <w:bookmarkEnd w:id="2106"/>
      <w:bookmarkEnd w:id="2107"/>
      <w:bookmarkEnd w:id="2108"/>
      <w:bookmarkEnd w:id="2109"/>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110" w:name="_CR8_4_3_2"/>
      <w:bookmarkStart w:id="2111" w:name="_Toc45881678"/>
      <w:bookmarkStart w:id="2112" w:name="_Toc51852316"/>
      <w:bookmarkStart w:id="2113" w:name="_Toc56620267"/>
      <w:bookmarkStart w:id="2114" w:name="_Toc64447907"/>
      <w:bookmarkStart w:id="2115" w:name="_Toc74152682"/>
      <w:bookmarkStart w:id="2116" w:name="_Toc88656107"/>
      <w:bookmarkStart w:id="2117" w:name="_Toc88657166"/>
      <w:bookmarkStart w:id="2118" w:name="_Toc105657149"/>
      <w:bookmarkStart w:id="2119" w:name="_Toc106108530"/>
      <w:bookmarkStart w:id="2120" w:name="_Toc112687623"/>
      <w:bookmarkStart w:id="2121" w:name="_Toc209691256"/>
      <w:bookmarkEnd w:id="211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1"/>
      <w:bookmarkEnd w:id="2112"/>
      <w:bookmarkEnd w:id="2113"/>
      <w:bookmarkEnd w:id="2114"/>
      <w:bookmarkEnd w:id="2115"/>
      <w:bookmarkEnd w:id="2116"/>
      <w:bookmarkEnd w:id="2117"/>
      <w:bookmarkEnd w:id="2118"/>
      <w:bookmarkEnd w:id="2119"/>
      <w:bookmarkEnd w:id="2120"/>
      <w:bookmarkEnd w:id="2121"/>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4" type="#_x0000_t75" style="width:342.85pt;height:120.7pt;mso-position-horizontal-relative:page;mso-position-vertical-relative:page" o:ole="">
            <v:imagedata r:id="rId88" o:title=""/>
          </v:shape>
          <o:OLEObject Type="Embed" ProgID="Visio.Drawing.11" ShapeID="对象 10" DrawAspect="Content" ObjectID="_1820304169" r:id="rId89"/>
        </w:object>
      </w:r>
    </w:p>
    <w:p w14:paraId="41C0A1F5" w14:textId="77777777" w:rsidR="00FC324B" w:rsidRDefault="00FC324B" w:rsidP="0042359A">
      <w:pPr>
        <w:pStyle w:val="TF"/>
        <w:keepLines w:val="0"/>
        <w:widowControl w:val="0"/>
        <w:rPr>
          <w:lang w:eastAsia="zh-CN"/>
        </w:rPr>
      </w:pPr>
      <w:bookmarkStart w:id="2122" w:name="_CRFigure8_4_3_21"/>
      <w:r>
        <w:rPr>
          <w:lang w:eastAsia="zh-CN"/>
        </w:rPr>
        <w:t xml:space="preserve">Figure </w:t>
      </w:r>
      <w:bookmarkEnd w:id="2122"/>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23" w:name="_CR8_4_3_3"/>
      <w:bookmarkStart w:id="2124" w:name="_Toc45881679"/>
      <w:bookmarkStart w:id="2125" w:name="_Toc51852317"/>
      <w:bookmarkStart w:id="2126" w:name="_Toc56620268"/>
      <w:bookmarkStart w:id="2127" w:name="_Toc64447908"/>
      <w:bookmarkStart w:id="2128" w:name="_Toc74152683"/>
      <w:bookmarkStart w:id="2129" w:name="_Toc88656108"/>
      <w:bookmarkStart w:id="2130" w:name="_Toc88657167"/>
      <w:bookmarkStart w:id="2131" w:name="_Toc105657150"/>
      <w:bookmarkStart w:id="2132" w:name="_Toc106108531"/>
      <w:bookmarkStart w:id="2133" w:name="_Toc112687624"/>
      <w:bookmarkStart w:id="2134" w:name="_Toc209691257"/>
      <w:bookmarkEnd w:id="2123"/>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4"/>
      <w:bookmarkEnd w:id="2125"/>
      <w:bookmarkEnd w:id="2126"/>
      <w:bookmarkEnd w:id="2127"/>
      <w:bookmarkEnd w:id="2128"/>
      <w:bookmarkEnd w:id="2129"/>
      <w:bookmarkEnd w:id="2130"/>
      <w:bookmarkEnd w:id="2131"/>
      <w:bookmarkEnd w:id="2132"/>
      <w:bookmarkEnd w:id="2133"/>
      <w:bookmarkEnd w:id="2134"/>
    </w:p>
    <w:p w14:paraId="1F05EBCA" w14:textId="77777777" w:rsidR="00FC324B" w:rsidRPr="007E6193" w:rsidRDefault="00FC324B" w:rsidP="0042359A">
      <w:pPr>
        <w:widowControl w:val="0"/>
        <w:rPr>
          <w:lang w:val="en-US"/>
        </w:rPr>
      </w:pPr>
      <w:r w:rsidRPr="007E6193">
        <w:rPr>
          <w:lang w:val="en-US"/>
        </w:rPr>
        <w:lastRenderedPageBreak/>
        <w:t>Void.</w:t>
      </w:r>
    </w:p>
    <w:p w14:paraId="4133681E" w14:textId="77777777" w:rsidR="00FC324B" w:rsidRPr="00107155" w:rsidRDefault="00FC324B" w:rsidP="0042359A">
      <w:pPr>
        <w:pStyle w:val="Heading2"/>
        <w:keepNext w:val="0"/>
        <w:keepLines w:val="0"/>
        <w:widowControl w:val="0"/>
      </w:pPr>
      <w:bookmarkStart w:id="2135" w:name="_CR8_5"/>
      <w:bookmarkStart w:id="2136" w:name="_Toc45881680"/>
      <w:bookmarkStart w:id="2137" w:name="_Toc51852318"/>
      <w:bookmarkStart w:id="2138" w:name="_Toc56620269"/>
      <w:bookmarkStart w:id="2139" w:name="_Toc64447909"/>
      <w:bookmarkStart w:id="2140" w:name="_Toc74152684"/>
      <w:bookmarkStart w:id="2141" w:name="_Toc88656109"/>
      <w:bookmarkStart w:id="2142" w:name="_Toc88657168"/>
      <w:bookmarkStart w:id="2143" w:name="_Toc105657151"/>
      <w:bookmarkStart w:id="2144" w:name="_Toc106108532"/>
      <w:bookmarkStart w:id="2145" w:name="_Toc112687625"/>
      <w:bookmarkStart w:id="2146" w:name="_Toc209691258"/>
      <w:bookmarkEnd w:id="2135"/>
      <w:r>
        <w:t>8.5</w:t>
      </w:r>
      <w:r w:rsidRPr="00107155">
        <w:tab/>
        <w:t>IAB Procedures</w:t>
      </w:r>
      <w:bookmarkEnd w:id="2136"/>
      <w:bookmarkEnd w:id="2137"/>
      <w:bookmarkEnd w:id="2138"/>
      <w:bookmarkEnd w:id="2139"/>
      <w:bookmarkEnd w:id="2140"/>
      <w:bookmarkEnd w:id="2141"/>
      <w:bookmarkEnd w:id="2142"/>
      <w:bookmarkEnd w:id="2143"/>
      <w:bookmarkEnd w:id="2144"/>
      <w:bookmarkEnd w:id="2145"/>
      <w:bookmarkEnd w:id="2146"/>
    </w:p>
    <w:p w14:paraId="6C2E2887" w14:textId="77777777" w:rsidR="00FC324B" w:rsidRPr="00107155" w:rsidRDefault="00FC324B" w:rsidP="0042359A">
      <w:pPr>
        <w:pStyle w:val="Heading3"/>
        <w:keepNext w:val="0"/>
        <w:keepLines w:val="0"/>
        <w:widowControl w:val="0"/>
      </w:pPr>
      <w:bookmarkStart w:id="2147" w:name="_CR8_5_1"/>
      <w:bookmarkStart w:id="2148" w:name="_Toc45881681"/>
      <w:bookmarkStart w:id="2149" w:name="_Toc51852319"/>
      <w:bookmarkStart w:id="2150" w:name="_Toc56620270"/>
      <w:bookmarkStart w:id="2151" w:name="_Toc64447910"/>
      <w:bookmarkStart w:id="2152" w:name="_Toc74152685"/>
      <w:bookmarkStart w:id="2153" w:name="_Toc88656110"/>
      <w:bookmarkStart w:id="2154" w:name="_Toc88657169"/>
      <w:bookmarkStart w:id="2155" w:name="_Toc105657152"/>
      <w:bookmarkStart w:id="2156" w:name="_Toc106108533"/>
      <w:bookmarkStart w:id="2157" w:name="_Toc112687626"/>
      <w:bookmarkStart w:id="2158" w:name="_Toc209691259"/>
      <w:bookmarkEnd w:id="2147"/>
      <w:r>
        <w:t>8.5</w:t>
      </w:r>
      <w:r w:rsidRPr="00107155">
        <w:t>.1</w:t>
      </w:r>
      <w:r w:rsidRPr="00107155">
        <w:tab/>
      </w:r>
      <w:bookmarkStart w:id="2159" w:name="OLE_LINK22"/>
      <w:r w:rsidRPr="00107155">
        <w:t xml:space="preserve">IAB UP </w:t>
      </w:r>
      <w:r w:rsidRPr="00107155">
        <w:rPr>
          <w:rFonts w:hint="eastAsia"/>
        </w:rPr>
        <w:t>TNL</w:t>
      </w:r>
      <w:r w:rsidRPr="00107155">
        <w:t xml:space="preserve"> Address Update</w:t>
      </w:r>
      <w:bookmarkEnd w:id="2148"/>
      <w:bookmarkEnd w:id="2149"/>
      <w:bookmarkEnd w:id="2150"/>
      <w:bookmarkEnd w:id="2151"/>
      <w:bookmarkEnd w:id="2152"/>
      <w:bookmarkEnd w:id="2153"/>
      <w:bookmarkEnd w:id="2154"/>
      <w:bookmarkEnd w:id="2155"/>
      <w:bookmarkEnd w:id="2156"/>
      <w:bookmarkEnd w:id="2157"/>
      <w:bookmarkEnd w:id="2158"/>
      <w:bookmarkEnd w:id="2159"/>
    </w:p>
    <w:p w14:paraId="41D5B6E2" w14:textId="77777777" w:rsidR="00FC324B" w:rsidRPr="00107155" w:rsidRDefault="00FC324B" w:rsidP="0042359A">
      <w:pPr>
        <w:pStyle w:val="Heading4"/>
        <w:keepNext w:val="0"/>
        <w:keepLines w:val="0"/>
        <w:widowControl w:val="0"/>
      </w:pPr>
      <w:bookmarkStart w:id="2160" w:name="_CR8_5_1_1"/>
      <w:bookmarkStart w:id="2161" w:name="_Toc45881682"/>
      <w:bookmarkStart w:id="2162" w:name="_Toc51852320"/>
      <w:bookmarkStart w:id="2163" w:name="_Toc56620271"/>
      <w:bookmarkStart w:id="2164" w:name="_Toc64447911"/>
      <w:bookmarkStart w:id="2165" w:name="_Toc74152686"/>
      <w:bookmarkStart w:id="2166" w:name="_Toc88656111"/>
      <w:bookmarkStart w:id="2167" w:name="_Toc88657170"/>
      <w:bookmarkStart w:id="2168" w:name="_Toc105657153"/>
      <w:bookmarkStart w:id="2169" w:name="_Toc106108534"/>
      <w:bookmarkStart w:id="2170" w:name="_Toc112687627"/>
      <w:bookmarkStart w:id="2171" w:name="_Toc209691260"/>
      <w:bookmarkEnd w:id="2160"/>
      <w:r>
        <w:t>8.5</w:t>
      </w:r>
      <w:r w:rsidRPr="00107155">
        <w:t>.1.1</w:t>
      </w:r>
      <w:r w:rsidRPr="00107155">
        <w:tab/>
        <w:t>General</w:t>
      </w:r>
      <w:bookmarkEnd w:id="2161"/>
      <w:bookmarkEnd w:id="2162"/>
      <w:bookmarkEnd w:id="2163"/>
      <w:bookmarkEnd w:id="2164"/>
      <w:bookmarkEnd w:id="2165"/>
      <w:bookmarkEnd w:id="2166"/>
      <w:bookmarkEnd w:id="2167"/>
      <w:bookmarkEnd w:id="2168"/>
      <w:bookmarkEnd w:id="2169"/>
      <w:bookmarkEnd w:id="2170"/>
      <w:bookmarkEnd w:id="2171"/>
    </w:p>
    <w:p w14:paraId="3ED5CF0C" w14:textId="77777777" w:rsidR="00FC324B" w:rsidRPr="00107155" w:rsidRDefault="00FC324B" w:rsidP="0042359A">
      <w:pPr>
        <w:widowControl w:val="0"/>
      </w:pPr>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72" w:name="_CR8_5_1_2"/>
      <w:bookmarkStart w:id="2173" w:name="_Toc45881683"/>
      <w:bookmarkStart w:id="2174" w:name="_Toc51852321"/>
      <w:bookmarkStart w:id="2175" w:name="_Toc56620272"/>
      <w:bookmarkStart w:id="2176" w:name="_Toc64447912"/>
      <w:bookmarkStart w:id="2177" w:name="_Toc74152687"/>
      <w:bookmarkStart w:id="2178" w:name="_Toc88656112"/>
      <w:bookmarkStart w:id="2179" w:name="_Toc88657171"/>
      <w:bookmarkStart w:id="2180" w:name="_Toc105657154"/>
      <w:bookmarkStart w:id="2181" w:name="_Toc106108535"/>
      <w:bookmarkStart w:id="2182" w:name="_Toc112687628"/>
      <w:bookmarkStart w:id="2183" w:name="_Toc209691261"/>
      <w:bookmarkEnd w:id="2172"/>
      <w:r>
        <w:t>8.5</w:t>
      </w:r>
      <w:r w:rsidRPr="00107155">
        <w:t>.1.2</w:t>
      </w:r>
      <w:r w:rsidRPr="00107155">
        <w:tab/>
        <w:t>Successful Operation</w:t>
      </w:r>
      <w:bookmarkEnd w:id="2173"/>
      <w:bookmarkEnd w:id="2174"/>
      <w:bookmarkEnd w:id="2175"/>
      <w:bookmarkEnd w:id="2176"/>
      <w:bookmarkEnd w:id="2177"/>
      <w:bookmarkEnd w:id="2178"/>
      <w:bookmarkEnd w:id="2179"/>
      <w:bookmarkEnd w:id="2180"/>
      <w:bookmarkEnd w:id="2181"/>
      <w:bookmarkEnd w:id="2182"/>
      <w:bookmarkEnd w:id="2183"/>
    </w:p>
    <w:bookmarkStart w:id="2184" w:name="_MON_1655123715"/>
    <w:bookmarkEnd w:id="2184"/>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5" type="#_x0000_t75" style="width:4in;height:132.65pt" o:ole="">
            <v:imagedata r:id="rId90" o:title=""/>
          </v:shape>
          <o:OLEObject Type="Embed" ProgID="Word.Picture.8" ShapeID="_x0000_i1065" DrawAspect="Content" ObjectID="_1820304170" r:id="rId91"/>
        </w:object>
      </w:r>
    </w:p>
    <w:p w14:paraId="287DF5BA" w14:textId="77777777" w:rsidR="00FC324B" w:rsidRPr="00107155" w:rsidRDefault="00FC324B" w:rsidP="0042359A">
      <w:pPr>
        <w:pStyle w:val="TF"/>
        <w:keepLines w:val="0"/>
        <w:widowControl w:val="0"/>
      </w:pPr>
      <w:bookmarkStart w:id="2185" w:name="_CRFigure8_5_1_21"/>
      <w:r w:rsidRPr="00107155">
        <w:t xml:space="preserve">Figure </w:t>
      </w:r>
      <w:bookmarkEnd w:id="2185"/>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86" w:name="OLE_LINK42"/>
      <w:r w:rsidRPr="00107155">
        <w:t>TNL Address(es)</w:t>
      </w:r>
      <w:bookmarkEnd w:id="2186"/>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87" w:name="_CR8_5_1_3"/>
      <w:bookmarkStart w:id="2188" w:name="_Toc45881684"/>
      <w:bookmarkStart w:id="2189" w:name="_Toc51852322"/>
      <w:bookmarkStart w:id="2190" w:name="_Toc56620273"/>
      <w:bookmarkStart w:id="2191" w:name="_Toc64447913"/>
      <w:bookmarkStart w:id="2192" w:name="_Toc74152688"/>
      <w:bookmarkStart w:id="2193" w:name="_Toc88656113"/>
      <w:bookmarkStart w:id="2194" w:name="_Toc88657172"/>
      <w:bookmarkStart w:id="2195" w:name="_Toc105657155"/>
      <w:bookmarkStart w:id="2196" w:name="_Toc106108536"/>
      <w:bookmarkStart w:id="2197" w:name="_Toc112687629"/>
      <w:bookmarkStart w:id="2198" w:name="_Toc209691262"/>
      <w:bookmarkEnd w:id="2187"/>
      <w:r>
        <w:t>8.5</w:t>
      </w:r>
      <w:r w:rsidRPr="00107155">
        <w:t>.1.3</w:t>
      </w:r>
      <w:r w:rsidRPr="00107155">
        <w:tab/>
        <w:t>Unsuccessful Operation</w:t>
      </w:r>
      <w:bookmarkEnd w:id="2188"/>
      <w:bookmarkEnd w:id="2189"/>
      <w:bookmarkEnd w:id="2190"/>
      <w:bookmarkEnd w:id="2191"/>
      <w:bookmarkEnd w:id="2192"/>
      <w:bookmarkEnd w:id="2193"/>
      <w:bookmarkEnd w:id="2194"/>
      <w:bookmarkEnd w:id="2195"/>
      <w:bookmarkEnd w:id="2196"/>
      <w:bookmarkEnd w:id="2197"/>
      <w:bookmarkEnd w:id="2198"/>
    </w:p>
    <w:bookmarkStart w:id="2199" w:name="_MON_1655123746"/>
    <w:bookmarkEnd w:id="2199"/>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6" type="#_x0000_t75" style="width:4in;height:132.65pt" o:ole="">
            <v:imagedata r:id="rId92" o:title=""/>
          </v:shape>
          <o:OLEObject Type="Embed" ProgID="Word.Picture.8" ShapeID="_x0000_i1066" DrawAspect="Content" ObjectID="_1820304171" r:id="rId93"/>
        </w:object>
      </w:r>
    </w:p>
    <w:p w14:paraId="3C47556E" w14:textId="77777777" w:rsidR="00FC324B" w:rsidRPr="00107155" w:rsidRDefault="00FC324B" w:rsidP="0042359A">
      <w:pPr>
        <w:pStyle w:val="TF"/>
        <w:keepLines w:val="0"/>
        <w:widowControl w:val="0"/>
      </w:pPr>
      <w:bookmarkStart w:id="2200" w:name="_CRFigure8_5_1_31"/>
      <w:r w:rsidRPr="00107155">
        <w:t xml:space="preserve">Figure </w:t>
      </w:r>
      <w:bookmarkEnd w:id="2200"/>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42359A">
      <w:pPr>
        <w:pStyle w:val="Heading4"/>
        <w:keepNext w:val="0"/>
        <w:keepLines w:val="0"/>
        <w:widowControl w:val="0"/>
        <w:rPr>
          <w:lang w:val="en-US"/>
        </w:rPr>
      </w:pPr>
      <w:bookmarkStart w:id="2201" w:name="_CR8_5_1_4"/>
      <w:bookmarkStart w:id="2202" w:name="_Toc45881685"/>
      <w:bookmarkStart w:id="2203" w:name="_Toc51852323"/>
      <w:bookmarkStart w:id="2204" w:name="_Toc56620274"/>
      <w:bookmarkStart w:id="2205" w:name="_Toc64447914"/>
      <w:bookmarkStart w:id="2206" w:name="_Toc74152689"/>
      <w:bookmarkStart w:id="2207" w:name="_Toc88656114"/>
      <w:bookmarkStart w:id="2208" w:name="_Toc88657173"/>
      <w:bookmarkStart w:id="2209" w:name="_Toc105657156"/>
      <w:bookmarkStart w:id="2210" w:name="_Toc106108537"/>
      <w:bookmarkStart w:id="2211" w:name="_Toc112687630"/>
      <w:bookmarkStart w:id="2212" w:name="_Toc209691263"/>
      <w:bookmarkEnd w:id="2201"/>
      <w:r w:rsidRPr="007E6193">
        <w:rPr>
          <w:lang w:val="en-US"/>
        </w:rPr>
        <w:t>8.5.1.4</w:t>
      </w:r>
      <w:r w:rsidRPr="007E6193">
        <w:rPr>
          <w:lang w:val="en-US"/>
        </w:rPr>
        <w:tab/>
        <w:t>Abnormal Conditions</w:t>
      </w:r>
      <w:bookmarkEnd w:id="2202"/>
      <w:bookmarkEnd w:id="2203"/>
      <w:bookmarkEnd w:id="2204"/>
      <w:bookmarkEnd w:id="2205"/>
      <w:bookmarkEnd w:id="2206"/>
      <w:bookmarkEnd w:id="2207"/>
      <w:bookmarkEnd w:id="2208"/>
      <w:bookmarkEnd w:id="2209"/>
      <w:bookmarkEnd w:id="2210"/>
      <w:bookmarkEnd w:id="2211"/>
      <w:bookmarkEnd w:id="2212"/>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13" w:name="_Toc97907826"/>
      <w:bookmarkStart w:id="2214" w:name="_CR8_5_2"/>
      <w:bookmarkStart w:id="2215" w:name="_Toc105657157"/>
      <w:bookmarkStart w:id="2216" w:name="_Toc106108538"/>
      <w:bookmarkStart w:id="2217" w:name="_Toc112687631"/>
      <w:bookmarkStart w:id="2218" w:name="_Toc209691264"/>
      <w:bookmarkEnd w:id="2213"/>
      <w:bookmarkEnd w:id="2214"/>
      <w:r w:rsidRPr="00135FF5">
        <w:t>8.5.2</w:t>
      </w:r>
      <w:r w:rsidRPr="00135FF5">
        <w:tab/>
        <w:t>IAB PSK Notification</w:t>
      </w:r>
      <w:bookmarkEnd w:id="2215"/>
      <w:bookmarkEnd w:id="2216"/>
      <w:bookmarkEnd w:id="2217"/>
      <w:bookmarkEnd w:id="2218"/>
    </w:p>
    <w:p w14:paraId="2CD6E355" w14:textId="77777777" w:rsidR="00FC324B" w:rsidRPr="00135FF5" w:rsidRDefault="00FC324B" w:rsidP="0042359A">
      <w:pPr>
        <w:pStyle w:val="Heading4"/>
        <w:keepNext w:val="0"/>
        <w:keepLines w:val="0"/>
        <w:widowControl w:val="0"/>
      </w:pPr>
      <w:bookmarkStart w:id="2219" w:name="_Toc97907827"/>
      <w:bookmarkStart w:id="2220" w:name="_CR8_5_2_1"/>
      <w:bookmarkStart w:id="2221" w:name="_Toc105657158"/>
      <w:bookmarkStart w:id="2222" w:name="_Toc106108539"/>
      <w:bookmarkStart w:id="2223" w:name="_Toc112687632"/>
      <w:bookmarkStart w:id="2224" w:name="_Toc209691265"/>
      <w:bookmarkEnd w:id="2219"/>
      <w:bookmarkEnd w:id="2220"/>
      <w:r w:rsidRPr="00135FF5">
        <w:t>8.5.2.1</w:t>
      </w:r>
      <w:r w:rsidRPr="00135FF5">
        <w:tab/>
        <w:t>General</w:t>
      </w:r>
      <w:bookmarkEnd w:id="2221"/>
      <w:bookmarkEnd w:id="2222"/>
      <w:bookmarkEnd w:id="2223"/>
      <w:bookmarkEnd w:id="2224"/>
    </w:p>
    <w:p w14:paraId="4ADC0819" w14:textId="77777777" w:rsidR="00FC324B" w:rsidRDefault="00FC324B" w:rsidP="0042359A">
      <w:pPr>
        <w:widowControl w:val="0"/>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"gNB-CU-CP" applies to IAB-donor-CU-CP, and the term “gNB-CU-UP” applies to IAB-donor-CU-UP.</w:t>
      </w:r>
    </w:p>
    <w:p w14:paraId="1863248C" w14:textId="77777777" w:rsidR="00FC324B" w:rsidRDefault="00FC324B" w:rsidP="0042359A">
      <w:pPr>
        <w:pStyle w:val="NO"/>
        <w:keepLines w:val="0"/>
        <w:widowControl w:val="0"/>
        <w:rPr>
          <w:lang w:val="en-US" w:eastAsia="zh-CN"/>
        </w:rPr>
      </w:pPr>
      <w:bookmarkStart w:id="2225" w:name="_Toc97907828"/>
      <w:bookmarkStart w:id="2226" w:name="_Toc105657159"/>
      <w:bookmarkEnd w:id="222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27" w:name="_CR8_5_2_2"/>
      <w:bookmarkStart w:id="2228" w:name="_Toc106108540"/>
      <w:bookmarkStart w:id="2229" w:name="_Toc112687633"/>
      <w:bookmarkStart w:id="2230" w:name="_Toc209691266"/>
      <w:bookmarkEnd w:id="2227"/>
      <w:r w:rsidRPr="00135FF5">
        <w:t>8.5.2.2</w:t>
      </w:r>
      <w:r w:rsidRPr="00135FF5">
        <w:tab/>
        <w:t>Successful Operation</w:t>
      </w:r>
      <w:bookmarkEnd w:id="2226"/>
      <w:bookmarkEnd w:id="2228"/>
      <w:bookmarkEnd w:id="2229"/>
      <w:bookmarkEnd w:id="2230"/>
    </w:p>
    <w:p w14:paraId="296730FC" w14:textId="77777777" w:rsidR="00FC324B" w:rsidRDefault="00FC324B" w:rsidP="0042359A">
      <w:pPr>
        <w:pStyle w:val="TH"/>
        <w:keepNext w:val="0"/>
        <w:keepLines w:val="0"/>
        <w:widowControl w:val="0"/>
      </w:pPr>
      <w:bookmarkStart w:id="2231" w:name="_1689439237"/>
      <w:bookmarkEnd w:id="2231"/>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32" w:name="_CRFigure8_5_2_21"/>
      <w:r>
        <w:t xml:space="preserve">Figure </w:t>
      </w:r>
      <w:bookmarkEnd w:id="2232"/>
      <w:r>
        <w:t>8.5.2.2-1: IAB PSK Notification procedure: Successful Operation.</w:t>
      </w:r>
    </w:p>
    <w:p w14:paraId="7E923408" w14:textId="77777777" w:rsidR="00FC324B" w:rsidRDefault="00FC324B" w:rsidP="0042359A">
      <w:pPr>
        <w:widowControl w:val="0"/>
      </w:pPr>
      <w:r>
        <w:t>The gNB-CU-CP initiates the procedure by sending the IAB PSK NOTIFICATION message to the gNB-CU-UP.</w:t>
      </w:r>
    </w:p>
    <w:p w14:paraId="49E31B01" w14:textId="77777777" w:rsidR="00FC324B" w:rsidRDefault="00FC324B" w:rsidP="0042359A">
      <w:pPr>
        <w:widowControl w:val="0"/>
      </w:pPr>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33" w:name="_Toc97907829"/>
      <w:bookmarkStart w:id="2234" w:name="_CR8_5_2_3"/>
      <w:bookmarkStart w:id="2235" w:name="_Toc105657160"/>
      <w:bookmarkStart w:id="2236" w:name="_Toc106108541"/>
      <w:bookmarkStart w:id="2237" w:name="_Toc112687634"/>
      <w:bookmarkStart w:id="2238" w:name="_Toc209691267"/>
      <w:bookmarkEnd w:id="2233"/>
      <w:bookmarkEnd w:id="2234"/>
      <w:r w:rsidRPr="00135FF5">
        <w:lastRenderedPageBreak/>
        <w:t>8.5.2.3</w:t>
      </w:r>
      <w:r w:rsidRPr="00135FF5">
        <w:tab/>
        <w:t>Abnormal Conditions</w:t>
      </w:r>
      <w:bookmarkEnd w:id="2235"/>
      <w:bookmarkEnd w:id="2236"/>
      <w:bookmarkEnd w:id="2237"/>
      <w:bookmarkEnd w:id="2238"/>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39" w:name="_CR8_6"/>
      <w:bookmarkStart w:id="2240" w:name="_Toc105657161"/>
      <w:bookmarkStart w:id="2241" w:name="_Toc106108542"/>
      <w:bookmarkStart w:id="2242" w:name="_Toc112687635"/>
      <w:bookmarkStart w:id="2243" w:name="_Toc209691268"/>
      <w:bookmarkEnd w:id="2239"/>
      <w:r w:rsidRPr="008C3F37">
        <w:t>8.</w:t>
      </w:r>
      <w:r>
        <w:t>6</w:t>
      </w:r>
      <w:r w:rsidRPr="008C3F37">
        <w:tab/>
        <w:t>MBS Procedures</w:t>
      </w:r>
      <w:bookmarkEnd w:id="2240"/>
      <w:bookmarkEnd w:id="2241"/>
      <w:bookmarkEnd w:id="2242"/>
      <w:bookmarkEnd w:id="2243"/>
    </w:p>
    <w:p w14:paraId="3E7E7FF3" w14:textId="77777777" w:rsidR="00FC324B" w:rsidRPr="008C3F37" w:rsidRDefault="00FC324B" w:rsidP="0042359A">
      <w:pPr>
        <w:pStyle w:val="Heading3"/>
        <w:keepNext w:val="0"/>
        <w:keepLines w:val="0"/>
        <w:widowControl w:val="0"/>
      </w:pPr>
      <w:bookmarkStart w:id="2244" w:name="_CR8_6_1"/>
      <w:bookmarkStart w:id="2245" w:name="_Toc105657162"/>
      <w:bookmarkStart w:id="2246" w:name="_Toc106108543"/>
      <w:bookmarkStart w:id="2247" w:name="_Toc112687636"/>
      <w:bookmarkStart w:id="2248" w:name="_Toc209691269"/>
      <w:bookmarkEnd w:id="2244"/>
      <w:r w:rsidRPr="008C3F37">
        <w:t>8.</w:t>
      </w:r>
      <w:r>
        <w:t>6</w:t>
      </w:r>
      <w:r w:rsidRPr="008C3F37">
        <w:t>.1</w:t>
      </w:r>
      <w:r w:rsidRPr="008C3F37">
        <w:tab/>
        <w:t>MBS Procedures for Broadcast</w:t>
      </w:r>
      <w:bookmarkEnd w:id="2245"/>
      <w:bookmarkEnd w:id="2246"/>
      <w:bookmarkEnd w:id="2247"/>
      <w:bookmarkEnd w:id="2248"/>
    </w:p>
    <w:p w14:paraId="15FF586F" w14:textId="77777777" w:rsidR="00FC324B" w:rsidRPr="008C3F37" w:rsidRDefault="00FC324B" w:rsidP="0042359A">
      <w:pPr>
        <w:pStyle w:val="Heading4"/>
        <w:keepNext w:val="0"/>
        <w:keepLines w:val="0"/>
        <w:widowControl w:val="0"/>
      </w:pPr>
      <w:bookmarkStart w:id="2249" w:name="_CR8_6_1_1"/>
      <w:bookmarkStart w:id="2250" w:name="_Toc105657163"/>
      <w:bookmarkStart w:id="2251" w:name="_Toc106108544"/>
      <w:bookmarkStart w:id="2252" w:name="_Toc112687637"/>
      <w:bookmarkStart w:id="2253" w:name="_Toc209691270"/>
      <w:bookmarkEnd w:id="2249"/>
      <w:r w:rsidRPr="008C3F37">
        <w:t>8.</w:t>
      </w:r>
      <w:r>
        <w:t>6</w:t>
      </w:r>
      <w:r w:rsidRPr="008C3F37">
        <w:t>.1.1</w:t>
      </w:r>
      <w:r w:rsidRPr="008C3F37">
        <w:tab/>
        <w:t>BC Bearer Context Setup</w:t>
      </w:r>
      <w:bookmarkEnd w:id="2250"/>
      <w:bookmarkEnd w:id="2251"/>
      <w:bookmarkEnd w:id="2252"/>
      <w:bookmarkEnd w:id="2253"/>
    </w:p>
    <w:p w14:paraId="7FF054EA" w14:textId="77777777" w:rsidR="00FC324B" w:rsidRPr="008C3F37" w:rsidRDefault="00FC324B" w:rsidP="0042359A">
      <w:pPr>
        <w:pStyle w:val="Heading5"/>
        <w:keepNext w:val="0"/>
        <w:keepLines w:val="0"/>
        <w:widowControl w:val="0"/>
      </w:pPr>
      <w:bookmarkStart w:id="2254" w:name="_CR8_6_1_1_1"/>
      <w:bookmarkStart w:id="2255" w:name="_Toc105657164"/>
      <w:bookmarkStart w:id="2256" w:name="_Toc106108545"/>
      <w:bookmarkStart w:id="2257" w:name="_Toc112687638"/>
      <w:bookmarkStart w:id="2258" w:name="_Toc209691271"/>
      <w:bookmarkEnd w:id="2254"/>
      <w:r w:rsidRPr="008C3F37">
        <w:t>8.</w:t>
      </w:r>
      <w:r>
        <w:t>6</w:t>
      </w:r>
      <w:r w:rsidRPr="008C3F37">
        <w:t>.1.1.1</w:t>
      </w:r>
      <w:r w:rsidRPr="008C3F37">
        <w:tab/>
        <w:t>General</w:t>
      </w:r>
      <w:bookmarkEnd w:id="2255"/>
      <w:bookmarkEnd w:id="2256"/>
      <w:bookmarkEnd w:id="2257"/>
      <w:bookmarkEnd w:id="2258"/>
    </w:p>
    <w:p w14:paraId="41F696DC" w14:textId="77777777" w:rsidR="00FC324B" w:rsidRPr="008C3F37" w:rsidRDefault="00FC324B" w:rsidP="0042359A">
      <w:pPr>
        <w:widowControl w:val="0"/>
      </w:pPr>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59" w:name="_CR8_6_1_1_2"/>
      <w:bookmarkStart w:id="2260" w:name="_Toc105657165"/>
      <w:bookmarkStart w:id="2261" w:name="_Toc106108546"/>
      <w:bookmarkStart w:id="2262" w:name="_Toc112687639"/>
      <w:bookmarkStart w:id="2263" w:name="_Toc209691272"/>
      <w:bookmarkEnd w:id="2259"/>
      <w:r w:rsidRPr="008C3F37">
        <w:t>8.</w:t>
      </w:r>
      <w:r>
        <w:t>6</w:t>
      </w:r>
      <w:r w:rsidRPr="008C3F37">
        <w:t>.1.1.2</w:t>
      </w:r>
      <w:r w:rsidRPr="008C3F37">
        <w:tab/>
        <w:t>Successful Operation</w:t>
      </w:r>
      <w:bookmarkEnd w:id="2260"/>
      <w:bookmarkEnd w:id="2261"/>
      <w:bookmarkEnd w:id="2262"/>
      <w:bookmarkEnd w:id="2263"/>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7" type="#_x0000_t75" style="width:373.8pt;height:161.15pt" o:ole="">
            <v:imagedata r:id="rId95" o:title=""/>
          </v:shape>
          <o:OLEObject Type="Embed" ProgID="Visio.Drawing.15" ShapeID="_x0000_i1067" DrawAspect="Content" ObjectID="_1820304172" r:id="rId96"/>
        </w:object>
      </w:r>
    </w:p>
    <w:p w14:paraId="7EE7A401" w14:textId="77777777" w:rsidR="00FC324B" w:rsidRPr="008C3F37" w:rsidRDefault="00FC324B" w:rsidP="0042359A">
      <w:pPr>
        <w:pStyle w:val="TF"/>
        <w:keepLines w:val="0"/>
        <w:widowControl w:val="0"/>
      </w:pPr>
      <w:bookmarkStart w:id="2264" w:name="_CRFigure8_6_1_1_21"/>
      <w:r w:rsidRPr="008C3F37">
        <w:t xml:space="preserve">Figure </w:t>
      </w:r>
      <w:bookmarkEnd w:id="2264"/>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42359A">
      <w:pPr>
        <w:widowControl w:val="0"/>
      </w:pPr>
      <w:r>
        <w:t>The gNB-CU-UP shall report to the gNB-CU-CP, in the BC BEARER CONTEXT SETUP RESPONSE message, the 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65"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65"/>
    </w:p>
    <w:p w14:paraId="4B97E1B6" w14:textId="77777777" w:rsidR="00FC324B" w:rsidRPr="008C3F37" w:rsidRDefault="00FC324B" w:rsidP="0042359A">
      <w:pPr>
        <w:pStyle w:val="Heading5"/>
        <w:keepNext w:val="0"/>
        <w:keepLines w:val="0"/>
        <w:widowControl w:val="0"/>
      </w:pPr>
      <w:bookmarkStart w:id="2266" w:name="_CR8_6_1_1_3"/>
      <w:bookmarkStart w:id="2267" w:name="_Toc105657166"/>
      <w:bookmarkStart w:id="2268" w:name="_Toc106108547"/>
      <w:bookmarkStart w:id="2269" w:name="_Toc112687640"/>
      <w:bookmarkStart w:id="2270" w:name="_Toc209691273"/>
      <w:bookmarkEnd w:id="2266"/>
      <w:r w:rsidRPr="008C3F37">
        <w:t>8.</w:t>
      </w:r>
      <w:r>
        <w:t>6</w:t>
      </w:r>
      <w:r w:rsidRPr="008C3F37">
        <w:t>.1.1.3</w:t>
      </w:r>
      <w:r w:rsidRPr="008C3F37">
        <w:tab/>
        <w:t>Unsuccessful Operation</w:t>
      </w:r>
      <w:bookmarkEnd w:id="2267"/>
      <w:bookmarkEnd w:id="2268"/>
      <w:bookmarkEnd w:id="2269"/>
      <w:bookmarkEnd w:id="2270"/>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8" type="#_x0000_t75" style="width:373.8pt;height:161.15pt" o:ole="">
            <v:imagedata r:id="rId97" o:title=""/>
          </v:shape>
          <o:OLEObject Type="Embed" ProgID="Visio.Drawing.15" ShapeID="_x0000_i1068" DrawAspect="Content" ObjectID="_1820304173" r:id="rId98"/>
        </w:object>
      </w:r>
    </w:p>
    <w:p w14:paraId="493F8337" w14:textId="77777777" w:rsidR="00FC324B" w:rsidRPr="008C3F37" w:rsidRDefault="00FC324B" w:rsidP="0042359A">
      <w:pPr>
        <w:pStyle w:val="TF"/>
        <w:keepLines w:val="0"/>
        <w:widowControl w:val="0"/>
        <w:rPr>
          <w:rFonts w:eastAsia="Yu Mincho"/>
        </w:rPr>
      </w:pPr>
      <w:bookmarkStart w:id="2271" w:name="_CRFigure8_6_1_1_31"/>
      <w:r w:rsidRPr="008C3F37">
        <w:rPr>
          <w:rFonts w:eastAsia="Yu Mincho"/>
        </w:rPr>
        <w:t xml:space="preserve">Figure </w:t>
      </w:r>
      <w:bookmarkEnd w:id="2271"/>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72" w:name="_Toc105657167"/>
      <w:bookmarkStart w:id="2273"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74" w:name="_CR8_6_1_1_4"/>
      <w:bookmarkStart w:id="2275" w:name="_Toc112687641"/>
      <w:bookmarkStart w:id="2276" w:name="_Toc209691274"/>
      <w:bookmarkEnd w:id="2274"/>
      <w:r>
        <w:t>8.6.</w:t>
      </w:r>
      <w:r w:rsidRPr="008C3F37">
        <w:t>1.1.4</w:t>
      </w:r>
      <w:r w:rsidRPr="008C3F37">
        <w:tab/>
        <w:t>Abnormal Conditions</w:t>
      </w:r>
      <w:bookmarkEnd w:id="2272"/>
      <w:bookmarkEnd w:id="2273"/>
      <w:bookmarkEnd w:id="2275"/>
      <w:bookmarkEnd w:id="2276"/>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77" w:name="_CR8_6_1_2"/>
      <w:bookmarkStart w:id="2278" w:name="_Toc105657168"/>
      <w:bookmarkStart w:id="2279" w:name="_Toc106108549"/>
      <w:bookmarkStart w:id="2280" w:name="_Toc112687642"/>
      <w:bookmarkStart w:id="2281" w:name="_Toc209691275"/>
      <w:bookmarkEnd w:id="2277"/>
      <w:r>
        <w:t>8.6.</w:t>
      </w:r>
      <w:r w:rsidRPr="008C3F37">
        <w:t>1.2</w:t>
      </w:r>
      <w:r w:rsidRPr="008C3F37">
        <w:tab/>
        <w:t>BC Bearer Context Modification (gNB-CU-CP initiated)</w:t>
      </w:r>
      <w:bookmarkEnd w:id="2278"/>
      <w:bookmarkEnd w:id="2279"/>
      <w:bookmarkEnd w:id="2280"/>
      <w:bookmarkEnd w:id="2281"/>
      <w:r w:rsidRPr="008C3F37">
        <w:t xml:space="preserve"> </w:t>
      </w:r>
    </w:p>
    <w:p w14:paraId="2C381920" w14:textId="77777777" w:rsidR="00FC324B" w:rsidRPr="008C3F37" w:rsidRDefault="00FC324B" w:rsidP="0042359A">
      <w:pPr>
        <w:pStyle w:val="Heading5"/>
        <w:keepNext w:val="0"/>
        <w:keepLines w:val="0"/>
        <w:widowControl w:val="0"/>
      </w:pPr>
      <w:bookmarkStart w:id="2282" w:name="_CR8_6_1_2_1"/>
      <w:bookmarkStart w:id="2283" w:name="_Toc105657169"/>
      <w:bookmarkStart w:id="2284" w:name="_Toc106108550"/>
      <w:bookmarkStart w:id="2285" w:name="_Toc112687643"/>
      <w:bookmarkStart w:id="2286" w:name="_Toc209691276"/>
      <w:bookmarkEnd w:id="2282"/>
      <w:r>
        <w:t>8.6.</w:t>
      </w:r>
      <w:r w:rsidRPr="008C3F37">
        <w:t>1.2.1</w:t>
      </w:r>
      <w:r w:rsidRPr="008C3F37">
        <w:tab/>
        <w:t>General</w:t>
      </w:r>
      <w:bookmarkEnd w:id="2283"/>
      <w:bookmarkEnd w:id="2284"/>
      <w:bookmarkEnd w:id="2285"/>
      <w:bookmarkEnd w:id="2286"/>
    </w:p>
    <w:p w14:paraId="7F28A136" w14:textId="77777777" w:rsidR="00FC324B" w:rsidRPr="008C3F37" w:rsidRDefault="00FC324B" w:rsidP="0042359A">
      <w:pPr>
        <w:widowControl w:val="0"/>
      </w:pPr>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87" w:name="_CR8_6_1_2_2"/>
      <w:bookmarkStart w:id="2288" w:name="_Toc105657170"/>
      <w:bookmarkStart w:id="2289" w:name="_Toc106108551"/>
      <w:bookmarkStart w:id="2290" w:name="_Toc112687644"/>
      <w:bookmarkStart w:id="2291" w:name="_Toc209691277"/>
      <w:bookmarkEnd w:id="2287"/>
      <w:r>
        <w:lastRenderedPageBreak/>
        <w:t>8.6.</w:t>
      </w:r>
      <w:r w:rsidRPr="008C3F37">
        <w:t>1.2.2</w:t>
      </w:r>
      <w:r w:rsidRPr="008C3F37">
        <w:tab/>
        <w:t>Successful Operation</w:t>
      </w:r>
      <w:bookmarkEnd w:id="2288"/>
      <w:bookmarkEnd w:id="2289"/>
      <w:bookmarkEnd w:id="2290"/>
      <w:bookmarkEnd w:id="2291"/>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9" type="#_x0000_t75" style="width:373.8pt;height:161.15pt" o:ole="">
            <v:imagedata r:id="rId99" o:title=""/>
          </v:shape>
          <o:OLEObject Type="Embed" ProgID="Visio.Drawing.15" ShapeID="_x0000_i1069" DrawAspect="Content" ObjectID="_1820304174" r:id="rId100"/>
        </w:object>
      </w:r>
    </w:p>
    <w:p w14:paraId="10482377" w14:textId="77777777" w:rsidR="00FC324B" w:rsidRPr="008C3F37" w:rsidRDefault="00FC324B" w:rsidP="0042359A">
      <w:pPr>
        <w:pStyle w:val="TF"/>
        <w:keepLines w:val="0"/>
        <w:widowControl w:val="0"/>
      </w:pPr>
      <w:bookmarkStart w:id="2292" w:name="_CRFigure8_6_1_2_21"/>
      <w:r w:rsidRPr="008C3F37">
        <w:t xml:space="preserve">Figure </w:t>
      </w:r>
      <w:bookmarkEnd w:id="2292"/>
      <w:r>
        <w:t>8.6.</w:t>
      </w:r>
      <w:r w:rsidRPr="008C3F37">
        <w:t>1.2.2-1: BC Bearer Context Modification procedure, gNB-CU-CP initiated: Successful Operation.</w:t>
      </w:r>
    </w:p>
    <w:p w14:paraId="3A855164" w14:textId="77777777" w:rsidR="00FC324B" w:rsidRPr="008C3F37" w:rsidRDefault="00FC324B" w:rsidP="0042359A">
      <w:pPr>
        <w:widowControl w:val="0"/>
      </w:pPr>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42359A">
      <w:pPr>
        <w:widowControl w:val="0"/>
      </w:pPr>
      <w:r>
        <w:t>The gNB-CU-UP shall report to the gNB-CU-CP,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93" w:name="OLE_LINK74"/>
      <w:bookmarkStart w:id="2294"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95" w:name="OLE_LINK41"/>
      <w:r>
        <w:rPr>
          <w:i/>
          <w:iCs/>
        </w:rPr>
        <w:t>Broadcast F1-U Context ReferenceE</w:t>
      </w:r>
      <w:r>
        <w:rPr>
          <w:i/>
          <w:iCs/>
          <w:lang w:eastAsia="zh-CN"/>
        </w:rPr>
        <w:t>1</w:t>
      </w:r>
      <w:bookmarkEnd w:id="2295"/>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93"/>
      <w:bookmarkEnd w:id="2294"/>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96" w:name="_Hlk165285521"/>
      <w:r w:rsidRPr="00876431">
        <w:rPr>
          <w:i/>
          <w:iCs/>
          <w:noProof/>
          <w:lang w:eastAsia="ja-JP"/>
        </w:rPr>
        <w:t>BC Bearer Context NG-U TNL Info at NG-RAN</w:t>
      </w:r>
      <w:bookmarkEnd w:id="2296"/>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97" w:name="_CR8_6_1_2_3"/>
      <w:bookmarkStart w:id="2298" w:name="_Toc105657171"/>
      <w:bookmarkStart w:id="2299" w:name="_Toc106108552"/>
      <w:bookmarkStart w:id="2300" w:name="_Toc112687645"/>
      <w:bookmarkStart w:id="2301" w:name="_Toc209691278"/>
      <w:bookmarkEnd w:id="2297"/>
      <w:r>
        <w:t>8.6.</w:t>
      </w:r>
      <w:r w:rsidRPr="008C3F37">
        <w:t>1.2.3</w:t>
      </w:r>
      <w:r w:rsidRPr="008C3F37">
        <w:tab/>
        <w:t>Unsuccessful Operation</w:t>
      </w:r>
      <w:bookmarkEnd w:id="2298"/>
      <w:bookmarkEnd w:id="2299"/>
      <w:bookmarkEnd w:id="2300"/>
      <w:bookmarkEnd w:id="2301"/>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70" type="#_x0000_t75" style="width:373.8pt;height:161.15pt" o:ole="">
            <v:imagedata r:id="rId101" o:title=""/>
          </v:shape>
          <o:OLEObject Type="Embed" ProgID="Visio.Drawing.15" ShapeID="_x0000_i1070" DrawAspect="Content" ObjectID="_1820304175" r:id="rId102"/>
        </w:object>
      </w:r>
    </w:p>
    <w:p w14:paraId="32914887" w14:textId="77777777" w:rsidR="00FC324B" w:rsidRPr="008C3F37" w:rsidRDefault="00FC324B" w:rsidP="0042359A">
      <w:pPr>
        <w:pStyle w:val="TF"/>
        <w:keepLines w:val="0"/>
        <w:widowControl w:val="0"/>
        <w:rPr>
          <w:rFonts w:eastAsia="Yu Mincho"/>
        </w:rPr>
      </w:pPr>
      <w:bookmarkStart w:id="2302" w:name="_CRFigure8_6_1_2_31"/>
      <w:r w:rsidRPr="008C3F37">
        <w:rPr>
          <w:rFonts w:eastAsia="Yu Mincho"/>
        </w:rPr>
        <w:t xml:space="preserve">Figure </w:t>
      </w:r>
      <w:bookmarkEnd w:id="2302"/>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303" w:name="_CR8_6_1_2_4"/>
      <w:bookmarkStart w:id="2304" w:name="_Toc105657172"/>
      <w:bookmarkStart w:id="2305" w:name="_Toc106108553"/>
      <w:bookmarkStart w:id="2306" w:name="_Toc112687646"/>
      <w:bookmarkStart w:id="2307" w:name="_Toc209691279"/>
      <w:bookmarkEnd w:id="2303"/>
      <w:r>
        <w:t>8.6.</w:t>
      </w:r>
      <w:r w:rsidRPr="008C3F37">
        <w:t>1.2.4</w:t>
      </w:r>
      <w:r w:rsidRPr="008C3F37">
        <w:tab/>
        <w:t>Abnormal Conditions</w:t>
      </w:r>
      <w:bookmarkEnd w:id="2304"/>
      <w:bookmarkEnd w:id="2305"/>
      <w:bookmarkEnd w:id="2306"/>
      <w:bookmarkEnd w:id="2307"/>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308" w:name="_CR8_6_1_3"/>
      <w:bookmarkStart w:id="2309" w:name="_Toc105657173"/>
      <w:bookmarkStart w:id="2310" w:name="_Toc106108554"/>
      <w:bookmarkStart w:id="2311" w:name="_Toc112687647"/>
      <w:bookmarkStart w:id="2312" w:name="_Toc209691280"/>
      <w:bookmarkEnd w:id="2308"/>
      <w:r>
        <w:t>8.6.</w:t>
      </w:r>
      <w:r w:rsidRPr="008C3F37">
        <w:t>1.3</w:t>
      </w:r>
      <w:r w:rsidRPr="008C3F37">
        <w:tab/>
        <w:t>BC Bearer Context Modification</w:t>
      </w:r>
      <w:r>
        <w:t xml:space="preserve"> Required</w:t>
      </w:r>
      <w:bookmarkEnd w:id="2309"/>
      <w:bookmarkEnd w:id="2310"/>
      <w:bookmarkEnd w:id="2311"/>
      <w:bookmarkEnd w:id="2312"/>
    </w:p>
    <w:p w14:paraId="3AA68A06" w14:textId="77777777" w:rsidR="00FC324B" w:rsidRPr="008C3F37" w:rsidRDefault="00FC324B" w:rsidP="0042359A">
      <w:pPr>
        <w:pStyle w:val="Heading5"/>
        <w:keepNext w:val="0"/>
        <w:keepLines w:val="0"/>
        <w:widowControl w:val="0"/>
      </w:pPr>
      <w:bookmarkStart w:id="2313" w:name="_CR8_6_1_3_1"/>
      <w:bookmarkStart w:id="2314" w:name="_Toc105657174"/>
      <w:bookmarkStart w:id="2315" w:name="_Toc106108555"/>
      <w:bookmarkStart w:id="2316" w:name="_Toc112687648"/>
      <w:bookmarkStart w:id="2317" w:name="_Toc209691281"/>
      <w:bookmarkEnd w:id="2313"/>
      <w:r>
        <w:t>8.6.</w:t>
      </w:r>
      <w:r w:rsidRPr="008C3F37">
        <w:t>1.3.1</w:t>
      </w:r>
      <w:r w:rsidRPr="008C3F37">
        <w:tab/>
        <w:t>General</w:t>
      </w:r>
      <w:bookmarkEnd w:id="2314"/>
      <w:bookmarkEnd w:id="2315"/>
      <w:bookmarkEnd w:id="2316"/>
      <w:bookmarkEnd w:id="2317"/>
    </w:p>
    <w:p w14:paraId="2209EB50" w14:textId="77777777" w:rsidR="00FC324B" w:rsidRPr="008C3F37" w:rsidRDefault="00FC324B" w:rsidP="0042359A">
      <w:pPr>
        <w:widowControl w:val="0"/>
      </w:pPr>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18" w:name="_CR8_6_1_3_2"/>
      <w:bookmarkStart w:id="2319" w:name="_Toc105657175"/>
      <w:bookmarkStart w:id="2320" w:name="_Toc106108556"/>
      <w:bookmarkStart w:id="2321" w:name="_Toc112687649"/>
      <w:bookmarkStart w:id="2322" w:name="_Toc209691282"/>
      <w:bookmarkEnd w:id="2318"/>
      <w:r>
        <w:t>8.6.</w:t>
      </w:r>
      <w:r w:rsidRPr="008C3F37">
        <w:t>1.3.2</w:t>
      </w:r>
      <w:r w:rsidRPr="008C3F37">
        <w:tab/>
        <w:t>Successful Operation</w:t>
      </w:r>
      <w:bookmarkEnd w:id="2319"/>
      <w:bookmarkEnd w:id="2320"/>
      <w:bookmarkEnd w:id="2321"/>
      <w:bookmarkEnd w:id="2322"/>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71" type="#_x0000_t75" style="width:373.8pt;height:161.15pt" o:ole="">
            <v:imagedata r:id="rId103" o:title=""/>
          </v:shape>
          <o:OLEObject Type="Embed" ProgID="Visio.Drawing.15" ShapeID="_x0000_i1071" DrawAspect="Content" ObjectID="_1820304176" r:id="rId104"/>
        </w:object>
      </w:r>
    </w:p>
    <w:p w14:paraId="16796347" w14:textId="77777777" w:rsidR="00FC324B" w:rsidRPr="008C3F37" w:rsidRDefault="00FC324B" w:rsidP="0042359A">
      <w:pPr>
        <w:pStyle w:val="TF"/>
        <w:keepLines w:val="0"/>
        <w:widowControl w:val="0"/>
      </w:pPr>
      <w:bookmarkStart w:id="2323" w:name="_CRFigure8_6_1_3_21"/>
      <w:r w:rsidRPr="008C3F37">
        <w:t xml:space="preserve">Figure </w:t>
      </w:r>
      <w:bookmarkEnd w:id="2323"/>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42359A">
      <w:pPr>
        <w:widowControl w:val="0"/>
      </w:pPr>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24" w:name="_CR8_6_1_3_3"/>
      <w:bookmarkStart w:id="2325" w:name="_Toc105657176"/>
      <w:bookmarkStart w:id="2326" w:name="_Toc106108557"/>
      <w:bookmarkStart w:id="2327" w:name="_Toc112687650"/>
      <w:bookmarkStart w:id="2328" w:name="_Toc209691283"/>
      <w:bookmarkEnd w:id="2324"/>
      <w:r>
        <w:t>8.6.</w:t>
      </w:r>
      <w:r w:rsidRPr="008C3F37">
        <w:t>1.3.</w:t>
      </w:r>
      <w:r>
        <w:rPr>
          <w:rFonts w:hint="eastAsia"/>
          <w:lang w:eastAsia="zh-CN"/>
        </w:rPr>
        <w:t>3</w:t>
      </w:r>
      <w:r w:rsidRPr="008C3F37">
        <w:tab/>
        <w:t>Abnormal Conditions</w:t>
      </w:r>
      <w:bookmarkEnd w:id="2325"/>
      <w:bookmarkEnd w:id="2326"/>
      <w:bookmarkEnd w:id="2327"/>
      <w:bookmarkEnd w:id="2328"/>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29" w:name="_CR8_6_1_4"/>
      <w:bookmarkStart w:id="2330" w:name="_Toc105657177"/>
      <w:bookmarkStart w:id="2331" w:name="_Toc106108558"/>
      <w:bookmarkStart w:id="2332" w:name="_Toc112687651"/>
      <w:bookmarkStart w:id="2333" w:name="_Toc209691284"/>
      <w:bookmarkEnd w:id="2329"/>
      <w:r>
        <w:lastRenderedPageBreak/>
        <w:t>8.6.</w:t>
      </w:r>
      <w:r w:rsidRPr="008C3F37">
        <w:t>1.4</w:t>
      </w:r>
      <w:r w:rsidRPr="008C3F37">
        <w:tab/>
        <w:t>BC Bearer Context Release (gNB-CU-CP initiated)</w:t>
      </w:r>
      <w:bookmarkEnd w:id="2330"/>
      <w:bookmarkEnd w:id="2331"/>
      <w:bookmarkEnd w:id="2332"/>
      <w:bookmarkEnd w:id="2333"/>
      <w:r w:rsidRPr="008C3F37">
        <w:t xml:space="preserve"> </w:t>
      </w:r>
    </w:p>
    <w:p w14:paraId="2C7ECFE5" w14:textId="77777777" w:rsidR="00FC324B" w:rsidRPr="008C3F37" w:rsidRDefault="00FC324B" w:rsidP="0042359A">
      <w:pPr>
        <w:pStyle w:val="Heading5"/>
        <w:keepNext w:val="0"/>
        <w:keepLines w:val="0"/>
        <w:widowControl w:val="0"/>
      </w:pPr>
      <w:bookmarkStart w:id="2334" w:name="_CR8_6_1_4_1"/>
      <w:bookmarkStart w:id="2335" w:name="_Toc105657178"/>
      <w:bookmarkStart w:id="2336" w:name="_Toc106108559"/>
      <w:bookmarkStart w:id="2337" w:name="_Toc112687652"/>
      <w:bookmarkStart w:id="2338" w:name="_Toc209691285"/>
      <w:bookmarkEnd w:id="2334"/>
      <w:r>
        <w:t>8.6.</w:t>
      </w:r>
      <w:r w:rsidRPr="008C3F37">
        <w:t>1.4.1</w:t>
      </w:r>
      <w:r w:rsidRPr="008C3F37">
        <w:tab/>
        <w:t>General</w:t>
      </w:r>
      <w:bookmarkEnd w:id="2335"/>
      <w:bookmarkEnd w:id="2336"/>
      <w:bookmarkEnd w:id="2337"/>
      <w:bookmarkEnd w:id="2338"/>
    </w:p>
    <w:p w14:paraId="17FA4827" w14:textId="77777777" w:rsidR="00FC324B" w:rsidRPr="008C3F37" w:rsidRDefault="00FC324B" w:rsidP="0042359A">
      <w:pPr>
        <w:widowControl w:val="0"/>
      </w:pPr>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39" w:name="_CR8_6_1_4_2"/>
      <w:bookmarkStart w:id="2340" w:name="_Toc105657179"/>
      <w:bookmarkStart w:id="2341" w:name="_Toc106108560"/>
      <w:bookmarkStart w:id="2342" w:name="_Toc112687653"/>
      <w:bookmarkStart w:id="2343" w:name="_Toc209691286"/>
      <w:bookmarkEnd w:id="2339"/>
      <w:r>
        <w:t>8.6.</w:t>
      </w:r>
      <w:r w:rsidRPr="008C3F37">
        <w:t>1.4.2</w:t>
      </w:r>
      <w:r w:rsidRPr="008C3F37">
        <w:tab/>
        <w:t>Successful Operation</w:t>
      </w:r>
      <w:bookmarkEnd w:id="2340"/>
      <w:bookmarkEnd w:id="2341"/>
      <w:bookmarkEnd w:id="2342"/>
      <w:bookmarkEnd w:id="2343"/>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72" type="#_x0000_t75" style="width:375pt;height:161.75pt" o:ole="">
            <v:imagedata r:id="rId105" o:title=""/>
          </v:shape>
          <o:OLEObject Type="Embed" ProgID="Visio.Drawing.15" ShapeID="_x0000_i1072" DrawAspect="Content" ObjectID="_1820304177" r:id="rId106"/>
        </w:object>
      </w:r>
    </w:p>
    <w:p w14:paraId="0513D6A1" w14:textId="77777777" w:rsidR="00FC324B" w:rsidRPr="008C3F37" w:rsidRDefault="00FC324B" w:rsidP="0042359A">
      <w:pPr>
        <w:pStyle w:val="TF"/>
        <w:keepLines w:val="0"/>
        <w:widowControl w:val="0"/>
      </w:pPr>
      <w:bookmarkStart w:id="2344" w:name="_CRFigure8_6_1_4_21"/>
      <w:r w:rsidRPr="008C3F37">
        <w:t xml:space="preserve">Figure </w:t>
      </w:r>
      <w:bookmarkEnd w:id="2344"/>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The gNB-CU-CP initiates the procedure by sending the BC BEARER CONTEXT RELEASE COMMAND message to the gNB-CU-UP.</w:t>
      </w:r>
    </w:p>
    <w:p w14:paraId="3844FB9F" w14:textId="77777777" w:rsidR="00FC324B" w:rsidRPr="008C3F37" w:rsidRDefault="00FC324B" w:rsidP="0042359A">
      <w:pPr>
        <w:widowControl w:val="0"/>
      </w:pPr>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45" w:name="_CR8_6_1_4_3"/>
      <w:bookmarkStart w:id="2346" w:name="_Toc105657180"/>
      <w:bookmarkStart w:id="2347" w:name="_Toc106108561"/>
      <w:bookmarkStart w:id="2348" w:name="_Toc112687654"/>
      <w:bookmarkStart w:id="2349" w:name="_Toc209691287"/>
      <w:bookmarkEnd w:id="2345"/>
      <w:r>
        <w:t>8.6.</w:t>
      </w:r>
      <w:r w:rsidRPr="008C3F37">
        <w:t>1.</w:t>
      </w:r>
      <w:r>
        <w:t>4</w:t>
      </w:r>
      <w:r w:rsidRPr="008C3F37">
        <w:t>.3</w:t>
      </w:r>
      <w:r w:rsidRPr="008C3F37">
        <w:tab/>
        <w:t>Abnormal Conditions</w:t>
      </w:r>
      <w:bookmarkEnd w:id="2346"/>
      <w:bookmarkEnd w:id="2347"/>
      <w:bookmarkEnd w:id="2348"/>
      <w:bookmarkEnd w:id="2349"/>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50" w:name="_CR8_6_1_5"/>
      <w:bookmarkStart w:id="2351" w:name="_Toc105657181"/>
      <w:bookmarkStart w:id="2352" w:name="_Toc106108562"/>
      <w:bookmarkStart w:id="2353" w:name="_Toc112687655"/>
      <w:bookmarkStart w:id="2354" w:name="_Toc209691288"/>
      <w:bookmarkEnd w:id="2350"/>
      <w:r>
        <w:t>8.6.</w:t>
      </w:r>
      <w:r w:rsidRPr="008C3F37">
        <w:t>1.5</w:t>
      </w:r>
      <w:r w:rsidRPr="008C3F37">
        <w:tab/>
        <w:t>BC Bearer Context Release Request (gNB-CU-UP initiated)</w:t>
      </w:r>
      <w:bookmarkEnd w:id="2351"/>
      <w:bookmarkEnd w:id="2352"/>
      <w:bookmarkEnd w:id="2353"/>
      <w:bookmarkEnd w:id="2354"/>
      <w:r w:rsidRPr="008C3F37">
        <w:t xml:space="preserve"> </w:t>
      </w:r>
    </w:p>
    <w:p w14:paraId="77EA83EA" w14:textId="77777777" w:rsidR="00FC324B" w:rsidRPr="008C3F37" w:rsidRDefault="00FC324B" w:rsidP="0042359A">
      <w:pPr>
        <w:pStyle w:val="Heading5"/>
        <w:keepNext w:val="0"/>
        <w:keepLines w:val="0"/>
        <w:widowControl w:val="0"/>
      </w:pPr>
      <w:bookmarkStart w:id="2355" w:name="_CR8_6_1_5_1"/>
      <w:bookmarkStart w:id="2356" w:name="_Toc105657182"/>
      <w:bookmarkStart w:id="2357" w:name="_Toc106108563"/>
      <w:bookmarkStart w:id="2358" w:name="_Toc112687656"/>
      <w:bookmarkStart w:id="2359" w:name="_Toc209691289"/>
      <w:bookmarkEnd w:id="2355"/>
      <w:r>
        <w:t>8.6.</w:t>
      </w:r>
      <w:r w:rsidRPr="008C3F37">
        <w:t>1.5.1</w:t>
      </w:r>
      <w:r w:rsidRPr="008C3F37">
        <w:tab/>
        <w:t>General</w:t>
      </w:r>
      <w:bookmarkEnd w:id="2356"/>
      <w:bookmarkEnd w:id="2357"/>
      <w:bookmarkEnd w:id="2358"/>
      <w:bookmarkEnd w:id="2359"/>
    </w:p>
    <w:p w14:paraId="7AD39B3F" w14:textId="77777777" w:rsidR="00FC324B" w:rsidRPr="008C3F37" w:rsidRDefault="00FC324B" w:rsidP="0042359A">
      <w:pPr>
        <w:widowControl w:val="0"/>
      </w:pPr>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60" w:name="_CR8_6_1_5_2"/>
      <w:bookmarkStart w:id="2361" w:name="_Toc105657183"/>
      <w:bookmarkStart w:id="2362" w:name="_Toc106108564"/>
      <w:bookmarkStart w:id="2363" w:name="_Toc112687657"/>
      <w:bookmarkStart w:id="2364" w:name="_Toc209691290"/>
      <w:bookmarkEnd w:id="2360"/>
      <w:r>
        <w:t>8.6.</w:t>
      </w:r>
      <w:r w:rsidRPr="008C3F37">
        <w:t>1.5.2</w:t>
      </w:r>
      <w:r w:rsidRPr="008C3F37">
        <w:tab/>
        <w:t>Successful Operation</w:t>
      </w:r>
      <w:bookmarkEnd w:id="2361"/>
      <w:bookmarkEnd w:id="2362"/>
      <w:bookmarkEnd w:id="2363"/>
      <w:bookmarkEnd w:id="2364"/>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3" type="#_x0000_t75" style="width:356.95pt;height:129.3pt" o:ole="">
            <v:imagedata r:id="rId107" o:title=""/>
          </v:shape>
          <o:OLEObject Type="Embed" ProgID="Visio.Drawing.15" ShapeID="_x0000_i1073" DrawAspect="Content" ObjectID="_1820304178" r:id="rId108"/>
        </w:object>
      </w:r>
    </w:p>
    <w:p w14:paraId="6639353A" w14:textId="77777777" w:rsidR="00FC324B" w:rsidRPr="008C3F37" w:rsidRDefault="00FC324B" w:rsidP="0042359A">
      <w:pPr>
        <w:pStyle w:val="TF"/>
        <w:keepLines w:val="0"/>
        <w:widowControl w:val="0"/>
      </w:pPr>
      <w:bookmarkStart w:id="2365" w:name="_CRFigure8_6_1_5_21"/>
      <w:r w:rsidRPr="008C3F37">
        <w:lastRenderedPageBreak/>
        <w:t xml:space="preserve">Figure </w:t>
      </w:r>
      <w:bookmarkEnd w:id="2365"/>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gNB-CU-UP initiates the procedure by sending the BC BEARER CONTEXT RELEASE REQUEST message to the gNB-CU-CP. </w:t>
      </w:r>
    </w:p>
    <w:p w14:paraId="30FD1F20" w14:textId="77777777" w:rsidR="00FC324B" w:rsidRPr="008C3F37" w:rsidRDefault="00FC324B" w:rsidP="0042359A">
      <w:pPr>
        <w:widowControl w:val="0"/>
      </w:pPr>
      <w:r w:rsidRPr="008C3F37">
        <w:rPr>
          <w:b/>
        </w:rPr>
        <w:t>Interactions with gNB-CU-CP intitiated BC Bearer Context Release procedure:</w:t>
      </w:r>
    </w:p>
    <w:p w14:paraId="799FD7FA" w14:textId="41CE866F" w:rsidR="00FC324B" w:rsidRPr="008C3F37" w:rsidRDefault="00FC324B" w:rsidP="0042359A">
      <w:pPr>
        <w:widowControl w:val="0"/>
      </w:pPr>
      <w:r w:rsidRPr="008C3F37">
        <w:t>Upon reception of the BC BEARER CONTEXT RELEASE REQUEST message the gNB-CU-CP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66" w:name="_CR8_6_1_5_3"/>
      <w:bookmarkStart w:id="2367" w:name="_Toc105657184"/>
      <w:bookmarkStart w:id="2368" w:name="_Toc106108565"/>
      <w:bookmarkStart w:id="2369" w:name="_Toc112687658"/>
      <w:bookmarkStart w:id="2370" w:name="_Toc209691291"/>
      <w:bookmarkEnd w:id="2366"/>
      <w:r w:rsidRPr="008C3F37">
        <w:t>8.</w:t>
      </w:r>
      <w:r>
        <w:t>6</w:t>
      </w:r>
      <w:r w:rsidRPr="008C3F37">
        <w:t>.1.5.3</w:t>
      </w:r>
      <w:r w:rsidRPr="008C3F37">
        <w:tab/>
        <w:t>Abnormal Conditions</w:t>
      </w:r>
      <w:bookmarkEnd w:id="2367"/>
      <w:bookmarkEnd w:id="2368"/>
      <w:bookmarkEnd w:id="2369"/>
      <w:bookmarkEnd w:id="2370"/>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71" w:name="_CR8_6_2"/>
      <w:bookmarkStart w:id="2372" w:name="_Toc105657185"/>
      <w:bookmarkStart w:id="2373" w:name="_Toc106108566"/>
      <w:bookmarkStart w:id="2374" w:name="_Toc112687659"/>
      <w:bookmarkStart w:id="2375" w:name="_Toc209691292"/>
      <w:bookmarkEnd w:id="2371"/>
      <w:r>
        <w:t>8.6.</w:t>
      </w:r>
      <w:r w:rsidRPr="008C3F37">
        <w:t>2</w:t>
      </w:r>
      <w:r w:rsidRPr="008C3F37">
        <w:tab/>
        <w:t>MBS Procedures for Multicast</w:t>
      </w:r>
      <w:bookmarkEnd w:id="2372"/>
      <w:bookmarkEnd w:id="2373"/>
      <w:bookmarkEnd w:id="2374"/>
      <w:bookmarkEnd w:id="2375"/>
    </w:p>
    <w:p w14:paraId="5F1CB773" w14:textId="77777777" w:rsidR="00FC324B" w:rsidRPr="008C3F37" w:rsidRDefault="00FC324B" w:rsidP="0042359A">
      <w:pPr>
        <w:pStyle w:val="Heading4"/>
        <w:keepNext w:val="0"/>
        <w:keepLines w:val="0"/>
        <w:widowControl w:val="0"/>
      </w:pPr>
      <w:bookmarkStart w:id="2376" w:name="_CR8_6_2_1"/>
      <w:bookmarkStart w:id="2377" w:name="_Toc105657186"/>
      <w:bookmarkStart w:id="2378" w:name="_Toc106108567"/>
      <w:bookmarkStart w:id="2379" w:name="_Toc112687660"/>
      <w:bookmarkStart w:id="2380" w:name="_Toc209691293"/>
      <w:bookmarkEnd w:id="2376"/>
      <w:r>
        <w:t>8.6.</w:t>
      </w:r>
      <w:r w:rsidRPr="008C3F37">
        <w:t>2.1</w:t>
      </w:r>
      <w:r w:rsidRPr="008C3F37">
        <w:tab/>
        <w:t>MC Bearer Context Setup</w:t>
      </w:r>
      <w:bookmarkEnd w:id="2377"/>
      <w:bookmarkEnd w:id="2378"/>
      <w:bookmarkEnd w:id="2379"/>
      <w:bookmarkEnd w:id="2380"/>
    </w:p>
    <w:p w14:paraId="6BB6B03C" w14:textId="77777777" w:rsidR="00FC324B" w:rsidRPr="008C3F37" w:rsidRDefault="00FC324B" w:rsidP="0042359A">
      <w:pPr>
        <w:pStyle w:val="Heading5"/>
        <w:keepNext w:val="0"/>
        <w:keepLines w:val="0"/>
        <w:widowControl w:val="0"/>
      </w:pPr>
      <w:bookmarkStart w:id="2381" w:name="_CR8_6_2_1_1"/>
      <w:bookmarkStart w:id="2382" w:name="_Toc105657187"/>
      <w:bookmarkStart w:id="2383" w:name="_Toc106108568"/>
      <w:bookmarkStart w:id="2384" w:name="_Toc112687661"/>
      <w:bookmarkStart w:id="2385" w:name="_Toc209691294"/>
      <w:bookmarkEnd w:id="2381"/>
      <w:r>
        <w:t>8.6.</w:t>
      </w:r>
      <w:r w:rsidRPr="008C3F37">
        <w:t>2.1.1</w:t>
      </w:r>
      <w:r w:rsidRPr="008C3F37">
        <w:tab/>
        <w:t>General</w:t>
      </w:r>
      <w:bookmarkEnd w:id="2382"/>
      <w:bookmarkEnd w:id="2383"/>
      <w:bookmarkEnd w:id="2384"/>
      <w:bookmarkEnd w:id="2385"/>
    </w:p>
    <w:p w14:paraId="5A93D87E" w14:textId="77777777" w:rsidR="00FC324B" w:rsidRPr="008C3F37" w:rsidRDefault="00FC324B" w:rsidP="0042359A">
      <w:pPr>
        <w:widowControl w:val="0"/>
      </w:pPr>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86" w:name="_CR8_6_2_1_2"/>
      <w:bookmarkStart w:id="2387" w:name="_Toc105657188"/>
      <w:bookmarkStart w:id="2388" w:name="_Toc106108569"/>
      <w:bookmarkStart w:id="2389" w:name="_Toc112687662"/>
      <w:bookmarkStart w:id="2390" w:name="_Toc209691295"/>
      <w:bookmarkEnd w:id="2386"/>
      <w:r>
        <w:t>8.6.</w:t>
      </w:r>
      <w:r w:rsidRPr="008C3F37">
        <w:t>2.1.2</w:t>
      </w:r>
      <w:r w:rsidRPr="008C3F37">
        <w:tab/>
        <w:t>Successful Operation</w:t>
      </w:r>
      <w:bookmarkEnd w:id="2387"/>
      <w:bookmarkEnd w:id="2388"/>
      <w:bookmarkEnd w:id="2389"/>
      <w:bookmarkEnd w:id="2390"/>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4" type="#_x0000_t75" style="width:373.8pt;height:161.15pt" o:ole="">
            <v:imagedata r:id="rId109" o:title=""/>
          </v:shape>
          <o:OLEObject Type="Embed" ProgID="Visio.Drawing.15" ShapeID="_x0000_i1074" DrawAspect="Content" ObjectID="_1820304179" r:id="rId110"/>
        </w:object>
      </w:r>
    </w:p>
    <w:p w14:paraId="2472F78F" w14:textId="77777777" w:rsidR="00FC324B" w:rsidRPr="008C3F37" w:rsidRDefault="00FC324B" w:rsidP="0042359A">
      <w:pPr>
        <w:pStyle w:val="TF"/>
        <w:keepLines w:val="0"/>
        <w:widowControl w:val="0"/>
      </w:pPr>
      <w:bookmarkStart w:id="2391" w:name="_CRFigure8_6_2_1_21"/>
      <w:r w:rsidRPr="008C3F37">
        <w:t xml:space="preserve">Figure </w:t>
      </w:r>
      <w:bookmarkEnd w:id="2391"/>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42359A">
      <w:pPr>
        <w:widowControl w:val="0"/>
      </w:pPr>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42359A">
      <w:pPr>
        <w:widowControl w:val="0"/>
      </w:pPr>
      <w:r>
        <w:lastRenderedPageBreak/>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92" w:name="_Toc105657189"/>
      <w:bookmarkStart w:id="239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9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42359A">
      <w:pPr>
        <w:pStyle w:val="B1"/>
        <w:widowControl w:val="0"/>
      </w:pPr>
      <w:r>
        <w:t>-</w:t>
      </w:r>
      <w:r>
        <w:tab/>
        <w:t>suspend transmitting DL data to the gNB-DU.</w:t>
      </w:r>
    </w:p>
    <w:p w14:paraId="56810EAE"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42359A">
      <w:pPr>
        <w:pStyle w:val="Heading5"/>
        <w:keepNext w:val="0"/>
        <w:keepLines w:val="0"/>
        <w:widowControl w:val="0"/>
      </w:pPr>
      <w:bookmarkStart w:id="2395" w:name="_CR8_6_2_1_3"/>
      <w:bookmarkStart w:id="2396" w:name="_Toc209691296"/>
      <w:bookmarkEnd w:id="2395"/>
      <w:r>
        <w:t>8.6.</w:t>
      </w:r>
      <w:r w:rsidRPr="008C3F37">
        <w:t>2.1.3</w:t>
      </w:r>
      <w:r w:rsidRPr="008C3F37">
        <w:tab/>
        <w:t>Unsuccessful Operation</w:t>
      </w:r>
      <w:bookmarkEnd w:id="2392"/>
      <w:bookmarkEnd w:id="2393"/>
      <w:bookmarkEnd w:id="2394"/>
      <w:bookmarkEnd w:id="2396"/>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5" type="#_x0000_t75" style="width:373.8pt;height:161.15pt" o:ole="">
            <v:imagedata r:id="rId111" o:title=""/>
          </v:shape>
          <o:OLEObject Type="Embed" ProgID="Visio.Drawing.15" ShapeID="_x0000_i1075" DrawAspect="Content" ObjectID="_1820304180" r:id="rId112"/>
        </w:object>
      </w:r>
    </w:p>
    <w:p w14:paraId="3272CCCA" w14:textId="77777777" w:rsidR="00FC324B" w:rsidRPr="008C3F37" w:rsidRDefault="00FC324B" w:rsidP="0042359A">
      <w:pPr>
        <w:pStyle w:val="TF"/>
        <w:keepLines w:val="0"/>
        <w:widowControl w:val="0"/>
        <w:rPr>
          <w:rFonts w:eastAsia="Yu Mincho"/>
        </w:rPr>
      </w:pPr>
      <w:bookmarkStart w:id="2397" w:name="_CRFigure8_6_2_1_31"/>
      <w:r w:rsidRPr="008C3F37">
        <w:rPr>
          <w:rFonts w:eastAsia="Yu Mincho"/>
        </w:rPr>
        <w:t xml:space="preserve">Figure </w:t>
      </w:r>
      <w:bookmarkEnd w:id="2397"/>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w:t>
      </w:r>
      <w:r w:rsidRPr="008C3F37">
        <w:lastRenderedPageBreak/>
        <w:t xml:space="preserve">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98" w:name="_Toc105657190"/>
      <w:bookmarkStart w:id="239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400" w:name="_CR8_6_2_1_4"/>
      <w:bookmarkStart w:id="2401" w:name="_Toc112687664"/>
      <w:bookmarkStart w:id="2402" w:name="_Toc209691297"/>
      <w:bookmarkEnd w:id="2400"/>
      <w:r>
        <w:t>8.6.</w:t>
      </w:r>
      <w:r w:rsidRPr="008C3F37">
        <w:t>2.1.4</w:t>
      </w:r>
      <w:r w:rsidRPr="008C3F37">
        <w:tab/>
        <w:t>Abnormal Conditions</w:t>
      </w:r>
      <w:bookmarkEnd w:id="2398"/>
      <w:bookmarkEnd w:id="2399"/>
      <w:bookmarkEnd w:id="2401"/>
      <w:bookmarkEnd w:id="2402"/>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403" w:name="_CR8_6_2_2"/>
      <w:bookmarkStart w:id="2404" w:name="_Toc105657191"/>
      <w:bookmarkStart w:id="2405" w:name="_Toc106108572"/>
      <w:bookmarkStart w:id="2406" w:name="_Toc112687665"/>
      <w:bookmarkStart w:id="2407" w:name="_Toc209691298"/>
      <w:bookmarkEnd w:id="2403"/>
      <w:r>
        <w:t>8.6.</w:t>
      </w:r>
      <w:r w:rsidRPr="008C3F37">
        <w:t>2.2</w:t>
      </w:r>
      <w:r w:rsidRPr="008C3F37">
        <w:tab/>
        <w:t>MC Bearer Context Modification (gNB-CU-CP initiated)</w:t>
      </w:r>
      <w:bookmarkEnd w:id="2404"/>
      <w:bookmarkEnd w:id="2405"/>
      <w:bookmarkEnd w:id="2406"/>
      <w:bookmarkEnd w:id="2407"/>
      <w:r w:rsidRPr="008C3F37">
        <w:t xml:space="preserve"> </w:t>
      </w:r>
    </w:p>
    <w:p w14:paraId="050F4749" w14:textId="77777777" w:rsidR="00FC324B" w:rsidRPr="008C3F37" w:rsidRDefault="00FC324B" w:rsidP="0042359A">
      <w:pPr>
        <w:pStyle w:val="Heading5"/>
        <w:keepNext w:val="0"/>
        <w:keepLines w:val="0"/>
        <w:widowControl w:val="0"/>
      </w:pPr>
      <w:bookmarkStart w:id="2408" w:name="_CR8_6_2_2_1"/>
      <w:bookmarkStart w:id="2409" w:name="_Toc105657192"/>
      <w:bookmarkStart w:id="2410" w:name="_Toc106108573"/>
      <w:bookmarkStart w:id="2411" w:name="_Toc112687666"/>
      <w:bookmarkStart w:id="2412" w:name="_Toc209691299"/>
      <w:bookmarkEnd w:id="2408"/>
      <w:r>
        <w:t>8.6.</w:t>
      </w:r>
      <w:r w:rsidRPr="008C3F37">
        <w:t>2.2.1</w:t>
      </w:r>
      <w:r w:rsidRPr="008C3F37">
        <w:tab/>
        <w:t>General</w:t>
      </w:r>
      <w:bookmarkEnd w:id="2409"/>
      <w:bookmarkEnd w:id="2410"/>
      <w:bookmarkEnd w:id="2411"/>
      <w:bookmarkEnd w:id="2412"/>
    </w:p>
    <w:p w14:paraId="362E7CEF" w14:textId="77777777" w:rsidR="00FC324B" w:rsidRPr="008C3F37" w:rsidRDefault="00FC324B" w:rsidP="0042359A">
      <w:pPr>
        <w:widowControl w:val="0"/>
      </w:pPr>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13" w:name="_CR8_6_2_2_2"/>
      <w:bookmarkStart w:id="2414" w:name="_Toc105657193"/>
      <w:bookmarkStart w:id="2415" w:name="_Toc106108574"/>
      <w:bookmarkStart w:id="2416" w:name="_Toc112687667"/>
      <w:bookmarkStart w:id="2417" w:name="_Toc209691300"/>
      <w:bookmarkEnd w:id="2413"/>
      <w:r>
        <w:t>8.6.</w:t>
      </w:r>
      <w:r w:rsidRPr="008C3F37">
        <w:t>2.2.2</w:t>
      </w:r>
      <w:r w:rsidRPr="008C3F37">
        <w:tab/>
        <w:t>Successful Operation</w:t>
      </w:r>
      <w:bookmarkEnd w:id="2414"/>
      <w:bookmarkEnd w:id="2415"/>
      <w:bookmarkEnd w:id="2416"/>
      <w:bookmarkEnd w:id="2417"/>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6" type="#_x0000_t75" style="width:373.8pt;height:161.15pt" o:ole="">
            <v:imagedata r:id="rId113" o:title=""/>
          </v:shape>
          <o:OLEObject Type="Embed" ProgID="Visio.Drawing.15" ShapeID="_x0000_i1076" DrawAspect="Content" ObjectID="_1820304181" r:id="rId114"/>
        </w:object>
      </w:r>
    </w:p>
    <w:p w14:paraId="016BE44D" w14:textId="77777777" w:rsidR="00FC324B" w:rsidRPr="008C3F37" w:rsidRDefault="00FC324B" w:rsidP="0042359A">
      <w:pPr>
        <w:pStyle w:val="TF"/>
        <w:keepLines w:val="0"/>
        <w:widowControl w:val="0"/>
      </w:pPr>
      <w:bookmarkStart w:id="2418" w:name="_CRFigure8_6_2_2_21"/>
      <w:r w:rsidRPr="008C3F37">
        <w:t xml:space="preserve">Figure </w:t>
      </w:r>
      <w:bookmarkEnd w:id="2418"/>
      <w:r>
        <w:t>8.6.</w:t>
      </w:r>
      <w:r w:rsidRPr="008C3F37">
        <w:t>2.2.2-1: MC Bearer Context Modification procedure, gNB-CU-CP initiated: Successful Operation.</w:t>
      </w:r>
    </w:p>
    <w:p w14:paraId="23220084" w14:textId="77777777" w:rsidR="00FC324B" w:rsidRPr="008C3F37" w:rsidRDefault="00FC324B" w:rsidP="0042359A">
      <w:pPr>
        <w:widowControl w:val="0"/>
      </w:pPr>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42359A">
      <w:pPr>
        <w:widowControl w:val="0"/>
      </w:pPr>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42359A">
      <w:pPr>
        <w:widowControl w:val="0"/>
      </w:pPr>
      <w:r>
        <w:t xml:space="preserve">If MRB resources are requested to be setup by the gNB-CU-CP and if the </w:t>
      </w:r>
      <w:r>
        <w:rPr>
          <w:i/>
        </w:rPr>
        <w:t xml:space="preserve">Requested Action for Available Shared NG-U </w:t>
      </w:r>
      <w:r>
        <w:rPr>
          <w:i/>
        </w:rPr>
        <w:lastRenderedPageBreak/>
        <w:t xml:space="preserve">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4C66A3F5"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w:t>
      </w:r>
      <w:r w:rsidR="00C04E35">
        <w:t xml:space="preserve">in the </w:t>
      </w:r>
      <w:r w:rsidR="00C04E35" w:rsidRPr="0035112E">
        <w:rPr>
          <w:i/>
          <w:iCs/>
        </w:rPr>
        <w:t xml:space="preserve">MC Bearer Context </w:t>
      </w:r>
      <w:r w:rsidR="00C04E35">
        <w:rPr>
          <w:i/>
          <w:iCs/>
        </w:rPr>
        <w:t>To Modify</w:t>
      </w:r>
      <w:r w:rsidR="00C04E35">
        <w:t xml:space="preserve"> IE</w:t>
      </w:r>
      <w:r w:rsidR="00C04E35" w:rsidRPr="003B5ECD">
        <w:t xml:space="preserve"> </w:t>
      </w:r>
      <w:r w:rsidRPr="003B5ECD">
        <w:t xml:space="preserve">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19" w:name="_Toc105657194"/>
      <w:bookmarkStart w:id="242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42359A">
      <w:pPr>
        <w:widowControl w:val="0"/>
      </w:pPr>
      <w:bookmarkStart w:id="242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Default="00FC324B" w:rsidP="0042359A">
      <w:pPr>
        <w:widowControl w:val="0"/>
        <w:rPr>
          <w:rFonts w:eastAsiaTheme="minorEastAsia"/>
        </w:rPr>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4A475FB1" w14:textId="77777777" w:rsidR="00C04E35" w:rsidRPr="008C3F37" w:rsidRDefault="00C04E35" w:rsidP="00C04E35">
      <w:r>
        <w:t xml:space="preserve">If the </w:t>
      </w:r>
      <w:r w:rsidRPr="0035112E">
        <w:rPr>
          <w:i/>
          <w:iCs/>
        </w:rPr>
        <w:t xml:space="preserve">MC Bearer Context NG-U TNL Info at NG-RAN </w:t>
      </w:r>
      <w:r>
        <w:rPr>
          <w:i/>
          <w:iCs/>
        </w:rPr>
        <w:t xml:space="preserve">Replace </w:t>
      </w:r>
      <w:r w:rsidRPr="0035112E">
        <w:rPr>
          <w:i/>
          <w:iCs/>
        </w:rPr>
        <w:t>Request</w:t>
      </w:r>
      <w:r>
        <w:t xml:space="preserve"> IE is c</w:t>
      </w:r>
      <w:r w:rsidRPr="003B5ECD">
        <w:t>ontained</w:t>
      </w:r>
      <w:r>
        <w:t xml:space="preserve"> in the </w:t>
      </w:r>
      <w:r w:rsidRPr="0035112E">
        <w:rPr>
          <w:i/>
          <w:iCs/>
        </w:rPr>
        <w:t xml:space="preserve">MC Bearer Context </w:t>
      </w:r>
      <w:r>
        <w:rPr>
          <w:i/>
          <w:iCs/>
        </w:rPr>
        <w:t>To Modify</w:t>
      </w:r>
      <w:r>
        <w:t xml:space="preserve"> IE</w:t>
      </w:r>
      <w:r w:rsidRPr="003B5ECD">
        <w:t xml:space="preserve"> in the </w:t>
      </w:r>
      <w:r>
        <w:t xml:space="preserve">MC </w:t>
      </w:r>
      <w:r w:rsidRPr="003B5ECD">
        <w:t>BEARER CONTEXT MODIFICATION REQUEST message</w:t>
      </w:r>
      <w:r>
        <w:t xml:space="preserve">, the gNB-CU-UP shall, if supported, consider the shared NG-U resources for the indicated multicast MBS session being released, and allocate new shared NG-U resources accordingly and include respective information in the </w:t>
      </w:r>
      <w:r w:rsidRPr="00CF2F91">
        <w:rPr>
          <w:i/>
          <w:iCs/>
          <w:noProof/>
          <w:lang w:eastAsia="ja-JP"/>
        </w:rPr>
        <w:t xml:space="preserve">MC Bearer Context NG-U TNL Info at NG-RAN Modify Response </w:t>
      </w:r>
      <w:r>
        <w:rPr>
          <w:noProof/>
          <w:lang w:eastAsia="ja-JP"/>
        </w:rPr>
        <w:t xml:space="preserve">IE in the </w:t>
      </w:r>
      <w:r w:rsidRPr="00CF2F91">
        <w:rPr>
          <w:i/>
          <w:iCs/>
          <w:noProof/>
          <w:lang w:eastAsia="ja-JP"/>
        </w:rPr>
        <w:t xml:space="preserve">MC Bearer Context </w:t>
      </w:r>
      <w:r>
        <w:rPr>
          <w:i/>
          <w:iCs/>
          <w:noProof/>
          <w:lang w:eastAsia="ja-JP"/>
        </w:rPr>
        <w:t>To Modify Response</w:t>
      </w:r>
      <w:r w:rsidRPr="00CF2F91">
        <w:rPr>
          <w:i/>
          <w:iCs/>
          <w:noProof/>
          <w:lang w:eastAsia="ja-JP"/>
        </w:rPr>
        <w:t xml:space="preserve"> </w:t>
      </w:r>
      <w:r>
        <w:rPr>
          <w:noProof/>
          <w:lang w:eastAsia="ja-JP"/>
        </w:rPr>
        <w:t xml:space="preserve">IE in the </w:t>
      </w:r>
      <w:r>
        <w:t xml:space="preserve">MC </w:t>
      </w:r>
      <w:r w:rsidRPr="003B5ECD">
        <w:t>BEARER CONTEXT MODIFICATION RE</w:t>
      </w:r>
      <w:r>
        <w:t>SPONSE message.</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42359A">
      <w:pPr>
        <w:pStyle w:val="B1"/>
        <w:widowControl w:val="0"/>
      </w:pPr>
      <w:r>
        <w:t>-</w:t>
      </w:r>
      <w:r>
        <w:tab/>
        <w:t xml:space="preserve">suspend transmitting DL data to the gNB-DU. </w:t>
      </w:r>
    </w:p>
    <w:p w14:paraId="5411051B" w14:textId="77777777" w:rsidR="00FC324B" w:rsidRDefault="00FC324B" w:rsidP="0042359A">
      <w:pPr>
        <w:pStyle w:val="B1"/>
        <w:widowControl w:val="0"/>
      </w:pPr>
      <w:r>
        <w:lastRenderedPageBreak/>
        <w:t>-</w:t>
      </w:r>
      <w:r>
        <w:tab/>
        <w:t>upon DL data arrival, buffer the received DL data and trigger the MC Bearer Notification procedure to indicate DL Data Arrival to the gNB-CU-CP.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42359A">
      <w:pPr>
        <w:pStyle w:val="Heading5"/>
        <w:keepNext w:val="0"/>
        <w:keepLines w:val="0"/>
        <w:widowControl w:val="0"/>
      </w:pPr>
      <w:bookmarkStart w:id="2422" w:name="_CR8_6_2_2_3"/>
      <w:bookmarkStart w:id="2423" w:name="_Toc209691301"/>
      <w:bookmarkEnd w:id="2422"/>
      <w:r>
        <w:t>8.6.</w:t>
      </w:r>
      <w:r w:rsidRPr="008C3F37">
        <w:t>2.2.3</w:t>
      </w:r>
      <w:r w:rsidRPr="008C3F37">
        <w:tab/>
        <w:t>Unsuccessful Operation</w:t>
      </w:r>
      <w:bookmarkEnd w:id="2419"/>
      <w:bookmarkEnd w:id="2420"/>
      <w:bookmarkEnd w:id="2421"/>
      <w:bookmarkEnd w:id="2423"/>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7" type="#_x0000_t75" style="width:373.8pt;height:161.15pt" o:ole="">
            <v:imagedata r:id="rId115" o:title=""/>
          </v:shape>
          <o:OLEObject Type="Embed" ProgID="Visio.Drawing.15" ShapeID="_x0000_i1077" DrawAspect="Content" ObjectID="_1820304182" r:id="rId116"/>
        </w:object>
      </w:r>
    </w:p>
    <w:p w14:paraId="291C0B71" w14:textId="77777777" w:rsidR="00FC324B" w:rsidRPr="008C3F37" w:rsidRDefault="00FC324B" w:rsidP="0042359A">
      <w:pPr>
        <w:pStyle w:val="TF"/>
        <w:keepLines w:val="0"/>
        <w:widowControl w:val="0"/>
        <w:rPr>
          <w:rFonts w:eastAsia="Yu Mincho"/>
        </w:rPr>
      </w:pPr>
      <w:bookmarkStart w:id="2424" w:name="_CRFigure8_6_2_2_31"/>
      <w:r w:rsidRPr="008C3F37">
        <w:rPr>
          <w:rFonts w:eastAsia="Yu Mincho"/>
        </w:rPr>
        <w:t xml:space="preserve">Figure </w:t>
      </w:r>
      <w:bookmarkEnd w:id="2424"/>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25" w:name="_Toc105657195"/>
      <w:bookmarkStart w:id="2426" w:name="_Toc106108576"/>
      <w:bookmarkStart w:id="242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28" w:name="_CR8_6_2_2_4"/>
      <w:bookmarkStart w:id="2429" w:name="_Toc209691302"/>
      <w:bookmarkEnd w:id="2428"/>
      <w:r>
        <w:t>8.6.</w:t>
      </w:r>
      <w:r w:rsidRPr="008C3F37">
        <w:t>2.2.4</w:t>
      </w:r>
      <w:r w:rsidRPr="008C3F37">
        <w:tab/>
        <w:t>Abnormal Conditions</w:t>
      </w:r>
      <w:bookmarkEnd w:id="2425"/>
      <w:bookmarkEnd w:id="2426"/>
      <w:bookmarkEnd w:id="2427"/>
      <w:bookmarkEnd w:id="2429"/>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30" w:name="_CR8_6_2_3"/>
      <w:bookmarkStart w:id="2431" w:name="_Toc105657196"/>
      <w:bookmarkStart w:id="2432" w:name="_Toc106108577"/>
      <w:bookmarkStart w:id="2433" w:name="_Toc112687670"/>
      <w:bookmarkStart w:id="2434" w:name="_Toc209691303"/>
      <w:bookmarkEnd w:id="2430"/>
      <w:r>
        <w:t>8.6.</w:t>
      </w:r>
      <w:r w:rsidRPr="008C3F37">
        <w:t>2.3</w:t>
      </w:r>
      <w:r w:rsidRPr="008C3F37">
        <w:tab/>
        <w:t xml:space="preserve">MC Bearer Context Modification </w:t>
      </w:r>
      <w:r>
        <w:t xml:space="preserve">Required </w:t>
      </w:r>
      <w:r w:rsidRPr="008C3F37">
        <w:t>(gNB-CU-UP initiated)</w:t>
      </w:r>
      <w:bookmarkEnd w:id="2431"/>
      <w:bookmarkEnd w:id="2432"/>
      <w:bookmarkEnd w:id="2433"/>
      <w:bookmarkEnd w:id="2434"/>
      <w:r w:rsidRPr="008C3F37">
        <w:t xml:space="preserve"> </w:t>
      </w:r>
    </w:p>
    <w:p w14:paraId="2EE695F6" w14:textId="77777777" w:rsidR="00FC324B" w:rsidRPr="008C3F37" w:rsidRDefault="00FC324B" w:rsidP="0042359A">
      <w:pPr>
        <w:pStyle w:val="Heading5"/>
        <w:keepNext w:val="0"/>
        <w:keepLines w:val="0"/>
        <w:widowControl w:val="0"/>
      </w:pPr>
      <w:bookmarkStart w:id="2435" w:name="_CR8_6_2_3_1"/>
      <w:bookmarkStart w:id="2436" w:name="_Toc105657197"/>
      <w:bookmarkStart w:id="2437" w:name="_Toc106108578"/>
      <w:bookmarkStart w:id="2438" w:name="_Toc112687671"/>
      <w:bookmarkStart w:id="2439" w:name="_Toc209691304"/>
      <w:bookmarkEnd w:id="2435"/>
      <w:r>
        <w:t>8.6.</w:t>
      </w:r>
      <w:r w:rsidRPr="008C3F37">
        <w:t>2.3.1</w:t>
      </w:r>
      <w:r w:rsidRPr="008C3F37">
        <w:tab/>
        <w:t>General</w:t>
      </w:r>
      <w:bookmarkEnd w:id="2436"/>
      <w:bookmarkEnd w:id="2437"/>
      <w:bookmarkEnd w:id="2438"/>
      <w:bookmarkEnd w:id="2439"/>
    </w:p>
    <w:p w14:paraId="5F13CF5D" w14:textId="77777777" w:rsidR="00FC324B" w:rsidRPr="008C3F37" w:rsidRDefault="00FC324B" w:rsidP="0042359A">
      <w:pPr>
        <w:widowControl w:val="0"/>
      </w:pPr>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40" w:name="_CR8_6_2_3_2"/>
      <w:bookmarkStart w:id="2441" w:name="_Toc105657198"/>
      <w:bookmarkStart w:id="2442" w:name="_Toc106108579"/>
      <w:bookmarkStart w:id="2443" w:name="_Toc112687672"/>
      <w:bookmarkStart w:id="2444" w:name="_Toc209691305"/>
      <w:bookmarkEnd w:id="2440"/>
      <w:r>
        <w:t>8.6.</w:t>
      </w:r>
      <w:r w:rsidRPr="008C3F37">
        <w:t>2.3.2</w:t>
      </w:r>
      <w:r w:rsidRPr="008C3F37">
        <w:tab/>
        <w:t>Successful Operation</w:t>
      </w:r>
      <w:bookmarkEnd w:id="2441"/>
      <w:bookmarkEnd w:id="2442"/>
      <w:bookmarkEnd w:id="2443"/>
      <w:bookmarkEnd w:id="2444"/>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8" type="#_x0000_t75" style="width:373.8pt;height:161.15pt" o:ole="">
            <v:imagedata r:id="rId117" o:title=""/>
          </v:shape>
          <o:OLEObject Type="Embed" ProgID="Visio.Drawing.15" ShapeID="_x0000_i1078" DrawAspect="Content" ObjectID="_1820304183" r:id="rId118"/>
        </w:object>
      </w:r>
    </w:p>
    <w:p w14:paraId="5CFBE4B5" w14:textId="77777777" w:rsidR="00FC324B" w:rsidRPr="008C3F37" w:rsidRDefault="00FC324B" w:rsidP="0042359A">
      <w:pPr>
        <w:pStyle w:val="TF"/>
        <w:keepLines w:val="0"/>
        <w:widowControl w:val="0"/>
      </w:pPr>
      <w:bookmarkStart w:id="2445" w:name="_CRFigure8_6_2_3_21"/>
      <w:r w:rsidRPr="008C3F37">
        <w:t xml:space="preserve">Figure </w:t>
      </w:r>
      <w:bookmarkEnd w:id="2445"/>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42359A">
      <w:pPr>
        <w:widowControl w:val="0"/>
      </w:pPr>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42359A">
      <w:pPr>
        <w:widowControl w:val="0"/>
      </w:pPr>
      <w:bookmarkStart w:id="2446" w:name="_Toc105657199"/>
      <w:bookmarkStart w:id="244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42359A">
      <w:pPr>
        <w:pStyle w:val="Heading5"/>
        <w:keepNext w:val="0"/>
        <w:keepLines w:val="0"/>
        <w:widowControl w:val="0"/>
      </w:pPr>
      <w:bookmarkStart w:id="2448" w:name="_CR8_6_2_3_3"/>
      <w:bookmarkStart w:id="2449" w:name="_Toc112687673"/>
      <w:bookmarkStart w:id="2450" w:name="_Toc209691306"/>
      <w:bookmarkEnd w:id="2448"/>
      <w:r>
        <w:t>8.6.</w:t>
      </w:r>
      <w:r w:rsidRPr="008C3F37">
        <w:t>2.3.</w:t>
      </w:r>
      <w:r>
        <w:rPr>
          <w:rFonts w:hint="eastAsia"/>
          <w:lang w:eastAsia="zh-CN"/>
        </w:rPr>
        <w:t>3</w:t>
      </w:r>
      <w:r w:rsidRPr="008C3F37">
        <w:tab/>
        <w:t>Abnormal Conditions</w:t>
      </w:r>
      <w:bookmarkEnd w:id="2446"/>
      <w:bookmarkEnd w:id="2447"/>
      <w:bookmarkEnd w:id="2449"/>
      <w:bookmarkEnd w:id="2450"/>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51" w:name="_CR8_6_2_4"/>
      <w:bookmarkStart w:id="2452" w:name="_Toc105657200"/>
      <w:bookmarkStart w:id="2453" w:name="_Toc106108581"/>
      <w:bookmarkStart w:id="2454" w:name="_Toc112687674"/>
      <w:bookmarkStart w:id="2455" w:name="_Toc209691307"/>
      <w:bookmarkEnd w:id="2451"/>
      <w:r>
        <w:t>8.6.</w:t>
      </w:r>
      <w:r w:rsidRPr="008C3F37">
        <w:t>2.4</w:t>
      </w:r>
      <w:r w:rsidRPr="008C3F37">
        <w:tab/>
        <w:t>MC Bearer Context Release (gNB-CU-CP initiated)</w:t>
      </w:r>
      <w:bookmarkEnd w:id="2452"/>
      <w:bookmarkEnd w:id="2453"/>
      <w:bookmarkEnd w:id="2454"/>
      <w:bookmarkEnd w:id="2455"/>
      <w:r w:rsidRPr="008C3F37">
        <w:t xml:space="preserve"> </w:t>
      </w:r>
    </w:p>
    <w:p w14:paraId="092B885A" w14:textId="77777777" w:rsidR="00FC324B" w:rsidRPr="008C3F37" w:rsidRDefault="00FC324B" w:rsidP="0042359A">
      <w:pPr>
        <w:pStyle w:val="Heading5"/>
        <w:keepNext w:val="0"/>
        <w:keepLines w:val="0"/>
        <w:widowControl w:val="0"/>
      </w:pPr>
      <w:bookmarkStart w:id="2456" w:name="_CR8_6_2_4_1"/>
      <w:bookmarkStart w:id="2457" w:name="_Toc105657201"/>
      <w:bookmarkStart w:id="2458" w:name="_Toc106108582"/>
      <w:bookmarkStart w:id="2459" w:name="_Toc112687675"/>
      <w:bookmarkStart w:id="2460" w:name="_Toc209691308"/>
      <w:bookmarkEnd w:id="2456"/>
      <w:r>
        <w:t>8.6.</w:t>
      </w:r>
      <w:r w:rsidRPr="008C3F37">
        <w:t>2.4.1</w:t>
      </w:r>
      <w:r w:rsidRPr="008C3F37">
        <w:tab/>
        <w:t>General</w:t>
      </w:r>
      <w:bookmarkEnd w:id="2457"/>
      <w:bookmarkEnd w:id="2458"/>
      <w:bookmarkEnd w:id="2459"/>
      <w:bookmarkEnd w:id="2460"/>
    </w:p>
    <w:p w14:paraId="661A910D" w14:textId="77777777" w:rsidR="00FC324B" w:rsidRPr="008C3F37" w:rsidRDefault="00FC324B" w:rsidP="0042359A">
      <w:pPr>
        <w:widowControl w:val="0"/>
      </w:pPr>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61" w:name="_CR8_6_2_4_2"/>
      <w:bookmarkStart w:id="2462" w:name="_Toc105657202"/>
      <w:bookmarkStart w:id="2463" w:name="_Toc106108583"/>
      <w:bookmarkStart w:id="2464" w:name="_Toc112687676"/>
      <w:bookmarkStart w:id="2465" w:name="_Toc209691309"/>
      <w:bookmarkEnd w:id="2461"/>
      <w:r>
        <w:t>8.6.</w:t>
      </w:r>
      <w:r w:rsidRPr="008C3F37">
        <w:t>2.4.2</w:t>
      </w:r>
      <w:r w:rsidRPr="008C3F37">
        <w:tab/>
        <w:t>Successful Operation</w:t>
      </w:r>
      <w:bookmarkEnd w:id="2462"/>
      <w:bookmarkEnd w:id="2463"/>
      <w:bookmarkEnd w:id="2464"/>
      <w:bookmarkEnd w:id="2465"/>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9" type="#_x0000_t75" style="width:373.8pt;height:161.15pt" o:ole="">
            <v:imagedata r:id="rId119" o:title=""/>
          </v:shape>
          <o:OLEObject Type="Embed" ProgID="Visio.Drawing.15" ShapeID="_x0000_i1079" DrawAspect="Content" ObjectID="_1820304184" r:id="rId120"/>
        </w:object>
      </w:r>
    </w:p>
    <w:p w14:paraId="5E86D132" w14:textId="77777777" w:rsidR="00FC324B" w:rsidRPr="008C3F37" w:rsidRDefault="00FC324B" w:rsidP="0042359A">
      <w:pPr>
        <w:pStyle w:val="TF"/>
        <w:keepLines w:val="0"/>
        <w:widowControl w:val="0"/>
      </w:pPr>
      <w:bookmarkStart w:id="2466" w:name="_CRFigure8_6_2_4_21"/>
      <w:r w:rsidRPr="008C3F37">
        <w:t xml:space="preserve">Figure </w:t>
      </w:r>
      <w:bookmarkEnd w:id="2466"/>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The gNB-CU-CP initiates the procedure by sending the MC BEARER CONTEXT RELEASE COMMAND message to the gNB-CU-UP.</w:t>
      </w:r>
    </w:p>
    <w:p w14:paraId="27B051A1" w14:textId="77777777" w:rsidR="00FC324B" w:rsidRPr="008C3F37" w:rsidRDefault="00FC324B" w:rsidP="0042359A">
      <w:pPr>
        <w:widowControl w:val="0"/>
      </w:pPr>
      <w:r w:rsidRPr="008C3F37">
        <w:t xml:space="preserve">Upon reception of the MC BEARER CONTEXT RELEASE COMMAND message, the gNB-CU-UP shall release all </w:t>
      </w:r>
      <w:r w:rsidRPr="008C3F37">
        <w:lastRenderedPageBreak/>
        <w:t>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67" w:name="_CR8_6_2_4_3"/>
      <w:bookmarkStart w:id="2468" w:name="_Toc105657203"/>
      <w:bookmarkStart w:id="2469" w:name="_Toc106108584"/>
      <w:bookmarkStart w:id="2470" w:name="_Toc112687677"/>
      <w:bookmarkStart w:id="2471" w:name="_Toc209691310"/>
      <w:bookmarkEnd w:id="2467"/>
      <w:r>
        <w:t>8.6.</w:t>
      </w:r>
      <w:r w:rsidRPr="008C3F37">
        <w:t>2.4.3</w:t>
      </w:r>
      <w:r w:rsidRPr="008C3F37">
        <w:tab/>
        <w:t>Abnormal Conditions</w:t>
      </w:r>
      <w:bookmarkEnd w:id="2468"/>
      <w:bookmarkEnd w:id="2469"/>
      <w:bookmarkEnd w:id="2470"/>
      <w:bookmarkEnd w:id="2471"/>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72" w:name="_CR8_6_2_5"/>
      <w:bookmarkStart w:id="2473" w:name="_Toc105657204"/>
      <w:bookmarkStart w:id="2474" w:name="_Toc106108585"/>
      <w:bookmarkStart w:id="2475" w:name="_Toc112687678"/>
      <w:bookmarkStart w:id="2476" w:name="_Toc209691311"/>
      <w:bookmarkEnd w:id="2472"/>
      <w:r>
        <w:t>8.6.</w:t>
      </w:r>
      <w:r w:rsidRPr="008C3F37">
        <w:t>2.5</w:t>
      </w:r>
      <w:r w:rsidRPr="008C3F37">
        <w:tab/>
        <w:t>MC Bearer Context Release Request (gNB-CU-UP initiated)</w:t>
      </w:r>
      <w:bookmarkEnd w:id="2473"/>
      <w:bookmarkEnd w:id="2474"/>
      <w:bookmarkEnd w:id="2475"/>
      <w:bookmarkEnd w:id="2476"/>
      <w:r w:rsidRPr="008C3F37">
        <w:t xml:space="preserve"> </w:t>
      </w:r>
    </w:p>
    <w:p w14:paraId="7F143132" w14:textId="77777777" w:rsidR="00FC324B" w:rsidRPr="008C3F37" w:rsidRDefault="00FC324B" w:rsidP="0042359A">
      <w:pPr>
        <w:pStyle w:val="Heading5"/>
        <w:keepNext w:val="0"/>
        <w:keepLines w:val="0"/>
        <w:widowControl w:val="0"/>
      </w:pPr>
      <w:bookmarkStart w:id="2477" w:name="_CR8_6_2_5_1"/>
      <w:bookmarkStart w:id="2478" w:name="_Toc105657205"/>
      <w:bookmarkStart w:id="2479" w:name="_Toc106108586"/>
      <w:bookmarkStart w:id="2480" w:name="_Toc112687679"/>
      <w:bookmarkStart w:id="2481" w:name="_Toc209691312"/>
      <w:bookmarkEnd w:id="2477"/>
      <w:r>
        <w:t>8.6.</w:t>
      </w:r>
      <w:r w:rsidRPr="008C3F37">
        <w:t>2.5.1</w:t>
      </w:r>
      <w:r w:rsidRPr="008C3F37">
        <w:tab/>
        <w:t>General</w:t>
      </w:r>
      <w:bookmarkEnd w:id="2478"/>
      <w:bookmarkEnd w:id="2479"/>
      <w:bookmarkEnd w:id="2480"/>
      <w:bookmarkEnd w:id="2481"/>
    </w:p>
    <w:p w14:paraId="44B048AB" w14:textId="77777777" w:rsidR="00FC324B" w:rsidRPr="008C3F37" w:rsidRDefault="00FC324B" w:rsidP="0042359A">
      <w:pPr>
        <w:widowControl w:val="0"/>
      </w:pPr>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82" w:name="_CR8_6_2_5_2"/>
      <w:bookmarkStart w:id="2483" w:name="_Toc105657206"/>
      <w:bookmarkStart w:id="2484" w:name="_Toc106108587"/>
      <w:bookmarkStart w:id="2485" w:name="_Toc112687680"/>
      <w:bookmarkStart w:id="2486" w:name="_Toc209691313"/>
      <w:bookmarkEnd w:id="2482"/>
      <w:r>
        <w:t>8.6.</w:t>
      </w:r>
      <w:r w:rsidRPr="008C3F37">
        <w:t>2.5.2</w:t>
      </w:r>
      <w:r w:rsidRPr="008C3F37">
        <w:tab/>
        <w:t>Successful Operation</w:t>
      </w:r>
      <w:bookmarkEnd w:id="2483"/>
      <w:bookmarkEnd w:id="2484"/>
      <w:bookmarkEnd w:id="2485"/>
      <w:bookmarkEnd w:id="2486"/>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80" type="#_x0000_t75" style="width:356.95pt;height:129.3pt" o:ole="">
            <v:imagedata r:id="rId121" o:title=""/>
          </v:shape>
          <o:OLEObject Type="Embed" ProgID="Visio.Drawing.15" ShapeID="_x0000_i1080" DrawAspect="Content" ObjectID="_1820304185" r:id="rId122"/>
        </w:object>
      </w:r>
    </w:p>
    <w:p w14:paraId="66854706" w14:textId="77777777" w:rsidR="00FC324B" w:rsidRPr="008C3F37" w:rsidRDefault="00FC324B" w:rsidP="0042359A">
      <w:pPr>
        <w:pStyle w:val="TF"/>
        <w:keepLines w:val="0"/>
        <w:widowControl w:val="0"/>
      </w:pPr>
      <w:bookmarkStart w:id="2487" w:name="_CRFigure8_6_2_5_21"/>
      <w:r w:rsidRPr="008C3F37">
        <w:t xml:space="preserve">Figure </w:t>
      </w:r>
      <w:bookmarkEnd w:id="2487"/>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gNB-CU-UP initiates the procedure by sending the MC BEARER CONTEXT RELEASE REQUEST message to the gNB-CU-CP. </w:t>
      </w:r>
    </w:p>
    <w:p w14:paraId="5C1111A2" w14:textId="77777777" w:rsidR="00FC324B" w:rsidRPr="008C3F37" w:rsidRDefault="00FC324B" w:rsidP="0042359A">
      <w:pPr>
        <w:widowControl w:val="0"/>
      </w:pPr>
      <w:r w:rsidRPr="008C3F37">
        <w:rPr>
          <w:b/>
        </w:rPr>
        <w:t>Interactions with gNB-CU-CP intitiated MC Bearer Context Release procedure:</w:t>
      </w:r>
    </w:p>
    <w:p w14:paraId="15DE6BAA" w14:textId="2B0831BC" w:rsidR="00FC324B" w:rsidRPr="008C3F37" w:rsidRDefault="00FC324B" w:rsidP="0042359A">
      <w:pPr>
        <w:widowControl w:val="0"/>
      </w:pPr>
      <w:r w:rsidRPr="008C3F37">
        <w:t>Upon reception of the MC BEARER CONTEXT RELEASE REQUEST message the gNB-CU-CP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88" w:name="_CR8_6_2_5_3"/>
      <w:bookmarkStart w:id="2489" w:name="_Toc105657207"/>
      <w:bookmarkStart w:id="2490" w:name="_Toc106108588"/>
      <w:bookmarkStart w:id="2491" w:name="_Toc112687681"/>
      <w:bookmarkStart w:id="2492" w:name="_Toc209691314"/>
      <w:bookmarkEnd w:id="2488"/>
      <w:r w:rsidRPr="008C3F37">
        <w:t>8.</w:t>
      </w:r>
      <w:r>
        <w:t>6</w:t>
      </w:r>
      <w:r w:rsidRPr="008C3F37">
        <w:t>.2.5.3</w:t>
      </w:r>
      <w:r w:rsidRPr="008C3F37">
        <w:tab/>
        <w:t>Abnormal Conditions</w:t>
      </w:r>
      <w:bookmarkEnd w:id="2489"/>
      <w:bookmarkEnd w:id="2490"/>
      <w:bookmarkEnd w:id="2491"/>
      <w:bookmarkEnd w:id="2492"/>
    </w:p>
    <w:p w14:paraId="5ACFAE1C" w14:textId="77777777" w:rsidR="00FC324B" w:rsidRDefault="00FC324B" w:rsidP="0042359A">
      <w:pPr>
        <w:widowControl w:val="0"/>
      </w:pPr>
      <w:r w:rsidRPr="008C3F37">
        <w:t>Not applicable.</w:t>
      </w:r>
    </w:p>
    <w:p w14:paraId="6C575929" w14:textId="77777777" w:rsidR="00FC324B" w:rsidRPr="008C3F37" w:rsidRDefault="00FC324B" w:rsidP="0042359A">
      <w:pPr>
        <w:pStyle w:val="Heading4"/>
        <w:keepNext w:val="0"/>
        <w:keepLines w:val="0"/>
        <w:widowControl w:val="0"/>
      </w:pPr>
      <w:bookmarkStart w:id="2493" w:name="_CR8_6_2_6"/>
      <w:bookmarkStart w:id="2494" w:name="_Hlk152273840"/>
      <w:bookmarkStart w:id="2495" w:name="_Toc209691315"/>
      <w:bookmarkEnd w:id="2493"/>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5"/>
      <w:r w:rsidRPr="008C3F37">
        <w:t xml:space="preserve"> </w:t>
      </w:r>
    </w:p>
    <w:p w14:paraId="6E0476CC" w14:textId="77777777" w:rsidR="00FC324B" w:rsidRPr="008C3F37" w:rsidRDefault="00FC324B" w:rsidP="0042359A">
      <w:pPr>
        <w:pStyle w:val="Heading5"/>
        <w:keepNext w:val="0"/>
        <w:keepLines w:val="0"/>
        <w:widowControl w:val="0"/>
      </w:pPr>
      <w:bookmarkStart w:id="2496" w:name="_CR8_6_2_6_1"/>
      <w:bookmarkStart w:id="2497" w:name="_Toc209691316"/>
      <w:bookmarkEnd w:id="2496"/>
      <w:r>
        <w:t>8.6.2</w:t>
      </w:r>
      <w:r w:rsidRPr="008C3F37">
        <w:t>.</w:t>
      </w:r>
      <w:r>
        <w:t>6</w:t>
      </w:r>
      <w:r w:rsidRPr="008C3F37">
        <w:t>.1</w:t>
      </w:r>
      <w:r w:rsidRPr="008C3F37">
        <w:tab/>
        <w:t>General</w:t>
      </w:r>
      <w:bookmarkEnd w:id="2497"/>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98" w:name="_CR8_6_2_6_2"/>
      <w:bookmarkStart w:id="2499" w:name="_Toc209691317"/>
      <w:bookmarkEnd w:id="2498"/>
      <w:r>
        <w:t>8.6.2</w:t>
      </w:r>
      <w:r w:rsidRPr="008C3F37">
        <w:t>.</w:t>
      </w:r>
      <w:r>
        <w:t>6</w:t>
      </w:r>
      <w:r w:rsidRPr="008C3F37">
        <w:t>.2</w:t>
      </w:r>
      <w:r w:rsidRPr="008C3F37">
        <w:tab/>
        <w:t>Successful Operation</w:t>
      </w:r>
      <w:bookmarkEnd w:id="2499"/>
    </w:p>
    <w:bookmarkStart w:id="2500" w:name="_MON_1752559897"/>
    <w:bookmarkEnd w:id="2500"/>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81" type="#_x0000_t75" style="width:345.6pt;height:130.2pt" o:ole="">
            <v:imagedata r:id="rId123" o:title="" croptop="-6693f" cropleft="-5638f" cropright="-8926f"/>
          </v:shape>
          <o:OLEObject Type="Embed" ProgID="Word.Picture.8" ShapeID="_x0000_i1081" DrawAspect="Content" ObjectID="_1820304186" r:id="rId124"/>
        </w:object>
      </w:r>
    </w:p>
    <w:p w14:paraId="6F8301D6" w14:textId="77777777" w:rsidR="00FC324B" w:rsidRPr="008C3F37" w:rsidRDefault="00FC324B" w:rsidP="0042359A">
      <w:pPr>
        <w:pStyle w:val="TF"/>
        <w:keepLines w:val="0"/>
        <w:widowControl w:val="0"/>
      </w:pPr>
      <w:bookmarkStart w:id="2501" w:name="_CRFigure8_6_2_6_21"/>
      <w:r w:rsidRPr="008C3F37">
        <w:t xml:space="preserve">Figure </w:t>
      </w:r>
      <w:bookmarkEnd w:id="2501"/>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502" w:name="_CR8_6_2_6_3"/>
      <w:bookmarkStart w:id="2503" w:name="_Toc209691318"/>
      <w:bookmarkEnd w:id="2502"/>
      <w:r>
        <w:t>8.6.2</w:t>
      </w:r>
      <w:r w:rsidRPr="008C3F37">
        <w:t>.</w:t>
      </w:r>
      <w:r>
        <w:t>6</w:t>
      </w:r>
      <w:r w:rsidRPr="008C3F37">
        <w:t>.3</w:t>
      </w:r>
      <w:r w:rsidRPr="008C3F37">
        <w:tab/>
        <w:t>Abnormal Conditions</w:t>
      </w:r>
      <w:bookmarkEnd w:id="2503"/>
    </w:p>
    <w:p w14:paraId="75C173FD" w14:textId="77777777" w:rsidR="00FC324B" w:rsidRPr="00135FF5" w:rsidRDefault="00FC324B" w:rsidP="0042359A">
      <w:pPr>
        <w:widowControl w:val="0"/>
        <w:rPr>
          <w:rFonts w:eastAsia="Malgun Gothic"/>
        </w:rPr>
      </w:pPr>
      <w:r w:rsidRPr="008C3F37">
        <w:t>Not applicable.</w:t>
      </w:r>
      <w:bookmarkEnd w:id="2494"/>
    </w:p>
    <w:p w14:paraId="198BA294" w14:textId="77777777" w:rsidR="00FC324B" w:rsidRPr="00D629EF" w:rsidRDefault="00FC324B" w:rsidP="00FC324B">
      <w:pPr>
        <w:pStyle w:val="Heading1"/>
      </w:pPr>
      <w:bookmarkStart w:id="2504" w:name="_CR9"/>
      <w:bookmarkStart w:id="2505" w:name="_Toc20955540"/>
      <w:bookmarkStart w:id="2506" w:name="_Toc29460975"/>
      <w:bookmarkStart w:id="2507" w:name="_Toc29505707"/>
      <w:bookmarkStart w:id="2508" w:name="_Toc36556232"/>
      <w:bookmarkStart w:id="2509" w:name="_Toc45881686"/>
      <w:bookmarkStart w:id="2510" w:name="_Toc51852324"/>
      <w:bookmarkStart w:id="2511" w:name="_Toc56620275"/>
      <w:bookmarkStart w:id="2512" w:name="_Toc64447915"/>
      <w:bookmarkStart w:id="2513" w:name="_Toc74152690"/>
      <w:bookmarkStart w:id="2514" w:name="_Toc88656115"/>
      <w:bookmarkStart w:id="2515" w:name="_Toc88657174"/>
      <w:bookmarkStart w:id="2516" w:name="_Toc105657208"/>
      <w:bookmarkStart w:id="2517" w:name="_Toc106108589"/>
      <w:bookmarkStart w:id="2518" w:name="_Toc112687682"/>
      <w:bookmarkStart w:id="2519" w:name="_Toc209691319"/>
      <w:bookmarkEnd w:id="2504"/>
      <w:r w:rsidRPr="00D629EF">
        <w:t>9</w:t>
      </w:r>
      <w:r w:rsidRPr="00D629EF">
        <w:tab/>
        <w:t>Elements for E1AP communication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CE8D060" w14:textId="77777777" w:rsidR="00FC324B" w:rsidRPr="003C7D3F" w:rsidRDefault="00FC324B" w:rsidP="00FC324B">
      <w:pPr>
        <w:pStyle w:val="NO"/>
      </w:pPr>
      <w:bookmarkStart w:id="2520" w:name="_Hlk93951250"/>
      <w:bookmarkStart w:id="2521" w:name="_Toc20955541"/>
      <w:bookmarkStart w:id="2522" w:name="_Toc29460976"/>
      <w:bookmarkStart w:id="2523" w:name="_Toc29505708"/>
      <w:bookmarkStart w:id="2524" w:name="_Toc36556233"/>
      <w:bookmarkStart w:id="2525" w:name="_Toc45881687"/>
      <w:bookmarkStart w:id="2526" w:name="_Toc51852325"/>
      <w:bookmarkStart w:id="2527" w:name="_Toc56620276"/>
      <w:bookmarkStart w:id="2528" w:name="_Toc64447916"/>
      <w:bookmarkStart w:id="2529" w:name="_Toc74152691"/>
      <w:bookmarkStart w:id="2530" w:name="_Toc88656116"/>
      <w:bookmarkStart w:id="2531"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20"/>
    </w:p>
    <w:p w14:paraId="2A8EA6BA" w14:textId="77777777" w:rsidR="00FC324B" w:rsidRPr="00D629EF" w:rsidRDefault="00FC324B" w:rsidP="00FC324B">
      <w:pPr>
        <w:pStyle w:val="Heading2"/>
      </w:pPr>
      <w:bookmarkStart w:id="2532" w:name="_CR9_1"/>
      <w:bookmarkStart w:id="2533" w:name="_Toc105657209"/>
      <w:bookmarkStart w:id="2534" w:name="_Toc106108590"/>
      <w:bookmarkStart w:id="2535" w:name="_Toc112687683"/>
      <w:bookmarkStart w:id="2536" w:name="_Toc209691320"/>
      <w:bookmarkEnd w:id="2532"/>
      <w:r w:rsidRPr="00D629EF">
        <w:t>9.1</w:t>
      </w:r>
      <w:r w:rsidRPr="00D629EF">
        <w:tab/>
        <w:t>General</w:t>
      </w:r>
      <w:bookmarkEnd w:id="2521"/>
      <w:bookmarkEnd w:id="2522"/>
      <w:bookmarkEnd w:id="2523"/>
      <w:bookmarkEnd w:id="2524"/>
      <w:bookmarkEnd w:id="2525"/>
      <w:bookmarkEnd w:id="2526"/>
      <w:bookmarkEnd w:id="2527"/>
      <w:bookmarkEnd w:id="2528"/>
      <w:bookmarkEnd w:id="2529"/>
      <w:bookmarkEnd w:id="2530"/>
      <w:bookmarkEnd w:id="2531"/>
      <w:bookmarkEnd w:id="2533"/>
      <w:bookmarkEnd w:id="2534"/>
      <w:bookmarkEnd w:id="2535"/>
      <w:bookmarkEnd w:id="2536"/>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37" w:name="_CR9_2"/>
      <w:bookmarkStart w:id="2538" w:name="_Toc20955542"/>
      <w:bookmarkStart w:id="2539" w:name="_Toc29460977"/>
      <w:bookmarkStart w:id="2540" w:name="_Toc29505709"/>
      <w:bookmarkStart w:id="2541" w:name="_Toc36556234"/>
      <w:bookmarkStart w:id="2542" w:name="_Toc45881688"/>
      <w:bookmarkStart w:id="2543" w:name="_Toc51852326"/>
      <w:bookmarkStart w:id="2544" w:name="_Toc56620277"/>
      <w:bookmarkStart w:id="2545" w:name="_Toc64447917"/>
      <w:bookmarkStart w:id="2546" w:name="_Toc74152692"/>
      <w:bookmarkStart w:id="2547" w:name="_Toc88656117"/>
      <w:bookmarkStart w:id="2548" w:name="_Toc88657176"/>
      <w:bookmarkStart w:id="2549" w:name="_Toc105657210"/>
      <w:bookmarkStart w:id="2550" w:name="_Toc106108591"/>
      <w:bookmarkStart w:id="2551" w:name="_Toc112687684"/>
      <w:bookmarkStart w:id="2552" w:name="_Toc209691321"/>
      <w:bookmarkEnd w:id="2537"/>
      <w:r w:rsidRPr="00D629EF">
        <w:t>9.2</w:t>
      </w:r>
      <w:r w:rsidRPr="00D629EF">
        <w:tab/>
        <w:t>Message Functional Definition and Content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47CFEC19" w14:textId="77777777" w:rsidR="00FC324B" w:rsidRPr="00D629EF" w:rsidRDefault="00FC324B" w:rsidP="00FC324B">
      <w:pPr>
        <w:pStyle w:val="Heading3"/>
      </w:pPr>
      <w:bookmarkStart w:id="2553" w:name="_CR9_2_1"/>
      <w:bookmarkStart w:id="2554" w:name="_Toc20955543"/>
      <w:bookmarkStart w:id="2555" w:name="_Toc29460978"/>
      <w:bookmarkStart w:id="2556" w:name="_Toc29505710"/>
      <w:bookmarkStart w:id="2557" w:name="_Toc36556235"/>
      <w:bookmarkStart w:id="2558" w:name="_Toc45881689"/>
      <w:bookmarkStart w:id="2559" w:name="_Toc51852327"/>
      <w:bookmarkStart w:id="2560" w:name="_Toc56620278"/>
      <w:bookmarkStart w:id="2561" w:name="_Toc64447918"/>
      <w:bookmarkStart w:id="2562" w:name="_Toc74152693"/>
      <w:bookmarkStart w:id="2563" w:name="_Toc88656118"/>
      <w:bookmarkStart w:id="2564" w:name="_Toc88657177"/>
      <w:bookmarkStart w:id="2565" w:name="_Toc105657211"/>
      <w:bookmarkStart w:id="2566" w:name="_Toc106108592"/>
      <w:bookmarkStart w:id="2567" w:name="_Toc112687685"/>
      <w:bookmarkStart w:id="2568" w:name="_Toc209691322"/>
      <w:bookmarkEnd w:id="2553"/>
      <w:r w:rsidRPr="00D629EF">
        <w:rPr>
          <w:rFonts w:hint="eastAsia"/>
        </w:rPr>
        <w:t>9.2.1</w:t>
      </w:r>
      <w:r w:rsidRPr="00D629EF">
        <w:rPr>
          <w:rFonts w:hint="eastAsia"/>
        </w:rPr>
        <w:tab/>
      </w:r>
      <w:r w:rsidRPr="00D629EF">
        <w:t>Interface Management messages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EA1481D" w14:textId="77777777" w:rsidR="00FC324B" w:rsidRPr="00D629EF" w:rsidRDefault="00FC324B" w:rsidP="00FC324B">
      <w:pPr>
        <w:pStyle w:val="Heading4"/>
      </w:pPr>
      <w:bookmarkStart w:id="2569" w:name="_CR9_2_1_1"/>
      <w:bookmarkStart w:id="2570" w:name="_Toc20955544"/>
      <w:bookmarkStart w:id="2571" w:name="_Toc29460979"/>
      <w:bookmarkStart w:id="2572" w:name="_Toc29505711"/>
      <w:bookmarkStart w:id="2573" w:name="_Toc36556236"/>
      <w:bookmarkStart w:id="2574" w:name="_Toc45881690"/>
      <w:bookmarkStart w:id="2575" w:name="_Toc51852328"/>
      <w:bookmarkStart w:id="2576" w:name="_Toc56620279"/>
      <w:bookmarkStart w:id="2577" w:name="_Toc64447919"/>
      <w:bookmarkStart w:id="2578" w:name="_Toc74152694"/>
      <w:bookmarkStart w:id="2579" w:name="_Toc88656119"/>
      <w:bookmarkStart w:id="2580" w:name="_Toc88657178"/>
      <w:bookmarkStart w:id="2581" w:name="_Toc105657212"/>
      <w:bookmarkStart w:id="2582" w:name="_Toc106108593"/>
      <w:bookmarkStart w:id="2583" w:name="_Toc112687686"/>
      <w:bookmarkStart w:id="2584" w:name="_Toc209691323"/>
      <w:bookmarkEnd w:id="2569"/>
      <w:r w:rsidRPr="00D629EF">
        <w:t>9.2.1.1</w:t>
      </w:r>
      <w:r w:rsidRPr="00D629EF">
        <w:tab/>
        <w:t>RESET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bookmarkStart w:id="2585" w:name="_Hlk208086621"/>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bookmarkEnd w:id="2585"/>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86" w:name="_CR9_2_1_2"/>
      <w:bookmarkStart w:id="2587" w:name="_Toc20955545"/>
      <w:bookmarkStart w:id="2588" w:name="_Toc29460980"/>
      <w:bookmarkStart w:id="2589" w:name="_Toc29505712"/>
      <w:bookmarkStart w:id="2590" w:name="_Toc36556237"/>
      <w:bookmarkStart w:id="2591" w:name="_Toc45881691"/>
      <w:bookmarkStart w:id="2592" w:name="_Toc51852329"/>
      <w:bookmarkStart w:id="2593" w:name="_Toc56620280"/>
      <w:bookmarkStart w:id="2594" w:name="_Toc64447920"/>
      <w:bookmarkStart w:id="2595" w:name="_Toc74152695"/>
      <w:bookmarkStart w:id="2596" w:name="_Toc88656120"/>
      <w:bookmarkStart w:id="2597" w:name="_Toc88657179"/>
      <w:bookmarkStart w:id="2598" w:name="_Toc105657213"/>
      <w:bookmarkStart w:id="2599" w:name="_Toc106108594"/>
      <w:bookmarkStart w:id="2600" w:name="_Toc112687687"/>
      <w:bookmarkStart w:id="2601" w:name="_Toc209691324"/>
      <w:bookmarkEnd w:id="2586"/>
      <w:r w:rsidRPr="00D629EF">
        <w:t>9.2.1.2</w:t>
      </w:r>
      <w:r w:rsidRPr="00D629EF">
        <w:tab/>
        <w:t>RESET ACKNOWLEDGE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602" w:name="_CR9_2_1_3"/>
      <w:bookmarkStart w:id="2603" w:name="_Toc20955546"/>
      <w:bookmarkStart w:id="2604" w:name="_Toc29460981"/>
      <w:bookmarkStart w:id="2605" w:name="_Toc29505713"/>
      <w:bookmarkStart w:id="2606" w:name="_Toc36556238"/>
      <w:bookmarkStart w:id="2607" w:name="_Toc45881692"/>
      <w:bookmarkStart w:id="2608" w:name="_Toc51852330"/>
      <w:bookmarkStart w:id="2609" w:name="_Toc56620281"/>
      <w:bookmarkStart w:id="2610" w:name="_Toc64447921"/>
      <w:bookmarkStart w:id="2611" w:name="_Toc74152696"/>
      <w:bookmarkStart w:id="2612" w:name="_Toc88656121"/>
      <w:bookmarkStart w:id="2613" w:name="_Toc88657180"/>
      <w:bookmarkStart w:id="2614" w:name="_Toc105657214"/>
      <w:bookmarkStart w:id="2615" w:name="_Toc106108595"/>
      <w:bookmarkStart w:id="2616" w:name="_Toc112687688"/>
      <w:bookmarkStart w:id="2617" w:name="_Toc209691325"/>
      <w:bookmarkEnd w:id="2602"/>
      <w:r w:rsidRPr="00D629EF">
        <w:t>9.2.1.3</w:t>
      </w:r>
      <w:r w:rsidRPr="00D629EF">
        <w:tab/>
        <w:t>ERROR INDICATION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lastRenderedPageBreak/>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18" w:name="_CR9_2_1_4"/>
      <w:bookmarkStart w:id="2619" w:name="_Toc20955547"/>
      <w:bookmarkStart w:id="2620" w:name="_Toc29460982"/>
      <w:bookmarkStart w:id="2621" w:name="_Toc29505714"/>
      <w:bookmarkStart w:id="2622" w:name="_Toc36556239"/>
      <w:bookmarkStart w:id="2623" w:name="_Toc45881693"/>
      <w:bookmarkStart w:id="2624" w:name="_Toc51852331"/>
      <w:bookmarkStart w:id="2625" w:name="_Toc56620282"/>
      <w:bookmarkStart w:id="2626" w:name="_Toc64447922"/>
      <w:bookmarkStart w:id="2627" w:name="_Toc74152697"/>
      <w:bookmarkStart w:id="2628" w:name="_Toc88656122"/>
      <w:bookmarkStart w:id="2629" w:name="_Toc88657181"/>
      <w:bookmarkStart w:id="2630" w:name="_Toc105657215"/>
      <w:bookmarkStart w:id="2631" w:name="_Toc106108596"/>
      <w:bookmarkStart w:id="2632" w:name="_Toc112687689"/>
      <w:bookmarkStart w:id="2633" w:name="_Toc209691326"/>
      <w:bookmarkEnd w:id="2618"/>
      <w:r w:rsidRPr="00D629EF">
        <w:t>9.2.1.4</w:t>
      </w:r>
      <w:r w:rsidRPr="00D629EF">
        <w:tab/>
        <w:t>GNB-CU-UP E1 SETUP REQUEST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r w:rsidRPr="00CB2509">
              <w:rPr>
                <w:rFonts w:cs="Arial"/>
                <w:szCs w:val="18"/>
                <w:lang w:eastAsia="ja-JP"/>
              </w:rPr>
              <w:lastRenderedPageBreak/>
              <w:t>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34" w:name="_CR9_2_1_5"/>
      <w:bookmarkStart w:id="2635" w:name="_Toc20955548"/>
      <w:bookmarkStart w:id="2636" w:name="_Toc29460983"/>
      <w:bookmarkStart w:id="2637" w:name="_Toc29505715"/>
      <w:bookmarkStart w:id="2638" w:name="_Toc36556240"/>
      <w:bookmarkStart w:id="2639" w:name="_Toc45881694"/>
      <w:bookmarkStart w:id="2640" w:name="_Toc51852332"/>
      <w:bookmarkStart w:id="2641" w:name="_Toc56620283"/>
      <w:bookmarkStart w:id="2642" w:name="_Toc64447923"/>
      <w:bookmarkStart w:id="2643" w:name="_Toc74152698"/>
      <w:bookmarkStart w:id="2644" w:name="_Toc88656123"/>
      <w:bookmarkStart w:id="2645" w:name="_Toc88657182"/>
      <w:bookmarkStart w:id="2646" w:name="_Toc105657216"/>
      <w:bookmarkStart w:id="2647" w:name="_Toc106108597"/>
      <w:bookmarkStart w:id="2648" w:name="_Toc112687690"/>
      <w:bookmarkStart w:id="2649" w:name="_Toc209691327"/>
      <w:bookmarkEnd w:id="2634"/>
      <w:r w:rsidRPr="00D629EF">
        <w:t>9.2.1.5</w:t>
      </w:r>
      <w:r w:rsidRPr="00D629EF">
        <w:tab/>
        <w:t>GNB-CU-UP E1 SETUP RESPONSE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51" w:name="_CR9_2_1_6"/>
      <w:bookmarkStart w:id="2652" w:name="_Toc20955549"/>
      <w:bookmarkStart w:id="2653" w:name="_Toc29460984"/>
      <w:bookmarkStart w:id="2654" w:name="_Toc29505716"/>
      <w:bookmarkStart w:id="2655" w:name="_Toc36556241"/>
      <w:bookmarkStart w:id="2656" w:name="_Toc45881695"/>
      <w:bookmarkStart w:id="2657" w:name="_Toc51852333"/>
      <w:bookmarkStart w:id="2658" w:name="_Toc56620284"/>
      <w:bookmarkStart w:id="2659" w:name="_Toc64447924"/>
      <w:bookmarkStart w:id="2660" w:name="_Toc74152699"/>
      <w:bookmarkStart w:id="2661" w:name="_Toc88656124"/>
      <w:bookmarkStart w:id="2662" w:name="_Toc88657183"/>
      <w:bookmarkStart w:id="2663" w:name="_Toc105657217"/>
      <w:bookmarkStart w:id="2664" w:name="_Toc106108598"/>
      <w:bookmarkStart w:id="2665" w:name="_Toc112687691"/>
      <w:bookmarkStart w:id="2666" w:name="_Toc209691328"/>
      <w:bookmarkEnd w:id="2651"/>
      <w:r w:rsidRPr="00D629EF">
        <w:t>9.2.1.6</w:t>
      </w:r>
      <w:r w:rsidRPr="00D629EF">
        <w:tab/>
        <w:t>GNB-CU-UP E1 SETUP FAILURE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67" w:name="_CR9_2_1_7"/>
      <w:bookmarkStart w:id="2668" w:name="_Toc20955550"/>
      <w:bookmarkStart w:id="2669" w:name="_Toc29460985"/>
      <w:bookmarkStart w:id="2670" w:name="_Toc29505717"/>
      <w:bookmarkStart w:id="2671" w:name="_Toc36556242"/>
      <w:bookmarkStart w:id="2672" w:name="_Toc45881696"/>
      <w:bookmarkStart w:id="2673" w:name="_Toc51852334"/>
      <w:bookmarkStart w:id="2674" w:name="_Toc56620285"/>
      <w:bookmarkStart w:id="2675" w:name="_Toc64447925"/>
      <w:bookmarkStart w:id="2676" w:name="_Toc74152700"/>
      <w:bookmarkStart w:id="2677" w:name="_Toc88656125"/>
      <w:bookmarkStart w:id="2678" w:name="_Toc88657184"/>
      <w:bookmarkStart w:id="2679" w:name="_Toc105657218"/>
      <w:bookmarkStart w:id="2680" w:name="_Toc106108599"/>
      <w:bookmarkStart w:id="2681" w:name="_Toc112687692"/>
      <w:bookmarkStart w:id="2682" w:name="_Toc209691329"/>
      <w:bookmarkEnd w:id="2667"/>
      <w:r w:rsidRPr="00D629EF">
        <w:t>9.2.1.7</w:t>
      </w:r>
      <w:r w:rsidRPr="00D629EF">
        <w:tab/>
        <w:t>GNB-CU-CP E1 SETUP REQUEST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671163">
        <w:trPr>
          <w:tblHeader/>
        </w:trPr>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83" w:name="_CR9_2_1_8"/>
      <w:bookmarkStart w:id="2684" w:name="_Toc20955551"/>
      <w:bookmarkStart w:id="2685" w:name="_Toc29460986"/>
      <w:bookmarkStart w:id="2686" w:name="_Toc29505718"/>
      <w:bookmarkStart w:id="2687" w:name="_Toc36556243"/>
      <w:bookmarkStart w:id="2688" w:name="_Toc45881697"/>
      <w:bookmarkStart w:id="2689" w:name="_Toc51852335"/>
      <w:bookmarkStart w:id="2690" w:name="_Toc56620286"/>
      <w:bookmarkStart w:id="2691" w:name="_Toc64447926"/>
      <w:bookmarkStart w:id="2692" w:name="_Toc74152701"/>
      <w:bookmarkStart w:id="2693" w:name="_Toc88656126"/>
      <w:bookmarkStart w:id="2694" w:name="_Toc88657185"/>
      <w:bookmarkStart w:id="2695" w:name="_Toc105657219"/>
      <w:bookmarkStart w:id="2696" w:name="_Toc106108600"/>
      <w:bookmarkStart w:id="2697" w:name="_Toc112687693"/>
      <w:bookmarkStart w:id="2698" w:name="_Toc209691330"/>
      <w:bookmarkEnd w:id="2683"/>
      <w:r w:rsidRPr="00D629EF">
        <w:t>9.2.1.8</w:t>
      </w:r>
      <w:r w:rsidRPr="00D629EF">
        <w:tab/>
        <w:t>GNB-CU-CP E1 SETUP RESPONSE</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99" w:name="_CR9_2_1_9"/>
      <w:bookmarkStart w:id="2700" w:name="_Toc20955552"/>
      <w:bookmarkStart w:id="2701" w:name="_Toc29460987"/>
      <w:bookmarkStart w:id="2702" w:name="_Toc29505719"/>
      <w:bookmarkStart w:id="2703" w:name="_Toc36556244"/>
      <w:bookmarkStart w:id="2704" w:name="_Toc45881698"/>
      <w:bookmarkStart w:id="2705" w:name="_Toc51852336"/>
      <w:bookmarkStart w:id="2706" w:name="_Toc56620287"/>
      <w:bookmarkStart w:id="2707" w:name="_Toc64447927"/>
      <w:bookmarkStart w:id="2708" w:name="_Toc74152702"/>
      <w:bookmarkStart w:id="2709" w:name="_Toc88656127"/>
      <w:bookmarkStart w:id="2710" w:name="_Toc88657186"/>
      <w:bookmarkStart w:id="2711" w:name="_Toc105657220"/>
      <w:bookmarkStart w:id="2712" w:name="_Toc106108601"/>
      <w:bookmarkStart w:id="2713" w:name="_Toc112687694"/>
      <w:bookmarkStart w:id="2714" w:name="_Toc209691331"/>
      <w:bookmarkEnd w:id="2699"/>
      <w:r w:rsidRPr="00D629EF">
        <w:lastRenderedPageBreak/>
        <w:t>9.2.1.9</w:t>
      </w:r>
      <w:r w:rsidRPr="00D629EF">
        <w:tab/>
        <w:t>GNB-CU-CP E1 SETUP FAILURE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15" w:name="_CR9_2_1_10"/>
      <w:bookmarkStart w:id="2716" w:name="_Toc20955553"/>
      <w:bookmarkStart w:id="2717" w:name="_Toc29460988"/>
      <w:bookmarkStart w:id="2718" w:name="_Toc29505720"/>
      <w:bookmarkStart w:id="2719" w:name="_Toc36556245"/>
      <w:bookmarkStart w:id="2720" w:name="_Toc45881699"/>
      <w:bookmarkStart w:id="2721" w:name="_Toc51852337"/>
      <w:bookmarkStart w:id="2722" w:name="_Toc56620288"/>
      <w:bookmarkStart w:id="2723" w:name="_Toc64447928"/>
      <w:bookmarkStart w:id="2724" w:name="_Toc74152703"/>
      <w:bookmarkStart w:id="2725" w:name="_Toc88656128"/>
      <w:bookmarkStart w:id="2726" w:name="_Toc88657187"/>
      <w:bookmarkStart w:id="2727" w:name="_Toc105657221"/>
      <w:bookmarkStart w:id="2728" w:name="_Toc106108602"/>
      <w:bookmarkStart w:id="2729" w:name="_Toc112687695"/>
      <w:bookmarkStart w:id="2730" w:name="_Toc209691332"/>
      <w:bookmarkEnd w:id="2715"/>
      <w:r w:rsidRPr="00D629EF">
        <w:t>9.2.1.10</w:t>
      </w:r>
      <w:r w:rsidRPr="00D629EF">
        <w:tab/>
        <w:t>GNB-CU-UP CONFIGURATION UPDATE</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52759E3B" w:rsidR="00FC324B" w:rsidRPr="00D629EF" w:rsidRDefault="00A6713E" w:rsidP="007B1FA7">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 xml:space="preserve">CP Transport Layer </w:t>
            </w:r>
            <w:r w:rsidRPr="00D629EF">
              <w:rPr>
                <w:lang w:eastAsia="ja-JP"/>
              </w:rPr>
              <w:lastRenderedPageBreak/>
              <w:t>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Transport Layer Address of the </w:t>
            </w:r>
            <w:r w:rsidRPr="00D629EF">
              <w:rPr>
                <w:lang w:eastAsia="ja-JP"/>
              </w:rPr>
              <w:lastRenderedPageBreak/>
              <w:t>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31" w:name="_CR9_2_1_11"/>
      <w:bookmarkStart w:id="2732" w:name="_Toc20955554"/>
      <w:bookmarkStart w:id="2733" w:name="_Toc29460989"/>
      <w:bookmarkStart w:id="2734" w:name="_Toc29505721"/>
      <w:bookmarkStart w:id="2735" w:name="_Toc36556246"/>
      <w:bookmarkStart w:id="2736" w:name="_Toc45881700"/>
      <w:bookmarkStart w:id="2737" w:name="_Toc51852338"/>
      <w:bookmarkStart w:id="2738" w:name="_Toc56620289"/>
      <w:bookmarkStart w:id="2739" w:name="_Toc64447929"/>
      <w:bookmarkStart w:id="2740" w:name="_Toc74152704"/>
      <w:bookmarkStart w:id="2741" w:name="_Toc88656129"/>
      <w:bookmarkStart w:id="2742" w:name="_Toc88657188"/>
      <w:bookmarkStart w:id="2743" w:name="_Toc105657222"/>
      <w:bookmarkStart w:id="2744" w:name="_Toc106108603"/>
      <w:bookmarkStart w:id="2745" w:name="_Toc112687696"/>
      <w:bookmarkStart w:id="2746" w:name="_Toc209691333"/>
      <w:bookmarkEnd w:id="2731"/>
      <w:r w:rsidRPr="00D629EF">
        <w:t>9.2.1.11</w:t>
      </w:r>
      <w:r w:rsidRPr="00D629EF">
        <w:tab/>
        <w:t>GNB-CU-UP CONFIGURATION UPDATE ACKNOWLEDGE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47" w:name="_CR9_2_1_12"/>
      <w:bookmarkStart w:id="2748" w:name="_Toc20955555"/>
      <w:bookmarkStart w:id="2749" w:name="_Toc29460990"/>
      <w:bookmarkStart w:id="2750" w:name="_Toc29505722"/>
      <w:bookmarkStart w:id="2751" w:name="_Toc36556247"/>
      <w:bookmarkStart w:id="2752" w:name="_Toc45881701"/>
      <w:bookmarkStart w:id="2753" w:name="_Toc51852339"/>
      <w:bookmarkStart w:id="2754" w:name="_Toc56620290"/>
      <w:bookmarkStart w:id="2755" w:name="_Toc64447930"/>
      <w:bookmarkStart w:id="2756" w:name="_Toc74152705"/>
      <w:bookmarkStart w:id="2757" w:name="_Toc88656130"/>
      <w:bookmarkStart w:id="2758" w:name="_Toc88657189"/>
      <w:bookmarkStart w:id="2759" w:name="_Toc105657223"/>
      <w:bookmarkStart w:id="2760" w:name="_Toc106108604"/>
      <w:bookmarkStart w:id="2761" w:name="_Toc112687697"/>
      <w:bookmarkStart w:id="2762" w:name="_Toc209691334"/>
      <w:bookmarkEnd w:id="2747"/>
      <w:r w:rsidRPr="00D629EF">
        <w:t>9.2.1.12</w:t>
      </w:r>
      <w:r w:rsidRPr="00D629EF">
        <w:tab/>
        <w:t>GNB-CU-UP CONFIGURATION UPDATE FAILURE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63" w:name="_CR9_2_1_13"/>
      <w:bookmarkStart w:id="2764" w:name="_Toc20955556"/>
      <w:bookmarkStart w:id="2765" w:name="_Toc29460991"/>
      <w:bookmarkStart w:id="2766" w:name="_Toc29505723"/>
      <w:bookmarkStart w:id="2767" w:name="_Toc36556248"/>
      <w:bookmarkStart w:id="2768" w:name="_Toc45881702"/>
      <w:bookmarkStart w:id="2769" w:name="_Toc51852340"/>
      <w:bookmarkStart w:id="2770" w:name="_Toc56620291"/>
      <w:bookmarkStart w:id="2771" w:name="_Toc64447931"/>
      <w:bookmarkStart w:id="2772" w:name="_Toc74152706"/>
      <w:bookmarkStart w:id="2773" w:name="_Toc88656131"/>
      <w:bookmarkStart w:id="2774" w:name="_Toc88657190"/>
      <w:bookmarkStart w:id="2775" w:name="_Toc105657224"/>
      <w:bookmarkStart w:id="2776" w:name="_Toc106108605"/>
      <w:bookmarkStart w:id="2777" w:name="_Toc112687698"/>
      <w:bookmarkStart w:id="2778" w:name="_Toc209691335"/>
      <w:bookmarkEnd w:id="2763"/>
      <w:r w:rsidRPr="00D629EF">
        <w:t>9.2.1.13</w:t>
      </w:r>
      <w:r w:rsidRPr="00D629EF">
        <w:tab/>
        <w:t>GNB-CU-CP CONFIGURATION UPDATE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79" w:name="_CR9_2_1_14"/>
      <w:bookmarkStart w:id="2780" w:name="_Toc20955557"/>
      <w:bookmarkStart w:id="2781" w:name="_Toc29460992"/>
      <w:bookmarkStart w:id="2782" w:name="_Toc29505724"/>
      <w:bookmarkStart w:id="2783" w:name="_Toc36556249"/>
      <w:bookmarkStart w:id="2784" w:name="_Toc45881703"/>
      <w:bookmarkStart w:id="2785" w:name="_Toc51852341"/>
      <w:bookmarkStart w:id="2786" w:name="_Toc56620292"/>
      <w:bookmarkStart w:id="2787" w:name="_Toc64447932"/>
      <w:bookmarkStart w:id="2788" w:name="_Toc74152707"/>
      <w:bookmarkStart w:id="2789" w:name="_Toc88656132"/>
      <w:bookmarkStart w:id="2790" w:name="_Toc88657191"/>
      <w:bookmarkStart w:id="2791" w:name="_Toc105657225"/>
      <w:bookmarkStart w:id="2792" w:name="_Toc106108606"/>
      <w:bookmarkStart w:id="2793" w:name="_Toc112687699"/>
      <w:bookmarkStart w:id="2794" w:name="_Toc209691336"/>
      <w:bookmarkEnd w:id="2779"/>
      <w:r w:rsidRPr="00D629EF">
        <w:t>9.2.1.14</w:t>
      </w:r>
      <w:r w:rsidRPr="00D629EF">
        <w:tab/>
        <w:t>GNB-CU-CP CONFIGURATION UPDATE ACKNOWLEDGE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2494969" w14:textId="77777777" w:rsidR="00FC324B" w:rsidRPr="00D629EF" w:rsidRDefault="00FC324B" w:rsidP="00FC324B">
      <w:pPr>
        <w:widowControl w:val="0"/>
      </w:pPr>
      <w:r w:rsidRPr="00D629EF">
        <w:lastRenderedPageBreak/>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95" w:name="_CR9_2_1_15"/>
      <w:bookmarkStart w:id="2796" w:name="_Toc20955558"/>
      <w:bookmarkStart w:id="2797" w:name="_Toc29460993"/>
      <w:bookmarkStart w:id="2798" w:name="_Toc29505725"/>
      <w:bookmarkStart w:id="2799" w:name="_Toc36556250"/>
      <w:bookmarkStart w:id="2800" w:name="_Toc45881704"/>
      <w:bookmarkStart w:id="2801" w:name="_Toc51852342"/>
      <w:bookmarkStart w:id="2802" w:name="_Toc56620293"/>
      <w:bookmarkStart w:id="2803" w:name="_Toc64447933"/>
      <w:bookmarkStart w:id="2804" w:name="_Toc74152708"/>
      <w:bookmarkStart w:id="2805" w:name="_Toc88656133"/>
      <w:bookmarkStart w:id="2806" w:name="_Toc88657192"/>
      <w:bookmarkStart w:id="2807" w:name="_Toc105657226"/>
      <w:bookmarkStart w:id="2808" w:name="_Toc106108607"/>
      <w:bookmarkStart w:id="2809" w:name="_Toc112687700"/>
      <w:bookmarkStart w:id="2810" w:name="_Toc209691337"/>
      <w:bookmarkEnd w:id="2795"/>
      <w:r w:rsidRPr="00D629EF">
        <w:t>9.2.1.15</w:t>
      </w:r>
      <w:r w:rsidRPr="00D629EF">
        <w:tab/>
        <w:t>GNB-CU-CP CONFIGURATION UPDATE FAILURE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11" w:name="_CR9_2_1_16"/>
      <w:bookmarkStart w:id="2812" w:name="_Toc20955559"/>
      <w:bookmarkStart w:id="2813" w:name="_Toc29460994"/>
      <w:bookmarkStart w:id="2814" w:name="_Toc29505726"/>
      <w:bookmarkStart w:id="2815" w:name="_Toc36556251"/>
      <w:bookmarkStart w:id="2816" w:name="_Toc45881705"/>
      <w:bookmarkStart w:id="2817" w:name="_Toc51852343"/>
      <w:bookmarkStart w:id="2818" w:name="_Toc56620294"/>
      <w:bookmarkStart w:id="2819" w:name="_Toc64447934"/>
      <w:bookmarkStart w:id="2820" w:name="_Toc74152709"/>
      <w:bookmarkStart w:id="2821" w:name="_Toc88656134"/>
      <w:bookmarkStart w:id="2822" w:name="_Toc88657193"/>
      <w:bookmarkStart w:id="2823" w:name="_Toc105657227"/>
      <w:bookmarkStart w:id="2824" w:name="_Toc106108608"/>
      <w:bookmarkStart w:id="2825" w:name="_Toc112687701"/>
      <w:bookmarkStart w:id="2826" w:name="_Toc209691338"/>
      <w:bookmarkEnd w:id="2811"/>
      <w:r w:rsidRPr="00D629EF">
        <w:t>9.2.1.16</w:t>
      </w:r>
      <w:r w:rsidRPr="00D629EF">
        <w:tab/>
        <w:t>E1 RELEASE REQUEST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27" w:name="_CR9_2_1_17"/>
      <w:bookmarkStart w:id="2828" w:name="_Toc20955560"/>
      <w:bookmarkStart w:id="2829" w:name="_Toc29460995"/>
      <w:bookmarkStart w:id="2830" w:name="_Toc29505727"/>
      <w:bookmarkStart w:id="2831" w:name="_Toc36556252"/>
      <w:bookmarkStart w:id="2832" w:name="_Toc45881706"/>
      <w:bookmarkStart w:id="2833" w:name="_Toc51852344"/>
      <w:bookmarkStart w:id="2834" w:name="_Toc56620295"/>
      <w:bookmarkStart w:id="2835" w:name="_Toc64447935"/>
      <w:bookmarkStart w:id="2836" w:name="_Toc74152710"/>
      <w:bookmarkStart w:id="2837" w:name="_Toc88656135"/>
      <w:bookmarkStart w:id="2838" w:name="_Toc88657194"/>
      <w:bookmarkStart w:id="2839" w:name="_Toc105657228"/>
      <w:bookmarkStart w:id="2840" w:name="_Toc106108609"/>
      <w:bookmarkStart w:id="2841" w:name="_Toc112687702"/>
      <w:bookmarkStart w:id="2842" w:name="_Toc209691339"/>
      <w:bookmarkEnd w:id="2827"/>
      <w:r w:rsidRPr="00D629EF">
        <w:lastRenderedPageBreak/>
        <w:t>9.2.1.17</w:t>
      </w:r>
      <w:r w:rsidRPr="00D629EF">
        <w:tab/>
        <w:t>E1 RELEASE RESPONSE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43" w:name="_CR9_2_1_18"/>
      <w:bookmarkStart w:id="2844" w:name="_Toc20955561"/>
      <w:bookmarkStart w:id="2845" w:name="_Toc29460996"/>
      <w:bookmarkStart w:id="2846" w:name="_Toc29505728"/>
      <w:bookmarkStart w:id="2847" w:name="_Toc36556253"/>
      <w:bookmarkStart w:id="2848" w:name="_Toc45881707"/>
      <w:bookmarkStart w:id="2849" w:name="_Toc51852345"/>
      <w:bookmarkStart w:id="2850" w:name="_Toc56620296"/>
      <w:bookmarkStart w:id="2851" w:name="_Toc64447936"/>
      <w:bookmarkStart w:id="2852" w:name="_Toc74152711"/>
      <w:bookmarkStart w:id="2853" w:name="_Toc88656136"/>
      <w:bookmarkStart w:id="2854" w:name="_Toc88657195"/>
      <w:bookmarkStart w:id="2855" w:name="_Toc105657229"/>
      <w:bookmarkStart w:id="2856" w:name="_Toc106108610"/>
      <w:bookmarkStart w:id="2857" w:name="_Toc112687703"/>
      <w:bookmarkStart w:id="2858" w:name="_Toc209691340"/>
      <w:bookmarkEnd w:id="2843"/>
      <w:r w:rsidRPr="00D629EF">
        <w:t>9.2.1.18</w:t>
      </w:r>
      <w:r w:rsidRPr="00D629EF">
        <w:tab/>
        <w:t>GNB-CU-UP STATUS INDICATION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68A0F1D2" w:rsidR="00FC324B" w:rsidRPr="00D629EF" w:rsidRDefault="00062DCA" w:rsidP="009522B9">
            <w:pPr>
              <w:pStyle w:val="TAC"/>
              <w:keepNext w:val="0"/>
              <w:keepLines w:val="0"/>
              <w:widowControl w:val="0"/>
              <w:rPr>
                <w:lang w:eastAsia="ja-JP"/>
              </w:rPr>
            </w:pPr>
            <w:r>
              <w:rPr>
                <w:lang w:eastAsia="ja-JP"/>
              </w:rPr>
              <w:t>ignore</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59" w:name="_CR9_2_1_19"/>
      <w:bookmarkStart w:id="2860" w:name="_Toc45881708"/>
      <w:bookmarkStart w:id="2861" w:name="_Toc51852346"/>
      <w:bookmarkStart w:id="2862" w:name="_Toc56620297"/>
      <w:bookmarkStart w:id="2863" w:name="_Toc64447937"/>
      <w:bookmarkStart w:id="2864" w:name="_Toc74152712"/>
      <w:bookmarkStart w:id="2865" w:name="_Toc88656137"/>
      <w:bookmarkStart w:id="2866" w:name="_Toc88657196"/>
      <w:bookmarkStart w:id="2867" w:name="_Toc105657230"/>
      <w:bookmarkStart w:id="2868" w:name="_Toc106108611"/>
      <w:bookmarkStart w:id="2869" w:name="_Toc112687704"/>
      <w:bookmarkStart w:id="2870" w:name="_Toc209691341"/>
      <w:bookmarkEnd w:id="2859"/>
      <w:r>
        <w:t>9.2.1.19</w:t>
      </w:r>
      <w:r w:rsidRPr="00AA5DA2">
        <w:tab/>
        <w:t>RESOURCE STATUS REQUEST</w:t>
      </w:r>
      <w:bookmarkEnd w:id="2860"/>
      <w:bookmarkEnd w:id="2861"/>
      <w:bookmarkEnd w:id="2862"/>
      <w:bookmarkEnd w:id="2863"/>
      <w:bookmarkEnd w:id="2864"/>
      <w:bookmarkEnd w:id="2865"/>
      <w:bookmarkEnd w:id="2866"/>
      <w:bookmarkEnd w:id="2867"/>
      <w:bookmarkEnd w:id="2868"/>
      <w:bookmarkEnd w:id="2869"/>
      <w:bookmarkEnd w:id="2870"/>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lastRenderedPageBreak/>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71" w:name="_CR9_2_1_20"/>
      <w:bookmarkStart w:id="2872" w:name="_Toc45881709"/>
      <w:bookmarkStart w:id="2873" w:name="_Toc51852347"/>
      <w:bookmarkStart w:id="2874" w:name="_Toc56620298"/>
      <w:bookmarkStart w:id="2875" w:name="_Toc64447938"/>
      <w:bookmarkStart w:id="2876" w:name="_Toc74152713"/>
      <w:bookmarkStart w:id="2877" w:name="_Toc88656138"/>
      <w:bookmarkStart w:id="2878" w:name="_Toc88657197"/>
      <w:bookmarkStart w:id="2879" w:name="_Toc105657231"/>
      <w:bookmarkStart w:id="2880" w:name="_Toc106108612"/>
      <w:bookmarkStart w:id="2881" w:name="_Toc112687705"/>
      <w:bookmarkStart w:id="2882" w:name="_Toc209691342"/>
      <w:bookmarkEnd w:id="2871"/>
      <w:r>
        <w:t>9.2.1.20</w:t>
      </w:r>
      <w:r w:rsidRPr="00AA5DA2">
        <w:tab/>
        <w:t>RESOURCE STATUS RESPONSE</w:t>
      </w:r>
      <w:bookmarkEnd w:id="2872"/>
      <w:bookmarkEnd w:id="2873"/>
      <w:bookmarkEnd w:id="2874"/>
      <w:bookmarkEnd w:id="2875"/>
      <w:bookmarkEnd w:id="2876"/>
      <w:bookmarkEnd w:id="2877"/>
      <w:bookmarkEnd w:id="2878"/>
      <w:bookmarkEnd w:id="2879"/>
      <w:bookmarkEnd w:id="2880"/>
      <w:bookmarkEnd w:id="2881"/>
      <w:bookmarkEnd w:id="2882"/>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83" w:name="_CR9_2_1_21"/>
      <w:bookmarkStart w:id="2884" w:name="_Toc45881710"/>
      <w:bookmarkStart w:id="2885" w:name="_Toc51852348"/>
      <w:bookmarkStart w:id="2886" w:name="_Toc56620299"/>
      <w:bookmarkStart w:id="2887" w:name="_Toc64447939"/>
      <w:bookmarkStart w:id="2888" w:name="_Toc74152714"/>
      <w:bookmarkStart w:id="2889" w:name="_Toc88656139"/>
      <w:bookmarkStart w:id="2890" w:name="_Toc88657198"/>
      <w:bookmarkStart w:id="2891" w:name="_Toc105657232"/>
      <w:bookmarkStart w:id="2892" w:name="_Toc106108613"/>
      <w:bookmarkStart w:id="2893" w:name="_Toc112687706"/>
      <w:bookmarkStart w:id="2894" w:name="_Toc209691343"/>
      <w:bookmarkEnd w:id="2883"/>
      <w:r>
        <w:t>9.2.1.21</w:t>
      </w:r>
      <w:r w:rsidRPr="00AA5DA2">
        <w:tab/>
        <w:t>RESOURCE STATUS FAILURE</w:t>
      </w:r>
      <w:bookmarkEnd w:id="2884"/>
      <w:bookmarkEnd w:id="2885"/>
      <w:bookmarkEnd w:id="2886"/>
      <w:bookmarkEnd w:id="2887"/>
      <w:bookmarkEnd w:id="2888"/>
      <w:bookmarkEnd w:id="2889"/>
      <w:bookmarkEnd w:id="2890"/>
      <w:bookmarkEnd w:id="2891"/>
      <w:bookmarkEnd w:id="2892"/>
      <w:bookmarkEnd w:id="2893"/>
      <w:bookmarkEnd w:id="2894"/>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95" w:name="_Toc45881711"/>
      <w:bookmarkStart w:id="2896" w:name="_Toc51852349"/>
      <w:bookmarkStart w:id="2897" w:name="_Toc56620300"/>
      <w:bookmarkStart w:id="2898" w:name="_Toc64447940"/>
      <w:bookmarkStart w:id="2899" w:name="_Toc74152715"/>
      <w:bookmarkStart w:id="2900" w:name="_Toc88656140"/>
      <w:bookmarkStart w:id="2901" w:name="_Toc88657199"/>
      <w:bookmarkStart w:id="2902" w:name="_Toc105657233"/>
      <w:bookmarkStart w:id="2903" w:name="_Toc106108614"/>
      <w:bookmarkStart w:id="2904"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905" w:name="_CR9_2_1_22"/>
      <w:bookmarkStart w:id="2906" w:name="_Toc209691344"/>
      <w:bookmarkEnd w:id="2905"/>
      <w:r>
        <w:lastRenderedPageBreak/>
        <w:t>9.2.1.22</w:t>
      </w:r>
      <w:r w:rsidRPr="00AA5DA2">
        <w:tab/>
        <w:t>RESOURCE STATUS UPDATE</w:t>
      </w:r>
      <w:bookmarkEnd w:id="2895"/>
      <w:bookmarkEnd w:id="2896"/>
      <w:bookmarkEnd w:id="2897"/>
      <w:bookmarkEnd w:id="2898"/>
      <w:bookmarkEnd w:id="2899"/>
      <w:bookmarkEnd w:id="2900"/>
      <w:bookmarkEnd w:id="2901"/>
      <w:bookmarkEnd w:id="2902"/>
      <w:bookmarkEnd w:id="2903"/>
      <w:bookmarkEnd w:id="2904"/>
      <w:bookmarkEnd w:id="2906"/>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CE6417C" w14:textId="77777777" w:rsidR="00CB7513" w:rsidRDefault="00CB7513" w:rsidP="00CB7513"/>
    <w:p w14:paraId="25B211B8" w14:textId="0169FE01" w:rsidR="00CB7513" w:rsidRPr="00AA5DA2" w:rsidRDefault="00CB7513" w:rsidP="00CB7513">
      <w:pPr>
        <w:pStyle w:val="Heading4"/>
      </w:pPr>
      <w:bookmarkStart w:id="2907" w:name="_Hlk208086251"/>
      <w:bookmarkStart w:id="2908" w:name="_Toc209691345"/>
      <w:r w:rsidRPr="00AA5DA2">
        <w:t>9.</w:t>
      </w:r>
      <w:r>
        <w:t>2</w:t>
      </w:r>
      <w:r w:rsidRPr="00AA5DA2">
        <w:t>.</w:t>
      </w:r>
      <w:r>
        <w:t>1</w:t>
      </w:r>
      <w:r w:rsidRPr="00AA5DA2">
        <w:t>.</w:t>
      </w:r>
      <w:r>
        <w:t>23</w:t>
      </w:r>
      <w:r w:rsidRPr="00AA5DA2">
        <w:tab/>
      </w:r>
      <w:r>
        <w:t>DATA COLLECTION</w:t>
      </w:r>
      <w:r w:rsidRPr="00AA5DA2">
        <w:rPr>
          <w:szCs w:val="24"/>
        </w:rPr>
        <w:t xml:space="preserve"> REQUEST</w:t>
      </w:r>
      <w:bookmarkEnd w:id="2908"/>
      <w:r>
        <w:rPr>
          <w:szCs w:val="24"/>
        </w:rPr>
        <w:t xml:space="preserve"> </w:t>
      </w:r>
    </w:p>
    <w:p w14:paraId="3B5E81C8" w14:textId="77777777" w:rsidR="00CB7513" w:rsidRPr="00AA5DA2" w:rsidRDefault="00CB7513" w:rsidP="00CB7513">
      <w:r>
        <w:t xml:space="preserve">This message is sent by gNB-CU-CP </w:t>
      </w:r>
      <w:r w:rsidRPr="00AA5DA2">
        <w:t xml:space="preserve">to </w:t>
      </w:r>
      <w:r>
        <w:t>gNB-CU-UP</w:t>
      </w:r>
      <w:r w:rsidRPr="00AA5DA2">
        <w:t xml:space="preserve"> to initiate the requested </w:t>
      </w:r>
      <w:r>
        <w:t xml:space="preserve">information reporting </w:t>
      </w:r>
      <w:r w:rsidRPr="00AA5DA2">
        <w:t>according to the parameters given in the message.</w:t>
      </w:r>
    </w:p>
    <w:p w14:paraId="33A5A981" w14:textId="77777777" w:rsidR="00CB7513" w:rsidRPr="00AA5DA2" w:rsidRDefault="00CB7513" w:rsidP="00671163">
      <w:pPr>
        <w:widowControl w:val="0"/>
      </w:pPr>
      <w:r>
        <w:t xml:space="preserve">Direction: </w:t>
      </w:r>
      <w:r w:rsidRPr="00700464">
        <w:t>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31D2844" w14:textId="77777777" w:rsidTr="00671163">
        <w:trPr>
          <w:tblHeader/>
        </w:trPr>
        <w:tc>
          <w:tcPr>
            <w:tcW w:w="2160" w:type="dxa"/>
            <w:tcBorders>
              <w:top w:val="single" w:sz="4" w:space="0" w:color="auto"/>
              <w:left w:val="single" w:sz="4" w:space="0" w:color="auto"/>
              <w:bottom w:val="single" w:sz="4" w:space="0" w:color="auto"/>
              <w:right w:val="single" w:sz="4" w:space="0" w:color="auto"/>
            </w:tcBorders>
          </w:tcPr>
          <w:p w14:paraId="75647727" w14:textId="77777777" w:rsidR="00CB7513" w:rsidRPr="001E602C" w:rsidRDefault="00CB7513" w:rsidP="00671163">
            <w:pPr>
              <w:pStyle w:val="TAH"/>
              <w:keepNext w:val="0"/>
              <w:keepLines w:val="0"/>
              <w:widowControl w:val="0"/>
            </w:pPr>
            <w:r w:rsidRPr="001E602C">
              <w:t>IE/Group Name</w:t>
            </w:r>
          </w:p>
        </w:tc>
        <w:tc>
          <w:tcPr>
            <w:tcW w:w="1080" w:type="dxa"/>
            <w:tcBorders>
              <w:top w:val="single" w:sz="4" w:space="0" w:color="auto"/>
              <w:left w:val="single" w:sz="4" w:space="0" w:color="auto"/>
              <w:bottom w:val="single" w:sz="4" w:space="0" w:color="auto"/>
              <w:right w:val="single" w:sz="4" w:space="0" w:color="auto"/>
            </w:tcBorders>
          </w:tcPr>
          <w:p w14:paraId="2A3C0356" w14:textId="77777777" w:rsidR="00CB7513" w:rsidRPr="001E602C" w:rsidRDefault="00CB7513" w:rsidP="00671163">
            <w:pPr>
              <w:pStyle w:val="TAH"/>
              <w:keepNext w:val="0"/>
              <w:keepLines w:val="0"/>
              <w:widowControl w:val="0"/>
            </w:pPr>
            <w:r w:rsidRPr="001E602C">
              <w:t>Presence</w:t>
            </w:r>
          </w:p>
        </w:tc>
        <w:tc>
          <w:tcPr>
            <w:tcW w:w="1080" w:type="dxa"/>
            <w:tcBorders>
              <w:top w:val="single" w:sz="4" w:space="0" w:color="auto"/>
              <w:left w:val="single" w:sz="4" w:space="0" w:color="auto"/>
              <w:bottom w:val="single" w:sz="4" w:space="0" w:color="auto"/>
              <w:right w:val="single" w:sz="4" w:space="0" w:color="auto"/>
            </w:tcBorders>
          </w:tcPr>
          <w:p w14:paraId="5B58D0EF" w14:textId="77777777" w:rsidR="00CB7513" w:rsidRPr="001E602C" w:rsidRDefault="00CB7513" w:rsidP="00671163">
            <w:pPr>
              <w:pStyle w:val="TAH"/>
              <w:keepNext w:val="0"/>
              <w:keepLines w:val="0"/>
              <w:widowControl w:val="0"/>
            </w:pPr>
            <w:r w:rsidRPr="001E602C">
              <w:t>Range</w:t>
            </w:r>
          </w:p>
        </w:tc>
        <w:tc>
          <w:tcPr>
            <w:tcW w:w="1512" w:type="dxa"/>
            <w:tcBorders>
              <w:top w:val="single" w:sz="4" w:space="0" w:color="auto"/>
              <w:left w:val="single" w:sz="4" w:space="0" w:color="auto"/>
              <w:bottom w:val="single" w:sz="4" w:space="0" w:color="auto"/>
              <w:right w:val="single" w:sz="4" w:space="0" w:color="auto"/>
            </w:tcBorders>
          </w:tcPr>
          <w:p w14:paraId="795440BB" w14:textId="77777777" w:rsidR="00CB7513" w:rsidRPr="001E602C" w:rsidRDefault="00CB7513" w:rsidP="00671163">
            <w:pPr>
              <w:pStyle w:val="TAH"/>
              <w:keepNext w:val="0"/>
              <w:keepLines w:val="0"/>
              <w:widowControl w:val="0"/>
            </w:pPr>
            <w:r w:rsidRPr="001E602C">
              <w:t>IE type and reference</w:t>
            </w:r>
          </w:p>
        </w:tc>
        <w:tc>
          <w:tcPr>
            <w:tcW w:w="1728" w:type="dxa"/>
            <w:tcBorders>
              <w:top w:val="single" w:sz="4" w:space="0" w:color="auto"/>
              <w:left w:val="single" w:sz="4" w:space="0" w:color="auto"/>
              <w:bottom w:val="single" w:sz="4" w:space="0" w:color="auto"/>
              <w:right w:val="single" w:sz="4" w:space="0" w:color="auto"/>
            </w:tcBorders>
          </w:tcPr>
          <w:p w14:paraId="304432F5" w14:textId="77777777" w:rsidR="00CB7513" w:rsidRPr="001E602C" w:rsidRDefault="00CB7513" w:rsidP="00671163">
            <w:pPr>
              <w:pStyle w:val="TAH"/>
              <w:keepNext w:val="0"/>
              <w:keepLines w:val="0"/>
              <w:widowControl w:val="0"/>
            </w:pPr>
            <w:r w:rsidRPr="001E602C">
              <w:t>Semantics description</w:t>
            </w:r>
          </w:p>
        </w:tc>
        <w:tc>
          <w:tcPr>
            <w:tcW w:w="1080" w:type="dxa"/>
            <w:tcBorders>
              <w:top w:val="single" w:sz="4" w:space="0" w:color="auto"/>
              <w:left w:val="single" w:sz="4" w:space="0" w:color="auto"/>
              <w:bottom w:val="single" w:sz="4" w:space="0" w:color="auto"/>
              <w:right w:val="single" w:sz="4" w:space="0" w:color="auto"/>
            </w:tcBorders>
          </w:tcPr>
          <w:p w14:paraId="43639F92" w14:textId="77777777" w:rsidR="00CB7513" w:rsidRPr="001E602C" w:rsidRDefault="00CB7513" w:rsidP="00671163">
            <w:pPr>
              <w:pStyle w:val="TAH"/>
              <w:keepNext w:val="0"/>
              <w:keepLines w:val="0"/>
              <w:widowControl w:val="0"/>
            </w:pPr>
            <w:r w:rsidRPr="001E602C">
              <w:t>Criticality</w:t>
            </w:r>
          </w:p>
        </w:tc>
        <w:tc>
          <w:tcPr>
            <w:tcW w:w="1080" w:type="dxa"/>
            <w:tcBorders>
              <w:top w:val="single" w:sz="4" w:space="0" w:color="auto"/>
              <w:left w:val="single" w:sz="4" w:space="0" w:color="auto"/>
              <w:bottom w:val="single" w:sz="4" w:space="0" w:color="auto"/>
              <w:right w:val="single" w:sz="4" w:space="0" w:color="auto"/>
            </w:tcBorders>
          </w:tcPr>
          <w:p w14:paraId="5FED7137" w14:textId="77777777" w:rsidR="00CB7513" w:rsidRPr="001E602C" w:rsidRDefault="00CB7513" w:rsidP="00671163">
            <w:pPr>
              <w:pStyle w:val="TAH"/>
              <w:keepNext w:val="0"/>
              <w:keepLines w:val="0"/>
              <w:widowControl w:val="0"/>
            </w:pPr>
            <w:r w:rsidRPr="001E602C">
              <w:t>Assigned Criticality</w:t>
            </w:r>
          </w:p>
        </w:tc>
      </w:tr>
      <w:tr w:rsidR="00CB7513" w:rsidRPr="00AA5DA2" w14:paraId="2A8D686A" w14:textId="77777777" w:rsidTr="009C1CCB">
        <w:tc>
          <w:tcPr>
            <w:tcW w:w="2160" w:type="dxa"/>
            <w:tcBorders>
              <w:top w:val="single" w:sz="4" w:space="0" w:color="auto"/>
              <w:left w:val="single" w:sz="4" w:space="0" w:color="auto"/>
              <w:bottom w:val="single" w:sz="4" w:space="0" w:color="auto"/>
              <w:right w:val="single" w:sz="4" w:space="0" w:color="auto"/>
            </w:tcBorders>
          </w:tcPr>
          <w:p w14:paraId="009E9804" w14:textId="77777777" w:rsidR="00CB7513" w:rsidRPr="00AA5DA2" w:rsidRDefault="00CB7513" w:rsidP="00671163">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F3A86BA" w14:textId="77777777" w:rsidR="00CB7513" w:rsidRPr="00AA5DA2"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4F6D07"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169A94" w14:textId="77777777" w:rsidR="00CB7513" w:rsidRPr="00AA5DA2" w:rsidRDefault="00CB7513" w:rsidP="00671163">
            <w:pPr>
              <w:pStyle w:val="TAL"/>
              <w:keepNext w:val="0"/>
              <w:keepLines w:val="0"/>
              <w:widowControl w:val="0"/>
              <w:rPr>
                <w:lang w:eastAsia="ja-JP"/>
              </w:rPr>
            </w:pPr>
            <w:r w:rsidRPr="00AA5DA2">
              <w:rPr>
                <w:lang w:eastAsia="ja-JP"/>
              </w:rPr>
              <w:t>9.</w:t>
            </w:r>
            <w:r>
              <w:rPr>
                <w:lang w:eastAsia="ja-JP"/>
              </w:rPr>
              <w:t>3.1.1</w:t>
            </w:r>
          </w:p>
        </w:tc>
        <w:tc>
          <w:tcPr>
            <w:tcW w:w="1728" w:type="dxa"/>
            <w:tcBorders>
              <w:top w:val="single" w:sz="4" w:space="0" w:color="auto"/>
              <w:left w:val="single" w:sz="4" w:space="0" w:color="auto"/>
              <w:bottom w:val="single" w:sz="4" w:space="0" w:color="auto"/>
              <w:right w:val="single" w:sz="4" w:space="0" w:color="auto"/>
            </w:tcBorders>
          </w:tcPr>
          <w:p w14:paraId="73351553"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801134" w14:textId="77777777" w:rsidR="00CB7513" w:rsidRPr="009D1FE9" w:rsidRDefault="00CB7513" w:rsidP="00671163">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20E211" w14:textId="77777777" w:rsidR="00CB7513" w:rsidRPr="00AA5DA2" w:rsidRDefault="00CB7513" w:rsidP="00671163">
            <w:pPr>
              <w:pStyle w:val="TAC"/>
              <w:keepNext w:val="0"/>
              <w:keepLines w:val="0"/>
              <w:widowControl w:val="0"/>
              <w:rPr>
                <w:lang w:eastAsia="ja-JP"/>
              </w:rPr>
            </w:pPr>
            <w:r w:rsidRPr="00E41FB0">
              <w:rPr>
                <w:lang w:eastAsia="ja-JP"/>
              </w:rPr>
              <w:t>reject</w:t>
            </w:r>
          </w:p>
        </w:tc>
      </w:tr>
      <w:tr w:rsidR="00CB7513" w:rsidRPr="00AA5DA2" w14:paraId="1820E4A0" w14:textId="77777777" w:rsidTr="009C1CCB">
        <w:tc>
          <w:tcPr>
            <w:tcW w:w="2160" w:type="dxa"/>
            <w:tcBorders>
              <w:top w:val="single" w:sz="4" w:space="0" w:color="auto"/>
              <w:left w:val="single" w:sz="4" w:space="0" w:color="auto"/>
              <w:bottom w:val="single" w:sz="4" w:space="0" w:color="auto"/>
              <w:right w:val="single" w:sz="4" w:space="0" w:color="auto"/>
            </w:tcBorders>
          </w:tcPr>
          <w:p w14:paraId="0DEB73DE" w14:textId="77777777" w:rsidR="00CB7513" w:rsidRPr="00AA5DA2" w:rsidRDefault="00CB7513" w:rsidP="0067116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CC8B875" w14:textId="77777777" w:rsidR="00CB7513" w:rsidRPr="00AA5DA2" w:rsidRDefault="00CB7513" w:rsidP="0067116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592BC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F26CBC" w14:textId="77777777" w:rsidR="00CB7513" w:rsidRPr="00AA5DA2" w:rsidRDefault="00CB7513" w:rsidP="0067116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D42152E"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3357FC" w14:textId="77777777" w:rsidR="00CB7513" w:rsidRPr="009D1FE9" w:rsidRDefault="00CB7513" w:rsidP="00671163">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322F5" w14:textId="77777777" w:rsidR="00CB7513" w:rsidRPr="00E41FB0" w:rsidRDefault="00CB7513" w:rsidP="00671163">
            <w:pPr>
              <w:pStyle w:val="TAC"/>
              <w:keepNext w:val="0"/>
              <w:keepLines w:val="0"/>
              <w:widowControl w:val="0"/>
              <w:rPr>
                <w:lang w:eastAsia="ja-JP"/>
              </w:rPr>
            </w:pPr>
            <w:r w:rsidRPr="00AA5DA2">
              <w:rPr>
                <w:lang w:eastAsia="ja-JP"/>
              </w:rPr>
              <w:t>reject</w:t>
            </w:r>
          </w:p>
        </w:tc>
      </w:tr>
      <w:tr w:rsidR="00CB7513" w:rsidRPr="00AA5DA2" w14:paraId="36249EF1" w14:textId="77777777" w:rsidTr="009C1CCB">
        <w:tc>
          <w:tcPr>
            <w:tcW w:w="2160" w:type="dxa"/>
            <w:tcBorders>
              <w:top w:val="single" w:sz="4" w:space="0" w:color="auto"/>
              <w:left w:val="single" w:sz="4" w:space="0" w:color="auto"/>
              <w:bottom w:val="single" w:sz="4" w:space="0" w:color="auto"/>
              <w:right w:val="single" w:sz="4" w:space="0" w:color="auto"/>
            </w:tcBorders>
          </w:tcPr>
          <w:p w14:paraId="40EF9CE0" w14:textId="77777777" w:rsidR="00CB7513" w:rsidRPr="00A423D1" w:rsidRDefault="00CB7513" w:rsidP="0067116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62138B" w14:textId="77777777" w:rsidR="00CB7513" w:rsidRPr="00A423D1"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9490F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8B1D6A" w14:textId="77777777" w:rsidR="00CB7513" w:rsidRPr="00A423D1" w:rsidRDefault="00CB7513" w:rsidP="0067116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DF44DBD" w14:textId="77777777" w:rsidR="00CB7513" w:rsidRPr="00AA5DA2" w:rsidRDefault="00CB7513" w:rsidP="0067116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72A99" w14:textId="77777777" w:rsidR="00CB7513" w:rsidRPr="00AA5DA2" w:rsidRDefault="00CB7513" w:rsidP="0067116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9E861" w14:textId="77777777" w:rsidR="00CB7513" w:rsidRPr="00AA5DA2" w:rsidRDefault="00CB7513" w:rsidP="00671163">
            <w:pPr>
              <w:pStyle w:val="TAC"/>
              <w:keepNext w:val="0"/>
              <w:keepLines w:val="0"/>
              <w:widowControl w:val="0"/>
              <w:rPr>
                <w:lang w:eastAsia="ja-JP"/>
              </w:rPr>
            </w:pPr>
            <w:r w:rsidRPr="00AA5DA2">
              <w:rPr>
                <w:lang w:eastAsia="ja-JP"/>
              </w:rPr>
              <w:t>reject</w:t>
            </w:r>
          </w:p>
        </w:tc>
      </w:tr>
      <w:tr w:rsidR="00CB7513" w:rsidRPr="00AA5DA2" w14:paraId="326261F0" w14:textId="77777777" w:rsidTr="009C1CCB">
        <w:tc>
          <w:tcPr>
            <w:tcW w:w="2160" w:type="dxa"/>
            <w:tcBorders>
              <w:top w:val="single" w:sz="4" w:space="0" w:color="auto"/>
              <w:left w:val="single" w:sz="4" w:space="0" w:color="auto"/>
              <w:bottom w:val="single" w:sz="4" w:space="0" w:color="auto"/>
              <w:right w:val="single" w:sz="4" w:space="0" w:color="auto"/>
            </w:tcBorders>
          </w:tcPr>
          <w:p w14:paraId="35F25347" w14:textId="77777777" w:rsidR="00CB7513" w:rsidRPr="00AA5DA2" w:rsidRDefault="00CB7513" w:rsidP="0067116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718876" w14:textId="77777777" w:rsidR="00CB7513" w:rsidRPr="00AA5DA2" w:rsidRDefault="00CB7513" w:rsidP="0067116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1A8CDD27" w14:textId="77777777" w:rsidR="00CB7513" w:rsidRPr="00AA5DA2" w:rsidRDefault="00CB7513" w:rsidP="0067116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0CE32E" w14:textId="77777777" w:rsidR="00CB7513" w:rsidRPr="00AA5DA2" w:rsidRDefault="00CB7513" w:rsidP="0067116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E743686" w14:textId="77777777" w:rsidR="00CB7513" w:rsidRPr="00AA5DA2" w:rsidRDefault="00CB7513" w:rsidP="0067116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7B5C9236" w14:textId="77777777" w:rsidR="00CB7513" w:rsidRPr="009D1FE9" w:rsidRDefault="00CB7513" w:rsidP="00671163">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62123C" w14:textId="77777777" w:rsidR="00CB7513" w:rsidRPr="00AA5DA2" w:rsidRDefault="00CB7513" w:rsidP="00671163">
            <w:pPr>
              <w:pStyle w:val="TAC"/>
              <w:keepNext w:val="0"/>
              <w:keepLines w:val="0"/>
              <w:widowControl w:val="0"/>
              <w:rPr>
                <w:lang w:eastAsia="ja-JP"/>
              </w:rPr>
            </w:pPr>
            <w:r w:rsidRPr="00AA5DA2">
              <w:rPr>
                <w:lang w:eastAsia="ja-JP"/>
              </w:rPr>
              <w:t>ignore</w:t>
            </w:r>
          </w:p>
        </w:tc>
      </w:tr>
      <w:tr w:rsidR="00CB7513" w:rsidRPr="00DB4D57" w14:paraId="234C9169" w14:textId="77777777" w:rsidTr="009C1CCB">
        <w:tc>
          <w:tcPr>
            <w:tcW w:w="2160" w:type="dxa"/>
            <w:tcBorders>
              <w:top w:val="single" w:sz="4" w:space="0" w:color="auto"/>
              <w:left w:val="single" w:sz="4" w:space="0" w:color="auto"/>
              <w:bottom w:val="single" w:sz="4" w:space="0" w:color="auto"/>
              <w:right w:val="single" w:sz="4" w:space="0" w:color="auto"/>
            </w:tcBorders>
          </w:tcPr>
          <w:p w14:paraId="0353FB60" w14:textId="77777777" w:rsidR="00CB7513" w:rsidRPr="00DB4D57" w:rsidRDefault="00CB7513" w:rsidP="00671163">
            <w:pPr>
              <w:pStyle w:val="TAL"/>
              <w:keepNext w:val="0"/>
              <w:keepLines w:val="0"/>
              <w:widowControl w:val="0"/>
              <w:rPr>
                <w:lang w:eastAsia="ja-JP"/>
              </w:rPr>
            </w:pPr>
            <w:r w:rsidRPr="00422562">
              <w:rPr>
                <w:lang w:eastAsia="ja-JP"/>
              </w:rPr>
              <w:t>Registration Request</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47DF346B" w14:textId="77777777" w:rsidR="00CB7513" w:rsidRPr="00DB4D57" w:rsidRDefault="00CB7513" w:rsidP="00671163">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EABC99" w14:textId="77777777" w:rsidR="00CB7513" w:rsidRPr="00DB4D57" w:rsidRDefault="00CB7513" w:rsidP="0067116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520E40" w14:textId="77777777" w:rsidR="00CB7513" w:rsidRPr="00DB4D57" w:rsidRDefault="00CB7513" w:rsidP="00671163">
            <w:pPr>
              <w:pStyle w:val="TAL"/>
              <w:keepNext w:val="0"/>
              <w:keepLines w:val="0"/>
              <w:widowControl w:val="0"/>
              <w:rPr>
                <w:lang w:eastAsia="ja-JP"/>
              </w:rPr>
            </w:pPr>
            <w:r w:rsidRPr="00422562">
              <w:rPr>
                <w:lang w:eastAsia="ja-JP"/>
              </w:rPr>
              <w:t>ENUMERATED(start, stop,</w:t>
            </w:r>
            <w:r>
              <w:rPr>
                <w:lang w:eastAsia="ja-JP"/>
              </w:rPr>
              <w:t xml:space="preserve"> </w:t>
            </w:r>
            <w:r w:rsidRPr="00422562">
              <w:rPr>
                <w:lang w:eastAsia="ja-JP"/>
              </w:rPr>
              <w:t>…)</w:t>
            </w:r>
            <w:r>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26F990D5" w14:textId="77777777" w:rsidR="00CB7513" w:rsidRPr="00DB4D57" w:rsidRDefault="00CB7513" w:rsidP="00671163">
            <w:pPr>
              <w:pStyle w:val="TAL"/>
              <w:keepNext w:val="0"/>
              <w:keepLines w:val="0"/>
              <w:widowControl w:val="0"/>
              <w:rPr>
                <w:lang w:eastAsia="ja-JP"/>
              </w:rPr>
            </w:pPr>
            <w:r w:rsidRPr="00422562">
              <w:rPr>
                <w:lang w:eastAsia="ja-JP"/>
              </w:rPr>
              <w:t>Type of r</w:t>
            </w:r>
            <w:r>
              <w:rPr>
                <w:lang w:eastAsia="ja-JP"/>
              </w:rPr>
              <w:t xml:space="preserve">equest for which the AI/ML </w:t>
            </w:r>
            <w:r w:rsidRPr="00086499">
              <w:rPr>
                <w:lang w:eastAsia="ja-JP"/>
              </w:rPr>
              <w:t>related</w:t>
            </w:r>
            <w:r>
              <w:rPr>
                <w:lang w:eastAsia="ja-JP"/>
              </w:rPr>
              <w:t xml:space="preserve"> information</w:t>
            </w:r>
            <w:r w:rsidRPr="00422562">
              <w:rPr>
                <w:lang w:eastAsia="ja-JP"/>
              </w:rPr>
              <w:t xml:space="preserve"> is required.</w:t>
            </w:r>
          </w:p>
        </w:tc>
        <w:tc>
          <w:tcPr>
            <w:tcW w:w="1080" w:type="dxa"/>
            <w:tcBorders>
              <w:top w:val="single" w:sz="4" w:space="0" w:color="auto"/>
              <w:left w:val="single" w:sz="4" w:space="0" w:color="auto"/>
              <w:bottom w:val="single" w:sz="4" w:space="0" w:color="auto"/>
              <w:right w:val="single" w:sz="4" w:space="0" w:color="auto"/>
            </w:tcBorders>
          </w:tcPr>
          <w:p w14:paraId="4F35FE37" w14:textId="77777777" w:rsidR="00CB7513" w:rsidRPr="009D1FE9" w:rsidRDefault="00CB7513" w:rsidP="00671163">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5665EB7" w14:textId="77777777" w:rsidR="00CB7513" w:rsidRPr="00DB4D57" w:rsidRDefault="00CB7513" w:rsidP="00671163">
            <w:pPr>
              <w:pStyle w:val="TAC"/>
              <w:keepNext w:val="0"/>
              <w:keepLines w:val="0"/>
              <w:widowControl w:val="0"/>
              <w:rPr>
                <w:lang w:eastAsia="ja-JP"/>
              </w:rPr>
            </w:pPr>
            <w:r w:rsidRPr="00E41FB0">
              <w:rPr>
                <w:lang w:eastAsia="ja-JP"/>
              </w:rPr>
              <w:t>reject</w:t>
            </w:r>
          </w:p>
        </w:tc>
      </w:tr>
      <w:tr w:rsidR="00CB7513" w:rsidRPr="00DB4D57" w14:paraId="5992D847" w14:textId="77777777" w:rsidTr="009C1CCB">
        <w:tc>
          <w:tcPr>
            <w:tcW w:w="2160" w:type="dxa"/>
            <w:tcBorders>
              <w:top w:val="single" w:sz="4" w:space="0" w:color="auto"/>
              <w:left w:val="single" w:sz="4" w:space="0" w:color="auto"/>
              <w:bottom w:val="single" w:sz="4" w:space="0" w:color="auto"/>
              <w:right w:val="single" w:sz="4" w:space="0" w:color="auto"/>
            </w:tcBorders>
          </w:tcPr>
          <w:p w14:paraId="4B733772" w14:textId="77777777" w:rsidR="00CB7513" w:rsidRPr="00DB4D57" w:rsidRDefault="00CB7513" w:rsidP="00671163">
            <w:pPr>
              <w:pStyle w:val="TAL"/>
              <w:keepNext w:val="0"/>
              <w:keepLines w:val="0"/>
              <w:widowControl w:val="0"/>
              <w:rPr>
                <w:lang w:eastAsia="ja-JP"/>
              </w:rPr>
            </w:pPr>
            <w:r w:rsidRPr="00422562">
              <w:rPr>
                <w:lang w:eastAsia="ja-JP"/>
              </w:rPr>
              <w:t>Report Characteristics</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1E22E323" w14:textId="77777777" w:rsidR="00CB7513" w:rsidRPr="00DB4D57" w:rsidRDefault="00CB7513" w:rsidP="00671163">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3B707D92" w14:textId="77777777" w:rsidR="00CB7513" w:rsidRPr="00DB4D57" w:rsidRDefault="00CB7513" w:rsidP="0067116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8E2B4B" w14:textId="77777777" w:rsidR="00CB7513" w:rsidRPr="00422562" w:rsidRDefault="00CB7513" w:rsidP="00671163">
            <w:pPr>
              <w:pStyle w:val="TAL"/>
              <w:keepNext w:val="0"/>
              <w:keepLines w:val="0"/>
              <w:widowControl w:val="0"/>
              <w:rPr>
                <w:lang w:eastAsia="ja-JP"/>
              </w:rPr>
            </w:pPr>
            <w:r w:rsidRPr="00422562">
              <w:rPr>
                <w:lang w:eastAsia="ja-JP"/>
              </w:rPr>
              <w:t>BITSTRING</w:t>
            </w:r>
          </w:p>
          <w:p w14:paraId="1A1FD39C" w14:textId="77777777" w:rsidR="00CB7513" w:rsidRPr="00DB4D57" w:rsidRDefault="00CB7513" w:rsidP="00671163">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5205C8B5" w14:textId="77777777" w:rsidR="00CB7513" w:rsidRDefault="00CB7513" w:rsidP="00671163">
            <w:pPr>
              <w:pStyle w:val="TAL"/>
              <w:keepNext w:val="0"/>
              <w:keepLines w:val="0"/>
              <w:widowControl w:val="0"/>
              <w:rPr>
                <w:lang w:eastAsia="ja-JP"/>
              </w:rPr>
            </w:pPr>
            <w:r w:rsidRPr="00422562">
              <w:rPr>
                <w:lang w:eastAsia="ja-JP"/>
              </w:rPr>
              <w:t xml:space="preserve">Each position in the bitmap indicates </w:t>
            </w:r>
            <w:r>
              <w:rPr>
                <w:lang w:eastAsia="ja-JP"/>
              </w:rPr>
              <w:t>the</w:t>
            </w:r>
            <w:r w:rsidRPr="00422562">
              <w:rPr>
                <w:lang w:eastAsia="ja-JP"/>
              </w:rPr>
              <w:t xml:space="preserve"> object the </w:t>
            </w:r>
            <w:r>
              <w:rPr>
                <w:lang w:eastAsia="ja-JP"/>
              </w:rPr>
              <w:t>gNB-CU-UP</w:t>
            </w:r>
            <w:r w:rsidRPr="00422562">
              <w:rPr>
                <w:lang w:eastAsia="ja-JP"/>
              </w:rPr>
              <w:t xml:space="preserve"> is requested to report.</w:t>
            </w:r>
          </w:p>
          <w:p w14:paraId="42F1BB12" w14:textId="77777777" w:rsidR="00CB7513" w:rsidRPr="003243CF" w:rsidRDefault="00CB7513" w:rsidP="00671163">
            <w:pPr>
              <w:pStyle w:val="TAL"/>
              <w:keepNext w:val="0"/>
              <w:keepLines w:val="0"/>
              <w:widowControl w:val="0"/>
              <w:rPr>
                <w:rFonts w:eastAsia="MS Mincho"/>
                <w:lang w:eastAsia="ja-JP"/>
              </w:rPr>
            </w:pPr>
            <w:r>
              <w:rPr>
                <w:lang w:eastAsia="zh-CN"/>
              </w:rPr>
              <w:t xml:space="preserve">First Bit = </w:t>
            </w:r>
            <w:r>
              <w:rPr>
                <w:lang w:eastAsia="ja-JP"/>
              </w:rPr>
              <w:t>Average Packet Delay,</w:t>
            </w:r>
          </w:p>
          <w:p w14:paraId="4EA269EB" w14:textId="77777777" w:rsidR="00CB7513" w:rsidRDefault="00CB7513" w:rsidP="00671163">
            <w:pPr>
              <w:pStyle w:val="TAL"/>
              <w:keepNext w:val="0"/>
              <w:keepLines w:val="0"/>
              <w:widowControl w:val="0"/>
              <w:rPr>
                <w:lang w:eastAsia="ja-JP"/>
              </w:rPr>
            </w:pPr>
            <w:r>
              <w:rPr>
                <w:lang w:eastAsia="ja-JP"/>
              </w:rPr>
              <w:t xml:space="preserve">Second Bit = Average Packet Loss DL, </w:t>
            </w:r>
          </w:p>
          <w:p w14:paraId="47C6480B" w14:textId="77777777" w:rsidR="00CB7513" w:rsidRPr="001054E0" w:rsidRDefault="00CB7513" w:rsidP="00671163">
            <w:pPr>
              <w:pStyle w:val="TAL"/>
              <w:keepNext w:val="0"/>
              <w:keepLines w:val="0"/>
              <w:widowControl w:val="0"/>
              <w:rPr>
                <w:rFonts w:eastAsia="MS Mincho"/>
                <w:lang w:eastAsia="ja-JP"/>
              </w:rPr>
            </w:pPr>
            <w:r>
              <w:rPr>
                <w:lang w:eastAsia="ja-JP"/>
              </w:rPr>
              <w:t>Third Bit = Average Packet Loss UL</w:t>
            </w:r>
          </w:p>
          <w:p w14:paraId="1CC6A883" w14:textId="77777777" w:rsidR="00CB7513" w:rsidRPr="00A63EAC" w:rsidRDefault="00CB7513" w:rsidP="00671163">
            <w:pPr>
              <w:pStyle w:val="TAL"/>
              <w:keepNext w:val="0"/>
              <w:keepLines w:val="0"/>
              <w:widowControl w:val="0"/>
              <w:rPr>
                <w:rFonts w:eastAsia="MS Mincho"/>
                <w:lang w:eastAsia="ja-JP"/>
              </w:rPr>
            </w:pPr>
          </w:p>
          <w:p w14:paraId="0C3B6D41" w14:textId="77777777" w:rsidR="00CB7513" w:rsidRPr="003243CF" w:rsidRDefault="00CB7513" w:rsidP="00671163">
            <w:pPr>
              <w:pStyle w:val="TAL"/>
              <w:keepNext w:val="0"/>
              <w:keepLines w:val="0"/>
              <w:widowControl w:val="0"/>
              <w:rPr>
                <w:rFonts w:eastAsiaTheme="minorEastAsia"/>
                <w:lang w:eastAsia="zh-CN"/>
              </w:rPr>
            </w:pPr>
            <w:r>
              <w:rPr>
                <w:rFonts w:eastAsiaTheme="minorEastAsia" w:hint="eastAsia"/>
                <w:lang w:eastAsia="zh-CN"/>
              </w:rPr>
              <w:t>O</w:t>
            </w:r>
            <w:r>
              <w:rPr>
                <w:rFonts w:eastAsiaTheme="minorEastAsia"/>
                <w:lang w:eastAsia="zh-CN"/>
              </w:rPr>
              <w:t>ther bits are ignored by the gNB-CU-UP.</w:t>
            </w:r>
          </w:p>
          <w:p w14:paraId="5EDB0AE9" w14:textId="77777777" w:rsidR="00CB7513" w:rsidRPr="00DB4D57"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3E849C" w14:textId="77777777" w:rsidR="00CB7513" w:rsidRPr="009D1FE9" w:rsidRDefault="00CB7513" w:rsidP="00671163">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7200BB" w14:textId="77777777" w:rsidR="00CB7513" w:rsidRPr="00DB4D57" w:rsidRDefault="00CB7513" w:rsidP="00671163">
            <w:pPr>
              <w:pStyle w:val="TAC"/>
              <w:keepNext w:val="0"/>
              <w:keepLines w:val="0"/>
              <w:widowControl w:val="0"/>
              <w:rPr>
                <w:lang w:eastAsia="ja-JP"/>
              </w:rPr>
            </w:pPr>
            <w:r>
              <w:rPr>
                <w:snapToGrid w:val="0"/>
              </w:rPr>
              <w:t>reject</w:t>
            </w:r>
          </w:p>
        </w:tc>
      </w:tr>
      <w:tr w:rsidR="00CB7513" w:rsidRPr="00DB4D57" w14:paraId="3A2B0F12" w14:textId="77777777" w:rsidTr="009C1CCB">
        <w:tc>
          <w:tcPr>
            <w:tcW w:w="2160" w:type="dxa"/>
            <w:tcBorders>
              <w:top w:val="single" w:sz="4" w:space="0" w:color="auto"/>
              <w:left w:val="single" w:sz="4" w:space="0" w:color="auto"/>
              <w:bottom w:val="single" w:sz="4" w:space="0" w:color="auto"/>
              <w:right w:val="single" w:sz="4" w:space="0" w:color="auto"/>
            </w:tcBorders>
          </w:tcPr>
          <w:p w14:paraId="71800D88" w14:textId="77777777" w:rsidR="00CB7513" w:rsidRPr="009D1FE9" w:rsidRDefault="00CB7513" w:rsidP="00671163">
            <w:pPr>
              <w:pStyle w:val="TAL"/>
              <w:keepNext w:val="0"/>
              <w:keepLines w:val="0"/>
              <w:widowControl w:val="0"/>
              <w:rPr>
                <w:lang w:eastAsia="ja-JP"/>
              </w:rPr>
            </w:pPr>
            <w:r w:rsidRPr="009D1FE9">
              <w:rPr>
                <w:lang w:eastAsia="ja-JP"/>
              </w:rPr>
              <w:t>Reporting Periodicity</w:t>
            </w:r>
            <w:r>
              <w:rPr>
                <w:lang w:eastAsia="ja-JP"/>
              </w:rPr>
              <w:t xml:space="preserve"> for </w:t>
            </w:r>
            <w:r>
              <w:rPr>
                <w:lang w:eastAsia="ja-JP"/>
              </w:rPr>
              <w:lastRenderedPageBreak/>
              <w:t>Data Collection</w:t>
            </w:r>
          </w:p>
        </w:tc>
        <w:tc>
          <w:tcPr>
            <w:tcW w:w="1080" w:type="dxa"/>
            <w:tcBorders>
              <w:top w:val="single" w:sz="4" w:space="0" w:color="auto"/>
              <w:left w:val="single" w:sz="4" w:space="0" w:color="auto"/>
              <w:bottom w:val="single" w:sz="4" w:space="0" w:color="auto"/>
              <w:right w:val="single" w:sz="4" w:space="0" w:color="auto"/>
            </w:tcBorders>
          </w:tcPr>
          <w:p w14:paraId="58941044" w14:textId="77777777" w:rsidR="00CB7513" w:rsidRPr="009D1FE9" w:rsidRDefault="00CB7513" w:rsidP="00671163">
            <w:pPr>
              <w:pStyle w:val="TAL"/>
              <w:keepNext w:val="0"/>
              <w:keepLines w:val="0"/>
              <w:widowControl w:val="0"/>
              <w:rPr>
                <w:lang w:eastAsia="ja-JP"/>
              </w:rPr>
            </w:pPr>
            <w:r w:rsidRPr="009D1FE9">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340F644" w14:textId="77777777" w:rsidR="00CB7513" w:rsidRPr="009D1FE9" w:rsidRDefault="00CB7513" w:rsidP="0067116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346852" w14:textId="77777777" w:rsidR="00CB7513" w:rsidRPr="009D1FE9" w:rsidRDefault="00CB7513" w:rsidP="00671163">
            <w:pPr>
              <w:pStyle w:val="TAL"/>
              <w:keepNext w:val="0"/>
              <w:keepLines w:val="0"/>
              <w:widowControl w:val="0"/>
              <w:rPr>
                <w:lang w:eastAsia="ja-JP"/>
              </w:rPr>
            </w:pPr>
            <w:r>
              <w:rPr>
                <w:rFonts w:cs="Arial"/>
                <w:noProof/>
                <w:szCs w:val="18"/>
                <w:lang w:val="en-US"/>
              </w:rPr>
              <w:t xml:space="preserve">ENUMERATED </w:t>
            </w:r>
            <w:r>
              <w:rPr>
                <w:rFonts w:cs="Arial"/>
                <w:noProof/>
                <w:szCs w:val="18"/>
                <w:lang w:val="en-US"/>
              </w:rPr>
              <w:lastRenderedPageBreak/>
              <w:t>(500ms, 1000ms, 2000ms, 5000ms, 10000ms,  …)</w:t>
            </w:r>
          </w:p>
        </w:tc>
        <w:tc>
          <w:tcPr>
            <w:tcW w:w="1728" w:type="dxa"/>
            <w:tcBorders>
              <w:top w:val="single" w:sz="4" w:space="0" w:color="auto"/>
              <w:left w:val="single" w:sz="4" w:space="0" w:color="auto"/>
              <w:bottom w:val="single" w:sz="4" w:space="0" w:color="auto"/>
              <w:right w:val="single" w:sz="4" w:space="0" w:color="auto"/>
            </w:tcBorders>
          </w:tcPr>
          <w:p w14:paraId="2B92CE8F" w14:textId="77777777" w:rsidR="00CB7513" w:rsidRPr="009D1FE9" w:rsidRDefault="00CB7513" w:rsidP="00671163">
            <w:pPr>
              <w:pStyle w:val="TAL"/>
              <w:keepNext w:val="0"/>
              <w:keepLines w:val="0"/>
              <w:widowControl w:val="0"/>
              <w:rPr>
                <w:lang w:eastAsia="ja-JP"/>
              </w:rPr>
            </w:pPr>
            <w:r w:rsidRPr="009D1FE9">
              <w:rPr>
                <w:lang w:eastAsia="ja-JP"/>
              </w:rPr>
              <w:lastRenderedPageBreak/>
              <w:t xml:space="preserve">Periodicity that </w:t>
            </w:r>
            <w:r w:rsidRPr="009D1FE9">
              <w:rPr>
                <w:lang w:eastAsia="ja-JP"/>
              </w:rPr>
              <w:lastRenderedPageBreak/>
              <w:t>can be used for reporting of</w:t>
            </w:r>
            <w:r>
              <w:rPr>
                <w:lang w:eastAsia="ja-JP"/>
              </w:rPr>
              <w:t xml:space="preserve"> requested objects.</w:t>
            </w:r>
            <w:r w:rsidRPr="009D1FE9">
              <w:rPr>
                <w:lang w:eastAsia="ja-JP"/>
              </w:rPr>
              <w:t xml:space="preserve"> </w:t>
            </w:r>
            <w:r w:rsidRPr="00407E71">
              <w:t>Also used as the averaging window length for all object</w:t>
            </w:r>
            <w:r>
              <w:t>s</w:t>
            </w:r>
            <w:r w:rsidRPr="00407E71">
              <w:t xml:space="preserve"> if supported.</w:t>
            </w:r>
          </w:p>
        </w:tc>
        <w:tc>
          <w:tcPr>
            <w:tcW w:w="1080" w:type="dxa"/>
            <w:tcBorders>
              <w:top w:val="single" w:sz="4" w:space="0" w:color="auto"/>
              <w:left w:val="single" w:sz="4" w:space="0" w:color="auto"/>
              <w:bottom w:val="single" w:sz="4" w:space="0" w:color="auto"/>
              <w:right w:val="single" w:sz="4" w:space="0" w:color="auto"/>
            </w:tcBorders>
          </w:tcPr>
          <w:p w14:paraId="3A0B0357" w14:textId="77777777" w:rsidR="00CB7513" w:rsidRPr="009D1FE9" w:rsidRDefault="00CB7513" w:rsidP="00671163">
            <w:pPr>
              <w:pStyle w:val="TAC"/>
              <w:keepNext w:val="0"/>
              <w:keepLines w:val="0"/>
              <w:widowControl w:val="0"/>
              <w:rPr>
                <w:lang w:eastAsia="zh-CN"/>
              </w:rPr>
            </w:pPr>
            <w:r w:rsidRPr="009D1FE9">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38BEDB5" w14:textId="77777777" w:rsidR="00CB7513" w:rsidRPr="00DB4D57" w:rsidRDefault="00CB7513" w:rsidP="00671163">
            <w:pPr>
              <w:pStyle w:val="TAC"/>
              <w:keepNext w:val="0"/>
              <w:keepLines w:val="0"/>
              <w:widowControl w:val="0"/>
              <w:rPr>
                <w:lang w:eastAsia="ja-JP"/>
              </w:rPr>
            </w:pPr>
            <w:r>
              <w:rPr>
                <w:snapToGrid w:val="0"/>
              </w:rPr>
              <w:t>ignore</w:t>
            </w:r>
          </w:p>
        </w:tc>
      </w:tr>
    </w:tbl>
    <w:p w14:paraId="20EE08F9" w14:textId="77777777" w:rsidR="00CB7513" w:rsidRPr="00232C0B" w:rsidRDefault="00CB7513" w:rsidP="00671163">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513" w:rsidRPr="00AA5DA2" w14:paraId="19721A74" w14:textId="77777777" w:rsidTr="009C1CCB">
        <w:tc>
          <w:tcPr>
            <w:tcW w:w="3686" w:type="dxa"/>
          </w:tcPr>
          <w:p w14:paraId="66DAED5B" w14:textId="77777777" w:rsidR="00CB7513" w:rsidRPr="00AA5DA2" w:rsidRDefault="00CB7513" w:rsidP="00671163">
            <w:pPr>
              <w:pStyle w:val="TAH"/>
              <w:keepNext w:val="0"/>
              <w:keepLines w:val="0"/>
              <w:widowControl w:val="0"/>
              <w:rPr>
                <w:lang w:eastAsia="ja-JP"/>
              </w:rPr>
            </w:pPr>
            <w:r w:rsidRPr="00AA5DA2">
              <w:rPr>
                <w:lang w:eastAsia="ja-JP"/>
              </w:rPr>
              <w:t>Condition</w:t>
            </w:r>
          </w:p>
        </w:tc>
        <w:tc>
          <w:tcPr>
            <w:tcW w:w="5670" w:type="dxa"/>
          </w:tcPr>
          <w:p w14:paraId="77D09F09" w14:textId="77777777" w:rsidR="00CB7513" w:rsidRPr="00AA5DA2" w:rsidRDefault="00CB7513" w:rsidP="00671163">
            <w:pPr>
              <w:pStyle w:val="TAH"/>
              <w:keepNext w:val="0"/>
              <w:keepLines w:val="0"/>
              <w:widowControl w:val="0"/>
              <w:rPr>
                <w:lang w:eastAsia="ja-JP"/>
              </w:rPr>
            </w:pPr>
            <w:r w:rsidRPr="00AA5DA2">
              <w:rPr>
                <w:lang w:eastAsia="ja-JP"/>
              </w:rPr>
              <w:t>Explanation</w:t>
            </w:r>
          </w:p>
        </w:tc>
      </w:tr>
      <w:tr w:rsidR="00CB7513" w:rsidRPr="00AA5DA2" w14:paraId="4654DC7D" w14:textId="77777777" w:rsidTr="009C1CCB">
        <w:tc>
          <w:tcPr>
            <w:tcW w:w="3686" w:type="dxa"/>
          </w:tcPr>
          <w:p w14:paraId="496D831F" w14:textId="77777777" w:rsidR="00CB7513" w:rsidRPr="00AA5DA2" w:rsidRDefault="00CB7513" w:rsidP="00671163">
            <w:pPr>
              <w:pStyle w:val="TAL"/>
              <w:keepNext w:val="0"/>
              <w:keepLines w:val="0"/>
              <w:widowControl w:val="0"/>
              <w:rPr>
                <w:lang w:eastAsia="ja-JP"/>
              </w:rPr>
            </w:pPr>
            <w:r w:rsidRPr="00AA5DA2">
              <w:rPr>
                <w:lang w:eastAsia="ja-JP"/>
              </w:rPr>
              <w:t>ifRegistrationRequestStop</w:t>
            </w:r>
          </w:p>
        </w:tc>
        <w:tc>
          <w:tcPr>
            <w:tcW w:w="5670" w:type="dxa"/>
          </w:tcPr>
          <w:p w14:paraId="094C11D5" w14:textId="77777777" w:rsidR="00CB7513" w:rsidRPr="00AA5DA2" w:rsidRDefault="00CB7513" w:rsidP="00671163">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w:t>
            </w:r>
            <w:r>
              <w:rPr>
                <w:lang w:eastAsia="ja-JP"/>
              </w:rPr>
              <w:t>.</w:t>
            </w:r>
            <w:r w:rsidRPr="00AA5DA2">
              <w:rPr>
                <w:lang w:eastAsia="ja-JP"/>
              </w:rPr>
              <w:t xml:space="preserve"> </w:t>
            </w:r>
          </w:p>
        </w:tc>
      </w:tr>
      <w:tr w:rsidR="00CB7513" w:rsidRPr="00F45469" w14:paraId="1AC6DBE5" w14:textId="77777777" w:rsidTr="009C1CCB">
        <w:tc>
          <w:tcPr>
            <w:tcW w:w="3686" w:type="dxa"/>
            <w:tcBorders>
              <w:top w:val="single" w:sz="4" w:space="0" w:color="auto"/>
              <w:left w:val="single" w:sz="4" w:space="0" w:color="auto"/>
              <w:bottom w:val="single" w:sz="4" w:space="0" w:color="auto"/>
              <w:right w:val="single" w:sz="4" w:space="0" w:color="auto"/>
            </w:tcBorders>
          </w:tcPr>
          <w:p w14:paraId="409B8585" w14:textId="77777777" w:rsidR="00CB7513" w:rsidRPr="00F45469" w:rsidRDefault="00CB7513" w:rsidP="00671163">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95E1E8D" w14:textId="77777777" w:rsidR="00CB7513" w:rsidRPr="00F45469" w:rsidRDefault="00CB7513" w:rsidP="00671163">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21987FB" w14:textId="77777777" w:rsidR="00CB7513" w:rsidRDefault="00CB7513" w:rsidP="00671163">
      <w:pPr>
        <w:widowControl w:val="0"/>
      </w:pPr>
    </w:p>
    <w:p w14:paraId="188282ED" w14:textId="5A421160" w:rsidR="00CB7513" w:rsidRPr="00AA5DA2" w:rsidRDefault="00CB7513" w:rsidP="00CB7513">
      <w:pPr>
        <w:pStyle w:val="Heading4"/>
      </w:pPr>
      <w:bookmarkStart w:id="2909" w:name="_Toc209691346"/>
      <w:r>
        <w:t>9.2</w:t>
      </w:r>
      <w:r w:rsidRPr="00AA5DA2">
        <w:t>.</w:t>
      </w:r>
      <w:r>
        <w:t>1</w:t>
      </w:r>
      <w:r w:rsidRPr="00AA5DA2">
        <w:t>.</w:t>
      </w:r>
      <w:r>
        <w:t>24</w:t>
      </w:r>
      <w:r w:rsidRPr="00AA5DA2">
        <w:tab/>
      </w:r>
      <w:r>
        <w:t>DATA COLLECTION</w:t>
      </w:r>
      <w:r w:rsidRPr="00AA5DA2">
        <w:rPr>
          <w:szCs w:val="24"/>
        </w:rPr>
        <w:t xml:space="preserve"> RESPONSE</w:t>
      </w:r>
      <w:bookmarkEnd w:id="2909"/>
      <w:r>
        <w:rPr>
          <w:szCs w:val="24"/>
        </w:rPr>
        <w:t xml:space="preserve"> </w:t>
      </w:r>
    </w:p>
    <w:p w14:paraId="61E5704C" w14:textId="77777777" w:rsidR="00CB7513" w:rsidRPr="00AA5DA2" w:rsidRDefault="00CB7513" w:rsidP="00CB7513">
      <w:r>
        <w:t>This message is sent by gNB-CU-UP</w:t>
      </w:r>
      <w:r w:rsidRPr="00AA5DA2">
        <w:t xml:space="preserve"> to </w:t>
      </w:r>
      <w:r>
        <w:t>gNB-CU-CP</w:t>
      </w:r>
      <w:r w:rsidRPr="00032767">
        <w:t xml:space="preserve"> to indicate that the requested </w:t>
      </w:r>
      <w:r>
        <w:t>information</w:t>
      </w:r>
      <w:r w:rsidRPr="00032767">
        <w:t>, for all</w:t>
      </w:r>
      <w:r>
        <w:t xml:space="preserve"> or part</w:t>
      </w:r>
      <w:r w:rsidRPr="00032767">
        <w:t xml:space="preserve"> of </w:t>
      </w:r>
      <w:r>
        <w:t>t</w:t>
      </w:r>
      <w:r w:rsidRPr="00032767">
        <w:t>he</w:t>
      </w:r>
      <w:r>
        <w:t xml:space="preserve"> measurement</w:t>
      </w:r>
      <w:r w:rsidRPr="00032767">
        <w:t xml:space="preserve"> objects included in the </w:t>
      </w:r>
      <w:r>
        <w:t>reporting</w:t>
      </w:r>
      <w:r w:rsidRPr="00032767">
        <w:t xml:space="preserve"> is successfully i</w:t>
      </w:r>
      <w:r w:rsidRPr="00AA5DA2">
        <w:t>nitiated.</w:t>
      </w:r>
    </w:p>
    <w:p w14:paraId="3A120846" w14:textId="77777777" w:rsidR="00CB7513" w:rsidRPr="00AA5DA2" w:rsidRDefault="00CB7513" w:rsidP="00CB7513">
      <w:pPr>
        <w:rPr>
          <w:rFonts w:eastAsia="Batang"/>
        </w:rPr>
      </w:pPr>
      <w:r w:rsidRPr="00AA5DA2">
        <w:t xml:space="preserve">Direction: </w:t>
      </w:r>
      <w:r>
        <w:t>gNB-CU-UP</w:t>
      </w:r>
      <w:r w:rsidRPr="00AA5DA2">
        <w:t xml:space="preserve"> </w:t>
      </w:r>
      <w:r w:rsidRPr="00AA5DA2">
        <w:sym w:font="Symbol" w:char="F0AE"/>
      </w:r>
      <w:r w:rsidRPr="00AA5DA2">
        <w:t xml:space="preserve"> </w:t>
      </w:r>
      <w:r>
        <w:t>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1F8E7D60" w14:textId="77777777" w:rsidTr="009C1CCB">
        <w:tc>
          <w:tcPr>
            <w:tcW w:w="2160" w:type="dxa"/>
            <w:tcBorders>
              <w:top w:val="single" w:sz="4" w:space="0" w:color="auto"/>
              <w:left w:val="single" w:sz="4" w:space="0" w:color="auto"/>
              <w:bottom w:val="single" w:sz="4" w:space="0" w:color="auto"/>
              <w:right w:val="single" w:sz="4" w:space="0" w:color="auto"/>
            </w:tcBorders>
          </w:tcPr>
          <w:p w14:paraId="60D43826" w14:textId="77777777" w:rsidR="00CB7513" w:rsidRPr="001E602C" w:rsidRDefault="00CB7513" w:rsidP="009C1CCB">
            <w:pPr>
              <w:pStyle w:val="TAH"/>
            </w:pPr>
            <w:r w:rsidRPr="001E602C">
              <w:t>IE/Group Name</w:t>
            </w:r>
          </w:p>
        </w:tc>
        <w:tc>
          <w:tcPr>
            <w:tcW w:w="1080" w:type="dxa"/>
            <w:tcBorders>
              <w:top w:val="single" w:sz="4" w:space="0" w:color="auto"/>
              <w:left w:val="single" w:sz="4" w:space="0" w:color="auto"/>
              <w:bottom w:val="single" w:sz="4" w:space="0" w:color="auto"/>
              <w:right w:val="single" w:sz="4" w:space="0" w:color="auto"/>
            </w:tcBorders>
          </w:tcPr>
          <w:p w14:paraId="487AF806" w14:textId="77777777" w:rsidR="00CB7513" w:rsidRPr="001E602C" w:rsidRDefault="00CB7513" w:rsidP="009C1CCB">
            <w:pPr>
              <w:pStyle w:val="TAH"/>
            </w:pPr>
            <w:r w:rsidRPr="001E602C">
              <w:t>Presence</w:t>
            </w:r>
          </w:p>
        </w:tc>
        <w:tc>
          <w:tcPr>
            <w:tcW w:w="1080" w:type="dxa"/>
            <w:tcBorders>
              <w:top w:val="single" w:sz="4" w:space="0" w:color="auto"/>
              <w:left w:val="single" w:sz="4" w:space="0" w:color="auto"/>
              <w:bottom w:val="single" w:sz="4" w:space="0" w:color="auto"/>
              <w:right w:val="single" w:sz="4" w:space="0" w:color="auto"/>
            </w:tcBorders>
          </w:tcPr>
          <w:p w14:paraId="3089DF70" w14:textId="77777777" w:rsidR="00CB7513" w:rsidRPr="001E602C" w:rsidRDefault="00CB7513" w:rsidP="009C1CCB">
            <w:pPr>
              <w:pStyle w:val="TAH"/>
            </w:pPr>
            <w:r w:rsidRPr="001E602C">
              <w:t>Range</w:t>
            </w:r>
          </w:p>
        </w:tc>
        <w:tc>
          <w:tcPr>
            <w:tcW w:w="1512" w:type="dxa"/>
            <w:tcBorders>
              <w:top w:val="single" w:sz="4" w:space="0" w:color="auto"/>
              <w:left w:val="single" w:sz="4" w:space="0" w:color="auto"/>
              <w:bottom w:val="single" w:sz="4" w:space="0" w:color="auto"/>
              <w:right w:val="single" w:sz="4" w:space="0" w:color="auto"/>
            </w:tcBorders>
          </w:tcPr>
          <w:p w14:paraId="344D9CB0" w14:textId="77777777" w:rsidR="00CB7513" w:rsidRPr="001E602C" w:rsidRDefault="00CB7513" w:rsidP="009C1CCB">
            <w:pPr>
              <w:pStyle w:val="TAH"/>
            </w:pPr>
            <w:r w:rsidRPr="001E602C">
              <w:t>IE type and reference</w:t>
            </w:r>
          </w:p>
        </w:tc>
        <w:tc>
          <w:tcPr>
            <w:tcW w:w="1728" w:type="dxa"/>
            <w:tcBorders>
              <w:top w:val="single" w:sz="4" w:space="0" w:color="auto"/>
              <w:left w:val="single" w:sz="4" w:space="0" w:color="auto"/>
              <w:bottom w:val="single" w:sz="4" w:space="0" w:color="auto"/>
              <w:right w:val="single" w:sz="4" w:space="0" w:color="auto"/>
            </w:tcBorders>
          </w:tcPr>
          <w:p w14:paraId="2080CCFA" w14:textId="77777777" w:rsidR="00CB7513" w:rsidRPr="001E602C" w:rsidRDefault="00CB7513" w:rsidP="009C1CCB">
            <w:pPr>
              <w:pStyle w:val="TAH"/>
            </w:pPr>
            <w:r w:rsidRPr="001E602C">
              <w:t>Semantics description</w:t>
            </w:r>
          </w:p>
        </w:tc>
        <w:tc>
          <w:tcPr>
            <w:tcW w:w="1080" w:type="dxa"/>
            <w:tcBorders>
              <w:top w:val="single" w:sz="4" w:space="0" w:color="auto"/>
              <w:left w:val="single" w:sz="4" w:space="0" w:color="auto"/>
              <w:bottom w:val="single" w:sz="4" w:space="0" w:color="auto"/>
              <w:right w:val="single" w:sz="4" w:space="0" w:color="auto"/>
            </w:tcBorders>
          </w:tcPr>
          <w:p w14:paraId="08445FC7" w14:textId="77777777" w:rsidR="00CB7513" w:rsidRPr="001E602C" w:rsidRDefault="00CB7513" w:rsidP="009C1CCB">
            <w:pPr>
              <w:pStyle w:val="TAH"/>
            </w:pPr>
            <w:r w:rsidRPr="001E602C">
              <w:t>Criticality</w:t>
            </w:r>
          </w:p>
        </w:tc>
        <w:tc>
          <w:tcPr>
            <w:tcW w:w="1080" w:type="dxa"/>
            <w:tcBorders>
              <w:top w:val="single" w:sz="4" w:space="0" w:color="auto"/>
              <w:left w:val="single" w:sz="4" w:space="0" w:color="auto"/>
              <w:bottom w:val="single" w:sz="4" w:space="0" w:color="auto"/>
              <w:right w:val="single" w:sz="4" w:space="0" w:color="auto"/>
            </w:tcBorders>
          </w:tcPr>
          <w:p w14:paraId="421AF750" w14:textId="77777777" w:rsidR="00CB7513" w:rsidRPr="001E602C" w:rsidRDefault="00CB7513" w:rsidP="009C1CCB">
            <w:pPr>
              <w:pStyle w:val="TAH"/>
            </w:pPr>
            <w:r w:rsidRPr="001E602C">
              <w:t>Assigned Criticality</w:t>
            </w:r>
          </w:p>
        </w:tc>
      </w:tr>
      <w:tr w:rsidR="00CB7513" w:rsidRPr="00AA5DA2" w14:paraId="3269B635" w14:textId="77777777" w:rsidTr="009C1CCB">
        <w:tc>
          <w:tcPr>
            <w:tcW w:w="2160" w:type="dxa"/>
            <w:tcBorders>
              <w:top w:val="single" w:sz="4" w:space="0" w:color="auto"/>
              <w:left w:val="single" w:sz="4" w:space="0" w:color="auto"/>
              <w:bottom w:val="single" w:sz="4" w:space="0" w:color="auto"/>
              <w:right w:val="single" w:sz="4" w:space="0" w:color="auto"/>
            </w:tcBorders>
          </w:tcPr>
          <w:p w14:paraId="386C8007" w14:textId="77777777" w:rsidR="00CB7513" w:rsidRPr="00AA5DA2" w:rsidRDefault="00CB7513" w:rsidP="009C1CCB">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5785034" w14:textId="77777777" w:rsidR="00CB7513" w:rsidRPr="00AA5DA2" w:rsidRDefault="00CB7513" w:rsidP="009C1CCB">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A9B58D"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A6DA30" w14:textId="77777777" w:rsidR="00CB7513" w:rsidRPr="00AA5DA2" w:rsidRDefault="00CB7513" w:rsidP="009C1CCB">
            <w:pPr>
              <w:pStyle w:val="TAL"/>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C0D0F7F"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84D7C"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6164EE" w14:textId="77777777" w:rsidR="00CB7513" w:rsidRPr="00AA5DA2" w:rsidRDefault="00CB7513" w:rsidP="00161252">
            <w:pPr>
              <w:pStyle w:val="TAC"/>
              <w:rPr>
                <w:lang w:eastAsia="ja-JP"/>
              </w:rPr>
            </w:pPr>
            <w:r w:rsidRPr="00AA5DA2">
              <w:rPr>
                <w:lang w:eastAsia="ja-JP"/>
              </w:rPr>
              <w:t>reject</w:t>
            </w:r>
          </w:p>
        </w:tc>
      </w:tr>
      <w:tr w:rsidR="00CB7513" w:rsidRPr="00AA5DA2" w14:paraId="30662E36" w14:textId="77777777" w:rsidTr="009C1CCB">
        <w:tc>
          <w:tcPr>
            <w:tcW w:w="2160" w:type="dxa"/>
            <w:tcBorders>
              <w:top w:val="single" w:sz="4" w:space="0" w:color="auto"/>
              <w:left w:val="single" w:sz="4" w:space="0" w:color="auto"/>
              <w:bottom w:val="single" w:sz="4" w:space="0" w:color="auto"/>
              <w:right w:val="single" w:sz="4" w:space="0" w:color="auto"/>
            </w:tcBorders>
          </w:tcPr>
          <w:p w14:paraId="1C7FEE7E" w14:textId="77777777" w:rsidR="00CB7513" w:rsidRPr="00AA5DA2" w:rsidRDefault="00CB7513" w:rsidP="009C1CCB">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ED0614" w14:textId="77777777" w:rsidR="00CB7513" w:rsidRPr="00AA5DA2" w:rsidRDefault="00CB7513" w:rsidP="009C1CCB">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F10D9"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0617BD" w14:textId="77777777" w:rsidR="00CB7513" w:rsidRDefault="00CB7513" w:rsidP="009C1CCB">
            <w:pPr>
              <w:pStyle w:val="TAL"/>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7C9B5BB"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D9B62"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4EA6EA" w14:textId="77777777" w:rsidR="00CB7513" w:rsidRPr="00AA5DA2" w:rsidRDefault="00CB7513" w:rsidP="00161252">
            <w:pPr>
              <w:pStyle w:val="TAC"/>
              <w:rPr>
                <w:lang w:eastAsia="ja-JP"/>
              </w:rPr>
            </w:pPr>
            <w:r w:rsidRPr="00AA5DA2">
              <w:rPr>
                <w:lang w:eastAsia="ja-JP"/>
              </w:rPr>
              <w:t>reject</w:t>
            </w:r>
          </w:p>
        </w:tc>
      </w:tr>
      <w:tr w:rsidR="00CB7513" w:rsidRPr="00AA5DA2" w14:paraId="70F6D6FD" w14:textId="77777777" w:rsidTr="009C1CCB">
        <w:tc>
          <w:tcPr>
            <w:tcW w:w="2160" w:type="dxa"/>
            <w:tcBorders>
              <w:top w:val="single" w:sz="4" w:space="0" w:color="auto"/>
              <w:left w:val="single" w:sz="4" w:space="0" w:color="auto"/>
              <w:bottom w:val="single" w:sz="4" w:space="0" w:color="auto"/>
              <w:right w:val="single" w:sz="4" w:space="0" w:color="auto"/>
            </w:tcBorders>
          </w:tcPr>
          <w:p w14:paraId="5B078F41"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C0F8EF3" w14:textId="77777777" w:rsidR="00CB7513" w:rsidRPr="00AA5DA2" w:rsidRDefault="00CB7513" w:rsidP="009C1CCB">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EBCE0E"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4CB764"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A245C08" w14:textId="77777777" w:rsidR="00CB7513" w:rsidRPr="00AA5DA2" w:rsidRDefault="00CB7513" w:rsidP="009C1CCB">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FEB7D8A"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C00C8" w14:textId="77777777" w:rsidR="00CB7513" w:rsidRPr="00AA5DA2" w:rsidRDefault="00CB7513" w:rsidP="00161252">
            <w:pPr>
              <w:pStyle w:val="TAC"/>
              <w:rPr>
                <w:lang w:eastAsia="ja-JP"/>
              </w:rPr>
            </w:pPr>
            <w:r w:rsidRPr="00AA5DA2">
              <w:rPr>
                <w:lang w:eastAsia="ja-JP"/>
              </w:rPr>
              <w:t>reject</w:t>
            </w:r>
          </w:p>
        </w:tc>
      </w:tr>
      <w:tr w:rsidR="00CB7513" w:rsidRPr="00AA5DA2" w14:paraId="75F6AA79" w14:textId="77777777" w:rsidTr="009C1CCB">
        <w:tc>
          <w:tcPr>
            <w:tcW w:w="2160" w:type="dxa"/>
            <w:tcBorders>
              <w:top w:val="single" w:sz="4" w:space="0" w:color="auto"/>
              <w:left w:val="single" w:sz="4" w:space="0" w:color="auto"/>
              <w:bottom w:val="single" w:sz="4" w:space="0" w:color="auto"/>
              <w:right w:val="single" w:sz="4" w:space="0" w:color="auto"/>
            </w:tcBorders>
          </w:tcPr>
          <w:p w14:paraId="48A29C0C"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49672E"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81BFE"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68F4E"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4546760" w14:textId="77777777" w:rsidR="00CB7513" w:rsidRPr="00AA5DA2" w:rsidRDefault="00CB7513" w:rsidP="009C1CCB">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0E7EA8"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DB007" w14:textId="77777777" w:rsidR="00CB7513" w:rsidRPr="00AA5DA2" w:rsidRDefault="00CB7513" w:rsidP="00161252">
            <w:pPr>
              <w:pStyle w:val="TAC"/>
              <w:rPr>
                <w:lang w:eastAsia="ja-JP"/>
              </w:rPr>
            </w:pPr>
            <w:r w:rsidRPr="00AA5DA2">
              <w:rPr>
                <w:lang w:eastAsia="ja-JP"/>
              </w:rPr>
              <w:t>ignore</w:t>
            </w:r>
          </w:p>
        </w:tc>
      </w:tr>
      <w:tr w:rsidR="00CB7513" w:rsidRPr="00AA5DA2" w14:paraId="049642AF" w14:textId="77777777" w:rsidTr="009C1CCB">
        <w:tc>
          <w:tcPr>
            <w:tcW w:w="2160" w:type="dxa"/>
            <w:tcBorders>
              <w:top w:val="single" w:sz="4" w:space="0" w:color="auto"/>
              <w:left w:val="single" w:sz="4" w:space="0" w:color="auto"/>
              <w:bottom w:val="single" w:sz="4" w:space="0" w:color="auto"/>
              <w:right w:val="single" w:sz="4" w:space="0" w:color="auto"/>
            </w:tcBorders>
          </w:tcPr>
          <w:p w14:paraId="12F6CB10" w14:textId="77777777" w:rsidR="00CB7513" w:rsidRDefault="00CB7513" w:rsidP="009C1CCB">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0D8D5E5" w14:textId="77777777" w:rsidR="00CB7513" w:rsidRPr="00AA5DA2" w:rsidRDefault="00CB7513" w:rsidP="009C1CCB">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264B2"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DC479" w14:textId="77777777" w:rsidR="00CB7513" w:rsidRPr="00D87B3F" w:rsidRDefault="00CB7513" w:rsidP="009C1CCB">
            <w:pPr>
              <w:pStyle w:val="TAL"/>
              <w:rPr>
                <w:highlight w:val="yellow"/>
                <w:lang w:eastAsia="ja-JP"/>
              </w:rPr>
            </w:pPr>
            <w:r w:rsidRPr="00AA5DA2">
              <w:rPr>
                <w:lang w:eastAsia="ja-JP"/>
              </w:rPr>
              <w:t>9.</w:t>
            </w:r>
            <w:r>
              <w:rPr>
                <w:lang w:eastAsia="ja-JP"/>
              </w:rPr>
              <w:t>3.1.3</w:t>
            </w:r>
          </w:p>
        </w:tc>
        <w:tc>
          <w:tcPr>
            <w:tcW w:w="1728" w:type="dxa"/>
            <w:tcBorders>
              <w:top w:val="single" w:sz="4" w:space="0" w:color="auto"/>
              <w:left w:val="single" w:sz="4" w:space="0" w:color="auto"/>
              <w:bottom w:val="single" w:sz="4" w:space="0" w:color="auto"/>
              <w:right w:val="single" w:sz="4" w:space="0" w:color="auto"/>
            </w:tcBorders>
          </w:tcPr>
          <w:p w14:paraId="36D73E8F"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7BD4D"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762C82" w14:textId="77777777" w:rsidR="00CB7513" w:rsidRPr="00AA5DA2" w:rsidRDefault="00CB7513" w:rsidP="00161252">
            <w:pPr>
              <w:pStyle w:val="TAC"/>
              <w:rPr>
                <w:lang w:eastAsia="ja-JP"/>
              </w:rPr>
            </w:pPr>
            <w:r w:rsidRPr="00AA5DA2">
              <w:rPr>
                <w:lang w:eastAsia="ja-JP"/>
              </w:rPr>
              <w:t>ignore</w:t>
            </w:r>
          </w:p>
        </w:tc>
      </w:tr>
    </w:tbl>
    <w:p w14:paraId="05935538" w14:textId="77777777" w:rsidR="00CB7513" w:rsidRDefault="00CB7513" w:rsidP="00CB7513">
      <w:pPr>
        <w:rPr>
          <w:noProof/>
        </w:rPr>
      </w:pPr>
    </w:p>
    <w:p w14:paraId="0038F201" w14:textId="33A185BD" w:rsidR="00CB7513" w:rsidRPr="00AA5DA2" w:rsidRDefault="00CB7513" w:rsidP="00CB7513">
      <w:pPr>
        <w:pStyle w:val="Heading4"/>
      </w:pPr>
      <w:bookmarkStart w:id="2910" w:name="_Toc209691347"/>
      <w:r>
        <w:t>9.2</w:t>
      </w:r>
      <w:r w:rsidRPr="00AA5DA2">
        <w:t>.</w:t>
      </w:r>
      <w:r>
        <w:t>1</w:t>
      </w:r>
      <w:r w:rsidRPr="00AA5DA2">
        <w:t>.</w:t>
      </w:r>
      <w:r>
        <w:t>25</w:t>
      </w:r>
      <w:r w:rsidRPr="00AA5DA2">
        <w:tab/>
      </w:r>
      <w:r>
        <w:t xml:space="preserve">DATA COLLECTION </w:t>
      </w:r>
      <w:r w:rsidRPr="00AA5DA2">
        <w:rPr>
          <w:szCs w:val="24"/>
        </w:rPr>
        <w:t>FAILURE</w:t>
      </w:r>
      <w:bookmarkEnd w:id="2910"/>
      <w:r>
        <w:rPr>
          <w:szCs w:val="24"/>
        </w:rPr>
        <w:t xml:space="preserve"> </w:t>
      </w:r>
    </w:p>
    <w:p w14:paraId="23A8CDBB" w14:textId="77777777" w:rsidR="00CB7513" w:rsidRPr="00AA5DA2" w:rsidRDefault="00CB7513" w:rsidP="00CB7513">
      <w:r>
        <w:t>This message is sent by the gNB CU-UP</w:t>
      </w:r>
      <w:r w:rsidRPr="00AA5DA2">
        <w:t xml:space="preserve"> to</w:t>
      </w:r>
      <w:r>
        <w:t xml:space="preserve"> gNB-CU-CP</w:t>
      </w:r>
      <w:r w:rsidRPr="00032767">
        <w:t xml:space="preserve"> to in</w:t>
      </w:r>
      <w:r w:rsidRPr="00AA5DA2">
        <w:t xml:space="preserve">dicate that for </w:t>
      </w:r>
      <w:r>
        <w:t>all</w:t>
      </w:r>
      <w:r w:rsidRPr="00AA5DA2">
        <w:t xml:space="preserve"> of the requested objects the </w:t>
      </w:r>
      <w:r>
        <w:t>reporting</w:t>
      </w:r>
      <w:r w:rsidRPr="00AA5DA2">
        <w:t xml:space="preserve"> can</w:t>
      </w:r>
      <w:r>
        <w:t>not</w:t>
      </w:r>
      <w:r w:rsidRPr="00AA5DA2">
        <w:t xml:space="preserve"> be initiated.</w:t>
      </w:r>
    </w:p>
    <w:p w14:paraId="1DE94FB6" w14:textId="77777777" w:rsidR="00CB7513" w:rsidRPr="00AA5DA2" w:rsidRDefault="00CB7513" w:rsidP="00CB7513">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F61BCA6" w14:textId="77777777" w:rsidTr="009C1CCB">
        <w:tc>
          <w:tcPr>
            <w:tcW w:w="2160" w:type="dxa"/>
          </w:tcPr>
          <w:p w14:paraId="1AA3B3A4" w14:textId="77777777" w:rsidR="00CB7513" w:rsidRPr="00AA5DA2" w:rsidRDefault="00CB7513" w:rsidP="009C1CCB">
            <w:pPr>
              <w:pStyle w:val="TAH"/>
              <w:rPr>
                <w:lang w:eastAsia="ja-JP"/>
              </w:rPr>
            </w:pPr>
            <w:r w:rsidRPr="00AA5DA2">
              <w:rPr>
                <w:lang w:eastAsia="ja-JP"/>
              </w:rPr>
              <w:t>IE/Group Name</w:t>
            </w:r>
          </w:p>
        </w:tc>
        <w:tc>
          <w:tcPr>
            <w:tcW w:w="1080" w:type="dxa"/>
          </w:tcPr>
          <w:p w14:paraId="152F48BD" w14:textId="77777777" w:rsidR="00CB7513" w:rsidRPr="00AA5DA2" w:rsidRDefault="00CB7513" w:rsidP="009C1CCB">
            <w:pPr>
              <w:pStyle w:val="TAH"/>
              <w:rPr>
                <w:lang w:eastAsia="ja-JP"/>
              </w:rPr>
            </w:pPr>
            <w:r w:rsidRPr="00AA5DA2">
              <w:rPr>
                <w:lang w:eastAsia="ja-JP"/>
              </w:rPr>
              <w:t>Presence</w:t>
            </w:r>
          </w:p>
        </w:tc>
        <w:tc>
          <w:tcPr>
            <w:tcW w:w="1080" w:type="dxa"/>
          </w:tcPr>
          <w:p w14:paraId="520629F0" w14:textId="77777777" w:rsidR="00CB7513" w:rsidRPr="00AA5DA2" w:rsidRDefault="00CB7513" w:rsidP="009C1CCB">
            <w:pPr>
              <w:pStyle w:val="TAH"/>
              <w:rPr>
                <w:lang w:eastAsia="ja-JP"/>
              </w:rPr>
            </w:pPr>
            <w:r w:rsidRPr="00AA5DA2">
              <w:rPr>
                <w:lang w:eastAsia="ja-JP"/>
              </w:rPr>
              <w:t>Range</w:t>
            </w:r>
          </w:p>
        </w:tc>
        <w:tc>
          <w:tcPr>
            <w:tcW w:w="1512" w:type="dxa"/>
          </w:tcPr>
          <w:p w14:paraId="5183CDA1" w14:textId="77777777" w:rsidR="00CB7513" w:rsidRPr="00AA5DA2" w:rsidRDefault="00CB7513" w:rsidP="009C1CCB">
            <w:pPr>
              <w:pStyle w:val="TAH"/>
              <w:rPr>
                <w:lang w:eastAsia="ja-JP"/>
              </w:rPr>
            </w:pPr>
            <w:r w:rsidRPr="00AA5DA2">
              <w:rPr>
                <w:lang w:eastAsia="ja-JP"/>
              </w:rPr>
              <w:t>IE type and reference</w:t>
            </w:r>
          </w:p>
        </w:tc>
        <w:tc>
          <w:tcPr>
            <w:tcW w:w="1728" w:type="dxa"/>
          </w:tcPr>
          <w:p w14:paraId="4874737A" w14:textId="77777777" w:rsidR="00CB7513" w:rsidRPr="00AA5DA2" w:rsidRDefault="00CB7513" w:rsidP="009C1CCB">
            <w:pPr>
              <w:pStyle w:val="TAH"/>
              <w:rPr>
                <w:lang w:eastAsia="ja-JP"/>
              </w:rPr>
            </w:pPr>
            <w:r w:rsidRPr="00AA5DA2">
              <w:rPr>
                <w:lang w:eastAsia="ja-JP"/>
              </w:rPr>
              <w:t>Semantics description</w:t>
            </w:r>
          </w:p>
        </w:tc>
        <w:tc>
          <w:tcPr>
            <w:tcW w:w="1080" w:type="dxa"/>
          </w:tcPr>
          <w:p w14:paraId="367EEEEE" w14:textId="77777777" w:rsidR="00CB7513" w:rsidRPr="00AA5DA2" w:rsidRDefault="00CB7513" w:rsidP="009C1CCB">
            <w:pPr>
              <w:pStyle w:val="TAH"/>
              <w:rPr>
                <w:lang w:eastAsia="ja-JP"/>
              </w:rPr>
            </w:pPr>
            <w:r w:rsidRPr="00AA5DA2">
              <w:rPr>
                <w:lang w:eastAsia="ja-JP"/>
              </w:rPr>
              <w:t>Criticality</w:t>
            </w:r>
          </w:p>
        </w:tc>
        <w:tc>
          <w:tcPr>
            <w:tcW w:w="1080" w:type="dxa"/>
          </w:tcPr>
          <w:p w14:paraId="3EA0F19C" w14:textId="77777777" w:rsidR="00CB7513" w:rsidRPr="00AA5DA2" w:rsidRDefault="00CB7513" w:rsidP="009C1CCB">
            <w:pPr>
              <w:pStyle w:val="TAH"/>
              <w:rPr>
                <w:b w:val="0"/>
                <w:lang w:eastAsia="ja-JP"/>
              </w:rPr>
            </w:pPr>
            <w:r w:rsidRPr="00AA5DA2">
              <w:rPr>
                <w:lang w:eastAsia="ja-JP"/>
              </w:rPr>
              <w:t>Assigned Criticality</w:t>
            </w:r>
          </w:p>
        </w:tc>
      </w:tr>
      <w:tr w:rsidR="00CB7513" w:rsidRPr="00AA5DA2" w14:paraId="26130705" w14:textId="77777777" w:rsidTr="009C1CCB">
        <w:tc>
          <w:tcPr>
            <w:tcW w:w="2160" w:type="dxa"/>
          </w:tcPr>
          <w:p w14:paraId="238EF104" w14:textId="77777777" w:rsidR="00CB7513" w:rsidRPr="00AA5DA2" w:rsidRDefault="00CB7513" w:rsidP="009C1CCB">
            <w:pPr>
              <w:pStyle w:val="TAL"/>
              <w:rPr>
                <w:lang w:eastAsia="ja-JP"/>
              </w:rPr>
            </w:pPr>
            <w:r>
              <w:rPr>
                <w:lang w:eastAsia="ja-JP"/>
              </w:rPr>
              <w:t>Message Type</w:t>
            </w:r>
          </w:p>
        </w:tc>
        <w:tc>
          <w:tcPr>
            <w:tcW w:w="1080" w:type="dxa"/>
          </w:tcPr>
          <w:p w14:paraId="3DC0EF95" w14:textId="77777777" w:rsidR="00CB7513" w:rsidRPr="00AA5DA2" w:rsidRDefault="00CB7513" w:rsidP="009C1CCB">
            <w:pPr>
              <w:pStyle w:val="TAL"/>
              <w:rPr>
                <w:lang w:eastAsia="ja-JP"/>
              </w:rPr>
            </w:pPr>
            <w:r>
              <w:rPr>
                <w:lang w:eastAsia="ja-JP"/>
              </w:rPr>
              <w:t>M</w:t>
            </w:r>
          </w:p>
        </w:tc>
        <w:tc>
          <w:tcPr>
            <w:tcW w:w="1080" w:type="dxa"/>
          </w:tcPr>
          <w:p w14:paraId="2DB40BC2" w14:textId="77777777" w:rsidR="00CB7513" w:rsidRPr="00AA5DA2" w:rsidRDefault="00CB7513" w:rsidP="009C1CCB">
            <w:pPr>
              <w:pStyle w:val="TAL"/>
              <w:rPr>
                <w:lang w:eastAsia="ja-JP"/>
              </w:rPr>
            </w:pPr>
          </w:p>
        </w:tc>
        <w:tc>
          <w:tcPr>
            <w:tcW w:w="1512" w:type="dxa"/>
          </w:tcPr>
          <w:p w14:paraId="6F33E924" w14:textId="77777777" w:rsidR="00CB7513" w:rsidRPr="00AA5DA2" w:rsidRDefault="00CB7513" w:rsidP="009C1CCB">
            <w:pPr>
              <w:pStyle w:val="TAL"/>
              <w:rPr>
                <w:lang w:eastAsia="ja-JP"/>
              </w:rPr>
            </w:pPr>
            <w:r>
              <w:rPr>
                <w:lang w:eastAsia="ja-JP"/>
              </w:rPr>
              <w:t>9.3.1.1</w:t>
            </w:r>
          </w:p>
        </w:tc>
        <w:tc>
          <w:tcPr>
            <w:tcW w:w="1728" w:type="dxa"/>
          </w:tcPr>
          <w:p w14:paraId="3583F7D9" w14:textId="77777777" w:rsidR="00CB7513" w:rsidRPr="00AA5DA2" w:rsidRDefault="00CB7513" w:rsidP="009C1CCB">
            <w:pPr>
              <w:pStyle w:val="TAL"/>
              <w:rPr>
                <w:lang w:eastAsia="ja-JP"/>
              </w:rPr>
            </w:pPr>
          </w:p>
        </w:tc>
        <w:tc>
          <w:tcPr>
            <w:tcW w:w="1080" w:type="dxa"/>
          </w:tcPr>
          <w:p w14:paraId="22C81DB8" w14:textId="77777777" w:rsidR="00CB7513" w:rsidRPr="00AA5DA2" w:rsidRDefault="00CB7513" w:rsidP="00161252">
            <w:pPr>
              <w:pStyle w:val="TAC"/>
              <w:rPr>
                <w:lang w:eastAsia="ja-JP"/>
              </w:rPr>
            </w:pPr>
            <w:r>
              <w:rPr>
                <w:lang w:eastAsia="ja-JP"/>
              </w:rPr>
              <w:t>YES</w:t>
            </w:r>
          </w:p>
        </w:tc>
        <w:tc>
          <w:tcPr>
            <w:tcW w:w="1080" w:type="dxa"/>
          </w:tcPr>
          <w:p w14:paraId="7228E62B" w14:textId="77777777" w:rsidR="00CB7513" w:rsidRPr="00AA5DA2" w:rsidRDefault="00CB7513" w:rsidP="00161252">
            <w:pPr>
              <w:pStyle w:val="TAC"/>
              <w:rPr>
                <w:lang w:eastAsia="ja-JP"/>
              </w:rPr>
            </w:pPr>
            <w:r>
              <w:rPr>
                <w:lang w:eastAsia="ja-JP"/>
              </w:rPr>
              <w:t>reject</w:t>
            </w:r>
          </w:p>
        </w:tc>
      </w:tr>
      <w:tr w:rsidR="00CB7513" w:rsidRPr="00AA5DA2" w14:paraId="531889A3" w14:textId="77777777" w:rsidTr="009C1CCB">
        <w:tc>
          <w:tcPr>
            <w:tcW w:w="2160" w:type="dxa"/>
          </w:tcPr>
          <w:p w14:paraId="430106FC" w14:textId="77777777" w:rsidR="00CB7513" w:rsidRPr="00AA5DA2" w:rsidRDefault="00CB7513" w:rsidP="009C1CCB">
            <w:pPr>
              <w:pStyle w:val="TAL"/>
              <w:rPr>
                <w:lang w:eastAsia="ja-JP"/>
              </w:rPr>
            </w:pPr>
            <w:r>
              <w:rPr>
                <w:lang w:eastAsia="ja-JP"/>
              </w:rPr>
              <w:t>Transaction ID</w:t>
            </w:r>
          </w:p>
        </w:tc>
        <w:tc>
          <w:tcPr>
            <w:tcW w:w="1080" w:type="dxa"/>
          </w:tcPr>
          <w:p w14:paraId="1975C5EB" w14:textId="77777777" w:rsidR="00CB7513" w:rsidRPr="00AA5DA2" w:rsidRDefault="00CB7513" w:rsidP="009C1CCB">
            <w:pPr>
              <w:pStyle w:val="TAL"/>
              <w:rPr>
                <w:lang w:eastAsia="ja-JP"/>
              </w:rPr>
            </w:pPr>
            <w:r>
              <w:rPr>
                <w:lang w:eastAsia="ja-JP"/>
              </w:rPr>
              <w:t>M</w:t>
            </w:r>
          </w:p>
        </w:tc>
        <w:tc>
          <w:tcPr>
            <w:tcW w:w="1080" w:type="dxa"/>
          </w:tcPr>
          <w:p w14:paraId="56369014" w14:textId="77777777" w:rsidR="00CB7513" w:rsidRPr="00AA5DA2" w:rsidRDefault="00CB7513" w:rsidP="009C1CCB">
            <w:pPr>
              <w:pStyle w:val="TAL"/>
              <w:rPr>
                <w:lang w:eastAsia="ja-JP"/>
              </w:rPr>
            </w:pPr>
          </w:p>
        </w:tc>
        <w:tc>
          <w:tcPr>
            <w:tcW w:w="1512" w:type="dxa"/>
          </w:tcPr>
          <w:p w14:paraId="06422297" w14:textId="77777777" w:rsidR="00CB7513" w:rsidRDefault="00CB7513" w:rsidP="009C1CCB">
            <w:pPr>
              <w:pStyle w:val="TAL"/>
              <w:rPr>
                <w:lang w:eastAsia="ja-JP"/>
              </w:rPr>
            </w:pPr>
            <w:r>
              <w:rPr>
                <w:lang w:eastAsia="ja-JP"/>
              </w:rPr>
              <w:t>9.3.1.53</w:t>
            </w:r>
          </w:p>
        </w:tc>
        <w:tc>
          <w:tcPr>
            <w:tcW w:w="1728" w:type="dxa"/>
          </w:tcPr>
          <w:p w14:paraId="3235ADBC" w14:textId="77777777" w:rsidR="00CB7513" w:rsidRPr="00AA5DA2" w:rsidRDefault="00CB7513" w:rsidP="009C1CCB">
            <w:pPr>
              <w:pStyle w:val="TAL"/>
              <w:rPr>
                <w:lang w:eastAsia="ja-JP"/>
              </w:rPr>
            </w:pPr>
          </w:p>
        </w:tc>
        <w:tc>
          <w:tcPr>
            <w:tcW w:w="1080" w:type="dxa"/>
          </w:tcPr>
          <w:p w14:paraId="5056C596" w14:textId="77777777" w:rsidR="00CB7513" w:rsidRPr="00AA5DA2" w:rsidRDefault="00CB7513" w:rsidP="00161252">
            <w:pPr>
              <w:pStyle w:val="TAC"/>
              <w:rPr>
                <w:lang w:eastAsia="ja-JP"/>
              </w:rPr>
            </w:pPr>
            <w:r>
              <w:rPr>
                <w:lang w:eastAsia="ja-JP"/>
              </w:rPr>
              <w:t>YES</w:t>
            </w:r>
          </w:p>
        </w:tc>
        <w:tc>
          <w:tcPr>
            <w:tcW w:w="1080" w:type="dxa"/>
          </w:tcPr>
          <w:p w14:paraId="2BE6DF7D" w14:textId="77777777" w:rsidR="00CB7513" w:rsidRPr="00AA5DA2" w:rsidRDefault="00CB7513" w:rsidP="00161252">
            <w:pPr>
              <w:pStyle w:val="TAC"/>
              <w:rPr>
                <w:lang w:eastAsia="ja-JP"/>
              </w:rPr>
            </w:pPr>
            <w:r>
              <w:rPr>
                <w:lang w:eastAsia="ja-JP"/>
              </w:rPr>
              <w:t>reject</w:t>
            </w:r>
          </w:p>
        </w:tc>
      </w:tr>
      <w:tr w:rsidR="00CB7513" w:rsidRPr="00AA5DA2" w14:paraId="0F8869CE" w14:textId="77777777" w:rsidTr="009C1CCB">
        <w:tc>
          <w:tcPr>
            <w:tcW w:w="2160" w:type="dxa"/>
          </w:tcPr>
          <w:p w14:paraId="6F651A23"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Pr>
          <w:p w14:paraId="14A8AE73" w14:textId="77777777" w:rsidR="00CB7513" w:rsidRPr="00AA5DA2" w:rsidRDefault="00CB7513" w:rsidP="009C1CCB">
            <w:pPr>
              <w:pStyle w:val="TAL"/>
              <w:rPr>
                <w:lang w:eastAsia="ja-JP"/>
              </w:rPr>
            </w:pPr>
            <w:r w:rsidRPr="00AA5DA2">
              <w:rPr>
                <w:lang w:eastAsia="ja-JP"/>
              </w:rPr>
              <w:t>M</w:t>
            </w:r>
          </w:p>
        </w:tc>
        <w:tc>
          <w:tcPr>
            <w:tcW w:w="1080" w:type="dxa"/>
          </w:tcPr>
          <w:p w14:paraId="26391D76" w14:textId="77777777" w:rsidR="00CB7513" w:rsidRPr="00AA5DA2" w:rsidRDefault="00CB7513" w:rsidP="009C1CCB">
            <w:pPr>
              <w:pStyle w:val="TAL"/>
              <w:rPr>
                <w:i/>
                <w:lang w:eastAsia="ja-JP"/>
              </w:rPr>
            </w:pPr>
          </w:p>
        </w:tc>
        <w:tc>
          <w:tcPr>
            <w:tcW w:w="1512" w:type="dxa"/>
          </w:tcPr>
          <w:p w14:paraId="782C0DBB" w14:textId="77777777" w:rsidR="00CB7513" w:rsidRPr="008D25DE" w:rsidRDefault="00CB7513" w:rsidP="009C1CCB">
            <w:pPr>
              <w:pStyle w:val="TAL"/>
              <w:rPr>
                <w:lang w:eastAsia="ja-JP"/>
              </w:rPr>
            </w:pPr>
            <w:r w:rsidRPr="00AA5DA2">
              <w:rPr>
                <w:lang w:eastAsia="ja-JP"/>
              </w:rPr>
              <w:t>INTEGER (1..4095,...)</w:t>
            </w:r>
          </w:p>
        </w:tc>
        <w:tc>
          <w:tcPr>
            <w:tcW w:w="1728" w:type="dxa"/>
          </w:tcPr>
          <w:p w14:paraId="4D17C548" w14:textId="77777777" w:rsidR="00CB7513" w:rsidRPr="00AA5DA2" w:rsidRDefault="00CB7513" w:rsidP="009C1CCB">
            <w:pPr>
              <w:pStyle w:val="TAL"/>
              <w:rPr>
                <w:lang w:eastAsia="ja-JP"/>
              </w:rPr>
            </w:pPr>
            <w:r>
              <w:rPr>
                <w:lang w:eastAsia="ja-JP"/>
              </w:rPr>
              <w:t>Allocated by gNB-CU-CP</w:t>
            </w:r>
          </w:p>
        </w:tc>
        <w:tc>
          <w:tcPr>
            <w:tcW w:w="1080" w:type="dxa"/>
          </w:tcPr>
          <w:p w14:paraId="23F828DC" w14:textId="77777777" w:rsidR="00CB7513" w:rsidRPr="00AA5DA2" w:rsidRDefault="00CB7513" w:rsidP="00161252">
            <w:pPr>
              <w:pStyle w:val="TAC"/>
              <w:rPr>
                <w:lang w:eastAsia="ja-JP"/>
              </w:rPr>
            </w:pPr>
            <w:r w:rsidRPr="00AA5DA2">
              <w:rPr>
                <w:lang w:eastAsia="ja-JP"/>
              </w:rPr>
              <w:t>YES</w:t>
            </w:r>
          </w:p>
        </w:tc>
        <w:tc>
          <w:tcPr>
            <w:tcW w:w="1080" w:type="dxa"/>
          </w:tcPr>
          <w:p w14:paraId="02444143" w14:textId="77777777" w:rsidR="00CB7513" w:rsidRPr="00AA5DA2" w:rsidRDefault="00CB7513" w:rsidP="00161252">
            <w:pPr>
              <w:pStyle w:val="TAC"/>
              <w:rPr>
                <w:lang w:eastAsia="ja-JP"/>
              </w:rPr>
            </w:pPr>
            <w:r w:rsidRPr="00AA5DA2">
              <w:rPr>
                <w:lang w:eastAsia="ja-JP"/>
              </w:rPr>
              <w:t>reject</w:t>
            </w:r>
          </w:p>
        </w:tc>
      </w:tr>
      <w:tr w:rsidR="00CB7513" w:rsidRPr="00AA5DA2" w14:paraId="31D19ABE" w14:textId="77777777" w:rsidTr="009C1CCB">
        <w:tc>
          <w:tcPr>
            <w:tcW w:w="2160" w:type="dxa"/>
          </w:tcPr>
          <w:p w14:paraId="7F4FBBBB"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Pr>
          <w:p w14:paraId="30E1F91C" w14:textId="77777777" w:rsidR="00CB7513" w:rsidRPr="00AA5DA2" w:rsidRDefault="00CB7513" w:rsidP="009C1CCB">
            <w:pPr>
              <w:pStyle w:val="TAL"/>
              <w:rPr>
                <w:lang w:eastAsia="ja-JP"/>
              </w:rPr>
            </w:pPr>
            <w:r>
              <w:rPr>
                <w:lang w:eastAsia="ja-JP"/>
              </w:rPr>
              <w:t>M</w:t>
            </w:r>
          </w:p>
        </w:tc>
        <w:tc>
          <w:tcPr>
            <w:tcW w:w="1080" w:type="dxa"/>
          </w:tcPr>
          <w:p w14:paraId="681E6A88" w14:textId="77777777" w:rsidR="00CB7513" w:rsidRPr="00AA5DA2" w:rsidRDefault="00CB7513" w:rsidP="009C1CCB">
            <w:pPr>
              <w:pStyle w:val="TAL"/>
              <w:rPr>
                <w:i/>
                <w:lang w:eastAsia="ja-JP"/>
              </w:rPr>
            </w:pPr>
          </w:p>
        </w:tc>
        <w:tc>
          <w:tcPr>
            <w:tcW w:w="1512" w:type="dxa"/>
          </w:tcPr>
          <w:p w14:paraId="71E9C88F" w14:textId="77777777" w:rsidR="00CB7513" w:rsidRPr="008D25DE" w:rsidRDefault="00CB7513" w:rsidP="009C1CCB">
            <w:pPr>
              <w:pStyle w:val="TAL"/>
              <w:rPr>
                <w:lang w:eastAsia="ja-JP"/>
              </w:rPr>
            </w:pPr>
            <w:r w:rsidRPr="00AA5DA2">
              <w:rPr>
                <w:lang w:eastAsia="ja-JP"/>
              </w:rPr>
              <w:t>INTEGER (1..4095,...)</w:t>
            </w:r>
          </w:p>
        </w:tc>
        <w:tc>
          <w:tcPr>
            <w:tcW w:w="1728" w:type="dxa"/>
          </w:tcPr>
          <w:p w14:paraId="30BFF808" w14:textId="77777777" w:rsidR="00CB7513" w:rsidRPr="00AA5DA2" w:rsidRDefault="00CB7513" w:rsidP="009C1CCB">
            <w:pPr>
              <w:pStyle w:val="TAL"/>
              <w:rPr>
                <w:lang w:eastAsia="ja-JP"/>
              </w:rPr>
            </w:pPr>
            <w:r>
              <w:rPr>
                <w:lang w:eastAsia="ja-JP"/>
              </w:rPr>
              <w:t>Allocated by gNB-CU-UP</w:t>
            </w:r>
          </w:p>
        </w:tc>
        <w:tc>
          <w:tcPr>
            <w:tcW w:w="1080" w:type="dxa"/>
          </w:tcPr>
          <w:p w14:paraId="4F9B1BE7" w14:textId="77777777" w:rsidR="00CB7513" w:rsidRPr="00AA5DA2" w:rsidRDefault="00CB7513" w:rsidP="00161252">
            <w:pPr>
              <w:pStyle w:val="TAC"/>
              <w:rPr>
                <w:lang w:eastAsia="ja-JP"/>
              </w:rPr>
            </w:pPr>
            <w:r w:rsidRPr="00AA5DA2">
              <w:rPr>
                <w:lang w:eastAsia="ja-JP"/>
              </w:rPr>
              <w:t>YES</w:t>
            </w:r>
          </w:p>
        </w:tc>
        <w:tc>
          <w:tcPr>
            <w:tcW w:w="1080" w:type="dxa"/>
          </w:tcPr>
          <w:p w14:paraId="0C8A5453" w14:textId="77777777" w:rsidR="00CB7513" w:rsidRPr="00AA5DA2" w:rsidRDefault="00CB7513" w:rsidP="00161252">
            <w:pPr>
              <w:pStyle w:val="TAC"/>
              <w:rPr>
                <w:lang w:eastAsia="ja-JP"/>
              </w:rPr>
            </w:pPr>
            <w:r w:rsidRPr="00AA5DA2">
              <w:rPr>
                <w:lang w:eastAsia="ja-JP"/>
              </w:rPr>
              <w:t>ignore</w:t>
            </w:r>
          </w:p>
        </w:tc>
      </w:tr>
      <w:tr w:rsidR="00CB7513" w:rsidRPr="00AA5DA2" w14:paraId="0FE3A374" w14:textId="77777777" w:rsidTr="009C1CCB">
        <w:tc>
          <w:tcPr>
            <w:tcW w:w="2160" w:type="dxa"/>
          </w:tcPr>
          <w:p w14:paraId="512A3367" w14:textId="77777777" w:rsidR="00CB7513" w:rsidRPr="00AA5DA2" w:rsidRDefault="00CB7513" w:rsidP="009C1CCB">
            <w:pPr>
              <w:pStyle w:val="TAL"/>
              <w:rPr>
                <w:lang w:eastAsia="ja-JP"/>
              </w:rPr>
            </w:pPr>
            <w:r>
              <w:rPr>
                <w:lang w:eastAsia="ja-JP"/>
              </w:rPr>
              <w:t>Cause</w:t>
            </w:r>
          </w:p>
        </w:tc>
        <w:tc>
          <w:tcPr>
            <w:tcW w:w="1080" w:type="dxa"/>
          </w:tcPr>
          <w:p w14:paraId="5B02E217" w14:textId="77777777" w:rsidR="00CB7513" w:rsidRPr="00AA5DA2" w:rsidRDefault="00CB7513" w:rsidP="009C1CCB">
            <w:pPr>
              <w:pStyle w:val="TAL"/>
              <w:rPr>
                <w:lang w:eastAsia="ja-JP"/>
              </w:rPr>
            </w:pPr>
            <w:r>
              <w:rPr>
                <w:lang w:eastAsia="ja-JP"/>
              </w:rPr>
              <w:t>M</w:t>
            </w:r>
          </w:p>
        </w:tc>
        <w:tc>
          <w:tcPr>
            <w:tcW w:w="1080" w:type="dxa"/>
          </w:tcPr>
          <w:p w14:paraId="18A866DF" w14:textId="77777777" w:rsidR="00CB7513" w:rsidRPr="00AA5DA2" w:rsidRDefault="00CB7513" w:rsidP="009C1CCB">
            <w:pPr>
              <w:pStyle w:val="TAL"/>
              <w:rPr>
                <w:lang w:eastAsia="ja-JP"/>
              </w:rPr>
            </w:pPr>
          </w:p>
        </w:tc>
        <w:tc>
          <w:tcPr>
            <w:tcW w:w="1512" w:type="dxa"/>
          </w:tcPr>
          <w:p w14:paraId="0F7F3CAD" w14:textId="77777777" w:rsidR="00CB7513" w:rsidRPr="00AA5DA2" w:rsidRDefault="00CB7513" w:rsidP="009C1CCB">
            <w:pPr>
              <w:pStyle w:val="TAL"/>
              <w:rPr>
                <w:lang w:eastAsia="ja-JP"/>
              </w:rPr>
            </w:pPr>
            <w:r>
              <w:rPr>
                <w:lang w:eastAsia="ja-JP"/>
              </w:rPr>
              <w:t>9.3.1.2</w:t>
            </w:r>
          </w:p>
        </w:tc>
        <w:tc>
          <w:tcPr>
            <w:tcW w:w="1728" w:type="dxa"/>
          </w:tcPr>
          <w:p w14:paraId="1F476D26" w14:textId="77777777" w:rsidR="00CB7513" w:rsidRPr="00D86744" w:rsidRDefault="00CB7513" w:rsidP="009C1CCB">
            <w:pPr>
              <w:pStyle w:val="TAL"/>
              <w:rPr>
                <w:lang w:eastAsia="ja-JP"/>
              </w:rPr>
            </w:pPr>
          </w:p>
        </w:tc>
        <w:tc>
          <w:tcPr>
            <w:tcW w:w="1080" w:type="dxa"/>
          </w:tcPr>
          <w:p w14:paraId="12331C68" w14:textId="77777777" w:rsidR="00CB7513" w:rsidRPr="00AA5DA2" w:rsidRDefault="00CB7513" w:rsidP="00161252">
            <w:pPr>
              <w:pStyle w:val="TAC"/>
              <w:rPr>
                <w:lang w:eastAsia="ja-JP"/>
              </w:rPr>
            </w:pPr>
            <w:r>
              <w:rPr>
                <w:lang w:eastAsia="ja-JP"/>
              </w:rPr>
              <w:t>YES</w:t>
            </w:r>
          </w:p>
        </w:tc>
        <w:tc>
          <w:tcPr>
            <w:tcW w:w="1080" w:type="dxa"/>
          </w:tcPr>
          <w:p w14:paraId="4DD56DD7" w14:textId="77777777" w:rsidR="00CB7513" w:rsidRPr="00AA5DA2" w:rsidRDefault="00CB7513" w:rsidP="00161252">
            <w:pPr>
              <w:pStyle w:val="TAC"/>
              <w:rPr>
                <w:lang w:eastAsia="ja-JP"/>
              </w:rPr>
            </w:pPr>
            <w:r>
              <w:rPr>
                <w:lang w:eastAsia="ja-JP"/>
              </w:rPr>
              <w:t>ignore</w:t>
            </w:r>
          </w:p>
        </w:tc>
      </w:tr>
      <w:tr w:rsidR="00CB7513" w:rsidRPr="00AA5DA2" w14:paraId="3F9A030A" w14:textId="77777777" w:rsidTr="009C1CCB">
        <w:tc>
          <w:tcPr>
            <w:tcW w:w="2160" w:type="dxa"/>
          </w:tcPr>
          <w:p w14:paraId="2B026485" w14:textId="77777777" w:rsidR="00CB7513" w:rsidRPr="00AA5DA2" w:rsidRDefault="00CB7513" w:rsidP="009C1CCB">
            <w:pPr>
              <w:pStyle w:val="TAL"/>
              <w:rPr>
                <w:lang w:eastAsia="ja-JP"/>
              </w:rPr>
            </w:pPr>
            <w:r>
              <w:rPr>
                <w:lang w:eastAsia="ja-JP"/>
              </w:rPr>
              <w:t>Criticality Diagnostics</w:t>
            </w:r>
          </w:p>
        </w:tc>
        <w:tc>
          <w:tcPr>
            <w:tcW w:w="1080" w:type="dxa"/>
          </w:tcPr>
          <w:p w14:paraId="15D711D1" w14:textId="77777777" w:rsidR="00CB7513" w:rsidRDefault="00CB7513" w:rsidP="009C1CCB">
            <w:pPr>
              <w:pStyle w:val="TAL"/>
              <w:rPr>
                <w:lang w:eastAsia="ja-JP"/>
              </w:rPr>
            </w:pPr>
            <w:r>
              <w:rPr>
                <w:lang w:eastAsia="ja-JP"/>
              </w:rPr>
              <w:t>O</w:t>
            </w:r>
          </w:p>
        </w:tc>
        <w:tc>
          <w:tcPr>
            <w:tcW w:w="1080" w:type="dxa"/>
          </w:tcPr>
          <w:p w14:paraId="76D34E0C" w14:textId="77777777" w:rsidR="00CB7513" w:rsidRPr="00AA5DA2" w:rsidRDefault="00CB7513" w:rsidP="009C1CCB">
            <w:pPr>
              <w:pStyle w:val="TAL"/>
              <w:rPr>
                <w:lang w:eastAsia="ja-JP"/>
              </w:rPr>
            </w:pPr>
          </w:p>
        </w:tc>
        <w:tc>
          <w:tcPr>
            <w:tcW w:w="1512" w:type="dxa"/>
          </w:tcPr>
          <w:p w14:paraId="23661B5F" w14:textId="77777777" w:rsidR="00CB7513" w:rsidRDefault="00CB7513" w:rsidP="009C1CCB">
            <w:pPr>
              <w:pStyle w:val="TAL"/>
              <w:rPr>
                <w:lang w:eastAsia="ja-JP"/>
              </w:rPr>
            </w:pPr>
            <w:r>
              <w:rPr>
                <w:lang w:eastAsia="ja-JP"/>
              </w:rPr>
              <w:t>9.3.1.3</w:t>
            </w:r>
          </w:p>
        </w:tc>
        <w:tc>
          <w:tcPr>
            <w:tcW w:w="1728" w:type="dxa"/>
          </w:tcPr>
          <w:p w14:paraId="1F34CC7A" w14:textId="77777777" w:rsidR="00CB7513" w:rsidRPr="00D841FF" w:rsidRDefault="00CB7513" w:rsidP="009C1CCB">
            <w:pPr>
              <w:pStyle w:val="TAL"/>
              <w:rPr>
                <w:highlight w:val="yellow"/>
                <w:lang w:eastAsia="ja-JP"/>
              </w:rPr>
            </w:pPr>
          </w:p>
        </w:tc>
        <w:tc>
          <w:tcPr>
            <w:tcW w:w="1080" w:type="dxa"/>
          </w:tcPr>
          <w:p w14:paraId="47952A4E" w14:textId="77777777" w:rsidR="00CB7513" w:rsidRPr="00AA5DA2" w:rsidRDefault="00CB7513" w:rsidP="00161252">
            <w:pPr>
              <w:pStyle w:val="TAC"/>
              <w:rPr>
                <w:lang w:eastAsia="ja-JP"/>
              </w:rPr>
            </w:pPr>
            <w:r>
              <w:rPr>
                <w:lang w:eastAsia="ja-JP"/>
              </w:rPr>
              <w:t>YES</w:t>
            </w:r>
          </w:p>
        </w:tc>
        <w:tc>
          <w:tcPr>
            <w:tcW w:w="1080" w:type="dxa"/>
          </w:tcPr>
          <w:p w14:paraId="4084BED7" w14:textId="77777777" w:rsidR="00CB7513" w:rsidRPr="00AA5DA2" w:rsidRDefault="00CB7513" w:rsidP="00161252">
            <w:pPr>
              <w:pStyle w:val="TAC"/>
              <w:rPr>
                <w:lang w:eastAsia="ja-JP"/>
              </w:rPr>
            </w:pPr>
            <w:r>
              <w:rPr>
                <w:lang w:eastAsia="ja-JP"/>
              </w:rPr>
              <w:t>ignore</w:t>
            </w:r>
          </w:p>
        </w:tc>
      </w:tr>
    </w:tbl>
    <w:p w14:paraId="127374AC" w14:textId="77777777" w:rsidR="00CB7513" w:rsidRDefault="00CB7513" w:rsidP="00CB7513">
      <w:pPr>
        <w:rPr>
          <w:noProof/>
        </w:rPr>
      </w:pPr>
    </w:p>
    <w:p w14:paraId="724F9C62" w14:textId="56947E3F" w:rsidR="00CB7513" w:rsidRPr="00AA5DA2" w:rsidRDefault="00CB7513" w:rsidP="00CB7513">
      <w:pPr>
        <w:pStyle w:val="Heading4"/>
      </w:pPr>
      <w:bookmarkStart w:id="2911" w:name="_Toc209691348"/>
      <w:r>
        <w:t>9.2</w:t>
      </w:r>
      <w:r w:rsidRPr="00AA5DA2">
        <w:t>.</w:t>
      </w:r>
      <w:r>
        <w:t>1</w:t>
      </w:r>
      <w:r w:rsidRPr="00AA5DA2">
        <w:t>.</w:t>
      </w:r>
      <w:r>
        <w:t>26</w:t>
      </w:r>
      <w:r w:rsidRPr="00AA5DA2">
        <w:tab/>
      </w:r>
      <w:r>
        <w:t>DATA COLLECTION</w:t>
      </w:r>
      <w:r w:rsidRPr="00AA5DA2">
        <w:t xml:space="preserve"> UPDATE</w:t>
      </w:r>
      <w:bookmarkEnd w:id="2911"/>
      <w:r>
        <w:t xml:space="preserve"> </w:t>
      </w:r>
    </w:p>
    <w:p w14:paraId="732F5AC1" w14:textId="77777777" w:rsidR="00CB7513" w:rsidRPr="00AA5DA2" w:rsidRDefault="00CB7513" w:rsidP="00CB7513">
      <w:r w:rsidRPr="00AA5DA2">
        <w:t xml:space="preserve">This message is sent by </w:t>
      </w:r>
      <w:r>
        <w:t>gNB-CU-UP</w:t>
      </w:r>
      <w:r w:rsidRPr="00AA5DA2">
        <w:t xml:space="preserve"> to </w:t>
      </w:r>
      <w:r>
        <w:t>gNB-CU-CP</w:t>
      </w:r>
      <w:r w:rsidRPr="00AA5DA2">
        <w:t xml:space="preserve"> to report the requested </w:t>
      </w:r>
      <w:r>
        <w:t>information</w:t>
      </w:r>
      <w:r w:rsidRPr="00AA5DA2">
        <w:t>.</w:t>
      </w:r>
    </w:p>
    <w:p w14:paraId="7AB98164" w14:textId="77777777" w:rsidR="00CB7513" w:rsidRPr="00AA5DA2" w:rsidRDefault="00CB7513" w:rsidP="00CB7513">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0F2956BA" w14:textId="77777777" w:rsidTr="009C1CCB">
        <w:tc>
          <w:tcPr>
            <w:tcW w:w="2160" w:type="dxa"/>
            <w:tcBorders>
              <w:top w:val="single" w:sz="4" w:space="0" w:color="auto"/>
              <w:left w:val="single" w:sz="4" w:space="0" w:color="auto"/>
              <w:bottom w:val="single" w:sz="4" w:space="0" w:color="auto"/>
              <w:right w:val="single" w:sz="4" w:space="0" w:color="auto"/>
            </w:tcBorders>
          </w:tcPr>
          <w:p w14:paraId="39A5CD18" w14:textId="77777777" w:rsidR="00CB7513" w:rsidRPr="00AA5DA2" w:rsidRDefault="00CB7513" w:rsidP="009C1CCB">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8B9DD9F" w14:textId="77777777" w:rsidR="00CB7513" w:rsidRPr="00AA5DA2" w:rsidRDefault="00CB7513" w:rsidP="009C1CCB">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77F6AC" w14:textId="77777777" w:rsidR="00CB7513" w:rsidRPr="00AA5DA2" w:rsidRDefault="00CB7513" w:rsidP="009C1CCB">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3F237C" w14:textId="77777777" w:rsidR="00CB7513" w:rsidRPr="00AA5DA2" w:rsidRDefault="00CB7513" w:rsidP="009C1CCB">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147C1" w14:textId="77777777" w:rsidR="00CB7513" w:rsidRPr="00AA5DA2" w:rsidRDefault="00CB7513" w:rsidP="009C1CCB">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6A8CC1" w14:textId="77777777" w:rsidR="00CB7513" w:rsidRPr="00AA5DA2" w:rsidRDefault="00CB7513" w:rsidP="009C1CCB">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8A6B98E" w14:textId="77777777" w:rsidR="00CB7513" w:rsidRPr="00AA5DA2" w:rsidRDefault="00CB7513" w:rsidP="009C1CCB">
            <w:pPr>
              <w:pStyle w:val="TAH"/>
              <w:rPr>
                <w:lang w:eastAsia="ja-JP"/>
              </w:rPr>
            </w:pPr>
            <w:r w:rsidRPr="00AA5DA2">
              <w:rPr>
                <w:lang w:eastAsia="ja-JP"/>
              </w:rPr>
              <w:t>Assigned Criticality</w:t>
            </w:r>
          </w:p>
        </w:tc>
      </w:tr>
      <w:tr w:rsidR="00CB7513" w:rsidRPr="00AA5DA2" w14:paraId="54DB8219" w14:textId="77777777" w:rsidTr="009C1CCB">
        <w:tc>
          <w:tcPr>
            <w:tcW w:w="2160" w:type="dxa"/>
            <w:tcBorders>
              <w:top w:val="single" w:sz="4" w:space="0" w:color="auto"/>
              <w:left w:val="single" w:sz="4" w:space="0" w:color="auto"/>
              <w:bottom w:val="single" w:sz="4" w:space="0" w:color="auto"/>
              <w:right w:val="single" w:sz="4" w:space="0" w:color="auto"/>
            </w:tcBorders>
          </w:tcPr>
          <w:p w14:paraId="3FF0E4C1" w14:textId="77777777" w:rsidR="00CB7513" w:rsidRPr="00AA5DA2" w:rsidRDefault="00CB7513" w:rsidP="009C1CCB">
            <w:pPr>
              <w:pStyle w:val="TAL"/>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7848905"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9548A"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D1629" w14:textId="77777777" w:rsidR="00CB7513" w:rsidRPr="00AA5DA2" w:rsidRDefault="00CB7513" w:rsidP="009C1CCB">
            <w:pPr>
              <w:pStyle w:val="TAL"/>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EC80F8A"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0909A8"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45AC8" w14:textId="77777777" w:rsidR="00CB7513" w:rsidRPr="00AA5DA2" w:rsidRDefault="00CB7513" w:rsidP="00161252">
            <w:pPr>
              <w:pStyle w:val="TAC"/>
              <w:rPr>
                <w:lang w:eastAsia="ja-JP"/>
              </w:rPr>
            </w:pPr>
            <w:r>
              <w:rPr>
                <w:lang w:eastAsia="ja-JP"/>
              </w:rPr>
              <w:t>reject</w:t>
            </w:r>
          </w:p>
        </w:tc>
      </w:tr>
      <w:tr w:rsidR="00CB7513" w:rsidRPr="00AA5DA2" w14:paraId="696E86C3" w14:textId="77777777" w:rsidTr="009C1CCB">
        <w:tc>
          <w:tcPr>
            <w:tcW w:w="2160" w:type="dxa"/>
            <w:tcBorders>
              <w:top w:val="single" w:sz="4" w:space="0" w:color="auto"/>
              <w:left w:val="single" w:sz="4" w:space="0" w:color="auto"/>
              <w:bottom w:val="single" w:sz="4" w:space="0" w:color="auto"/>
              <w:right w:val="single" w:sz="4" w:space="0" w:color="auto"/>
            </w:tcBorders>
          </w:tcPr>
          <w:p w14:paraId="041AD1F3" w14:textId="77777777" w:rsidR="00CB7513" w:rsidRPr="00AA5DA2" w:rsidRDefault="00CB7513" w:rsidP="009C1CCB">
            <w:pPr>
              <w:pStyle w:val="TAL"/>
              <w:rPr>
                <w:lang w:eastAsia="ja-JP"/>
              </w:rPr>
            </w:pPr>
            <w:r>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3F51B17"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D0398"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1FA793" w14:textId="77777777" w:rsidR="00CB7513" w:rsidRDefault="00CB7513" w:rsidP="009C1CCB">
            <w:pPr>
              <w:pStyle w:val="TAL"/>
              <w:rPr>
                <w:lang w:eastAsia="ja-JP"/>
              </w:rPr>
            </w:pPr>
            <w:r>
              <w:rPr>
                <w:lang w:eastAsia="ja-JP"/>
              </w:rPr>
              <w:t>9.3.1.53</w:t>
            </w:r>
          </w:p>
        </w:tc>
        <w:tc>
          <w:tcPr>
            <w:tcW w:w="1728" w:type="dxa"/>
            <w:tcBorders>
              <w:top w:val="single" w:sz="4" w:space="0" w:color="auto"/>
              <w:left w:val="single" w:sz="4" w:space="0" w:color="auto"/>
              <w:bottom w:val="single" w:sz="4" w:space="0" w:color="auto"/>
              <w:right w:val="single" w:sz="4" w:space="0" w:color="auto"/>
            </w:tcBorders>
          </w:tcPr>
          <w:p w14:paraId="626C8592"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4D23B4"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5F9F49" w14:textId="77777777" w:rsidR="00CB7513" w:rsidRPr="00AA5DA2" w:rsidRDefault="00CB7513" w:rsidP="00161252">
            <w:pPr>
              <w:pStyle w:val="TAC"/>
              <w:rPr>
                <w:lang w:eastAsia="ja-JP"/>
              </w:rPr>
            </w:pPr>
            <w:r>
              <w:rPr>
                <w:lang w:eastAsia="ja-JP"/>
              </w:rPr>
              <w:t>reject</w:t>
            </w:r>
          </w:p>
        </w:tc>
      </w:tr>
      <w:tr w:rsidR="00CB7513" w:rsidRPr="00AA5DA2" w14:paraId="70309D46" w14:textId="77777777" w:rsidTr="009C1CCB">
        <w:tc>
          <w:tcPr>
            <w:tcW w:w="2160" w:type="dxa"/>
            <w:tcBorders>
              <w:top w:val="single" w:sz="4" w:space="0" w:color="auto"/>
              <w:left w:val="single" w:sz="4" w:space="0" w:color="auto"/>
              <w:bottom w:val="single" w:sz="4" w:space="0" w:color="auto"/>
              <w:right w:val="single" w:sz="4" w:space="0" w:color="auto"/>
            </w:tcBorders>
          </w:tcPr>
          <w:p w14:paraId="5034DF79"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76E0FBC" w14:textId="77777777" w:rsidR="00CB7513" w:rsidRPr="00AA5DA2" w:rsidRDefault="00CB7513" w:rsidP="009C1CCB">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E4C8D"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ABB255"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E5637C" w14:textId="77777777" w:rsidR="00CB7513" w:rsidRPr="00AA5DA2" w:rsidRDefault="00CB7513" w:rsidP="009C1CCB">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3C266882"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84229D" w14:textId="77777777" w:rsidR="00CB7513" w:rsidRPr="00AA5DA2" w:rsidRDefault="00CB7513" w:rsidP="00161252">
            <w:pPr>
              <w:pStyle w:val="TAC"/>
              <w:rPr>
                <w:lang w:eastAsia="ja-JP"/>
              </w:rPr>
            </w:pPr>
            <w:r w:rsidRPr="00AA5DA2">
              <w:rPr>
                <w:lang w:eastAsia="ja-JP"/>
              </w:rPr>
              <w:t>reject</w:t>
            </w:r>
          </w:p>
        </w:tc>
      </w:tr>
      <w:tr w:rsidR="00CB7513" w:rsidRPr="00AA5DA2" w14:paraId="15FB7977" w14:textId="77777777" w:rsidTr="009C1CCB">
        <w:tc>
          <w:tcPr>
            <w:tcW w:w="2160" w:type="dxa"/>
            <w:tcBorders>
              <w:top w:val="single" w:sz="4" w:space="0" w:color="auto"/>
              <w:left w:val="single" w:sz="4" w:space="0" w:color="auto"/>
              <w:bottom w:val="single" w:sz="4" w:space="0" w:color="auto"/>
              <w:right w:val="single" w:sz="4" w:space="0" w:color="auto"/>
            </w:tcBorders>
          </w:tcPr>
          <w:p w14:paraId="140E8822"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C894404"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0301C2"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671AB6"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788A8A" w14:textId="77777777" w:rsidR="00CB7513" w:rsidRPr="00AA5DA2" w:rsidRDefault="00CB7513" w:rsidP="009C1CCB">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C67A27A"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1140F" w14:textId="77777777" w:rsidR="00CB7513" w:rsidRPr="00AA5DA2" w:rsidRDefault="00CB7513" w:rsidP="00161252">
            <w:pPr>
              <w:pStyle w:val="TAC"/>
              <w:rPr>
                <w:lang w:eastAsia="ja-JP"/>
              </w:rPr>
            </w:pPr>
            <w:r w:rsidRPr="00AA5DA2">
              <w:rPr>
                <w:lang w:eastAsia="ja-JP"/>
              </w:rPr>
              <w:t>ignore</w:t>
            </w:r>
          </w:p>
        </w:tc>
      </w:tr>
      <w:tr w:rsidR="00CB7513" w:rsidRPr="00AA5DA2" w14:paraId="4D68A6DA" w14:textId="77777777" w:rsidTr="009C1CCB">
        <w:tc>
          <w:tcPr>
            <w:tcW w:w="2160" w:type="dxa"/>
            <w:tcBorders>
              <w:top w:val="single" w:sz="4" w:space="0" w:color="auto"/>
              <w:left w:val="single" w:sz="4" w:space="0" w:color="auto"/>
              <w:bottom w:val="single" w:sz="4" w:space="0" w:color="auto"/>
              <w:right w:val="single" w:sz="4" w:space="0" w:color="auto"/>
            </w:tcBorders>
          </w:tcPr>
          <w:p w14:paraId="6B6F80ED" w14:textId="77777777" w:rsidR="00CB7513" w:rsidRDefault="00CB7513" w:rsidP="009C1CCB">
            <w:pPr>
              <w:pStyle w:val="TAL"/>
              <w:rPr>
                <w:lang w:eastAsia="ja-JP"/>
              </w:rPr>
            </w:pPr>
            <w:r w:rsidRPr="00184E3E">
              <w:rPr>
                <w:b/>
                <w:bCs/>
                <w:lang w:eastAsia="ja-JP"/>
              </w:rPr>
              <w:t xml:space="preserve">UE Associated Info Result List </w:t>
            </w:r>
          </w:p>
        </w:tc>
        <w:tc>
          <w:tcPr>
            <w:tcW w:w="1080" w:type="dxa"/>
            <w:tcBorders>
              <w:top w:val="single" w:sz="4" w:space="0" w:color="auto"/>
              <w:left w:val="single" w:sz="4" w:space="0" w:color="auto"/>
              <w:bottom w:val="single" w:sz="4" w:space="0" w:color="auto"/>
              <w:right w:val="single" w:sz="4" w:space="0" w:color="auto"/>
            </w:tcBorders>
          </w:tcPr>
          <w:p w14:paraId="2FB1F4DE"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0BAA5C" w14:textId="77777777" w:rsidR="00CB7513" w:rsidRPr="00AA5DA2" w:rsidRDefault="00CB7513" w:rsidP="009C1CCB">
            <w:pPr>
              <w:pStyle w:val="TAL"/>
              <w:rPr>
                <w:i/>
                <w:lang w:eastAsia="ja-JP"/>
              </w:rPr>
            </w:pPr>
            <w:r w:rsidRPr="00184E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F9370BA"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58593A"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63CEC0"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FF7CEE" w14:textId="77777777" w:rsidR="00CB7513" w:rsidRPr="00AA5DA2" w:rsidRDefault="00CB7513" w:rsidP="00161252">
            <w:pPr>
              <w:pStyle w:val="TAC"/>
              <w:rPr>
                <w:lang w:eastAsia="ja-JP"/>
              </w:rPr>
            </w:pPr>
            <w:r w:rsidRPr="00AA5DA2">
              <w:rPr>
                <w:lang w:eastAsia="ja-JP"/>
              </w:rPr>
              <w:t>ignore</w:t>
            </w:r>
          </w:p>
        </w:tc>
      </w:tr>
      <w:tr w:rsidR="00CB7513" w:rsidRPr="00AA5DA2" w14:paraId="798DADFE" w14:textId="77777777" w:rsidTr="009C1CCB">
        <w:tc>
          <w:tcPr>
            <w:tcW w:w="2160" w:type="dxa"/>
            <w:tcBorders>
              <w:top w:val="single" w:sz="4" w:space="0" w:color="auto"/>
              <w:left w:val="single" w:sz="4" w:space="0" w:color="auto"/>
              <w:bottom w:val="single" w:sz="4" w:space="0" w:color="auto"/>
              <w:right w:val="single" w:sz="4" w:space="0" w:color="auto"/>
            </w:tcBorders>
          </w:tcPr>
          <w:p w14:paraId="42D5E4B8" w14:textId="77777777" w:rsidR="00CB7513" w:rsidRDefault="00CB7513" w:rsidP="00CB7513">
            <w:pPr>
              <w:pStyle w:val="TAL"/>
              <w:keepNext w:val="0"/>
              <w:keepLines w:val="0"/>
              <w:widowControl w:val="0"/>
              <w:overflowPunct/>
              <w:autoSpaceDE/>
              <w:autoSpaceDN/>
              <w:adjustRightInd/>
              <w:spacing w:line="259" w:lineRule="auto"/>
              <w:ind w:leftChars="50" w:left="100"/>
              <w:textAlignment w:val="auto"/>
              <w:rPr>
                <w:lang w:eastAsia="ja-JP"/>
              </w:rPr>
            </w:pPr>
            <w:r w:rsidRPr="00184E3E">
              <w:rPr>
                <w:b/>
                <w:bCs/>
                <w:lang w:eastAsia="ja-JP"/>
              </w:rPr>
              <w:t>&gt;UE Associated Info Result Item</w:t>
            </w:r>
          </w:p>
        </w:tc>
        <w:tc>
          <w:tcPr>
            <w:tcW w:w="1080" w:type="dxa"/>
            <w:tcBorders>
              <w:top w:val="single" w:sz="4" w:space="0" w:color="auto"/>
              <w:left w:val="single" w:sz="4" w:space="0" w:color="auto"/>
              <w:bottom w:val="single" w:sz="4" w:space="0" w:color="auto"/>
              <w:right w:val="single" w:sz="4" w:space="0" w:color="auto"/>
            </w:tcBorders>
          </w:tcPr>
          <w:p w14:paraId="22B4336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58222" w14:textId="77777777" w:rsidR="00CB7513" w:rsidRPr="00AA5DA2" w:rsidRDefault="00CB7513" w:rsidP="009C1CCB">
            <w:pPr>
              <w:pStyle w:val="TAL"/>
              <w:rPr>
                <w:i/>
                <w:lang w:eastAsia="ja-JP"/>
              </w:rPr>
            </w:pPr>
            <w:r w:rsidRPr="00184E3E">
              <w:rPr>
                <w:i/>
                <w:lang w:eastAsia="ja-JP"/>
              </w:rPr>
              <w:t>1..&lt;maxnoofUEReports&gt;</w:t>
            </w:r>
          </w:p>
        </w:tc>
        <w:tc>
          <w:tcPr>
            <w:tcW w:w="1512" w:type="dxa"/>
            <w:tcBorders>
              <w:top w:val="single" w:sz="4" w:space="0" w:color="auto"/>
              <w:left w:val="single" w:sz="4" w:space="0" w:color="auto"/>
              <w:bottom w:val="single" w:sz="4" w:space="0" w:color="auto"/>
              <w:right w:val="single" w:sz="4" w:space="0" w:color="auto"/>
            </w:tcBorders>
          </w:tcPr>
          <w:p w14:paraId="17FE52A2"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B4C322"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AE9E42"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FA1894" w14:textId="77777777" w:rsidR="00CB7513" w:rsidRPr="00AA5DA2" w:rsidRDefault="00CB7513" w:rsidP="00161252">
            <w:pPr>
              <w:pStyle w:val="TAC"/>
              <w:rPr>
                <w:lang w:eastAsia="ja-JP"/>
              </w:rPr>
            </w:pPr>
          </w:p>
        </w:tc>
      </w:tr>
      <w:tr w:rsidR="00CB7513" w:rsidRPr="00AA5DA2" w14:paraId="054CE491" w14:textId="77777777" w:rsidTr="009C1CCB">
        <w:tc>
          <w:tcPr>
            <w:tcW w:w="2160" w:type="dxa"/>
            <w:tcBorders>
              <w:top w:val="single" w:sz="4" w:space="0" w:color="auto"/>
              <w:left w:val="single" w:sz="4" w:space="0" w:color="auto"/>
              <w:bottom w:val="single" w:sz="4" w:space="0" w:color="auto"/>
              <w:right w:val="single" w:sz="4" w:space="0" w:color="auto"/>
            </w:tcBorders>
          </w:tcPr>
          <w:p w14:paraId="4B58ED5F"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184E3E">
              <w:rPr>
                <w:lang w:eastAsia="ja-JP"/>
              </w:rPr>
              <w:t>&gt;&gt;UE</w:t>
            </w:r>
            <w:r>
              <w:rPr>
                <w:lang w:eastAsia="ja-JP"/>
              </w:rPr>
              <w:t xml:space="preserve"> Assistant I</w:t>
            </w:r>
            <w:r w:rsidRPr="00184E3E">
              <w:rPr>
                <w:lang w:eastAsia="ja-JP"/>
              </w:rPr>
              <w:t>dentifier</w:t>
            </w:r>
          </w:p>
        </w:tc>
        <w:tc>
          <w:tcPr>
            <w:tcW w:w="1080" w:type="dxa"/>
            <w:tcBorders>
              <w:top w:val="single" w:sz="4" w:space="0" w:color="auto"/>
              <w:left w:val="single" w:sz="4" w:space="0" w:color="auto"/>
              <w:bottom w:val="single" w:sz="4" w:space="0" w:color="auto"/>
              <w:right w:val="single" w:sz="4" w:space="0" w:color="auto"/>
            </w:tcBorders>
          </w:tcPr>
          <w:p w14:paraId="2D973858" w14:textId="77777777" w:rsidR="00CB7513" w:rsidRDefault="00CB7513" w:rsidP="009C1CCB">
            <w:pPr>
              <w:pStyle w:val="TAL"/>
              <w:rPr>
                <w:lang w:eastAsia="ja-JP"/>
              </w:rPr>
            </w:pPr>
            <w:r w:rsidRPr="00184E3E">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5951DA"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A5CF6C" w14:textId="77777777" w:rsidR="00CB7513" w:rsidRDefault="00CB7513" w:rsidP="009C1CCB">
            <w:pPr>
              <w:pStyle w:val="TAL"/>
              <w:rPr>
                <w:lang w:val="it-IT" w:eastAsia="ja-JP"/>
              </w:rPr>
            </w:pPr>
            <w:r w:rsidRPr="00184E3E">
              <w:rPr>
                <w:lang w:val="it-IT" w:eastAsia="ja-JP"/>
              </w:rPr>
              <w:t>gNB-CU-CP UE E1AP ID</w:t>
            </w:r>
          </w:p>
          <w:p w14:paraId="221310B1" w14:textId="77777777" w:rsidR="00CB7513" w:rsidRPr="00AA5DA2" w:rsidRDefault="00CB7513" w:rsidP="009C1CCB">
            <w:pPr>
              <w:pStyle w:val="TAL"/>
              <w:rPr>
                <w:lang w:eastAsia="ja-JP"/>
              </w:rPr>
            </w:pPr>
            <w:r>
              <w:rPr>
                <w:lang w:val="it-IT" w:eastAsia="ja-JP"/>
              </w:rPr>
              <w:t>9.3.1.4</w:t>
            </w:r>
          </w:p>
        </w:tc>
        <w:tc>
          <w:tcPr>
            <w:tcW w:w="1728" w:type="dxa"/>
            <w:tcBorders>
              <w:top w:val="single" w:sz="4" w:space="0" w:color="auto"/>
              <w:left w:val="single" w:sz="4" w:space="0" w:color="auto"/>
              <w:bottom w:val="single" w:sz="4" w:space="0" w:color="auto"/>
              <w:right w:val="single" w:sz="4" w:space="0" w:color="auto"/>
            </w:tcBorders>
          </w:tcPr>
          <w:p w14:paraId="50742174" w14:textId="77777777" w:rsidR="00CB7513" w:rsidRDefault="00CB7513" w:rsidP="009C1CCB">
            <w:pPr>
              <w:pStyle w:val="TAL"/>
              <w:rPr>
                <w:lang w:eastAsia="ja-JP"/>
              </w:rPr>
            </w:pPr>
            <w:r w:rsidRPr="00951BB2">
              <w:rPr>
                <w:lang w:val="en-US" w:eastAsia="ja-JP"/>
              </w:rPr>
              <w:t>gNB-CU-CP UE E1AP ID allocated by gNB-CU-CP.</w:t>
            </w:r>
          </w:p>
        </w:tc>
        <w:tc>
          <w:tcPr>
            <w:tcW w:w="1080" w:type="dxa"/>
            <w:tcBorders>
              <w:top w:val="single" w:sz="4" w:space="0" w:color="auto"/>
              <w:left w:val="single" w:sz="4" w:space="0" w:color="auto"/>
              <w:bottom w:val="single" w:sz="4" w:space="0" w:color="auto"/>
              <w:right w:val="single" w:sz="4" w:space="0" w:color="auto"/>
            </w:tcBorders>
          </w:tcPr>
          <w:p w14:paraId="1234401A"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BDA91" w14:textId="77777777" w:rsidR="00CB7513" w:rsidRPr="00AA5DA2" w:rsidRDefault="00CB7513" w:rsidP="00161252">
            <w:pPr>
              <w:pStyle w:val="TAC"/>
              <w:rPr>
                <w:lang w:eastAsia="ja-JP"/>
              </w:rPr>
            </w:pPr>
          </w:p>
        </w:tc>
      </w:tr>
      <w:tr w:rsidR="00CB7513" w:rsidRPr="00AA5DA2" w14:paraId="4507782F" w14:textId="77777777" w:rsidTr="009C1CCB">
        <w:tc>
          <w:tcPr>
            <w:tcW w:w="2160" w:type="dxa"/>
            <w:tcBorders>
              <w:top w:val="single" w:sz="4" w:space="0" w:color="auto"/>
              <w:left w:val="single" w:sz="4" w:space="0" w:color="auto"/>
              <w:bottom w:val="single" w:sz="4" w:space="0" w:color="auto"/>
              <w:right w:val="single" w:sz="4" w:space="0" w:color="auto"/>
            </w:tcBorders>
          </w:tcPr>
          <w:p w14:paraId="71E933C3"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585E3F">
              <w:rPr>
                <w:b/>
                <w:bCs/>
                <w:lang w:eastAsia="ja-JP"/>
              </w:rPr>
              <w:t>&gt;&gt;DRB To Report List</w:t>
            </w:r>
          </w:p>
        </w:tc>
        <w:tc>
          <w:tcPr>
            <w:tcW w:w="1080" w:type="dxa"/>
            <w:tcBorders>
              <w:top w:val="single" w:sz="4" w:space="0" w:color="auto"/>
              <w:left w:val="single" w:sz="4" w:space="0" w:color="auto"/>
              <w:bottom w:val="single" w:sz="4" w:space="0" w:color="auto"/>
              <w:right w:val="single" w:sz="4" w:space="0" w:color="auto"/>
            </w:tcBorders>
          </w:tcPr>
          <w:p w14:paraId="1A73BCA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9DDA3" w14:textId="77777777" w:rsidR="00CB7513" w:rsidRPr="00AA5DA2" w:rsidRDefault="00CB7513" w:rsidP="009C1CCB">
            <w:pPr>
              <w:pStyle w:val="TAL"/>
              <w:rPr>
                <w:i/>
                <w:lang w:eastAsia="ja-JP"/>
              </w:rPr>
            </w:pPr>
            <w:r w:rsidRPr="00585E3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C58972C"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AC4E7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B497B"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EBF24" w14:textId="77777777" w:rsidR="00CB7513" w:rsidRPr="00AA5DA2" w:rsidRDefault="00CB7513" w:rsidP="00161252">
            <w:pPr>
              <w:pStyle w:val="TAC"/>
              <w:rPr>
                <w:lang w:eastAsia="ja-JP"/>
              </w:rPr>
            </w:pPr>
          </w:p>
        </w:tc>
      </w:tr>
      <w:tr w:rsidR="00CB7513" w:rsidRPr="00AA5DA2" w14:paraId="18BC0BAA" w14:textId="77777777" w:rsidTr="009C1CCB">
        <w:tc>
          <w:tcPr>
            <w:tcW w:w="2160" w:type="dxa"/>
            <w:tcBorders>
              <w:top w:val="single" w:sz="4" w:space="0" w:color="auto"/>
              <w:left w:val="single" w:sz="4" w:space="0" w:color="auto"/>
              <w:bottom w:val="single" w:sz="4" w:space="0" w:color="auto"/>
              <w:right w:val="single" w:sz="4" w:space="0" w:color="auto"/>
            </w:tcBorders>
          </w:tcPr>
          <w:p w14:paraId="4A9A6E14" w14:textId="77777777" w:rsidR="00CB7513" w:rsidRPr="005442C6" w:rsidRDefault="00CB7513" w:rsidP="00060BC9">
            <w:pPr>
              <w:pStyle w:val="TAL"/>
              <w:keepNext w:val="0"/>
              <w:keepLines w:val="0"/>
              <w:widowControl w:val="0"/>
              <w:overflowPunct/>
              <w:autoSpaceDE/>
              <w:autoSpaceDN/>
              <w:adjustRightInd/>
              <w:spacing w:line="259" w:lineRule="auto"/>
              <w:ind w:leftChars="150" w:left="300"/>
              <w:textAlignment w:val="auto"/>
              <w:rPr>
                <w:lang w:eastAsia="ja-JP"/>
              </w:rPr>
            </w:pPr>
            <w:r w:rsidRPr="005442C6">
              <w:rPr>
                <w:b/>
                <w:bCs/>
                <w:lang w:eastAsia="ja-JP"/>
              </w:rPr>
              <w:t>&gt;&gt;&gt;DRB To Report Item</w:t>
            </w:r>
          </w:p>
        </w:tc>
        <w:tc>
          <w:tcPr>
            <w:tcW w:w="1080" w:type="dxa"/>
            <w:tcBorders>
              <w:top w:val="single" w:sz="4" w:space="0" w:color="auto"/>
              <w:left w:val="single" w:sz="4" w:space="0" w:color="auto"/>
              <w:bottom w:val="single" w:sz="4" w:space="0" w:color="auto"/>
              <w:right w:val="single" w:sz="4" w:space="0" w:color="auto"/>
            </w:tcBorders>
          </w:tcPr>
          <w:p w14:paraId="217DD3C1"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14876" w14:textId="77777777" w:rsidR="00CB7513" w:rsidRPr="00AA5DA2" w:rsidRDefault="00CB7513" w:rsidP="009C1CCB">
            <w:pPr>
              <w:pStyle w:val="TAL"/>
              <w:rPr>
                <w:i/>
                <w:lang w:eastAsia="ja-JP"/>
              </w:rPr>
            </w:pPr>
            <w:r w:rsidRPr="00585E3F">
              <w:rPr>
                <w:i/>
                <w:iCs/>
                <w:lang w:val="it-IT"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4B5BD4B"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2BCBC7"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5497E"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512317" w14:textId="77777777" w:rsidR="00CB7513" w:rsidRPr="00AA5DA2" w:rsidRDefault="00CB7513" w:rsidP="00161252">
            <w:pPr>
              <w:pStyle w:val="TAC"/>
              <w:rPr>
                <w:lang w:eastAsia="ja-JP"/>
              </w:rPr>
            </w:pPr>
          </w:p>
        </w:tc>
      </w:tr>
      <w:tr w:rsidR="00CB7513" w:rsidRPr="00AA5DA2" w14:paraId="03CF8935" w14:textId="77777777" w:rsidTr="009C1CCB">
        <w:tc>
          <w:tcPr>
            <w:tcW w:w="2160" w:type="dxa"/>
            <w:tcBorders>
              <w:top w:val="single" w:sz="4" w:space="0" w:color="auto"/>
              <w:left w:val="single" w:sz="4" w:space="0" w:color="auto"/>
              <w:bottom w:val="single" w:sz="4" w:space="0" w:color="auto"/>
              <w:right w:val="single" w:sz="4" w:space="0" w:color="auto"/>
            </w:tcBorders>
          </w:tcPr>
          <w:p w14:paraId="0118383A"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&gt;&gt;&gt;&gt;DRB ID</w:t>
            </w:r>
          </w:p>
        </w:tc>
        <w:tc>
          <w:tcPr>
            <w:tcW w:w="1080" w:type="dxa"/>
            <w:tcBorders>
              <w:top w:val="single" w:sz="4" w:space="0" w:color="auto"/>
              <w:left w:val="single" w:sz="4" w:space="0" w:color="auto"/>
              <w:bottom w:val="single" w:sz="4" w:space="0" w:color="auto"/>
              <w:right w:val="single" w:sz="4" w:space="0" w:color="auto"/>
            </w:tcBorders>
          </w:tcPr>
          <w:p w14:paraId="1931B6C7" w14:textId="77777777" w:rsidR="00CB7513"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3DC27E"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5B24B8" w14:textId="77777777" w:rsidR="00CB7513" w:rsidRPr="00AA5DA2" w:rsidRDefault="00CB7513" w:rsidP="009C1CCB">
            <w:pPr>
              <w:pStyle w:val="TAL"/>
              <w:rPr>
                <w:lang w:eastAsia="ja-JP"/>
              </w:rPr>
            </w:pPr>
            <w:r w:rsidRPr="00585E3F">
              <w:rPr>
                <w:lang w:val="it-IT" w:eastAsia="ja-JP"/>
              </w:rPr>
              <w:t>9.3.1.16</w:t>
            </w:r>
          </w:p>
        </w:tc>
        <w:tc>
          <w:tcPr>
            <w:tcW w:w="1728" w:type="dxa"/>
            <w:tcBorders>
              <w:top w:val="single" w:sz="4" w:space="0" w:color="auto"/>
              <w:left w:val="single" w:sz="4" w:space="0" w:color="auto"/>
              <w:bottom w:val="single" w:sz="4" w:space="0" w:color="auto"/>
              <w:right w:val="single" w:sz="4" w:space="0" w:color="auto"/>
            </w:tcBorders>
          </w:tcPr>
          <w:p w14:paraId="2A9C66DF"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347CC"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649F1" w14:textId="77777777" w:rsidR="00CB7513" w:rsidRPr="00AA5DA2" w:rsidRDefault="00CB7513" w:rsidP="00161252">
            <w:pPr>
              <w:pStyle w:val="TAC"/>
              <w:rPr>
                <w:lang w:eastAsia="ja-JP"/>
              </w:rPr>
            </w:pPr>
          </w:p>
        </w:tc>
      </w:tr>
      <w:tr w:rsidR="00CB7513" w:rsidRPr="00AA5DA2" w14:paraId="0F3B0652" w14:textId="77777777" w:rsidTr="009C1CCB">
        <w:tc>
          <w:tcPr>
            <w:tcW w:w="2160" w:type="dxa"/>
            <w:tcBorders>
              <w:top w:val="single" w:sz="4" w:space="0" w:color="auto"/>
              <w:left w:val="single" w:sz="4" w:space="0" w:color="auto"/>
              <w:bottom w:val="single" w:sz="4" w:space="0" w:color="auto"/>
              <w:right w:val="single" w:sz="4" w:space="0" w:color="auto"/>
            </w:tcBorders>
          </w:tcPr>
          <w:p w14:paraId="4BCF63E3"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&gt;&gt;&gt;&gt;UE Performance</w:t>
            </w:r>
          </w:p>
        </w:tc>
        <w:tc>
          <w:tcPr>
            <w:tcW w:w="1080" w:type="dxa"/>
            <w:tcBorders>
              <w:top w:val="single" w:sz="4" w:space="0" w:color="auto"/>
              <w:left w:val="single" w:sz="4" w:space="0" w:color="auto"/>
              <w:bottom w:val="single" w:sz="4" w:space="0" w:color="auto"/>
              <w:right w:val="single" w:sz="4" w:space="0" w:color="auto"/>
            </w:tcBorders>
          </w:tcPr>
          <w:p w14:paraId="6E37C6B1" w14:textId="77777777" w:rsidR="00CB7513" w:rsidRDefault="00CB7513" w:rsidP="009C1CCB">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CE5C39"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B4F483" w14:textId="19BC27E2" w:rsidR="00CB7513" w:rsidRPr="00AA5DA2" w:rsidRDefault="00CB7513" w:rsidP="009C1CCB">
            <w:pPr>
              <w:pStyle w:val="TAL"/>
              <w:rPr>
                <w:lang w:eastAsia="ja-JP"/>
              </w:rPr>
            </w:pPr>
            <w:r w:rsidRPr="00585E3F">
              <w:rPr>
                <w:lang w:val="it-IT" w:eastAsia="ja-JP"/>
              </w:rPr>
              <w:t>9.3.1.</w:t>
            </w:r>
            <w:r>
              <w:rPr>
                <w:lang w:val="it-IT" w:eastAsia="ja-JP"/>
              </w:rPr>
              <w:t>149</w:t>
            </w:r>
          </w:p>
        </w:tc>
        <w:tc>
          <w:tcPr>
            <w:tcW w:w="1728" w:type="dxa"/>
            <w:tcBorders>
              <w:top w:val="single" w:sz="4" w:space="0" w:color="auto"/>
              <w:left w:val="single" w:sz="4" w:space="0" w:color="auto"/>
              <w:bottom w:val="single" w:sz="4" w:space="0" w:color="auto"/>
              <w:right w:val="single" w:sz="4" w:space="0" w:color="auto"/>
            </w:tcBorders>
          </w:tcPr>
          <w:p w14:paraId="10151E8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11230"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3798D" w14:textId="77777777" w:rsidR="00CB7513" w:rsidRPr="00AA5DA2" w:rsidRDefault="00CB7513" w:rsidP="00161252">
            <w:pPr>
              <w:pStyle w:val="TAC"/>
              <w:rPr>
                <w:lang w:eastAsia="ja-JP"/>
              </w:rPr>
            </w:pPr>
          </w:p>
        </w:tc>
      </w:tr>
    </w:tbl>
    <w:p w14:paraId="666E2113" w14:textId="77777777" w:rsidR="00CB7513" w:rsidRDefault="00CB7513" w:rsidP="00CB7513"/>
    <w:tbl>
      <w:tblPr>
        <w:tblpPr w:leftFromText="180" w:rightFromText="180" w:vertAnchor="text" w:horzAnchor="margin" w:tblpY="3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CB7513" w14:paraId="00A2985B" w14:textId="77777777" w:rsidTr="009C1CCB">
        <w:trPr>
          <w:cantSplit/>
          <w:tblHeader/>
        </w:trPr>
        <w:tc>
          <w:tcPr>
            <w:tcW w:w="3688" w:type="dxa"/>
            <w:tcBorders>
              <w:top w:val="single" w:sz="4" w:space="0" w:color="auto"/>
              <w:left w:val="single" w:sz="4" w:space="0" w:color="auto"/>
              <w:bottom w:val="single" w:sz="4" w:space="0" w:color="auto"/>
              <w:right w:val="single" w:sz="4" w:space="0" w:color="auto"/>
            </w:tcBorders>
          </w:tcPr>
          <w:p w14:paraId="29F7B2F7" w14:textId="77777777" w:rsidR="00CB7513" w:rsidRDefault="00CB7513" w:rsidP="009C1CCB">
            <w:pPr>
              <w:pStyle w:val="TAH"/>
            </w:pPr>
            <w:r>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1E997823" w14:textId="77777777" w:rsidR="00CB7513" w:rsidRDefault="00CB7513" w:rsidP="009C1CCB">
            <w:pPr>
              <w:pStyle w:val="TAH"/>
              <w:rPr>
                <w:rFonts w:cs="Arial"/>
                <w:lang w:val="en-US" w:eastAsia="ja-JP"/>
              </w:rPr>
            </w:pPr>
            <w:r>
              <w:rPr>
                <w:lang w:eastAsia="ja-JP"/>
              </w:rPr>
              <w:t>Explanation</w:t>
            </w:r>
          </w:p>
        </w:tc>
      </w:tr>
      <w:tr w:rsidR="00CB7513" w14:paraId="770A786A"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78BB9307" w14:textId="77777777" w:rsidR="00CB7513" w:rsidRDefault="00CB7513" w:rsidP="009C1CCB">
            <w:pPr>
              <w:pStyle w:val="TAL"/>
              <w:rPr>
                <w:iCs/>
              </w:rPr>
            </w:pPr>
            <w:r>
              <w:rPr>
                <w:iCs/>
                <w:lang w:eastAsia="ja-JP"/>
              </w:rPr>
              <w:t>maxnoofUEReports</w:t>
            </w:r>
          </w:p>
        </w:tc>
        <w:tc>
          <w:tcPr>
            <w:tcW w:w="5672" w:type="dxa"/>
            <w:tcBorders>
              <w:top w:val="single" w:sz="4" w:space="0" w:color="auto"/>
              <w:left w:val="single" w:sz="4" w:space="0" w:color="auto"/>
              <w:bottom w:val="single" w:sz="4" w:space="0" w:color="auto"/>
              <w:right w:val="single" w:sz="4" w:space="0" w:color="auto"/>
            </w:tcBorders>
          </w:tcPr>
          <w:p w14:paraId="4F0467AF" w14:textId="77777777" w:rsidR="00CB7513" w:rsidRDefault="00CB7513" w:rsidP="009C1CCB">
            <w:pPr>
              <w:pStyle w:val="TAL"/>
              <w:rPr>
                <w:rFonts w:cs="Arial"/>
                <w:lang w:val="en-US" w:eastAsia="ja-JP"/>
              </w:rPr>
            </w:pPr>
            <w:r>
              <w:rPr>
                <w:rFonts w:cs="Arial"/>
                <w:lang w:val="en-US" w:eastAsia="ja-JP"/>
              </w:rPr>
              <w:t>Maximum no. UE</w:t>
            </w:r>
            <w:r>
              <w:rPr>
                <w:rFonts w:cs="Arial" w:hint="eastAsia"/>
                <w:lang w:val="en-US" w:eastAsia="zh-CN"/>
              </w:rPr>
              <w:t xml:space="preserve"> s</w:t>
            </w:r>
            <w:r>
              <w:rPr>
                <w:rFonts w:cs="Arial"/>
                <w:lang w:val="en-US" w:eastAsia="ja-JP"/>
              </w:rPr>
              <w:t xml:space="preserve"> </w:t>
            </w:r>
            <w:r>
              <w:rPr>
                <w:rFonts w:cs="Arial" w:hint="eastAsia"/>
                <w:lang w:val="en-US" w:eastAsia="zh-CN"/>
              </w:rPr>
              <w:t xml:space="preserve">for which information can be reported </w:t>
            </w:r>
            <w:r>
              <w:rPr>
                <w:rFonts w:cs="Arial"/>
                <w:lang w:val="en-US" w:eastAsia="ja-JP"/>
              </w:rPr>
              <w:t>by a NG-RAN node. Value is 16</w:t>
            </w:r>
            <w:r w:rsidRPr="00C2111A">
              <w:rPr>
                <w:rFonts w:cs="Arial"/>
                <w:lang w:eastAsia="ja-JP"/>
              </w:rPr>
              <w:t>.</w:t>
            </w:r>
          </w:p>
        </w:tc>
      </w:tr>
      <w:tr w:rsidR="00CB7513" w14:paraId="7DAF3330"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67BA8486" w14:textId="77777777" w:rsidR="00CB7513" w:rsidRDefault="00CB7513" w:rsidP="009C1CCB">
            <w:pPr>
              <w:pStyle w:val="TAL"/>
              <w:rPr>
                <w:iCs/>
                <w:lang w:eastAsia="ja-JP"/>
              </w:rPr>
            </w:pPr>
            <w:r w:rsidRPr="008F702F">
              <w:rPr>
                <w:iCs/>
                <w:lang w:eastAsia="ja-JP"/>
              </w:rPr>
              <w:t>maxnoofDRBs</w:t>
            </w:r>
          </w:p>
        </w:tc>
        <w:tc>
          <w:tcPr>
            <w:tcW w:w="5672" w:type="dxa"/>
            <w:tcBorders>
              <w:top w:val="single" w:sz="4" w:space="0" w:color="auto"/>
              <w:left w:val="single" w:sz="4" w:space="0" w:color="auto"/>
              <w:bottom w:val="single" w:sz="4" w:space="0" w:color="auto"/>
              <w:right w:val="single" w:sz="4" w:space="0" w:color="auto"/>
            </w:tcBorders>
          </w:tcPr>
          <w:p w14:paraId="797AF8FE" w14:textId="77777777" w:rsidR="00CB7513" w:rsidRDefault="00CB7513" w:rsidP="009C1CCB">
            <w:pPr>
              <w:pStyle w:val="TAL"/>
              <w:rPr>
                <w:rFonts w:cs="Arial"/>
                <w:lang w:val="en-US" w:eastAsia="ja-JP"/>
              </w:rPr>
            </w:pPr>
            <w:r w:rsidRPr="007E6716">
              <w:rPr>
                <w:lang w:eastAsia="ja-JP"/>
              </w:rPr>
              <w:t>Maximum no. of DRBs allowed towards one UE. Value is 32.</w:t>
            </w:r>
          </w:p>
        </w:tc>
      </w:tr>
      <w:bookmarkEnd w:id="2907"/>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912" w:name="_CR9_2_2"/>
      <w:bookmarkStart w:id="2913" w:name="_Toc20955562"/>
      <w:bookmarkStart w:id="2914" w:name="_Toc29460997"/>
      <w:bookmarkStart w:id="2915" w:name="_Toc29505729"/>
      <w:bookmarkStart w:id="2916" w:name="_Toc36556254"/>
      <w:bookmarkStart w:id="2917" w:name="_Toc45881712"/>
      <w:bookmarkStart w:id="2918" w:name="_Toc51852350"/>
      <w:bookmarkStart w:id="2919" w:name="_Toc56620301"/>
      <w:bookmarkStart w:id="2920" w:name="_Toc64447941"/>
      <w:bookmarkStart w:id="2921" w:name="_Toc74152716"/>
      <w:bookmarkStart w:id="2922" w:name="_Toc88656141"/>
      <w:bookmarkStart w:id="2923" w:name="_Toc88657200"/>
      <w:bookmarkStart w:id="2924" w:name="_Toc105657234"/>
      <w:bookmarkStart w:id="2925" w:name="_Toc106108615"/>
      <w:bookmarkStart w:id="2926" w:name="_Toc112687708"/>
      <w:bookmarkStart w:id="2927" w:name="_Toc209691349"/>
      <w:bookmarkEnd w:id="2912"/>
      <w:r w:rsidRPr="00D629EF">
        <w:rPr>
          <w:rFonts w:hint="eastAsia"/>
        </w:rPr>
        <w:t>9.2.</w:t>
      </w:r>
      <w:r w:rsidRPr="00D629EF">
        <w:t>2</w:t>
      </w:r>
      <w:r w:rsidRPr="00D629EF">
        <w:rPr>
          <w:rFonts w:hint="eastAsia"/>
        </w:rPr>
        <w:tab/>
      </w:r>
      <w:r w:rsidRPr="00D629EF">
        <w:t>Bearer Context Management messages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A322DCA" w14:textId="77777777" w:rsidR="00FC324B" w:rsidRPr="00D629EF" w:rsidRDefault="00FC324B" w:rsidP="00FC324B">
      <w:pPr>
        <w:pStyle w:val="Heading4"/>
        <w:keepNext w:val="0"/>
        <w:keepLines w:val="0"/>
        <w:widowControl w:val="0"/>
      </w:pPr>
      <w:bookmarkStart w:id="2928" w:name="_CR9_2_2_1"/>
      <w:bookmarkStart w:id="2929" w:name="_Toc20955563"/>
      <w:bookmarkStart w:id="2930" w:name="_Toc29460998"/>
      <w:bookmarkStart w:id="2931" w:name="_Toc29505730"/>
      <w:bookmarkStart w:id="2932" w:name="_Toc36556255"/>
      <w:bookmarkStart w:id="2933" w:name="_Toc45881713"/>
      <w:bookmarkStart w:id="2934" w:name="_Toc51852351"/>
      <w:bookmarkStart w:id="2935" w:name="_Toc56620302"/>
      <w:bookmarkStart w:id="2936" w:name="_Toc64447942"/>
      <w:bookmarkStart w:id="2937" w:name="_Toc74152717"/>
      <w:bookmarkStart w:id="2938" w:name="_Toc88656142"/>
      <w:bookmarkStart w:id="2939" w:name="_Toc88657201"/>
      <w:bookmarkStart w:id="2940" w:name="_Toc105657235"/>
      <w:bookmarkStart w:id="2941" w:name="_Toc106108616"/>
      <w:bookmarkStart w:id="2942" w:name="_Toc112687709"/>
      <w:bookmarkStart w:id="2943" w:name="_Toc209691350"/>
      <w:bookmarkEnd w:id="2928"/>
      <w:r w:rsidRPr="00D629EF">
        <w:t>9.2.2.1</w:t>
      </w:r>
      <w:r w:rsidRPr="00D629EF">
        <w:tab/>
        <w:t>BEARER CONTEXT SETUP REQUEST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60"/>
        <w:gridCol w:w="1079"/>
        <w:gridCol w:w="1079"/>
        <w:gridCol w:w="1511"/>
        <w:gridCol w:w="1727"/>
        <w:gridCol w:w="1079"/>
        <w:gridCol w:w="1079"/>
      </w:tblGrid>
      <w:tr w:rsidR="00FC324B" w:rsidRPr="00D629EF" w14:paraId="167A9D2B" w14:textId="77777777" w:rsidTr="009522B9">
        <w:trPr>
          <w:gridBefore w:val="1"/>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rPr>
          <w:gridBefore w:val="1"/>
        </w:trPr>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44"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44"/>
      <w:tr w:rsidR="00FC324B" w:rsidRPr="00D629EF" w14:paraId="6D231BE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45E80F13" w:rsidR="00FC324B" w:rsidRPr="00D629EF" w:rsidRDefault="00EC7FBC" w:rsidP="009522B9">
            <w:pPr>
              <w:pStyle w:val="TAL"/>
              <w:keepNext w:val="0"/>
              <w:keepLines w:val="0"/>
              <w:widowControl w:val="0"/>
              <w:rPr>
                <w:lang w:eastAsia="ja-JP"/>
              </w:rPr>
            </w:pPr>
            <w:r w:rsidRPr="00DE6B60">
              <w:rPr>
                <w:rFonts w:cs="Arial"/>
                <w:szCs w:val="18"/>
                <w:lang w:eastAsia="ja-JP"/>
              </w:rPr>
              <w:t xml:space="preserve">This IE is ignored if the </w:t>
            </w:r>
            <w:r w:rsidRPr="00DE6B60">
              <w:rPr>
                <w:rFonts w:cs="Arial"/>
                <w:i/>
                <w:iCs/>
                <w:szCs w:val="18"/>
                <w:lang w:eastAsia="ja-JP"/>
              </w:rPr>
              <w:t>Inactivity Monitoring</w:t>
            </w:r>
            <w:r w:rsidRPr="00DE6B60">
              <w:rPr>
                <w:rFonts w:cs="Arial"/>
                <w:szCs w:val="18"/>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 xml:space="preserve">Bearer Context Status </w:t>
            </w:r>
            <w:r w:rsidRPr="00D629EF">
              <w:lastRenderedPageBreak/>
              <w:t>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ENUMERATED </w:t>
            </w:r>
            <w:r w:rsidRPr="00D629EF">
              <w:rPr>
                <w:noProof/>
                <w:lang w:eastAsia="ja-JP"/>
              </w:rPr>
              <w:lastRenderedPageBreak/>
              <w:t>(Suspend,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lastRenderedPageBreak/>
              <w:t xml:space="preserve">Indicates the </w:t>
            </w:r>
            <w:r w:rsidRPr="00D629EF">
              <w:rPr>
                <w:lang w:eastAsia="ja-JP"/>
              </w:rPr>
              <w:lastRenderedPageBreak/>
              <w:t>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r w:rsidR="00E423CE" w:rsidRPr="00D629EF" w14:paraId="659846DF"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510D0691" w14:textId="1BDA2CFC" w:rsidR="00EC7FBC" w:rsidRPr="00907639" w:rsidRDefault="00EC7FBC" w:rsidP="00EC7FBC">
            <w:pPr>
              <w:pStyle w:val="TAL"/>
              <w:keepNext w:val="0"/>
              <w:keepLines w:val="0"/>
              <w:widowControl w:val="0"/>
              <w:rPr>
                <w:bCs/>
                <w:noProof/>
                <w:lang w:eastAsia="ja-JP"/>
              </w:rPr>
            </w:pPr>
            <w:r w:rsidRPr="00DE6B60">
              <w:rPr>
                <w:rFonts w:hint="eastAsia"/>
                <w:bCs/>
                <w:noProof/>
                <w:lang w:eastAsia="ja-JP"/>
              </w:rPr>
              <w:t>Inactivity Monitoring</w:t>
            </w:r>
          </w:p>
        </w:tc>
        <w:tc>
          <w:tcPr>
            <w:tcW w:w="1080" w:type="dxa"/>
            <w:tcBorders>
              <w:top w:val="single" w:sz="4" w:space="0" w:color="auto"/>
              <w:left w:val="single" w:sz="4" w:space="0" w:color="auto"/>
              <w:bottom w:val="single" w:sz="4" w:space="0" w:color="auto"/>
              <w:right w:val="single" w:sz="4" w:space="0" w:color="auto"/>
            </w:tcBorders>
          </w:tcPr>
          <w:p w14:paraId="7BC1B70C" w14:textId="1BFC86A8" w:rsidR="00EC7FBC" w:rsidRPr="0002501C" w:rsidRDefault="00EC7FBC" w:rsidP="00EC7FBC">
            <w:pPr>
              <w:pStyle w:val="TAL"/>
              <w:keepNext w:val="0"/>
              <w:keepLines w:val="0"/>
              <w:widowControl w:val="0"/>
              <w:rPr>
                <w:lang w:eastAsia="zh-CN"/>
              </w:rPr>
            </w:pPr>
            <w:r w:rsidRPr="00DE6B60">
              <w:rPr>
                <w:rFonts w:hint="eastAsia"/>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984769" w14:textId="77777777" w:rsidR="00EC7FBC" w:rsidRPr="00D629EF" w:rsidRDefault="00EC7FBC" w:rsidP="00EC7FB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F87151" w14:textId="41C69CF8" w:rsidR="00EC7FBC" w:rsidRPr="00907639" w:rsidRDefault="00EC7FBC" w:rsidP="00EC7FBC">
            <w:pPr>
              <w:pStyle w:val="TAL"/>
              <w:keepNext w:val="0"/>
              <w:keepLines w:val="0"/>
              <w:widowControl w:val="0"/>
              <w:rPr>
                <w:noProof/>
                <w:lang w:eastAsia="zh-CN"/>
              </w:rPr>
            </w:pPr>
            <w:r w:rsidRPr="00DE6B60">
              <w:rPr>
                <w:rFonts w:hint="eastAsia"/>
                <w:bCs/>
                <w:noProof/>
                <w:lang w:eastAsia="ja-JP"/>
              </w:rPr>
              <w:t xml:space="preserve">ENUMERATED (disabled, </w:t>
            </w:r>
            <w:r w:rsidRPr="00DE6B60">
              <w:rPr>
                <w:bCs/>
                <w:noProof/>
                <w:lang w:eastAsia="ja-JP"/>
              </w:rPr>
              <w:t>…</w:t>
            </w:r>
            <w:r w:rsidRPr="00DE6B60">
              <w:rPr>
                <w:rFonts w:hint="eastAsia"/>
                <w:bCs/>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B201907" w14:textId="7B80A9EF" w:rsidR="00EC7FBC" w:rsidRPr="00907639" w:rsidRDefault="00EC7FBC" w:rsidP="00EC7FBC">
            <w:pPr>
              <w:pStyle w:val="TAL"/>
              <w:keepNext w:val="0"/>
              <w:keepLines w:val="0"/>
              <w:widowControl w:val="0"/>
              <w:rPr>
                <w:lang w:eastAsia="ja-JP"/>
              </w:rPr>
            </w:pPr>
            <w:r w:rsidRPr="00DE6B60">
              <w:rPr>
                <w:rFonts w:hint="eastAsia"/>
                <w:bCs/>
                <w:noProof/>
                <w:lang w:eastAsia="ja-JP"/>
              </w:rPr>
              <w:t xml:space="preserve">If set to </w:t>
            </w:r>
            <w:r w:rsidRPr="00DE6B60">
              <w:rPr>
                <w:bCs/>
                <w:noProof/>
                <w:lang w:eastAsia="ja-JP"/>
              </w:rPr>
              <w:t>“</w:t>
            </w:r>
            <w:r w:rsidRPr="00DE6B60">
              <w:rPr>
                <w:rFonts w:hint="eastAsia"/>
                <w:bCs/>
                <w:noProof/>
                <w:lang w:eastAsia="ja-JP"/>
              </w:rPr>
              <w:t>disabled</w:t>
            </w:r>
            <w:r w:rsidRPr="00DE6B60">
              <w:rPr>
                <w:bCs/>
                <w:noProof/>
                <w:lang w:eastAsia="ja-JP"/>
              </w:rPr>
              <w:t>”</w:t>
            </w:r>
            <w:r w:rsidRPr="00DE6B60">
              <w:rPr>
                <w:rFonts w:hint="eastAsia"/>
                <w:bCs/>
                <w:noProof/>
                <w:lang w:eastAsia="ja-JP"/>
              </w:rPr>
              <w:t xml:space="preserve">, indicates </w:t>
            </w:r>
            <w:r>
              <w:rPr>
                <w:rFonts w:hint="eastAsia"/>
                <w:bCs/>
                <w:noProof/>
                <w:lang w:eastAsia="ja-JP"/>
              </w:rPr>
              <w:t>that user inactivity monitoring is disabled.</w:t>
            </w:r>
          </w:p>
        </w:tc>
        <w:tc>
          <w:tcPr>
            <w:tcW w:w="1080" w:type="dxa"/>
            <w:tcBorders>
              <w:top w:val="single" w:sz="4" w:space="0" w:color="auto"/>
              <w:left w:val="single" w:sz="4" w:space="0" w:color="auto"/>
              <w:bottom w:val="single" w:sz="4" w:space="0" w:color="auto"/>
              <w:right w:val="single" w:sz="4" w:space="0" w:color="auto"/>
            </w:tcBorders>
          </w:tcPr>
          <w:p w14:paraId="096CEAE7" w14:textId="12043FD8" w:rsidR="00EC7FBC" w:rsidRPr="00907639" w:rsidRDefault="00EC7FBC" w:rsidP="00EC7FBC">
            <w:pPr>
              <w:pStyle w:val="TAC"/>
              <w:keepNext w:val="0"/>
              <w:keepLines w:val="0"/>
              <w:widowControl w:val="0"/>
              <w:rPr>
                <w:lang w:eastAsia="zh-CN"/>
              </w:rPr>
            </w:pPr>
            <w:r w:rsidRPr="00DE6B60">
              <w:rPr>
                <w:rFonts w:hint="eastAsia"/>
                <w:bCs/>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C4CBA" w14:textId="48120B6C" w:rsidR="00EC7FBC" w:rsidRPr="00907639" w:rsidRDefault="00EC7FBC" w:rsidP="00EC7FBC">
            <w:pPr>
              <w:pStyle w:val="TAC"/>
              <w:keepNext w:val="0"/>
              <w:keepLines w:val="0"/>
              <w:widowControl w:val="0"/>
              <w:rPr>
                <w:lang w:eastAsia="zh-CN"/>
              </w:rPr>
            </w:pPr>
            <w:r w:rsidRPr="00DE6B60">
              <w:rPr>
                <w:rFonts w:hint="eastAsia"/>
                <w:bCs/>
                <w:noProof/>
                <w:lang w:eastAsia="ja-JP"/>
              </w:rPr>
              <w:t>ignore</w:t>
            </w:r>
          </w:p>
        </w:tc>
      </w:tr>
      <w:tr w:rsidR="00E423CE" w:rsidRPr="00D629EF" w14:paraId="08B3CD8D"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9C4D6DF" w14:textId="4898C027" w:rsidR="005E45E9" w:rsidRPr="00DE6B60" w:rsidRDefault="005E45E9" w:rsidP="005E45E9">
            <w:pPr>
              <w:pStyle w:val="TAL"/>
              <w:keepNext w:val="0"/>
              <w:keepLines w:val="0"/>
              <w:widowControl w:val="0"/>
              <w:rPr>
                <w:bCs/>
                <w:noProof/>
                <w:lang w:eastAsia="ja-JP"/>
              </w:rPr>
            </w:pPr>
            <w:r>
              <w:rPr>
                <w:rFonts w:hint="eastAsia"/>
                <w:bCs/>
                <w:noProof/>
              </w:rPr>
              <w:lastRenderedPageBreak/>
              <w:t>LTM Initiation</w:t>
            </w:r>
          </w:p>
        </w:tc>
        <w:tc>
          <w:tcPr>
            <w:tcW w:w="1080" w:type="dxa"/>
            <w:tcBorders>
              <w:top w:val="single" w:sz="4" w:space="0" w:color="auto"/>
              <w:left w:val="single" w:sz="4" w:space="0" w:color="auto"/>
              <w:bottom w:val="single" w:sz="4" w:space="0" w:color="auto"/>
              <w:right w:val="single" w:sz="4" w:space="0" w:color="auto"/>
            </w:tcBorders>
          </w:tcPr>
          <w:p w14:paraId="2F73DEBD" w14:textId="271062A6" w:rsidR="005E45E9" w:rsidRPr="00DE6B60" w:rsidRDefault="005E45E9" w:rsidP="005E45E9">
            <w:pPr>
              <w:pStyle w:val="TAL"/>
              <w:keepNext w:val="0"/>
              <w:keepLines w:val="0"/>
              <w:widowControl w:val="0"/>
              <w:rPr>
                <w:bCs/>
                <w:noProof/>
                <w:lang w:eastAsia="ja-JP"/>
              </w:rPr>
            </w:pPr>
            <w:r>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0B34B535" w14:textId="77777777" w:rsidR="005E45E9" w:rsidRPr="00D629EF" w:rsidRDefault="005E45E9" w:rsidP="005E45E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5CBE" w14:textId="3AA542E9" w:rsidR="005E45E9" w:rsidRPr="00DE6B60" w:rsidRDefault="005E45E9" w:rsidP="005E45E9">
            <w:pPr>
              <w:pStyle w:val="TAL"/>
              <w:keepNext w:val="0"/>
              <w:keepLines w:val="0"/>
              <w:widowControl w:val="0"/>
              <w:rPr>
                <w:bCs/>
                <w:noProof/>
                <w:lang w:eastAsia="ja-JP"/>
              </w:rPr>
            </w:pPr>
            <w:r w:rsidRPr="004E15C1">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AA9820" w14:textId="77777777" w:rsidR="005E45E9" w:rsidRPr="00DE6B60" w:rsidRDefault="005E45E9" w:rsidP="005E45E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89AD8D2" w14:textId="7104BEDB" w:rsidR="005E45E9" w:rsidRPr="00DE6B60" w:rsidRDefault="005E45E9" w:rsidP="005E45E9">
            <w:pPr>
              <w:pStyle w:val="TAC"/>
              <w:keepNext w:val="0"/>
              <w:keepLines w:val="0"/>
              <w:widowControl w:val="0"/>
              <w:rPr>
                <w:bCs/>
                <w:noProof/>
                <w:lang w:eastAsia="ja-JP"/>
              </w:rPr>
            </w:pPr>
            <w:r w:rsidRPr="004E15C1">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CC58E" w14:textId="5E1ACC12" w:rsidR="005E45E9" w:rsidRPr="00DE6B60" w:rsidRDefault="005E45E9" w:rsidP="005E45E9">
            <w:pPr>
              <w:pStyle w:val="TAC"/>
              <w:keepNext w:val="0"/>
              <w:keepLines w:val="0"/>
              <w:widowControl w:val="0"/>
              <w:rPr>
                <w:bCs/>
                <w:noProof/>
                <w:lang w:eastAsia="ja-JP"/>
              </w:rPr>
            </w:pPr>
            <w:r w:rsidRPr="004E15C1">
              <w:rPr>
                <w:lang w:eastAsia="ja-JP"/>
              </w:rPr>
              <w:t>reject</w:t>
            </w:r>
          </w:p>
        </w:tc>
      </w:tr>
      <w:tr w:rsidR="00E423CE" w:rsidRPr="00D629EF" w14:paraId="183E0F00"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0845E6A" w14:textId="2D9976FD" w:rsidR="00060BC9" w:rsidRDefault="00060BC9" w:rsidP="00060BC9">
            <w:pPr>
              <w:pStyle w:val="TAL"/>
              <w:keepNext w:val="0"/>
              <w:keepLines w:val="0"/>
              <w:widowControl w:val="0"/>
              <w:rPr>
                <w:bCs/>
                <w:noProof/>
              </w:rPr>
            </w:pPr>
            <w:r w:rsidRPr="00C961B8">
              <w:rPr>
                <w:noProof/>
                <w:lang w:eastAsia="ja-JP"/>
              </w:rPr>
              <w:t>Data Collection ID</w:t>
            </w:r>
          </w:p>
        </w:tc>
        <w:tc>
          <w:tcPr>
            <w:tcW w:w="1080" w:type="dxa"/>
            <w:tcBorders>
              <w:top w:val="single" w:sz="4" w:space="0" w:color="auto"/>
              <w:left w:val="single" w:sz="4" w:space="0" w:color="auto"/>
              <w:bottom w:val="single" w:sz="4" w:space="0" w:color="auto"/>
              <w:right w:val="single" w:sz="4" w:space="0" w:color="auto"/>
            </w:tcBorders>
          </w:tcPr>
          <w:p w14:paraId="4126B1CB" w14:textId="73769CA7" w:rsidR="00060BC9" w:rsidRDefault="00060BC9" w:rsidP="00060BC9">
            <w:pPr>
              <w:pStyle w:val="TAL"/>
              <w:keepNext w:val="0"/>
              <w:keepLines w:val="0"/>
              <w:widowControl w:val="0"/>
            </w:pPr>
            <w:r w:rsidRPr="00C961B8">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7F95D0" w14:textId="77777777" w:rsidR="00060BC9" w:rsidRPr="00D629EF" w:rsidRDefault="00060BC9" w:rsidP="00060BC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A2F09B" w14:textId="4072ABE7" w:rsidR="00060BC9" w:rsidRPr="004E15C1" w:rsidRDefault="00060BC9" w:rsidP="00060BC9">
            <w:pPr>
              <w:pStyle w:val="TAL"/>
              <w:keepNext w:val="0"/>
              <w:keepLines w:val="0"/>
              <w:widowControl w:val="0"/>
              <w:rPr>
                <w:noProof/>
                <w:lang w:eastAsia="ja-JP"/>
              </w:rPr>
            </w:pPr>
            <w:r w:rsidRPr="00C961B8">
              <w:rPr>
                <w:lang w:eastAsia="zh-CN"/>
              </w:rPr>
              <w:t>9</w:t>
            </w:r>
            <w:r>
              <w:rPr>
                <w:lang w:eastAsia="zh-CN"/>
              </w:rPr>
              <w:t>.3.1.151</w:t>
            </w:r>
          </w:p>
        </w:tc>
        <w:tc>
          <w:tcPr>
            <w:tcW w:w="1728" w:type="dxa"/>
            <w:tcBorders>
              <w:top w:val="single" w:sz="4" w:space="0" w:color="auto"/>
              <w:left w:val="single" w:sz="4" w:space="0" w:color="auto"/>
              <w:bottom w:val="single" w:sz="4" w:space="0" w:color="auto"/>
              <w:right w:val="single" w:sz="4" w:space="0" w:color="auto"/>
            </w:tcBorders>
          </w:tcPr>
          <w:p w14:paraId="5EF52BF2" w14:textId="77777777" w:rsidR="00060BC9" w:rsidRPr="00DE6B60" w:rsidRDefault="00060BC9" w:rsidP="00060BC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EA3C13F" w14:textId="36F02C36" w:rsidR="00060BC9" w:rsidRPr="004E15C1" w:rsidRDefault="00060BC9" w:rsidP="00060BC9">
            <w:pPr>
              <w:pStyle w:val="TAC"/>
              <w:keepNext w:val="0"/>
              <w:keepLines w:val="0"/>
              <w:widowControl w:val="0"/>
              <w:rPr>
                <w:lang w:eastAsia="ja-JP"/>
              </w:rPr>
            </w:pPr>
            <w:r w:rsidRPr="00C961B8">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B398206" w14:textId="36DCD64E" w:rsidR="00060BC9" w:rsidRPr="004E15C1" w:rsidRDefault="00060BC9" w:rsidP="00060BC9">
            <w:pPr>
              <w:pStyle w:val="TAC"/>
              <w:keepNext w:val="0"/>
              <w:keepLines w:val="0"/>
              <w:widowControl w:val="0"/>
              <w:rPr>
                <w:lang w:eastAsia="ja-JP"/>
              </w:rPr>
            </w:pPr>
            <w:r w:rsidRPr="00C961B8">
              <w:rPr>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45" w:name="_CR9_2_2_2"/>
      <w:bookmarkStart w:id="2946" w:name="_Toc20955564"/>
      <w:bookmarkStart w:id="2947" w:name="_Toc29460999"/>
      <w:bookmarkStart w:id="2948" w:name="_Toc29505731"/>
      <w:bookmarkStart w:id="2949" w:name="_Toc36556256"/>
      <w:bookmarkStart w:id="2950" w:name="_Toc45881714"/>
      <w:bookmarkStart w:id="2951" w:name="_Toc51852352"/>
      <w:bookmarkStart w:id="2952" w:name="_Toc56620303"/>
      <w:bookmarkStart w:id="2953" w:name="_Toc64447943"/>
      <w:bookmarkStart w:id="2954" w:name="_Toc74152718"/>
      <w:bookmarkStart w:id="2955" w:name="_Toc88656143"/>
      <w:bookmarkStart w:id="2956" w:name="_Toc88657202"/>
      <w:bookmarkStart w:id="2957" w:name="_Toc105657236"/>
      <w:bookmarkStart w:id="2958" w:name="_Toc106108617"/>
      <w:bookmarkStart w:id="2959" w:name="_Toc112687710"/>
      <w:bookmarkStart w:id="2960" w:name="_Toc209691351"/>
      <w:bookmarkEnd w:id="2945"/>
      <w:r w:rsidRPr="00D629EF">
        <w:t>9.2.2.2</w:t>
      </w:r>
      <w:r w:rsidRPr="00D629EF">
        <w:tab/>
        <w:t>BEARER CONTEXT SETUP RESPONSE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61" w:name="_CR9_2_2_3"/>
      <w:bookmarkStart w:id="2962" w:name="_Toc20955565"/>
      <w:bookmarkStart w:id="2963" w:name="_Toc29461000"/>
      <w:bookmarkStart w:id="2964" w:name="_Toc29505732"/>
      <w:bookmarkStart w:id="2965" w:name="_Toc36556257"/>
      <w:bookmarkStart w:id="2966" w:name="_Toc45881715"/>
      <w:bookmarkStart w:id="2967" w:name="_Toc51852353"/>
      <w:bookmarkStart w:id="2968" w:name="_Toc56620304"/>
      <w:bookmarkStart w:id="2969" w:name="_Toc64447944"/>
      <w:bookmarkStart w:id="2970" w:name="_Toc74152719"/>
      <w:bookmarkStart w:id="2971" w:name="_Toc88656144"/>
      <w:bookmarkStart w:id="2972" w:name="_Toc88657203"/>
      <w:bookmarkStart w:id="2973" w:name="_Toc105657237"/>
      <w:bookmarkStart w:id="2974" w:name="_Toc106108618"/>
      <w:bookmarkStart w:id="2975" w:name="_Toc112687711"/>
      <w:bookmarkStart w:id="2976" w:name="_Toc209691352"/>
      <w:bookmarkEnd w:id="2961"/>
      <w:r w:rsidRPr="00D629EF">
        <w:t>9.2.2.3</w:t>
      </w:r>
      <w:r w:rsidRPr="00D629EF">
        <w:tab/>
        <w:t>BEARER CONTEXT SETUP FAILURE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77" w:name="_CR9_2_2_4"/>
      <w:bookmarkStart w:id="2978" w:name="_Toc20955566"/>
      <w:bookmarkStart w:id="2979" w:name="_Toc29461001"/>
      <w:bookmarkStart w:id="2980" w:name="_Toc29505733"/>
      <w:bookmarkStart w:id="2981" w:name="_Toc36556258"/>
      <w:bookmarkStart w:id="2982" w:name="_Toc45881716"/>
      <w:bookmarkStart w:id="2983" w:name="_Toc51852354"/>
      <w:bookmarkStart w:id="2984" w:name="_Toc56620305"/>
      <w:bookmarkStart w:id="2985" w:name="_Toc64447945"/>
      <w:bookmarkStart w:id="2986" w:name="_Toc74152720"/>
      <w:bookmarkStart w:id="2987" w:name="_Toc88656145"/>
      <w:bookmarkStart w:id="2988" w:name="_Toc88657204"/>
      <w:bookmarkStart w:id="2989" w:name="_Toc105657238"/>
      <w:bookmarkStart w:id="2990" w:name="_Toc106108619"/>
      <w:bookmarkStart w:id="2991" w:name="_Toc112687712"/>
      <w:bookmarkStart w:id="2992" w:name="_Toc209691353"/>
      <w:bookmarkEnd w:id="2977"/>
      <w:r w:rsidRPr="00D629EF">
        <w:t>9.2.2.4</w:t>
      </w:r>
      <w:r w:rsidRPr="00D629EF">
        <w:tab/>
        <w:t>BEARER CONTEXT MODIFICATION REQUEST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92C31F3" w14:textId="77777777" w:rsidR="00FC324B" w:rsidRPr="00D629EF" w:rsidRDefault="00FC324B" w:rsidP="00FC324B">
      <w:pPr>
        <w:widowControl w:val="0"/>
      </w:pPr>
      <w:r w:rsidRPr="00D629EF">
        <w:lastRenderedPageBreak/>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2160"/>
        <w:gridCol w:w="1079"/>
        <w:gridCol w:w="1079"/>
        <w:gridCol w:w="1511"/>
        <w:gridCol w:w="1727"/>
        <w:gridCol w:w="1079"/>
        <w:gridCol w:w="1079"/>
      </w:tblGrid>
      <w:tr w:rsidR="00FC324B" w:rsidRPr="00D629EF" w14:paraId="2B789B8C" w14:textId="77777777" w:rsidTr="009522B9">
        <w:trPr>
          <w:gridBefore w:val="1"/>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93" w:name="_Hlk2341054"/>
            <w:r w:rsidRPr="00D629EF">
              <w:rPr>
                <w:rFonts w:eastAsia="Malgun Gothic"/>
              </w:rPr>
              <w:t>Indicate to discard the DL user data in case of RAN paging failure.</w:t>
            </w:r>
            <w:bookmarkEnd w:id="2993"/>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&gt;&gt;PDU Session Resource To Modify </w:t>
            </w:r>
            <w:r w:rsidRPr="00D629EF">
              <w:rPr>
                <w:noProof/>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r w:rsidR="00060BC9" w:rsidRPr="00D629EF" w14:paraId="31C21CA6"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22E79DC4" w14:textId="1A279922" w:rsidR="00060BC9" w:rsidRPr="00FE618C" w:rsidRDefault="00060BC9" w:rsidP="00060BC9">
            <w:pPr>
              <w:pStyle w:val="TAL"/>
              <w:keepNext w:val="0"/>
              <w:keepLines w:val="0"/>
              <w:widowControl w:val="0"/>
            </w:pPr>
            <w:r>
              <w:rPr>
                <w:lang w:eastAsia="zh-CN"/>
              </w:rPr>
              <w:t>Data Collection ID</w:t>
            </w:r>
          </w:p>
        </w:tc>
        <w:tc>
          <w:tcPr>
            <w:tcW w:w="1080" w:type="dxa"/>
            <w:tcBorders>
              <w:top w:val="single" w:sz="4" w:space="0" w:color="auto"/>
              <w:left w:val="single" w:sz="4" w:space="0" w:color="auto"/>
              <w:bottom w:val="single" w:sz="4" w:space="0" w:color="auto"/>
              <w:right w:val="single" w:sz="4" w:space="0" w:color="auto"/>
            </w:tcBorders>
          </w:tcPr>
          <w:p w14:paraId="2A9C3AED" w14:textId="7C2A7460" w:rsidR="00060BC9" w:rsidRPr="00FE618C" w:rsidRDefault="00060BC9" w:rsidP="00060BC9">
            <w:pPr>
              <w:pStyle w:val="TAL"/>
              <w:keepNext w:val="0"/>
              <w:keepLines w:val="0"/>
              <w:widowControl w:val="0"/>
              <w:rPr>
                <w:rFonts w:cs="Arial"/>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8D5DF4" w14:textId="77777777" w:rsidR="00060BC9" w:rsidRPr="00D629EF" w:rsidRDefault="00060BC9" w:rsidP="00060BC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5A3AE6" w14:textId="0A399902" w:rsidR="00060BC9" w:rsidRPr="00FE618C" w:rsidRDefault="00060BC9" w:rsidP="00060BC9">
            <w:pPr>
              <w:pStyle w:val="TAL"/>
              <w:keepNext w:val="0"/>
              <w:keepLines w:val="0"/>
              <w:widowControl w:val="0"/>
              <w:rPr>
                <w:lang w:eastAsia="ja-JP"/>
              </w:rPr>
            </w:pPr>
            <w:r>
              <w:rPr>
                <w:lang w:eastAsia="zh-CN"/>
              </w:rPr>
              <w:t>9.</w:t>
            </w:r>
            <w:r>
              <w:rPr>
                <w:rFonts w:eastAsiaTheme="minorEastAsia" w:hint="eastAsia"/>
                <w:lang w:eastAsia="zh-CN"/>
              </w:rPr>
              <w:t>3.1</w:t>
            </w:r>
            <w:r>
              <w:rPr>
                <w:lang w:eastAsia="zh-CN"/>
              </w:rPr>
              <w:t>.</w:t>
            </w:r>
            <w:r>
              <w:rPr>
                <w:rFonts w:eastAsiaTheme="minorEastAsia"/>
                <w:lang w:eastAsia="zh-CN"/>
              </w:rPr>
              <w:t>151</w:t>
            </w:r>
          </w:p>
        </w:tc>
        <w:tc>
          <w:tcPr>
            <w:tcW w:w="1728" w:type="dxa"/>
            <w:tcBorders>
              <w:top w:val="single" w:sz="4" w:space="0" w:color="auto"/>
              <w:left w:val="single" w:sz="4" w:space="0" w:color="auto"/>
              <w:bottom w:val="single" w:sz="4" w:space="0" w:color="auto"/>
              <w:right w:val="single" w:sz="4" w:space="0" w:color="auto"/>
            </w:tcBorders>
          </w:tcPr>
          <w:p w14:paraId="78925A8D" w14:textId="77777777" w:rsidR="00060BC9" w:rsidRPr="00FE618C" w:rsidRDefault="00060BC9" w:rsidP="00060BC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8BAA0" w14:textId="63EF981B" w:rsidR="00060BC9" w:rsidRPr="00FE618C" w:rsidRDefault="00060BC9" w:rsidP="00060BC9">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10C5913" w14:textId="79AB3FE3" w:rsidR="00060BC9" w:rsidRPr="00FE618C" w:rsidRDefault="00060BC9" w:rsidP="00060BC9">
            <w:pPr>
              <w:pStyle w:val="TAC"/>
              <w:keepNext w:val="0"/>
              <w:keepLines w:val="0"/>
              <w:widowControl w:val="0"/>
            </w:pPr>
            <w:r>
              <w:rPr>
                <w:lang w:eastAsia="zh-CN"/>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94" w:name="_CR9_2_2_5"/>
      <w:bookmarkStart w:id="2995" w:name="_Toc20955567"/>
      <w:bookmarkStart w:id="2996" w:name="_Toc29461002"/>
      <w:bookmarkStart w:id="2997" w:name="_Toc29505734"/>
      <w:bookmarkStart w:id="2998" w:name="_Toc36556259"/>
      <w:bookmarkStart w:id="2999" w:name="_Toc45881717"/>
      <w:bookmarkStart w:id="3000" w:name="_Toc51852355"/>
      <w:bookmarkStart w:id="3001" w:name="_Toc56620306"/>
      <w:bookmarkStart w:id="3002" w:name="_Toc64447946"/>
      <w:bookmarkStart w:id="3003" w:name="_Toc74152721"/>
      <w:bookmarkStart w:id="3004" w:name="_Toc88656146"/>
      <w:bookmarkStart w:id="3005" w:name="_Toc88657205"/>
      <w:bookmarkStart w:id="3006" w:name="_Toc105657239"/>
      <w:bookmarkStart w:id="3007" w:name="_Toc106108620"/>
      <w:bookmarkStart w:id="3008" w:name="_Toc112687713"/>
      <w:bookmarkStart w:id="3009" w:name="_Toc209691354"/>
      <w:bookmarkEnd w:id="2994"/>
      <w:r w:rsidRPr="00D629EF">
        <w:t>9.2.2.5</w:t>
      </w:r>
      <w:r w:rsidRPr="00D629EF">
        <w:tab/>
        <w:t>BEARER CONTEXT MODIFICATION RESPONSE</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lastRenderedPageBreak/>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3010" w:name="_CR9_2_2_6"/>
      <w:bookmarkStart w:id="3011" w:name="_Toc20955568"/>
      <w:bookmarkStart w:id="3012" w:name="_Toc29461003"/>
      <w:bookmarkStart w:id="3013" w:name="_Toc29505735"/>
      <w:bookmarkStart w:id="3014" w:name="_Toc36556260"/>
      <w:bookmarkStart w:id="3015" w:name="_Toc45881718"/>
      <w:bookmarkStart w:id="3016" w:name="_Toc51852356"/>
      <w:bookmarkStart w:id="3017" w:name="_Toc56620307"/>
      <w:bookmarkStart w:id="3018" w:name="_Toc64447947"/>
      <w:bookmarkStart w:id="3019" w:name="_Toc74152722"/>
      <w:bookmarkStart w:id="3020" w:name="_Toc88656147"/>
      <w:bookmarkStart w:id="3021" w:name="_Toc88657206"/>
      <w:bookmarkStart w:id="3022" w:name="_Toc105657240"/>
      <w:bookmarkStart w:id="3023" w:name="_Toc106108621"/>
      <w:bookmarkStart w:id="3024" w:name="_Toc112687714"/>
      <w:bookmarkStart w:id="3025" w:name="_Toc209691355"/>
      <w:bookmarkEnd w:id="3010"/>
      <w:r w:rsidRPr="00D629EF">
        <w:t>9.2.2.6</w:t>
      </w:r>
      <w:r w:rsidRPr="00D629EF">
        <w:tab/>
        <w:t>BEARER CONTEXT MODIFICATION FAILURE</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26" w:name="_CR9_2_2_7"/>
      <w:bookmarkStart w:id="3027" w:name="_Toc20955569"/>
      <w:bookmarkStart w:id="3028" w:name="_Toc29461004"/>
      <w:bookmarkStart w:id="3029" w:name="_Toc29505736"/>
      <w:bookmarkStart w:id="3030" w:name="_Toc36556261"/>
      <w:bookmarkStart w:id="3031" w:name="_Toc45881719"/>
      <w:bookmarkStart w:id="3032" w:name="_Toc51852357"/>
      <w:bookmarkStart w:id="3033" w:name="_Toc56620308"/>
      <w:bookmarkStart w:id="3034" w:name="_Toc64447948"/>
      <w:bookmarkStart w:id="3035" w:name="_Toc74152723"/>
      <w:bookmarkStart w:id="3036" w:name="_Toc88656148"/>
      <w:bookmarkStart w:id="3037" w:name="_Toc88657207"/>
      <w:bookmarkStart w:id="3038" w:name="_Toc105657241"/>
      <w:bookmarkStart w:id="3039" w:name="_Toc106108622"/>
      <w:bookmarkStart w:id="3040" w:name="_Toc112687715"/>
      <w:bookmarkStart w:id="3041" w:name="_Toc209691356"/>
      <w:bookmarkEnd w:id="3026"/>
      <w:r w:rsidRPr="00D629EF">
        <w:t>9.2.2.7</w:t>
      </w:r>
      <w:r w:rsidRPr="00D629EF">
        <w:tab/>
        <w:t>BEARER CONTEXT MODIFICATION REQUIRED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42" w:name="_CR9_2_2_8"/>
      <w:bookmarkStart w:id="3043" w:name="_Toc20955570"/>
      <w:bookmarkStart w:id="3044" w:name="_Toc29461005"/>
      <w:bookmarkStart w:id="3045" w:name="_Toc29505737"/>
      <w:bookmarkStart w:id="3046" w:name="_Toc36556262"/>
      <w:bookmarkStart w:id="3047" w:name="_Toc45881720"/>
      <w:bookmarkStart w:id="3048" w:name="_Toc51852358"/>
      <w:bookmarkStart w:id="3049" w:name="_Toc56620309"/>
      <w:bookmarkStart w:id="3050" w:name="_Toc64447949"/>
      <w:bookmarkStart w:id="3051" w:name="_Toc74152724"/>
      <w:bookmarkStart w:id="3052" w:name="_Toc88656149"/>
      <w:bookmarkStart w:id="3053" w:name="_Toc88657208"/>
      <w:bookmarkStart w:id="3054" w:name="_Toc105657242"/>
      <w:bookmarkStart w:id="3055" w:name="_Toc106108623"/>
      <w:bookmarkStart w:id="3056" w:name="_Toc112687716"/>
      <w:bookmarkStart w:id="3057" w:name="_Toc209691357"/>
      <w:bookmarkEnd w:id="3042"/>
      <w:r w:rsidRPr="00D629EF">
        <w:t>9.2.2.8</w:t>
      </w:r>
      <w:r w:rsidRPr="00D629EF">
        <w:tab/>
        <w:t>BEARER CONTEXT MODIFICATION CONFIRM</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Confirm </w:t>
            </w:r>
            <w:r w:rsidRPr="00D629EF">
              <w:rPr>
                <w:noProof/>
                <w:lang w:eastAsia="ja-JP"/>
              </w:rPr>
              <w:lastRenderedPageBreak/>
              <w:t>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58" w:name="_CR9_2_2_9"/>
      <w:bookmarkStart w:id="3059" w:name="_Toc20955571"/>
      <w:bookmarkStart w:id="3060" w:name="_Toc29461006"/>
      <w:bookmarkStart w:id="3061" w:name="_Toc29505738"/>
      <w:bookmarkStart w:id="3062" w:name="_Toc36556263"/>
      <w:bookmarkStart w:id="3063" w:name="_Toc45881721"/>
      <w:bookmarkStart w:id="3064" w:name="_Toc51852359"/>
      <w:bookmarkStart w:id="3065" w:name="_Toc56620310"/>
      <w:bookmarkStart w:id="3066" w:name="_Toc64447950"/>
      <w:bookmarkStart w:id="3067" w:name="_Toc74152725"/>
      <w:bookmarkStart w:id="3068" w:name="_Toc88656150"/>
      <w:bookmarkStart w:id="3069" w:name="_Toc88657209"/>
      <w:bookmarkStart w:id="3070" w:name="_Toc105657243"/>
      <w:bookmarkStart w:id="3071" w:name="_Toc106108624"/>
      <w:bookmarkStart w:id="3072" w:name="_Toc112687717"/>
      <w:bookmarkStart w:id="3073" w:name="_Toc209691358"/>
      <w:bookmarkEnd w:id="3058"/>
      <w:r w:rsidRPr="00D629EF">
        <w:t>9.2.2.9</w:t>
      </w:r>
      <w:r w:rsidRPr="00D629EF">
        <w:tab/>
        <w:t>BEARER CONTEXT RELEASE COMMAND</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74" w:name="_CR9_2_2_10"/>
      <w:bookmarkStart w:id="3075" w:name="_Toc20955572"/>
      <w:bookmarkStart w:id="3076" w:name="_Toc29461007"/>
      <w:bookmarkStart w:id="3077" w:name="_Toc29505739"/>
      <w:bookmarkStart w:id="3078" w:name="_Toc36556264"/>
      <w:bookmarkStart w:id="3079" w:name="_Toc45881722"/>
      <w:bookmarkStart w:id="3080" w:name="_Toc51852360"/>
      <w:bookmarkStart w:id="3081" w:name="_Toc56620311"/>
      <w:bookmarkStart w:id="3082" w:name="_Toc64447951"/>
      <w:bookmarkStart w:id="3083" w:name="_Toc74152726"/>
      <w:bookmarkStart w:id="3084" w:name="_Toc88656151"/>
      <w:bookmarkStart w:id="3085" w:name="_Toc88657210"/>
      <w:bookmarkStart w:id="3086" w:name="_Toc105657244"/>
      <w:bookmarkStart w:id="3087" w:name="_Toc106108625"/>
      <w:bookmarkStart w:id="3088" w:name="_Toc112687718"/>
      <w:bookmarkStart w:id="3089" w:name="_Toc209691359"/>
      <w:bookmarkEnd w:id="3074"/>
      <w:r w:rsidRPr="00D629EF">
        <w:t>9.2.2.10</w:t>
      </w:r>
      <w:r w:rsidRPr="00D629EF">
        <w:tab/>
        <w:t>BEARER CONTEXT RELEASE COMPLETE</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90" w:name="_CR9_2_2_11"/>
      <w:bookmarkStart w:id="3091" w:name="_Toc20955573"/>
      <w:bookmarkStart w:id="3092" w:name="_Toc29461008"/>
      <w:bookmarkStart w:id="3093" w:name="_Toc29505740"/>
      <w:bookmarkStart w:id="3094" w:name="_Toc36556265"/>
      <w:bookmarkStart w:id="3095" w:name="_Toc45881723"/>
      <w:bookmarkStart w:id="3096" w:name="_Toc51852361"/>
      <w:bookmarkStart w:id="3097" w:name="_Toc56620312"/>
      <w:bookmarkStart w:id="3098" w:name="_Toc64447952"/>
      <w:bookmarkStart w:id="3099" w:name="_Toc74152727"/>
      <w:bookmarkStart w:id="3100" w:name="_Toc88656152"/>
      <w:bookmarkStart w:id="3101" w:name="_Toc88657211"/>
      <w:bookmarkStart w:id="3102" w:name="_Toc105657245"/>
      <w:bookmarkStart w:id="3103" w:name="_Toc106108626"/>
      <w:bookmarkStart w:id="3104" w:name="_Toc112687719"/>
      <w:bookmarkStart w:id="3105" w:name="_Toc209691360"/>
      <w:bookmarkEnd w:id="3090"/>
      <w:r w:rsidRPr="00D629EF">
        <w:t>9.2.2.11</w:t>
      </w:r>
      <w:r w:rsidRPr="00D629EF">
        <w:tab/>
        <w:t>BEARER CONTEXT RELEASE REQUEST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5EAF9E44"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106" w:name="_CR9_2_2_12"/>
      <w:bookmarkStart w:id="3107" w:name="_Toc20955574"/>
      <w:bookmarkStart w:id="3108" w:name="_Toc29461009"/>
      <w:bookmarkStart w:id="3109" w:name="_Toc29505741"/>
      <w:bookmarkStart w:id="3110" w:name="_Toc36556266"/>
      <w:bookmarkStart w:id="3111" w:name="_Toc45881724"/>
      <w:bookmarkStart w:id="3112" w:name="_Toc51852362"/>
      <w:bookmarkStart w:id="3113" w:name="_Toc56620313"/>
      <w:bookmarkStart w:id="3114" w:name="_Toc64447953"/>
      <w:bookmarkStart w:id="3115" w:name="_Toc74152728"/>
      <w:bookmarkStart w:id="3116" w:name="_Toc88656153"/>
      <w:bookmarkStart w:id="3117" w:name="_Toc88657212"/>
      <w:bookmarkStart w:id="3118" w:name="_Toc105657246"/>
      <w:bookmarkStart w:id="3119" w:name="_Toc106108627"/>
      <w:bookmarkStart w:id="3120" w:name="_Toc112687720"/>
      <w:bookmarkStart w:id="3121" w:name="_Toc209691361"/>
      <w:bookmarkEnd w:id="3106"/>
      <w:r w:rsidRPr="00D629EF">
        <w:t>9.2.2.12</w:t>
      </w:r>
      <w:r w:rsidRPr="00D629EF">
        <w:tab/>
        <w:t>BEARER CONTEXT INACTIVITY NOTIFICATION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12578DEB"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lastRenderedPageBreak/>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22" w:name="_CR9_2_2_13"/>
      <w:bookmarkStart w:id="3123" w:name="_Toc20955575"/>
      <w:bookmarkStart w:id="3124" w:name="_Toc29461010"/>
      <w:bookmarkStart w:id="3125" w:name="_Toc29505742"/>
      <w:bookmarkStart w:id="3126" w:name="_Toc36556267"/>
      <w:bookmarkStart w:id="3127" w:name="_Toc45881725"/>
      <w:bookmarkStart w:id="3128" w:name="_Toc51852363"/>
      <w:bookmarkStart w:id="3129" w:name="_Toc56620314"/>
      <w:bookmarkStart w:id="3130" w:name="_Toc64447954"/>
      <w:bookmarkStart w:id="3131" w:name="_Toc74152729"/>
      <w:bookmarkStart w:id="3132" w:name="_Toc88656154"/>
      <w:bookmarkStart w:id="3133" w:name="_Toc88657213"/>
      <w:bookmarkStart w:id="3134" w:name="_Toc105657247"/>
      <w:bookmarkStart w:id="3135" w:name="_Toc106108628"/>
      <w:bookmarkStart w:id="3136" w:name="_Toc112687721"/>
      <w:bookmarkStart w:id="3137" w:name="_Toc209691362"/>
      <w:bookmarkEnd w:id="3122"/>
      <w:r w:rsidRPr="00D629EF">
        <w:t>9.2.2.13</w:t>
      </w:r>
      <w:r w:rsidRPr="00D629EF">
        <w:tab/>
        <w:t>DL DATA NOTIFICATION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43EC2379"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38" w:name="_CR9_2_2_14"/>
      <w:bookmarkStart w:id="3139" w:name="_Toc20955576"/>
      <w:bookmarkStart w:id="3140" w:name="_Toc29461011"/>
      <w:bookmarkStart w:id="3141" w:name="_Toc29505743"/>
      <w:bookmarkStart w:id="3142" w:name="_Toc36556268"/>
      <w:bookmarkStart w:id="3143" w:name="_Toc45881726"/>
      <w:bookmarkStart w:id="3144" w:name="_Toc51852364"/>
      <w:bookmarkStart w:id="3145" w:name="_Toc56620315"/>
      <w:bookmarkStart w:id="3146" w:name="_Toc64447955"/>
      <w:bookmarkStart w:id="3147" w:name="_Toc74152730"/>
      <w:bookmarkStart w:id="3148" w:name="_Toc88656155"/>
      <w:bookmarkStart w:id="3149" w:name="_Toc88657214"/>
      <w:bookmarkStart w:id="3150" w:name="_Toc105657248"/>
      <w:bookmarkStart w:id="3151" w:name="_Toc106108629"/>
      <w:bookmarkStart w:id="3152" w:name="_Toc112687722"/>
      <w:bookmarkStart w:id="3153" w:name="_Toc209691363"/>
      <w:bookmarkEnd w:id="3138"/>
      <w:r w:rsidRPr="00D629EF">
        <w:t>9.2.2.14</w:t>
      </w:r>
      <w:r w:rsidRPr="00D629EF">
        <w:tab/>
        <w:t>DATA USAGE REPORT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671163">
        <w:trPr>
          <w:tblHeader/>
        </w:trPr>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5519AE26"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lastRenderedPageBreak/>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54" w:name="_CR9_2_2_15"/>
      <w:bookmarkStart w:id="3155" w:name="_Toc20955577"/>
      <w:bookmarkStart w:id="3156" w:name="_Toc29461012"/>
      <w:bookmarkStart w:id="3157" w:name="_Toc29505744"/>
      <w:bookmarkStart w:id="3158" w:name="_Toc36556269"/>
      <w:bookmarkStart w:id="3159" w:name="_Toc45881727"/>
      <w:bookmarkStart w:id="3160" w:name="_Toc51852365"/>
      <w:bookmarkStart w:id="3161" w:name="_Toc56620316"/>
      <w:bookmarkStart w:id="3162" w:name="_Toc64447956"/>
      <w:bookmarkStart w:id="3163" w:name="_Toc74152731"/>
      <w:bookmarkStart w:id="3164" w:name="_Toc88656156"/>
      <w:bookmarkStart w:id="3165" w:name="_Toc88657215"/>
      <w:bookmarkStart w:id="3166" w:name="_Toc105657249"/>
      <w:bookmarkStart w:id="3167" w:name="_Toc106108630"/>
      <w:bookmarkStart w:id="3168" w:name="_Toc112687723"/>
      <w:bookmarkStart w:id="3169" w:name="_Toc209691364"/>
      <w:bookmarkEnd w:id="3154"/>
      <w:r w:rsidRPr="00D629EF">
        <w:rPr>
          <w:rFonts w:eastAsia="Malgun Gothic"/>
        </w:rPr>
        <w:t>9.2.2.15</w:t>
      </w:r>
      <w:r w:rsidRPr="00D629EF">
        <w:rPr>
          <w:rFonts w:eastAsia="Malgun Gothic"/>
        </w:rPr>
        <w:tab/>
        <w:t>GNB-CU-UP COUNTER CHECK REQUEST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553AD5CC" w:rsidR="00FC324B" w:rsidRPr="00D629EF" w:rsidRDefault="00C04E35" w:rsidP="009522B9">
            <w:pPr>
              <w:pStyle w:val="TAC"/>
              <w:keepNext w:val="0"/>
              <w:keepLines w:val="0"/>
              <w:widowControl w:val="0"/>
              <w:rPr>
                <w:rFonts w:eastAsia="Malgun Gothic"/>
                <w:lang w:eastAsia="ja-JP"/>
              </w:rPr>
            </w:pPr>
            <w:r>
              <w:rPr>
                <w:lang w:eastAsia="ja-JP"/>
              </w:rPr>
              <w:t>ignore</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w:t>
            </w:r>
            <w:r w:rsidRPr="00D32DA6">
              <w:rPr>
                <w:rFonts w:eastAsia="SimSun"/>
              </w:rPr>
              <w:lastRenderedPageBreak/>
              <w:t xml:space="preserve">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70" w:name="_CR9_2_2_16"/>
      <w:bookmarkStart w:id="3171" w:name="_Toc20955578"/>
      <w:bookmarkStart w:id="3172" w:name="_Toc29461013"/>
      <w:bookmarkStart w:id="3173" w:name="_Toc29505745"/>
      <w:bookmarkStart w:id="3174" w:name="_Toc36556270"/>
      <w:bookmarkStart w:id="3175" w:name="_Toc45881728"/>
      <w:bookmarkStart w:id="3176" w:name="_Toc51852366"/>
      <w:bookmarkStart w:id="3177" w:name="_Toc56620317"/>
      <w:bookmarkStart w:id="3178" w:name="_Toc64447957"/>
      <w:bookmarkStart w:id="3179" w:name="_Toc74152732"/>
      <w:bookmarkStart w:id="3180" w:name="_Toc88656157"/>
      <w:bookmarkStart w:id="3181" w:name="_Toc88657216"/>
      <w:bookmarkStart w:id="3182" w:name="_Toc105657250"/>
      <w:bookmarkStart w:id="3183" w:name="_Toc106108631"/>
      <w:bookmarkStart w:id="3184" w:name="_Toc112687724"/>
      <w:bookmarkStart w:id="3185" w:name="_Toc209691365"/>
      <w:bookmarkEnd w:id="3170"/>
      <w:r w:rsidRPr="00D629EF">
        <w:t>9.2.2.16</w:t>
      </w:r>
      <w:r w:rsidRPr="00D629EF">
        <w:tab/>
        <w:t>UL DATA 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4D28E5D3"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86" w:name="_CR9_2_2_17"/>
      <w:bookmarkStart w:id="3187" w:name="_Toc20955579"/>
      <w:bookmarkStart w:id="3188" w:name="_Toc29461014"/>
      <w:bookmarkStart w:id="3189" w:name="_Toc29505746"/>
      <w:bookmarkStart w:id="3190" w:name="_Toc36556271"/>
      <w:bookmarkStart w:id="3191" w:name="_Toc45881729"/>
      <w:bookmarkStart w:id="3192" w:name="_Toc51852367"/>
      <w:bookmarkStart w:id="3193" w:name="_Toc56620318"/>
      <w:bookmarkStart w:id="3194" w:name="_Toc64447958"/>
      <w:bookmarkStart w:id="3195" w:name="_Toc74152733"/>
      <w:bookmarkStart w:id="3196" w:name="_Toc88656158"/>
      <w:bookmarkStart w:id="3197" w:name="_Toc88657217"/>
      <w:bookmarkStart w:id="3198" w:name="_Toc105657251"/>
      <w:bookmarkStart w:id="3199" w:name="_Toc106108632"/>
      <w:bookmarkStart w:id="3200" w:name="_Toc112687725"/>
      <w:bookmarkStart w:id="3201" w:name="_Toc209691366"/>
      <w:bookmarkEnd w:id="3186"/>
      <w:r w:rsidRPr="00D629EF">
        <w:t>9.2.2.17</w:t>
      </w:r>
      <w:r w:rsidRPr="00D629EF">
        <w:tab/>
      </w:r>
      <w:r w:rsidRPr="00D629EF">
        <w:rPr>
          <w:lang w:eastAsia="zh-CN"/>
        </w:rPr>
        <w:t>MR-DC DATA USAGE REPORT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3505AD04" w:rsidR="00FC324B" w:rsidRPr="00D629EF" w:rsidRDefault="00C04E35" w:rsidP="009522B9">
            <w:pPr>
              <w:pStyle w:val="TAC"/>
              <w:keepNext w:val="0"/>
              <w:keepLines w:val="0"/>
              <w:widowControl w:val="0"/>
              <w:rPr>
                <w:rFonts w:cs="Arial"/>
                <w:lang w:eastAsia="ja-JP"/>
              </w:rPr>
            </w:pPr>
            <w:r>
              <w:rPr>
                <w:lang w:eastAsia="ja-JP"/>
              </w:rPr>
              <w:t>ignore</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lastRenderedPageBreak/>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202" w:name="_CR9_2_2_18"/>
      <w:bookmarkStart w:id="3203" w:name="_Toc45881730"/>
      <w:bookmarkStart w:id="3204" w:name="_Toc51852368"/>
      <w:bookmarkStart w:id="3205" w:name="_Toc56620319"/>
      <w:bookmarkStart w:id="3206" w:name="_Toc64447959"/>
      <w:bookmarkStart w:id="3207" w:name="_Toc74152734"/>
      <w:bookmarkStart w:id="3208" w:name="_Toc88656159"/>
      <w:bookmarkStart w:id="3209" w:name="_Toc88657218"/>
      <w:bookmarkStart w:id="3210" w:name="_Toc105657252"/>
      <w:bookmarkStart w:id="3211" w:name="_Toc106108633"/>
      <w:bookmarkStart w:id="3212" w:name="_Toc112687726"/>
      <w:bookmarkStart w:id="3213" w:name="_Toc209691367"/>
      <w:bookmarkEnd w:id="3202"/>
      <w:r>
        <w:t>9.2.2.18</w:t>
      </w:r>
      <w:r w:rsidRPr="00236185">
        <w:tab/>
      </w:r>
      <w:r w:rsidRPr="004E7D49">
        <w:rPr>
          <w:rFonts w:eastAsia="Malgun Gothic"/>
        </w:rPr>
        <w:t>EARLY FORWARDING SN TRANSFER</w:t>
      </w:r>
      <w:bookmarkEnd w:id="3203"/>
      <w:bookmarkEnd w:id="3204"/>
      <w:bookmarkEnd w:id="3205"/>
      <w:bookmarkEnd w:id="3206"/>
      <w:bookmarkEnd w:id="3207"/>
      <w:bookmarkEnd w:id="3208"/>
      <w:bookmarkEnd w:id="3209"/>
      <w:bookmarkEnd w:id="3210"/>
      <w:bookmarkEnd w:id="3211"/>
      <w:bookmarkEnd w:id="3212"/>
      <w:bookmarkEnd w:id="3213"/>
    </w:p>
    <w:p w14:paraId="277CCCB7" w14:textId="4682684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r w:rsidR="005E45E9">
        <w:t xml:space="preserve"> or LTM</w:t>
      </w:r>
      <w:r>
        <w:t>.</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35CB325E" w:rsidR="00FC324B" w:rsidRPr="00EC55A2" w:rsidRDefault="00C04E35" w:rsidP="009522B9">
            <w:pPr>
              <w:pStyle w:val="TAC"/>
              <w:keepNext w:val="0"/>
              <w:keepLines w:val="0"/>
              <w:widowControl w:val="0"/>
              <w:rPr>
                <w:lang w:eastAsia="ja-JP"/>
              </w:rPr>
            </w:pPr>
            <w:r>
              <w:rPr>
                <w:lang w:eastAsia="ja-JP"/>
              </w:rPr>
              <w:t>ignore</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214" w:name="_CR9_2_2_19"/>
      <w:bookmarkStart w:id="3215" w:name="_Toc51852369"/>
      <w:bookmarkStart w:id="3216" w:name="_Toc56620320"/>
      <w:bookmarkStart w:id="3217" w:name="_Toc64447960"/>
      <w:bookmarkStart w:id="3218" w:name="_Toc74152735"/>
      <w:bookmarkStart w:id="3219" w:name="_Toc88656160"/>
      <w:bookmarkStart w:id="3220" w:name="_Toc88657219"/>
      <w:bookmarkStart w:id="3221" w:name="_Toc105657253"/>
      <w:bookmarkStart w:id="3222" w:name="_Toc106108634"/>
      <w:bookmarkStart w:id="3223" w:name="_Toc112687727"/>
      <w:bookmarkStart w:id="3224" w:name="_Toc29461015"/>
      <w:bookmarkStart w:id="3225" w:name="_Toc29505747"/>
      <w:bookmarkStart w:id="3226" w:name="_Toc36556272"/>
      <w:bookmarkStart w:id="3227" w:name="_Toc45881731"/>
      <w:bookmarkStart w:id="3228" w:name="_Toc209691368"/>
      <w:bookmarkEnd w:id="3214"/>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15"/>
      <w:bookmarkEnd w:id="3216"/>
      <w:bookmarkEnd w:id="3217"/>
      <w:bookmarkEnd w:id="3218"/>
      <w:bookmarkEnd w:id="3219"/>
      <w:bookmarkEnd w:id="3220"/>
      <w:bookmarkEnd w:id="3221"/>
      <w:bookmarkEnd w:id="3222"/>
      <w:bookmarkEnd w:id="3223"/>
      <w:bookmarkEnd w:id="3228"/>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4F5817AA" w:rsidR="00FC324B" w:rsidRPr="005E4CDB" w:rsidRDefault="00C04E35" w:rsidP="009522B9">
            <w:pPr>
              <w:pStyle w:val="TAC"/>
              <w:keepNext w:val="0"/>
              <w:keepLines w:val="0"/>
              <w:widowControl w:val="0"/>
              <w:rPr>
                <w:lang w:eastAsia="ja-JP"/>
              </w:rPr>
            </w:pPr>
            <w:r>
              <w:rPr>
                <w:lang w:eastAsia="ja-JP"/>
              </w:rPr>
              <w:t>ignore</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lastRenderedPageBreak/>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29" w:name="_CR9_2_3"/>
      <w:bookmarkStart w:id="3230" w:name="_Toc51852370"/>
      <w:bookmarkStart w:id="3231" w:name="_Toc56620321"/>
      <w:bookmarkStart w:id="3232" w:name="_Toc64447961"/>
      <w:bookmarkStart w:id="3233" w:name="_Toc74152736"/>
      <w:bookmarkStart w:id="3234" w:name="_Toc88656161"/>
      <w:bookmarkStart w:id="3235" w:name="_Toc88657220"/>
      <w:bookmarkStart w:id="3236" w:name="_Toc105657254"/>
      <w:bookmarkStart w:id="3237" w:name="_Toc106108635"/>
      <w:bookmarkStart w:id="3238" w:name="_Toc112687728"/>
      <w:bookmarkStart w:id="3239" w:name="_Toc209691369"/>
      <w:bookmarkEnd w:id="3229"/>
      <w:r w:rsidRPr="00D629EF">
        <w:t>9.2.3</w:t>
      </w:r>
      <w:r w:rsidRPr="00D629EF">
        <w:tab/>
        <w:t>Trace Messages</w:t>
      </w:r>
      <w:bookmarkEnd w:id="3224"/>
      <w:bookmarkEnd w:id="3225"/>
      <w:bookmarkEnd w:id="3226"/>
      <w:bookmarkEnd w:id="3227"/>
      <w:bookmarkEnd w:id="3230"/>
      <w:bookmarkEnd w:id="3231"/>
      <w:bookmarkEnd w:id="3232"/>
      <w:bookmarkEnd w:id="3233"/>
      <w:bookmarkEnd w:id="3234"/>
      <w:bookmarkEnd w:id="3235"/>
      <w:bookmarkEnd w:id="3236"/>
      <w:bookmarkEnd w:id="3237"/>
      <w:bookmarkEnd w:id="3238"/>
      <w:bookmarkEnd w:id="3239"/>
    </w:p>
    <w:p w14:paraId="57012F30" w14:textId="77777777" w:rsidR="00FC324B" w:rsidRPr="00D629EF" w:rsidRDefault="00FC324B" w:rsidP="00FC324B">
      <w:pPr>
        <w:pStyle w:val="Heading4"/>
        <w:keepNext w:val="0"/>
        <w:keepLines w:val="0"/>
        <w:widowControl w:val="0"/>
      </w:pPr>
      <w:bookmarkStart w:id="3240" w:name="_CR9_2_3_1"/>
      <w:bookmarkStart w:id="3241" w:name="_Toc29461016"/>
      <w:bookmarkStart w:id="3242" w:name="_Toc29505748"/>
      <w:bookmarkStart w:id="3243" w:name="_Toc36556273"/>
      <w:bookmarkStart w:id="3244" w:name="_Toc45881732"/>
      <w:bookmarkStart w:id="3245" w:name="_Toc51852371"/>
      <w:bookmarkStart w:id="3246" w:name="_Toc56620322"/>
      <w:bookmarkStart w:id="3247" w:name="_Toc64447962"/>
      <w:bookmarkStart w:id="3248" w:name="_Toc74152737"/>
      <w:bookmarkStart w:id="3249" w:name="_Toc88656162"/>
      <w:bookmarkStart w:id="3250" w:name="_Toc88657221"/>
      <w:bookmarkStart w:id="3251" w:name="_Toc105657255"/>
      <w:bookmarkStart w:id="3252" w:name="_Toc106108636"/>
      <w:bookmarkStart w:id="3253" w:name="_Toc112687729"/>
      <w:bookmarkStart w:id="3254" w:name="_Toc209691370"/>
      <w:bookmarkEnd w:id="3240"/>
      <w:r w:rsidRPr="00D629EF">
        <w:t>9.2.3.1</w:t>
      </w:r>
      <w:r w:rsidRPr="00D629EF">
        <w:tab/>
        <w:t>TRACE START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55" w:name="_CR9_2_3_2"/>
      <w:bookmarkStart w:id="3256" w:name="_Toc29461017"/>
      <w:bookmarkStart w:id="3257" w:name="_Toc29505749"/>
      <w:bookmarkStart w:id="3258" w:name="_Toc36556274"/>
      <w:bookmarkStart w:id="3259" w:name="_Toc45881733"/>
      <w:bookmarkStart w:id="3260" w:name="_Toc51852372"/>
      <w:bookmarkStart w:id="3261" w:name="_Toc56620323"/>
      <w:bookmarkStart w:id="3262" w:name="_Toc64447963"/>
      <w:bookmarkStart w:id="3263" w:name="_Toc74152738"/>
      <w:bookmarkStart w:id="3264" w:name="_Toc88656163"/>
      <w:bookmarkStart w:id="3265" w:name="_Toc88657222"/>
      <w:bookmarkStart w:id="3266" w:name="_Toc105657256"/>
      <w:bookmarkStart w:id="3267" w:name="_Toc106108637"/>
      <w:bookmarkStart w:id="3268" w:name="_Toc112687730"/>
      <w:bookmarkStart w:id="3269" w:name="_Toc209691371"/>
      <w:bookmarkEnd w:id="3255"/>
      <w:r w:rsidRPr="00D629EF">
        <w:t>9.2.3.2</w:t>
      </w:r>
      <w:r w:rsidRPr="00D629EF">
        <w:tab/>
        <w:t>DEACTIVATE TRACE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70"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70"/>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71" w:name="_CR9_2_3_3"/>
      <w:bookmarkStart w:id="3272" w:name="_Toc45881734"/>
      <w:bookmarkStart w:id="3273" w:name="_Toc51852373"/>
      <w:bookmarkStart w:id="3274" w:name="_Toc56620324"/>
      <w:bookmarkStart w:id="3275" w:name="_Toc64447964"/>
      <w:bookmarkStart w:id="3276" w:name="_Toc74152739"/>
      <w:bookmarkStart w:id="3277" w:name="_Toc88656164"/>
      <w:bookmarkStart w:id="3278" w:name="_Toc88657223"/>
      <w:bookmarkStart w:id="3279" w:name="_Toc105657257"/>
      <w:bookmarkStart w:id="3280" w:name="_Toc106108638"/>
      <w:bookmarkStart w:id="3281" w:name="_Toc112687731"/>
      <w:bookmarkStart w:id="3282" w:name="_Toc209691372"/>
      <w:bookmarkEnd w:id="327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72"/>
      <w:bookmarkEnd w:id="3273"/>
      <w:bookmarkEnd w:id="3274"/>
      <w:bookmarkEnd w:id="3275"/>
      <w:bookmarkEnd w:id="3276"/>
      <w:bookmarkEnd w:id="3277"/>
      <w:bookmarkEnd w:id="3278"/>
      <w:bookmarkEnd w:id="3279"/>
      <w:bookmarkEnd w:id="3280"/>
      <w:bookmarkEnd w:id="3281"/>
      <w:bookmarkEnd w:id="3282"/>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 xml:space="preserve">The Trace ID IE is composed of the following: Trace Reference defined </w:t>
            </w:r>
            <w:r>
              <w:rPr>
                <w:rFonts w:cs="Arial"/>
                <w:lang w:eastAsia="ja-JP"/>
              </w:rPr>
              <w:lastRenderedPageBreak/>
              <w:t>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lastRenderedPageBreak/>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83" w:name="OLE_LINK103"/>
            <w:r>
              <w:rPr>
                <w:rFonts w:cs="Arial"/>
                <w:lang w:eastAsia="zh-CN"/>
              </w:rPr>
              <w:t xml:space="preserve">Trace Collection Entity </w:t>
            </w:r>
            <w:r>
              <w:rPr>
                <w:rFonts w:cs="Arial"/>
                <w:lang w:val="en-US" w:eastAsia="zh-CN"/>
              </w:rPr>
              <w:t>URI</w:t>
            </w:r>
            <w:bookmarkEnd w:id="3283"/>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84" w:name="_CR9_2_4"/>
      <w:bookmarkStart w:id="3285" w:name="_Toc45881735"/>
      <w:bookmarkStart w:id="3286" w:name="_Toc51852374"/>
      <w:bookmarkStart w:id="3287" w:name="_Toc56620325"/>
      <w:bookmarkStart w:id="3288" w:name="_Toc64447965"/>
      <w:bookmarkStart w:id="3289" w:name="_Toc74152740"/>
      <w:bookmarkStart w:id="3290" w:name="_Toc88656165"/>
      <w:bookmarkStart w:id="3291" w:name="_Toc88657224"/>
      <w:bookmarkStart w:id="3292" w:name="_Toc105657258"/>
      <w:bookmarkStart w:id="3293" w:name="_Toc106108639"/>
      <w:bookmarkStart w:id="3294" w:name="_Toc112687732"/>
      <w:bookmarkStart w:id="3295" w:name="OLE_LINK43"/>
      <w:bookmarkStart w:id="3296" w:name="_Toc209691373"/>
      <w:bookmarkEnd w:id="3284"/>
      <w:r>
        <w:t>9.2.4</w:t>
      </w:r>
      <w:r w:rsidRPr="00FD71AD">
        <w:tab/>
        <w:t>IAB Messages</w:t>
      </w:r>
      <w:bookmarkEnd w:id="3285"/>
      <w:bookmarkEnd w:id="3286"/>
      <w:bookmarkEnd w:id="3287"/>
      <w:bookmarkEnd w:id="3288"/>
      <w:bookmarkEnd w:id="3289"/>
      <w:bookmarkEnd w:id="3290"/>
      <w:bookmarkEnd w:id="3291"/>
      <w:bookmarkEnd w:id="3292"/>
      <w:bookmarkEnd w:id="3293"/>
      <w:bookmarkEnd w:id="3294"/>
      <w:bookmarkEnd w:id="3296"/>
    </w:p>
    <w:p w14:paraId="21EACC0E" w14:textId="77777777" w:rsidR="00FC324B" w:rsidRPr="00FD71AD" w:rsidRDefault="00FC324B" w:rsidP="007B1FA7">
      <w:pPr>
        <w:pStyle w:val="Heading4"/>
        <w:keepNext w:val="0"/>
        <w:keepLines w:val="0"/>
        <w:widowControl w:val="0"/>
      </w:pPr>
      <w:bookmarkStart w:id="3297" w:name="_CR9_2_4_1"/>
      <w:bookmarkStart w:id="3298" w:name="_Toc45881736"/>
      <w:bookmarkStart w:id="3299" w:name="_Toc51852375"/>
      <w:bookmarkStart w:id="3300" w:name="_Toc56620326"/>
      <w:bookmarkStart w:id="3301" w:name="_Toc64447966"/>
      <w:bookmarkStart w:id="3302" w:name="_Toc74152741"/>
      <w:bookmarkStart w:id="3303" w:name="_Toc88656166"/>
      <w:bookmarkStart w:id="3304" w:name="_Toc88657225"/>
      <w:bookmarkStart w:id="3305" w:name="_Toc105657259"/>
      <w:bookmarkStart w:id="3306" w:name="_Toc106108640"/>
      <w:bookmarkStart w:id="3307" w:name="_Toc112687733"/>
      <w:bookmarkStart w:id="3308" w:name="_Toc209691374"/>
      <w:bookmarkEnd w:id="3297"/>
      <w:r>
        <w:t>9.2.4</w:t>
      </w:r>
      <w:r w:rsidRPr="00FD71AD">
        <w:t>.1</w:t>
      </w:r>
      <w:r w:rsidRPr="00FD71AD">
        <w:tab/>
        <w:t>IAB UP TNL ADDRESS UPDATE</w:t>
      </w:r>
      <w:bookmarkEnd w:id="3298"/>
      <w:bookmarkEnd w:id="3299"/>
      <w:bookmarkEnd w:id="3300"/>
      <w:bookmarkEnd w:id="3301"/>
      <w:bookmarkEnd w:id="3302"/>
      <w:bookmarkEnd w:id="3303"/>
      <w:bookmarkEnd w:id="3304"/>
      <w:bookmarkEnd w:id="3305"/>
      <w:bookmarkEnd w:id="3306"/>
      <w:bookmarkEnd w:id="3307"/>
      <w:bookmarkEnd w:id="3308"/>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309" w:name="OLE_LINK47"/>
            <w:r w:rsidRPr="00836DD7">
              <w:rPr>
                <w:rFonts w:eastAsia="SimSun"/>
                <w:b/>
                <w:bCs/>
                <w:lang w:val="en-US" w:eastAsia="zh-CN"/>
              </w:rPr>
              <w:t>DL UP TNL Address To Update</w:t>
            </w:r>
            <w:bookmarkEnd w:id="3309"/>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31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10"/>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95"/>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311" w:name="_CR9_2_4_2"/>
      <w:bookmarkStart w:id="3312" w:name="_Toc45881737"/>
      <w:bookmarkStart w:id="3313" w:name="_Toc51852376"/>
      <w:bookmarkStart w:id="3314" w:name="_Toc56620327"/>
      <w:bookmarkStart w:id="3315" w:name="_Toc64447967"/>
      <w:bookmarkStart w:id="3316" w:name="_Toc74152742"/>
      <w:bookmarkStart w:id="3317" w:name="_Toc88656167"/>
      <w:bookmarkStart w:id="3318" w:name="_Toc88657226"/>
      <w:bookmarkStart w:id="3319" w:name="_Toc105657260"/>
      <w:bookmarkStart w:id="3320" w:name="_Toc106108641"/>
      <w:bookmarkStart w:id="3321" w:name="_Toc112687734"/>
      <w:bookmarkStart w:id="3322" w:name="_Toc209691375"/>
      <w:bookmarkEnd w:id="3311"/>
      <w:r>
        <w:lastRenderedPageBreak/>
        <w:t>9.2.4</w:t>
      </w:r>
      <w:r w:rsidRPr="00FD71AD">
        <w:t>.2</w:t>
      </w:r>
      <w:r w:rsidRPr="00FD71AD">
        <w:tab/>
        <w:t>IAB UP TNL ADDRESS UPDATE ACKNOWLEDGE</w:t>
      </w:r>
      <w:bookmarkEnd w:id="3312"/>
      <w:bookmarkEnd w:id="3313"/>
      <w:bookmarkEnd w:id="3314"/>
      <w:bookmarkEnd w:id="3315"/>
      <w:bookmarkEnd w:id="3316"/>
      <w:bookmarkEnd w:id="3317"/>
      <w:bookmarkEnd w:id="3318"/>
      <w:bookmarkEnd w:id="3319"/>
      <w:bookmarkEnd w:id="3320"/>
      <w:bookmarkEnd w:id="3321"/>
      <w:bookmarkEnd w:id="3322"/>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23" w:name="OLE_LINK18"/>
            <w:r w:rsidRPr="00836DD7">
              <w:rPr>
                <w:rFonts w:eastAsia="SimSun"/>
                <w:b/>
                <w:bCs/>
                <w:lang w:val="en-US" w:eastAsia="zh-CN"/>
              </w:rPr>
              <w:t>UL UP TNL Address to Update List</w:t>
            </w:r>
            <w:bookmarkEnd w:id="3323"/>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24" w:name="_CR9_2_4_3"/>
      <w:bookmarkStart w:id="3325" w:name="_Toc45881738"/>
      <w:bookmarkStart w:id="3326" w:name="_Toc51852377"/>
      <w:bookmarkStart w:id="3327" w:name="_Toc56620328"/>
      <w:bookmarkStart w:id="3328" w:name="_Toc64447968"/>
      <w:bookmarkStart w:id="3329" w:name="_Toc74152743"/>
      <w:bookmarkStart w:id="3330" w:name="_Toc88656168"/>
      <w:bookmarkStart w:id="3331" w:name="_Toc88657227"/>
      <w:bookmarkStart w:id="3332" w:name="_Toc105657261"/>
      <w:bookmarkStart w:id="3333" w:name="_Toc106108642"/>
      <w:bookmarkStart w:id="3334" w:name="_Toc112687735"/>
      <w:bookmarkStart w:id="3335" w:name="_Toc209691376"/>
      <w:bookmarkEnd w:id="3324"/>
      <w:r>
        <w:t>9.2.4</w:t>
      </w:r>
      <w:r w:rsidRPr="00FD71AD">
        <w:t>.3</w:t>
      </w:r>
      <w:r w:rsidRPr="00FD71AD">
        <w:tab/>
        <w:t>IAB UP TNL ADDRESS UPDATE FAILURE</w:t>
      </w:r>
      <w:bookmarkEnd w:id="3325"/>
      <w:bookmarkEnd w:id="3326"/>
      <w:bookmarkEnd w:id="3327"/>
      <w:bookmarkEnd w:id="3328"/>
      <w:bookmarkEnd w:id="3329"/>
      <w:bookmarkEnd w:id="3330"/>
      <w:bookmarkEnd w:id="3331"/>
      <w:bookmarkEnd w:id="3332"/>
      <w:bookmarkEnd w:id="3333"/>
      <w:bookmarkEnd w:id="3334"/>
      <w:bookmarkEnd w:id="3335"/>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36" w:name="_CR9_2_4_4"/>
      <w:bookmarkStart w:id="3337" w:name="_Toc105657262"/>
      <w:bookmarkStart w:id="3338" w:name="_Toc106108643"/>
      <w:bookmarkStart w:id="3339" w:name="_Toc112687736"/>
      <w:bookmarkStart w:id="3340" w:name="_Toc209691377"/>
      <w:bookmarkEnd w:id="3336"/>
      <w:r w:rsidRPr="00135FF5">
        <w:t>9.2.4.4</w:t>
      </w:r>
      <w:r w:rsidRPr="00135FF5">
        <w:tab/>
        <w:t>IAB PSK NOTIFICATION</w:t>
      </w:r>
      <w:bookmarkEnd w:id="3337"/>
      <w:bookmarkEnd w:id="3338"/>
      <w:bookmarkEnd w:id="3339"/>
      <w:bookmarkEnd w:id="3340"/>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41" w:name="_CR9_2_5"/>
      <w:bookmarkStart w:id="3342" w:name="_Toc105657263"/>
      <w:bookmarkStart w:id="3343" w:name="_Toc106108644"/>
      <w:bookmarkStart w:id="3344" w:name="_Toc112687737"/>
      <w:bookmarkStart w:id="3345" w:name="_Toc209691378"/>
      <w:bookmarkEnd w:id="3341"/>
      <w:r w:rsidRPr="008C3F37">
        <w:lastRenderedPageBreak/>
        <w:t>9.2.</w:t>
      </w:r>
      <w:r>
        <w:t>5</w:t>
      </w:r>
      <w:r w:rsidRPr="008C3F37">
        <w:tab/>
        <w:t>MBS Messages</w:t>
      </w:r>
      <w:bookmarkEnd w:id="3342"/>
      <w:bookmarkEnd w:id="3343"/>
      <w:bookmarkEnd w:id="3344"/>
      <w:bookmarkEnd w:id="3345"/>
    </w:p>
    <w:p w14:paraId="4E40602E" w14:textId="77777777" w:rsidR="00FC324B" w:rsidRPr="008C3F37" w:rsidRDefault="00FC324B" w:rsidP="007B1FA7">
      <w:pPr>
        <w:pStyle w:val="Heading4"/>
        <w:keepNext w:val="0"/>
        <w:keepLines w:val="0"/>
        <w:widowControl w:val="0"/>
      </w:pPr>
      <w:bookmarkStart w:id="3346" w:name="_CR9_2_5_1"/>
      <w:bookmarkStart w:id="3347" w:name="_Toc105657264"/>
      <w:bookmarkStart w:id="3348" w:name="_Toc106108645"/>
      <w:bookmarkStart w:id="3349" w:name="_Toc112687738"/>
      <w:bookmarkStart w:id="3350" w:name="_Toc209691379"/>
      <w:bookmarkEnd w:id="3346"/>
      <w:r>
        <w:t>9.2.5.</w:t>
      </w:r>
      <w:r w:rsidRPr="008C3F37">
        <w:t>1</w:t>
      </w:r>
      <w:r w:rsidRPr="008C3F37">
        <w:tab/>
        <w:t>MBS Messages for Broadcast</w:t>
      </w:r>
      <w:bookmarkEnd w:id="3347"/>
      <w:bookmarkEnd w:id="3348"/>
      <w:bookmarkEnd w:id="3349"/>
      <w:bookmarkEnd w:id="3350"/>
    </w:p>
    <w:p w14:paraId="16B6B16F" w14:textId="77777777" w:rsidR="00FC324B" w:rsidRPr="0076581A" w:rsidRDefault="00FC324B" w:rsidP="007B1FA7">
      <w:pPr>
        <w:pStyle w:val="Heading5"/>
        <w:keepNext w:val="0"/>
        <w:keepLines w:val="0"/>
        <w:widowControl w:val="0"/>
        <w:rPr>
          <w:lang w:val="fr-FR"/>
        </w:rPr>
      </w:pPr>
      <w:bookmarkStart w:id="3351" w:name="_CR9_2_5_1_1"/>
      <w:bookmarkStart w:id="3352" w:name="_Toc105657265"/>
      <w:bookmarkStart w:id="3353" w:name="_Toc106108646"/>
      <w:bookmarkStart w:id="3354" w:name="_Toc112687739"/>
      <w:bookmarkStart w:id="3355" w:name="_Toc209691380"/>
      <w:bookmarkEnd w:id="3351"/>
      <w:r>
        <w:rPr>
          <w:lang w:val="fr-FR"/>
        </w:rPr>
        <w:t>9.2.5.</w:t>
      </w:r>
      <w:r w:rsidRPr="0076581A">
        <w:rPr>
          <w:lang w:val="fr-FR"/>
        </w:rPr>
        <w:t>1.1</w:t>
      </w:r>
      <w:r w:rsidRPr="0076581A">
        <w:rPr>
          <w:lang w:val="fr-FR"/>
        </w:rPr>
        <w:tab/>
        <w:t>BC BEARER CONTEXT SETUP REQUEST</w:t>
      </w:r>
      <w:bookmarkEnd w:id="3352"/>
      <w:bookmarkEnd w:id="3353"/>
      <w:bookmarkEnd w:id="3354"/>
      <w:bookmarkEnd w:id="3355"/>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56" w:name="_CR9_2_5_1_2"/>
      <w:bookmarkStart w:id="3357" w:name="_Toc105657266"/>
      <w:bookmarkStart w:id="3358" w:name="_Toc106108647"/>
      <w:bookmarkStart w:id="3359" w:name="_Toc112687740"/>
      <w:bookmarkStart w:id="3360" w:name="_Toc209691381"/>
      <w:bookmarkEnd w:id="3356"/>
      <w:r>
        <w:rPr>
          <w:lang w:val="fr-FR"/>
        </w:rPr>
        <w:t>9.2.5.</w:t>
      </w:r>
      <w:r w:rsidRPr="0076581A">
        <w:rPr>
          <w:lang w:val="fr-FR"/>
        </w:rPr>
        <w:t>1.2</w:t>
      </w:r>
      <w:r w:rsidRPr="0076581A">
        <w:rPr>
          <w:lang w:val="fr-FR"/>
        </w:rPr>
        <w:tab/>
        <w:t>BC BEARER CONTEXT SETUP RESPONSE</w:t>
      </w:r>
      <w:bookmarkEnd w:id="3357"/>
      <w:bookmarkEnd w:id="3358"/>
      <w:bookmarkEnd w:id="3359"/>
      <w:bookmarkEnd w:id="3360"/>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61" w:name="_CR9_2_5_1_3"/>
      <w:bookmarkStart w:id="3362" w:name="_Toc105657267"/>
      <w:bookmarkStart w:id="3363" w:name="_Toc106108648"/>
      <w:bookmarkStart w:id="3364" w:name="_Toc112687741"/>
      <w:bookmarkStart w:id="3365" w:name="_Toc209691382"/>
      <w:bookmarkEnd w:id="3361"/>
      <w:r>
        <w:t>9.2.5.</w:t>
      </w:r>
      <w:r w:rsidRPr="008C3F37">
        <w:t>1.3</w:t>
      </w:r>
      <w:r w:rsidRPr="008C3F37">
        <w:tab/>
        <w:t>BC BEARER CONTEXT SETUP FAILURE</w:t>
      </w:r>
      <w:bookmarkEnd w:id="3362"/>
      <w:bookmarkEnd w:id="3363"/>
      <w:bookmarkEnd w:id="3364"/>
      <w:bookmarkEnd w:id="3365"/>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66" w:name="_CR9_2_5_1_4"/>
      <w:bookmarkStart w:id="3367" w:name="_Toc105657268"/>
      <w:bookmarkStart w:id="3368" w:name="_Toc106108649"/>
      <w:bookmarkStart w:id="3369" w:name="_Toc112687742"/>
      <w:bookmarkStart w:id="3370" w:name="_Toc209691383"/>
      <w:bookmarkEnd w:id="3366"/>
      <w:r>
        <w:rPr>
          <w:lang w:val="fr-FR"/>
        </w:rPr>
        <w:t>9.2.5.</w:t>
      </w:r>
      <w:r w:rsidRPr="0076581A">
        <w:rPr>
          <w:lang w:val="fr-FR"/>
        </w:rPr>
        <w:t>1.4</w:t>
      </w:r>
      <w:r w:rsidRPr="0076581A">
        <w:rPr>
          <w:lang w:val="fr-FR"/>
        </w:rPr>
        <w:tab/>
        <w:t>BC BEARER CONTEXT MODIFICATION REQUEST</w:t>
      </w:r>
      <w:bookmarkEnd w:id="3367"/>
      <w:bookmarkEnd w:id="3368"/>
      <w:bookmarkEnd w:id="3369"/>
      <w:bookmarkEnd w:id="3370"/>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w:t>
      </w:r>
      <w:r w:rsidRPr="008C3F37">
        <w:lastRenderedPageBreak/>
        <w:t xml:space="preserve">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71" w:name="_CR9_2_5_1_5"/>
      <w:bookmarkStart w:id="3372" w:name="_Toc105657269"/>
      <w:bookmarkStart w:id="3373" w:name="_Toc106108650"/>
      <w:bookmarkStart w:id="3374" w:name="_Toc112687743"/>
      <w:bookmarkStart w:id="3375" w:name="_Toc209691384"/>
      <w:bookmarkEnd w:id="3371"/>
      <w:r>
        <w:rPr>
          <w:lang w:val="fr-FR"/>
        </w:rPr>
        <w:t>9.2.5.</w:t>
      </w:r>
      <w:r w:rsidRPr="0076581A">
        <w:rPr>
          <w:lang w:val="fr-FR"/>
        </w:rPr>
        <w:t>1.5</w:t>
      </w:r>
      <w:r w:rsidRPr="0076581A">
        <w:rPr>
          <w:lang w:val="fr-FR"/>
        </w:rPr>
        <w:tab/>
        <w:t>BC BEARER CONTEXT MODIFICATION RESPONSE</w:t>
      </w:r>
      <w:bookmarkEnd w:id="3372"/>
      <w:bookmarkEnd w:id="3373"/>
      <w:bookmarkEnd w:id="3374"/>
      <w:bookmarkEnd w:id="3375"/>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76" w:name="_CR9_2_5_1_6"/>
      <w:bookmarkStart w:id="3377" w:name="_Toc105657270"/>
      <w:bookmarkStart w:id="3378" w:name="_Toc106108651"/>
      <w:bookmarkStart w:id="3379" w:name="_Toc112687744"/>
      <w:bookmarkStart w:id="3380" w:name="_Toc209691385"/>
      <w:bookmarkEnd w:id="3376"/>
      <w:r>
        <w:rPr>
          <w:lang w:val="fr-FR"/>
        </w:rPr>
        <w:t>9.2.5.</w:t>
      </w:r>
      <w:r w:rsidRPr="0076581A">
        <w:rPr>
          <w:lang w:val="fr-FR"/>
        </w:rPr>
        <w:t>1.6</w:t>
      </w:r>
      <w:r w:rsidRPr="0076581A">
        <w:rPr>
          <w:lang w:val="fr-FR"/>
        </w:rPr>
        <w:tab/>
        <w:t>BC BEARER CONTEXT MODIFICATION FAILURE</w:t>
      </w:r>
      <w:bookmarkEnd w:id="3377"/>
      <w:bookmarkEnd w:id="3378"/>
      <w:bookmarkEnd w:id="3379"/>
      <w:bookmarkEnd w:id="3380"/>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81" w:name="_CR9_2_5_1_7"/>
      <w:bookmarkStart w:id="3382" w:name="_Toc105657271"/>
      <w:bookmarkStart w:id="3383" w:name="_Toc106108652"/>
      <w:bookmarkStart w:id="3384" w:name="_Toc112687745"/>
      <w:bookmarkStart w:id="3385" w:name="_Toc209691386"/>
      <w:bookmarkEnd w:id="3381"/>
      <w:r>
        <w:t>9.2.5.</w:t>
      </w:r>
      <w:r w:rsidRPr="008C3F37">
        <w:t>1.</w:t>
      </w:r>
      <w:r>
        <w:rPr>
          <w:rFonts w:hint="eastAsia"/>
          <w:lang w:eastAsia="zh-CN"/>
        </w:rPr>
        <w:t>7</w:t>
      </w:r>
      <w:r w:rsidRPr="008C3F37">
        <w:tab/>
        <w:t>BC BEARER CONTEXT MODIFICATION REQUIRED</w:t>
      </w:r>
      <w:bookmarkEnd w:id="3382"/>
      <w:bookmarkEnd w:id="3383"/>
      <w:bookmarkEnd w:id="3384"/>
      <w:bookmarkEnd w:id="3385"/>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671163">
        <w:trPr>
          <w:tblHeader/>
        </w:trPr>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 xml:space="preserve">gNB-CU-UP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86" w:name="_CR9_2_5_1_8"/>
      <w:bookmarkStart w:id="3387" w:name="_Toc105657272"/>
      <w:bookmarkStart w:id="3388" w:name="_Toc106108653"/>
      <w:bookmarkStart w:id="3389" w:name="_Toc112687746"/>
      <w:bookmarkStart w:id="3390" w:name="_Toc209691387"/>
      <w:bookmarkEnd w:id="338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87"/>
      <w:bookmarkEnd w:id="3388"/>
      <w:bookmarkEnd w:id="3389"/>
      <w:bookmarkEnd w:id="3390"/>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91" w:name="_CR9_2_5_1_9"/>
      <w:bookmarkStart w:id="3392" w:name="_Toc105657273"/>
      <w:bookmarkStart w:id="3393" w:name="_Toc106108654"/>
      <w:bookmarkStart w:id="3394" w:name="_Toc112687747"/>
      <w:bookmarkStart w:id="3395" w:name="_Toc209691388"/>
      <w:bookmarkEnd w:id="3391"/>
      <w:r>
        <w:t>9.2.5.</w:t>
      </w:r>
      <w:r w:rsidRPr="008C3F37">
        <w:t>1.</w:t>
      </w:r>
      <w:r>
        <w:rPr>
          <w:rFonts w:hint="eastAsia"/>
          <w:lang w:eastAsia="zh-CN"/>
        </w:rPr>
        <w:t>9</w:t>
      </w:r>
      <w:r w:rsidRPr="008C3F37">
        <w:tab/>
        <w:t>BC BEARER CONTEXT RELEASE COMMAND</w:t>
      </w:r>
      <w:bookmarkEnd w:id="3392"/>
      <w:bookmarkEnd w:id="3393"/>
      <w:bookmarkEnd w:id="3394"/>
      <w:bookmarkEnd w:id="3395"/>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96" w:name="_CR9_2_5_1_10"/>
      <w:bookmarkStart w:id="3397" w:name="_Toc105657274"/>
      <w:bookmarkStart w:id="3398" w:name="_Toc106108655"/>
      <w:bookmarkStart w:id="3399" w:name="_Toc112687748"/>
      <w:bookmarkStart w:id="3400" w:name="_Toc209691389"/>
      <w:bookmarkEnd w:id="3396"/>
      <w:r>
        <w:t>9.2.5.</w:t>
      </w:r>
      <w:r w:rsidRPr="008C3F37">
        <w:t>1.</w:t>
      </w:r>
      <w:r>
        <w:rPr>
          <w:rFonts w:hint="eastAsia"/>
          <w:lang w:eastAsia="zh-CN"/>
        </w:rPr>
        <w:t>10</w:t>
      </w:r>
      <w:r w:rsidRPr="008C3F37">
        <w:tab/>
        <w:t>BC BEARER CONTEXT RELEASE COMPLETE</w:t>
      </w:r>
      <w:bookmarkEnd w:id="3397"/>
      <w:bookmarkEnd w:id="3398"/>
      <w:bookmarkEnd w:id="3399"/>
      <w:bookmarkEnd w:id="3400"/>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401" w:name="_CR9_2_5_1_11"/>
      <w:bookmarkStart w:id="3402" w:name="_Toc105657275"/>
      <w:bookmarkStart w:id="3403" w:name="_Toc106108656"/>
      <w:bookmarkStart w:id="3404" w:name="_Toc112687749"/>
      <w:bookmarkStart w:id="3405" w:name="_Toc209691390"/>
      <w:bookmarkEnd w:id="3401"/>
      <w:r>
        <w:t>9.2.5.</w:t>
      </w:r>
      <w:r w:rsidRPr="008C3F37">
        <w:t>1.</w:t>
      </w:r>
      <w:r>
        <w:rPr>
          <w:rFonts w:hint="eastAsia"/>
          <w:lang w:eastAsia="zh-CN"/>
        </w:rPr>
        <w:t>11</w:t>
      </w:r>
      <w:r w:rsidRPr="008C3F37">
        <w:tab/>
        <w:t>BC BEARER CONTEXT RELEASE REQUEST</w:t>
      </w:r>
      <w:bookmarkEnd w:id="3402"/>
      <w:bookmarkEnd w:id="3403"/>
      <w:bookmarkEnd w:id="3404"/>
      <w:bookmarkEnd w:id="3405"/>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lastRenderedPageBreak/>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406" w:name="_CR9_2_5_2"/>
      <w:bookmarkStart w:id="3407" w:name="_Toc105657276"/>
      <w:bookmarkStart w:id="3408" w:name="_Toc106108657"/>
      <w:bookmarkStart w:id="3409" w:name="_Toc112687750"/>
      <w:bookmarkStart w:id="3410" w:name="_Toc209691391"/>
      <w:bookmarkEnd w:id="3406"/>
      <w:r>
        <w:t>9.2.5.</w:t>
      </w:r>
      <w:r w:rsidRPr="008C3F37">
        <w:t>2</w:t>
      </w:r>
      <w:r w:rsidRPr="008C3F37">
        <w:tab/>
        <w:t>MBS Messages for Multicast</w:t>
      </w:r>
      <w:bookmarkEnd w:id="3407"/>
      <w:bookmarkEnd w:id="3408"/>
      <w:bookmarkEnd w:id="3409"/>
      <w:bookmarkEnd w:id="3410"/>
    </w:p>
    <w:p w14:paraId="3F00ACA9" w14:textId="77777777" w:rsidR="00FC324B" w:rsidRPr="0076581A" w:rsidRDefault="00FC324B" w:rsidP="007B1FA7">
      <w:pPr>
        <w:pStyle w:val="Heading5"/>
        <w:keepNext w:val="0"/>
        <w:keepLines w:val="0"/>
        <w:widowControl w:val="0"/>
        <w:rPr>
          <w:lang w:val="fr-FR"/>
        </w:rPr>
      </w:pPr>
      <w:bookmarkStart w:id="3411" w:name="_CR9_2_5_2_1"/>
      <w:bookmarkStart w:id="3412" w:name="_Toc105657277"/>
      <w:bookmarkStart w:id="3413" w:name="_Toc106108658"/>
      <w:bookmarkStart w:id="3414" w:name="_Toc112687751"/>
      <w:bookmarkStart w:id="3415" w:name="_Toc209691392"/>
      <w:bookmarkEnd w:id="3411"/>
      <w:r>
        <w:rPr>
          <w:lang w:val="fr-FR"/>
        </w:rPr>
        <w:t>9.2.5.</w:t>
      </w:r>
      <w:r w:rsidRPr="0076581A">
        <w:rPr>
          <w:lang w:val="fr-FR"/>
        </w:rPr>
        <w:t>2.1</w:t>
      </w:r>
      <w:r w:rsidRPr="0076581A">
        <w:rPr>
          <w:lang w:val="fr-FR"/>
        </w:rPr>
        <w:tab/>
        <w:t>MC BEARER CONTEXT SETUP REQUEST</w:t>
      </w:r>
      <w:bookmarkEnd w:id="3412"/>
      <w:bookmarkEnd w:id="3413"/>
      <w:bookmarkEnd w:id="3414"/>
      <w:bookmarkEnd w:id="3415"/>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416" w:name="_CR9_2_5_2_2"/>
      <w:bookmarkStart w:id="3417" w:name="_Toc105657278"/>
      <w:bookmarkStart w:id="3418" w:name="_Toc106108659"/>
      <w:bookmarkStart w:id="3419" w:name="_Toc112687752"/>
      <w:bookmarkStart w:id="3420" w:name="_Toc209691393"/>
      <w:bookmarkEnd w:id="3416"/>
      <w:r>
        <w:rPr>
          <w:lang w:val="fr-FR"/>
        </w:rPr>
        <w:t>9.2.5.</w:t>
      </w:r>
      <w:r w:rsidRPr="0076581A">
        <w:rPr>
          <w:lang w:val="fr-FR"/>
        </w:rPr>
        <w:t>2.2</w:t>
      </w:r>
      <w:r w:rsidRPr="0076581A">
        <w:rPr>
          <w:lang w:val="fr-FR"/>
        </w:rPr>
        <w:tab/>
      </w:r>
      <w:bookmarkStart w:id="3421" w:name="OLE_LINK143"/>
      <w:bookmarkStart w:id="3422" w:name="OLE_LINK144"/>
      <w:bookmarkStart w:id="3423" w:name="OLE_LINK147"/>
      <w:r w:rsidRPr="0076581A">
        <w:rPr>
          <w:lang w:val="fr-FR"/>
        </w:rPr>
        <w:t>MC BEARER CONTEXT SETUP RESPONSE</w:t>
      </w:r>
      <w:bookmarkEnd w:id="3417"/>
      <w:bookmarkEnd w:id="3418"/>
      <w:bookmarkEnd w:id="3419"/>
      <w:bookmarkEnd w:id="3420"/>
      <w:bookmarkEnd w:id="3421"/>
      <w:bookmarkEnd w:id="3422"/>
      <w:bookmarkEnd w:id="3423"/>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24" w:name="OLE_LINK145"/>
            <w:bookmarkStart w:id="3425" w:name="OLE_LINK146"/>
            <w:r w:rsidRPr="008C3F37">
              <w:t>Criticality Diagnostics</w:t>
            </w:r>
            <w:bookmarkEnd w:id="3424"/>
            <w:bookmarkEnd w:id="3425"/>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26" w:name="_CR9_2_5_2_3"/>
      <w:bookmarkStart w:id="3427" w:name="_Toc105657279"/>
      <w:bookmarkStart w:id="3428" w:name="_Toc106108660"/>
      <w:bookmarkStart w:id="3429" w:name="_Toc112687753"/>
      <w:bookmarkStart w:id="3430" w:name="_Toc209691394"/>
      <w:bookmarkEnd w:id="3426"/>
      <w:r>
        <w:t>9.2.5.</w:t>
      </w:r>
      <w:r w:rsidRPr="008C3F37">
        <w:t>2.3</w:t>
      </w:r>
      <w:r w:rsidRPr="008C3F37">
        <w:tab/>
        <w:t>MC BEARER CONTEXT SETUP FAILURE</w:t>
      </w:r>
      <w:bookmarkEnd w:id="3427"/>
      <w:bookmarkEnd w:id="3428"/>
      <w:bookmarkEnd w:id="3429"/>
      <w:bookmarkEnd w:id="3430"/>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671163">
        <w:trPr>
          <w:tblHeader/>
        </w:trPr>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lastRenderedPageBreak/>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31" w:name="_CR9_2_5_2_4"/>
      <w:bookmarkStart w:id="3432" w:name="_Toc105657280"/>
      <w:bookmarkStart w:id="3433" w:name="_Toc106108661"/>
      <w:bookmarkStart w:id="3434" w:name="_Toc112687754"/>
      <w:bookmarkStart w:id="3435" w:name="_Toc209691395"/>
      <w:bookmarkEnd w:id="3431"/>
      <w:r>
        <w:rPr>
          <w:lang w:val="fr-FR"/>
        </w:rPr>
        <w:t>9.2.5.</w:t>
      </w:r>
      <w:r w:rsidRPr="0076581A">
        <w:rPr>
          <w:lang w:val="fr-FR"/>
        </w:rPr>
        <w:t>2.4</w:t>
      </w:r>
      <w:r w:rsidRPr="0076581A">
        <w:rPr>
          <w:lang w:val="fr-FR"/>
        </w:rPr>
        <w:tab/>
        <w:t>MC BEARER CONTEXT MODIFICATION REQUEST</w:t>
      </w:r>
      <w:bookmarkEnd w:id="3432"/>
      <w:bookmarkEnd w:id="3433"/>
      <w:bookmarkEnd w:id="3434"/>
      <w:bookmarkEnd w:id="3435"/>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36" w:name="_CR9_2_5_2_5"/>
      <w:bookmarkStart w:id="3437" w:name="_Toc105657281"/>
      <w:bookmarkStart w:id="3438" w:name="_Toc106108662"/>
      <w:bookmarkStart w:id="3439" w:name="_Toc112687755"/>
      <w:bookmarkStart w:id="3440" w:name="_Toc209691396"/>
      <w:bookmarkEnd w:id="3436"/>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37"/>
      <w:bookmarkEnd w:id="3438"/>
      <w:bookmarkEnd w:id="3439"/>
      <w:bookmarkEnd w:id="3440"/>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41" w:name="_CR9_2_5_2_6"/>
      <w:bookmarkStart w:id="3442" w:name="_Toc105657282"/>
      <w:bookmarkStart w:id="3443" w:name="_Toc106108663"/>
      <w:bookmarkStart w:id="3444" w:name="_Toc112687756"/>
      <w:bookmarkStart w:id="3445" w:name="_Toc209691397"/>
      <w:bookmarkEnd w:id="3441"/>
      <w:r>
        <w:rPr>
          <w:lang w:val="fr-FR"/>
        </w:rPr>
        <w:t>9.2.5.</w:t>
      </w:r>
      <w:r w:rsidRPr="0076581A">
        <w:rPr>
          <w:lang w:val="fr-FR"/>
        </w:rPr>
        <w:t>2.6</w:t>
      </w:r>
      <w:r w:rsidRPr="0076581A">
        <w:rPr>
          <w:lang w:val="fr-FR"/>
        </w:rPr>
        <w:tab/>
        <w:t>MC BEARER CONTEXT MODIFICATION FAILURE</w:t>
      </w:r>
      <w:bookmarkEnd w:id="3442"/>
      <w:bookmarkEnd w:id="3443"/>
      <w:bookmarkEnd w:id="3444"/>
      <w:bookmarkEnd w:id="3445"/>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46" w:name="OLE_LINK148"/>
            <w:r w:rsidRPr="008C3F37">
              <w:t>MBS Multicast F1-U Context Descriptor</w:t>
            </w:r>
            <w:bookmarkEnd w:id="3446"/>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47" w:name="_CR9_2_5_2_7"/>
      <w:bookmarkStart w:id="3448" w:name="_Toc105657283"/>
      <w:bookmarkStart w:id="3449" w:name="_Toc106108664"/>
      <w:bookmarkStart w:id="3450" w:name="_Toc112687757"/>
      <w:bookmarkStart w:id="3451" w:name="_Toc209691398"/>
      <w:bookmarkEnd w:id="3447"/>
      <w:r>
        <w:t>9.2.5.</w:t>
      </w:r>
      <w:r w:rsidRPr="008C3F37">
        <w:t>2.</w:t>
      </w:r>
      <w:r>
        <w:rPr>
          <w:rFonts w:hint="eastAsia"/>
          <w:lang w:eastAsia="zh-CN"/>
        </w:rPr>
        <w:t>7</w:t>
      </w:r>
      <w:r w:rsidRPr="008C3F37">
        <w:tab/>
        <w:t>MC BEARER CONTEXT MODIFICATION REQUIRED</w:t>
      </w:r>
      <w:bookmarkEnd w:id="3448"/>
      <w:bookmarkEnd w:id="3449"/>
      <w:bookmarkEnd w:id="3450"/>
      <w:bookmarkEnd w:id="3451"/>
    </w:p>
    <w:p w14:paraId="77368C1F" w14:textId="77777777" w:rsidR="00FC324B" w:rsidRPr="008C3F37" w:rsidRDefault="00FC324B" w:rsidP="007B1FA7">
      <w:pPr>
        <w:widowControl w:val="0"/>
      </w:pPr>
      <w:r w:rsidRPr="008C3F37">
        <w:lastRenderedPageBreak/>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52" w:name="_CR9_2_5_2_8"/>
      <w:bookmarkStart w:id="3453" w:name="_Toc105657284"/>
      <w:bookmarkStart w:id="3454" w:name="_Toc106108665"/>
      <w:bookmarkStart w:id="3455" w:name="_Toc112687758"/>
      <w:bookmarkStart w:id="3456" w:name="_Toc209691399"/>
      <w:bookmarkEnd w:id="3452"/>
      <w:r>
        <w:t>9.2.5.</w:t>
      </w:r>
      <w:r w:rsidRPr="00751C88">
        <w:t>2.</w:t>
      </w:r>
      <w:r>
        <w:rPr>
          <w:rFonts w:hint="eastAsia"/>
          <w:lang w:eastAsia="zh-CN"/>
        </w:rPr>
        <w:t>8</w:t>
      </w:r>
      <w:r w:rsidRPr="00751C88">
        <w:tab/>
        <w:t>MC BEARER CONTEXT MODIFICATION CONFIRM</w:t>
      </w:r>
      <w:bookmarkEnd w:id="3453"/>
      <w:bookmarkEnd w:id="3454"/>
      <w:bookmarkEnd w:id="3455"/>
      <w:bookmarkEnd w:id="3456"/>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57" w:name="_CR9_2_5_2_9"/>
      <w:bookmarkStart w:id="3458" w:name="_Toc105657285"/>
      <w:bookmarkStart w:id="3459" w:name="_Toc106108666"/>
      <w:bookmarkStart w:id="3460" w:name="_Toc112687759"/>
      <w:bookmarkStart w:id="3461" w:name="_Toc209691400"/>
      <w:bookmarkEnd w:id="3457"/>
      <w:r>
        <w:t>9.2.5.</w:t>
      </w:r>
      <w:r w:rsidRPr="008C3F37">
        <w:t>2.</w:t>
      </w:r>
      <w:r>
        <w:rPr>
          <w:rFonts w:hint="eastAsia"/>
          <w:lang w:eastAsia="zh-CN"/>
        </w:rPr>
        <w:t>9</w:t>
      </w:r>
      <w:r w:rsidRPr="008C3F37">
        <w:tab/>
        <w:t>MC BEARER CONTEXT RELEASE COMMAND</w:t>
      </w:r>
      <w:bookmarkEnd w:id="3458"/>
      <w:bookmarkEnd w:id="3459"/>
      <w:bookmarkEnd w:id="3460"/>
      <w:bookmarkEnd w:id="3461"/>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62" w:name="_CR9_2_5_2_10"/>
      <w:bookmarkStart w:id="3463" w:name="_Toc105657286"/>
      <w:bookmarkStart w:id="3464" w:name="_Toc106108667"/>
      <w:bookmarkStart w:id="3465" w:name="_Toc112687760"/>
      <w:bookmarkStart w:id="3466" w:name="_Toc209691401"/>
      <w:bookmarkEnd w:id="3462"/>
      <w:r>
        <w:t>9.2.5.</w:t>
      </w:r>
      <w:r w:rsidRPr="008C3F37">
        <w:t>2.</w:t>
      </w:r>
      <w:r>
        <w:rPr>
          <w:rFonts w:hint="eastAsia"/>
          <w:lang w:eastAsia="zh-CN"/>
        </w:rPr>
        <w:t>10</w:t>
      </w:r>
      <w:r w:rsidRPr="008C3F37">
        <w:tab/>
        <w:t>MC BEARER CONTEXT RELEASE COMPLETE</w:t>
      </w:r>
      <w:bookmarkEnd w:id="3463"/>
      <w:bookmarkEnd w:id="3464"/>
      <w:bookmarkEnd w:id="3465"/>
      <w:bookmarkEnd w:id="3466"/>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671163">
        <w:trPr>
          <w:tblHeader/>
        </w:trPr>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lastRenderedPageBreak/>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67" w:name="_CR9_2_5_2_11"/>
      <w:bookmarkStart w:id="3468" w:name="_Toc105657287"/>
      <w:bookmarkStart w:id="3469" w:name="_Toc106108668"/>
      <w:bookmarkStart w:id="3470" w:name="_Toc112687761"/>
      <w:bookmarkStart w:id="3471" w:name="_Toc209691402"/>
      <w:bookmarkEnd w:id="3467"/>
      <w:r>
        <w:t>9.2.5.</w:t>
      </w:r>
      <w:r w:rsidRPr="008C3F37">
        <w:t>2.</w:t>
      </w:r>
      <w:r>
        <w:rPr>
          <w:rFonts w:hint="eastAsia"/>
          <w:lang w:eastAsia="zh-CN"/>
        </w:rPr>
        <w:t>11</w:t>
      </w:r>
      <w:r w:rsidRPr="008C3F37">
        <w:tab/>
        <w:t>MC BEARER CONTEXT RELEASE REQUEST</w:t>
      </w:r>
      <w:bookmarkEnd w:id="3468"/>
      <w:bookmarkEnd w:id="3469"/>
      <w:bookmarkEnd w:id="3470"/>
      <w:bookmarkEnd w:id="3471"/>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72" w:name="_CR9_2_5_2_12"/>
      <w:bookmarkStart w:id="3473" w:name="_Toc209691403"/>
      <w:bookmarkEnd w:id="3472"/>
      <w:r>
        <w:t>9.2.5.</w:t>
      </w:r>
      <w:r w:rsidRPr="008C3F37">
        <w:t>2.</w:t>
      </w:r>
      <w:r>
        <w:rPr>
          <w:lang w:eastAsia="zh-CN"/>
        </w:rPr>
        <w:t>12</w:t>
      </w:r>
      <w:r w:rsidRPr="008C3F37">
        <w:tab/>
        <w:t xml:space="preserve">MC </w:t>
      </w:r>
      <w:r>
        <w:t>BEARER NOTIFICATION</w:t>
      </w:r>
      <w:bookmarkEnd w:id="3473"/>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74" w:name="_CR9_3"/>
      <w:bookmarkStart w:id="3475" w:name="_Toc20955580"/>
      <w:bookmarkStart w:id="3476" w:name="_Toc29461018"/>
      <w:bookmarkStart w:id="3477" w:name="_Toc29505750"/>
      <w:bookmarkStart w:id="3478" w:name="_Toc36556275"/>
      <w:bookmarkStart w:id="3479" w:name="_Toc45881739"/>
      <w:bookmarkStart w:id="3480" w:name="_Toc51852378"/>
      <w:bookmarkStart w:id="3481" w:name="_Toc56620329"/>
      <w:bookmarkStart w:id="3482" w:name="_Toc64447969"/>
      <w:bookmarkStart w:id="3483" w:name="_Toc74152744"/>
      <w:bookmarkStart w:id="3484" w:name="_Toc88656169"/>
      <w:bookmarkStart w:id="3485" w:name="_Toc88657228"/>
      <w:bookmarkStart w:id="3486" w:name="_Toc105657288"/>
      <w:bookmarkStart w:id="3487" w:name="_Toc106108669"/>
      <w:bookmarkStart w:id="3488" w:name="_Toc112687762"/>
      <w:bookmarkStart w:id="3489" w:name="_Toc209691404"/>
      <w:bookmarkEnd w:id="3474"/>
      <w:r w:rsidRPr="00D629EF">
        <w:t>9.3</w:t>
      </w:r>
      <w:r w:rsidRPr="00D629EF">
        <w:tab/>
        <w:t>Information Element Definitions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6905AD6F" w14:textId="77777777" w:rsidR="00FC324B" w:rsidRPr="00D629EF" w:rsidRDefault="00FC324B" w:rsidP="007B1FA7">
      <w:pPr>
        <w:pStyle w:val="Heading3"/>
        <w:keepNext w:val="0"/>
        <w:keepLines w:val="0"/>
        <w:widowControl w:val="0"/>
      </w:pPr>
      <w:bookmarkStart w:id="3490" w:name="_CR9_3_1"/>
      <w:bookmarkStart w:id="3491" w:name="_Toc20955581"/>
      <w:bookmarkStart w:id="3492" w:name="_Toc29461019"/>
      <w:bookmarkStart w:id="3493" w:name="_Toc29505751"/>
      <w:bookmarkStart w:id="3494" w:name="_Toc36556276"/>
      <w:bookmarkStart w:id="3495" w:name="_Toc45881740"/>
      <w:bookmarkStart w:id="3496" w:name="_Toc51852379"/>
      <w:bookmarkStart w:id="3497" w:name="_Toc56620330"/>
      <w:bookmarkStart w:id="3498" w:name="_Toc64447970"/>
      <w:bookmarkStart w:id="3499" w:name="_Toc74152745"/>
      <w:bookmarkStart w:id="3500" w:name="_Toc88656170"/>
      <w:bookmarkStart w:id="3501" w:name="_Toc88657229"/>
      <w:bookmarkStart w:id="3502" w:name="_Toc105657289"/>
      <w:bookmarkStart w:id="3503" w:name="_Toc106108670"/>
      <w:bookmarkStart w:id="3504" w:name="_Toc112687763"/>
      <w:bookmarkStart w:id="3505" w:name="_Toc209691405"/>
      <w:bookmarkEnd w:id="3490"/>
      <w:r w:rsidRPr="00D629EF">
        <w:t>9.3.1</w:t>
      </w:r>
      <w:r w:rsidRPr="00836DD7">
        <w:tab/>
      </w:r>
      <w:r w:rsidRPr="00D629EF">
        <w:t>Radio Network Layer Related IEs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9DB5E3B" w14:textId="77777777" w:rsidR="00FC324B" w:rsidRPr="00D629EF" w:rsidRDefault="00FC324B" w:rsidP="007B1FA7">
      <w:pPr>
        <w:pStyle w:val="Heading4"/>
        <w:keepNext w:val="0"/>
        <w:keepLines w:val="0"/>
        <w:widowControl w:val="0"/>
      </w:pPr>
      <w:bookmarkStart w:id="3506" w:name="_CR9_3_1_1"/>
      <w:bookmarkStart w:id="3507" w:name="_Toc20955582"/>
      <w:bookmarkStart w:id="3508" w:name="_Toc29461020"/>
      <w:bookmarkStart w:id="3509" w:name="_Toc29505752"/>
      <w:bookmarkStart w:id="3510" w:name="_Toc36556277"/>
      <w:bookmarkStart w:id="3511" w:name="_Toc45881741"/>
      <w:bookmarkStart w:id="3512" w:name="_Toc51852380"/>
      <w:bookmarkStart w:id="3513" w:name="_Toc56620331"/>
      <w:bookmarkStart w:id="3514" w:name="_Toc64447971"/>
      <w:bookmarkStart w:id="3515" w:name="_Toc74152746"/>
      <w:bookmarkStart w:id="3516" w:name="_Toc88656171"/>
      <w:bookmarkStart w:id="3517" w:name="_Toc88657230"/>
      <w:bookmarkStart w:id="3518" w:name="_Toc105657290"/>
      <w:bookmarkStart w:id="3519" w:name="_Toc106108671"/>
      <w:bookmarkStart w:id="3520" w:name="_Toc112687764"/>
      <w:bookmarkStart w:id="3521" w:name="_Toc209691406"/>
      <w:bookmarkEnd w:id="3506"/>
      <w:r w:rsidRPr="00D629EF">
        <w:t>9.3.1.1</w:t>
      </w:r>
      <w:r w:rsidRPr="00D629EF">
        <w:tab/>
        <w:t>Message Type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22" w:name="_CR9_3_1_2"/>
      <w:bookmarkStart w:id="3523" w:name="_Toc20955583"/>
      <w:bookmarkStart w:id="3524" w:name="_Toc29461021"/>
      <w:bookmarkStart w:id="3525" w:name="_Toc29505753"/>
      <w:bookmarkStart w:id="3526" w:name="_Toc36556278"/>
      <w:bookmarkStart w:id="3527" w:name="_Toc45881742"/>
      <w:bookmarkStart w:id="3528" w:name="_Toc51852381"/>
      <w:bookmarkStart w:id="3529" w:name="_Toc56620332"/>
      <w:bookmarkStart w:id="3530" w:name="_Toc64447972"/>
      <w:bookmarkStart w:id="3531" w:name="_Toc74152747"/>
      <w:bookmarkStart w:id="3532" w:name="_Toc88656172"/>
      <w:bookmarkStart w:id="3533" w:name="_Toc88657231"/>
      <w:bookmarkStart w:id="3534" w:name="_Toc105657291"/>
      <w:bookmarkStart w:id="3535" w:name="_Toc106108672"/>
      <w:bookmarkStart w:id="3536" w:name="_Toc112687765"/>
      <w:bookmarkStart w:id="3537" w:name="_Toc209691407"/>
      <w:bookmarkEnd w:id="3522"/>
      <w:r w:rsidRPr="00D629EF">
        <w:rPr>
          <w:lang w:eastAsia="zh-CN"/>
        </w:rPr>
        <w:t>9.3.1.2</w:t>
      </w:r>
      <w:r w:rsidRPr="00D629EF">
        <w:rPr>
          <w:lang w:eastAsia="zh-CN"/>
        </w:rPr>
        <w:tab/>
      </w:r>
      <w:r w:rsidRPr="00D629EF">
        <w:rPr>
          <w:rFonts w:cs="Arial"/>
          <w:szCs w:val="24"/>
        </w:rPr>
        <w:t>Cause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38"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38"/>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lastRenderedPageBreak/>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(Control Processing Overload, Not </w:t>
            </w:r>
            <w:r w:rsidRPr="00D629EF">
              <w:rPr>
                <w:lang w:eastAsia="ja-JP"/>
              </w:rPr>
              <w:lastRenderedPageBreak/>
              <w:t>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lastRenderedPageBreak/>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39" w:name="_CR9_3_1_3"/>
      <w:bookmarkStart w:id="3540" w:name="_Toc20955584"/>
      <w:bookmarkStart w:id="3541" w:name="_Toc29461022"/>
      <w:bookmarkStart w:id="3542" w:name="_Toc29505754"/>
      <w:bookmarkStart w:id="3543" w:name="_Toc36556279"/>
      <w:bookmarkStart w:id="3544" w:name="_Toc45881743"/>
      <w:bookmarkStart w:id="3545" w:name="_Toc51852382"/>
      <w:bookmarkStart w:id="3546" w:name="_Toc56620333"/>
      <w:bookmarkStart w:id="3547" w:name="_Toc64447973"/>
      <w:bookmarkStart w:id="3548" w:name="_Toc74152748"/>
      <w:bookmarkStart w:id="3549" w:name="_Toc88656173"/>
      <w:bookmarkStart w:id="3550" w:name="_Toc88657232"/>
      <w:bookmarkStart w:id="3551" w:name="_Toc105657292"/>
      <w:bookmarkStart w:id="3552" w:name="_Toc106108673"/>
      <w:bookmarkStart w:id="3553" w:name="_Toc112687766"/>
      <w:bookmarkStart w:id="3554" w:name="_Toc209691408"/>
      <w:bookmarkEnd w:id="3539"/>
      <w:r w:rsidRPr="00D629EF">
        <w:rPr>
          <w:rFonts w:eastAsia="Batang"/>
          <w:lang w:eastAsia="zh-CN"/>
        </w:rPr>
        <w:t>9.3.1.3</w:t>
      </w:r>
      <w:r w:rsidRPr="00D629EF">
        <w:rPr>
          <w:rFonts w:eastAsia="Batang"/>
          <w:lang w:eastAsia="zh-CN"/>
        </w:rPr>
        <w:tab/>
      </w:r>
      <w:r w:rsidRPr="00D629EF">
        <w:t>Criticality Diagnostics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w:t>
      </w:r>
      <w:r w:rsidRPr="00D629EF">
        <w:rPr>
          <w:i/>
        </w:rPr>
        <w:lastRenderedPageBreak/>
        <w:t xml:space="preserve">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55" w:name="_CR9_3_1_4"/>
      <w:bookmarkStart w:id="3556" w:name="_Toc20955585"/>
      <w:bookmarkStart w:id="3557" w:name="_Toc29461023"/>
      <w:bookmarkStart w:id="3558" w:name="_Toc29505755"/>
      <w:bookmarkStart w:id="3559" w:name="_Toc36556280"/>
      <w:bookmarkStart w:id="3560" w:name="_Toc45881744"/>
      <w:bookmarkStart w:id="3561" w:name="_Toc51852383"/>
      <w:bookmarkStart w:id="3562" w:name="_Toc56620334"/>
      <w:bookmarkStart w:id="3563" w:name="_Toc64447974"/>
      <w:bookmarkStart w:id="3564" w:name="_Toc74152749"/>
      <w:bookmarkStart w:id="3565" w:name="_Toc88656174"/>
      <w:bookmarkStart w:id="3566" w:name="_Toc88657233"/>
      <w:bookmarkStart w:id="3567" w:name="_Toc105657293"/>
      <w:bookmarkStart w:id="3568" w:name="_Toc106108674"/>
      <w:bookmarkStart w:id="3569" w:name="_Toc112687767"/>
      <w:bookmarkStart w:id="3570" w:name="_Toc209691409"/>
      <w:bookmarkEnd w:id="3555"/>
      <w:r w:rsidRPr="00D629EF">
        <w:t>9.3.1.4</w:t>
      </w:r>
      <w:r w:rsidRPr="00D629EF">
        <w:tab/>
        <w:t>gNB-CU-CP UE E1AP ID</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71" w:name="_CR9_3_1_5"/>
      <w:bookmarkStart w:id="3572" w:name="_Toc20955586"/>
      <w:bookmarkStart w:id="3573" w:name="_Toc29461024"/>
      <w:bookmarkStart w:id="3574" w:name="_Toc29505756"/>
      <w:bookmarkStart w:id="3575" w:name="_Toc36556281"/>
      <w:bookmarkStart w:id="3576" w:name="_Toc45881745"/>
      <w:bookmarkStart w:id="3577" w:name="_Toc51852384"/>
      <w:bookmarkStart w:id="3578" w:name="_Toc56620335"/>
      <w:bookmarkStart w:id="3579" w:name="_Toc64447975"/>
      <w:bookmarkStart w:id="3580" w:name="_Toc74152750"/>
      <w:bookmarkStart w:id="3581" w:name="_Toc88656175"/>
      <w:bookmarkStart w:id="3582" w:name="_Toc88657234"/>
      <w:bookmarkStart w:id="3583" w:name="_Toc105657294"/>
      <w:bookmarkStart w:id="3584" w:name="_Toc106108675"/>
      <w:bookmarkStart w:id="3585" w:name="_Toc112687768"/>
      <w:bookmarkStart w:id="3586" w:name="_Toc209691410"/>
      <w:bookmarkEnd w:id="3571"/>
      <w:r w:rsidRPr="00D629EF">
        <w:t>9.3.1.5</w:t>
      </w:r>
      <w:r w:rsidRPr="00D629EF">
        <w:tab/>
        <w:t>gNB-CU-UP UE E1AP 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87" w:name="_CR9_3_1_6"/>
      <w:bookmarkStart w:id="3588" w:name="_Toc20955587"/>
      <w:bookmarkStart w:id="3589" w:name="_Toc29461025"/>
      <w:bookmarkStart w:id="3590" w:name="_Toc29505757"/>
      <w:bookmarkStart w:id="3591" w:name="_Toc36556282"/>
      <w:bookmarkStart w:id="3592" w:name="_Toc45881746"/>
      <w:bookmarkStart w:id="3593" w:name="_Toc51852385"/>
      <w:bookmarkStart w:id="3594" w:name="_Toc56620336"/>
      <w:bookmarkStart w:id="3595" w:name="_Toc64447976"/>
      <w:bookmarkStart w:id="3596" w:name="_Toc74152751"/>
      <w:bookmarkStart w:id="3597" w:name="_Toc88656176"/>
      <w:bookmarkStart w:id="3598" w:name="_Toc88657235"/>
      <w:bookmarkStart w:id="3599" w:name="_Toc105657295"/>
      <w:bookmarkStart w:id="3600" w:name="_Toc106108676"/>
      <w:bookmarkStart w:id="3601" w:name="_Toc112687769"/>
      <w:bookmarkStart w:id="3602" w:name="_Toc209691411"/>
      <w:bookmarkEnd w:id="3587"/>
      <w:r w:rsidRPr="00D629EF">
        <w:t>9.3.1.6</w:t>
      </w:r>
      <w:r w:rsidRPr="00D629EF">
        <w:tab/>
        <w:t>Time To wait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671163">
        <w:trPr>
          <w:tblHeader/>
        </w:trPr>
        <w:tc>
          <w:tcPr>
            <w:tcW w:w="2448" w:type="dxa"/>
          </w:tcPr>
          <w:p w14:paraId="4C88EDD3" w14:textId="77777777" w:rsidR="00FC324B" w:rsidRPr="00D629EF" w:rsidRDefault="00FC324B" w:rsidP="007B1FA7">
            <w:pPr>
              <w:pStyle w:val="TAH"/>
              <w:keepNext w:val="0"/>
              <w:keepLines w:val="0"/>
              <w:widowControl w:val="0"/>
            </w:pPr>
            <w:r w:rsidRPr="00D629EF">
              <w:lastRenderedPageBreak/>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603" w:name="_CR9_3_1_7"/>
      <w:bookmarkStart w:id="3604" w:name="_Toc20955588"/>
      <w:bookmarkStart w:id="3605" w:name="_Toc29461026"/>
      <w:bookmarkStart w:id="3606" w:name="_Toc29505758"/>
      <w:bookmarkStart w:id="3607" w:name="_Toc36556283"/>
      <w:bookmarkStart w:id="3608" w:name="_Toc45881747"/>
      <w:bookmarkStart w:id="3609" w:name="_Toc51852386"/>
      <w:bookmarkStart w:id="3610" w:name="_Toc56620337"/>
      <w:bookmarkStart w:id="3611" w:name="_Toc64447977"/>
      <w:bookmarkStart w:id="3612" w:name="_Toc74152752"/>
      <w:bookmarkStart w:id="3613" w:name="_Toc88656177"/>
      <w:bookmarkStart w:id="3614" w:name="_Toc88657236"/>
      <w:bookmarkStart w:id="3615" w:name="_Toc105657296"/>
      <w:bookmarkStart w:id="3616" w:name="_Toc106108677"/>
      <w:bookmarkStart w:id="3617" w:name="_Toc112687770"/>
      <w:bookmarkStart w:id="3618" w:name="_Toc209691412"/>
      <w:bookmarkEnd w:id="3603"/>
      <w:r w:rsidRPr="00D629EF">
        <w:rPr>
          <w:lang w:eastAsia="zh-CN"/>
        </w:rPr>
        <w:t>9.3.1.7</w:t>
      </w:r>
      <w:r w:rsidRPr="00D629EF">
        <w:rPr>
          <w:lang w:eastAsia="zh-CN"/>
        </w:rPr>
        <w:tab/>
        <w:t>PLMN Identity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19" w:name="_CR9_3_1_8"/>
      <w:bookmarkStart w:id="3620" w:name="_Toc20955589"/>
      <w:bookmarkStart w:id="3621" w:name="_Toc29461027"/>
      <w:bookmarkStart w:id="3622" w:name="_Toc29505759"/>
      <w:bookmarkStart w:id="3623" w:name="_Toc36556284"/>
      <w:bookmarkStart w:id="3624" w:name="_Toc45881748"/>
      <w:bookmarkStart w:id="3625" w:name="_Toc51852387"/>
      <w:bookmarkStart w:id="3626" w:name="_Toc56620338"/>
      <w:bookmarkStart w:id="3627" w:name="_Toc64447978"/>
      <w:bookmarkStart w:id="3628" w:name="_Toc74152753"/>
      <w:bookmarkStart w:id="3629" w:name="_Toc88656178"/>
      <w:bookmarkStart w:id="3630" w:name="_Toc88657237"/>
      <w:bookmarkStart w:id="3631" w:name="_Toc105657297"/>
      <w:bookmarkStart w:id="3632" w:name="_Toc106108678"/>
      <w:bookmarkStart w:id="3633" w:name="_Toc112687771"/>
      <w:bookmarkStart w:id="3634" w:name="_Toc209691413"/>
      <w:bookmarkEnd w:id="3619"/>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35" w:name="_CR9_3_1_9"/>
      <w:bookmarkStart w:id="3636" w:name="_Toc20955590"/>
      <w:bookmarkStart w:id="3637" w:name="_Toc29461028"/>
      <w:bookmarkStart w:id="3638" w:name="_Toc29505760"/>
      <w:bookmarkStart w:id="3639" w:name="_Toc36556285"/>
      <w:bookmarkStart w:id="3640" w:name="_Toc45881749"/>
      <w:bookmarkStart w:id="3641" w:name="_Toc51852388"/>
      <w:bookmarkStart w:id="3642" w:name="_Toc56620339"/>
      <w:bookmarkStart w:id="3643" w:name="_Toc64447979"/>
      <w:bookmarkStart w:id="3644" w:name="_Toc74152754"/>
      <w:bookmarkStart w:id="3645" w:name="_Toc88656179"/>
      <w:bookmarkStart w:id="3646" w:name="_Toc88657238"/>
      <w:bookmarkStart w:id="3647" w:name="_Toc105657298"/>
      <w:bookmarkStart w:id="3648" w:name="_Toc106108679"/>
      <w:bookmarkStart w:id="3649" w:name="_Toc112687772"/>
      <w:bookmarkStart w:id="3650" w:name="_Toc209691414"/>
      <w:bookmarkEnd w:id="3635"/>
      <w:r w:rsidRPr="00D629EF">
        <w:rPr>
          <w:lang w:eastAsia="zh-CN"/>
        </w:rPr>
        <w:t>9.3.1.9</w:t>
      </w:r>
      <w:r w:rsidRPr="00D629EF">
        <w:rPr>
          <w:lang w:eastAsia="zh-CN"/>
        </w:rPr>
        <w:tab/>
        <w:t>S-NSSAI</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51" w:name="_CR9_3_1_10"/>
      <w:bookmarkStart w:id="3652" w:name="_Toc20955591"/>
      <w:bookmarkStart w:id="3653" w:name="_Toc29461029"/>
      <w:bookmarkStart w:id="3654" w:name="_Toc29505761"/>
      <w:bookmarkStart w:id="3655" w:name="_Toc36556286"/>
      <w:bookmarkStart w:id="3656" w:name="_Toc45881750"/>
      <w:bookmarkStart w:id="3657" w:name="_Toc51852389"/>
      <w:bookmarkStart w:id="3658" w:name="_Toc56620340"/>
      <w:bookmarkStart w:id="3659" w:name="_Toc64447980"/>
      <w:bookmarkStart w:id="3660" w:name="_Toc74152755"/>
      <w:bookmarkStart w:id="3661" w:name="_Toc88656180"/>
      <w:bookmarkStart w:id="3662" w:name="_Toc88657239"/>
      <w:bookmarkStart w:id="3663" w:name="_Toc105657299"/>
      <w:bookmarkStart w:id="3664" w:name="_Toc106108680"/>
      <w:bookmarkStart w:id="3665" w:name="_Toc112687773"/>
      <w:bookmarkStart w:id="3666" w:name="_Toc209691415"/>
      <w:bookmarkEnd w:id="3651"/>
      <w:r w:rsidRPr="00673604">
        <w:t>9.3.1.10</w:t>
      </w:r>
      <w:r w:rsidRPr="00673604">
        <w:tab/>
        <w:t>Security Information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671163">
        <w:trPr>
          <w:tblHeader/>
        </w:trPr>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67" w:name="_CR9_3_1_11"/>
      <w:bookmarkStart w:id="3668" w:name="_Toc20955592"/>
      <w:bookmarkStart w:id="3669" w:name="_Toc29461030"/>
      <w:bookmarkStart w:id="3670" w:name="_Toc29505762"/>
      <w:bookmarkStart w:id="3671" w:name="_Toc36556287"/>
      <w:bookmarkStart w:id="3672" w:name="_Toc45881751"/>
      <w:bookmarkStart w:id="3673" w:name="_Toc51852390"/>
      <w:bookmarkStart w:id="3674" w:name="_Toc56620341"/>
      <w:bookmarkStart w:id="3675" w:name="_Toc64447981"/>
      <w:bookmarkStart w:id="3676" w:name="_Toc74152756"/>
      <w:bookmarkStart w:id="3677" w:name="_Toc88656181"/>
      <w:bookmarkStart w:id="3678" w:name="_Toc88657240"/>
      <w:bookmarkStart w:id="3679" w:name="_Toc105657300"/>
      <w:bookmarkStart w:id="3680" w:name="_Toc106108681"/>
      <w:bookmarkStart w:id="3681" w:name="_Toc112687774"/>
      <w:bookmarkStart w:id="3682" w:name="_Toc209691416"/>
      <w:bookmarkEnd w:id="3667"/>
      <w:r w:rsidRPr="00673604">
        <w:t>9.3.1.11</w:t>
      </w:r>
      <w:r w:rsidRPr="00673604">
        <w:tab/>
        <w:t>Cell Group Information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83" w:name="_CR9_3_1_12"/>
      <w:bookmarkStart w:id="3684" w:name="_Toc20955593"/>
      <w:bookmarkStart w:id="3685" w:name="_Toc29461031"/>
      <w:bookmarkStart w:id="3686" w:name="_Toc29505763"/>
      <w:bookmarkStart w:id="3687" w:name="_Toc36556288"/>
      <w:bookmarkStart w:id="3688" w:name="_Toc45881752"/>
      <w:bookmarkStart w:id="3689" w:name="_Toc51852391"/>
      <w:bookmarkStart w:id="3690" w:name="_Toc56620342"/>
      <w:bookmarkStart w:id="3691" w:name="_Toc64447982"/>
      <w:bookmarkStart w:id="3692" w:name="_Toc74152757"/>
      <w:bookmarkStart w:id="3693" w:name="_Toc88656182"/>
      <w:bookmarkStart w:id="3694" w:name="_Toc88657241"/>
      <w:bookmarkStart w:id="3695" w:name="_Toc105657301"/>
      <w:bookmarkStart w:id="3696" w:name="_Toc106108682"/>
      <w:bookmarkStart w:id="3697" w:name="_Toc112687775"/>
      <w:bookmarkStart w:id="3698" w:name="_Toc209691417"/>
      <w:bookmarkEnd w:id="3683"/>
      <w:r w:rsidRPr="00673604">
        <w:t>9.3.1.12</w:t>
      </w:r>
      <w:r w:rsidRPr="00673604">
        <w:tab/>
        <w:t>QoS Flow List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lastRenderedPageBreak/>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99" w:name="_CR9_3_1_13"/>
      <w:bookmarkStart w:id="3700" w:name="_Toc20955594"/>
      <w:bookmarkStart w:id="3701" w:name="_Toc29461032"/>
      <w:bookmarkStart w:id="3702" w:name="_Toc29505764"/>
      <w:bookmarkStart w:id="3703" w:name="_Toc36556289"/>
      <w:bookmarkStart w:id="3704" w:name="_Toc45881753"/>
      <w:bookmarkStart w:id="3705" w:name="_Toc51852392"/>
      <w:bookmarkStart w:id="3706" w:name="_Toc56620343"/>
      <w:bookmarkStart w:id="3707" w:name="_Toc64447983"/>
      <w:bookmarkStart w:id="3708" w:name="_Toc74152758"/>
      <w:bookmarkStart w:id="3709" w:name="_Toc88656183"/>
      <w:bookmarkStart w:id="3710" w:name="_Toc88657242"/>
      <w:bookmarkStart w:id="3711" w:name="_Toc105657302"/>
      <w:bookmarkStart w:id="3712" w:name="_Toc106108683"/>
      <w:bookmarkStart w:id="3713" w:name="_Toc112687776"/>
      <w:bookmarkStart w:id="3714" w:name="_Toc209691418"/>
      <w:bookmarkEnd w:id="3699"/>
      <w:r w:rsidRPr="00673604">
        <w:t>9.3.1.13</w:t>
      </w:r>
      <w:r w:rsidRPr="00673604">
        <w:tab/>
        <w:t>UP Parameters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715" w:name="_CR9_3_1_14"/>
      <w:bookmarkStart w:id="3716" w:name="_Toc20955595"/>
      <w:bookmarkStart w:id="3717" w:name="_Toc29461033"/>
      <w:bookmarkStart w:id="3718" w:name="_Toc29505765"/>
      <w:bookmarkStart w:id="3719" w:name="_Toc36556290"/>
      <w:bookmarkStart w:id="3720" w:name="_Toc45881754"/>
      <w:bookmarkStart w:id="3721" w:name="_Toc51852393"/>
      <w:bookmarkStart w:id="3722" w:name="_Toc56620344"/>
      <w:bookmarkStart w:id="3723" w:name="_Toc64447984"/>
      <w:bookmarkStart w:id="3724" w:name="_Toc74152759"/>
      <w:bookmarkStart w:id="3725" w:name="_Toc88656184"/>
      <w:bookmarkStart w:id="3726" w:name="_Toc88657243"/>
      <w:bookmarkStart w:id="3727" w:name="_Toc105657303"/>
      <w:bookmarkStart w:id="3728" w:name="_Toc106108684"/>
      <w:bookmarkStart w:id="3729" w:name="_Toc112687777"/>
      <w:bookmarkStart w:id="3730" w:name="_Toc209691419"/>
      <w:bookmarkEnd w:id="3715"/>
      <w:r w:rsidRPr="00D629EF">
        <w:rPr>
          <w:lang w:eastAsia="zh-CN"/>
        </w:rPr>
        <w:t>9.3.1.14</w:t>
      </w:r>
      <w:r w:rsidRPr="00D629EF">
        <w:rPr>
          <w:lang w:eastAsia="zh-CN"/>
        </w:rPr>
        <w:tab/>
        <w:t>NR CGI</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900BDB3" w14:textId="77777777" w:rsidR="00FC324B" w:rsidRPr="00D629EF" w:rsidRDefault="00FC324B" w:rsidP="007B1FA7">
      <w:pPr>
        <w:widowControl w:val="0"/>
        <w:rPr>
          <w:lang w:eastAsia="zh-CN"/>
        </w:rPr>
      </w:pPr>
      <w:r w:rsidRPr="00D629EF">
        <w:rPr>
          <w:lang w:eastAsia="zh-CN"/>
        </w:rPr>
        <w:lastRenderedPageBreak/>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31" w:name="_CR9_3_1_15"/>
      <w:bookmarkStart w:id="3732" w:name="_Toc20955596"/>
      <w:bookmarkStart w:id="3733" w:name="_Toc29461034"/>
      <w:bookmarkStart w:id="3734" w:name="_Toc29505766"/>
      <w:bookmarkStart w:id="3735" w:name="_Toc36556291"/>
      <w:bookmarkStart w:id="3736" w:name="_Toc45881755"/>
      <w:bookmarkStart w:id="3737" w:name="_Toc51852394"/>
      <w:bookmarkStart w:id="3738" w:name="_Toc56620345"/>
      <w:bookmarkStart w:id="3739" w:name="_Toc64447985"/>
      <w:bookmarkStart w:id="3740" w:name="_Toc74152760"/>
      <w:bookmarkStart w:id="3741" w:name="_Toc88656185"/>
      <w:bookmarkStart w:id="3742" w:name="_Toc88657244"/>
      <w:bookmarkStart w:id="3743" w:name="_Toc105657304"/>
      <w:bookmarkStart w:id="3744" w:name="_Toc106108685"/>
      <w:bookmarkStart w:id="3745" w:name="_Toc112687778"/>
      <w:bookmarkStart w:id="3746" w:name="_Toc209691420"/>
      <w:bookmarkEnd w:id="3731"/>
      <w:r w:rsidRPr="00D629EF">
        <w:t>9.3.1.15</w:t>
      </w:r>
      <w:r w:rsidRPr="00D629EF">
        <w:tab/>
        <w:t>gNB-CU-UP ID</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47" w:name="_CR9_3_1_16"/>
      <w:bookmarkStart w:id="3748" w:name="_Toc20955597"/>
      <w:bookmarkStart w:id="3749" w:name="_Toc29461035"/>
      <w:bookmarkStart w:id="3750" w:name="_Toc29505767"/>
      <w:bookmarkStart w:id="3751" w:name="_Toc36556292"/>
      <w:bookmarkStart w:id="3752" w:name="_Toc45881756"/>
      <w:bookmarkStart w:id="3753" w:name="_Toc51852395"/>
      <w:bookmarkStart w:id="3754" w:name="_Toc56620346"/>
      <w:bookmarkStart w:id="3755" w:name="_Toc64447986"/>
      <w:bookmarkStart w:id="3756" w:name="_Toc74152761"/>
      <w:bookmarkStart w:id="3757" w:name="_Toc88656186"/>
      <w:bookmarkStart w:id="3758" w:name="_Toc88657245"/>
      <w:bookmarkStart w:id="3759" w:name="_Toc105657305"/>
      <w:bookmarkStart w:id="3760" w:name="_Toc106108686"/>
      <w:bookmarkStart w:id="3761" w:name="_Toc112687779"/>
      <w:bookmarkStart w:id="3762" w:name="_Toc209691421"/>
      <w:bookmarkEnd w:id="3747"/>
      <w:r w:rsidRPr="00D629EF">
        <w:t>9.3.1.16</w:t>
      </w:r>
      <w:r w:rsidRPr="00D629EF">
        <w:tab/>
        <w:t>DRB ID</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63" w:name="_CR9_3_1_16a"/>
      <w:bookmarkStart w:id="3764" w:name="_Toc105657306"/>
      <w:bookmarkStart w:id="3765" w:name="_Toc106108687"/>
      <w:bookmarkStart w:id="3766" w:name="_Toc112687780"/>
      <w:bookmarkStart w:id="3767" w:name="_Toc209691422"/>
      <w:bookmarkEnd w:id="3763"/>
      <w:r w:rsidRPr="008C3F37">
        <w:t>9.3.1.16a</w:t>
      </w:r>
      <w:r w:rsidRPr="008C3F37">
        <w:tab/>
        <w:t>MRB ID</w:t>
      </w:r>
      <w:bookmarkEnd w:id="3764"/>
      <w:bookmarkEnd w:id="3765"/>
      <w:bookmarkEnd w:id="3766"/>
      <w:bookmarkEnd w:id="3767"/>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68" w:name="_CR9_3_1_17"/>
      <w:bookmarkStart w:id="3769" w:name="_Toc20955598"/>
      <w:bookmarkStart w:id="3770" w:name="_Toc29461036"/>
      <w:bookmarkStart w:id="3771" w:name="_Toc29505768"/>
      <w:bookmarkStart w:id="3772" w:name="_Toc36556293"/>
      <w:bookmarkStart w:id="3773" w:name="_Toc45881757"/>
      <w:bookmarkStart w:id="3774" w:name="_Toc51852396"/>
      <w:bookmarkStart w:id="3775" w:name="_Toc56620347"/>
      <w:bookmarkStart w:id="3776" w:name="_Toc64447987"/>
      <w:bookmarkStart w:id="3777" w:name="_Toc74152762"/>
      <w:bookmarkStart w:id="3778" w:name="_Toc88656187"/>
      <w:bookmarkStart w:id="3779" w:name="_Toc88657246"/>
      <w:bookmarkStart w:id="3780" w:name="_Toc105657307"/>
      <w:bookmarkStart w:id="3781" w:name="_Toc106108688"/>
      <w:bookmarkStart w:id="3782" w:name="_Toc112687781"/>
      <w:bookmarkStart w:id="3783" w:name="_Toc209691423"/>
      <w:bookmarkEnd w:id="3768"/>
      <w:r w:rsidRPr="00673604">
        <w:t>9.3.1.17</w:t>
      </w:r>
      <w:r w:rsidRPr="00673604">
        <w:tab/>
        <w:t>E-UTRAN QoS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84" w:name="_CR9_3_1_18"/>
      <w:bookmarkStart w:id="3785" w:name="_Toc20955599"/>
      <w:bookmarkStart w:id="3786" w:name="_Toc29461037"/>
      <w:bookmarkStart w:id="3787" w:name="_Toc29505769"/>
      <w:bookmarkStart w:id="3788" w:name="_Toc36556294"/>
      <w:bookmarkStart w:id="3789" w:name="_Toc45881758"/>
      <w:bookmarkStart w:id="3790" w:name="_Toc51852397"/>
      <w:bookmarkStart w:id="3791" w:name="_Toc56620348"/>
      <w:bookmarkStart w:id="3792" w:name="_Toc64447988"/>
      <w:bookmarkStart w:id="3793" w:name="_Toc74152763"/>
      <w:bookmarkStart w:id="3794" w:name="_Toc88656188"/>
      <w:bookmarkStart w:id="3795" w:name="_Toc88657247"/>
      <w:bookmarkStart w:id="3796" w:name="_Toc105657308"/>
      <w:bookmarkStart w:id="3797" w:name="_Toc106108689"/>
      <w:bookmarkStart w:id="3798" w:name="_Toc112687782"/>
      <w:bookmarkStart w:id="3799" w:name="_Toc209691424"/>
      <w:bookmarkEnd w:id="3784"/>
      <w:r w:rsidRPr="00673604">
        <w:lastRenderedPageBreak/>
        <w:t>9.3.1.18</w:t>
      </w:r>
      <w:r w:rsidRPr="00673604">
        <w:tab/>
        <w:t>E-UTRAN Allocation and Retention Priority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800" w:name="_CR9_3_1_19"/>
      <w:bookmarkStart w:id="3801" w:name="_Toc20955600"/>
      <w:bookmarkStart w:id="3802" w:name="_Toc29461038"/>
      <w:bookmarkStart w:id="3803" w:name="_Toc29505770"/>
      <w:bookmarkStart w:id="3804" w:name="_Toc36556295"/>
      <w:bookmarkStart w:id="3805" w:name="_Toc45881759"/>
      <w:bookmarkStart w:id="3806" w:name="_Toc51852398"/>
      <w:bookmarkStart w:id="3807" w:name="_Toc56620349"/>
      <w:bookmarkStart w:id="3808" w:name="_Toc64447989"/>
      <w:bookmarkStart w:id="3809" w:name="_Toc74152764"/>
      <w:bookmarkStart w:id="3810" w:name="_Toc88656189"/>
      <w:bookmarkStart w:id="3811" w:name="_Toc88657248"/>
      <w:bookmarkStart w:id="3812" w:name="_Toc105657309"/>
      <w:bookmarkStart w:id="3813" w:name="_Toc106108690"/>
      <w:bookmarkStart w:id="3814" w:name="_Toc112687783"/>
      <w:bookmarkStart w:id="3815" w:name="_Toc209691425"/>
      <w:bookmarkEnd w:id="3800"/>
      <w:r w:rsidRPr="00673604">
        <w:t>9.3.1.19</w:t>
      </w:r>
      <w:r w:rsidRPr="00673604">
        <w:tab/>
        <w:t>GBR QoS Information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lastRenderedPageBreak/>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816" w:name="_CR9_3_1_20"/>
      <w:bookmarkStart w:id="3817" w:name="_Toc20955601"/>
      <w:bookmarkStart w:id="3818" w:name="_Toc29461039"/>
      <w:bookmarkStart w:id="3819" w:name="_Toc29505771"/>
      <w:bookmarkStart w:id="3820" w:name="_Toc36556296"/>
      <w:bookmarkStart w:id="3821" w:name="_Toc45881760"/>
      <w:bookmarkStart w:id="3822" w:name="_Toc51852399"/>
      <w:bookmarkStart w:id="3823" w:name="_Toc56620350"/>
      <w:bookmarkStart w:id="3824" w:name="_Toc64447990"/>
      <w:bookmarkStart w:id="3825" w:name="_Toc74152765"/>
      <w:bookmarkStart w:id="3826" w:name="_Toc88656190"/>
      <w:bookmarkStart w:id="3827" w:name="_Toc88657249"/>
      <w:bookmarkStart w:id="3828" w:name="_Toc105657310"/>
      <w:bookmarkStart w:id="3829" w:name="_Toc106108691"/>
      <w:bookmarkStart w:id="3830" w:name="_Toc112687784"/>
      <w:bookmarkStart w:id="3831" w:name="_Toc209691426"/>
      <w:bookmarkEnd w:id="3816"/>
      <w:r w:rsidRPr="00673604">
        <w:t>9.3.1.20</w:t>
      </w:r>
      <w:r w:rsidRPr="00673604">
        <w:tab/>
        <w:t>Bit Rate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32" w:name="_CR9_3_1_21"/>
      <w:bookmarkStart w:id="3833" w:name="_Toc20955602"/>
      <w:bookmarkStart w:id="3834" w:name="_Toc29461040"/>
      <w:bookmarkStart w:id="3835" w:name="_Toc29505772"/>
      <w:bookmarkStart w:id="3836" w:name="_Toc36556297"/>
      <w:bookmarkStart w:id="3837" w:name="_Toc45881761"/>
      <w:bookmarkStart w:id="3838" w:name="_Toc51852400"/>
      <w:bookmarkStart w:id="3839" w:name="_Toc56620351"/>
      <w:bookmarkStart w:id="3840" w:name="_Toc64447991"/>
      <w:bookmarkStart w:id="3841" w:name="_Toc74152766"/>
      <w:bookmarkStart w:id="3842" w:name="_Toc88656191"/>
      <w:bookmarkStart w:id="3843" w:name="_Toc88657250"/>
      <w:bookmarkStart w:id="3844" w:name="_Toc105657311"/>
      <w:bookmarkStart w:id="3845" w:name="_Toc106108692"/>
      <w:bookmarkStart w:id="3846" w:name="_Toc112687785"/>
      <w:bookmarkStart w:id="3847" w:name="_Toc209691427"/>
      <w:bookmarkEnd w:id="3832"/>
      <w:r w:rsidRPr="00673604">
        <w:t>9.3.1.21</w:t>
      </w:r>
      <w:r w:rsidRPr="00673604">
        <w:tab/>
        <w:t>PDU Session ID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48" w:name="_CR9_3_1_22"/>
      <w:bookmarkStart w:id="3849" w:name="_Toc20955603"/>
      <w:bookmarkStart w:id="3850" w:name="_Toc29461041"/>
      <w:bookmarkStart w:id="3851" w:name="_Toc29505773"/>
      <w:bookmarkStart w:id="3852" w:name="_Toc36556298"/>
      <w:bookmarkStart w:id="3853" w:name="_Toc45881762"/>
      <w:bookmarkStart w:id="3854" w:name="_Toc51852401"/>
      <w:bookmarkStart w:id="3855" w:name="_Toc56620352"/>
      <w:bookmarkStart w:id="3856" w:name="_Toc64447992"/>
      <w:bookmarkStart w:id="3857" w:name="_Toc74152767"/>
      <w:bookmarkStart w:id="3858" w:name="_Toc88656192"/>
      <w:bookmarkStart w:id="3859" w:name="_Toc88657251"/>
      <w:bookmarkStart w:id="3860" w:name="_Toc105657312"/>
      <w:bookmarkStart w:id="3861" w:name="_Toc106108693"/>
      <w:bookmarkStart w:id="3862" w:name="_Toc112687786"/>
      <w:bookmarkStart w:id="3863" w:name="_Toc209691428"/>
      <w:bookmarkEnd w:id="3848"/>
      <w:r w:rsidRPr="00673604">
        <w:t>9.3.1.22</w:t>
      </w:r>
      <w:r w:rsidRPr="00673604">
        <w:tab/>
        <w:t>PDU Session Type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64" w:name="_CR9_3_1_23"/>
      <w:bookmarkStart w:id="3865" w:name="_Toc20955604"/>
      <w:bookmarkStart w:id="3866" w:name="_Toc29461042"/>
      <w:bookmarkStart w:id="3867" w:name="_Toc29505774"/>
      <w:bookmarkStart w:id="3868" w:name="_Toc36556299"/>
      <w:bookmarkStart w:id="3869" w:name="_Toc45881763"/>
      <w:bookmarkStart w:id="3870" w:name="_Toc51852402"/>
      <w:bookmarkStart w:id="3871" w:name="_Toc56620353"/>
      <w:bookmarkStart w:id="3872" w:name="_Toc64447993"/>
      <w:bookmarkStart w:id="3873" w:name="_Toc74152768"/>
      <w:bookmarkStart w:id="3874" w:name="_Toc88656193"/>
      <w:bookmarkStart w:id="3875" w:name="_Toc88657252"/>
      <w:bookmarkStart w:id="3876" w:name="_Toc105657313"/>
      <w:bookmarkStart w:id="3877" w:name="_Toc106108694"/>
      <w:bookmarkStart w:id="3878" w:name="_Toc112687787"/>
      <w:bookmarkStart w:id="3879" w:name="_Toc209691429"/>
      <w:bookmarkEnd w:id="3864"/>
      <w:r w:rsidRPr="00673604">
        <w:t>9.3.1.23</w:t>
      </w:r>
      <w:r w:rsidRPr="00673604">
        <w:tab/>
      </w:r>
      <w:r w:rsidRPr="00673604">
        <w:rPr>
          <w:rFonts w:hint="eastAsia"/>
        </w:rPr>
        <w:t>Security Indication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449B5216" w14:textId="799E6606"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r w:rsidR="00A6713E" w:rsidRPr="00650F61">
        <w:rPr>
          <w:rFonts w:hint="eastAsia"/>
        </w:rPr>
        <w:t xml:space="preserve"> </w:t>
      </w:r>
      <w:r w:rsidR="00A6713E" w:rsidRPr="00D629EF">
        <w:rPr>
          <w:rFonts w:hint="eastAsia"/>
        </w:rPr>
        <w:t xml:space="preserve">This IE contains the user plane integrity </w:t>
      </w:r>
      <w:r w:rsidR="00A6713E" w:rsidRPr="00D629EF">
        <w:t xml:space="preserve">protection </w:t>
      </w:r>
      <w:r w:rsidR="00A6713E" w:rsidRPr="00D629EF">
        <w:rPr>
          <w:rFonts w:hint="eastAsia"/>
        </w:rPr>
        <w:t>indication which indicate</w:t>
      </w:r>
      <w:r w:rsidR="00A6713E" w:rsidRPr="00D629EF">
        <w:t>s</w:t>
      </w:r>
      <w:r w:rsidR="00A6713E" w:rsidRPr="00D629EF">
        <w:rPr>
          <w:rFonts w:hint="eastAsia"/>
        </w:rPr>
        <w:t xml:space="preserve"> </w:t>
      </w:r>
      <w:r w:rsidR="00A6713E" w:rsidRPr="00D629EF">
        <w:t>the requirements on</w:t>
      </w:r>
      <w:r w:rsidR="00A6713E" w:rsidRPr="00D629EF">
        <w:rPr>
          <w:rFonts w:hint="eastAsia"/>
        </w:rPr>
        <w:t xml:space="preserve"> UP integrity </w:t>
      </w:r>
      <w:r w:rsidR="00A6713E" w:rsidRPr="00D629EF">
        <w:t xml:space="preserve">protection </w:t>
      </w:r>
      <w:r w:rsidR="00A6713E" w:rsidRPr="00D629EF">
        <w:rPr>
          <w:rFonts w:hint="eastAsia"/>
        </w:rPr>
        <w:t xml:space="preserve">for </w:t>
      </w:r>
      <w:r w:rsidR="00A6713E">
        <w:t xml:space="preserve">the </w:t>
      </w:r>
      <w:r w:rsidR="00A6713E" w:rsidRPr="00D629EF">
        <w:t>corresponding</w:t>
      </w:r>
      <w:r w:rsidR="00A6713E" w:rsidRPr="00D629EF">
        <w:rPr>
          <w:rFonts w:hint="eastAsia"/>
        </w:rPr>
        <w:t xml:space="preserve"> </w:t>
      </w:r>
      <w:r w:rsidR="00A6713E">
        <w:t>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80" w:name="OLE_LINK140"/>
            <w:bookmarkStart w:id="388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80"/>
          <w:bookmarkEnd w:id="3881"/>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6CB84E1D"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w:t>
            </w:r>
            <w:r w:rsidR="00A6713E">
              <w:rPr>
                <w:rFonts w:cs="Arial"/>
              </w:rPr>
              <w:t>/en-gNB</w:t>
            </w:r>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1B42D385"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sidR="00A6713E">
              <w:rPr>
                <w:rFonts w:cs="Arial"/>
                <w:iCs/>
                <w:szCs w:val="18"/>
                <w:lang w:eastAsia="ja-JP"/>
              </w:rPr>
              <w:t xml:space="preserve"> </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320BB6D3" w:rsidR="00FC324B" w:rsidRPr="00D629EF" w:rsidRDefault="00FC324B" w:rsidP="007B1FA7">
            <w:pPr>
              <w:pStyle w:val="TAL"/>
              <w:keepNext w:val="0"/>
              <w:keepLines w:val="0"/>
              <w:widowControl w:val="0"/>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Pr>
                <w:rFonts w:eastAsia="SimSun" w:cs="Arial" w:hint="eastAsia"/>
                <w:lang w:val="en-US" w:eastAsia="zh-CN"/>
              </w:rPr>
              <w:t>.</w:t>
            </w:r>
            <w:r w:rsidR="00A6713E">
              <w:rPr>
                <w:rFonts w:cs="Arial"/>
                <w:lang w:val="en-US" w:eastAsia="zh-CN"/>
              </w:rPr>
              <w:t xml:space="preserve"> </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82" w:name="_CR9_3_1_24"/>
      <w:bookmarkStart w:id="3883" w:name="_Toc20955605"/>
      <w:bookmarkStart w:id="3884" w:name="_Toc29461043"/>
      <w:bookmarkStart w:id="3885" w:name="_Toc29505775"/>
      <w:bookmarkStart w:id="3886" w:name="_Toc36556300"/>
      <w:bookmarkStart w:id="3887" w:name="_Toc45881764"/>
      <w:bookmarkStart w:id="3888" w:name="_Toc51852403"/>
      <w:bookmarkStart w:id="3889" w:name="_Toc56620354"/>
      <w:bookmarkStart w:id="3890" w:name="_Toc64447994"/>
      <w:bookmarkStart w:id="3891" w:name="_Toc74152769"/>
      <w:bookmarkStart w:id="3892" w:name="_Toc88656194"/>
      <w:bookmarkStart w:id="3893" w:name="_Toc88657253"/>
      <w:bookmarkStart w:id="3894" w:name="_Toc105657314"/>
      <w:bookmarkStart w:id="3895" w:name="_Toc106108695"/>
      <w:bookmarkStart w:id="3896" w:name="_Toc112687788"/>
      <w:bookmarkStart w:id="3897" w:name="_Toc209691430"/>
      <w:bookmarkEnd w:id="3882"/>
      <w:r w:rsidRPr="00673604">
        <w:rPr>
          <w:rFonts w:eastAsia="Batang"/>
        </w:rPr>
        <w:t>9.3.1.24</w:t>
      </w:r>
      <w:r w:rsidRPr="00673604">
        <w:rPr>
          <w:rFonts w:eastAsia="Batang"/>
        </w:rPr>
        <w:tab/>
        <w:t>QoS Flow Identifier</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98" w:name="_CR9_3_1_25"/>
      <w:bookmarkStart w:id="3899" w:name="_Toc20955606"/>
      <w:bookmarkStart w:id="3900" w:name="_Toc29461044"/>
      <w:bookmarkStart w:id="3901" w:name="_Toc29505776"/>
      <w:bookmarkStart w:id="3902" w:name="_Toc36556301"/>
      <w:bookmarkStart w:id="3903" w:name="_Toc45881765"/>
      <w:bookmarkStart w:id="3904" w:name="_Toc51852404"/>
      <w:bookmarkStart w:id="3905" w:name="_Toc56620355"/>
      <w:bookmarkStart w:id="3906" w:name="_Toc64447995"/>
      <w:bookmarkStart w:id="3907" w:name="_Toc74152770"/>
      <w:bookmarkStart w:id="3908" w:name="_Toc88656195"/>
      <w:bookmarkStart w:id="3909" w:name="_Toc88657254"/>
      <w:bookmarkStart w:id="3910" w:name="_Toc105657315"/>
      <w:bookmarkStart w:id="3911" w:name="_Toc106108696"/>
      <w:bookmarkStart w:id="3912" w:name="_Toc112687789"/>
      <w:bookmarkStart w:id="3913" w:name="_Toc209691431"/>
      <w:bookmarkEnd w:id="3898"/>
      <w:r w:rsidRPr="00673604">
        <w:t>9.3.1.25</w:t>
      </w:r>
      <w:r w:rsidRPr="00673604">
        <w:tab/>
        <w:t>QoS Flow QoS Parameters List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 xml:space="preserve">This IE indicates that this QoS flow </w:t>
            </w:r>
            <w:r>
              <w:rPr>
                <w:lang w:eastAsia="zh-CN"/>
              </w:rPr>
              <w:lastRenderedPageBreak/>
              <w:t>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lastRenderedPageBreak/>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914" w:name="_CR9_3_1_26"/>
      <w:bookmarkStart w:id="3915" w:name="_Toc20955607"/>
      <w:bookmarkStart w:id="3916" w:name="_Toc29461045"/>
      <w:bookmarkStart w:id="3917" w:name="_Toc29505777"/>
      <w:bookmarkStart w:id="3918" w:name="_Toc36556302"/>
      <w:bookmarkStart w:id="3919" w:name="_Toc45881766"/>
      <w:bookmarkStart w:id="3920" w:name="_Toc51852405"/>
      <w:bookmarkStart w:id="3921" w:name="_Toc56620356"/>
      <w:bookmarkStart w:id="3922" w:name="_Toc64447996"/>
      <w:bookmarkStart w:id="3923" w:name="_Toc74152771"/>
      <w:bookmarkStart w:id="3924" w:name="_Toc88656196"/>
      <w:bookmarkStart w:id="3925" w:name="_Toc88657255"/>
      <w:bookmarkStart w:id="3926" w:name="_Toc105657316"/>
      <w:bookmarkStart w:id="3927" w:name="_Toc106108697"/>
      <w:bookmarkStart w:id="3928" w:name="_Toc112687790"/>
      <w:bookmarkStart w:id="3929" w:name="_Toc209691432"/>
      <w:bookmarkEnd w:id="3914"/>
      <w:r w:rsidRPr="00673604">
        <w:t>9.3.1.26</w:t>
      </w:r>
      <w:r w:rsidRPr="00673604">
        <w:tab/>
        <w:t>QoS Flow</w:t>
      </w:r>
      <w:r w:rsidRPr="00673604">
        <w:rPr>
          <w:rFonts w:eastAsia="Batang"/>
        </w:rPr>
        <w:t xml:space="preserve"> Level QoS Parameters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w:t>
            </w:r>
            <w:r w:rsidRPr="000835BD">
              <w:rPr>
                <w:rFonts w:cs="Arial"/>
                <w:szCs w:val="18"/>
                <w:lang w:eastAsia="ja-JP"/>
              </w:rPr>
              <w:lastRenderedPageBreak/>
              <w:t>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lastRenderedPageBreak/>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30" w:name="OLE_LINK14"/>
            <w:r>
              <w:rPr>
                <w:rFonts w:hint="eastAsia"/>
                <w:lang w:eastAsia="zh-CN"/>
              </w:rPr>
              <w:t>I</w:t>
            </w:r>
            <w:r>
              <w:rPr>
                <w:lang w:eastAsia="zh-CN"/>
              </w:rPr>
              <w:t>ndicates the Reporting Frequency for RAN part delay for Qos monitoring.</w:t>
            </w:r>
            <w:bookmarkEnd w:id="3930"/>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r w:rsidR="00A009B1" w:rsidRPr="00D629EF" w14:paraId="17A8BCB1" w14:textId="77777777" w:rsidTr="009522B9">
        <w:trPr>
          <w:jc w:val="center"/>
        </w:trPr>
        <w:tc>
          <w:tcPr>
            <w:tcW w:w="2160" w:type="dxa"/>
          </w:tcPr>
          <w:p w14:paraId="50A3E050" w14:textId="464B34A0" w:rsidR="00A009B1" w:rsidRPr="00871B0B" w:rsidRDefault="00A009B1" w:rsidP="00A009B1">
            <w:pPr>
              <w:pStyle w:val="TAL"/>
              <w:keepNext w:val="0"/>
              <w:keepLines w:val="0"/>
              <w:widowControl w:val="0"/>
              <w:ind w:leftChars="50" w:left="100"/>
              <w:rPr>
                <w:rFonts w:eastAsia="SimSun" w:cs="Arial"/>
                <w:szCs w:val="18"/>
                <w:lang w:val="fr-FR" w:eastAsia="zh-CN"/>
              </w:rPr>
            </w:pPr>
            <w:r>
              <w:rPr>
                <w:rFonts w:hint="eastAsia"/>
                <w:lang w:val="en-US" w:eastAsia="zh-CN"/>
              </w:rPr>
              <w:t>DL PDU Set Information Marking Support Indication</w:t>
            </w:r>
          </w:p>
        </w:tc>
        <w:tc>
          <w:tcPr>
            <w:tcW w:w="1080" w:type="dxa"/>
          </w:tcPr>
          <w:p w14:paraId="39E135EE" w14:textId="4E2EC2AE" w:rsidR="00A009B1" w:rsidRDefault="00A009B1" w:rsidP="00A009B1">
            <w:pPr>
              <w:pStyle w:val="TAL"/>
              <w:keepNext w:val="0"/>
              <w:keepLines w:val="0"/>
              <w:widowControl w:val="0"/>
              <w:rPr>
                <w:rFonts w:eastAsia="SimSun" w:cs="Arial"/>
                <w:szCs w:val="18"/>
                <w:lang w:val="en-US" w:eastAsia="zh-CN"/>
              </w:rPr>
            </w:pPr>
            <w:r>
              <w:rPr>
                <w:rFonts w:cs="Arial"/>
                <w:szCs w:val="18"/>
                <w:lang w:val="en-US" w:eastAsia="zh-CN"/>
              </w:rPr>
              <w:t>O</w:t>
            </w:r>
          </w:p>
        </w:tc>
        <w:tc>
          <w:tcPr>
            <w:tcW w:w="1080" w:type="dxa"/>
          </w:tcPr>
          <w:p w14:paraId="0FDEAF46" w14:textId="77777777" w:rsidR="00A009B1" w:rsidRPr="00D629EF" w:rsidRDefault="00A009B1" w:rsidP="00A009B1">
            <w:pPr>
              <w:pStyle w:val="TAL"/>
              <w:keepNext w:val="0"/>
              <w:keepLines w:val="0"/>
              <w:widowControl w:val="0"/>
              <w:rPr>
                <w:i/>
                <w:lang w:eastAsia="ja-JP"/>
              </w:rPr>
            </w:pPr>
          </w:p>
        </w:tc>
        <w:tc>
          <w:tcPr>
            <w:tcW w:w="1512" w:type="dxa"/>
          </w:tcPr>
          <w:p w14:paraId="6CF6D2AA" w14:textId="72EF5DE8" w:rsidR="00A009B1" w:rsidRDefault="00A009B1" w:rsidP="00A009B1">
            <w:pPr>
              <w:pStyle w:val="TAL"/>
              <w:keepNext w:val="0"/>
              <w:keepLines w:val="0"/>
              <w:widowControl w:val="0"/>
            </w:pPr>
            <w:r>
              <w:t>ENUMERATED (true, …)</w:t>
            </w:r>
          </w:p>
        </w:tc>
        <w:tc>
          <w:tcPr>
            <w:tcW w:w="1728" w:type="dxa"/>
          </w:tcPr>
          <w:p w14:paraId="53FCB37A" w14:textId="77777777" w:rsidR="00A009B1" w:rsidRPr="00846790" w:rsidRDefault="00A009B1" w:rsidP="00A009B1">
            <w:pPr>
              <w:pStyle w:val="TAL"/>
              <w:keepNext w:val="0"/>
              <w:keepLines w:val="0"/>
              <w:widowControl w:val="0"/>
              <w:rPr>
                <w:rFonts w:eastAsia="SimSun" w:cs="Arial"/>
                <w:szCs w:val="18"/>
                <w:lang w:val="en-US" w:eastAsia="zh-CN"/>
              </w:rPr>
            </w:pPr>
          </w:p>
        </w:tc>
        <w:tc>
          <w:tcPr>
            <w:tcW w:w="1080" w:type="dxa"/>
          </w:tcPr>
          <w:p w14:paraId="207E2291" w14:textId="63F27F2C" w:rsidR="00A009B1" w:rsidRDefault="00A009B1" w:rsidP="00A009B1">
            <w:pPr>
              <w:pStyle w:val="TAC"/>
              <w:keepNext w:val="0"/>
              <w:keepLines w:val="0"/>
              <w:widowControl w:val="0"/>
              <w:rPr>
                <w:lang w:eastAsia="ja-JP"/>
              </w:rPr>
            </w:pPr>
            <w:r>
              <w:rPr>
                <w:lang w:val="en-US" w:eastAsia="ja-JP"/>
              </w:rPr>
              <w:t>YES</w:t>
            </w:r>
          </w:p>
        </w:tc>
        <w:tc>
          <w:tcPr>
            <w:tcW w:w="1080" w:type="dxa"/>
          </w:tcPr>
          <w:p w14:paraId="2200E6F3" w14:textId="6905986B" w:rsidR="00A009B1" w:rsidRDefault="00A009B1" w:rsidP="00A009B1">
            <w:pPr>
              <w:pStyle w:val="TAC"/>
              <w:keepNext w:val="0"/>
              <w:keepLines w:val="0"/>
              <w:widowControl w:val="0"/>
              <w:rPr>
                <w:rFonts w:eastAsia="SimSun" w:cs="Arial"/>
                <w:szCs w:val="18"/>
                <w:lang w:val="en-US" w:eastAsia="zh-CN"/>
              </w:rPr>
            </w:pPr>
            <w:r>
              <w:rPr>
                <w:rFonts w:cs="Arial"/>
                <w:szCs w:val="18"/>
                <w:lang w:val="en-US" w:eastAsia="zh-CN"/>
              </w:rPr>
              <w:t>ignore</w:t>
            </w:r>
          </w:p>
        </w:tc>
      </w:tr>
      <w:tr w:rsidR="00A009B1" w:rsidRPr="00D629EF" w14:paraId="7DEBC6C1" w14:textId="77777777" w:rsidTr="009522B9">
        <w:trPr>
          <w:jc w:val="center"/>
        </w:trPr>
        <w:tc>
          <w:tcPr>
            <w:tcW w:w="2160" w:type="dxa"/>
          </w:tcPr>
          <w:p w14:paraId="43F7D01A" w14:textId="16B52E1F" w:rsidR="00A009B1" w:rsidRPr="00871B0B" w:rsidRDefault="00A009B1" w:rsidP="00A009B1">
            <w:pPr>
              <w:pStyle w:val="TAL"/>
              <w:keepNext w:val="0"/>
              <w:keepLines w:val="0"/>
              <w:widowControl w:val="0"/>
              <w:ind w:leftChars="50" w:left="100"/>
              <w:rPr>
                <w:rFonts w:eastAsia="SimSun" w:cs="Arial"/>
                <w:szCs w:val="18"/>
                <w:lang w:val="fr-FR" w:eastAsia="zh-CN"/>
              </w:rPr>
            </w:pPr>
            <w:r w:rsidRPr="00097BA8">
              <w:rPr>
                <w:rFonts w:cs="Arial"/>
                <w:kern w:val="2"/>
                <w:szCs w:val="18"/>
                <w:lang w:eastAsia="zh-CN"/>
                <w14:ligatures w14:val="standardContextual"/>
              </w:rPr>
              <w:t>MMSID</w:t>
            </w:r>
          </w:p>
        </w:tc>
        <w:tc>
          <w:tcPr>
            <w:tcW w:w="1080" w:type="dxa"/>
          </w:tcPr>
          <w:p w14:paraId="14F73FDA" w14:textId="3FB7084B" w:rsidR="00A009B1" w:rsidRDefault="00A009B1" w:rsidP="00A009B1">
            <w:pPr>
              <w:pStyle w:val="TAL"/>
              <w:keepNext w:val="0"/>
              <w:keepLines w:val="0"/>
              <w:widowControl w:val="0"/>
              <w:rPr>
                <w:rFonts w:eastAsia="SimSun" w:cs="Arial"/>
                <w:szCs w:val="18"/>
                <w:lang w:val="en-US" w:eastAsia="zh-CN"/>
              </w:rPr>
            </w:pPr>
            <w:r w:rsidRPr="00097BA8">
              <w:rPr>
                <w:rFonts w:cs="Arial"/>
                <w:kern w:val="2"/>
                <w:szCs w:val="18"/>
                <w:lang w:eastAsia="zh-CN"/>
                <w14:ligatures w14:val="standardContextual"/>
              </w:rPr>
              <w:t>O</w:t>
            </w:r>
          </w:p>
        </w:tc>
        <w:tc>
          <w:tcPr>
            <w:tcW w:w="1080" w:type="dxa"/>
          </w:tcPr>
          <w:p w14:paraId="6C594FD5" w14:textId="77777777" w:rsidR="00A009B1" w:rsidRPr="00D629EF" w:rsidRDefault="00A009B1" w:rsidP="00A009B1">
            <w:pPr>
              <w:pStyle w:val="TAL"/>
              <w:keepNext w:val="0"/>
              <w:keepLines w:val="0"/>
              <w:widowControl w:val="0"/>
              <w:rPr>
                <w:i/>
                <w:lang w:eastAsia="ja-JP"/>
              </w:rPr>
            </w:pPr>
          </w:p>
        </w:tc>
        <w:tc>
          <w:tcPr>
            <w:tcW w:w="1512" w:type="dxa"/>
          </w:tcPr>
          <w:p w14:paraId="39587CB7" w14:textId="6BC60574" w:rsidR="00A009B1" w:rsidRDefault="00A009B1" w:rsidP="00A009B1">
            <w:pPr>
              <w:pStyle w:val="TAL"/>
              <w:keepNext w:val="0"/>
              <w:keepLines w:val="0"/>
              <w:widowControl w:val="0"/>
            </w:pPr>
            <w:r w:rsidRPr="00097BA8">
              <w:rPr>
                <w:rFonts w:eastAsia="DengXian" w:cs="Arial"/>
                <w:kern w:val="2"/>
                <w14:ligatures w14:val="standardContextual"/>
              </w:rPr>
              <w:t xml:space="preserve">OCTET STRING </w:t>
            </w:r>
            <w:r w:rsidRPr="00097BA8">
              <w:rPr>
                <w:rFonts w:cs="Arial"/>
                <w:kern w:val="2"/>
                <w:lang w:eastAsia="ja-JP"/>
                <w14:ligatures w14:val="standardContextual"/>
              </w:rPr>
              <w:t>(SIZE(</w:t>
            </w:r>
            <w:r>
              <w:rPr>
                <w:rFonts w:cs="Arial"/>
                <w:kern w:val="2"/>
                <w:lang w:eastAsia="zh-CN"/>
                <w14:ligatures w14:val="standardContextual"/>
              </w:rPr>
              <w:t>1))</w:t>
            </w:r>
          </w:p>
        </w:tc>
        <w:tc>
          <w:tcPr>
            <w:tcW w:w="1728" w:type="dxa"/>
          </w:tcPr>
          <w:p w14:paraId="12B54656" w14:textId="26CC15AC" w:rsidR="00A009B1" w:rsidRPr="00846790" w:rsidRDefault="00A009B1" w:rsidP="00A009B1">
            <w:pPr>
              <w:pStyle w:val="TAL"/>
              <w:keepNext w:val="0"/>
              <w:keepLines w:val="0"/>
              <w:widowControl w:val="0"/>
              <w:rPr>
                <w:rFonts w:eastAsia="SimSun" w:cs="Arial"/>
                <w:szCs w:val="18"/>
                <w:lang w:val="en-US" w:eastAsia="zh-CN"/>
              </w:rPr>
            </w:pPr>
            <w:r w:rsidRPr="00097BA8">
              <w:rPr>
                <w:rFonts w:cs="Arial"/>
                <w:kern w:val="2"/>
                <w:lang w:eastAsia="ja-JP"/>
                <w14:ligatures w14:val="standardContextual"/>
              </w:rPr>
              <w:t xml:space="preserve">Multi-modal service ID from the application, </w:t>
            </w:r>
            <w:r w:rsidRPr="00097BA8">
              <w:rPr>
                <w:rFonts w:eastAsia="DengXian" w:cs="Arial"/>
                <w:kern w:val="2"/>
                <w:lang w:eastAsia="zh-CN"/>
                <w14:ligatures w14:val="standardContextual"/>
              </w:rPr>
              <w:t xml:space="preserve">used to indicate QoS flows are related to a multi-modal service, </w:t>
            </w:r>
            <w:r w:rsidRPr="00097BA8">
              <w:rPr>
                <w:rFonts w:cs="Arial"/>
                <w:kern w:val="2"/>
                <w:lang w:eastAsia="ja-JP"/>
                <w14:ligatures w14:val="standardContextual"/>
              </w:rPr>
              <w:t>as specified in TS 23.501 [20]</w:t>
            </w:r>
            <w:r w:rsidRPr="00097BA8">
              <w:rPr>
                <w:rFonts w:cs="Arial" w:hint="eastAsia"/>
                <w:kern w:val="2"/>
                <w:lang w:eastAsia="zh-CN"/>
                <w14:ligatures w14:val="standardContextual"/>
              </w:rPr>
              <w:t xml:space="preserve"> and TS 38.300</w:t>
            </w:r>
            <w:r w:rsidRPr="00097BA8">
              <w:rPr>
                <w:rFonts w:cs="Arial"/>
                <w:kern w:val="2"/>
                <w:lang w:eastAsia="zh-CN"/>
                <w14:ligatures w14:val="standardContextual"/>
              </w:rPr>
              <w:t xml:space="preserve"> </w:t>
            </w:r>
            <w:r w:rsidRPr="00097BA8">
              <w:rPr>
                <w:rFonts w:cs="Arial" w:hint="eastAsia"/>
                <w:kern w:val="2"/>
                <w:lang w:eastAsia="zh-CN"/>
                <w14:ligatures w14:val="standardContextual"/>
              </w:rPr>
              <w:t>[</w:t>
            </w:r>
            <w:r w:rsidRPr="00097BA8">
              <w:rPr>
                <w:rFonts w:cs="Arial"/>
                <w:kern w:val="2"/>
                <w:lang w:eastAsia="zh-CN"/>
                <w14:ligatures w14:val="standardContextual"/>
              </w:rPr>
              <w:t>4</w:t>
            </w:r>
            <w:r w:rsidRPr="00097BA8">
              <w:rPr>
                <w:rFonts w:cs="Arial" w:hint="eastAsia"/>
                <w:kern w:val="2"/>
                <w:lang w:eastAsia="zh-CN"/>
                <w14:ligatures w14:val="standardContextual"/>
              </w:rPr>
              <w:t>]</w:t>
            </w:r>
            <w:r w:rsidRPr="00097BA8">
              <w:rPr>
                <w:rFonts w:cs="Arial"/>
                <w:kern w:val="2"/>
                <w:lang w:eastAsia="ja-JP"/>
                <w14:ligatures w14:val="standardContextual"/>
              </w:rPr>
              <w:t>.</w:t>
            </w:r>
          </w:p>
        </w:tc>
        <w:tc>
          <w:tcPr>
            <w:tcW w:w="1080" w:type="dxa"/>
          </w:tcPr>
          <w:p w14:paraId="4F57FA27" w14:textId="7E683BED" w:rsidR="00A009B1" w:rsidRPr="00DC2A9E" w:rsidRDefault="00A009B1" w:rsidP="00DC2A9E">
            <w:pPr>
              <w:pStyle w:val="TAC"/>
            </w:pPr>
            <w:r w:rsidRPr="00DC2A9E">
              <w:t>YES</w:t>
            </w:r>
          </w:p>
        </w:tc>
        <w:tc>
          <w:tcPr>
            <w:tcW w:w="1080" w:type="dxa"/>
          </w:tcPr>
          <w:p w14:paraId="7D248ABF" w14:textId="7FCFE822" w:rsidR="00A009B1" w:rsidRPr="00DC2A9E" w:rsidRDefault="00A009B1" w:rsidP="00DC2A9E">
            <w:pPr>
              <w:pStyle w:val="TAC"/>
              <w:rPr>
                <w:rFonts w:eastAsia="SimSun"/>
              </w:rPr>
            </w:pPr>
            <w:r w:rsidRPr="00DC2A9E">
              <w:t>ignore</w:t>
            </w: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31" w:name="_CR9_3_1_27"/>
      <w:bookmarkStart w:id="3932" w:name="_Toc20955608"/>
      <w:bookmarkStart w:id="3933" w:name="_Toc29461046"/>
      <w:bookmarkStart w:id="3934" w:name="_Toc29505778"/>
      <w:bookmarkStart w:id="3935" w:name="_Toc36556303"/>
      <w:bookmarkStart w:id="3936" w:name="_Toc45881767"/>
      <w:bookmarkStart w:id="3937" w:name="_Toc51852406"/>
      <w:bookmarkStart w:id="3938" w:name="_Toc56620357"/>
      <w:bookmarkStart w:id="3939" w:name="_Toc64447997"/>
      <w:bookmarkStart w:id="3940" w:name="_Toc74152772"/>
      <w:bookmarkStart w:id="3941" w:name="_Toc88656197"/>
      <w:bookmarkStart w:id="3942" w:name="_Toc88657256"/>
      <w:bookmarkStart w:id="3943" w:name="_Toc105657317"/>
      <w:bookmarkStart w:id="3944" w:name="_Toc106108698"/>
      <w:bookmarkStart w:id="3945" w:name="_Toc112687791"/>
      <w:bookmarkStart w:id="3946" w:name="_Toc209691433"/>
      <w:bookmarkEnd w:id="3931"/>
      <w:r w:rsidRPr="00673604">
        <w:t>9.3.1.27</w:t>
      </w:r>
      <w:r w:rsidRPr="00673604">
        <w:tab/>
        <w:t>Non Dynamic 5QI Descriptor</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This IE applies to GBR QoS Flows only. For details see TS 23.501 [20]. When included overrides </w:t>
            </w:r>
            <w:r w:rsidRPr="00D629EF">
              <w:rPr>
                <w:rFonts w:cs="Arial"/>
                <w:szCs w:val="18"/>
              </w:rPr>
              <w:lastRenderedPageBreak/>
              <w:t>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47" w:name="_CR9_3_1_28"/>
      <w:bookmarkStart w:id="3948" w:name="_Toc20955609"/>
      <w:bookmarkStart w:id="3949" w:name="_Toc29461047"/>
      <w:bookmarkStart w:id="3950" w:name="_Toc29505779"/>
      <w:bookmarkStart w:id="3951" w:name="_Toc36556304"/>
      <w:bookmarkStart w:id="3952" w:name="_Toc45881768"/>
      <w:bookmarkStart w:id="3953" w:name="_Toc51852407"/>
      <w:bookmarkStart w:id="3954" w:name="_Toc56620358"/>
      <w:bookmarkStart w:id="3955" w:name="_Toc64447998"/>
      <w:bookmarkStart w:id="3956" w:name="_Toc74152773"/>
      <w:bookmarkStart w:id="3957" w:name="_Toc88656198"/>
      <w:bookmarkStart w:id="3958" w:name="_Toc88657257"/>
      <w:bookmarkStart w:id="3959" w:name="_Toc105657318"/>
      <w:bookmarkStart w:id="3960" w:name="_Toc106108699"/>
      <w:bookmarkStart w:id="3961" w:name="_Toc112687792"/>
      <w:bookmarkStart w:id="3962" w:name="_Toc209691434"/>
      <w:bookmarkEnd w:id="3947"/>
      <w:r w:rsidRPr="00673604">
        <w:t>9.3.1.28</w:t>
      </w:r>
      <w:r w:rsidRPr="00673604">
        <w:tab/>
        <w:t>Dynamic 5QI Descriptor</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 xml:space="preserve">Extended Packet Delay </w:t>
            </w:r>
            <w:r w:rsidRPr="00F559A2">
              <w:rPr>
                <w:rFonts w:eastAsia="Yu Mincho"/>
              </w:rPr>
              <w:lastRenderedPageBreak/>
              <w:t>Budget</w:t>
            </w:r>
          </w:p>
        </w:tc>
        <w:tc>
          <w:tcPr>
            <w:tcW w:w="1080" w:type="dxa"/>
          </w:tcPr>
          <w:p w14:paraId="301914E0" w14:textId="77777777" w:rsidR="00FC324B" w:rsidRPr="00D629EF" w:rsidRDefault="00FC324B" w:rsidP="007B1FA7">
            <w:pPr>
              <w:pStyle w:val="TAL"/>
              <w:keepNext w:val="0"/>
              <w:keepLines w:val="0"/>
              <w:widowControl w:val="0"/>
            </w:pPr>
            <w:r>
              <w:lastRenderedPageBreak/>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 xml:space="preserve">Packet Delay </w:t>
            </w:r>
            <w:r w:rsidRPr="00F559A2">
              <w:rPr>
                <w:rFonts w:cs="Arial"/>
                <w:szCs w:val="18"/>
              </w:rPr>
              <w:lastRenderedPageBreak/>
              <w:t>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63" w:name="_CR9_3_1_29"/>
      <w:bookmarkStart w:id="3964" w:name="_Toc20955610"/>
      <w:bookmarkStart w:id="3965" w:name="_Toc29461048"/>
      <w:bookmarkStart w:id="3966" w:name="_Toc29505780"/>
      <w:bookmarkStart w:id="3967" w:name="_Toc36556305"/>
      <w:bookmarkStart w:id="3968" w:name="_Toc45881769"/>
      <w:bookmarkStart w:id="3969" w:name="_Toc51852408"/>
      <w:bookmarkStart w:id="3970" w:name="_Toc56620359"/>
      <w:bookmarkStart w:id="3971" w:name="_Toc64447999"/>
      <w:bookmarkStart w:id="3972" w:name="_Toc74152774"/>
      <w:bookmarkStart w:id="3973" w:name="_Toc88656199"/>
      <w:bookmarkStart w:id="3974" w:name="_Toc88657258"/>
      <w:bookmarkStart w:id="3975" w:name="_Toc105657319"/>
      <w:bookmarkStart w:id="3976" w:name="_Toc106108700"/>
      <w:bookmarkStart w:id="3977" w:name="_Toc112687793"/>
      <w:bookmarkStart w:id="3978" w:name="_Toc209691435"/>
      <w:bookmarkEnd w:id="3963"/>
      <w:r w:rsidRPr="00673604">
        <w:t>9.3.1.29</w:t>
      </w:r>
      <w:r w:rsidRPr="00673604">
        <w:tab/>
        <w:t>NG-RAN Allocation and Retention Priority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w:t>
            </w:r>
            <w:r w:rsidRPr="00D629EF">
              <w:rPr>
                <w:rFonts w:cs="Arial"/>
                <w:lang w:eastAsia="ja-JP"/>
              </w:rPr>
              <w:lastRenderedPageBreak/>
              <w:t xml:space="preserve">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79" w:name="_CR9_3_1_30"/>
      <w:bookmarkStart w:id="3980" w:name="_Toc20955611"/>
      <w:bookmarkStart w:id="3981" w:name="_Toc29461049"/>
      <w:bookmarkStart w:id="3982" w:name="_Toc29505781"/>
      <w:bookmarkStart w:id="3983" w:name="_Toc36556306"/>
      <w:bookmarkStart w:id="3984" w:name="_Toc45881770"/>
      <w:bookmarkStart w:id="3985" w:name="_Toc51852409"/>
      <w:bookmarkStart w:id="3986" w:name="_Toc56620360"/>
      <w:bookmarkStart w:id="3987" w:name="_Toc64448000"/>
      <w:bookmarkStart w:id="3988" w:name="_Toc74152775"/>
      <w:bookmarkStart w:id="3989" w:name="_Toc88656200"/>
      <w:bookmarkStart w:id="3990" w:name="_Toc88657259"/>
      <w:bookmarkStart w:id="3991" w:name="_Toc105657320"/>
      <w:bookmarkStart w:id="3992" w:name="_Toc106108701"/>
      <w:bookmarkStart w:id="3993" w:name="_Toc112687794"/>
      <w:bookmarkStart w:id="3994" w:name="_Toc209691436"/>
      <w:bookmarkEnd w:id="3979"/>
      <w:r w:rsidRPr="00673604">
        <w:t>9.3.1.30</w:t>
      </w:r>
      <w:r w:rsidRPr="00673604">
        <w:tab/>
        <w:t>GBR QoS Flow Information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r w:rsidR="00A009B1" w:rsidRPr="00D629EF" w14:paraId="422E1C4F" w14:textId="77777777" w:rsidTr="009522B9">
        <w:tc>
          <w:tcPr>
            <w:tcW w:w="2160" w:type="dxa"/>
          </w:tcPr>
          <w:p w14:paraId="622E5468" w14:textId="212CF550" w:rsidR="00A009B1" w:rsidRPr="00CF7D65" w:rsidRDefault="00A009B1" w:rsidP="00A009B1">
            <w:pPr>
              <w:pStyle w:val="TAL"/>
              <w:keepNext w:val="0"/>
              <w:keepLines w:val="0"/>
              <w:widowControl w:val="0"/>
            </w:pPr>
            <w:r>
              <w:t>Monitoring Request on Available Bitrate</w:t>
            </w:r>
          </w:p>
        </w:tc>
        <w:tc>
          <w:tcPr>
            <w:tcW w:w="1080" w:type="dxa"/>
          </w:tcPr>
          <w:p w14:paraId="26690023" w14:textId="77777777" w:rsidR="00A009B1" w:rsidRPr="00CF7D65" w:rsidRDefault="00A009B1" w:rsidP="00A009B1">
            <w:pPr>
              <w:pStyle w:val="TAL"/>
              <w:keepNext w:val="0"/>
              <w:keepLines w:val="0"/>
              <w:widowControl w:val="0"/>
              <w:rPr>
                <w:rFonts w:cs="Arial"/>
              </w:rPr>
            </w:pPr>
          </w:p>
        </w:tc>
        <w:tc>
          <w:tcPr>
            <w:tcW w:w="1080" w:type="dxa"/>
          </w:tcPr>
          <w:p w14:paraId="2536F6D7" w14:textId="54CBC458" w:rsidR="00A009B1" w:rsidRPr="00D629EF" w:rsidRDefault="00A009B1" w:rsidP="00A009B1">
            <w:pPr>
              <w:pStyle w:val="TAL"/>
              <w:keepNext w:val="0"/>
              <w:keepLines w:val="0"/>
              <w:widowControl w:val="0"/>
              <w:rPr>
                <w:i/>
                <w:lang w:eastAsia="ja-JP"/>
              </w:rPr>
            </w:pPr>
            <w:r>
              <w:rPr>
                <w:i/>
                <w:lang w:eastAsia="ja-JP"/>
              </w:rPr>
              <w:t>0..1</w:t>
            </w:r>
          </w:p>
        </w:tc>
        <w:tc>
          <w:tcPr>
            <w:tcW w:w="1512" w:type="dxa"/>
          </w:tcPr>
          <w:p w14:paraId="48A84B74" w14:textId="77777777" w:rsidR="00A009B1" w:rsidRDefault="00A009B1" w:rsidP="00A009B1">
            <w:pPr>
              <w:pStyle w:val="TAL"/>
              <w:keepNext w:val="0"/>
              <w:keepLines w:val="0"/>
              <w:widowControl w:val="0"/>
              <w:rPr>
                <w:lang w:eastAsia="ja-JP"/>
              </w:rPr>
            </w:pPr>
          </w:p>
        </w:tc>
        <w:tc>
          <w:tcPr>
            <w:tcW w:w="1728" w:type="dxa"/>
          </w:tcPr>
          <w:p w14:paraId="7B638790" w14:textId="77777777" w:rsidR="00A009B1" w:rsidRPr="00CF7D65" w:rsidRDefault="00A009B1" w:rsidP="00A009B1">
            <w:pPr>
              <w:pStyle w:val="TAL"/>
              <w:keepNext w:val="0"/>
              <w:keepLines w:val="0"/>
              <w:widowControl w:val="0"/>
              <w:rPr>
                <w:rFonts w:cs="Arial"/>
                <w:szCs w:val="18"/>
              </w:rPr>
            </w:pPr>
          </w:p>
        </w:tc>
        <w:tc>
          <w:tcPr>
            <w:tcW w:w="1080" w:type="dxa"/>
          </w:tcPr>
          <w:p w14:paraId="3454AB21" w14:textId="28384C58" w:rsidR="00A009B1" w:rsidRPr="00CF7D65" w:rsidRDefault="00A009B1" w:rsidP="00A009B1">
            <w:pPr>
              <w:pStyle w:val="TAC"/>
              <w:keepNext w:val="0"/>
              <w:keepLines w:val="0"/>
              <w:widowControl w:val="0"/>
              <w:rPr>
                <w:rFonts w:cs="Arial"/>
                <w:szCs w:val="18"/>
              </w:rPr>
            </w:pPr>
            <w:r>
              <w:rPr>
                <w:rFonts w:cs="Arial" w:hint="eastAsia"/>
                <w:szCs w:val="18"/>
              </w:rPr>
              <w:t>Y</w:t>
            </w:r>
            <w:r>
              <w:rPr>
                <w:rFonts w:cs="Arial"/>
                <w:szCs w:val="18"/>
              </w:rPr>
              <w:t>ES</w:t>
            </w:r>
          </w:p>
        </w:tc>
        <w:tc>
          <w:tcPr>
            <w:tcW w:w="1080" w:type="dxa"/>
          </w:tcPr>
          <w:p w14:paraId="2F35E8BB" w14:textId="12D5A6C9"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5027EFFE" w14:textId="77777777" w:rsidTr="009522B9">
        <w:tc>
          <w:tcPr>
            <w:tcW w:w="2160" w:type="dxa"/>
          </w:tcPr>
          <w:p w14:paraId="4FD7D12A" w14:textId="296C2631"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&gt;Monitoring Request</w:t>
            </w:r>
          </w:p>
        </w:tc>
        <w:tc>
          <w:tcPr>
            <w:tcW w:w="1080" w:type="dxa"/>
          </w:tcPr>
          <w:p w14:paraId="25801B77" w14:textId="3501EFFB" w:rsidR="00A009B1" w:rsidRPr="00CF7D65" w:rsidRDefault="00A009B1" w:rsidP="00A009B1">
            <w:pPr>
              <w:pStyle w:val="TAL"/>
              <w:keepNext w:val="0"/>
              <w:keepLines w:val="0"/>
              <w:widowControl w:val="0"/>
              <w:rPr>
                <w:rFonts w:cs="Arial"/>
              </w:rPr>
            </w:pPr>
            <w:r>
              <w:rPr>
                <w:rFonts w:cs="Arial"/>
              </w:rPr>
              <w:t>M</w:t>
            </w:r>
          </w:p>
        </w:tc>
        <w:tc>
          <w:tcPr>
            <w:tcW w:w="1080" w:type="dxa"/>
          </w:tcPr>
          <w:p w14:paraId="3EAA6A97" w14:textId="77777777" w:rsidR="00A009B1" w:rsidRPr="00D629EF" w:rsidRDefault="00A009B1" w:rsidP="00A009B1">
            <w:pPr>
              <w:pStyle w:val="TAL"/>
              <w:keepNext w:val="0"/>
              <w:keepLines w:val="0"/>
              <w:widowControl w:val="0"/>
              <w:rPr>
                <w:i/>
                <w:lang w:eastAsia="ja-JP"/>
              </w:rPr>
            </w:pPr>
          </w:p>
        </w:tc>
        <w:tc>
          <w:tcPr>
            <w:tcW w:w="1512" w:type="dxa"/>
          </w:tcPr>
          <w:p w14:paraId="2AC7EBD6" w14:textId="26604348" w:rsidR="00A009B1" w:rsidRDefault="00A009B1" w:rsidP="00A009B1">
            <w:pPr>
              <w:pStyle w:val="TAL"/>
              <w:keepNext w:val="0"/>
              <w:keepLines w:val="0"/>
              <w:widowControl w:val="0"/>
              <w:rPr>
                <w:lang w:eastAsia="ja-JP"/>
              </w:rPr>
            </w:pPr>
            <w:r>
              <w:t>ENUMERATED (ul, dl, both, stop, …)</w:t>
            </w:r>
          </w:p>
        </w:tc>
        <w:tc>
          <w:tcPr>
            <w:tcW w:w="1728" w:type="dxa"/>
          </w:tcPr>
          <w:p w14:paraId="52AF476F" w14:textId="5601E57D" w:rsidR="00A009B1" w:rsidRPr="00CF7D65" w:rsidRDefault="00A009B1" w:rsidP="00A009B1">
            <w:pPr>
              <w:pStyle w:val="TAL"/>
              <w:keepNext w:val="0"/>
              <w:keepLines w:val="0"/>
              <w:widowControl w:val="0"/>
              <w:rPr>
                <w:rFonts w:cs="Arial"/>
                <w:szCs w:val="18"/>
              </w:rPr>
            </w:pPr>
            <w:r>
              <w:rPr>
                <w:rFonts w:cs="Arial"/>
                <w:szCs w:val="18"/>
              </w:rPr>
              <w:t xml:space="preserve">Indicates to monitor and report UL, or DL, or both UL/DL available bitrate for the associated QoS flow as specified in TS 23.501 [20], or stop the corresponding </w:t>
            </w:r>
            <w:r>
              <w:rPr>
                <w:rFonts w:cs="Arial"/>
                <w:szCs w:val="18"/>
              </w:rPr>
              <w:lastRenderedPageBreak/>
              <w:t>QoS monitoring.</w:t>
            </w:r>
          </w:p>
        </w:tc>
        <w:tc>
          <w:tcPr>
            <w:tcW w:w="1080" w:type="dxa"/>
          </w:tcPr>
          <w:p w14:paraId="29544D3C" w14:textId="21CDDF6D" w:rsidR="00A009B1" w:rsidRPr="00CF7D65" w:rsidRDefault="00A009B1" w:rsidP="00A009B1">
            <w:pPr>
              <w:pStyle w:val="TAC"/>
              <w:keepNext w:val="0"/>
              <w:keepLines w:val="0"/>
              <w:widowControl w:val="0"/>
              <w:rPr>
                <w:rFonts w:cs="Arial"/>
                <w:szCs w:val="18"/>
              </w:rPr>
            </w:pPr>
            <w:r>
              <w:rPr>
                <w:rFonts w:cs="Arial"/>
                <w:szCs w:val="18"/>
              </w:rPr>
              <w:lastRenderedPageBreak/>
              <w:t>-</w:t>
            </w:r>
          </w:p>
        </w:tc>
        <w:tc>
          <w:tcPr>
            <w:tcW w:w="1080" w:type="dxa"/>
          </w:tcPr>
          <w:p w14:paraId="2223BD75" w14:textId="72012B77"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3D986FA0" w14:textId="77777777" w:rsidTr="009522B9">
        <w:tc>
          <w:tcPr>
            <w:tcW w:w="2160" w:type="dxa"/>
          </w:tcPr>
          <w:p w14:paraId="33FAACD4" w14:textId="31ED7063"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&gt;DL Available </w:t>
            </w:r>
            <w:r>
              <w:rPr>
                <w:rFonts w:cs="Arial"/>
                <w:szCs w:val="18"/>
              </w:rPr>
              <w:t>Bitrate</w:t>
            </w:r>
            <w:r w:rsidRPr="00AA5A6E">
              <w:rPr>
                <w:rFonts w:cs="Arial"/>
                <w:szCs w:val="18"/>
              </w:rPr>
              <w:t xml:space="preserve"> Report Thresholds</w:t>
            </w:r>
          </w:p>
        </w:tc>
        <w:tc>
          <w:tcPr>
            <w:tcW w:w="1080" w:type="dxa"/>
          </w:tcPr>
          <w:p w14:paraId="32C50760" w14:textId="7CFD5F0D" w:rsidR="00A009B1" w:rsidRPr="00CF7D65" w:rsidRDefault="00A009B1" w:rsidP="00A009B1">
            <w:pPr>
              <w:pStyle w:val="TAL"/>
              <w:keepNext w:val="0"/>
              <w:keepLines w:val="0"/>
              <w:widowControl w:val="0"/>
              <w:rPr>
                <w:rFonts w:cs="Arial"/>
              </w:rPr>
            </w:pPr>
            <w:r>
              <w:rPr>
                <w:rFonts w:cs="Arial"/>
                <w:lang w:val="en-US"/>
              </w:rPr>
              <w:t>C-ifReportDL</w:t>
            </w:r>
          </w:p>
        </w:tc>
        <w:tc>
          <w:tcPr>
            <w:tcW w:w="1080" w:type="dxa"/>
          </w:tcPr>
          <w:p w14:paraId="4BB8B6DB" w14:textId="77777777" w:rsidR="00A009B1" w:rsidRPr="00D629EF" w:rsidRDefault="00A009B1" w:rsidP="00A009B1">
            <w:pPr>
              <w:pStyle w:val="TAL"/>
              <w:keepNext w:val="0"/>
              <w:keepLines w:val="0"/>
              <w:widowControl w:val="0"/>
              <w:rPr>
                <w:i/>
                <w:lang w:eastAsia="ja-JP"/>
              </w:rPr>
            </w:pPr>
          </w:p>
        </w:tc>
        <w:tc>
          <w:tcPr>
            <w:tcW w:w="1512" w:type="dxa"/>
          </w:tcPr>
          <w:p w14:paraId="1F3474CE" w14:textId="77777777" w:rsidR="00A009B1" w:rsidRDefault="00A009B1" w:rsidP="00A009B1">
            <w:pPr>
              <w:pStyle w:val="TAL"/>
            </w:pPr>
            <w:r>
              <w:t>Available Bitrate Report Threshold List</w:t>
            </w:r>
          </w:p>
          <w:p w14:paraId="084BC641" w14:textId="330B9FAC" w:rsidR="00A009B1" w:rsidRDefault="00A009B1" w:rsidP="00A009B1">
            <w:pPr>
              <w:pStyle w:val="TAL"/>
              <w:keepNext w:val="0"/>
              <w:keepLines w:val="0"/>
              <w:widowControl w:val="0"/>
              <w:rPr>
                <w:lang w:eastAsia="ja-JP"/>
              </w:rPr>
            </w:pPr>
            <w:r>
              <w:t>9.3.1.152</w:t>
            </w:r>
          </w:p>
        </w:tc>
        <w:tc>
          <w:tcPr>
            <w:tcW w:w="1728" w:type="dxa"/>
          </w:tcPr>
          <w:p w14:paraId="5E016528" w14:textId="77777777" w:rsidR="00A009B1" w:rsidRPr="00CF7D65" w:rsidRDefault="00A009B1" w:rsidP="00A009B1">
            <w:pPr>
              <w:pStyle w:val="TAL"/>
              <w:keepNext w:val="0"/>
              <w:keepLines w:val="0"/>
              <w:widowControl w:val="0"/>
              <w:rPr>
                <w:rFonts w:cs="Arial"/>
                <w:szCs w:val="18"/>
              </w:rPr>
            </w:pPr>
          </w:p>
        </w:tc>
        <w:tc>
          <w:tcPr>
            <w:tcW w:w="1080" w:type="dxa"/>
          </w:tcPr>
          <w:p w14:paraId="76929C8D" w14:textId="37C7E899"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18CB213" w14:textId="0B32FE31"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2C4A0C1C" w14:textId="77777777" w:rsidTr="009522B9">
        <w:tc>
          <w:tcPr>
            <w:tcW w:w="2160" w:type="dxa"/>
          </w:tcPr>
          <w:p w14:paraId="6228F8FC" w14:textId="3E4E51A7"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&gt;UL Available </w:t>
            </w:r>
            <w:r>
              <w:rPr>
                <w:rFonts w:cs="Arial"/>
                <w:szCs w:val="18"/>
              </w:rPr>
              <w:t xml:space="preserve">Bitrate </w:t>
            </w:r>
            <w:r w:rsidRPr="00AA5A6E">
              <w:rPr>
                <w:rFonts w:cs="Arial"/>
                <w:szCs w:val="18"/>
              </w:rPr>
              <w:t>Report Thresholds</w:t>
            </w:r>
          </w:p>
        </w:tc>
        <w:tc>
          <w:tcPr>
            <w:tcW w:w="1080" w:type="dxa"/>
          </w:tcPr>
          <w:p w14:paraId="58E4C38C" w14:textId="5D9F41D1" w:rsidR="00A009B1" w:rsidRPr="00CF7D65" w:rsidRDefault="00A009B1" w:rsidP="00A009B1">
            <w:pPr>
              <w:pStyle w:val="TAL"/>
              <w:keepNext w:val="0"/>
              <w:keepLines w:val="0"/>
              <w:widowControl w:val="0"/>
              <w:rPr>
                <w:rFonts w:cs="Arial"/>
              </w:rPr>
            </w:pPr>
            <w:r>
              <w:rPr>
                <w:rFonts w:cs="Arial"/>
                <w:lang w:val="en-US"/>
              </w:rPr>
              <w:t>C-ifReportUL</w:t>
            </w:r>
          </w:p>
        </w:tc>
        <w:tc>
          <w:tcPr>
            <w:tcW w:w="1080" w:type="dxa"/>
          </w:tcPr>
          <w:p w14:paraId="5B2EB031" w14:textId="77777777" w:rsidR="00A009B1" w:rsidRPr="00D629EF" w:rsidRDefault="00A009B1" w:rsidP="00A009B1">
            <w:pPr>
              <w:pStyle w:val="TAL"/>
              <w:keepNext w:val="0"/>
              <w:keepLines w:val="0"/>
              <w:widowControl w:val="0"/>
              <w:rPr>
                <w:i/>
                <w:lang w:eastAsia="ja-JP"/>
              </w:rPr>
            </w:pPr>
          </w:p>
        </w:tc>
        <w:tc>
          <w:tcPr>
            <w:tcW w:w="1512" w:type="dxa"/>
          </w:tcPr>
          <w:p w14:paraId="41ACDA13" w14:textId="77777777" w:rsidR="00A009B1" w:rsidRDefault="00A009B1" w:rsidP="00A009B1">
            <w:pPr>
              <w:pStyle w:val="TAL"/>
            </w:pPr>
            <w:r>
              <w:t>Available Bitrate Report Threshold List</w:t>
            </w:r>
          </w:p>
          <w:p w14:paraId="292A3BF1" w14:textId="5FF95C34" w:rsidR="00A009B1" w:rsidRDefault="00A009B1" w:rsidP="00A009B1">
            <w:pPr>
              <w:pStyle w:val="TAL"/>
              <w:keepNext w:val="0"/>
              <w:keepLines w:val="0"/>
              <w:widowControl w:val="0"/>
              <w:rPr>
                <w:lang w:eastAsia="ja-JP"/>
              </w:rPr>
            </w:pPr>
            <w:r>
              <w:t>9.3.1.152</w:t>
            </w:r>
          </w:p>
        </w:tc>
        <w:tc>
          <w:tcPr>
            <w:tcW w:w="1728" w:type="dxa"/>
          </w:tcPr>
          <w:p w14:paraId="544A54DB" w14:textId="77777777" w:rsidR="00A009B1" w:rsidRPr="00CF7D65" w:rsidRDefault="00A009B1" w:rsidP="00A009B1">
            <w:pPr>
              <w:pStyle w:val="TAL"/>
              <w:keepNext w:val="0"/>
              <w:keepLines w:val="0"/>
              <w:widowControl w:val="0"/>
              <w:rPr>
                <w:rFonts w:cs="Arial"/>
                <w:szCs w:val="18"/>
              </w:rPr>
            </w:pPr>
          </w:p>
        </w:tc>
        <w:tc>
          <w:tcPr>
            <w:tcW w:w="1080" w:type="dxa"/>
          </w:tcPr>
          <w:p w14:paraId="42A63A43" w14:textId="167C6F83"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E15FAF9" w14:textId="3ECEA645"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bl>
    <w:p w14:paraId="5B649350" w14:textId="77777777" w:rsidR="00A009B1" w:rsidRDefault="00A009B1" w:rsidP="00A009B1">
      <w:pPr>
        <w:widowControl w:val="0"/>
      </w:pP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A009B1" w14:paraId="13A2B106" w14:textId="77777777" w:rsidTr="009C1CCB">
        <w:tc>
          <w:tcPr>
            <w:tcW w:w="3288" w:type="dxa"/>
          </w:tcPr>
          <w:p w14:paraId="3C74508F" w14:textId="77777777" w:rsidR="00A009B1" w:rsidRDefault="00A009B1" w:rsidP="009C1CCB">
            <w:pPr>
              <w:pStyle w:val="TAH"/>
              <w:rPr>
                <w:rFonts w:cs="Arial"/>
                <w:lang w:eastAsia="ja-JP"/>
              </w:rPr>
            </w:pPr>
            <w:r>
              <w:rPr>
                <w:rFonts w:cs="Arial"/>
                <w:lang w:eastAsia="ja-JP"/>
              </w:rPr>
              <w:t>Condition</w:t>
            </w:r>
          </w:p>
        </w:tc>
        <w:tc>
          <w:tcPr>
            <w:tcW w:w="6519" w:type="dxa"/>
          </w:tcPr>
          <w:p w14:paraId="55435863" w14:textId="77777777" w:rsidR="00A009B1" w:rsidRDefault="00A009B1" w:rsidP="009C1CCB">
            <w:pPr>
              <w:pStyle w:val="TAH"/>
              <w:rPr>
                <w:rFonts w:cs="Arial"/>
                <w:lang w:eastAsia="ja-JP"/>
              </w:rPr>
            </w:pPr>
            <w:r>
              <w:rPr>
                <w:rFonts w:cs="Arial"/>
                <w:lang w:eastAsia="ja-JP"/>
              </w:rPr>
              <w:t>Explanation</w:t>
            </w:r>
          </w:p>
        </w:tc>
      </w:tr>
      <w:tr w:rsidR="00A009B1" w14:paraId="57E7FB90" w14:textId="77777777" w:rsidTr="009C1CCB">
        <w:tc>
          <w:tcPr>
            <w:tcW w:w="3288" w:type="dxa"/>
          </w:tcPr>
          <w:p w14:paraId="636DEB99" w14:textId="77777777" w:rsidR="00A009B1" w:rsidRDefault="00A009B1" w:rsidP="009C1CCB">
            <w:pPr>
              <w:pStyle w:val="TAL"/>
              <w:rPr>
                <w:rFonts w:cs="Arial"/>
                <w:lang w:eastAsia="ja-JP"/>
              </w:rPr>
            </w:pPr>
            <w:r>
              <w:rPr>
                <w:rFonts w:cs="Arial"/>
                <w:lang w:val="en-US"/>
              </w:rPr>
              <w:t>ifReportDL</w:t>
            </w:r>
          </w:p>
        </w:tc>
        <w:tc>
          <w:tcPr>
            <w:tcW w:w="6519" w:type="dxa"/>
          </w:tcPr>
          <w:p w14:paraId="0AF4442C" w14:textId="77777777" w:rsidR="00A009B1" w:rsidRDefault="00A009B1" w:rsidP="009C1CCB">
            <w:pPr>
              <w:pStyle w:val="TAL"/>
              <w:rPr>
                <w:rFonts w:cs="Arial"/>
                <w:lang w:eastAsia="ja-JP"/>
              </w:rPr>
            </w:pPr>
            <w:r>
              <w:rPr>
                <w:rFonts w:cs="Arial"/>
                <w:snapToGrid w:val="0"/>
              </w:rPr>
              <w:t xml:space="preserve">This IE shall be present if the </w:t>
            </w:r>
            <w:r>
              <w:rPr>
                <w:rFonts w:cs="Arial"/>
                <w:i/>
                <w:iCs/>
                <w:snapToGrid w:val="0"/>
              </w:rPr>
              <w:t>Monitoring Request</w:t>
            </w:r>
            <w:r>
              <w:rPr>
                <w:rFonts w:cs="Arial"/>
                <w:snapToGrid w:val="0"/>
              </w:rPr>
              <w:t xml:space="preserve"> IE is set to the value “dl” or “both”.</w:t>
            </w:r>
          </w:p>
        </w:tc>
      </w:tr>
      <w:tr w:rsidR="00A009B1" w14:paraId="380B1E70" w14:textId="77777777" w:rsidTr="009C1CCB">
        <w:tc>
          <w:tcPr>
            <w:tcW w:w="3288" w:type="dxa"/>
            <w:tcBorders>
              <w:top w:val="single" w:sz="4" w:space="0" w:color="auto"/>
              <w:left w:val="single" w:sz="4" w:space="0" w:color="auto"/>
              <w:bottom w:val="single" w:sz="4" w:space="0" w:color="auto"/>
              <w:right w:val="single" w:sz="4" w:space="0" w:color="auto"/>
            </w:tcBorders>
          </w:tcPr>
          <w:p w14:paraId="79AAAA43" w14:textId="77777777" w:rsidR="00A009B1" w:rsidRDefault="00A009B1" w:rsidP="009C1CCB">
            <w:pPr>
              <w:pStyle w:val="TAL"/>
              <w:rPr>
                <w:rFonts w:cs="Arial"/>
                <w:lang w:val="en-US"/>
              </w:rPr>
            </w:pPr>
            <w:r>
              <w:rPr>
                <w:rFonts w:cs="Arial"/>
                <w:lang w:val="en-US"/>
              </w:rPr>
              <w:t>ifReportUL</w:t>
            </w:r>
          </w:p>
        </w:tc>
        <w:tc>
          <w:tcPr>
            <w:tcW w:w="6519" w:type="dxa"/>
            <w:tcBorders>
              <w:top w:val="single" w:sz="4" w:space="0" w:color="auto"/>
              <w:left w:val="single" w:sz="4" w:space="0" w:color="auto"/>
              <w:bottom w:val="single" w:sz="4" w:space="0" w:color="auto"/>
              <w:right w:val="single" w:sz="4" w:space="0" w:color="auto"/>
            </w:tcBorders>
          </w:tcPr>
          <w:p w14:paraId="2352BC36" w14:textId="77777777" w:rsidR="00A009B1" w:rsidRDefault="00A009B1" w:rsidP="009C1CCB">
            <w:pPr>
              <w:pStyle w:val="TAL"/>
              <w:rPr>
                <w:rFonts w:cs="Arial"/>
                <w:snapToGrid w:val="0"/>
              </w:rPr>
            </w:pPr>
            <w:r>
              <w:rPr>
                <w:rFonts w:cs="Arial"/>
                <w:snapToGrid w:val="0"/>
              </w:rPr>
              <w:t>This IE shall be present if the Monitoring Request IE is set to the value “ul” or “both”.</w:t>
            </w:r>
          </w:p>
        </w:tc>
      </w:tr>
    </w:tbl>
    <w:p w14:paraId="520C490E" w14:textId="77777777" w:rsidR="00FC324B" w:rsidRPr="00A009B1" w:rsidRDefault="00FC324B" w:rsidP="007B1FA7">
      <w:pPr>
        <w:widowControl w:val="0"/>
        <w:rPr>
          <w:rFonts w:eastAsiaTheme="minorEastAsia"/>
        </w:rPr>
      </w:pPr>
    </w:p>
    <w:p w14:paraId="3C5B8364" w14:textId="77777777" w:rsidR="00FC324B" w:rsidRPr="00673604" w:rsidRDefault="00FC324B" w:rsidP="007B1FA7">
      <w:pPr>
        <w:pStyle w:val="Heading4"/>
        <w:keepNext w:val="0"/>
        <w:keepLines w:val="0"/>
        <w:widowControl w:val="0"/>
      </w:pPr>
      <w:bookmarkStart w:id="3995" w:name="_CR9_3_1_31"/>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105657321"/>
      <w:bookmarkStart w:id="4008" w:name="_Toc106108702"/>
      <w:bookmarkStart w:id="4009" w:name="_Toc112687795"/>
      <w:bookmarkStart w:id="4010" w:name="_Toc209691437"/>
      <w:bookmarkEnd w:id="3995"/>
      <w:r w:rsidRPr="00673604">
        <w:t>9.3.1.31</w:t>
      </w:r>
      <w:r w:rsidRPr="00673604">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4011" w:name="_CR9_3_1_32"/>
      <w:bookmarkStart w:id="4012" w:name="_Toc20955613"/>
      <w:bookmarkStart w:id="4013" w:name="_Toc29461051"/>
      <w:bookmarkStart w:id="4014" w:name="_Toc29505783"/>
      <w:bookmarkStart w:id="4015" w:name="_Toc36556308"/>
      <w:bookmarkStart w:id="4016" w:name="_Toc45881772"/>
      <w:bookmarkStart w:id="4017" w:name="_Toc51852411"/>
      <w:bookmarkStart w:id="4018" w:name="_Toc56620362"/>
      <w:bookmarkStart w:id="4019" w:name="_Toc64448002"/>
      <w:bookmarkStart w:id="4020" w:name="_Toc74152777"/>
      <w:bookmarkStart w:id="4021" w:name="_Toc88656202"/>
      <w:bookmarkStart w:id="4022" w:name="_Toc88657261"/>
      <w:bookmarkStart w:id="4023" w:name="_Toc105657322"/>
      <w:bookmarkStart w:id="4024" w:name="_Toc106108703"/>
      <w:bookmarkStart w:id="4025" w:name="_Toc112687796"/>
      <w:bookmarkStart w:id="4026" w:name="_Hlk512875178"/>
      <w:bookmarkStart w:id="4027" w:name="_Toc209691438"/>
      <w:bookmarkEnd w:id="4011"/>
      <w:r w:rsidRPr="00673604">
        <w:t>9.3.1.32</w:t>
      </w:r>
      <w:r w:rsidRPr="00673604">
        <w:tab/>
        <w:t>User Plane Security Keys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7"/>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26"/>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28" w:name="_CR9_3_1_33"/>
      <w:bookmarkStart w:id="4029" w:name="_Toc20955614"/>
      <w:bookmarkStart w:id="4030" w:name="_Toc29461052"/>
      <w:bookmarkStart w:id="4031" w:name="_Toc29505784"/>
      <w:bookmarkStart w:id="4032" w:name="_Toc36556309"/>
      <w:bookmarkStart w:id="4033" w:name="_Toc45881773"/>
      <w:bookmarkStart w:id="4034" w:name="_Toc51852412"/>
      <w:bookmarkStart w:id="4035" w:name="_Toc56620363"/>
      <w:bookmarkStart w:id="4036" w:name="_Toc64448003"/>
      <w:bookmarkStart w:id="4037" w:name="_Toc74152778"/>
      <w:bookmarkStart w:id="4038" w:name="_Toc88656203"/>
      <w:bookmarkStart w:id="4039" w:name="_Toc88657262"/>
      <w:bookmarkStart w:id="4040" w:name="_Toc105657323"/>
      <w:bookmarkStart w:id="4041" w:name="_Toc106108704"/>
      <w:bookmarkStart w:id="4042" w:name="_Toc112687797"/>
      <w:bookmarkStart w:id="4043" w:name="_Toc209691439"/>
      <w:bookmarkEnd w:id="4028"/>
      <w:r w:rsidRPr="00673604">
        <w:t>9.3.1.33</w:t>
      </w:r>
      <w:r w:rsidRPr="00673604">
        <w:tab/>
        <w:t>UL Configuration</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w:t>
            </w:r>
            <w:r w:rsidRPr="00D629EF">
              <w:rPr>
                <w:lang w:eastAsia="zh-CN"/>
              </w:rPr>
              <w:lastRenderedPageBreak/>
              <w:t xml:space="preserve">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44" w:name="_CR9_3_1_34"/>
      <w:bookmarkStart w:id="4045" w:name="_Toc20955615"/>
      <w:bookmarkStart w:id="4046" w:name="_Toc29461053"/>
      <w:bookmarkStart w:id="4047" w:name="_Toc29505785"/>
      <w:bookmarkStart w:id="4048" w:name="_Toc36556310"/>
      <w:bookmarkStart w:id="4049" w:name="_Toc45881774"/>
      <w:bookmarkStart w:id="4050" w:name="_Toc51852413"/>
      <w:bookmarkStart w:id="4051" w:name="_Toc56620364"/>
      <w:bookmarkStart w:id="4052" w:name="_Toc64448004"/>
      <w:bookmarkStart w:id="4053" w:name="_Toc74152779"/>
      <w:bookmarkStart w:id="4054" w:name="_Toc88656204"/>
      <w:bookmarkStart w:id="4055" w:name="_Toc88657263"/>
      <w:bookmarkStart w:id="4056" w:name="_Toc105657324"/>
      <w:bookmarkStart w:id="4057" w:name="_Toc106108705"/>
      <w:bookmarkStart w:id="4058" w:name="_Toc112687798"/>
      <w:bookmarkStart w:id="4059" w:name="_Toc209691440"/>
      <w:bookmarkEnd w:id="4044"/>
      <w:r w:rsidRPr="00673604">
        <w:t>9.3.1.34</w:t>
      </w:r>
      <w:r w:rsidRPr="00673604">
        <w:tab/>
        <w:t>gNB-CU-UP Cell Group Related Configuration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60" w:name="_CR9_3_1_35"/>
      <w:bookmarkStart w:id="4061" w:name="_Toc20955616"/>
      <w:bookmarkStart w:id="4062" w:name="_Toc29461054"/>
      <w:bookmarkStart w:id="4063" w:name="_Toc29505786"/>
      <w:bookmarkStart w:id="4064" w:name="_Toc36556311"/>
      <w:bookmarkStart w:id="4065" w:name="_Toc45881775"/>
      <w:bookmarkStart w:id="4066" w:name="_Toc51852414"/>
      <w:bookmarkStart w:id="4067" w:name="_Toc56620365"/>
      <w:bookmarkStart w:id="4068" w:name="_Toc64448005"/>
      <w:bookmarkStart w:id="4069" w:name="_Toc74152780"/>
      <w:bookmarkStart w:id="4070" w:name="_Toc88656205"/>
      <w:bookmarkStart w:id="4071" w:name="_Toc88657264"/>
      <w:bookmarkStart w:id="4072" w:name="_Toc105657325"/>
      <w:bookmarkStart w:id="4073" w:name="_Toc106108706"/>
      <w:bookmarkStart w:id="4074" w:name="_Toc112687799"/>
      <w:bookmarkStart w:id="4075" w:name="_Toc209691441"/>
      <w:bookmarkEnd w:id="4060"/>
      <w:r w:rsidRPr="00673604">
        <w:t>9.3.1.35</w:t>
      </w:r>
      <w:r w:rsidRPr="00673604">
        <w:tab/>
        <w:t>PDCP Count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76" w:name="_CR9_3_1_35a"/>
      <w:bookmarkStart w:id="4077" w:name="_Toc20955617"/>
      <w:bookmarkStart w:id="4078" w:name="_Toc29461055"/>
      <w:bookmarkStart w:id="4079" w:name="_Toc29505787"/>
      <w:bookmarkStart w:id="4080" w:name="_Toc36556312"/>
      <w:bookmarkStart w:id="4081" w:name="_Toc45881776"/>
      <w:bookmarkStart w:id="4082" w:name="_Toc51852415"/>
      <w:bookmarkStart w:id="4083" w:name="_Toc56620366"/>
      <w:bookmarkStart w:id="4084" w:name="_Toc64448006"/>
      <w:bookmarkStart w:id="4085" w:name="_Toc74152781"/>
      <w:bookmarkStart w:id="4086" w:name="_Toc88656206"/>
      <w:bookmarkStart w:id="4087" w:name="_Toc88657265"/>
      <w:bookmarkStart w:id="4088" w:name="_Toc105657326"/>
      <w:bookmarkStart w:id="4089" w:name="_Toc106108707"/>
      <w:bookmarkStart w:id="4090" w:name="_Toc112687800"/>
      <w:bookmarkStart w:id="4091" w:name="_Toc209691442"/>
      <w:bookmarkEnd w:id="4076"/>
      <w:r w:rsidRPr="00D629EF">
        <w:t>9.3.1.35</w:t>
      </w:r>
      <w:r>
        <w:t>a</w:t>
      </w:r>
      <w:r w:rsidRPr="00D629EF">
        <w:tab/>
      </w:r>
      <w:r>
        <w:t xml:space="preserve">MBS </w:t>
      </w:r>
      <w:r w:rsidRPr="00D629EF">
        <w:t>PDCP C</w:t>
      </w:r>
      <w:r>
        <w:t>OUNT</w:t>
      </w:r>
      <w:bookmarkEnd w:id="4091"/>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671163">
        <w:trPr>
          <w:tblHeader/>
        </w:trPr>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lastRenderedPageBreak/>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92" w:name="_CR9_3_1_36"/>
      <w:bookmarkStart w:id="4093" w:name="_Toc209691443"/>
      <w:bookmarkEnd w:id="4092"/>
      <w:r w:rsidRPr="00673604">
        <w:t>9.3.1.36</w:t>
      </w:r>
      <w:r w:rsidRPr="00673604">
        <w:tab/>
        <w:t>NR CGI Support</w:t>
      </w:r>
      <w:r w:rsidRPr="00673604">
        <w:rPr>
          <w:rFonts w:hint="eastAsia"/>
        </w:rPr>
        <w:t xml:space="preserve"> </w:t>
      </w:r>
      <w:r w:rsidRPr="00673604">
        <w:t>List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3"/>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94" w:name="_CR9_3_1_37"/>
      <w:bookmarkStart w:id="4095" w:name="_Toc20955618"/>
      <w:bookmarkStart w:id="4096" w:name="_Toc29461056"/>
      <w:bookmarkStart w:id="4097" w:name="_Toc29505788"/>
      <w:bookmarkStart w:id="4098" w:name="_Toc36556313"/>
      <w:bookmarkStart w:id="4099" w:name="_Toc45881777"/>
      <w:bookmarkStart w:id="4100" w:name="_Toc51852416"/>
      <w:bookmarkStart w:id="4101" w:name="_Toc56620367"/>
      <w:bookmarkStart w:id="4102" w:name="_Toc64448007"/>
      <w:bookmarkStart w:id="4103" w:name="_Toc74152782"/>
      <w:bookmarkStart w:id="4104" w:name="_Toc88656207"/>
      <w:bookmarkStart w:id="4105" w:name="_Toc88657266"/>
      <w:bookmarkStart w:id="4106" w:name="_Toc105657327"/>
      <w:bookmarkStart w:id="4107" w:name="_Toc106108708"/>
      <w:bookmarkStart w:id="4108" w:name="_Toc112687801"/>
      <w:bookmarkStart w:id="4109" w:name="_Toc209691444"/>
      <w:bookmarkEnd w:id="4094"/>
      <w:r w:rsidRPr="00673604">
        <w:t>9.3.1.37</w:t>
      </w:r>
      <w:r w:rsidRPr="00673604">
        <w:tab/>
        <w:t>QoS Parameters Support</w:t>
      </w:r>
      <w:r w:rsidRPr="00673604">
        <w:rPr>
          <w:rFonts w:hint="eastAsia"/>
        </w:rPr>
        <w:t xml:space="preserve"> </w:t>
      </w:r>
      <w:r w:rsidRPr="00673604">
        <w:t>List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110" w:name="_CR9_3_1_38"/>
      <w:bookmarkStart w:id="4111" w:name="_Toc20955619"/>
      <w:bookmarkStart w:id="4112" w:name="_Toc29461057"/>
      <w:bookmarkStart w:id="4113" w:name="_Toc29505789"/>
      <w:bookmarkStart w:id="4114" w:name="_Toc36556314"/>
      <w:bookmarkStart w:id="4115" w:name="_Toc45881778"/>
      <w:bookmarkStart w:id="4116" w:name="_Toc51852417"/>
      <w:bookmarkStart w:id="4117" w:name="_Toc56620368"/>
      <w:bookmarkStart w:id="4118" w:name="_Toc64448008"/>
      <w:bookmarkStart w:id="4119" w:name="_Toc74152783"/>
      <w:bookmarkStart w:id="4120" w:name="_Toc88656208"/>
      <w:bookmarkStart w:id="4121" w:name="_Toc88657267"/>
      <w:bookmarkStart w:id="4122" w:name="_Toc105657328"/>
      <w:bookmarkStart w:id="4123" w:name="_Toc106108709"/>
      <w:bookmarkStart w:id="4124" w:name="_Toc112687802"/>
      <w:bookmarkStart w:id="4125" w:name="_Toc209691445"/>
      <w:bookmarkEnd w:id="4110"/>
      <w:r w:rsidRPr="00673604">
        <w:t>9.3.1.38</w:t>
      </w:r>
      <w:r w:rsidRPr="00673604">
        <w:tab/>
        <w:t>PDCP Configuration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w:t>
            </w:r>
            <w:r>
              <w:lastRenderedPageBreak/>
              <w:t>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 xml:space="preserve">Discard </w:t>
            </w:r>
            <w:r w:rsidRPr="002632F9">
              <w:rPr>
                <w:i/>
                <w:iCs/>
                <w:lang w:eastAsia="ja-JP"/>
              </w:rPr>
              <w:lastRenderedPageBreak/>
              <w:t>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lastRenderedPageBreak/>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lastRenderedPageBreak/>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r w:rsidR="00A009B1" w:rsidRPr="00D629EF" w14:paraId="4C61BCC6" w14:textId="77777777" w:rsidTr="009522B9">
        <w:tc>
          <w:tcPr>
            <w:tcW w:w="2160" w:type="dxa"/>
          </w:tcPr>
          <w:p w14:paraId="02B8F23F" w14:textId="6489634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Retransmission</w:t>
            </w:r>
            <w:r>
              <w:rPr>
                <w:iCs/>
                <w:lang w:val="en-US" w:eastAsia="ja-JP"/>
              </w:rPr>
              <w:t xml:space="preserve"> </w:t>
            </w:r>
            <w:r>
              <w:rPr>
                <w:rFonts w:hint="eastAsia"/>
                <w:iCs/>
                <w:lang w:eastAsia="ja-JP"/>
              </w:rPr>
              <w:t>Threshold</w:t>
            </w:r>
          </w:p>
        </w:tc>
        <w:tc>
          <w:tcPr>
            <w:tcW w:w="1080" w:type="dxa"/>
          </w:tcPr>
          <w:p w14:paraId="0C321602" w14:textId="05B33ABF" w:rsidR="00A009B1" w:rsidRDefault="00A009B1" w:rsidP="00A009B1">
            <w:pPr>
              <w:pStyle w:val="TAL"/>
              <w:keepNext w:val="0"/>
              <w:keepLines w:val="0"/>
              <w:widowControl w:val="0"/>
            </w:pPr>
            <w:r>
              <w:rPr>
                <w:rFonts w:hint="eastAsia"/>
                <w:lang w:val="en-US" w:eastAsia="zh-CN"/>
              </w:rPr>
              <w:t>O</w:t>
            </w:r>
          </w:p>
        </w:tc>
        <w:tc>
          <w:tcPr>
            <w:tcW w:w="1080" w:type="dxa"/>
          </w:tcPr>
          <w:p w14:paraId="78830A44" w14:textId="77777777" w:rsidR="00A009B1" w:rsidRPr="00D629EF" w:rsidRDefault="00A009B1" w:rsidP="00A009B1">
            <w:pPr>
              <w:pStyle w:val="TAL"/>
              <w:keepNext w:val="0"/>
              <w:keepLines w:val="0"/>
              <w:widowControl w:val="0"/>
              <w:rPr>
                <w:lang w:eastAsia="ja-JP"/>
              </w:rPr>
            </w:pPr>
          </w:p>
        </w:tc>
        <w:tc>
          <w:tcPr>
            <w:tcW w:w="1512" w:type="dxa"/>
          </w:tcPr>
          <w:p w14:paraId="562DC4BC" w14:textId="58754BB3"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34E13C89" w14:textId="2D2960FC" w:rsidR="00A009B1" w:rsidRPr="00E60D09" w:rsidRDefault="00A009B1" w:rsidP="00A009B1">
            <w:pPr>
              <w:pStyle w:val="TAL"/>
              <w:keepNext w:val="0"/>
              <w:keepLines w:val="0"/>
              <w:widowControl w:val="0"/>
              <w:rPr>
                <w:lang w:eastAsia="ja-JP"/>
              </w:rPr>
            </w:pPr>
            <w:r>
              <w:rPr>
                <w:lang w:val="en-US" w:eastAsia="ja-JP"/>
              </w:rPr>
              <w:t>This IE indicates the threshold information for remaining time based RLC retransmission, as specified in TS 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3FDC1E40" w14:textId="277A6AE1" w:rsidR="00A009B1" w:rsidRPr="00DC2A9E" w:rsidRDefault="00A009B1" w:rsidP="00DC2A9E">
            <w:pPr>
              <w:pStyle w:val="TAC"/>
            </w:pPr>
            <w:r w:rsidRPr="00DC2A9E">
              <w:t>YES</w:t>
            </w:r>
          </w:p>
        </w:tc>
        <w:tc>
          <w:tcPr>
            <w:tcW w:w="1080" w:type="dxa"/>
          </w:tcPr>
          <w:p w14:paraId="7A8145DA" w14:textId="1E631095" w:rsidR="00A009B1" w:rsidRPr="00DC2A9E" w:rsidRDefault="00A009B1" w:rsidP="00DC2A9E">
            <w:pPr>
              <w:pStyle w:val="TAC"/>
            </w:pPr>
            <w:r w:rsidRPr="00DC2A9E">
              <w:t>ignore</w:t>
            </w:r>
          </w:p>
        </w:tc>
      </w:tr>
      <w:tr w:rsidR="00A009B1" w:rsidRPr="00D629EF" w14:paraId="2EF1AF25" w14:textId="77777777" w:rsidTr="009522B9">
        <w:tc>
          <w:tcPr>
            <w:tcW w:w="2160" w:type="dxa"/>
          </w:tcPr>
          <w:p w14:paraId="46806A9B" w14:textId="597FEB9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Polling</w:t>
            </w:r>
            <w:r>
              <w:rPr>
                <w:iCs/>
                <w:lang w:val="en-US" w:eastAsia="ja-JP"/>
              </w:rPr>
              <w:t xml:space="preserve"> </w:t>
            </w:r>
            <w:r>
              <w:rPr>
                <w:rFonts w:hint="eastAsia"/>
                <w:iCs/>
                <w:lang w:eastAsia="ja-JP"/>
              </w:rPr>
              <w:t>Threshold</w:t>
            </w:r>
          </w:p>
        </w:tc>
        <w:tc>
          <w:tcPr>
            <w:tcW w:w="1080" w:type="dxa"/>
          </w:tcPr>
          <w:p w14:paraId="4786A43C" w14:textId="1B7EA474" w:rsidR="00A009B1" w:rsidRDefault="00A009B1" w:rsidP="00A009B1">
            <w:pPr>
              <w:pStyle w:val="TAL"/>
              <w:keepNext w:val="0"/>
              <w:keepLines w:val="0"/>
              <w:widowControl w:val="0"/>
            </w:pPr>
            <w:r>
              <w:rPr>
                <w:lang w:val="en-US" w:eastAsia="zh-CN"/>
              </w:rPr>
              <w:t>O</w:t>
            </w:r>
          </w:p>
        </w:tc>
        <w:tc>
          <w:tcPr>
            <w:tcW w:w="1080" w:type="dxa"/>
          </w:tcPr>
          <w:p w14:paraId="1357692B" w14:textId="77777777" w:rsidR="00A009B1" w:rsidRPr="00D629EF" w:rsidRDefault="00A009B1" w:rsidP="00A009B1">
            <w:pPr>
              <w:pStyle w:val="TAL"/>
              <w:keepNext w:val="0"/>
              <w:keepLines w:val="0"/>
              <w:widowControl w:val="0"/>
              <w:rPr>
                <w:lang w:eastAsia="ja-JP"/>
              </w:rPr>
            </w:pPr>
          </w:p>
        </w:tc>
        <w:tc>
          <w:tcPr>
            <w:tcW w:w="1512" w:type="dxa"/>
          </w:tcPr>
          <w:p w14:paraId="1B6A4228" w14:textId="4FBCA69B"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5678C076" w14:textId="5F762FC4" w:rsidR="00A009B1" w:rsidRPr="00E60D09" w:rsidRDefault="00A009B1" w:rsidP="00A009B1">
            <w:pPr>
              <w:pStyle w:val="TAL"/>
              <w:keepNext w:val="0"/>
              <w:keepLines w:val="0"/>
              <w:widowControl w:val="0"/>
              <w:rPr>
                <w:lang w:eastAsia="ja-JP"/>
              </w:rPr>
            </w:pPr>
            <w:r>
              <w:rPr>
                <w:lang w:val="en-US" w:eastAsia="ja-JP"/>
              </w:rPr>
              <w:t>This IE indicates the threshold information for remaining time based RLC polling, as specified in TS 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717C5717" w14:textId="541350C3" w:rsidR="00A009B1" w:rsidRPr="00DC2A9E" w:rsidRDefault="00A009B1" w:rsidP="00DC2A9E">
            <w:pPr>
              <w:pStyle w:val="TAC"/>
            </w:pPr>
            <w:r w:rsidRPr="00DC2A9E">
              <w:t>YES</w:t>
            </w:r>
          </w:p>
        </w:tc>
        <w:tc>
          <w:tcPr>
            <w:tcW w:w="1080" w:type="dxa"/>
          </w:tcPr>
          <w:p w14:paraId="4A260098" w14:textId="040E2B86" w:rsidR="00A009B1" w:rsidRPr="00DC2A9E" w:rsidRDefault="00A009B1" w:rsidP="00DC2A9E">
            <w:pPr>
              <w:pStyle w:val="TAC"/>
            </w:pPr>
            <w:r w:rsidRPr="00DC2A9E">
              <w:t>ignore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26" w:name="_CR9_3_1_39"/>
      <w:bookmarkStart w:id="4127" w:name="_Toc20955620"/>
      <w:bookmarkStart w:id="4128" w:name="_Toc29461058"/>
      <w:bookmarkStart w:id="4129" w:name="_Toc29505790"/>
      <w:bookmarkStart w:id="4130" w:name="_Toc36556315"/>
      <w:bookmarkStart w:id="4131" w:name="_Toc45881779"/>
      <w:bookmarkStart w:id="4132" w:name="_Toc51852418"/>
      <w:bookmarkStart w:id="4133" w:name="_Toc56620369"/>
      <w:bookmarkStart w:id="4134" w:name="_Toc64448009"/>
      <w:bookmarkStart w:id="4135" w:name="_Toc74152784"/>
      <w:bookmarkStart w:id="4136" w:name="_Toc88656209"/>
      <w:bookmarkStart w:id="4137" w:name="_Toc88657268"/>
      <w:bookmarkStart w:id="4138" w:name="_Toc105657329"/>
      <w:bookmarkStart w:id="4139" w:name="_Toc106108710"/>
      <w:bookmarkStart w:id="4140" w:name="_Toc112687803"/>
      <w:bookmarkStart w:id="4141" w:name="_Toc209691446"/>
      <w:bookmarkEnd w:id="4126"/>
      <w:r w:rsidRPr="00673604">
        <w:t>9.3.1.39</w:t>
      </w:r>
      <w:r w:rsidRPr="00673604">
        <w:tab/>
        <w:t>SDAP Configuration</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lastRenderedPageBreak/>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lastRenderedPageBreak/>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42" w:name="_CR9_3_1_40"/>
      <w:bookmarkStart w:id="4143" w:name="_Toc20955621"/>
      <w:bookmarkStart w:id="4144" w:name="_Toc29461059"/>
      <w:bookmarkStart w:id="4145" w:name="_Toc29505791"/>
      <w:bookmarkStart w:id="4146" w:name="_Toc36556316"/>
      <w:bookmarkStart w:id="4147" w:name="_Toc45881780"/>
      <w:bookmarkStart w:id="4148" w:name="_Toc51852419"/>
      <w:bookmarkStart w:id="4149" w:name="_Toc56620370"/>
      <w:bookmarkStart w:id="4150" w:name="_Toc64448010"/>
      <w:bookmarkStart w:id="4151" w:name="_Toc74152785"/>
      <w:bookmarkStart w:id="4152" w:name="_Toc88656210"/>
      <w:bookmarkStart w:id="4153" w:name="_Toc88657269"/>
      <w:bookmarkStart w:id="4154" w:name="_Toc105657330"/>
      <w:bookmarkStart w:id="4155" w:name="_Toc106108711"/>
      <w:bookmarkStart w:id="4156" w:name="_Toc112687804"/>
      <w:bookmarkStart w:id="4157" w:name="_Toc209691447"/>
      <w:bookmarkEnd w:id="4142"/>
      <w:r w:rsidRPr="00673604">
        <w:t>9.3.1.40</w:t>
      </w:r>
      <w:r w:rsidRPr="00673604">
        <w:tab/>
        <w:t>ROHC Parameters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 xml:space="preserve">INTEGER </w:t>
            </w:r>
            <w:r w:rsidRPr="00D629EF">
              <w:rPr>
                <w:szCs w:val="18"/>
                <w:lang w:eastAsia="ja-JP"/>
              </w:rPr>
              <w:lastRenderedPageBreak/>
              <w:t>(0..16383)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lastRenderedPageBreak/>
              <w:t xml:space="preserve">Corresponds to information </w:t>
            </w:r>
            <w:r w:rsidRPr="003201A1">
              <w:rPr>
                <w:lang w:eastAsia="ja-JP"/>
              </w:rPr>
              <w:lastRenderedPageBreak/>
              <w:t xml:space="preserve">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lastRenderedPageBreak/>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58" w:name="_CR9_3_1_41"/>
      <w:bookmarkStart w:id="4159" w:name="_Toc20955622"/>
      <w:bookmarkStart w:id="4160" w:name="_Toc29461060"/>
      <w:bookmarkStart w:id="4161" w:name="_Toc29505792"/>
      <w:bookmarkStart w:id="4162" w:name="_Toc36556317"/>
      <w:bookmarkStart w:id="4163" w:name="_Toc45881781"/>
      <w:bookmarkStart w:id="4164" w:name="_Toc51852420"/>
      <w:bookmarkStart w:id="4165" w:name="_Toc56620371"/>
      <w:bookmarkStart w:id="4166" w:name="_Toc64448011"/>
      <w:bookmarkStart w:id="4167" w:name="_Toc74152786"/>
      <w:bookmarkStart w:id="4168" w:name="_Toc88656211"/>
      <w:bookmarkStart w:id="4169" w:name="_Toc88657270"/>
      <w:bookmarkStart w:id="4170" w:name="_Toc105657331"/>
      <w:bookmarkStart w:id="4171" w:name="_Toc106108712"/>
      <w:bookmarkStart w:id="4172" w:name="_Toc112687805"/>
      <w:bookmarkStart w:id="4173" w:name="_Toc209691448"/>
      <w:bookmarkEnd w:id="4158"/>
      <w:r w:rsidRPr="00673604">
        <w:t>9.3.1.41</w:t>
      </w:r>
      <w:r w:rsidRPr="00673604">
        <w:tab/>
        <w:t>T-Reordering Timer</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74" w:name="_CR9_3_1_42"/>
      <w:bookmarkStart w:id="4175" w:name="_Toc20955623"/>
      <w:bookmarkStart w:id="4176" w:name="_Toc29461061"/>
      <w:bookmarkStart w:id="4177" w:name="_Toc29505793"/>
      <w:bookmarkStart w:id="4178" w:name="_Toc36556318"/>
      <w:bookmarkStart w:id="4179" w:name="_Toc45881782"/>
      <w:bookmarkStart w:id="4180" w:name="_Toc51852421"/>
      <w:bookmarkStart w:id="4181" w:name="_Toc56620372"/>
      <w:bookmarkStart w:id="4182" w:name="_Toc64448012"/>
      <w:bookmarkStart w:id="4183" w:name="_Toc74152787"/>
      <w:bookmarkStart w:id="4184" w:name="_Toc88656212"/>
      <w:bookmarkStart w:id="4185" w:name="_Toc88657271"/>
      <w:bookmarkStart w:id="4186" w:name="_Toc105657332"/>
      <w:bookmarkStart w:id="4187" w:name="_Toc106108713"/>
      <w:bookmarkStart w:id="4188" w:name="_Toc112687806"/>
      <w:bookmarkStart w:id="4189" w:name="_Toc209691449"/>
      <w:bookmarkEnd w:id="4174"/>
      <w:r w:rsidRPr="00673604">
        <w:t>9.3.1.42</w:t>
      </w:r>
      <w:r w:rsidRPr="00673604">
        <w:tab/>
        <w:t>Discard Timer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90" w:name="_CR9_3_1_43"/>
      <w:bookmarkStart w:id="4191" w:name="_Toc20955624"/>
      <w:bookmarkStart w:id="4192" w:name="_Toc29461062"/>
      <w:bookmarkStart w:id="4193" w:name="_Toc29505794"/>
      <w:bookmarkStart w:id="4194" w:name="_Toc36556319"/>
      <w:bookmarkStart w:id="4195" w:name="_Toc45881783"/>
      <w:bookmarkStart w:id="4196" w:name="_Toc51852422"/>
      <w:bookmarkStart w:id="4197" w:name="_Toc56620373"/>
      <w:bookmarkStart w:id="4198" w:name="_Toc64448013"/>
      <w:bookmarkStart w:id="4199" w:name="_Toc74152788"/>
      <w:bookmarkStart w:id="4200" w:name="_Toc88656213"/>
      <w:bookmarkStart w:id="4201" w:name="_Toc88657272"/>
      <w:bookmarkStart w:id="4202" w:name="_Toc105657333"/>
      <w:bookmarkStart w:id="4203" w:name="_Toc106108714"/>
      <w:bookmarkStart w:id="4204" w:name="_Toc112687807"/>
      <w:bookmarkStart w:id="4205" w:name="_Toc209691450"/>
      <w:bookmarkEnd w:id="4190"/>
      <w:r w:rsidRPr="00673604">
        <w:t>9.3.1.43</w:t>
      </w:r>
      <w:r w:rsidRPr="00673604">
        <w:tab/>
        <w:t>UL Data Split Threshold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206" w:name="_CR9_3_1_44"/>
      <w:bookmarkStart w:id="4207" w:name="_Toc20955625"/>
      <w:bookmarkStart w:id="4208" w:name="_Toc29461063"/>
      <w:bookmarkStart w:id="4209" w:name="_Toc29505795"/>
      <w:bookmarkStart w:id="4210" w:name="_Toc36556320"/>
      <w:bookmarkStart w:id="4211" w:name="_Toc45881784"/>
      <w:bookmarkStart w:id="4212" w:name="_Toc51852423"/>
      <w:bookmarkStart w:id="4213" w:name="_Toc56620374"/>
      <w:bookmarkStart w:id="4214" w:name="_Toc64448014"/>
      <w:bookmarkStart w:id="4215" w:name="_Toc74152789"/>
      <w:bookmarkStart w:id="4216" w:name="_Toc88656214"/>
      <w:bookmarkStart w:id="4217" w:name="_Toc88657273"/>
      <w:bookmarkStart w:id="4218" w:name="_Toc105657334"/>
      <w:bookmarkStart w:id="4219" w:name="_Toc106108715"/>
      <w:bookmarkStart w:id="4220" w:name="_Toc112687808"/>
      <w:bookmarkStart w:id="4221" w:name="_Toc209691451"/>
      <w:bookmarkEnd w:id="4206"/>
      <w:r w:rsidRPr="00673604">
        <w:t>9.3.1.44</w:t>
      </w:r>
      <w:r w:rsidRPr="00673604">
        <w:tab/>
        <w:t>Data Usage Report List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22" w:name="_CR9_3_1_45"/>
      <w:bookmarkStart w:id="4223" w:name="_Toc20955626"/>
      <w:bookmarkStart w:id="4224" w:name="_Toc29461064"/>
      <w:bookmarkStart w:id="4225" w:name="_Toc29505796"/>
      <w:bookmarkStart w:id="4226" w:name="_Toc36556321"/>
      <w:bookmarkStart w:id="4227" w:name="_Toc45881785"/>
      <w:bookmarkStart w:id="4228" w:name="_Toc51852424"/>
      <w:bookmarkStart w:id="4229" w:name="_Toc56620375"/>
      <w:bookmarkStart w:id="4230" w:name="_Toc64448015"/>
      <w:bookmarkStart w:id="4231" w:name="_Toc74152790"/>
      <w:bookmarkStart w:id="4232" w:name="_Toc88656215"/>
      <w:bookmarkStart w:id="4233" w:name="_Toc88657274"/>
      <w:bookmarkStart w:id="4234" w:name="_Toc105657335"/>
      <w:bookmarkStart w:id="4235" w:name="_Toc106108716"/>
      <w:bookmarkStart w:id="4236" w:name="_Toc112687809"/>
      <w:bookmarkStart w:id="4237" w:name="_Toc209691452"/>
      <w:bookmarkEnd w:id="4222"/>
      <w:r w:rsidRPr="00673604">
        <w:t>9.3.1.45</w:t>
      </w:r>
      <w:r w:rsidRPr="00673604">
        <w:tab/>
        <w:t>Flow Failed List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38" w:name="_CR9_3_1_46"/>
      <w:bookmarkStart w:id="4239" w:name="_Toc20955627"/>
      <w:bookmarkStart w:id="4240" w:name="_Toc29461065"/>
      <w:bookmarkStart w:id="4241" w:name="_Toc29505797"/>
      <w:bookmarkStart w:id="4242" w:name="_Toc36556322"/>
      <w:bookmarkStart w:id="4243" w:name="_Toc45881786"/>
      <w:bookmarkStart w:id="4244" w:name="_Toc51852425"/>
      <w:bookmarkStart w:id="4245" w:name="_Toc56620376"/>
      <w:bookmarkStart w:id="4246" w:name="_Toc64448016"/>
      <w:bookmarkStart w:id="4247" w:name="_Toc74152791"/>
      <w:bookmarkStart w:id="4248" w:name="_Toc88656216"/>
      <w:bookmarkStart w:id="4249" w:name="_Toc88657275"/>
      <w:bookmarkStart w:id="4250" w:name="_Toc105657336"/>
      <w:bookmarkStart w:id="4251" w:name="_Toc106108717"/>
      <w:bookmarkStart w:id="4252" w:name="_Toc112687810"/>
      <w:bookmarkStart w:id="4253" w:name="_Toc209691453"/>
      <w:bookmarkEnd w:id="4238"/>
      <w:r w:rsidRPr="00D629EF">
        <w:rPr>
          <w:rFonts w:eastAsia="Batang"/>
        </w:rPr>
        <w:t>9.3.1.46</w:t>
      </w:r>
      <w:r w:rsidRPr="00D629EF">
        <w:rPr>
          <w:rFonts w:eastAsia="Batang"/>
        </w:rPr>
        <w:tab/>
      </w:r>
      <w:r w:rsidRPr="00D629EF">
        <w:rPr>
          <w:rFonts w:cs="Arial"/>
          <w:lang w:eastAsia="zh-CN"/>
        </w:rPr>
        <w:t>Packet Loss Rate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54" w:name="_CR9_3_1_47"/>
      <w:bookmarkStart w:id="4255" w:name="_Toc20955628"/>
      <w:bookmarkStart w:id="4256" w:name="_Toc29461066"/>
      <w:bookmarkStart w:id="4257" w:name="_Toc29505798"/>
      <w:bookmarkStart w:id="4258" w:name="_Toc36556323"/>
      <w:bookmarkStart w:id="4259" w:name="_Toc45881787"/>
      <w:bookmarkStart w:id="4260" w:name="_Toc51852426"/>
      <w:bookmarkStart w:id="4261" w:name="_Toc56620377"/>
      <w:bookmarkStart w:id="4262" w:name="_Toc64448017"/>
      <w:bookmarkStart w:id="4263" w:name="_Toc74152792"/>
      <w:bookmarkStart w:id="4264" w:name="_Toc88656217"/>
      <w:bookmarkStart w:id="4265" w:name="_Toc88657276"/>
      <w:bookmarkStart w:id="4266" w:name="_Toc105657337"/>
      <w:bookmarkStart w:id="4267" w:name="_Toc106108718"/>
      <w:bookmarkStart w:id="4268" w:name="_Toc112687811"/>
      <w:bookmarkStart w:id="4269" w:name="_Toc209691454"/>
      <w:bookmarkEnd w:id="4254"/>
      <w:r w:rsidRPr="00D629EF">
        <w:rPr>
          <w:rFonts w:eastAsia="Batang"/>
        </w:rPr>
        <w:t>9.3.1.47</w:t>
      </w:r>
      <w:r w:rsidRPr="00D629EF">
        <w:rPr>
          <w:rFonts w:eastAsia="Batang"/>
        </w:rPr>
        <w:tab/>
      </w:r>
      <w:r w:rsidRPr="00D629EF">
        <w:t>Packet Delay Budget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952FB">
        <w:trPr>
          <w:tblHeader/>
        </w:trPr>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70" w:name="_CR9_3_1_48"/>
      <w:bookmarkStart w:id="4271" w:name="_Toc20955629"/>
      <w:bookmarkStart w:id="4272" w:name="_Toc29461067"/>
      <w:bookmarkStart w:id="4273" w:name="_Toc29505799"/>
      <w:bookmarkStart w:id="4274" w:name="_Toc36556324"/>
      <w:bookmarkStart w:id="4275" w:name="_Toc45881788"/>
      <w:bookmarkStart w:id="4276" w:name="_Toc51852427"/>
      <w:bookmarkStart w:id="4277" w:name="_Toc56620378"/>
      <w:bookmarkStart w:id="4278" w:name="_Toc64448018"/>
      <w:bookmarkStart w:id="4279" w:name="_Toc74152793"/>
      <w:bookmarkStart w:id="4280" w:name="_Toc88656218"/>
      <w:bookmarkStart w:id="4281" w:name="_Toc88657277"/>
      <w:bookmarkStart w:id="4282" w:name="_Toc105657338"/>
      <w:bookmarkStart w:id="4283" w:name="_Toc106108719"/>
      <w:bookmarkStart w:id="4284" w:name="_Toc112687812"/>
      <w:bookmarkStart w:id="4285" w:name="_Toc209691455"/>
      <w:bookmarkEnd w:id="4270"/>
      <w:r w:rsidRPr="00D629EF">
        <w:rPr>
          <w:rFonts w:eastAsia="Batang"/>
        </w:rPr>
        <w:t>9.3.1.48</w:t>
      </w:r>
      <w:r w:rsidRPr="00D629EF">
        <w:rPr>
          <w:rFonts w:eastAsia="Batang"/>
        </w:rPr>
        <w:tab/>
      </w:r>
      <w:r w:rsidRPr="00D629EF">
        <w:t>Packet Error Rate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86" w:name="_CR9_3_1_49"/>
      <w:bookmarkStart w:id="4287" w:name="_Toc20955630"/>
      <w:bookmarkStart w:id="4288" w:name="_Toc29461068"/>
      <w:bookmarkStart w:id="4289" w:name="_Toc29505800"/>
      <w:bookmarkStart w:id="4290" w:name="_Toc36556325"/>
      <w:bookmarkStart w:id="4291" w:name="_Toc45881789"/>
      <w:bookmarkStart w:id="4292" w:name="_Toc51852428"/>
      <w:bookmarkStart w:id="4293" w:name="_Toc56620379"/>
      <w:bookmarkStart w:id="4294" w:name="_Toc64448019"/>
      <w:bookmarkStart w:id="4295" w:name="_Toc74152794"/>
      <w:bookmarkStart w:id="4296" w:name="_Toc88656219"/>
      <w:bookmarkStart w:id="4297" w:name="_Toc88657278"/>
      <w:bookmarkStart w:id="4298" w:name="_Toc105657339"/>
      <w:bookmarkStart w:id="4299" w:name="_Toc106108720"/>
      <w:bookmarkStart w:id="4300" w:name="_Toc112687813"/>
      <w:bookmarkStart w:id="4301" w:name="_Toc209691456"/>
      <w:bookmarkEnd w:id="4286"/>
      <w:r w:rsidRPr="00D629EF">
        <w:rPr>
          <w:rFonts w:eastAsia="Batang"/>
        </w:rPr>
        <w:t>9.3.1.49</w:t>
      </w:r>
      <w:r w:rsidRPr="00D629EF">
        <w:rPr>
          <w:rFonts w:eastAsia="Batang"/>
        </w:rPr>
        <w:tab/>
      </w:r>
      <w:r w:rsidRPr="00D629EF">
        <w:t>Averaging Window</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302" w:name="_CR9_3_1_50"/>
      <w:bookmarkStart w:id="4303" w:name="_Toc20955631"/>
      <w:bookmarkStart w:id="4304" w:name="_Toc29461069"/>
      <w:bookmarkStart w:id="4305" w:name="_Toc29505801"/>
      <w:bookmarkStart w:id="4306" w:name="_Toc36556326"/>
      <w:bookmarkStart w:id="4307" w:name="_Toc45881790"/>
      <w:bookmarkStart w:id="4308" w:name="_Toc51852429"/>
      <w:bookmarkStart w:id="4309" w:name="_Toc56620380"/>
      <w:bookmarkStart w:id="4310" w:name="_Toc64448020"/>
      <w:bookmarkStart w:id="4311" w:name="_Toc74152795"/>
      <w:bookmarkStart w:id="4312" w:name="_Toc88656220"/>
      <w:bookmarkStart w:id="4313" w:name="_Toc88657279"/>
      <w:bookmarkStart w:id="4314" w:name="_Toc105657340"/>
      <w:bookmarkStart w:id="4315" w:name="_Toc106108721"/>
      <w:bookmarkStart w:id="4316" w:name="_Toc112687814"/>
      <w:bookmarkStart w:id="4317" w:name="_Toc209691457"/>
      <w:bookmarkEnd w:id="4302"/>
      <w:r w:rsidRPr="00D629EF">
        <w:rPr>
          <w:rFonts w:eastAsia="Batang"/>
        </w:rPr>
        <w:t>9.3.1.50</w:t>
      </w:r>
      <w:r w:rsidRPr="00D629EF">
        <w:rPr>
          <w:rFonts w:eastAsia="Batang"/>
        </w:rPr>
        <w:tab/>
      </w:r>
      <w:r w:rsidRPr="00D629EF">
        <w:t>Maximum Data Burst Volume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18" w:name="_CR9_3_1_51"/>
      <w:bookmarkStart w:id="4319" w:name="_Toc20955632"/>
      <w:bookmarkStart w:id="4320" w:name="_Toc29461070"/>
      <w:bookmarkStart w:id="4321" w:name="_Toc29505802"/>
      <w:bookmarkStart w:id="4322" w:name="_Toc36556327"/>
      <w:bookmarkStart w:id="4323" w:name="_Toc45881791"/>
      <w:bookmarkStart w:id="4324" w:name="_Toc51852430"/>
      <w:bookmarkStart w:id="4325" w:name="_Toc56620381"/>
      <w:bookmarkStart w:id="4326" w:name="_Toc64448021"/>
      <w:bookmarkStart w:id="4327" w:name="_Toc74152796"/>
      <w:bookmarkStart w:id="4328" w:name="_Toc88656221"/>
      <w:bookmarkStart w:id="4329" w:name="_Toc88657280"/>
      <w:bookmarkStart w:id="4330" w:name="_Toc105657341"/>
      <w:bookmarkStart w:id="4331" w:name="_Toc106108722"/>
      <w:bookmarkStart w:id="4332" w:name="_Toc112687815"/>
      <w:bookmarkStart w:id="4333" w:name="_Toc209691458"/>
      <w:bookmarkEnd w:id="4318"/>
      <w:r w:rsidRPr="00D629EF">
        <w:rPr>
          <w:rFonts w:eastAsia="Batang"/>
        </w:rPr>
        <w:t>9.3.1.51</w:t>
      </w:r>
      <w:r w:rsidRPr="00D629EF">
        <w:rPr>
          <w:rFonts w:eastAsia="Batang"/>
        </w:rPr>
        <w:tab/>
      </w:r>
      <w:r w:rsidRPr="00D629EF">
        <w:t>Priority Level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34" w:name="_CR9_3_1_52"/>
      <w:bookmarkStart w:id="4335" w:name="_Toc20955633"/>
      <w:bookmarkStart w:id="4336" w:name="_Toc29461071"/>
      <w:bookmarkStart w:id="4337" w:name="_Toc29505803"/>
      <w:bookmarkStart w:id="4338" w:name="_Toc36556328"/>
      <w:bookmarkStart w:id="4339" w:name="_Toc45881792"/>
      <w:bookmarkStart w:id="4340" w:name="_Toc51852431"/>
      <w:bookmarkStart w:id="4341" w:name="_Toc56620382"/>
      <w:bookmarkStart w:id="4342" w:name="_Toc64448022"/>
      <w:bookmarkStart w:id="4343" w:name="_Toc74152797"/>
      <w:bookmarkStart w:id="4344" w:name="_Toc88656222"/>
      <w:bookmarkStart w:id="4345" w:name="_Toc88657281"/>
      <w:bookmarkStart w:id="4346" w:name="_Toc105657342"/>
      <w:bookmarkStart w:id="4347" w:name="_Toc106108723"/>
      <w:bookmarkStart w:id="4348" w:name="_Toc112687816"/>
      <w:bookmarkStart w:id="4349" w:name="_Toc209691459"/>
      <w:bookmarkEnd w:id="4334"/>
      <w:r w:rsidRPr="00D629EF">
        <w:t>9.3.1.52</w:t>
      </w:r>
      <w:r w:rsidRPr="00D629EF">
        <w:tab/>
      </w:r>
      <w:r w:rsidRPr="00D629EF">
        <w:rPr>
          <w:rFonts w:hint="eastAsia"/>
        </w:rPr>
        <w:t xml:space="preserve">Security </w:t>
      </w:r>
      <w:r w:rsidRPr="00D629EF">
        <w:t>Result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601A3A89"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w:t>
            </w:r>
            <w:r w:rsidR="00A6713E">
              <w:rPr>
                <w:rFonts w:cs="Arial"/>
              </w:rPr>
              <w:t>/en-gNB</w:t>
            </w:r>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2D063E04"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50" w:name="_CR9_3_1_53"/>
      <w:bookmarkStart w:id="4351" w:name="_Toc20955634"/>
      <w:bookmarkStart w:id="4352" w:name="_Toc29461072"/>
      <w:bookmarkStart w:id="4353" w:name="_Toc29505804"/>
      <w:bookmarkStart w:id="4354" w:name="_Toc36556329"/>
      <w:bookmarkStart w:id="4355" w:name="_Toc45881793"/>
      <w:bookmarkStart w:id="4356" w:name="_Toc51852432"/>
      <w:bookmarkStart w:id="4357" w:name="_Toc56620383"/>
      <w:bookmarkStart w:id="4358" w:name="_Toc64448023"/>
      <w:bookmarkStart w:id="4359" w:name="_Toc74152798"/>
      <w:bookmarkStart w:id="4360" w:name="_Toc88656223"/>
      <w:bookmarkStart w:id="4361" w:name="_Toc88657282"/>
      <w:bookmarkStart w:id="4362" w:name="_Toc105657343"/>
      <w:bookmarkStart w:id="4363" w:name="_Toc106108724"/>
      <w:bookmarkStart w:id="4364" w:name="_Toc112687817"/>
      <w:bookmarkStart w:id="4365" w:name="_Toc209691460"/>
      <w:bookmarkEnd w:id="4350"/>
      <w:r w:rsidRPr="00D629EF">
        <w:rPr>
          <w:lang w:eastAsia="zh-CN"/>
        </w:rPr>
        <w:t>9.3.1.53</w:t>
      </w:r>
      <w:r w:rsidRPr="00D629EF">
        <w:rPr>
          <w:lang w:eastAsia="zh-CN"/>
        </w:rPr>
        <w:tab/>
        <w:t>Transaction ID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66" w:name="_CR9_3_1_54"/>
      <w:bookmarkStart w:id="4367" w:name="_Toc20955635"/>
      <w:bookmarkStart w:id="4368" w:name="_Toc29461073"/>
      <w:bookmarkStart w:id="4369" w:name="_Toc29505805"/>
      <w:bookmarkStart w:id="4370" w:name="_Toc36556330"/>
      <w:bookmarkStart w:id="4371" w:name="_Toc45881794"/>
      <w:bookmarkStart w:id="4372" w:name="_Toc51852433"/>
      <w:bookmarkStart w:id="4373" w:name="_Toc56620384"/>
      <w:bookmarkStart w:id="4374" w:name="_Toc64448024"/>
      <w:bookmarkStart w:id="4375" w:name="_Toc74152799"/>
      <w:bookmarkStart w:id="4376" w:name="_Toc88656224"/>
      <w:bookmarkStart w:id="4377" w:name="_Toc88657283"/>
      <w:bookmarkStart w:id="4378" w:name="_Toc105657344"/>
      <w:bookmarkStart w:id="4379" w:name="_Toc106108725"/>
      <w:bookmarkStart w:id="4380" w:name="_Toc112687818"/>
      <w:bookmarkStart w:id="4381" w:name="_Toc209691461"/>
      <w:bookmarkEnd w:id="4366"/>
      <w:r w:rsidRPr="00D629EF">
        <w:rPr>
          <w:noProof/>
        </w:rPr>
        <w:lastRenderedPageBreak/>
        <w:t>9.3.1.54</w:t>
      </w:r>
      <w:r w:rsidRPr="00D629EF">
        <w:rPr>
          <w:noProof/>
        </w:rPr>
        <w:tab/>
        <w:t>Inactivity timer</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82" w:name="_CR9_3_1_55"/>
      <w:bookmarkStart w:id="4383" w:name="_Toc20955636"/>
      <w:bookmarkStart w:id="4384" w:name="_Toc29461074"/>
      <w:bookmarkStart w:id="4385" w:name="_Toc29505806"/>
      <w:bookmarkStart w:id="4386" w:name="_Toc36556331"/>
      <w:bookmarkStart w:id="4387" w:name="_Toc45881795"/>
      <w:bookmarkStart w:id="4388" w:name="_Toc51852434"/>
      <w:bookmarkStart w:id="4389" w:name="_Toc56620385"/>
      <w:bookmarkStart w:id="4390" w:name="_Toc64448025"/>
      <w:bookmarkStart w:id="4391" w:name="_Toc74152800"/>
      <w:bookmarkStart w:id="4392" w:name="_Toc88656225"/>
      <w:bookmarkStart w:id="4393" w:name="_Toc88657284"/>
      <w:bookmarkStart w:id="4394" w:name="_Toc105657345"/>
      <w:bookmarkStart w:id="4395" w:name="_Toc106108726"/>
      <w:bookmarkStart w:id="4396" w:name="_Toc112687819"/>
      <w:bookmarkStart w:id="4397" w:name="_Toc209691462"/>
      <w:bookmarkEnd w:id="4382"/>
      <w:r w:rsidRPr="00D629EF">
        <w:rPr>
          <w:noProof/>
        </w:rPr>
        <w:t>9.3.1.55</w:t>
      </w:r>
      <w:r w:rsidRPr="00D629EF">
        <w:rPr>
          <w:noProof/>
        </w:rPr>
        <w:tab/>
        <w:t>Paging Priority Indicator (PPI)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98" w:name="_CR9_3_1_56"/>
      <w:bookmarkStart w:id="4399" w:name="_Toc20955637"/>
      <w:bookmarkStart w:id="4400" w:name="_Toc29461075"/>
      <w:bookmarkStart w:id="4401" w:name="_Toc29505807"/>
      <w:bookmarkStart w:id="4402" w:name="_Toc36556332"/>
      <w:bookmarkStart w:id="4403" w:name="_Toc45881796"/>
      <w:bookmarkStart w:id="4404" w:name="_Toc51852435"/>
      <w:bookmarkStart w:id="4405" w:name="_Toc56620386"/>
      <w:bookmarkStart w:id="4406" w:name="_Toc64448026"/>
      <w:bookmarkStart w:id="4407" w:name="_Toc74152801"/>
      <w:bookmarkStart w:id="4408" w:name="_Toc88656226"/>
      <w:bookmarkStart w:id="4409" w:name="_Toc88657285"/>
      <w:bookmarkStart w:id="4410" w:name="_Toc105657346"/>
      <w:bookmarkStart w:id="4411" w:name="_Toc106108727"/>
      <w:bookmarkStart w:id="4412" w:name="_Toc112687820"/>
      <w:bookmarkStart w:id="4413" w:name="_Toc209691463"/>
      <w:bookmarkEnd w:id="4398"/>
      <w:r w:rsidRPr="00D629EF">
        <w:t>9.3.1.56</w:t>
      </w:r>
      <w:r w:rsidRPr="00D629EF">
        <w:tab/>
        <w:t>gNB-CU-UP Capacity</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414" w:name="_CR9_3_1_57"/>
      <w:bookmarkStart w:id="4415" w:name="_Toc105657347"/>
      <w:bookmarkStart w:id="4416" w:name="_Toc106108728"/>
      <w:bookmarkStart w:id="4417" w:name="_Toc112687821"/>
      <w:bookmarkStart w:id="4418" w:name="_Toc209691464"/>
      <w:bookmarkEnd w:id="4414"/>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15"/>
      <w:bookmarkEnd w:id="4416"/>
      <w:bookmarkEnd w:id="4417"/>
      <w:bookmarkEnd w:id="4418"/>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952FB">
        <w:trPr>
          <w:tblHeader/>
        </w:trPr>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19" w:name="_Hlk522784991"/>
            <w:r w:rsidRPr="00D629EF">
              <w:rPr>
                <w:rFonts w:eastAsia="Malgun Gothic"/>
                <w:lang w:eastAsia="ja-JP"/>
              </w:rPr>
              <w:t>ENUMERATED (64kbps, max-UErate, …)</w:t>
            </w:r>
            <w:bookmarkEnd w:id="4419"/>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20" w:name="_CR9_3_1_58"/>
      <w:bookmarkStart w:id="4421" w:name="_Toc20955638"/>
      <w:bookmarkStart w:id="4422" w:name="_Toc29461076"/>
      <w:bookmarkStart w:id="4423" w:name="_Toc29505808"/>
      <w:bookmarkStart w:id="4424" w:name="_Toc36556333"/>
      <w:bookmarkStart w:id="4425" w:name="_Toc45881797"/>
      <w:bookmarkStart w:id="4426" w:name="_Toc51852436"/>
      <w:bookmarkStart w:id="4427" w:name="_Toc56620387"/>
      <w:bookmarkStart w:id="4428" w:name="_Toc64448027"/>
      <w:bookmarkStart w:id="4429" w:name="_Toc74152802"/>
      <w:bookmarkStart w:id="4430" w:name="_Toc88656227"/>
      <w:bookmarkStart w:id="4431" w:name="_Toc88657286"/>
      <w:bookmarkStart w:id="4432" w:name="_Toc105657348"/>
      <w:bookmarkStart w:id="4433" w:name="_Toc106108729"/>
      <w:bookmarkStart w:id="4434" w:name="_Toc112687822"/>
      <w:bookmarkStart w:id="4435" w:name="_Toc209691465"/>
      <w:bookmarkEnd w:id="4420"/>
      <w:r w:rsidRPr="00D629EF">
        <w:t>9.3.1.58</w:t>
      </w:r>
      <w:r w:rsidRPr="00D629EF">
        <w:tab/>
        <w:t>PDCP SN Status Information</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 xml:space="preserve">The Nth bit indicates the status of the UL PDCP SDU in position (N + First </w:t>
            </w:r>
            <w:r w:rsidRPr="00D629EF">
              <w:rPr>
                <w:lang w:eastAsia="ja-JP"/>
              </w:rPr>
              <w:lastRenderedPageBreak/>
              <w:t>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lastRenderedPageBreak/>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36" w:name="_CR9_3_1_59"/>
      <w:bookmarkStart w:id="4437" w:name="_Toc20955639"/>
      <w:bookmarkStart w:id="4438" w:name="_Toc29461077"/>
      <w:bookmarkStart w:id="4439" w:name="_Toc29505809"/>
      <w:bookmarkStart w:id="4440" w:name="_Toc36556334"/>
      <w:bookmarkStart w:id="4441" w:name="_Toc45881798"/>
      <w:bookmarkStart w:id="4442" w:name="_Toc51852437"/>
      <w:bookmarkStart w:id="4443" w:name="_Toc56620388"/>
      <w:bookmarkStart w:id="4444" w:name="_Toc64448028"/>
      <w:bookmarkStart w:id="4445" w:name="_Toc74152803"/>
      <w:bookmarkStart w:id="4446" w:name="_Toc88656228"/>
      <w:bookmarkStart w:id="4447" w:name="_Toc88657287"/>
      <w:bookmarkStart w:id="4448" w:name="_Toc105657349"/>
      <w:bookmarkStart w:id="4449" w:name="_Toc106108730"/>
      <w:bookmarkStart w:id="4450" w:name="_Toc112687823"/>
      <w:bookmarkStart w:id="4451" w:name="_Toc209691466"/>
      <w:bookmarkEnd w:id="4436"/>
      <w:r w:rsidRPr="00D629EF">
        <w:t>9.3.1.59</w:t>
      </w:r>
      <w:r w:rsidRPr="00D629EF">
        <w:tab/>
        <w:t>QoS Flow Mapping List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952FB">
        <w:trPr>
          <w:tblHeader/>
        </w:trPr>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52" w:name="_CR9_3_1_60"/>
      <w:bookmarkStart w:id="4453" w:name="_Toc20955640"/>
      <w:bookmarkStart w:id="4454" w:name="_Toc29461078"/>
      <w:bookmarkStart w:id="4455" w:name="_Toc29505810"/>
      <w:bookmarkStart w:id="4456" w:name="_Toc36556335"/>
      <w:bookmarkStart w:id="4457" w:name="_Toc45881799"/>
      <w:bookmarkStart w:id="4458" w:name="_Toc51852438"/>
      <w:bookmarkStart w:id="4459" w:name="_Toc56620389"/>
      <w:bookmarkStart w:id="4460" w:name="_Toc64448029"/>
      <w:bookmarkStart w:id="4461" w:name="_Toc74152804"/>
      <w:bookmarkStart w:id="4462" w:name="_Toc88656229"/>
      <w:bookmarkStart w:id="4463" w:name="_Toc88657288"/>
      <w:bookmarkStart w:id="4464" w:name="_Toc105657350"/>
      <w:bookmarkStart w:id="4465" w:name="_Toc106108731"/>
      <w:bookmarkStart w:id="4466" w:name="_Toc112687824"/>
      <w:bookmarkStart w:id="4467" w:name="_Toc209691467"/>
      <w:bookmarkEnd w:id="4452"/>
      <w:r w:rsidRPr="00D629EF">
        <w:rPr>
          <w:rFonts w:eastAsia="Malgun Gothic"/>
        </w:rPr>
        <w:t>9.3.1.60</w:t>
      </w:r>
      <w:r w:rsidRPr="00D629EF">
        <w:rPr>
          <w:rFonts w:eastAsia="Malgun Gothic"/>
        </w:rPr>
        <w:tab/>
        <w:t>QoS Flow Mapping Indication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68" w:name="_CR9_3_1_61"/>
      <w:bookmarkStart w:id="4469" w:name="_Toc20955641"/>
      <w:bookmarkStart w:id="4470" w:name="_Toc29461079"/>
      <w:bookmarkStart w:id="4471" w:name="_Toc29505811"/>
      <w:bookmarkStart w:id="4472" w:name="_Toc36556336"/>
      <w:bookmarkStart w:id="4473" w:name="_Toc45881800"/>
      <w:bookmarkStart w:id="4474" w:name="_Toc51852439"/>
      <w:bookmarkStart w:id="4475" w:name="_Toc56620390"/>
      <w:bookmarkStart w:id="4476" w:name="_Toc64448030"/>
      <w:bookmarkStart w:id="4477" w:name="_Toc74152805"/>
      <w:bookmarkStart w:id="4478" w:name="_Toc88656230"/>
      <w:bookmarkStart w:id="4479" w:name="_Toc88657289"/>
      <w:bookmarkStart w:id="4480" w:name="_Toc105657351"/>
      <w:bookmarkStart w:id="4481" w:name="_Toc106108732"/>
      <w:bookmarkStart w:id="4482" w:name="_Toc112687825"/>
      <w:bookmarkStart w:id="4483" w:name="_Hlk528922881"/>
      <w:bookmarkStart w:id="4484" w:name="_Toc209691468"/>
      <w:bookmarkEnd w:id="4468"/>
      <w:r w:rsidRPr="00D629EF">
        <w:lastRenderedPageBreak/>
        <w:t>9.3.1.61</w:t>
      </w:r>
      <w:r w:rsidRPr="00D629EF">
        <w:tab/>
        <w:t>PDCP SN Size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4"/>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83"/>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85" w:name="_CR9_3_1_62"/>
      <w:bookmarkStart w:id="4486" w:name="_Toc20955642"/>
      <w:bookmarkStart w:id="4487" w:name="_Toc29461080"/>
      <w:bookmarkStart w:id="4488" w:name="_Toc29505812"/>
      <w:bookmarkStart w:id="4489" w:name="_Toc36556337"/>
      <w:bookmarkStart w:id="4490" w:name="_Toc45881801"/>
      <w:bookmarkStart w:id="4491" w:name="_Toc51852440"/>
      <w:bookmarkStart w:id="4492" w:name="_Toc56620391"/>
      <w:bookmarkStart w:id="4493" w:name="_Toc64448031"/>
      <w:bookmarkStart w:id="4494" w:name="_Toc74152806"/>
      <w:bookmarkStart w:id="4495" w:name="_Toc88656231"/>
      <w:bookmarkStart w:id="4496" w:name="_Toc88657290"/>
      <w:bookmarkStart w:id="4497" w:name="_Toc105657352"/>
      <w:bookmarkStart w:id="4498" w:name="_Toc106108733"/>
      <w:bookmarkStart w:id="4499" w:name="_Toc112687826"/>
      <w:bookmarkStart w:id="4500" w:name="_Toc209691469"/>
      <w:bookmarkEnd w:id="4485"/>
      <w:r w:rsidRPr="00D629EF">
        <w:rPr>
          <w:rFonts w:eastAsia="Batang"/>
        </w:rPr>
        <w:t>9.3.1.62</w:t>
      </w:r>
      <w:r w:rsidRPr="00D629EF">
        <w:rPr>
          <w:rFonts w:eastAsia="Batang"/>
        </w:rPr>
        <w:tab/>
      </w:r>
      <w:r w:rsidRPr="00D629EF">
        <w:t>Network Instance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501" w:name="_CR9_3_1_63"/>
      <w:bookmarkStart w:id="4502" w:name="_Toc20955643"/>
      <w:bookmarkStart w:id="4503" w:name="_Toc29461081"/>
      <w:bookmarkStart w:id="4504" w:name="_Toc29505813"/>
      <w:bookmarkStart w:id="4505" w:name="_Toc36556338"/>
      <w:bookmarkStart w:id="4506" w:name="_Toc45881802"/>
      <w:bookmarkStart w:id="4507" w:name="_Toc51852441"/>
      <w:bookmarkStart w:id="4508" w:name="_Toc56620392"/>
      <w:bookmarkStart w:id="4509" w:name="_Toc64448032"/>
      <w:bookmarkStart w:id="4510" w:name="_Toc74152807"/>
      <w:bookmarkStart w:id="4511" w:name="_Toc88656232"/>
      <w:bookmarkStart w:id="4512" w:name="_Toc88657291"/>
      <w:bookmarkStart w:id="4513" w:name="_Toc105657353"/>
      <w:bookmarkStart w:id="4514" w:name="_Toc106108734"/>
      <w:bookmarkStart w:id="4515" w:name="_Toc112687827"/>
      <w:bookmarkStart w:id="4516" w:name="_Toc209691470"/>
      <w:bookmarkEnd w:id="4501"/>
      <w:r w:rsidRPr="00D629EF">
        <w:rPr>
          <w:lang w:val="fr-FR"/>
        </w:rPr>
        <w:t>9.3.1.63</w:t>
      </w:r>
      <w:r w:rsidRPr="00D629EF">
        <w:rPr>
          <w:lang w:val="fr-FR"/>
        </w:rPr>
        <w:tab/>
      </w:r>
      <w:r w:rsidRPr="00D629EF">
        <w:rPr>
          <w:lang w:eastAsia="ja-JP"/>
        </w:rPr>
        <w:t>MR-DC Usage Information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17" w:name="_CR9_3_1_64"/>
      <w:bookmarkStart w:id="4518" w:name="_Toc20955644"/>
      <w:bookmarkStart w:id="4519" w:name="_Toc29461082"/>
      <w:bookmarkStart w:id="4520" w:name="_Toc29505814"/>
      <w:bookmarkStart w:id="4521" w:name="_Toc36556339"/>
      <w:bookmarkStart w:id="4522" w:name="_Toc45881803"/>
      <w:bookmarkStart w:id="4523" w:name="_Toc51852442"/>
      <w:bookmarkStart w:id="4524" w:name="_Toc56620393"/>
      <w:bookmarkStart w:id="4525" w:name="_Toc64448033"/>
      <w:bookmarkStart w:id="4526" w:name="_Toc74152808"/>
      <w:bookmarkStart w:id="4527" w:name="_Toc88656233"/>
      <w:bookmarkStart w:id="4528" w:name="_Toc88657292"/>
      <w:bookmarkStart w:id="4529" w:name="_Toc105657354"/>
      <w:bookmarkStart w:id="4530" w:name="_Toc106108735"/>
      <w:bookmarkStart w:id="4531" w:name="_Toc112687828"/>
      <w:bookmarkStart w:id="4532" w:name="_Toc209691471"/>
      <w:bookmarkEnd w:id="4517"/>
      <w:r w:rsidRPr="007E6193">
        <w:rPr>
          <w:lang w:val="en-US"/>
        </w:rPr>
        <w:t>9.3.1.64</w:t>
      </w:r>
      <w:r w:rsidRPr="007E6193">
        <w:rPr>
          <w:lang w:val="en-US"/>
        </w:rPr>
        <w:tab/>
      </w:r>
      <w:r w:rsidRPr="00D629EF">
        <w:rPr>
          <w:lang w:eastAsia="ja-JP"/>
        </w:rPr>
        <w:t>MR-DC Data Usage Report List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lastRenderedPageBreak/>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33" w:name="_CR9_3_1_65"/>
      <w:bookmarkStart w:id="4534" w:name="_Toc20955645"/>
      <w:bookmarkStart w:id="4535" w:name="_Toc29461083"/>
      <w:bookmarkStart w:id="4536" w:name="_Toc29505815"/>
      <w:bookmarkStart w:id="4537" w:name="_Toc36556340"/>
      <w:bookmarkStart w:id="4538" w:name="_Toc45881804"/>
      <w:bookmarkStart w:id="4539" w:name="_Toc51852443"/>
      <w:bookmarkStart w:id="4540" w:name="_Toc56620394"/>
      <w:bookmarkStart w:id="4541" w:name="_Toc64448034"/>
      <w:bookmarkStart w:id="4542" w:name="_Toc74152809"/>
      <w:bookmarkStart w:id="4543" w:name="_Toc88656234"/>
      <w:bookmarkStart w:id="4544" w:name="_Toc88657293"/>
      <w:bookmarkStart w:id="4545" w:name="_Toc105657355"/>
      <w:bookmarkStart w:id="4546" w:name="_Toc106108736"/>
      <w:bookmarkStart w:id="4547" w:name="_Toc112687829"/>
      <w:bookmarkStart w:id="4548" w:name="_Toc209691472"/>
      <w:bookmarkEnd w:id="4533"/>
      <w:r w:rsidRPr="00D629EF">
        <w:t>9.3.1.65</w:t>
      </w:r>
      <w:r w:rsidRPr="00D629EF">
        <w:tab/>
        <w:t>gNB-DU ID</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952FB">
        <w:trPr>
          <w:tblHeader/>
        </w:trPr>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49" w:name="_CR9_3_1_66"/>
      <w:bookmarkStart w:id="4550" w:name="_Toc20955646"/>
      <w:bookmarkStart w:id="4551" w:name="_Toc29461084"/>
      <w:bookmarkStart w:id="4552" w:name="_Toc29505816"/>
      <w:bookmarkStart w:id="4553" w:name="_Toc36556341"/>
      <w:bookmarkStart w:id="4554" w:name="_Toc45881805"/>
      <w:bookmarkStart w:id="4555" w:name="_Toc51852444"/>
      <w:bookmarkStart w:id="4556" w:name="_Toc56620395"/>
      <w:bookmarkStart w:id="4557" w:name="_Toc64448035"/>
      <w:bookmarkStart w:id="4558" w:name="_Toc74152810"/>
      <w:bookmarkStart w:id="4559" w:name="_Toc88656235"/>
      <w:bookmarkStart w:id="4560" w:name="_Toc88657294"/>
      <w:bookmarkStart w:id="4561" w:name="_Toc105657356"/>
      <w:bookmarkStart w:id="4562" w:name="_Toc106108737"/>
      <w:bookmarkStart w:id="4563" w:name="_Toc112687830"/>
      <w:bookmarkStart w:id="4564" w:name="_Toc209691473"/>
      <w:bookmarkEnd w:id="4549"/>
      <w:r w:rsidRPr="00D629EF">
        <w:t>9.3.1.66</w:t>
      </w:r>
      <w:r w:rsidRPr="00D629EF">
        <w:tab/>
        <w:t>Common Network Instance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65" w:name="_CR9_3_1_67"/>
      <w:bookmarkStart w:id="4566" w:name="_Toc20955647"/>
      <w:bookmarkStart w:id="4567" w:name="_Toc29461085"/>
      <w:bookmarkStart w:id="4568" w:name="_Toc29505817"/>
      <w:bookmarkStart w:id="4569" w:name="_Toc36556342"/>
      <w:bookmarkStart w:id="4570" w:name="_Toc45881806"/>
      <w:bookmarkStart w:id="4571" w:name="_Toc51852445"/>
      <w:bookmarkStart w:id="4572" w:name="_Toc56620396"/>
      <w:bookmarkStart w:id="4573" w:name="_Toc64448036"/>
      <w:bookmarkStart w:id="4574" w:name="_Toc74152811"/>
      <w:bookmarkStart w:id="4575" w:name="_Toc88656236"/>
      <w:bookmarkStart w:id="4576" w:name="_Toc88657295"/>
      <w:bookmarkStart w:id="4577" w:name="_Toc105657357"/>
      <w:bookmarkStart w:id="4578" w:name="_Toc106108738"/>
      <w:bookmarkStart w:id="4579" w:name="_Toc112687831"/>
      <w:bookmarkStart w:id="4580" w:name="_Toc209691474"/>
      <w:bookmarkEnd w:id="4565"/>
      <w:r w:rsidRPr="00D629EF">
        <w:rPr>
          <w:noProof/>
        </w:rPr>
        <w:t>9.3.1.67</w:t>
      </w:r>
      <w:r w:rsidRPr="00D629EF">
        <w:rPr>
          <w:noProof/>
        </w:rPr>
        <w:tab/>
        <w:t>Activity Notification Level</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81" w:name="_CR9_3_1_68"/>
      <w:bookmarkStart w:id="4582" w:name="_Toc29461086"/>
      <w:bookmarkStart w:id="4583" w:name="_Toc29505818"/>
      <w:bookmarkStart w:id="4584" w:name="_Toc36556343"/>
      <w:bookmarkStart w:id="4585" w:name="_Toc45881807"/>
      <w:bookmarkStart w:id="4586" w:name="_Toc51852446"/>
      <w:bookmarkStart w:id="4587" w:name="_Toc56620397"/>
      <w:bookmarkStart w:id="4588" w:name="_Toc64448037"/>
      <w:bookmarkStart w:id="4589" w:name="_Toc74152812"/>
      <w:bookmarkStart w:id="4590" w:name="_Toc88656237"/>
      <w:bookmarkStart w:id="4591" w:name="_Toc88657296"/>
      <w:bookmarkStart w:id="4592" w:name="_Toc105657358"/>
      <w:bookmarkStart w:id="4593" w:name="_Toc106108739"/>
      <w:bookmarkStart w:id="4594" w:name="_Toc112687832"/>
      <w:bookmarkStart w:id="4595" w:name="_Toc209691475"/>
      <w:bookmarkEnd w:id="4581"/>
      <w:r w:rsidRPr="00D629EF">
        <w:rPr>
          <w:rFonts w:eastAsia="SimSun"/>
        </w:rPr>
        <w:lastRenderedPageBreak/>
        <w:t>9.3.1.68</w:t>
      </w:r>
      <w:r w:rsidRPr="00D629EF">
        <w:rPr>
          <w:rFonts w:eastAsia="SimSun"/>
        </w:rPr>
        <w:tab/>
        <w:t>Trace Activation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39C3F0AC"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r w:rsidR="005C37DD">
              <w:rPr>
                <w:rFonts w:cs="Arial"/>
                <w:lang w:eastAsia="ja-JP"/>
              </w:rPr>
              <w:t xml:space="preserve">, </w:t>
            </w:r>
            <w:r w:rsidR="005C37DD">
              <w:t>minimumOnlyVendorSpecificTraceRecord, mediumOnlyVendorSpecificTraceRecord, maximumOnlyVendorSpecificTraceRecord</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lastRenderedPageBreak/>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96" w:name="_CR9_3_1_69"/>
      <w:bookmarkStart w:id="4597" w:name="_Toc29461087"/>
      <w:bookmarkStart w:id="4598" w:name="_Toc29505819"/>
      <w:bookmarkStart w:id="4599" w:name="_Toc36556344"/>
      <w:bookmarkStart w:id="4600" w:name="_Toc45881808"/>
      <w:bookmarkStart w:id="4601" w:name="_Toc51852447"/>
      <w:bookmarkStart w:id="4602" w:name="_Toc56620398"/>
      <w:bookmarkStart w:id="4603" w:name="_Toc64448038"/>
      <w:bookmarkStart w:id="4604" w:name="_Toc74152813"/>
      <w:bookmarkStart w:id="4605" w:name="_Toc88656238"/>
      <w:bookmarkStart w:id="4606" w:name="_Toc88657297"/>
      <w:bookmarkStart w:id="4607" w:name="_Toc105657359"/>
      <w:bookmarkStart w:id="4608" w:name="_Toc106108740"/>
      <w:bookmarkStart w:id="4609" w:name="_Toc112687833"/>
      <w:bookmarkStart w:id="4610" w:name="_Toc5646308"/>
      <w:bookmarkStart w:id="4611" w:name="_Toc209691476"/>
      <w:bookmarkEnd w:id="4596"/>
      <w:r w:rsidRPr="00D629EF">
        <w:rPr>
          <w:lang w:eastAsia="zh-CN"/>
        </w:rPr>
        <w:t>9.3.1.69</w:t>
      </w:r>
      <w:r w:rsidRPr="00D629EF">
        <w:rPr>
          <w:lang w:eastAsia="zh-CN"/>
        </w:rPr>
        <w:tab/>
        <w:t>Subscriber Profile ID for RAT/Frequency priority</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612" w:name="_CR9_3_1_70"/>
      <w:bookmarkStart w:id="4613" w:name="_Toc29461088"/>
      <w:bookmarkStart w:id="4614" w:name="_Toc29505820"/>
      <w:bookmarkStart w:id="4615" w:name="_Toc36556345"/>
      <w:bookmarkStart w:id="4616" w:name="_Toc45881809"/>
      <w:bookmarkStart w:id="4617" w:name="_Toc51852448"/>
      <w:bookmarkStart w:id="4618" w:name="_Toc56620399"/>
      <w:bookmarkStart w:id="4619" w:name="_Toc64448039"/>
      <w:bookmarkStart w:id="4620" w:name="_Toc74152814"/>
      <w:bookmarkStart w:id="4621" w:name="_Toc88656239"/>
      <w:bookmarkStart w:id="4622" w:name="_Toc88657298"/>
      <w:bookmarkStart w:id="4623" w:name="_Toc105657360"/>
      <w:bookmarkStart w:id="4624" w:name="_Toc106108741"/>
      <w:bookmarkStart w:id="4625" w:name="_Toc112687834"/>
      <w:bookmarkStart w:id="4626" w:name="_Toc209691477"/>
      <w:bookmarkEnd w:id="4612"/>
      <w:r w:rsidRPr="00D629EF">
        <w:rPr>
          <w:rFonts w:eastAsia="Batang"/>
        </w:rPr>
        <w:t>9.3.1.70</w:t>
      </w:r>
      <w:r w:rsidRPr="00D629EF">
        <w:rPr>
          <w:rFonts w:eastAsia="Batang"/>
        </w:rPr>
        <w:tab/>
        <w:t>Additional RRM Policy Index</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27" w:name="_CR9_3_1_71"/>
      <w:bookmarkStart w:id="4628" w:name="_Toc29461089"/>
      <w:bookmarkStart w:id="4629" w:name="_Toc29505821"/>
      <w:bookmarkStart w:id="4630" w:name="_Toc36556346"/>
      <w:bookmarkStart w:id="4631" w:name="_Toc45881810"/>
      <w:bookmarkStart w:id="4632" w:name="_Toc51852449"/>
      <w:bookmarkStart w:id="4633" w:name="_Toc56620400"/>
      <w:bookmarkStart w:id="4634" w:name="_Toc64448040"/>
      <w:bookmarkStart w:id="4635" w:name="_Toc74152815"/>
      <w:bookmarkStart w:id="4636" w:name="_Toc88656240"/>
      <w:bookmarkStart w:id="4637" w:name="_Toc88657299"/>
      <w:bookmarkStart w:id="4638" w:name="_Toc105657361"/>
      <w:bookmarkStart w:id="4639" w:name="_Toc106108742"/>
      <w:bookmarkStart w:id="4640" w:name="_Toc112687835"/>
      <w:bookmarkStart w:id="4641" w:name="_Toc209691478"/>
      <w:bookmarkEnd w:id="4627"/>
      <w:r w:rsidRPr="00D629EF">
        <w:t>9.3.1.71</w:t>
      </w:r>
      <w:r w:rsidRPr="00D629EF">
        <w:tab/>
        <w:t>Retainability Measurements Information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 xml:space="preserve">&gt;&gt;&gt;&gt;QoS Flow Released In </w:t>
            </w:r>
            <w:r w:rsidRPr="00D629EF">
              <w:rPr>
                <w:rFonts w:cs="Arial"/>
              </w:rPr>
              <w:lastRenderedPageBreak/>
              <w:t>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 xml:space="preserve">ENUMERATED (released in </w:t>
            </w:r>
            <w:r w:rsidRPr="00D629EF">
              <w:rPr>
                <w:lang w:eastAsia="ja-JP"/>
              </w:rPr>
              <w:lastRenderedPageBreak/>
              <w:t>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Indicates if the QoS Flow was “in </w:t>
            </w:r>
            <w:r w:rsidRPr="00D629EF">
              <w:rPr>
                <w:lang w:eastAsia="ja-JP"/>
              </w:rPr>
              <w:lastRenderedPageBreak/>
              <w:t>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42" w:name="_CR9_3_1_72"/>
      <w:bookmarkStart w:id="4643" w:name="_Toc14207847"/>
      <w:bookmarkStart w:id="4644" w:name="_Toc45881811"/>
      <w:bookmarkStart w:id="4645" w:name="_Toc51852450"/>
      <w:bookmarkStart w:id="4646" w:name="_Toc56620401"/>
      <w:bookmarkStart w:id="4647" w:name="_Toc64448041"/>
      <w:bookmarkStart w:id="4648" w:name="_Toc74152816"/>
      <w:bookmarkStart w:id="4649" w:name="_Toc88656241"/>
      <w:bookmarkStart w:id="4650" w:name="_Toc88657300"/>
      <w:bookmarkStart w:id="4651" w:name="_Toc105657362"/>
      <w:bookmarkStart w:id="4652" w:name="_Toc106108743"/>
      <w:bookmarkStart w:id="4653" w:name="_Toc112687836"/>
      <w:bookmarkStart w:id="4654" w:name="_Toc209691479"/>
      <w:bookmarkEnd w:id="4642"/>
      <w:r>
        <w:rPr>
          <w:rFonts w:eastAsia="Yu Mincho"/>
        </w:rPr>
        <w:t>9.3.1.72</w:t>
      </w:r>
      <w:r>
        <w:rPr>
          <w:rFonts w:eastAsia="Yu Mincho"/>
        </w:rPr>
        <w:tab/>
        <w:t>TNL Available Capacity Indicator</w:t>
      </w:r>
      <w:bookmarkEnd w:id="4643"/>
      <w:bookmarkEnd w:id="4644"/>
      <w:bookmarkEnd w:id="4645"/>
      <w:bookmarkEnd w:id="4646"/>
      <w:bookmarkEnd w:id="4647"/>
      <w:bookmarkEnd w:id="4648"/>
      <w:bookmarkEnd w:id="4649"/>
      <w:bookmarkEnd w:id="4650"/>
      <w:bookmarkEnd w:id="4651"/>
      <w:bookmarkEnd w:id="4652"/>
      <w:bookmarkEnd w:id="4653"/>
      <w:bookmarkEnd w:id="4654"/>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55" w:name="_CR9_3_1_73"/>
      <w:bookmarkStart w:id="4656" w:name="_Toc45881812"/>
      <w:bookmarkStart w:id="4657" w:name="_Toc51852451"/>
      <w:bookmarkStart w:id="4658" w:name="_Toc56620402"/>
      <w:bookmarkStart w:id="4659" w:name="_Toc64448042"/>
      <w:bookmarkStart w:id="4660" w:name="_Toc74152817"/>
      <w:bookmarkStart w:id="4661" w:name="_Toc88656242"/>
      <w:bookmarkStart w:id="4662" w:name="_Toc88657301"/>
      <w:bookmarkStart w:id="4663" w:name="_Toc105657363"/>
      <w:bookmarkStart w:id="4664" w:name="_Toc106108744"/>
      <w:bookmarkStart w:id="4665" w:name="_Toc112687837"/>
      <w:bookmarkStart w:id="4666" w:name="_Toc209691480"/>
      <w:bookmarkEnd w:id="4655"/>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56"/>
      <w:bookmarkEnd w:id="4657"/>
      <w:bookmarkEnd w:id="4658"/>
      <w:bookmarkEnd w:id="4659"/>
      <w:bookmarkEnd w:id="4660"/>
      <w:bookmarkEnd w:id="4661"/>
      <w:bookmarkEnd w:id="4662"/>
      <w:bookmarkEnd w:id="4663"/>
      <w:bookmarkEnd w:id="4664"/>
      <w:bookmarkEnd w:id="4665"/>
      <w:bookmarkEnd w:id="4666"/>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952FB">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67" w:name="_CR9_3_1_74"/>
      <w:bookmarkStart w:id="4668" w:name="_Toc105657364"/>
      <w:bookmarkStart w:id="4669" w:name="_Toc106108745"/>
      <w:bookmarkStart w:id="4670" w:name="_Toc112687838"/>
      <w:bookmarkStart w:id="4671" w:name="_Toc209691481"/>
      <w:bookmarkEnd w:id="4667"/>
      <w:r>
        <w:t>9.3.1.74</w:t>
      </w:r>
      <w:r>
        <w:tab/>
        <w:t>Redundant QoS Flow</w:t>
      </w:r>
      <w:r w:rsidRPr="00EC5DF3">
        <w:t xml:space="preserve"> Indicator</w:t>
      </w:r>
      <w:bookmarkEnd w:id="4668"/>
      <w:bookmarkEnd w:id="4669"/>
      <w:bookmarkEnd w:id="4670"/>
      <w:bookmarkEnd w:id="4671"/>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 xml:space="preserve">This IE indicates that this QoS flow is requested for the redundant transmission. Value “true” indicates that redundant transmission is requested for this QoS flow. Value “false” indicates that redundant transmission is requested to be stopped if </w:t>
            </w:r>
            <w:r>
              <w:rPr>
                <w:rFonts w:eastAsia="Malgun Gothic"/>
              </w:rPr>
              <w:lastRenderedPageBreak/>
              <w:t>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72" w:name="_CR9_3_1_75"/>
      <w:bookmarkStart w:id="4673" w:name="_Toc45881813"/>
      <w:bookmarkStart w:id="4674" w:name="_Toc51852452"/>
      <w:bookmarkStart w:id="4675" w:name="_Toc56620403"/>
      <w:bookmarkStart w:id="4676" w:name="_Toc64448043"/>
      <w:bookmarkStart w:id="4677" w:name="_Toc74152818"/>
      <w:bookmarkStart w:id="4678" w:name="_Toc88656243"/>
      <w:bookmarkStart w:id="4679" w:name="_Toc88657302"/>
      <w:bookmarkStart w:id="4680" w:name="_Toc105657365"/>
      <w:bookmarkStart w:id="4681" w:name="_Toc106108746"/>
      <w:bookmarkStart w:id="4682" w:name="_Toc112687839"/>
      <w:bookmarkStart w:id="4683" w:name="_Toc209691482"/>
      <w:bookmarkEnd w:id="4672"/>
      <w:r>
        <w:t>9.3.1.75</w:t>
      </w:r>
      <w:r>
        <w:tab/>
        <w:t>TSC Traffic Characteristics</w:t>
      </w:r>
      <w:bookmarkEnd w:id="4673"/>
      <w:bookmarkEnd w:id="4674"/>
      <w:bookmarkEnd w:id="4675"/>
      <w:bookmarkEnd w:id="4676"/>
      <w:bookmarkEnd w:id="4677"/>
      <w:bookmarkEnd w:id="4678"/>
      <w:bookmarkEnd w:id="4679"/>
      <w:bookmarkEnd w:id="4680"/>
      <w:bookmarkEnd w:id="4681"/>
      <w:bookmarkEnd w:id="4682"/>
      <w:bookmarkEnd w:id="4683"/>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D35ABE" w14:paraId="3F13C797" w14:textId="77777777" w:rsidTr="009522B9">
        <w:tc>
          <w:tcPr>
            <w:tcW w:w="2448" w:type="dxa"/>
          </w:tcPr>
          <w:p w14:paraId="527312D2" w14:textId="054413AE" w:rsidR="00D35ABE" w:rsidRDefault="00D35ABE" w:rsidP="00D35ABE">
            <w:pPr>
              <w:pStyle w:val="TAL"/>
              <w:keepNext w:val="0"/>
              <w:keepLines w:val="0"/>
              <w:widowControl w:val="0"/>
              <w:rPr>
                <w:rFonts w:cs="Arial"/>
                <w:lang w:eastAsia="ja-JP"/>
              </w:rPr>
            </w:pPr>
            <w:r>
              <w:rPr>
                <w:rFonts w:cs="Arial"/>
              </w:rPr>
              <w:t>TSC Assistance Information Uplink</w:t>
            </w:r>
          </w:p>
        </w:tc>
        <w:tc>
          <w:tcPr>
            <w:tcW w:w="1080" w:type="dxa"/>
          </w:tcPr>
          <w:p w14:paraId="23A5D0E4" w14:textId="77777777" w:rsidR="00D35ABE" w:rsidRDefault="00D35ABE" w:rsidP="00D35ABE">
            <w:pPr>
              <w:pStyle w:val="TAL"/>
              <w:keepNext w:val="0"/>
              <w:keepLines w:val="0"/>
              <w:widowControl w:val="0"/>
              <w:rPr>
                <w:rFonts w:cs="Arial"/>
                <w:lang w:eastAsia="ja-JP"/>
              </w:rPr>
            </w:pPr>
            <w:r>
              <w:t>O</w:t>
            </w:r>
          </w:p>
        </w:tc>
        <w:tc>
          <w:tcPr>
            <w:tcW w:w="1440" w:type="dxa"/>
          </w:tcPr>
          <w:p w14:paraId="2B4B8310" w14:textId="77777777" w:rsidR="00D35ABE" w:rsidRDefault="00D35ABE" w:rsidP="00D35ABE">
            <w:pPr>
              <w:pStyle w:val="TAL"/>
              <w:keepNext w:val="0"/>
              <w:keepLines w:val="0"/>
              <w:widowControl w:val="0"/>
              <w:rPr>
                <w:i/>
                <w:lang w:eastAsia="ja-JP"/>
              </w:rPr>
            </w:pPr>
          </w:p>
        </w:tc>
        <w:tc>
          <w:tcPr>
            <w:tcW w:w="1872" w:type="dxa"/>
          </w:tcPr>
          <w:p w14:paraId="0AEFB430" w14:textId="77777777" w:rsidR="00D35ABE" w:rsidRDefault="00D35ABE" w:rsidP="00D35ABE">
            <w:pPr>
              <w:pStyle w:val="TAL"/>
              <w:keepNext w:val="0"/>
              <w:keepLines w:val="0"/>
              <w:widowControl w:val="0"/>
              <w:rPr>
                <w:rFonts w:cs="Arial"/>
              </w:rPr>
            </w:pPr>
            <w:r>
              <w:rPr>
                <w:rFonts w:cs="Arial"/>
              </w:rPr>
              <w:t>TSC Assistance Information</w:t>
            </w:r>
          </w:p>
          <w:p w14:paraId="28E051D5"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40B01B4A" w14:textId="77777777" w:rsidR="00D35ABE" w:rsidRDefault="00D35ABE" w:rsidP="00D35ABE">
            <w:pPr>
              <w:pStyle w:val="TAL"/>
              <w:keepNext w:val="0"/>
              <w:keepLines w:val="0"/>
              <w:widowControl w:val="0"/>
              <w:rPr>
                <w:rFonts w:cs="Arial"/>
                <w:lang w:eastAsia="ja-JP"/>
              </w:rPr>
            </w:pPr>
          </w:p>
        </w:tc>
      </w:tr>
      <w:tr w:rsidR="00D35ABE" w14:paraId="72EB7A1D" w14:textId="77777777" w:rsidTr="009522B9">
        <w:tc>
          <w:tcPr>
            <w:tcW w:w="2448" w:type="dxa"/>
          </w:tcPr>
          <w:p w14:paraId="74DCC04C" w14:textId="1FB3B050" w:rsidR="00D35ABE" w:rsidRDefault="00D35ABE" w:rsidP="00D35ABE">
            <w:pPr>
              <w:pStyle w:val="TAL"/>
              <w:keepNext w:val="0"/>
              <w:keepLines w:val="0"/>
              <w:widowControl w:val="0"/>
              <w:rPr>
                <w:rFonts w:cs="Arial"/>
                <w:lang w:eastAsia="ja-JP"/>
              </w:rPr>
            </w:pPr>
            <w:r>
              <w:rPr>
                <w:rFonts w:cs="Arial"/>
              </w:rPr>
              <w:t>TSC Assistance Information Downlink</w:t>
            </w:r>
          </w:p>
        </w:tc>
        <w:tc>
          <w:tcPr>
            <w:tcW w:w="1080" w:type="dxa"/>
          </w:tcPr>
          <w:p w14:paraId="53CA18A6" w14:textId="77777777" w:rsidR="00D35ABE" w:rsidRDefault="00D35ABE" w:rsidP="00D35ABE">
            <w:pPr>
              <w:pStyle w:val="TAL"/>
              <w:keepNext w:val="0"/>
              <w:keepLines w:val="0"/>
              <w:widowControl w:val="0"/>
              <w:rPr>
                <w:rFonts w:cs="Arial"/>
                <w:highlight w:val="yellow"/>
                <w:lang w:eastAsia="ja-JP"/>
              </w:rPr>
            </w:pPr>
            <w:r>
              <w:t>O</w:t>
            </w:r>
          </w:p>
        </w:tc>
        <w:tc>
          <w:tcPr>
            <w:tcW w:w="1440" w:type="dxa"/>
          </w:tcPr>
          <w:p w14:paraId="0B2067A8" w14:textId="77777777" w:rsidR="00D35ABE" w:rsidRDefault="00D35ABE" w:rsidP="00D35ABE">
            <w:pPr>
              <w:pStyle w:val="TAL"/>
              <w:keepNext w:val="0"/>
              <w:keepLines w:val="0"/>
              <w:widowControl w:val="0"/>
              <w:rPr>
                <w:i/>
                <w:lang w:eastAsia="ja-JP"/>
              </w:rPr>
            </w:pPr>
          </w:p>
        </w:tc>
        <w:tc>
          <w:tcPr>
            <w:tcW w:w="1872" w:type="dxa"/>
          </w:tcPr>
          <w:p w14:paraId="75355937" w14:textId="77777777" w:rsidR="00D35ABE" w:rsidRDefault="00D35ABE" w:rsidP="00D35ABE">
            <w:pPr>
              <w:pStyle w:val="TAL"/>
              <w:keepNext w:val="0"/>
              <w:keepLines w:val="0"/>
              <w:widowControl w:val="0"/>
              <w:rPr>
                <w:rFonts w:cs="Arial"/>
              </w:rPr>
            </w:pPr>
            <w:r>
              <w:rPr>
                <w:rFonts w:cs="Arial"/>
              </w:rPr>
              <w:t>TSC Assistance Information</w:t>
            </w:r>
          </w:p>
          <w:p w14:paraId="1AAC943C"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69BF8202" w14:textId="77777777" w:rsidR="00D35ABE" w:rsidRDefault="00D35ABE" w:rsidP="00D35ABE">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84" w:name="_CR9_3_1_76"/>
      <w:bookmarkStart w:id="4685" w:name="_Toc45881814"/>
      <w:bookmarkStart w:id="4686" w:name="_Toc51852453"/>
      <w:bookmarkStart w:id="4687" w:name="_Toc56620404"/>
      <w:bookmarkStart w:id="4688" w:name="_Toc64448044"/>
      <w:bookmarkStart w:id="4689" w:name="_Toc74152819"/>
      <w:bookmarkStart w:id="4690" w:name="_Toc88656244"/>
      <w:bookmarkStart w:id="4691" w:name="_Toc88657303"/>
      <w:bookmarkStart w:id="4692" w:name="_Toc105657366"/>
      <w:bookmarkStart w:id="4693" w:name="_Toc106108747"/>
      <w:bookmarkStart w:id="4694" w:name="_Toc112687840"/>
      <w:bookmarkStart w:id="4695" w:name="_Toc209691483"/>
      <w:bookmarkEnd w:id="4684"/>
      <w:r>
        <w:t>9.3.1.76</w:t>
      </w:r>
      <w:r>
        <w:tab/>
        <w:t>TSC Assistance Information</w:t>
      </w:r>
      <w:bookmarkEnd w:id="4685"/>
      <w:bookmarkEnd w:id="4686"/>
      <w:bookmarkEnd w:id="4687"/>
      <w:bookmarkEnd w:id="4688"/>
      <w:bookmarkEnd w:id="4689"/>
      <w:bookmarkEnd w:id="4690"/>
      <w:bookmarkEnd w:id="4691"/>
      <w:bookmarkEnd w:id="4692"/>
      <w:bookmarkEnd w:id="4693"/>
      <w:bookmarkEnd w:id="4694"/>
      <w:bookmarkEnd w:id="4695"/>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96" w:name="_CR9_3_1_77"/>
      <w:bookmarkStart w:id="4697" w:name="_Toc45881815"/>
      <w:bookmarkStart w:id="4698" w:name="_Toc51852454"/>
      <w:bookmarkStart w:id="4699" w:name="_Toc56620405"/>
      <w:bookmarkStart w:id="4700" w:name="_Toc64448045"/>
      <w:bookmarkStart w:id="4701" w:name="_Toc74152820"/>
      <w:bookmarkStart w:id="4702" w:name="_Toc88656245"/>
      <w:bookmarkStart w:id="4703" w:name="_Toc88657304"/>
      <w:bookmarkStart w:id="4704" w:name="_Toc105657367"/>
      <w:bookmarkStart w:id="4705" w:name="_Toc106108748"/>
      <w:bookmarkStart w:id="4706" w:name="_Toc112687841"/>
      <w:bookmarkStart w:id="4707" w:name="_Toc209691484"/>
      <w:bookmarkEnd w:id="4696"/>
      <w:r>
        <w:t>9.3.1.77</w:t>
      </w:r>
      <w:r>
        <w:tab/>
        <w:t>Periodicity</w:t>
      </w:r>
      <w:bookmarkEnd w:id="4697"/>
      <w:bookmarkEnd w:id="4698"/>
      <w:bookmarkEnd w:id="4699"/>
      <w:bookmarkEnd w:id="4700"/>
      <w:bookmarkEnd w:id="4701"/>
      <w:bookmarkEnd w:id="4702"/>
      <w:bookmarkEnd w:id="4703"/>
      <w:bookmarkEnd w:id="4704"/>
      <w:bookmarkEnd w:id="4705"/>
      <w:bookmarkEnd w:id="4706"/>
      <w:bookmarkEnd w:id="4707"/>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708" w:name="_CR9_3_1_78"/>
      <w:bookmarkStart w:id="4709" w:name="_Toc45881816"/>
      <w:bookmarkStart w:id="4710" w:name="_Toc51852455"/>
      <w:bookmarkStart w:id="4711" w:name="_Toc56620406"/>
      <w:bookmarkStart w:id="4712" w:name="_Toc64448046"/>
      <w:bookmarkStart w:id="4713" w:name="_Toc74152821"/>
      <w:bookmarkStart w:id="4714" w:name="_Toc88656246"/>
      <w:bookmarkStart w:id="4715" w:name="_Toc88657305"/>
      <w:bookmarkStart w:id="4716" w:name="_Toc105657368"/>
      <w:bookmarkStart w:id="4717" w:name="_Toc106108749"/>
      <w:bookmarkStart w:id="4718" w:name="_Toc112687842"/>
      <w:bookmarkStart w:id="4719" w:name="_Toc209691485"/>
      <w:bookmarkEnd w:id="4708"/>
      <w:r>
        <w:t>9.3.1.78</w:t>
      </w:r>
      <w:r>
        <w:tab/>
        <w:t>Burst Arrival Time</w:t>
      </w:r>
      <w:bookmarkEnd w:id="4709"/>
      <w:bookmarkEnd w:id="4710"/>
      <w:bookmarkEnd w:id="4711"/>
      <w:bookmarkEnd w:id="4712"/>
      <w:bookmarkEnd w:id="4713"/>
      <w:bookmarkEnd w:id="4714"/>
      <w:bookmarkEnd w:id="4715"/>
      <w:bookmarkEnd w:id="4716"/>
      <w:bookmarkEnd w:id="4717"/>
      <w:bookmarkEnd w:id="4718"/>
      <w:bookmarkEnd w:id="4719"/>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20" w:name="_CR9_3_1_79"/>
      <w:bookmarkStart w:id="4721" w:name="_Toc45881817"/>
      <w:bookmarkStart w:id="4722" w:name="_Toc51852456"/>
      <w:bookmarkStart w:id="4723" w:name="_Toc56620407"/>
      <w:bookmarkStart w:id="4724" w:name="_Toc64448047"/>
      <w:bookmarkStart w:id="4725" w:name="_Toc74152822"/>
      <w:bookmarkStart w:id="4726" w:name="_Toc88656247"/>
      <w:bookmarkStart w:id="4727" w:name="_Toc88657306"/>
      <w:bookmarkStart w:id="4728" w:name="_Toc105657369"/>
      <w:bookmarkStart w:id="4729" w:name="_Toc106108750"/>
      <w:bookmarkStart w:id="4730" w:name="_Toc112687843"/>
      <w:bookmarkStart w:id="4731" w:name="_Toc209691486"/>
      <w:bookmarkEnd w:id="4720"/>
      <w:r>
        <w:rPr>
          <w:rFonts w:eastAsia="Batang"/>
        </w:rPr>
        <w:t>9.3.1.79</w:t>
      </w:r>
      <w:r>
        <w:rPr>
          <w:rFonts w:eastAsia="Batang"/>
        </w:rPr>
        <w:tab/>
        <w:t xml:space="preserve">Extended </w:t>
      </w:r>
      <w:r>
        <w:t>Packet Delay Budget</w:t>
      </w:r>
      <w:bookmarkEnd w:id="4721"/>
      <w:bookmarkEnd w:id="4722"/>
      <w:bookmarkEnd w:id="4723"/>
      <w:bookmarkEnd w:id="4724"/>
      <w:bookmarkEnd w:id="4725"/>
      <w:bookmarkEnd w:id="4726"/>
      <w:bookmarkEnd w:id="4727"/>
      <w:bookmarkEnd w:id="4728"/>
      <w:bookmarkEnd w:id="4729"/>
      <w:bookmarkEnd w:id="4730"/>
      <w:bookmarkEnd w:id="4731"/>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32" w:name="_CR9_3_1_80"/>
      <w:bookmarkStart w:id="4733" w:name="_Toc45881818"/>
      <w:bookmarkStart w:id="4734" w:name="_Toc51852457"/>
      <w:bookmarkStart w:id="4735" w:name="_Toc56620408"/>
      <w:bookmarkStart w:id="4736" w:name="_Toc64448048"/>
      <w:bookmarkStart w:id="4737" w:name="_Toc74152823"/>
      <w:bookmarkStart w:id="4738" w:name="_Toc88656248"/>
      <w:bookmarkStart w:id="4739" w:name="_Toc88657307"/>
      <w:bookmarkStart w:id="4740" w:name="_Toc105657370"/>
      <w:bookmarkStart w:id="4741" w:name="_Toc106108751"/>
      <w:bookmarkStart w:id="4742" w:name="_Toc112687844"/>
      <w:bookmarkStart w:id="4743" w:name="_Toc209691487"/>
      <w:bookmarkEnd w:id="4732"/>
      <w:r>
        <w:rPr>
          <w:rFonts w:eastAsia="Batang"/>
        </w:rPr>
        <w:lastRenderedPageBreak/>
        <w:t>9.3.1.80</w:t>
      </w:r>
      <w:r>
        <w:rPr>
          <w:rFonts w:eastAsia="Batang"/>
        </w:rPr>
        <w:tab/>
      </w:r>
      <w:r>
        <w:rPr>
          <w:rFonts w:eastAsia="SimSun"/>
          <w:lang w:eastAsia="zh-CN"/>
        </w:rPr>
        <w:t>Redundant PDU Session Information</w:t>
      </w:r>
      <w:bookmarkEnd w:id="4733"/>
      <w:bookmarkEnd w:id="4734"/>
      <w:bookmarkEnd w:id="4735"/>
      <w:bookmarkEnd w:id="4736"/>
      <w:bookmarkEnd w:id="4737"/>
      <w:bookmarkEnd w:id="4738"/>
      <w:bookmarkEnd w:id="4739"/>
      <w:bookmarkEnd w:id="4740"/>
      <w:bookmarkEnd w:id="4741"/>
      <w:bookmarkEnd w:id="4742"/>
      <w:bookmarkEnd w:id="4743"/>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44" w:name="_CR9_3_1_81"/>
      <w:bookmarkStart w:id="4745" w:name="_Toc45881819"/>
      <w:bookmarkStart w:id="4746" w:name="_Toc51852458"/>
      <w:bookmarkStart w:id="4747" w:name="_Toc56620409"/>
      <w:bookmarkStart w:id="4748" w:name="_Toc64448049"/>
      <w:bookmarkStart w:id="4749" w:name="_Toc74152824"/>
      <w:bookmarkStart w:id="4750" w:name="_Toc88656249"/>
      <w:bookmarkStart w:id="4751" w:name="_Toc88657308"/>
      <w:bookmarkStart w:id="4752" w:name="_Toc105657371"/>
      <w:bookmarkStart w:id="4753" w:name="_Toc106108752"/>
      <w:bookmarkStart w:id="4754" w:name="_Toc112687845"/>
      <w:bookmarkStart w:id="4755" w:name="_Toc209691488"/>
      <w:bookmarkEnd w:id="4744"/>
      <w:r>
        <w:rPr>
          <w:noProof/>
        </w:rPr>
        <w:t>9.3.1.81</w:t>
      </w:r>
      <w:r w:rsidRPr="00FE76CD">
        <w:rPr>
          <w:noProof/>
        </w:rPr>
        <w:tab/>
      </w:r>
      <w:r>
        <w:rPr>
          <w:noProof/>
        </w:rPr>
        <w:t>QoS Mapping Information</w:t>
      </w:r>
      <w:bookmarkEnd w:id="4745"/>
      <w:bookmarkEnd w:id="4746"/>
      <w:bookmarkEnd w:id="4747"/>
      <w:bookmarkEnd w:id="4748"/>
      <w:bookmarkEnd w:id="4749"/>
      <w:bookmarkEnd w:id="4750"/>
      <w:bookmarkEnd w:id="4751"/>
      <w:bookmarkEnd w:id="4752"/>
      <w:bookmarkEnd w:id="4753"/>
      <w:bookmarkEnd w:id="4754"/>
      <w:bookmarkEnd w:id="4755"/>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56" w:name="_CR9_3_1_82"/>
      <w:bookmarkStart w:id="4757" w:name="_Toc45881820"/>
      <w:bookmarkStart w:id="4758" w:name="_Toc51852459"/>
      <w:bookmarkStart w:id="4759" w:name="_Toc56620410"/>
      <w:bookmarkStart w:id="4760" w:name="_Toc64448050"/>
      <w:bookmarkStart w:id="4761" w:name="_Toc74152825"/>
      <w:bookmarkStart w:id="4762" w:name="_Toc88656250"/>
      <w:bookmarkStart w:id="4763" w:name="_Toc88657309"/>
      <w:bookmarkStart w:id="4764" w:name="_Toc105657372"/>
      <w:bookmarkStart w:id="4765" w:name="_Toc106108753"/>
      <w:bookmarkStart w:id="4766" w:name="_Toc112687846"/>
      <w:bookmarkStart w:id="4767" w:name="_Toc209691489"/>
      <w:bookmarkEnd w:id="4756"/>
      <w:r>
        <w:t>9.3.1.82</w:t>
      </w:r>
      <w:r>
        <w:tab/>
        <w:t>NID</w:t>
      </w:r>
      <w:bookmarkEnd w:id="4757"/>
      <w:bookmarkEnd w:id="4758"/>
      <w:bookmarkEnd w:id="4759"/>
      <w:bookmarkEnd w:id="4760"/>
      <w:bookmarkEnd w:id="4761"/>
      <w:bookmarkEnd w:id="4762"/>
      <w:bookmarkEnd w:id="4763"/>
      <w:bookmarkEnd w:id="4764"/>
      <w:bookmarkEnd w:id="4765"/>
      <w:bookmarkEnd w:id="4766"/>
      <w:bookmarkEnd w:id="4767"/>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68" w:name="_CR9_3_1_83"/>
      <w:bookmarkStart w:id="4769" w:name="_Toc45881821"/>
      <w:bookmarkStart w:id="4770" w:name="_Toc51852460"/>
      <w:bookmarkStart w:id="4771" w:name="_Toc56620411"/>
      <w:bookmarkStart w:id="4772" w:name="_Toc64448051"/>
      <w:bookmarkStart w:id="4773" w:name="_Toc74152826"/>
      <w:bookmarkStart w:id="4774" w:name="_Toc88656251"/>
      <w:bookmarkStart w:id="4775" w:name="_Toc88657310"/>
      <w:bookmarkStart w:id="4776" w:name="_Toc105657373"/>
      <w:bookmarkStart w:id="4777" w:name="_Toc106108754"/>
      <w:bookmarkStart w:id="4778" w:name="_Toc112687847"/>
      <w:bookmarkStart w:id="4779" w:name="_Toc209691490"/>
      <w:bookmarkEnd w:id="4768"/>
      <w:r>
        <w:t>9.3.1.83</w:t>
      </w:r>
      <w:r>
        <w:tab/>
        <w:t xml:space="preserve">NPN </w:t>
      </w:r>
      <w:r>
        <w:rPr>
          <w:rFonts w:hint="eastAsia"/>
          <w:lang w:val="en-US" w:eastAsia="zh-CN"/>
        </w:rPr>
        <w:t xml:space="preserve">Support </w:t>
      </w:r>
      <w:r>
        <w:t>Information</w:t>
      </w:r>
      <w:bookmarkEnd w:id="4769"/>
      <w:bookmarkEnd w:id="4770"/>
      <w:bookmarkEnd w:id="4771"/>
      <w:bookmarkEnd w:id="4772"/>
      <w:bookmarkEnd w:id="4773"/>
      <w:bookmarkEnd w:id="4774"/>
      <w:bookmarkEnd w:id="4775"/>
      <w:bookmarkEnd w:id="4776"/>
      <w:bookmarkEnd w:id="4777"/>
      <w:bookmarkEnd w:id="4778"/>
      <w:bookmarkEnd w:id="4779"/>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80" w:name="_CR9_3_1_84"/>
      <w:bookmarkStart w:id="4781" w:name="_Toc45881822"/>
      <w:bookmarkStart w:id="4782" w:name="_Toc51852461"/>
      <w:bookmarkStart w:id="4783" w:name="_Toc56620412"/>
      <w:bookmarkStart w:id="4784" w:name="_Toc64448052"/>
      <w:bookmarkStart w:id="4785" w:name="_Toc74152827"/>
      <w:bookmarkStart w:id="4786" w:name="_Toc88656252"/>
      <w:bookmarkStart w:id="4787" w:name="_Toc88657311"/>
      <w:bookmarkStart w:id="4788" w:name="_Toc105657374"/>
      <w:bookmarkStart w:id="4789" w:name="_Toc106108755"/>
      <w:bookmarkStart w:id="4790" w:name="_Toc112687848"/>
      <w:bookmarkStart w:id="4791" w:name="_Toc209691491"/>
      <w:bookmarkEnd w:id="4780"/>
      <w:r>
        <w:t>9.3.1.84</w:t>
      </w:r>
      <w:r>
        <w:tab/>
        <w:t>NPN Context Information</w:t>
      </w:r>
      <w:bookmarkEnd w:id="4781"/>
      <w:bookmarkEnd w:id="4782"/>
      <w:bookmarkEnd w:id="4783"/>
      <w:bookmarkEnd w:id="4784"/>
      <w:bookmarkEnd w:id="4785"/>
      <w:bookmarkEnd w:id="4786"/>
      <w:bookmarkEnd w:id="4787"/>
      <w:bookmarkEnd w:id="4788"/>
      <w:bookmarkEnd w:id="4789"/>
      <w:bookmarkEnd w:id="4790"/>
      <w:bookmarkEnd w:id="4791"/>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lastRenderedPageBreak/>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92" w:name="_CR9_3_1_85"/>
      <w:bookmarkStart w:id="4793" w:name="_Toc45881823"/>
      <w:bookmarkStart w:id="4794" w:name="_Toc51852462"/>
      <w:bookmarkStart w:id="4795" w:name="_Toc56620413"/>
      <w:bookmarkStart w:id="4796" w:name="_Toc64448053"/>
      <w:bookmarkStart w:id="4797" w:name="_Toc74152828"/>
      <w:bookmarkStart w:id="4798" w:name="_Toc88656253"/>
      <w:bookmarkStart w:id="4799" w:name="_Toc88657312"/>
      <w:bookmarkStart w:id="4800" w:name="_Toc105657375"/>
      <w:bookmarkStart w:id="4801" w:name="_Toc106108756"/>
      <w:bookmarkStart w:id="4802" w:name="_Toc112687849"/>
      <w:bookmarkStart w:id="4803" w:name="_Toc209691492"/>
      <w:bookmarkEnd w:id="4792"/>
      <w:r>
        <w:rPr>
          <w:rFonts w:eastAsia="Batang"/>
        </w:rPr>
        <w:t>9.3.1.85</w:t>
      </w:r>
      <w:r>
        <w:rPr>
          <w:rFonts w:eastAsia="Batang"/>
        </w:rPr>
        <w:tab/>
        <w:t>MDT C</w:t>
      </w:r>
      <w:r>
        <w:rPr>
          <w:rFonts w:eastAsia="SimSun"/>
          <w:lang w:eastAsia="zh-CN"/>
        </w:rPr>
        <w:t>onfiguration</w:t>
      </w:r>
      <w:bookmarkEnd w:id="4793"/>
      <w:bookmarkEnd w:id="4794"/>
      <w:bookmarkEnd w:id="4795"/>
      <w:bookmarkEnd w:id="4796"/>
      <w:bookmarkEnd w:id="4797"/>
      <w:bookmarkEnd w:id="4798"/>
      <w:bookmarkEnd w:id="4799"/>
      <w:bookmarkEnd w:id="4800"/>
      <w:bookmarkEnd w:id="4801"/>
      <w:bookmarkEnd w:id="4802"/>
      <w:bookmarkEnd w:id="4803"/>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952FB">
        <w:trPr>
          <w:tblHeader/>
        </w:trPr>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804" w:name="_CR9_3_1_86"/>
      <w:bookmarkStart w:id="4805" w:name="_Toc20953795"/>
      <w:bookmarkStart w:id="4806" w:name="_Toc45881824"/>
      <w:bookmarkStart w:id="4807" w:name="_Toc51852463"/>
      <w:bookmarkStart w:id="4808" w:name="_Toc56620414"/>
      <w:bookmarkStart w:id="4809" w:name="_Toc64448054"/>
      <w:bookmarkStart w:id="4810" w:name="_Toc74152829"/>
      <w:bookmarkStart w:id="4811" w:name="_Toc88656254"/>
      <w:bookmarkStart w:id="4812" w:name="_Toc88657313"/>
      <w:bookmarkStart w:id="4813" w:name="_Toc105657376"/>
      <w:bookmarkStart w:id="4814" w:name="_Toc106108757"/>
      <w:bookmarkStart w:id="4815" w:name="_Toc112687850"/>
      <w:bookmarkStart w:id="4816" w:name="_Toc209691493"/>
      <w:bookmarkEnd w:id="4804"/>
      <w:r>
        <w:rPr>
          <w:rFonts w:eastAsia="MS Mincho"/>
        </w:rPr>
        <w:t>9.3.1.86</w:t>
      </w:r>
      <w:r>
        <w:rPr>
          <w:rFonts w:eastAsia="MS Mincho"/>
        </w:rPr>
        <w:tab/>
        <w:t>M4 Configuration</w:t>
      </w:r>
      <w:bookmarkEnd w:id="4805"/>
      <w:bookmarkEnd w:id="4806"/>
      <w:bookmarkEnd w:id="4807"/>
      <w:bookmarkEnd w:id="4808"/>
      <w:bookmarkEnd w:id="4809"/>
      <w:bookmarkEnd w:id="4810"/>
      <w:bookmarkEnd w:id="4811"/>
      <w:bookmarkEnd w:id="4812"/>
      <w:bookmarkEnd w:id="4813"/>
      <w:bookmarkEnd w:id="4814"/>
      <w:bookmarkEnd w:id="4815"/>
      <w:bookmarkEnd w:id="4816"/>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 xml:space="preserve">ENUMERATED(uplink, </w:t>
            </w:r>
            <w:r>
              <w:rPr>
                <w:lang w:eastAsia="ja-JP"/>
              </w:rPr>
              <w:lastRenderedPageBreak/>
              <w:t>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17" w:name="_CR9_3_1_87"/>
      <w:bookmarkStart w:id="4818" w:name="_Toc45881825"/>
      <w:bookmarkStart w:id="4819" w:name="_Toc51852464"/>
      <w:bookmarkStart w:id="4820" w:name="_Toc56620415"/>
      <w:bookmarkStart w:id="4821" w:name="_Toc64448055"/>
      <w:bookmarkStart w:id="4822" w:name="_Toc74152830"/>
      <w:bookmarkStart w:id="4823" w:name="_Toc88656255"/>
      <w:bookmarkStart w:id="4824" w:name="_Toc88657314"/>
      <w:bookmarkStart w:id="4825" w:name="_Toc105657377"/>
      <w:bookmarkStart w:id="4826" w:name="_Toc106108758"/>
      <w:bookmarkStart w:id="4827" w:name="_Toc112687851"/>
      <w:bookmarkStart w:id="4828" w:name="_Toc209691494"/>
      <w:bookmarkEnd w:id="481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18"/>
      <w:bookmarkEnd w:id="4819"/>
      <w:bookmarkEnd w:id="4820"/>
      <w:bookmarkEnd w:id="4821"/>
      <w:bookmarkEnd w:id="4822"/>
      <w:bookmarkEnd w:id="4823"/>
      <w:bookmarkEnd w:id="4824"/>
      <w:bookmarkEnd w:id="4825"/>
      <w:bookmarkEnd w:id="4826"/>
      <w:bookmarkEnd w:id="4827"/>
      <w:bookmarkEnd w:id="4828"/>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29" w:name="_CR9_3_1_88"/>
      <w:bookmarkStart w:id="4830" w:name="_Toc45881826"/>
      <w:bookmarkStart w:id="4831" w:name="_Toc51852465"/>
      <w:bookmarkStart w:id="4832" w:name="_Toc56620416"/>
      <w:bookmarkStart w:id="4833" w:name="_Toc64448056"/>
      <w:bookmarkStart w:id="4834" w:name="_Toc74152831"/>
      <w:bookmarkStart w:id="4835" w:name="_Toc88656256"/>
      <w:bookmarkStart w:id="4836" w:name="_Toc88657315"/>
      <w:bookmarkStart w:id="4837" w:name="_Toc105657378"/>
      <w:bookmarkStart w:id="4838" w:name="_Toc106108759"/>
      <w:bookmarkStart w:id="4839" w:name="_Toc112687852"/>
      <w:bookmarkStart w:id="4840" w:name="_Toc209691495"/>
      <w:bookmarkEnd w:id="482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30"/>
      <w:bookmarkEnd w:id="4831"/>
      <w:bookmarkEnd w:id="4832"/>
      <w:bookmarkEnd w:id="4833"/>
      <w:bookmarkEnd w:id="4834"/>
      <w:bookmarkEnd w:id="4835"/>
      <w:bookmarkEnd w:id="4836"/>
      <w:bookmarkEnd w:id="4837"/>
      <w:bookmarkEnd w:id="4838"/>
      <w:bookmarkEnd w:id="4839"/>
      <w:bookmarkEnd w:id="4840"/>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41" w:name="_CR9_3_1_89"/>
      <w:bookmarkStart w:id="4842" w:name="_Toc5641451"/>
      <w:bookmarkStart w:id="4843" w:name="_Toc45881827"/>
      <w:bookmarkStart w:id="4844" w:name="_Toc51852466"/>
      <w:bookmarkStart w:id="4845" w:name="_Toc56620417"/>
      <w:bookmarkStart w:id="4846" w:name="_Toc64448057"/>
      <w:bookmarkStart w:id="4847" w:name="_Toc74152832"/>
      <w:bookmarkStart w:id="4848" w:name="_Toc88656257"/>
      <w:bookmarkStart w:id="4849" w:name="_Toc88657316"/>
      <w:bookmarkStart w:id="4850" w:name="_Toc105657379"/>
      <w:bookmarkStart w:id="4851" w:name="_Toc106108760"/>
      <w:bookmarkStart w:id="4852" w:name="_Toc112687853"/>
      <w:bookmarkStart w:id="4853" w:name="_Toc209691496"/>
      <w:bookmarkEnd w:id="4841"/>
      <w:r>
        <w:rPr>
          <w:rFonts w:eastAsia="Batang"/>
        </w:rPr>
        <w:t>9.3.1.89</w:t>
      </w:r>
      <w:r>
        <w:rPr>
          <w:rFonts w:eastAsia="Batang"/>
        </w:rPr>
        <w:tab/>
      </w:r>
      <w:bookmarkEnd w:id="4842"/>
      <w:r>
        <w:rPr>
          <w:rFonts w:eastAsia="SimSun"/>
          <w:lang w:eastAsia="zh-CN"/>
        </w:rPr>
        <w:t>MDT PLMN List</w:t>
      </w:r>
      <w:bookmarkEnd w:id="4843"/>
      <w:bookmarkEnd w:id="4844"/>
      <w:bookmarkEnd w:id="4845"/>
      <w:bookmarkEnd w:id="4846"/>
      <w:bookmarkEnd w:id="4847"/>
      <w:bookmarkEnd w:id="4848"/>
      <w:bookmarkEnd w:id="4849"/>
      <w:bookmarkEnd w:id="4850"/>
      <w:bookmarkEnd w:id="4851"/>
      <w:bookmarkEnd w:id="4852"/>
      <w:bookmarkEnd w:id="4853"/>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54" w:name="_CR9_3_1_90"/>
      <w:bookmarkStart w:id="4855" w:name="_Toc45881828"/>
      <w:bookmarkStart w:id="4856" w:name="_Toc51852467"/>
      <w:bookmarkStart w:id="4857" w:name="_Toc56620418"/>
      <w:bookmarkStart w:id="4858" w:name="_Toc64448058"/>
      <w:bookmarkStart w:id="4859" w:name="_Toc74152833"/>
      <w:bookmarkStart w:id="4860" w:name="_Toc88656258"/>
      <w:bookmarkStart w:id="4861" w:name="_Toc88657317"/>
      <w:bookmarkStart w:id="4862" w:name="_Toc105657380"/>
      <w:bookmarkStart w:id="4863" w:name="_Toc106108761"/>
      <w:bookmarkStart w:id="4864" w:name="_Toc112687854"/>
      <w:bookmarkStart w:id="4865" w:name="_Toc209691497"/>
      <w:bookmarkEnd w:id="4854"/>
      <w:r>
        <w:t>9.3.1.90</w:t>
      </w:r>
      <w:r w:rsidRPr="00DA21C4">
        <w:tab/>
      </w:r>
      <w:r>
        <w:t>EHC</w:t>
      </w:r>
      <w:r w:rsidRPr="00DA21C4">
        <w:t xml:space="preserve"> Parameters</w:t>
      </w:r>
      <w:bookmarkEnd w:id="4855"/>
      <w:bookmarkEnd w:id="4856"/>
      <w:bookmarkEnd w:id="4857"/>
      <w:bookmarkEnd w:id="4858"/>
      <w:bookmarkEnd w:id="4859"/>
      <w:bookmarkEnd w:id="4860"/>
      <w:bookmarkEnd w:id="4861"/>
      <w:bookmarkEnd w:id="4862"/>
      <w:bookmarkEnd w:id="4863"/>
      <w:bookmarkEnd w:id="4864"/>
      <w:bookmarkEnd w:id="4865"/>
    </w:p>
    <w:p w14:paraId="3D80112A" w14:textId="77777777" w:rsidR="00FC324B" w:rsidRDefault="00FC324B" w:rsidP="007B1FA7">
      <w:pPr>
        <w:widowControl w:val="0"/>
      </w:pPr>
      <w:r w:rsidRPr="00DA21C4">
        <w:lastRenderedPageBreak/>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w:t>
            </w:r>
            <w:r>
              <w:rPr>
                <w:lang w:eastAsia="ja-JP"/>
              </w:rPr>
              <w:lastRenderedPageBreak/>
              <w:t xml:space="preserve">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lastRenderedPageBreak/>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66" w:name="_CR9_3_1_91"/>
      <w:bookmarkStart w:id="4867" w:name="_Toc45881829"/>
      <w:bookmarkStart w:id="4868" w:name="_Toc51852468"/>
      <w:bookmarkStart w:id="4869" w:name="_Toc56620419"/>
      <w:bookmarkStart w:id="4870" w:name="_Toc64448059"/>
      <w:bookmarkStart w:id="4871" w:name="_Toc74152834"/>
      <w:bookmarkStart w:id="4872" w:name="_Toc88656259"/>
      <w:bookmarkStart w:id="4873" w:name="_Toc88657318"/>
      <w:bookmarkStart w:id="4874" w:name="_Toc105657381"/>
      <w:bookmarkStart w:id="4875" w:name="_Toc106108762"/>
      <w:bookmarkStart w:id="4876" w:name="_Toc112687855"/>
      <w:bookmarkStart w:id="4877" w:name="_Toc209691498"/>
      <w:bookmarkEnd w:id="4866"/>
      <w:r>
        <w:t>9.3.1.91</w:t>
      </w:r>
      <w:r w:rsidRPr="00220989">
        <w:tab/>
      </w:r>
      <w:r w:rsidRPr="00E47740">
        <w:t xml:space="preserve">DAPS </w:t>
      </w:r>
      <w:r>
        <w:t>Request</w:t>
      </w:r>
      <w:r w:rsidRPr="00E47740">
        <w:t xml:space="preserve"> Information</w:t>
      </w:r>
      <w:bookmarkEnd w:id="4867"/>
      <w:bookmarkEnd w:id="4868"/>
      <w:bookmarkEnd w:id="4869"/>
      <w:bookmarkEnd w:id="4870"/>
      <w:bookmarkEnd w:id="4871"/>
      <w:bookmarkEnd w:id="4872"/>
      <w:bookmarkEnd w:id="4873"/>
      <w:bookmarkEnd w:id="4874"/>
      <w:bookmarkEnd w:id="4875"/>
      <w:bookmarkEnd w:id="4876"/>
      <w:bookmarkEnd w:id="4877"/>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7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78"/>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79" w:name="_CR9_3_1_92"/>
      <w:bookmarkStart w:id="4880" w:name="_Toc45881830"/>
      <w:bookmarkStart w:id="4881" w:name="_Toc51852469"/>
      <w:bookmarkStart w:id="4882" w:name="_Toc56620420"/>
      <w:bookmarkStart w:id="4883" w:name="_Toc64448060"/>
      <w:bookmarkStart w:id="4884" w:name="_Toc74152835"/>
      <w:bookmarkStart w:id="4885" w:name="_Toc88656260"/>
      <w:bookmarkStart w:id="4886" w:name="_Toc88657319"/>
      <w:bookmarkStart w:id="4887" w:name="_Toc105657382"/>
      <w:bookmarkStart w:id="4888" w:name="_Toc106108763"/>
      <w:bookmarkStart w:id="4889" w:name="_Toc112687856"/>
      <w:bookmarkStart w:id="4890" w:name="_Toc209691499"/>
      <w:bookmarkEnd w:id="4879"/>
      <w:r>
        <w:t>9.3.1.92</w:t>
      </w:r>
      <w:r w:rsidRPr="00D629EF">
        <w:tab/>
      </w:r>
      <w:r>
        <w:t>Early Forwarding COUNT</w:t>
      </w:r>
      <w:r w:rsidRPr="00D629EF">
        <w:t xml:space="preserve"> Information</w:t>
      </w:r>
      <w:bookmarkEnd w:id="4880"/>
      <w:bookmarkEnd w:id="4881"/>
      <w:bookmarkEnd w:id="4882"/>
      <w:bookmarkEnd w:id="4883"/>
      <w:bookmarkEnd w:id="4884"/>
      <w:bookmarkEnd w:id="4885"/>
      <w:bookmarkEnd w:id="4886"/>
      <w:bookmarkEnd w:id="4887"/>
      <w:bookmarkEnd w:id="4888"/>
      <w:bookmarkEnd w:id="4889"/>
      <w:bookmarkEnd w:id="4890"/>
    </w:p>
    <w:p w14:paraId="3EF45206" w14:textId="3366E981"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005E45E9">
        <w:t xml:space="preserve"> or LTM</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91" w:name="_CR9_3_1_93"/>
      <w:bookmarkStart w:id="4892" w:name="_Toc45881831"/>
      <w:bookmarkStart w:id="4893" w:name="_Toc51852470"/>
      <w:bookmarkStart w:id="4894" w:name="_Toc56620421"/>
      <w:bookmarkStart w:id="4895" w:name="_Toc64448061"/>
      <w:bookmarkStart w:id="4896" w:name="_Toc74152836"/>
      <w:bookmarkStart w:id="4897" w:name="_Toc88656261"/>
      <w:bookmarkStart w:id="4898" w:name="_Toc88657320"/>
      <w:bookmarkStart w:id="4899" w:name="_Toc105657383"/>
      <w:bookmarkStart w:id="4900" w:name="_Toc106108764"/>
      <w:bookmarkStart w:id="4901" w:name="_Toc112687857"/>
      <w:bookmarkStart w:id="4902" w:name="_Toc209691500"/>
      <w:bookmarkEnd w:id="489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92"/>
      <w:bookmarkEnd w:id="4893"/>
      <w:bookmarkEnd w:id="4894"/>
      <w:bookmarkEnd w:id="4895"/>
      <w:bookmarkEnd w:id="4896"/>
      <w:bookmarkEnd w:id="4897"/>
      <w:bookmarkEnd w:id="4898"/>
      <w:bookmarkEnd w:id="4899"/>
      <w:bookmarkEnd w:id="4900"/>
      <w:bookmarkEnd w:id="4901"/>
      <w:bookmarkEnd w:id="4902"/>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903"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lastRenderedPageBreak/>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4B7FA615" w:rsidR="00CE4202" w:rsidRPr="00C42F7A" w:rsidRDefault="00A6713E" w:rsidP="007B1FA7">
            <w:pPr>
              <w:pStyle w:val="TAL"/>
              <w:keepNext w:val="0"/>
              <w:keepLines w:val="0"/>
              <w:widowControl w:val="0"/>
              <w:rPr>
                <w:lang w:eastAsia="ja-JP"/>
              </w:rPr>
            </w:pPr>
            <w:r w:rsidRPr="00D629EF">
              <w:rPr>
                <w:rFonts w:cs="Arial"/>
                <w:szCs w:val="18"/>
              </w:rPr>
              <w:t xml:space="preserve">For details see TS 23.501 [20]. This IE </w:t>
            </w:r>
            <w:r>
              <w:rPr>
                <w:rFonts w:cs="Arial"/>
                <w:szCs w:val="18"/>
              </w:rPr>
              <w:t>may</w:t>
            </w:r>
            <w:r w:rsidRPr="00D629EF">
              <w:rPr>
                <w:rFonts w:cs="Arial"/>
                <w:szCs w:val="18"/>
              </w:rPr>
              <w:t xml:space="preserve">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tr w:rsidR="00185467" w:rsidRPr="00C42F7A" w14:paraId="6B57C9A4" w14:textId="77777777" w:rsidTr="00794DB0">
        <w:tc>
          <w:tcPr>
            <w:tcW w:w="2014" w:type="dxa"/>
          </w:tcPr>
          <w:p w14:paraId="3FAF1963" w14:textId="3CD721C8" w:rsidR="00185467" w:rsidRPr="00C42F7A" w:rsidRDefault="00185467" w:rsidP="00185467">
            <w:pPr>
              <w:pStyle w:val="TAL"/>
              <w:keepNext w:val="0"/>
              <w:keepLines w:val="0"/>
              <w:widowControl w:val="0"/>
              <w:ind w:left="113"/>
              <w:rPr>
                <w:rFonts w:eastAsia="Batang"/>
                <w:lang w:eastAsia="ja-JP"/>
              </w:rPr>
            </w:pPr>
            <w:r w:rsidRPr="00504F90">
              <w:rPr>
                <w:rFonts w:cs="Arial"/>
                <w:szCs w:val="18"/>
              </w:rPr>
              <w:t>&gt;PDU Set Delay Budget Downlink</w:t>
            </w:r>
          </w:p>
        </w:tc>
        <w:tc>
          <w:tcPr>
            <w:tcW w:w="1134" w:type="dxa"/>
          </w:tcPr>
          <w:p w14:paraId="3B6DB1EC" w14:textId="2437C2E9" w:rsidR="00185467" w:rsidRDefault="00185467" w:rsidP="00185467">
            <w:pPr>
              <w:pStyle w:val="TAL"/>
              <w:keepNext w:val="0"/>
              <w:keepLines w:val="0"/>
              <w:widowControl w:val="0"/>
              <w:rPr>
                <w:lang w:eastAsia="zh-CN"/>
              </w:rPr>
            </w:pPr>
            <w:r w:rsidRPr="00504F90">
              <w:rPr>
                <w:rFonts w:cs="Arial"/>
                <w:szCs w:val="18"/>
                <w:lang w:eastAsia="zh-CN"/>
              </w:rPr>
              <w:t>O</w:t>
            </w:r>
          </w:p>
        </w:tc>
        <w:tc>
          <w:tcPr>
            <w:tcW w:w="1559" w:type="dxa"/>
          </w:tcPr>
          <w:p w14:paraId="7A4F8518" w14:textId="77777777" w:rsidR="00185467" w:rsidRPr="00C42F7A" w:rsidRDefault="00185467" w:rsidP="00185467">
            <w:pPr>
              <w:pStyle w:val="TAL"/>
              <w:keepNext w:val="0"/>
              <w:keepLines w:val="0"/>
              <w:widowControl w:val="0"/>
              <w:rPr>
                <w:lang w:eastAsia="ja-JP"/>
              </w:rPr>
            </w:pPr>
          </w:p>
        </w:tc>
        <w:tc>
          <w:tcPr>
            <w:tcW w:w="1276" w:type="dxa"/>
          </w:tcPr>
          <w:p w14:paraId="57B1EC2B" w14:textId="0A3D228A" w:rsidR="00185467" w:rsidRDefault="00185467" w:rsidP="00185467">
            <w:pPr>
              <w:pStyle w:val="TAL"/>
              <w:keepNext w:val="0"/>
              <w:keepLines w:val="0"/>
              <w:widowControl w:val="0"/>
              <w:rPr>
                <w:lang w:eastAsia="zh-CN"/>
              </w:rPr>
            </w:pPr>
            <w:r w:rsidRPr="00504F90">
              <w:rPr>
                <w:rFonts w:cs="Arial"/>
                <w:szCs w:val="18"/>
                <w:lang w:eastAsia="zh-CN"/>
              </w:rPr>
              <w:t>9.3.1.79</w:t>
            </w:r>
          </w:p>
        </w:tc>
        <w:tc>
          <w:tcPr>
            <w:tcW w:w="1275" w:type="dxa"/>
          </w:tcPr>
          <w:p w14:paraId="5FBE109A" w14:textId="77777777" w:rsidR="00185467" w:rsidRPr="00D629EF" w:rsidRDefault="00185467" w:rsidP="00185467">
            <w:pPr>
              <w:pStyle w:val="TAL"/>
              <w:keepNext w:val="0"/>
              <w:keepLines w:val="0"/>
              <w:widowControl w:val="0"/>
              <w:rPr>
                <w:rFonts w:cs="Arial"/>
                <w:szCs w:val="18"/>
              </w:rPr>
            </w:pPr>
          </w:p>
        </w:tc>
        <w:tc>
          <w:tcPr>
            <w:tcW w:w="1275" w:type="dxa"/>
          </w:tcPr>
          <w:p w14:paraId="198FBBC4" w14:textId="6662BCF5" w:rsidR="00185467" w:rsidRDefault="00185467" w:rsidP="00DC2A9E">
            <w:pPr>
              <w:pStyle w:val="TAC"/>
              <w:rPr>
                <w:lang w:eastAsia="zh-CN"/>
              </w:rPr>
            </w:pPr>
            <w:r>
              <w:rPr>
                <w:rFonts w:hint="eastAsia"/>
                <w:lang w:eastAsia="zh-CN"/>
              </w:rPr>
              <w:t>Y</w:t>
            </w:r>
            <w:r>
              <w:rPr>
                <w:lang w:eastAsia="zh-CN"/>
              </w:rPr>
              <w:t>ES</w:t>
            </w:r>
          </w:p>
        </w:tc>
        <w:tc>
          <w:tcPr>
            <w:tcW w:w="1275" w:type="dxa"/>
          </w:tcPr>
          <w:p w14:paraId="3A22FD2F" w14:textId="74F7DF03" w:rsidR="00185467" w:rsidRPr="009354E2" w:rsidRDefault="00185467" w:rsidP="00DC2A9E">
            <w:pPr>
              <w:pStyle w:val="TAC"/>
            </w:pPr>
            <w:r w:rsidRPr="009354E2">
              <w:t>ignore</w:t>
            </w:r>
          </w:p>
        </w:tc>
      </w:tr>
      <w:tr w:rsidR="00185467" w:rsidRPr="00C42F7A" w14:paraId="3F7D94FA" w14:textId="77777777" w:rsidTr="00794DB0">
        <w:tc>
          <w:tcPr>
            <w:tcW w:w="2014" w:type="dxa"/>
          </w:tcPr>
          <w:p w14:paraId="7D2880C9" w14:textId="64337863" w:rsidR="00185467" w:rsidRPr="00C42F7A" w:rsidRDefault="00185467" w:rsidP="00185467">
            <w:pPr>
              <w:pStyle w:val="TAL"/>
              <w:keepNext w:val="0"/>
              <w:keepLines w:val="0"/>
              <w:widowControl w:val="0"/>
              <w:ind w:left="113"/>
              <w:rPr>
                <w:rFonts w:eastAsia="Batang"/>
                <w:lang w:eastAsia="ja-JP"/>
              </w:rPr>
            </w:pPr>
            <w:r w:rsidRPr="00504F90">
              <w:rPr>
                <w:rFonts w:cs="Arial"/>
                <w:szCs w:val="18"/>
              </w:rPr>
              <w:t>&gt;PDU Set Delay Budget Uplink</w:t>
            </w:r>
          </w:p>
        </w:tc>
        <w:tc>
          <w:tcPr>
            <w:tcW w:w="1134" w:type="dxa"/>
          </w:tcPr>
          <w:p w14:paraId="15E19782" w14:textId="259E6960" w:rsidR="00185467" w:rsidRDefault="00185467" w:rsidP="00185467">
            <w:pPr>
              <w:pStyle w:val="TAL"/>
              <w:keepNext w:val="0"/>
              <w:keepLines w:val="0"/>
              <w:widowControl w:val="0"/>
              <w:rPr>
                <w:lang w:eastAsia="zh-CN"/>
              </w:rPr>
            </w:pPr>
            <w:r w:rsidRPr="00504F90">
              <w:rPr>
                <w:rFonts w:cs="Arial"/>
                <w:szCs w:val="18"/>
                <w:lang w:eastAsia="zh-CN"/>
              </w:rPr>
              <w:t>O</w:t>
            </w:r>
          </w:p>
        </w:tc>
        <w:tc>
          <w:tcPr>
            <w:tcW w:w="1559" w:type="dxa"/>
          </w:tcPr>
          <w:p w14:paraId="0A7E0CB4" w14:textId="77777777" w:rsidR="00185467" w:rsidRPr="00C42F7A" w:rsidRDefault="00185467" w:rsidP="00185467">
            <w:pPr>
              <w:pStyle w:val="TAL"/>
              <w:keepNext w:val="0"/>
              <w:keepLines w:val="0"/>
              <w:widowControl w:val="0"/>
              <w:rPr>
                <w:lang w:eastAsia="ja-JP"/>
              </w:rPr>
            </w:pPr>
          </w:p>
        </w:tc>
        <w:tc>
          <w:tcPr>
            <w:tcW w:w="1276" w:type="dxa"/>
          </w:tcPr>
          <w:p w14:paraId="20BA0AE4" w14:textId="493D4192" w:rsidR="00185467" w:rsidRDefault="00185467" w:rsidP="00185467">
            <w:pPr>
              <w:pStyle w:val="TAL"/>
              <w:keepNext w:val="0"/>
              <w:keepLines w:val="0"/>
              <w:widowControl w:val="0"/>
              <w:rPr>
                <w:lang w:eastAsia="zh-CN"/>
              </w:rPr>
            </w:pPr>
            <w:r w:rsidRPr="00504F90">
              <w:rPr>
                <w:rFonts w:cs="Arial"/>
                <w:szCs w:val="18"/>
                <w:lang w:eastAsia="zh-CN"/>
              </w:rPr>
              <w:t>9.3.1.79</w:t>
            </w:r>
          </w:p>
        </w:tc>
        <w:tc>
          <w:tcPr>
            <w:tcW w:w="1275" w:type="dxa"/>
          </w:tcPr>
          <w:p w14:paraId="1C409AD5" w14:textId="77777777" w:rsidR="00185467" w:rsidRPr="00D629EF" w:rsidRDefault="00185467" w:rsidP="00185467">
            <w:pPr>
              <w:pStyle w:val="TAL"/>
              <w:keepNext w:val="0"/>
              <w:keepLines w:val="0"/>
              <w:widowControl w:val="0"/>
              <w:rPr>
                <w:rFonts w:cs="Arial"/>
                <w:szCs w:val="18"/>
              </w:rPr>
            </w:pPr>
          </w:p>
        </w:tc>
        <w:tc>
          <w:tcPr>
            <w:tcW w:w="1275" w:type="dxa"/>
          </w:tcPr>
          <w:p w14:paraId="75809439" w14:textId="4E0952A2" w:rsidR="00185467" w:rsidRDefault="00185467" w:rsidP="00DC2A9E">
            <w:pPr>
              <w:pStyle w:val="TAC"/>
              <w:rPr>
                <w:lang w:eastAsia="zh-CN"/>
              </w:rPr>
            </w:pPr>
            <w:r>
              <w:rPr>
                <w:rFonts w:hint="eastAsia"/>
                <w:lang w:eastAsia="zh-CN"/>
              </w:rPr>
              <w:t>Y</w:t>
            </w:r>
            <w:r>
              <w:rPr>
                <w:lang w:eastAsia="zh-CN"/>
              </w:rPr>
              <w:t>ES</w:t>
            </w:r>
          </w:p>
        </w:tc>
        <w:tc>
          <w:tcPr>
            <w:tcW w:w="1275" w:type="dxa"/>
          </w:tcPr>
          <w:p w14:paraId="60C34D69" w14:textId="56B3ED76" w:rsidR="00185467" w:rsidRPr="009354E2" w:rsidRDefault="00185467" w:rsidP="00DC2A9E">
            <w:pPr>
              <w:pStyle w:val="TAC"/>
            </w:pPr>
            <w:r w:rsidRPr="009354E2">
              <w:t>ignore</w:t>
            </w:r>
          </w:p>
        </w:tc>
      </w:tr>
      <w:tr w:rsidR="00185467" w:rsidRPr="00C42F7A" w14:paraId="05577432" w14:textId="77777777" w:rsidTr="00794DB0">
        <w:tc>
          <w:tcPr>
            <w:tcW w:w="2014" w:type="dxa"/>
          </w:tcPr>
          <w:p w14:paraId="0C0E25FF" w14:textId="4FA9B530" w:rsidR="00185467" w:rsidRPr="00C42F7A" w:rsidRDefault="00185467" w:rsidP="00185467">
            <w:pPr>
              <w:pStyle w:val="TAL"/>
              <w:keepNext w:val="0"/>
              <w:keepLines w:val="0"/>
              <w:widowControl w:val="0"/>
              <w:ind w:left="113"/>
              <w:rPr>
                <w:rFonts w:eastAsia="Batang"/>
                <w:lang w:eastAsia="ja-JP"/>
              </w:rPr>
            </w:pPr>
            <w:r w:rsidRPr="00504F90">
              <w:rPr>
                <w:rFonts w:cs="Arial"/>
                <w:szCs w:val="18"/>
              </w:rPr>
              <w:t>&gt;PDU Set Error Rate Downlink</w:t>
            </w:r>
          </w:p>
        </w:tc>
        <w:tc>
          <w:tcPr>
            <w:tcW w:w="1134" w:type="dxa"/>
          </w:tcPr>
          <w:p w14:paraId="15D465E8" w14:textId="3C98CCCD" w:rsidR="00185467" w:rsidRDefault="00185467" w:rsidP="00185467">
            <w:pPr>
              <w:pStyle w:val="TAL"/>
              <w:keepNext w:val="0"/>
              <w:keepLines w:val="0"/>
              <w:widowControl w:val="0"/>
              <w:rPr>
                <w:lang w:eastAsia="zh-CN"/>
              </w:rPr>
            </w:pPr>
            <w:r w:rsidRPr="00504F90">
              <w:rPr>
                <w:rFonts w:cs="Arial"/>
                <w:szCs w:val="18"/>
                <w:lang w:eastAsia="zh-CN"/>
              </w:rPr>
              <w:t>O</w:t>
            </w:r>
          </w:p>
        </w:tc>
        <w:tc>
          <w:tcPr>
            <w:tcW w:w="1559" w:type="dxa"/>
          </w:tcPr>
          <w:p w14:paraId="10562696" w14:textId="77777777" w:rsidR="00185467" w:rsidRPr="00C42F7A" w:rsidRDefault="00185467" w:rsidP="00185467">
            <w:pPr>
              <w:pStyle w:val="TAL"/>
              <w:keepNext w:val="0"/>
              <w:keepLines w:val="0"/>
              <w:widowControl w:val="0"/>
              <w:rPr>
                <w:lang w:eastAsia="ja-JP"/>
              </w:rPr>
            </w:pPr>
          </w:p>
        </w:tc>
        <w:tc>
          <w:tcPr>
            <w:tcW w:w="1276" w:type="dxa"/>
          </w:tcPr>
          <w:p w14:paraId="54130FE6" w14:textId="4CF5B08F" w:rsidR="00185467" w:rsidRDefault="00185467" w:rsidP="00185467">
            <w:pPr>
              <w:pStyle w:val="TAL"/>
              <w:keepNext w:val="0"/>
              <w:keepLines w:val="0"/>
              <w:widowControl w:val="0"/>
              <w:rPr>
                <w:lang w:eastAsia="zh-CN"/>
              </w:rPr>
            </w:pPr>
            <w:r w:rsidRPr="00504F90">
              <w:rPr>
                <w:rFonts w:cs="Arial"/>
                <w:szCs w:val="18"/>
                <w:lang w:eastAsia="zh-CN"/>
              </w:rPr>
              <w:t>9.3.1.48</w:t>
            </w:r>
          </w:p>
        </w:tc>
        <w:tc>
          <w:tcPr>
            <w:tcW w:w="1275" w:type="dxa"/>
          </w:tcPr>
          <w:p w14:paraId="7A55C85D" w14:textId="77777777" w:rsidR="00185467" w:rsidRPr="00D629EF" w:rsidRDefault="00185467" w:rsidP="00185467">
            <w:pPr>
              <w:pStyle w:val="TAL"/>
              <w:keepNext w:val="0"/>
              <w:keepLines w:val="0"/>
              <w:widowControl w:val="0"/>
              <w:rPr>
                <w:rFonts w:cs="Arial"/>
                <w:szCs w:val="18"/>
              </w:rPr>
            </w:pPr>
          </w:p>
        </w:tc>
        <w:tc>
          <w:tcPr>
            <w:tcW w:w="1275" w:type="dxa"/>
          </w:tcPr>
          <w:p w14:paraId="47F48182" w14:textId="088340DC" w:rsidR="00185467" w:rsidRDefault="00185467" w:rsidP="00DC2A9E">
            <w:pPr>
              <w:pStyle w:val="TAC"/>
              <w:rPr>
                <w:lang w:eastAsia="zh-CN"/>
              </w:rPr>
            </w:pPr>
            <w:r>
              <w:rPr>
                <w:rFonts w:hint="eastAsia"/>
                <w:lang w:eastAsia="zh-CN"/>
              </w:rPr>
              <w:t>Y</w:t>
            </w:r>
            <w:r>
              <w:rPr>
                <w:lang w:eastAsia="zh-CN"/>
              </w:rPr>
              <w:t>ES</w:t>
            </w:r>
          </w:p>
        </w:tc>
        <w:tc>
          <w:tcPr>
            <w:tcW w:w="1275" w:type="dxa"/>
          </w:tcPr>
          <w:p w14:paraId="0A193D75" w14:textId="2E5BE268" w:rsidR="00185467" w:rsidRPr="009354E2" w:rsidRDefault="00185467" w:rsidP="00DC2A9E">
            <w:pPr>
              <w:pStyle w:val="TAC"/>
            </w:pPr>
            <w:r w:rsidRPr="009354E2">
              <w:t>ignore</w:t>
            </w:r>
          </w:p>
        </w:tc>
      </w:tr>
      <w:tr w:rsidR="00185467" w:rsidRPr="00C42F7A" w14:paraId="3F01805B" w14:textId="77777777" w:rsidTr="00794DB0">
        <w:tc>
          <w:tcPr>
            <w:tcW w:w="2014" w:type="dxa"/>
          </w:tcPr>
          <w:p w14:paraId="638E0B91" w14:textId="16098940" w:rsidR="00185467" w:rsidRPr="00C42F7A" w:rsidRDefault="00185467" w:rsidP="00185467">
            <w:pPr>
              <w:pStyle w:val="TAL"/>
              <w:keepNext w:val="0"/>
              <w:keepLines w:val="0"/>
              <w:widowControl w:val="0"/>
              <w:ind w:left="113"/>
              <w:rPr>
                <w:rFonts w:eastAsia="Batang"/>
                <w:lang w:eastAsia="ja-JP"/>
              </w:rPr>
            </w:pPr>
            <w:r w:rsidRPr="00504F90">
              <w:rPr>
                <w:rFonts w:cs="Arial"/>
                <w:szCs w:val="18"/>
              </w:rPr>
              <w:t>&gt;PDU Set Error Rate Uplink</w:t>
            </w:r>
          </w:p>
        </w:tc>
        <w:tc>
          <w:tcPr>
            <w:tcW w:w="1134" w:type="dxa"/>
          </w:tcPr>
          <w:p w14:paraId="5B5E9B62" w14:textId="06E30B16" w:rsidR="00185467" w:rsidRDefault="00185467" w:rsidP="00185467">
            <w:pPr>
              <w:pStyle w:val="TAL"/>
              <w:keepNext w:val="0"/>
              <w:keepLines w:val="0"/>
              <w:widowControl w:val="0"/>
              <w:rPr>
                <w:lang w:eastAsia="zh-CN"/>
              </w:rPr>
            </w:pPr>
            <w:r w:rsidRPr="00504F90">
              <w:rPr>
                <w:rFonts w:cs="Arial"/>
                <w:szCs w:val="18"/>
                <w:lang w:eastAsia="zh-CN"/>
              </w:rPr>
              <w:t>O</w:t>
            </w:r>
          </w:p>
        </w:tc>
        <w:tc>
          <w:tcPr>
            <w:tcW w:w="1559" w:type="dxa"/>
          </w:tcPr>
          <w:p w14:paraId="577BD30B" w14:textId="77777777" w:rsidR="00185467" w:rsidRPr="00C42F7A" w:rsidRDefault="00185467" w:rsidP="00185467">
            <w:pPr>
              <w:pStyle w:val="TAL"/>
              <w:keepNext w:val="0"/>
              <w:keepLines w:val="0"/>
              <w:widowControl w:val="0"/>
              <w:rPr>
                <w:lang w:eastAsia="ja-JP"/>
              </w:rPr>
            </w:pPr>
          </w:p>
        </w:tc>
        <w:tc>
          <w:tcPr>
            <w:tcW w:w="1276" w:type="dxa"/>
          </w:tcPr>
          <w:p w14:paraId="445C4209" w14:textId="4F2CEC42" w:rsidR="00185467" w:rsidRDefault="00185467" w:rsidP="00185467">
            <w:pPr>
              <w:pStyle w:val="TAL"/>
              <w:keepNext w:val="0"/>
              <w:keepLines w:val="0"/>
              <w:widowControl w:val="0"/>
              <w:rPr>
                <w:lang w:eastAsia="zh-CN"/>
              </w:rPr>
            </w:pPr>
            <w:r w:rsidRPr="00504F90">
              <w:rPr>
                <w:rFonts w:cs="Arial"/>
                <w:szCs w:val="18"/>
                <w:lang w:eastAsia="zh-CN"/>
              </w:rPr>
              <w:t>9.3.1.48</w:t>
            </w:r>
          </w:p>
        </w:tc>
        <w:tc>
          <w:tcPr>
            <w:tcW w:w="1275" w:type="dxa"/>
          </w:tcPr>
          <w:p w14:paraId="225E2279" w14:textId="77777777" w:rsidR="00185467" w:rsidRPr="00D629EF" w:rsidRDefault="00185467" w:rsidP="00185467">
            <w:pPr>
              <w:pStyle w:val="TAL"/>
              <w:keepNext w:val="0"/>
              <w:keepLines w:val="0"/>
              <w:widowControl w:val="0"/>
              <w:rPr>
                <w:rFonts w:cs="Arial"/>
                <w:szCs w:val="18"/>
              </w:rPr>
            </w:pPr>
          </w:p>
        </w:tc>
        <w:tc>
          <w:tcPr>
            <w:tcW w:w="1275" w:type="dxa"/>
          </w:tcPr>
          <w:p w14:paraId="105D2F36" w14:textId="097092B2" w:rsidR="00185467" w:rsidRDefault="00185467" w:rsidP="00DC2A9E">
            <w:pPr>
              <w:pStyle w:val="TAC"/>
              <w:rPr>
                <w:lang w:eastAsia="zh-CN"/>
              </w:rPr>
            </w:pPr>
            <w:r>
              <w:rPr>
                <w:rFonts w:hint="eastAsia"/>
                <w:lang w:eastAsia="zh-CN"/>
              </w:rPr>
              <w:t>Y</w:t>
            </w:r>
            <w:r>
              <w:rPr>
                <w:lang w:eastAsia="zh-CN"/>
              </w:rPr>
              <w:t>ES</w:t>
            </w:r>
          </w:p>
        </w:tc>
        <w:tc>
          <w:tcPr>
            <w:tcW w:w="1275" w:type="dxa"/>
          </w:tcPr>
          <w:p w14:paraId="61E8E762" w14:textId="3EB86DA9" w:rsidR="00185467" w:rsidRPr="009354E2" w:rsidRDefault="00185467" w:rsidP="00DC2A9E">
            <w:pPr>
              <w:pStyle w:val="TAC"/>
            </w:pPr>
            <w:r w:rsidRPr="009354E2">
              <w:t>ignore</w:t>
            </w:r>
          </w:p>
        </w:tc>
      </w:tr>
      <w:bookmarkEnd w:id="4903"/>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904" w:name="_CR9_3_1_94"/>
      <w:bookmarkStart w:id="4905" w:name="_Toc45881832"/>
      <w:bookmarkStart w:id="4906" w:name="_Toc51852471"/>
      <w:bookmarkStart w:id="4907" w:name="_Toc56620422"/>
      <w:bookmarkStart w:id="4908" w:name="_Toc64448062"/>
      <w:bookmarkStart w:id="4909" w:name="_Toc74152837"/>
      <w:bookmarkStart w:id="4910" w:name="_Toc88656262"/>
      <w:bookmarkStart w:id="4911" w:name="_Toc88657321"/>
      <w:bookmarkStart w:id="4912" w:name="_Toc105657384"/>
      <w:bookmarkStart w:id="4913" w:name="_Toc106108765"/>
      <w:bookmarkStart w:id="4914" w:name="_Toc112687858"/>
      <w:bookmarkStart w:id="4915" w:name="_Toc209691501"/>
      <w:bookmarkEnd w:id="4904"/>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905"/>
      <w:bookmarkEnd w:id="4906"/>
      <w:bookmarkEnd w:id="4907"/>
      <w:bookmarkEnd w:id="4908"/>
      <w:bookmarkEnd w:id="4909"/>
      <w:bookmarkEnd w:id="4910"/>
      <w:bookmarkEnd w:id="4911"/>
      <w:bookmarkEnd w:id="4912"/>
      <w:bookmarkEnd w:id="4913"/>
      <w:bookmarkEnd w:id="4914"/>
      <w:bookmarkEnd w:id="4915"/>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916" w:name="_CR9_3_1_95"/>
      <w:bookmarkStart w:id="4917" w:name="_Toc20955997"/>
      <w:bookmarkStart w:id="4918" w:name="_Toc29404336"/>
      <w:bookmarkStart w:id="4919" w:name="_Toc36556732"/>
      <w:bookmarkStart w:id="4920" w:name="_Toc51852472"/>
      <w:bookmarkStart w:id="4921" w:name="_Toc56620423"/>
      <w:bookmarkStart w:id="4922" w:name="_Toc64448063"/>
      <w:bookmarkStart w:id="4923" w:name="_Toc74152838"/>
      <w:bookmarkStart w:id="4924" w:name="_Toc88656263"/>
      <w:bookmarkStart w:id="4925" w:name="_Toc88657322"/>
      <w:bookmarkStart w:id="4926" w:name="_Toc105657385"/>
      <w:bookmarkStart w:id="4927" w:name="_Toc106108766"/>
      <w:bookmarkStart w:id="4928" w:name="_Toc112687859"/>
      <w:bookmarkStart w:id="4929" w:name="_Toc20955648"/>
      <w:bookmarkStart w:id="4930" w:name="_Toc29461090"/>
      <w:bookmarkStart w:id="4931" w:name="_Toc29505822"/>
      <w:bookmarkStart w:id="4932" w:name="_Toc36556347"/>
      <w:bookmarkStart w:id="4933" w:name="_Toc45881833"/>
      <w:bookmarkStart w:id="4934" w:name="_Toc209691502"/>
      <w:bookmarkEnd w:id="4916"/>
      <w:r w:rsidRPr="00356814">
        <w:t>9.3.</w:t>
      </w:r>
      <w:r>
        <w:t>1</w:t>
      </w:r>
      <w:r w:rsidRPr="00356814">
        <w:t>.</w:t>
      </w:r>
      <w:r>
        <w:t>95</w:t>
      </w:r>
      <w:r w:rsidRPr="00356814">
        <w:tab/>
      </w:r>
      <w:bookmarkEnd w:id="4917"/>
      <w:bookmarkEnd w:id="4918"/>
      <w:bookmarkEnd w:id="4919"/>
      <w:r w:rsidRPr="003A5FEB">
        <w:t>Extended gNB-CU-CP Name</w:t>
      </w:r>
      <w:bookmarkEnd w:id="4920"/>
      <w:bookmarkEnd w:id="4921"/>
      <w:bookmarkEnd w:id="4922"/>
      <w:bookmarkEnd w:id="4923"/>
      <w:bookmarkEnd w:id="4924"/>
      <w:bookmarkEnd w:id="4925"/>
      <w:bookmarkEnd w:id="4926"/>
      <w:bookmarkEnd w:id="4927"/>
      <w:bookmarkEnd w:id="4928"/>
      <w:bookmarkEnd w:id="4934"/>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35" w:name="_CR9_3_1_96"/>
      <w:bookmarkStart w:id="4936" w:name="_Toc51852473"/>
      <w:bookmarkStart w:id="4937" w:name="_Toc56620424"/>
      <w:bookmarkStart w:id="4938" w:name="_Toc64448064"/>
      <w:bookmarkStart w:id="4939" w:name="_Toc74152839"/>
      <w:bookmarkStart w:id="4940" w:name="_Toc88656264"/>
      <w:bookmarkStart w:id="4941" w:name="_Toc88657323"/>
      <w:bookmarkStart w:id="4942" w:name="_Toc105657386"/>
      <w:bookmarkStart w:id="4943" w:name="_Toc106108767"/>
      <w:bookmarkStart w:id="4944" w:name="_Toc112687860"/>
      <w:bookmarkStart w:id="4945" w:name="_Toc209691503"/>
      <w:bookmarkEnd w:id="4935"/>
      <w:r w:rsidRPr="00356814">
        <w:lastRenderedPageBreak/>
        <w:t>9.3.</w:t>
      </w:r>
      <w:r>
        <w:t>1</w:t>
      </w:r>
      <w:r w:rsidRPr="00356814">
        <w:t>.</w:t>
      </w:r>
      <w:r>
        <w:t>96</w:t>
      </w:r>
      <w:r w:rsidRPr="00356814">
        <w:tab/>
      </w:r>
      <w:r w:rsidRPr="003A5FEB">
        <w:t>Extended gNB-CU-</w:t>
      </w:r>
      <w:r>
        <w:t>U</w:t>
      </w:r>
      <w:r w:rsidRPr="003A5FEB">
        <w:t>P Name</w:t>
      </w:r>
      <w:bookmarkEnd w:id="4936"/>
      <w:bookmarkEnd w:id="4937"/>
      <w:bookmarkEnd w:id="4938"/>
      <w:bookmarkEnd w:id="4939"/>
      <w:bookmarkEnd w:id="4940"/>
      <w:bookmarkEnd w:id="4941"/>
      <w:bookmarkEnd w:id="4942"/>
      <w:bookmarkEnd w:id="4943"/>
      <w:bookmarkEnd w:id="4944"/>
      <w:bookmarkEnd w:id="4945"/>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46" w:name="_CR9_3_1_97"/>
      <w:bookmarkStart w:id="4947" w:name="_Toc74152840"/>
      <w:bookmarkStart w:id="4948" w:name="_Toc88656265"/>
      <w:bookmarkStart w:id="4949" w:name="_Toc88657324"/>
      <w:bookmarkStart w:id="4950" w:name="_Toc105657387"/>
      <w:bookmarkStart w:id="4951" w:name="_Toc106108768"/>
      <w:bookmarkStart w:id="4952" w:name="_Toc112687861"/>
      <w:bookmarkStart w:id="4953" w:name="_Toc51852474"/>
      <w:bookmarkStart w:id="4954" w:name="_Toc56620425"/>
      <w:bookmarkStart w:id="4955" w:name="_Toc64448065"/>
      <w:bookmarkStart w:id="4956" w:name="_Toc209691504"/>
      <w:bookmarkEnd w:id="4946"/>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47"/>
      <w:bookmarkEnd w:id="4948"/>
      <w:bookmarkEnd w:id="4949"/>
      <w:bookmarkEnd w:id="4950"/>
      <w:bookmarkEnd w:id="4951"/>
      <w:bookmarkEnd w:id="4952"/>
      <w:bookmarkEnd w:id="495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57" w:name="_CR9_3_1_98"/>
      <w:bookmarkStart w:id="4958" w:name="_Toc88656266"/>
      <w:bookmarkStart w:id="4959" w:name="_Toc88657325"/>
      <w:bookmarkStart w:id="4960" w:name="_Toc105657388"/>
      <w:bookmarkStart w:id="4961" w:name="_Toc106108769"/>
      <w:bookmarkStart w:id="4962" w:name="_Toc112687862"/>
      <w:bookmarkStart w:id="4963" w:name="_Toc74152841"/>
      <w:bookmarkStart w:id="4964" w:name="_Toc209691505"/>
      <w:bookmarkEnd w:id="4957"/>
      <w:r w:rsidRPr="00D629EF">
        <w:t>9.3.1.</w:t>
      </w:r>
      <w:r>
        <w:t>98</w:t>
      </w:r>
      <w:r w:rsidRPr="00D629EF">
        <w:tab/>
      </w:r>
      <w:r w:rsidRPr="0060494F">
        <w:t>Direct Forwarding Path Availability</w:t>
      </w:r>
      <w:bookmarkEnd w:id="4958"/>
      <w:bookmarkEnd w:id="4959"/>
      <w:bookmarkEnd w:id="4960"/>
      <w:bookmarkEnd w:id="4961"/>
      <w:bookmarkEnd w:id="4962"/>
      <w:bookmarkEnd w:id="4964"/>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65" w:name="_Toc88656267"/>
      <w:bookmarkStart w:id="4966" w:name="_Toc88657326"/>
    </w:p>
    <w:p w14:paraId="6FA4C0C0" w14:textId="77777777" w:rsidR="00FC324B" w:rsidRPr="00135FF5" w:rsidRDefault="00FC324B" w:rsidP="007B1FA7">
      <w:pPr>
        <w:pStyle w:val="Heading4"/>
        <w:keepNext w:val="0"/>
        <w:keepLines w:val="0"/>
        <w:widowControl w:val="0"/>
      </w:pPr>
      <w:bookmarkStart w:id="4967" w:name="_CR9_3_1_99"/>
      <w:bookmarkStart w:id="4968" w:name="_Toc105657389"/>
      <w:bookmarkStart w:id="4969" w:name="_Toc106108770"/>
      <w:bookmarkStart w:id="4970" w:name="_Toc112687863"/>
      <w:bookmarkStart w:id="4971" w:name="_Toc209691506"/>
      <w:bookmarkEnd w:id="4967"/>
      <w:r w:rsidRPr="00135FF5">
        <w:t>9.3.1.99</w:t>
      </w:r>
      <w:r w:rsidRPr="00135FF5">
        <w:tab/>
        <w:t>IAB-donor-CU-UP PSK Info</w:t>
      </w:r>
      <w:bookmarkEnd w:id="4968"/>
      <w:bookmarkEnd w:id="4969"/>
      <w:bookmarkEnd w:id="4970"/>
      <w:bookmarkEnd w:id="4971"/>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72" w:name="_CR9_3_1_100"/>
      <w:bookmarkStart w:id="4973" w:name="_Toc105657390"/>
      <w:bookmarkStart w:id="4974" w:name="_Toc106108771"/>
      <w:bookmarkStart w:id="4975" w:name="_Toc112687864"/>
      <w:bookmarkStart w:id="4976" w:name="_Toc209691507"/>
      <w:bookmarkEnd w:id="4972"/>
      <w:r w:rsidRPr="00792AD5">
        <w:t>9.3.1.</w:t>
      </w:r>
      <w:r>
        <w:t>100</w:t>
      </w:r>
      <w:r w:rsidRPr="00792AD5">
        <w:tab/>
        <w:t>ECGI Support List</w:t>
      </w:r>
      <w:bookmarkEnd w:id="4973"/>
      <w:bookmarkEnd w:id="4974"/>
      <w:bookmarkEnd w:id="4975"/>
      <w:bookmarkEnd w:id="4976"/>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77" w:name="_CR9_3_1_101"/>
      <w:bookmarkStart w:id="4978" w:name="_Toc105657391"/>
      <w:bookmarkStart w:id="4979" w:name="_Toc106108772"/>
      <w:bookmarkStart w:id="4980" w:name="_Toc112687865"/>
      <w:bookmarkStart w:id="4981" w:name="_Toc209691508"/>
      <w:bookmarkEnd w:id="4977"/>
      <w:r w:rsidRPr="00792AD5">
        <w:t>9.3.1.10</w:t>
      </w:r>
      <w:r>
        <w:t>1</w:t>
      </w:r>
      <w:r w:rsidRPr="00792AD5">
        <w:tab/>
        <w:t>ECGI</w:t>
      </w:r>
      <w:bookmarkEnd w:id="4978"/>
      <w:bookmarkEnd w:id="4979"/>
      <w:bookmarkEnd w:id="4980"/>
      <w:bookmarkEnd w:id="4981"/>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82" w:name="_CR9_3_1_102"/>
      <w:bookmarkStart w:id="4983" w:name="_Toc105657392"/>
      <w:bookmarkStart w:id="4984" w:name="_Toc106108773"/>
      <w:bookmarkStart w:id="4985" w:name="_Toc112687866"/>
      <w:bookmarkStart w:id="4986" w:name="_Toc209691509"/>
      <w:bookmarkEnd w:id="4982"/>
      <w:r>
        <w:t>9.3.1.</w:t>
      </w:r>
      <w:r>
        <w:rPr>
          <w:lang w:eastAsia="zh-CN"/>
        </w:rPr>
        <w:t>102</w:t>
      </w:r>
      <w:r>
        <w:tab/>
      </w:r>
      <w:bookmarkStart w:id="4987" w:name="OLE_LINK119"/>
      <w:r>
        <w:t>UE Slice Maximum Bit Rate List</w:t>
      </w:r>
      <w:bookmarkEnd w:id="4983"/>
      <w:bookmarkEnd w:id="4984"/>
      <w:bookmarkEnd w:id="4985"/>
      <w:bookmarkEnd w:id="4986"/>
      <w:bookmarkEnd w:id="4987"/>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88" w:name="_CR9_3_1_103"/>
      <w:bookmarkStart w:id="4989" w:name="_Toc105657393"/>
      <w:bookmarkStart w:id="4990" w:name="_Toc106108774"/>
      <w:bookmarkStart w:id="4991" w:name="_Toc112687867"/>
      <w:bookmarkStart w:id="4992" w:name="_Toc209691510"/>
      <w:bookmarkEnd w:id="4988"/>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9"/>
      <w:bookmarkEnd w:id="4990"/>
      <w:bookmarkEnd w:id="4991"/>
      <w:bookmarkEnd w:id="4992"/>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93" w:name="_CR9_3_1_104"/>
      <w:bookmarkStart w:id="4994" w:name="_Toc105657394"/>
      <w:bookmarkStart w:id="4995" w:name="_Toc106108775"/>
      <w:bookmarkStart w:id="4996" w:name="_Toc112687868"/>
      <w:bookmarkStart w:id="4997" w:name="_Toc209691511"/>
      <w:bookmarkEnd w:id="4993"/>
      <w:r w:rsidRPr="00D629EF">
        <w:t>9.3.1.</w:t>
      </w:r>
      <w:r>
        <w:t>104</w:t>
      </w:r>
      <w:r w:rsidRPr="00D629EF">
        <w:tab/>
      </w:r>
      <w:r>
        <w:t>UDC</w:t>
      </w:r>
      <w:r w:rsidRPr="00D629EF">
        <w:t xml:space="preserve"> Parameters</w:t>
      </w:r>
      <w:bookmarkEnd w:id="4994"/>
      <w:bookmarkEnd w:id="4995"/>
      <w:bookmarkEnd w:id="4996"/>
      <w:bookmarkEnd w:id="4997"/>
    </w:p>
    <w:p w14:paraId="421922E2" w14:textId="77777777" w:rsidR="00FC324B" w:rsidRPr="00D629EF" w:rsidRDefault="00FC324B" w:rsidP="007B1FA7">
      <w:pPr>
        <w:widowControl w:val="0"/>
      </w:pPr>
      <w:bookmarkStart w:id="4998" w:name="_Toc105657395"/>
      <w:bookmarkStart w:id="4999" w:name="_Toc106108776"/>
      <w:bookmarkStart w:id="5000"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5001" w:name="_CR9_3_1_105"/>
      <w:bookmarkStart w:id="5002" w:name="_Toc209691512"/>
      <w:bookmarkEnd w:id="500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98"/>
      <w:bookmarkEnd w:id="4999"/>
      <w:bookmarkEnd w:id="5000"/>
      <w:bookmarkEnd w:id="5002"/>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5003" w:name="_CR9_3_1_106"/>
      <w:bookmarkStart w:id="5004" w:name="_Toc105657396"/>
      <w:bookmarkStart w:id="5005" w:name="_Toc106108777"/>
      <w:bookmarkStart w:id="5006" w:name="_Toc112687870"/>
      <w:bookmarkStart w:id="5007" w:name="_Toc209691513"/>
      <w:bookmarkEnd w:id="5003"/>
      <w:r w:rsidRPr="008C3F37">
        <w:t>9.3.1.</w:t>
      </w:r>
      <w:r>
        <w:t>106</w:t>
      </w:r>
      <w:r w:rsidRPr="008C3F37">
        <w:tab/>
        <w:t>gNB-CU-CP MBS E1AP ID</w:t>
      </w:r>
      <w:bookmarkEnd w:id="5004"/>
      <w:bookmarkEnd w:id="5005"/>
      <w:bookmarkEnd w:id="5006"/>
      <w:bookmarkEnd w:id="5007"/>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5008" w:name="_CR9_3_1_107"/>
      <w:bookmarkStart w:id="5009" w:name="_Toc105657397"/>
      <w:bookmarkStart w:id="5010" w:name="_Toc106108778"/>
      <w:bookmarkStart w:id="5011" w:name="_Toc112687871"/>
      <w:bookmarkStart w:id="5012" w:name="_Toc209691514"/>
      <w:bookmarkEnd w:id="5008"/>
      <w:r w:rsidRPr="008C3F37">
        <w:t>9.3.1.</w:t>
      </w:r>
      <w:r>
        <w:t>107</w:t>
      </w:r>
      <w:r w:rsidRPr="008C3F37">
        <w:tab/>
        <w:t>gNB-CU-UP MBS E1AP ID</w:t>
      </w:r>
      <w:bookmarkEnd w:id="5009"/>
      <w:bookmarkEnd w:id="5010"/>
      <w:bookmarkEnd w:id="5011"/>
      <w:bookmarkEnd w:id="5012"/>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5013" w:name="_CR9_3_1_108"/>
      <w:bookmarkStart w:id="5014" w:name="_Toc105657398"/>
      <w:bookmarkStart w:id="5015" w:name="_Toc106108779"/>
      <w:bookmarkStart w:id="5016" w:name="_Toc112687872"/>
      <w:bookmarkStart w:id="5017" w:name="_Toc209691515"/>
      <w:bookmarkEnd w:id="5013"/>
      <w:r w:rsidRPr="008C3F37">
        <w:t>9.3.1.</w:t>
      </w:r>
      <w:r>
        <w:t>108</w:t>
      </w:r>
      <w:r w:rsidRPr="008C3F37">
        <w:tab/>
        <w:t>Global MBS Session ID</w:t>
      </w:r>
      <w:bookmarkEnd w:id="5014"/>
      <w:bookmarkEnd w:id="5015"/>
      <w:bookmarkEnd w:id="5016"/>
      <w:bookmarkEnd w:id="5017"/>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18" w:name="_CR9_3_1_109"/>
      <w:bookmarkStart w:id="5019" w:name="_Toc105657399"/>
      <w:bookmarkStart w:id="5020" w:name="_Toc106108780"/>
      <w:bookmarkStart w:id="5021" w:name="_Toc112687873"/>
      <w:bookmarkStart w:id="5022" w:name="_Toc209691516"/>
      <w:bookmarkEnd w:id="5018"/>
      <w:r w:rsidRPr="008C3F37">
        <w:t>9.3.1.</w:t>
      </w:r>
      <w:r>
        <w:t>109</w:t>
      </w:r>
      <w:r w:rsidRPr="008C3F37">
        <w:tab/>
        <w:t>DU Cell Reference</w:t>
      </w:r>
      <w:bookmarkEnd w:id="5019"/>
      <w:bookmarkEnd w:id="5020"/>
      <w:bookmarkEnd w:id="5021"/>
      <w:bookmarkEnd w:id="5022"/>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23" w:name="_CR9_3_1_110"/>
      <w:bookmarkStart w:id="5024" w:name="_Toc56620678"/>
      <w:bookmarkStart w:id="5025" w:name="_Toc105657400"/>
      <w:bookmarkStart w:id="5026" w:name="_Toc106108781"/>
      <w:bookmarkStart w:id="5027" w:name="_Toc112687874"/>
      <w:bookmarkStart w:id="5028" w:name="_Toc209691517"/>
      <w:bookmarkEnd w:id="5023"/>
      <w:r>
        <w:t>9.3.1.110</w:t>
      </w:r>
      <w:r w:rsidRPr="008C3F37">
        <w:tab/>
        <w:t>gNB-CU-UP MBS Support Information</w:t>
      </w:r>
      <w:bookmarkEnd w:id="5024"/>
      <w:bookmarkEnd w:id="5025"/>
      <w:bookmarkEnd w:id="5026"/>
      <w:bookmarkEnd w:id="5027"/>
      <w:bookmarkEnd w:id="5028"/>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29" w:name="_CR9_3_1_111"/>
      <w:bookmarkStart w:id="5030" w:name="_Toc105657401"/>
      <w:bookmarkStart w:id="5031" w:name="_Toc106108782"/>
      <w:bookmarkStart w:id="5032" w:name="_Toc112687875"/>
      <w:bookmarkStart w:id="5033" w:name="_Toc209691518"/>
      <w:bookmarkEnd w:id="5029"/>
      <w:r>
        <w:t>9.3.1.111</w:t>
      </w:r>
      <w:r w:rsidRPr="008C3F37">
        <w:tab/>
        <w:t>MBS Area Session ID</w:t>
      </w:r>
      <w:bookmarkEnd w:id="5030"/>
      <w:bookmarkEnd w:id="5031"/>
      <w:bookmarkEnd w:id="5032"/>
      <w:bookmarkEnd w:id="5033"/>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34" w:name="_CR9_3_1_112"/>
      <w:bookmarkStart w:id="5035" w:name="_Toc105657402"/>
      <w:bookmarkStart w:id="5036" w:name="_Toc106108783"/>
      <w:bookmarkStart w:id="5037" w:name="_Toc112687876"/>
      <w:bookmarkStart w:id="5038" w:name="_Toc209691519"/>
      <w:bookmarkEnd w:id="5034"/>
      <w:r>
        <w:t>9.3.1.112</w:t>
      </w:r>
      <w:r w:rsidRPr="008C3F37">
        <w:tab/>
      </w:r>
      <w:r w:rsidRPr="008C3F37">
        <w:rPr>
          <w:noProof/>
          <w:lang w:eastAsia="ja-JP"/>
        </w:rPr>
        <w:t>BC Bearer Context NG-U TNL Info at 5GC</w:t>
      </w:r>
      <w:bookmarkEnd w:id="5035"/>
      <w:bookmarkEnd w:id="5036"/>
      <w:bookmarkEnd w:id="5037"/>
      <w:bookmarkEnd w:id="5038"/>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39" w:name="_CR9_3_1_113"/>
      <w:bookmarkStart w:id="5040" w:name="_Toc105657403"/>
      <w:bookmarkStart w:id="5041" w:name="_Toc106108784"/>
      <w:bookmarkStart w:id="5042" w:name="_Toc112687877"/>
      <w:bookmarkStart w:id="5043" w:name="_Toc209691520"/>
      <w:bookmarkEnd w:id="5039"/>
      <w:r>
        <w:t>9.3.1.113</w:t>
      </w:r>
      <w:r w:rsidRPr="008C3F37">
        <w:tab/>
      </w:r>
      <w:r w:rsidRPr="008C3F37">
        <w:rPr>
          <w:bCs/>
          <w:noProof/>
          <w:lang w:eastAsia="ja-JP"/>
        </w:rPr>
        <w:t>MBS NG-U Information at 5GC</w:t>
      </w:r>
      <w:bookmarkEnd w:id="5040"/>
      <w:bookmarkEnd w:id="5041"/>
      <w:bookmarkEnd w:id="5042"/>
      <w:bookmarkEnd w:id="5043"/>
    </w:p>
    <w:p w14:paraId="4A9D0622" w14:textId="77777777" w:rsidR="00FC324B" w:rsidRPr="008C3F37" w:rsidRDefault="00FC324B" w:rsidP="007B1FA7">
      <w:pPr>
        <w:widowControl w:val="0"/>
      </w:pPr>
      <w:bookmarkStart w:id="5044" w:name="_Toc105657404"/>
      <w:bookmarkStart w:id="5045" w:name="_Toc106108785"/>
      <w:bookmarkStart w:id="5046"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47" w:name="_CR9_3_1_114"/>
      <w:bookmarkStart w:id="5048" w:name="_Toc209691521"/>
      <w:bookmarkEnd w:id="5047"/>
      <w:r>
        <w:lastRenderedPageBreak/>
        <w:t>9.3.1.114</w:t>
      </w:r>
      <w:r w:rsidRPr="008C3F37">
        <w:tab/>
        <w:t>BC MRB Setup Configuration</w:t>
      </w:r>
      <w:bookmarkEnd w:id="5044"/>
      <w:bookmarkEnd w:id="5045"/>
      <w:bookmarkEnd w:id="5046"/>
      <w:bookmarkEnd w:id="5048"/>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49" w:name="_CR9_3_1_115"/>
      <w:bookmarkStart w:id="5050" w:name="_Toc105657405"/>
      <w:bookmarkStart w:id="5051" w:name="_Toc106108786"/>
      <w:bookmarkStart w:id="5052" w:name="_Toc112687879"/>
      <w:bookmarkStart w:id="5053" w:name="_Toc209691522"/>
      <w:bookmarkEnd w:id="5049"/>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50"/>
      <w:bookmarkEnd w:id="5051"/>
      <w:bookmarkEnd w:id="5052"/>
      <w:bookmarkEnd w:id="5053"/>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54" w:name="_CR9_3_1_116"/>
      <w:bookmarkStart w:id="5055" w:name="_Toc105657406"/>
      <w:bookmarkStart w:id="5056" w:name="_Toc106108787"/>
      <w:bookmarkStart w:id="5057" w:name="_Toc112687880"/>
      <w:bookmarkStart w:id="5058" w:name="_Toc209691523"/>
      <w:bookmarkEnd w:id="5054"/>
      <w:r>
        <w:t>9.3.1.116</w:t>
      </w:r>
      <w:r w:rsidRPr="008C3F37">
        <w:tab/>
      </w:r>
      <w:r w:rsidRPr="008C3F37">
        <w:rPr>
          <w:noProof/>
          <w:lang w:eastAsia="ja-JP"/>
        </w:rPr>
        <w:t>BC Bearer Context NG-U TNL Info at NG-RAN</w:t>
      </w:r>
      <w:bookmarkEnd w:id="5055"/>
      <w:bookmarkEnd w:id="5056"/>
      <w:bookmarkEnd w:id="5057"/>
      <w:bookmarkEnd w:id="5058"/>
    </w:p>
    <w:p w14:paraId="7A31FA4F" w14:textId="34B7B15B"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59" w:name="_CR9_3_1_117"/>
      <w:bookmarkStart w:id="5060" w:name="_Toc105657407"/>
      <w:bookmarkStart w:id="5061" w:name="_Toc106108788"/>
      <w:bookmarkStart w:id="5062" w:name="_Toc112687881"/>
      <w:bookmarkStart w:id="5063" w:name="_Toc209691524"/>
      <w:bookmarkEnd w:id="5059"/>
      <w:r>
        <w:t>9.3.1.117</w:t>
      </w:r>
      <w:r w:rsidRPr="008C3F37">
        <w:tab/>
      </w:r>
      <w:r w:rsidRPr="008C3F37">
        <w:rPr>
          <w:bCs/>
          <w:noProof/>
          <w:lang w:eastAsia="ja-JP"/>
        </w:rPr>
        <w:t>MBS NG-U Information at NG-RAN</w:t>
      </w:r>
      <w:bookmarkEnd w:id="5060"/>
      <w:bookmarkEnd w:id="5061"/>
      <w:bookmarkEnd w:id="5062"/>
      <w:bookmarkEnd w:id="5063"/>
    </w:p>
    <w:p w14:paraId="50EC7FB8" w14:textId="71FDE8CB" w:rsidR="00FC324B" w:rsidRPr="008C3F37" w:rsidRDefault="00A6713E" w:rsidP="007B1FA7">
      <w:pPr>
        <w:widowControl w:val="0"/>
      </w:pPr>
      <w:r>
        <w:t>This IE contains NG-RAN TNL information for a</w:t>
      </w:r>
      <w:r>
        <w:rPr>
          <w:rFonts w:eastAsia="SimSun" w:hint="eastAsia"/>
          <w:lang w:val="en-US" w:eastAsia="zh-CN"/>
        </w:rPr>
        <w:t xml:space="preserve"> </w:t>
      </w:r>
      <w:r>
        <w:t>shared NG-U resource.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64" w:name="_CR9_3_1_118"/>
      <w:bookmarkStart w:id="5065" w:name="_Toc105657408"/>
      <w:bookmarkStart w:id="5066" w:name="_Toc106108789"/>
      <w:bookmarkStart w:id="5067" w:name="_Toc112687882"/>
      <w:bookmarkStart w:id="5068" w:name="_Toc209691525"/>
      <w:bookmarkEnd w:id="5064"/>
      <w:r>
        <w:t>9.3.1.118</w:t>
      </w:r>
      <w:r w:rsidRPr="008C3F37">
        <w:tab/>
      </w:r>
      <w:r w:rsidRPr="008C3F37">
        <w:rPr>
          <w:noProof/>
          <w:lang w:eastAsia="ja-JP"/>
        </w:rPr>
        <w:t>BC Bearer Context F1-U TNL Info at CU</w:t>
      </w:r>
      <w:bookmarkEnd w:id="5065"/>
      <w:bookmarkEnd w:id="5066"/>
      <w:bookmarkEnd w:id="5067"/>
      <w:bookmarkEnd w:id="5068"/>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952FB">
        <w:trPr>
          <w:tblHeade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69" w:name="_CR9_3_1_119"/>
      <w:bookmarkStart w:id="5070" w:name="_Toc105657409"/>
      <w:bookmarkStart w:id="5071" w:name="_Toc106108790"/>
      <w:bookmarkStart w:id="5072" w:name="_Toc112687883"/>
      <w:bookmarkStart w:id="5073" w:name="_Toc209691526"/>
      <w:bookmarkEnd w:id="5069"/>
      <w:r>
        <w:rPr>
          <w:lang w:val="fr-FR"/>
        </w:rPr>
        <w:t>9.3.1.119</w:t>
      </w:r>
      <w:r w:rsidRPr="0076581A">
        <w:rPr>
          <w:lang w:val="fr-FR"/>
        </w:rPr>
        <w:tab/>
      </w:r>
      <w:r w:rsidRPr="0076581A">
        <w:rPr>
          <w:noProof/>
          <w:lang w:val="fr-FR" w:eastAsia="ja-JP"/>
        </w:rPr>
        <w:t>BC Bearer Context F1-U TNL Info at DU</w:t>
      </w:r>
      <w:bookmarkEnd w:id="5070"/>
      <w:bookmarkEnd w:id="5071"/>
      <w:bookmarkEnd w:id="5072"/>
      <w:bookmarkEnd w:id="5073"/>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74" w:name="_CR9_3_1_120"/>
      <w:bookmarkStart w:id="5075" w:name="_Toc105657410"/>
      <w:bookmarkStart w:id="5076" w:name="_Toc106108791"/>
      <w:bookmarkStart w:id="5077" w:name="_Toc112687884"/>
      <w:bookmarkStart w:id="5078" w:name="_Toc209691527"/>
      <w:bookmarkEnd w:id="5074"/>
      <w:r>
        <w:t>9.3.1.120</w:t>
      </w:r>
      <w:r w:rsidRPr="008C3F37">
        <w:tab/>
      </w:r>
      <w:bookmarkStart w:id="5079" w:name="OLE_LINK96"/>
      <w:bookmarkStart w:id="5080" w:name="OLE_LINK97"/>
      <w:r w:rsidRPr="008C3F37">
        <w:t>MC MRB Setup Configuration</w:t>
      </w:r>
      <w:bookmarkEnd w:id="5075"/>
      <w:bookmarkEnd w:id="5076"/>
      <w:bookmarkEnd w:id="5077"/>
      <w:bookmarkEnd w:id="5078"/>
      <w:bookmarkEnd w:id="5079"/>
      <w:bookmarkEnd w:id="5080"/>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952FB">
        <w:trPr>
          <w:tblHeade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81" w:name="_CR9_3_1_121"/>
      <w:bookmarkStart w:id="5082" w:name="_Toc105657411"/>
      <w:bookmarkStart w:id="5083" w:name="_Toc106108792"/>
      <w:bookmarkStart w:id="5084" w:name="_Toc112687885"/>
      <w:bookmarkStart w:id="5085" w:name="_Toc209691528"/>
      <w:bookmarkEnd w:id="5081"/>
      <w:r>
        <w:t>9.3.1.121</w:t>
      </w:r>
      <w:r w:rsidRPr="008C3F37">
        <w:tab/>
      </w:r>
      <w:r w:rsidRPr="008C3F37">
        <w:rPr>
          <w:noProof/>
          <w:lang w:eastAsia="ja-JP"/>
        </w:rPr>
        <w:t>MC Bearer Context NG-U TNL Info at NG-RAN</w:t>
      </w:r>
      <w:bookmarkEnd w:id="5082"/>
      <w:bookmarkEnd w:id="5083"/>
      <w:bookmarkEnd w:id="5084"/>
      <w:bookmarkEnd w:id="5085"/>
    </w:p>
    <w:p w14:paraId="4E319D2F" w14:textId="7745D0FD"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86" w:name="_CR9_3_1_122"/>
      <w:bookmarkStart w:id="5087" w:name="_Toc105657412"/>
      <w:bookmarkStart w:id="5088" w:name="_Toc106108793"/>
      <w:bookmarkStart w:id="5089" w:name="_Toc112687886"/>
      <w:bookmarkStart w:id="5090" w:name="_Toc209691529"/>
      <w:bookmarkEnd w:id="5086"/>
      <w:r>
        <w:t>9.3.1.122</w:t>
      </w:r>
      <w:r w:rsidRPr="008C3F37">
        <w:tab/>
      </w:r>
      <w:r w:rsidRPr="008C3F37">
        <w:rPr>
          <w:noProof/>
          <w:lang w:eastAsia="ja-JP"/>
        </w:rPr>
        <w:t>MC Bearer Context NG-U TNL Info at 5GC</w:t>
      </w:r>
      <w:bookmarkEnd w:id="5087"/>
      <w:bookmarkEnd w:id="5088"/>
      <w:bookmarkEnd w:id="5089"/>
      <w:bookmarkEnd w:id="5090"/>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91" w:name="_CR9_3_1_123"/>
      <w:bookmarkStart w:id="5092" w:name="_Toc105657413"/>
      <w:bookmarkStart w:id="5093" w:name="_Toc106108794"/>
      <w:bookmarkStart w:id="5094" w:name="_Toc112687887"/>
      <w:bookmarkStart w:id="5095" w:name="_Toc209691530"/>
      <w:bookmarkEnd w:id="5091"/>
      <w:r>
        <w:t>9.3.1.123</w:t>
      </w:r>
      <w:r w:rsidRPr="008C3F37">
        <w:tab/>
      </w:r>
      <w:r w:rsidRPr="008C3F37">
        <w:rPr>
          <w:noProof/>
          <w:lang w:eastAsia="ja-JP"/>
        </w:rPr>
        <w:t>MC Bearer Context NG-U TNL Info at NG-RAN Request</w:t>
      </w:r>
      <w:bookmarkEnd w:id="5092"/>
      <w:bookmarkEnd w:id="5093"/>
      <w:bookmarkEnd w:id="5094"/>
      <w:bookmarkEnd w:id="5095"/>
    </w:p>
    <w:p w14:paraId="2D8E83E5" w14:textId="55FC7342" w:rsidR="00FC324B" w:rsidRPr="008C3F37" w:rsidRDefault="00C04E35" w:rsidP="007B1FA7">
      <w:pPr>
        <w:widowControl w:val="0"/>
      </w:pPr>
      <w:r w:rsidRPr="008C3F37">
        <w:t>This IE is used to re</w:t>
      </w:r>
      <w:r w:rsidRPr="008C3F37">
        <w:rPr>
          <w:lang w:eastAsia="ja-JP"/>
        </w:rPr>
        <w:t>quest NG-U TNL information from the gNB-CU-UP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96" w:name="_CR9_3_1_124"/>
      <w:bookmarkStart w:id="5097" w:name="_Toc105657414"/>
      <w:bookmarkStart w:id="5098" w:name="_Toc106108795"/>
      <w:bookmarkStart w:id="5099" w:name="_Toc112687888"/>
      <w:bookmarkStart w:id="5100" w:name="_Toc209691531"/>
      <w:bookmarkEnd w:id="5096"/>
      <w:r>
        <w:t>9.3.1.124</w:t>
      </w:r>
      <w:r w:rsidRPr="008C3F37">
        <w:tab/>
      </w:r>
      <w:r w:rsidRPr="008C3F37">
        <w:rPr>
          <w:noProof/>
          <w:lang w:eastAsia="ja-JP"/>
        </w:rPr>
        <w:t>MC Bearer Context F1-U TNL Info at DU</w:t>
      </w:r>
      <w:bookmarkEnd w:id="5097"/>
      <w:bookmarkEnd w:id="5098"/>
      <w:bookmarkEnd w:id="5099"/>
      <w:bookmarkEnd w:id="5100"/>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101" w:name="_CR9_3_1_125"/>
      <w:bookmarkStart w:id="5102" w:name="_Toc105657415"/>
      <w:bookmarkStart w:id="5103" w:name="_Toc106108796"/>
      <w:bookmarkStart w:id="5104" w:name="_Toc112687889"/>
      <w:bookmarkStart w:id="5105" w:name="_Toc209691532"/>
      <w:bookmarkEnd w:id="5101"/>
      <w:r>
        <w:t>9.3.1.125</w:t>
      </w:r>
      <w:r w:rsidRPr="008C3F37">
        <w:tab/>
        <w:t>MBS Multicast F1-U Context Descriptor</w:t>
      </w:r>
      <w:bookmarkEnd w:id="5102"/>
      <w:bookmarkEnd w:id="5103"/>
      <w:bookmarkEnd w:id="5104"/>
      <w:bookmarkEnd w:id="5105"/>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106" w:name="_CR9_3_1_126"/>
      <w:bookmarkStart w:id="5107" w:name="_Toc105657416"/>
      <w:bookmarkStart w:id="5108" w:name="_Toc106108797"/>
      <w:bookmarkStart w:id="5109" w:name="_Toc112687890"/>
      <w:bookmarkStart w:id="5110" w:name="_Toc209691533"/>
      <w:bookmarkEnd w:id="5106"/>
      <w:r>
        <w:t>9.3.1.126</w:t>
      </w:r>
      <w:r w:rsidRPr="008C3F37">
        <w:tab/>
      </w:r>
      <w:r>
        <w:t>Void</w:t>
      </w:r>
      <w:bookmarkEnd w:id="5107"/>
      <w:bookmarkEnd w:id="5108"/>
      <w:bookmarkEnd w:id="5109"/>
      <w:bookmarkEnd w:id="5110"/>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111" w:name="_CR9_3_1_127"/>
      <w:bookmarkStart w:id="5112" w:name="_Toc105657417"/>
      <w:bookmarkStart w:id="5113" w:name="_Toc106108798"/>
      <w:bookmarkStart w:id="5114" w:name="_Toc112687891"/>
      <w:bookmarkStart w:id="5115" w:name="_Toc209691534"/>
      <w:bookmarkEnd w:id="5111"/>
      <w:r>
        <w:t>9.3.1.127</w:t>
      </w:r>
      <w:r w:rsidRPr="008C3F37">
        <w:tab/>
      </w:r>
      <w:r w:rsidRPr="008C3F37">
        <w:rPr>
          <w:noProof/>
          <w:lang w:eastAsia="ja-JP"/>
        </w:rPr>
        <w:t>MC Bearer Context NG-U TNL Info at NG-RAN Modify Response</w:t>
      </w:r>
      <w:bookmarkEnd w:id="5112"/>
      <w:bookmarkEnd w:id="5113"/>
      <w:bookmarkEnd w:id="5114"/>
      <w:bookmarkEnd w:id="5115"/>
    </w:p>
    <w:p w14:paraId="57B0CFFE" w14:textId="6A5C2B7C" w:rsidR="00FC324B" w:rsidRPr="008C3F37" w:rsidRDefault="00A6713E" w:rsidP="007B1FA7">
      <w:pPr>
        <w:widowControl w:val="0"/>
      </w:pPr>
      <w:r>
        <w:t>This IE contains NG-RAN NG-U TNL information for an MBS Session. It may also contain an Area Session ID</w:t>
      </w:r>
      <w:r>
        <w:rPr>
          <w:rFonts w:eastAsia="SimSun" w:hint="eastAsia"/>
          <w:lang w:val="en-US" w:eastAsia="zh-CN"/>
        </w:rPr>
        <w:t xml:space="preserve"> </w:t>
      </w:r>
      <w:r>
        <w:t>if the TNL information refers to a location dependent MBS session.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116" w:name="_CR9_3_1_128"/>
      <w:bookmarkStart w:id="5117" w:name="_Toc97907928"/>
      <w:bookmarkStart w:id="5118" w:name="_Toc105657418"/>
      <w:bookmarkStart w:id="5119" w:name="_Toc106108799"/>
      <w:bookmarkStart w:id="5120" w:name="_Toc112687892"/>
      <w:bookmarkStart w:id="5121" w:name="_Toc209691535"/>
      <w:bookmarkEnd w:id="5116"/>
      <w:r w:rsidRPr="00D629EF">
        <w:t>9.3.1.</w:t>
      </w:r>
      <w:r>
        <w:t>128</w:t>
      </w:r>
      <w:r w:rsidRPr="00D629EF">
        <w:tab/>
        <w:t>Discard Timer</w:t>
      </w:r>
      <w:bookmarkEnd w:id="5117"/>
      <w:r>
        <w:t xml:space="preserve"> Extended</w:t>
      </w:r>
      <w:bookmarkEnd w:id="5118"/>
      <w:bookmarkEnd w:id="5119"/>
      <w:bookmarkEnd w:id="5120"/>
      <w:bookmarkEnd w:id="5121"/>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952FB">
        <w:trPr>
          <w:tblHeader/>
        </w:trPr>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22" w:name="_CR9_3_1_129"/>
      <w:bookmarkStart w:id="5123" w:name="_Toc45652436"/>
      <w:bookmarkStart w:id="5124" w:name="_Toc45658868"/>
      <w:bookmarkStart w:id="5125" w:name="_Toc99123568"/>
      <w:bookmarkStart w:id="5126" w:name="_Toc99662373"/>
      <w:bookmarkStart w:id="5127" w:name="_Toc97891425"/>
      <w:bookmarkStart w:id="5128" w:name="_Toc45720688"/>
      <w:bookmarkStart w:id="5129" w:name="_Toc88652382"/>
      <w:bookmarkStart w:id="5130" w:name="_Toc45897955"/>
      <w:bookmarkStart w:id="5131" w:name="_Toc51746159"/>
      <w:bookmarkStart w:id="5132" w:name="_Toc64446423"/>
      <w:bookmarkStart w:id="5133" w:name="_Toc73982293"/>
      <w:bookmarkStart w:id="5134" w:name="_Toc45798566"/>
      <w:bookmarkStart w:id="5135" w:name="_Toc105657419"/>
      <w:bookmarkStart w:id="5136" w:name="_Toc106108800"/>
      <w:bookmarkStart w:id="5137" w:name="_Toc112687893"/>
      <w:bookmarkStart w:id="5138" w:name="_Toc209691536"/>
      <w:bookmarkEnd w:id="5122"/>
      <w:r>
        <w:t>9.3.1.129</w:t>
      </w:r>
      <w:r>
        <w:tab/>
        <w:t xml:space="preserve">MDT PLMN </w:t>
      </w:r>
      <w:r>
        <w:rPr>
          <w:rFonts w:eastAsia="SimSun" w:hint="eastAsia"/>
          <w:lang w:val="en-US" w:eastAsia="zh-CN"/>
        </w:rPr>
        <w:t xml:space="preserve">Modification </w:t>
      </w:r>
      <w:r>
        <w:t>List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39" w:name="_CR9_3_1_130"/>
      <w:bookmarkStart w:id="5140" w:name="_Toc112687894"/>
      <w:bookmarkStart w:id="5141" w:name="_Toc105657420"/>
      <w:bookmarkStart w:id="5142" w:name="_Toc106108801"/>
      <w:bookmarkStart w:id="5143" w:name="_Toc209691537"/>
      <w:bookmarkEnd w:id="5139"/>
      <w:r w:rsidRPr="0057718A">
        <w:t>9.3.1.</w:t>
      </w:r>
      <w:r>
        <w:t>130</w:t>
      </w:r>
      <w:r w:rsidRPr="0057718A">
        <w:tab/>
      </w:r>
      <w:r>
        <w:t>MRB</w:t>
      </w:r>
      <w:r w:rsidRPr="0057718A">
        <w:t xml:space="preserve"> Progress</w:t>
      </w:r>
      <w:r>
        <w:t xml:space="preserve"> Information</w:t>
      </w:r>
      <w:bookmarkEnd w:id="5140"/>
      <w:bookmarkEnd w:id="5143"/>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44" w:name="_CR9_3_1_131"/>
      <w:bookmarkStart w:id="5145" w:name="_Toc112687895"/>
      <w:bookmarkStart w:id="5146" w:name="_Toc209691538"/>
      <w:bookmarkEnd w:id="5144"/>
      <w:r w:rsidRPr="00EA4459">
        <w:t>9.3.1.</w:t>
      </w:r>
      <w:r>
        <w:t>131</w:t>
      </w:r>
      <w:r w:rsidRPr="00EA4459">
        <w:tab/>
        <w:t>MRB Progress Information Type</w:t>
      </w:r>
      <w:bookmarkEnd w:id="5145"/>
      <w:bookmarkEnd w:id="5146"/>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47" w:name="_CR9_3_1_132"/>
      <w:bookmarkStart w:id="5148" w:name="_Toc112687896"/>
      <w:bookmarkStart w:id="5149" w:name="_Toc209691539"/>
      <w:bookmarkEnd w:id="5147"/>
      <w:r w:rsidRPr="00C6587B">
        <w:t>9.3</w:t>
      </w:r>
      <w:r w:rsidRPr="00393174">
        <w:t>.</w:t>
      </w:r>
      <w:r w:rsidRPr="00C6587B">
        <w:t>1</w:t>
      </w:r>
      <w:r w:rsidRPr="00393174">
        <w:t>.</w:t>
      </w:r>
      <w:r>
        <w:t>132</w:t>
      </w:r>
      <w:r w:rsidRPr="00393174">
        <w:tab/>
      </w:r>
      <w:r w:rsidRPr="00C6587B">
        <w:t>M</w:t>
      </w:r>
      <w:r>
        <w:t>C Forwarding Resource ID</w:t>
      </w:r>
      <w:bookmarkEnd w:id="5148"/>
      <w:bookmarkEnd w:id="5149"/>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50" w:name="_CR9_3_1_133"/>
      <w:bookmarkStart w:id="5151" w:name="_Toc112687897"/>
      <w:bookmarkStart w:id="5152" w:name="_Toc209691540"/>
      <w:bookmarkEnd w:id="5150"/>
      <w:r w:rsidRPr="00C6587B">
        <w:t>9.3</w:t>
      </w:r>
      <w:r w:rsidRPr="00393174">
        <w:t>.</w:t>
      </w:r>
      <w:r w:rsidRPr="00C6587B">
        <w:t>1</w:t>
      </w:r>
      <w:r w:rsidRPr="00393174">
        <w:t>.</w:t>
      </w:r>
      <w:r>
        <w:t>133</w:t>
      </w:r>
      <w:r w:rsidRPr="00393174">
        <w:tab/>
      </w:r>
      <w:r>
        <w:t>MBS Session Associated Information</w:t>
      </w:r>
      <w:bookmarkEnd w:id="5151"/>
      <w:bookmarkEnd w:id="5152"/>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53" w:name="_CR9_3_1_134"/>
      <w:bookmarkStart w:id="5154" w:name="_Toc112687898"/>
      <w:bookmarkStart w:id="5155" w:name="_Toc209691541"/>
      <w:bookmarkEnd w:id="5153"/>
      <w:r w:rsidRPr="00C6587B">
        <w:t>9.3</w:t>
      </w:r>
      <w:r w:rsidRPr="00393174">
        <w:t>.</w:t>
      </w:r>
      <w:r w:rsidRPr="00C6587B">
        <w:t>1</w:t>
      </w:r>
      <w:r w:rsidRPr="00393174">
        <w:t>.</w:t>
      </w:r>
      <w:r>
        <w:t>134</w:t>
      </w:r>
      <w:r w:rsidRPr="00393174">
        <w:tab/>
      </w:r>
      <w:r w:rsidRPr="00C6587B">
        <w:t>M</w:t>
      </w:r>
      <w:r>
        <w:t>C Forwarding Resource Request</w:t>
      </w:r>
      <w:bookmarkEnd w:id="5154"/>
      <w:bookmarkEnd w:id="5155"/>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56" w:name="_CR9_3_1_135"/>
      <w:bookmarkStart w:id="5157" w:name="_Toc112687899"/>
      <w:bookmarkStart w:id="5158" w:name="_Toc209691542"/>
      <w:bookmarkEnd w:id="5156"/>
      <w:r w:rsidRPr="00C6587B">
        <w:t>9.3</w:t>
      </w:r>
      <w:r w:rsidRPr="00393174">
        <w:t>.</w:t>
      </w:r>
      <w:r w:rsidRPr="00C6587B">
        <w:t>1</w:t>
      </w:r>
      <w:r w:rsidRPr="00393174">
        <w:t>.</w:t>
      </w:r>
      <w:r>
        <w:t>135</w:t>
      </w:r>
      <w:r w:rsidRPr="00393174">
        <w:tab/>
      </w:r>
      <w:r w:rsidRPr="00C6587B">
        <w:t>M</w:t>
      </w:r>
      <w:r>
        <w:t>C Forwarding Resource Indication</w:t>
      </w:r>
      <w:bookmarkEnd w:id="5157"/>
      <w:bookmarkEnd w:id="5158"/>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59" w:name="_CR9_3_1_136"/>
      <w:bookmarkStart w:id="5160" w:name="_Toc112687900"/>
      <w:bookmarkStart w:id="5161" w:name="_Toc209691543"/>
      <w:bookmarkEnd w:id="5159"/>
      <w:r w:rsidRPr="00C6587B">
        <w:t>9.3</w:t>
      </w:r>
      <w:r w:rsidRPr="00393174">
        <w:t>.</w:t>
      </w:r>
      <w:r w:rsidRPr="00C6587B">
        <w:t>1</w:t>
      </w:r>
      <w:r w:rsidRPr="00393174">
        <w:t>.</w:t>
      </w:r>
      <w:r>
        <w:t>136</w:t>
      </w:r>
      <w:r w:rsidRPr="00393174">
        <w:tab/>
      </w:r>
      <w:r w:rsidRPr="00C6587B">
        <w:t>M</w:t>
      </w:r>
      <w:r>
        <w:t>C Forwarding Resource Response</w:t>
      </w:r>
      <w:bookmarkEnd w:id="5160"/>
      <w:bookmarkEnd w:id="5161"/>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62" w:name="_CR9_3_1_137"/>
      <w:bookmarkStart w:id="5163" w:name="_Toc112687901"/>
      <w:bookmarkStart w:id="5164" w:name="_Toc209691544"/>
      <w:bookmarkEnd w:id="5162"/>
      <w:r w:rsidRPr="00C6587B">
        <w:t>9.3</w:t>
      </w:r>
      <w:r w:rsidRPr="00393174">
        <w:t>.</w:t>
      </w:r>
      <w:r w:rsidRPr="00C6587B">
        <w:t>1</w:t>
      </w:r>
      <w:r w:rsidRPr="00393174">
        <w:t>.</w:t>
      </w:r>
      <w:r>
        <w:t>137</w:t>
      </w:r>
      <w:r w:rsidRPr="00393174">
        <w:tab/>
      </w:r>
      <w:r w:rsidRPr="00C6587B">
        <w:t>M</w:t>
      </w:r>
      <w:r>
        <w:t>C Forwarding Resource Release</w:t>
      </w:r>
      <w:bookmarkEnd w:id="5163"/>
      <w:bookmarkEnd w:id="5164"/>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65" w:name="_CR9_3_1_138"/>
      <w:bookmarkStart w:id="5166" w:name="_Toc112687902"/>
      <w:bookmarkStart w:id="5167" w:name="_Toc209691545"/>
      <w:bookmarkEnd w:id="5165"/>
      <w:r w:rsidRPr="00C6587B">
        <w:t>9.3</w:t>
      </w:r>
      <w:r w:rsidRPr="00393174">
        <w:t>.</w:t>
      </w:r>
      <w:r w:rsidRPr="00C6587B">
        <w:t>1</w:t>
      </w:r>
      <w:r w:rsidRPr="00393174">
        <w:t>.</w:t>
      </w:r>
      <w:r>
        <w:t>138</w:t>
      </w:r>
      <w:r w:rsidRPr="00393174">
        <w:tab/>
      </w:r>
      <w:r w:rsidRPr="00C6587B">
        <w:t>M</w:t>
      </w:r>
      <w:r>
        <w:t>C Forwarding Resource Release Indication</w:t>
      </w:r>
      <w:bookmarkEnd w:id="5166"/>
      <w:bookmarkEnd w:id="5167"/>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68" w:name="_CR9_3_1_139"/>
      <w:bookmarkStart w:id="5169" w:name="_Toc112687903"/>
      <w:bookmarkStart w:id="5170" w:name="_Toc209691546"/>
      <w:bookmarkEnd w:id="5168"/>
      <w:r w:rsidRPr="00F85EA2">
        <w:t>9.3.</w:t>
      </w:r>
      <w:r>
        <w:t>1</w:t>
      </w:r>
      <w:r w:rsidRPr="00F85EA2">
        <w:t>.</w:t>
      </w:r>
      <w:r>
        <w:t>139</w:t>
      </w:r>
      <w:r w:rsidRPr="00F85EA2">
        <w:tab/>
        <w:t>Multicast F1-U</w:t>
      </w:r>
      <w:r>
        <w:t xml:space="preserve"> </w:t>
      </w:r>
      <w:r w:rsidRPr="00F85EA2">
        <w:t xml:space="preserve">Context </w:t>
      </w:r>
      <w:r>
        <w:t>ReferenceE1</w:t>
      </w:r>
      <w:bookmarkEnd w:id="5169"/>
      <w:bookmarkEnd w:id="5170"/>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71" w:name="_CR9_3_1_139a"/>
      <w:bookmarkStart w:id="5172" w:name="_Toc209691547"/>
      <w:bookmarkEnd w:id="5171"/>
      <w:r w:rsidRPr="00166A01">
        <w:t>9.3.1.139a</w:t>
      </w:r>
      <w:r w:rsidRPr="00166A01">
        <w:tab/>
        <w:t>Broadcast F1-U Context ReferenceE1</w:t>
      </w:r>
      <w:bookmarkEnd w:id="5172"/>
    </w:p>
    <w:p w14:paraId="259D2EF9" w14:textId="77777777" w:rsidR="00871B0B" w:rsidRPr="00735EC6" w:rsidRDefault="00871B0B" w:rsidP="007B1FA7">
      <w:pPr>
        <w:widowControl w:val="0"/>
      </w:pPr>
      <w:r w:rsidRPr="00166A01">
        <w:t xml:space="preserve">This IE contains a reference to a </w:t>
      </w:r>
      <w:bookmarkStart w:id="5173" w:name="OLE_LINK160"/>
      <w:bookmarkStart w:id="5174" w:name="OLE_LINK161"/>
      <w:r w:rsidRPr="00166A01">
        <w:t>Broadcast F1-U Context</w:t>
      </w:r>
      <w:bookmarkEnd w:id="5173"/>
      <w:bookmarkEnd w:id="5174"/>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75" w:name="OLE_LINK157"/>
      <w:bookmarkStart w:id="5176" w:name="OLE_LINK156"/>
      <w:r>
        <w:rPr>
          <w:lang w:eastAsia="zh-CN"/>
        </w:rPr>
        <w:t xml:space="preserve">one </w:t>
      </w:r>
      <w:r>
        <w:t>Broadcast F1-U Context</w:t>
      </w:r>
      <w:bookmarkEnd w:id="5175"/>
      <w:bookmarkEnd w:id="5176"/>
      <w:r>
        <w:rPr>
          <w:lang w:eastAsia="zh-CN"/>
        </w:rPr>
        <w:t xml:space="preserve"> </w:t>
      </w:r>
      <w:bookmarkStart w:id="5177" w:name="OLE_LINK162"/>
      <w:bookmarkStart w:id="5178" w:name="OLE_LINK163"/>
      <w:r>
        <w:rPr>
          <w:lang w:eastAsia="zh-CN"/>
        </w:rPr>
        <w:t>corresponds to all F1-U tunnel(s) toward one gNB-DU for one MRB</w:t>
      </w:r>
      <w:bookmarkEnd w:id="5177"/>
      <w:bookmarkEnd w:id="5178"/>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79" w:name="_CR9_3_1_140"/>
      <w:bookmarkStart w:id="5180" w:name="_Toc98868321"/>
      <w:bookmarkStart w:id="5181" w:name="_Toc105174607"/>
      <w:bookmarkStart w:id="5182" w:name="_Toc106109444"/>
      <w:bookmarkStart w:id="5183" w:name="_Toc112687904"/>
      <w:bookmarkStart w:id="5184" w:name="_Toc209691548"/>
      <w:bookmarkEnd w:id="5179"/>
      <w:r w:rsidRPr="000007EC">
        <w:t>9.</w:t>
      </w:r>
      <w:r w:rsidRPr="000007EC">
        <w:rPr>
          <w:lang w:eastAsia="zh-CN"/>
        </w:rPr>
        <w:t>3</w:t>
      </w:r>
      <w:r w:rsidRPr="000007EC">
        <w:t>.1.</w:t>
      </w:r>
      <w:r>
        <w:rPr>
          <w:lang w:eastAsia="zh-CN"/>
        </w:rPr>
        <w:t>140</w:t>
      </w:r>
      <w:r w:rsidRPr="000007EC">
        <w:tab/>
        <w:t>MBS Session Associated Information</w:t>
      </w:r>
      <w:bookmarkEnd w:id="5180"/>
      <w:bookmarkEnd w:id="5181"/>
      <w:bookmarkEnd w:id="5182"/>
      <w:r>
        <w:rPr>
          <w:rFonts w:hint="eastAsia"/>
          <w:lang w:eastAsia="zh-CN"/>
        </w:rPr>
        <w:t xml:space="preserve"> Non-Support-to-Support</w:t>
      </w:r>
      <w:bookmarkEnd w:id="5184"/>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85" w:name="_CR9_3_1_141"/>
      <w:bookmarkStart w:id="5186" w:name="_Toc209691549"/>
      <w:bookmarkEnd w:id="5185"/>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86"/>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87" w:name="_CR9_3_1_142"/>
      <w:bookmarkStart w:id="5188" w:name="_Toc209691550"/>
      <w:bookmarkEnd w:id="5187"/>
      <w:r w:rsidRPr="00E07E32">
        <w:rPr>
          <w:noProof/>
        </w:rPr>
        <w:t>9.3.1.</w:t>
      </w:r>
      <w:r>
        <w:rPr>
          <w:noProof/>
        </w:rPr>
        <w:t>142</w:t>
      </w:r>
      <w:r w:rsidRPr="00E07E32">
        <w:rPr>
          <w:noProof/>
        </w:rPr>
        <w:tab/>
        <w:t>MT-</w:t>
      </w:r>
      <w:r w:rsidRPr="00E07E32">
        <w:rPr>
          <w:lang w:eastAsia="zh-CN"/>
        </w:rPr>
        <w:t>SDT Information</w:t>
      </w:r>
      <w:bookmarkEnd w:id="5188"/>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89" w:name="_CR9_3_1_143"/>
      <w:bookmarkStart w:id="5190" w:name="_Toc209691551"/>
      <w:bookmarkEnd w:id="5189"/>
      <w:r>
        <w:t>9.3.1.143</w:t>
      </w:r>
      <w:r>
        <w:tab/>
        <w:t>PDU Set QoS</w:t>
      </w:r>
      <w:r w:rsidR="00871B0B">
        <w:t xml:space="preserve"> Information</w:t>
      </w:r>
      <w:bookmarkEnd w:id="5190"/>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91" w:name="_CR9_3_1_144"/>
      <w:bookmarkStart w:id="5192" w:name="_Toc209691552"/>
      <w:bookmarkEnd w:id="5191"/>
      <w:r>
        <w:t>9.3.1.144</w:t>
      </w:r>
      <w:r>
        <w:tab/>
        <w:t>N6 Jitter Information</w:t>
      </w:r>
      <w:bookmarkEnd w:id="5192"/>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93" w:name="_CR9_3_1_145"/>
      <w:bookmarkStart w:id="5194" w:name="_Toc209691553"/>
      <w:bookmarkEnd w:id="5193"/>
      <w:r>
        <w:rPr>
          <w:rFonts w:eastAsia="SimSun"/>
        </w:rPr>
        <w:t>9.3.1.145</w:t>
      </w:r>
      <w:r>
        <w:rPr>
          <w:rFonts w:eastAsia="SimSun"/>
        </w:rPr>
        <w:tab/>
        <w:t>ECN Marking or Congestion Information Reporting Request</w:t>
      </w:r>
      <w:bookmarkEnd w:id="5194"/>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95" w:name="_CR9_3_1_146"/>
      <w:bookmarkStart w:id="5196" w:name="_Toc209691554"/>
      <w:bookmarkEnd w:id="5195"/>
      <w:r>
        <w:t>9.3.1.146</w:t>
      </w:r>
      <w:r>
        <w:tab/>
        <w:t>PSI Based Discard Timer</w:t>
      </w:r>
      <w:bookmarkEnd w:id="5196"/>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97" w:name="_Toc209691555"/>
      <w:r>
        <w:t>9.3.1.147</w:t>
      </w:r>
      <w:r w:rsidRPr="008C3F37">
        <w:tab/>
      </w:r>
      <w:r w:rsidRPr="008C3F37">
        <w:rPr>
          <w:noProof/>
          <w:lang w:eastAsia="ja-JP"/>
        </w:rPr>
        <w:t>BC Bearer Context NG-U TNL Info at NG-RAN</w:t>
      </w:r>
      <w:r>
        <w:rPr>
          <w:noProof/>
          <w:lang w:eastAsia="ja-JP"/>
        </w:rPr>
        <w:t xml:space="preserve"> Request</w:t>
      </w:r>
      <w:bookmarkEnd w:id="5197"/>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98" w:name="_Toc209691556"/>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98"/>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46E01DC2" w14:textId="50DE82A4" w:rsidR="00060BC9" w:rsidRPr="002207AB" w:rsidRDefault="00060BC9" w:rsidP="00060BC9">
      <w:pPr>
        <w:pStyle w:val="Heading4"/>
      </w:pPr>
      <w:bookmarkStart w:id="5199" w:name="_Toc192842891"/>
      <w:bookmarkStart w:id="5200" w:name="_Toc209691557"/>
      <w:r w:rsidRPr="002207AB">
        <w:t>9.3.1.</w:t>
      </w:r>
      <w:r>
        <w:t>149</w:t>
      </w:r>
      <w:r w:rsidRPr="002207AB">
        <w:tab/>
        <w:t>UE Performance</w:t>
      </w:r>
      <w:bookmarkEnd w:id="5199"/>
      <w:bookmarkEnd w:id="5200"/>
    </w:p>
    <w:p w14:paraId="1EE27DB6" w14:textId="77777777" w:rsidR="00060BC9" w:rsidRPr="002207AB" w:rsidRDefault="00060BC9" w:rsidP="00060BC9">
      <w:r w:rsidRPr="002207AB">
        <w:t>This IE indicates the UE performance measurements metrics.</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0AB7AEA9"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71FD679C" w14:textId="77777777" w:rsidR="00060BC9" w:rsidRPr="002207AB" w:rsidRDefault="00060BC9" w:rsidP="009C1CCB">
            <w:pPr>
              <w:pStyle w:val="TAH"/>
              <w:rPr>
                <w:rFonts w:eastAsia="Malgun Gothic"/>
              </w:rPr>
            </w:pPr>
            <w:r w:rsidRPr="002207AB">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tcPr>
          <w:p w14:paraId="217CCA3A"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4B66E4F7"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456AC606"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2C3BBC68"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F13F9E3"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43B44ACF" w14:textId="77777777" w:rsidR="00060BC9" w:rsidRPr="002207AB" w:rsidRDefault="00060BC9" w:rsidP="009C1CCB">
            <w:pPr>
              <w:pStyle w:val="TAL"/>
              <w:rPr>
                <w:lang w:val="en-US" w:eastAsia="zh-CN"/>
              </w:rPr>
            </w:pPr>
            <w:r w:rsidRPr="002207AB">
              <w:rPr>
                <w:rFonts w:hint="eastAsia"/>
                <w:lang w:eastAsia="zh-CN"/>
              </w:rPr>
              <w:t>A</w:t>
            </w:r>
            <w:r w:rsidRPr="002207AB">
              <w:rPr>
                <w:lang w:eastAsia="zh-CN"/>
              </w:rPr>
              <w:t>verage Packet Delay</w:t>
            </w:r>
          </w:p>
        </w:tc>
        <w:tc>
          <w:tcPr>
            <w:tcW w:w="1080" w:type="dxa"/>
            <w:tcBorders>
              <w:top w:val="single" w:sz="4" w:space="0" w:color="auto"/>
              <w:left w:val="single" w:sz="4" w:space="0" w:color="auto"/>
              <w:bottom w:val="single" w:sz="4" w:space="0" w:color="auto"/>
              <w:right w:val="single" w:sz="4" w:space="0" w:color="auto"/>
            </w:tcBorders>
          </w:tcPr>
          <w:p w14:paraId="76A6B0A0" w14:textId="77777777" w:rsidR="00060BC9" w:rsidRPr="002207AB" w:rsidRDefault="00060BC9" w:rsidP="009C1CCB">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D2EAA0"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D7FE9BE" w14:textId="0346BB5A" w:rsidR="00060BC9" w:rsidRPr="002207AB" w:rsidRDefault="00060BC9" w:rsidP="009C1CCB">
            <w:pPr>
              <w:pStyle w:val="TAL"/>
              <w:rPr>
                <w:highlight w:val="yellow"/>
                <w:lang w:eastAsia="zh-CN"/>
              </w:rPr>
            </w:pPr>
            <w:r w:rsidRPr="002207AB">
              <w:rPr>
                <w:lang w:eastAsia="zh-CN"/>
              </w:rPr>
              <w:t>9.3.1.</w:t>
            </w:r>
            <w:r>
              <w:rPr>
                <w:lang w:eastAsia="zh-CN"/>
              </w:rPr>
              <w:t>150</w:t>
            </w:r>
          </w:p>
        </w:tc>
        <w:tc>
          <w:tcPr>
            <w:tcW w:w="2881" w:type="dxa"/>
            <w:tcBorders>
              <w:top w:val="single" w:sz="4" w:space="0" w:color="auto"/>
              <w:left w:val="single" w:sz="4" w:space="0" w:color="auto"/>
              <w:bottom w:val="single" w:sz="4" w:space="0" w:color="auto"/>
              <w:right w:val="single" w:sz="4" w:space="0" w:color="auto"/>
            </w:tcBorders>
          </w:tcPr>
          <w:p w14:paraId="2F371456" w14:textId="77777777" w:rsidR="00060BC9" w:rsidRPr="002207AB" w:rsidRDefault="00060BC9" w:rsidP="009C1CCB">
            <w:pPr>
              <w:pStyle w:val="TAL"/>
              <w:rPr>
                <w:bCs/>
                <w:lang w:val="en-US" w:eastAsia="zh-CN"/>
              </w:rPr>
            </w:pPr>
          </w:p>
        </w:tc>
      </w:tr>
      <w:tr w:rsidR="00060BC9" w:rsidRPr="002207AB" w14:paraId="7A572368"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6C6660B7" w14:textId="77777777" w:rsidR="00060BC9" w:rsidRPr="002207AB" w:rsidRDefault="00060BC9" w:rsidP="009C1CCB">
            <w:pPr>
              <w:pStyle w:val="TAL"/>
              <w:rPr>
                <w:lang w:val="en-US" w:eastAsia="zh-CN"/>
              </w:rPr>
            </w:pPr>
            <w:r w:rsidRPr="002207AB">
              <w:rPr>
                <w:rFonts w:hint="eastAsia"/>
                <w:lang w:eastAsia="zh-CN"/>
              </w:rPr>
              <w:t>A</w:t>
            </w:r>
            <w:r w:rsidRPr="002207AB">
              <w:rPr>
                <w:lang w:eastAsia="zh-CN"/>
              </w:rPr>
              <w:t>verage Packet Loss</w:t>
            </w:r>
            <w:r w:rsidRPr="002207AB">
              <w:rPr>
                <w:rFonts w:hint="eastAsia"/>
                <w:lang w:val="en-US" w:eastAsia="zh-CN"/>
              </w:rPr>
              <w:t xml:space="preserve"> DL</w:t>
            </w:r>
          </w:p>
        </w:tc>
        <w:tc>
          <w:tcPr>
            <w:tcW w:w="1080" w:type="dxa"/>
            <w:tcBorders>
              <w:top w:val="single" w:sz="4" w:space="0" w:color="auto"/>
              <w:left w:val="single" w:sz="4" w:space="0" w:color="auto"/>
              <w:bottom w:val="single" w:sz="4" w:space="0" w:color="auto"/>
              <w:right w:val="single" w:sz="4" w:space="0" w:color="auto"/>
            </w:tcBorders>
          </w:tcPr>
          <w:p w14:paraId="2E993202" w14:textId="77777777" w:rsidR="00060BC9" w:rsidRPr="002207AB" w:rsidRDefault="00060BC9" w:rsidP="009C1CCB">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620555C"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61779412" w14:textId="77777777" w:rsidR="00060BC9" w:rsidRPr="002207AB" w:rsidRDefault="00060BC9" w:rsidP="009C1CCB">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437854B9" w14:textId="77777777" w:rsidR="00060BC9" w:rsidRPr="002207AB" w:rsidRDefault="00060BC9" w:rsidP="009C1CCB">
            <w:pPr>
              <w:pStyle w:val="TAL"/>
              <w:rPr>
                <w:bCs/>
                <w:lang w:eastAsia="zh-CN"/>
              </w:rPr>
            </w:pPr>
            <w:r w:rsidRPr="002207AB">
              <w:rPr>
                <w:lang w:eastAsia="zh-CN"/>
              </w:rPr>
              <w:t>Corresponds to DL PDCP SDU Drop Rate</w:t>
            </w:r>
            <w:r>
              <w:rPr>
                <w:lang w:eastAsia="zh-CN"/>
              </w:rPr>
              <w:t>.</w:t>
            </w:r>
          </w:p>
        </w:tc>
      </w:tr>
      <w:tr w:rsidR="00060BC9" w:rsidRPr="002207AB" w14:paraId="489CC937"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BF643B0" w14:textId="77777777" w:rsidR="00060BC9" w:rsidRPr="002207AB" w:rsidRDefault="00060BC9" w:rsidP="009C1CCB">
            <w:pPr>
              <w:pStyle w:val="TAL"/>
              <w:rPr>
                <w:lang w:eastAsia="zh-CN"/>
              </w:rPr>
            </w:pPr>
            <w:r w:rsidRPr="002207AB">
              <w:rPr>
                <w:rFonts w:hint="eastAsia"/>
                <w:lang w:eastAsia="zh-CN"/>
              </w:rPr>
              <w:t>A</w:t>
            </w:r>
            <w:r w:rsidRPr="002207AB">
              <w:rPr>
                <w:lang w:eastAsia="zh-CN"/>
              </w:rPr>
              <w:t>verage Packet Loss</w:t>
            </w:r>
            <w:r w:rsidRPr="002207AB">
              <w:rPr>
                <w:rFonts w:hint="eastAsia"/>
                <w:lang w:val="en-US" w:eastAsia="zh-CN"/>
              </w:rPr>
              <w:t xml:space="preserve"> </w:t>
            </w:r>
            <w:r w:rsidRPr="002207AB">
              <w:rPr>
                <w:lang w:val="en-US" w:eastAsia="zh-CN"/>
              </w:rPr>
              <w:t>U</w:t>
            </w:r>
            <w:r w:rsidRPr="002207AB">
              <w:rPr>
                <w:rFonts w:hint="eastAsia"/>
                <w:lang w:val="en-US" w:eastAsia="zh-CN"/>
              </w:rPr>
              <w:t>L</w:t>
            </w:r>
          </w:p>
        </w:tc>
        <w:tc>
          <w:tcPr>
            <w:tcW w:w="1080" w:type="dxa"/>
            <w:tcBorders>
              <w:top w:val="single" w:sz="4" w:space="0" w:color="auto"/>
              <w:left w:val="single" w:sz="4" w:space="0" w:color="auto"/>
              <w:bottom w:val="single" w:sz="4" w:space="0" w:color="auto"/>
              <w:right w:val="single" w:sz="4" w:space="0" w:color="auto"/>
            </w:tcBorders>
          </w:tcPr>
          <w:p w14:paraId="318FC155" w14:textId="77777777" w:rsidR="00060BC9" w:rsidRPr="002207AB" w:rsidRDefault="00060BC9" w:rsidP="009C1CCB">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2F8A03C"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47280D24" w14:textId="77777777" w:rsidR="00060BC9" w:rsidRPr="002207AB" w:rsidRDefault="00060BC9" w:rsidP="009C1CCB">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668CF4EB" w14:textId="77777777" w:rsidR="00060BC9" w:rsidRPr="002207AB" w:rsidRDefault="00060BC9" w:rsidP="009C1CCB">
            <w:pPr>
              <w:pStyle w:val="TAL"/>
              <w:rPr>
                <w:bCs/>
                <w:lang w:eastAsia="zh-CN"/>
              </w:rPr>
            </w:pPr>
            <w:r w:rsidRPr="002207AB">
              <w:rPr>
                <w:bCs/>
                <w:lang w:eastAsia="zh-CN"/>
              </w:rPr>
              <w:t>Corresponds to UL PDCP SDU Loss Rate</w:t>
            </w:r>
            <w:r>
              <w:rPr>
                <w:bCs/>
                <w:lang w:eastAsia="zh-CN"/>
              </w:rPr>
              <w:t>.</w:t>
            </w:r>
          </w:p>
        </w:tc>
      </w:tr>
    </w:tbl>
    <w:p w14:paraId="41E027C2" w14:textId="194100FB" w:rsidR="00060BC9" w:rsidRPr="002207AB" w:rsidRDefault="00060BC9" w:rsidP="00060BC9"/>
    <w:p w14:paraId="4F622314" w14:textId="4B8E2324" w:rsidR="00060BC9" w:rsidRPr="002207AB" w:rsidRDefault="00060BC9" w:rsidP="00060BC9">
      <w:pPr>
        <w:pStyle w:val="Heading4"/>
      </w:pPr>
      <w:bookmarkStart w:id="5201" w:name="_Toc192842899"/>
      <w:bookmarkStart w:id="5202" w:name="_Toc209691558"/>
      <w:r w:rsidRPr="002207AB">
        <w:t>9.3.1.</w:t>
      </w:r>
      <w:r>
        <w:t>150</w:t>
      </w:r>
      <w:r w:rsidRPr="002207AB">
        <w:tab/>
        <w:t>Average Packet Delay</w:t>
      </w:r>
      <w:bookmarkEnd w:id="5201"/>
      <w:bookmarkEnd w:id="5202"/>
    </w:p>
    <w:p w14:paraId="02E89BCC" w14:textId="77777777" w:rsidR="00060BC9" w:rsidRPr="002207AB" w:rsidRDefault="00060BC9" w:rsidP="00060BC9">
      <w:r w:rsidRPr="002207AB">
        <w:t>This IE indicates the</w:t>
      </w:r>
      <w:r w:rsidRPr="002207AB">
        <w:rPr>
          <w:lang w:val="en-US" w:eastAsia="zh-CN"/>
        </w:rPr>
        <w:t xml:space="preserve"> RAN part of the </w:t>
      </w:r>
      <w:r w:rsidRPr="002207AB">
        <w:t>average packet delay in the UL and DL directions.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60BC9" w:rsidRPr="002207AB" w14:paraId="40CF513A" w14:textId="77777777" w:rsidTr="009C1CCB">
        <w:trPr>
          <w:cantSplit/>
          <w:tblHeader/>
        </w:trPr>
        <w:tc>
          <w:tcPr>
            <w:tcW w:w="2448" w:type="dxa"/>
          </w:tcPr>
          <w:p w14:paraId="30AD994F" w14:textId="77777777" w:rsidR="00060BC9" w:rsidRPr="002207AB" w:rsidRDefault="00060BC9" w:rsidP="009C1CCB">
            <w:pPr>
              <w:pStyle w:val="TAH"/>
              <w:rPr>
                <w:lang w:eastAsia="ja-JP"/>
              </w:rPr>
            </w:pPr>
            <w:r w:rsidRPr="002207AB">
              <w:rPr>
                <w:lang w:eastAsia="ja-JP"/>
              </w:rPr>
              <w:t>IE/Group Name</w:t>
            </w:r>
          </w:p>
        </w:tc>
        <w:tc>
          <w:tcPr>
            <w:tcW w:w="1080" w:type="dxa"/>
          </w:tcPr>
          <w:p w14:paraId="0EDF2806" w14:textId="77777777" w:rsidR="00060BC9" w:rsidRPr="002207AB" w:rsidRDefault="00060BC9" w:rsidP="009C1CCB">
            <w:pPr>
              <w:pStyle w:val="TAH"/>
              <w:rPr>
                <w:lang w:eastAsia="ja-JP"/>
              </w:rPr>
            </w:pPr>
            <w:r w:rsidRPr="002207AB">
              <w:rPr>
                <w:lang w:eastAsia="ja-JP"/>
              </w:rPr>
              <w:t>Presence</w:t>
            </w:r>
          </w:p>
        </w:tc>
        <w:tc>
          <w:tcPr>
            <w:tcW w:w="1440" w:type="dxa"/>
          </w:tcPr>
          <w:p w14:paraId="220F1AC4" w14:textId="77777777" w:rsidR="00060BC9" w:rsidRPr="002207AB" w:rsidRDefault="00060BC9" w:rsidP="009C1CCB">
            <w:pPr>
              <w:pStyle w:val="TAH"/>
              <w:rPr>
                <w:lang w:eastAsia="ja-JP"/>
              </w:rPr>
            </w:pPr>
            <w:r w:rsidRPr="002207AB">
              <w:rPr>
                <w:lang w:eastAsia="ja-JP"/>
              </w:rPr>
              <w:t>Range</w:t>
            </w:r>
          </w:p>
        </w:tc>
        <w:tc>
          <w:tcPr>
            <w:tcW w:w="1872" w:type="dxa"/>
          </w:tcPr>
          <w:p w14:paraId="3882879A" w14:textId="77777777" w:rsidR="00060BC9" w:rsidRPr="002207AB" w:rsidRDefault="00060BC9" w:rsidP="009C1CCB">
            <w:pPr>
              <w:pStyle w:val="TAH"/>
              <w:rPr>
                <w:lang w:eastAsia="ja-JP"/>
              </w:rPr>
            </w:pPr>
            <w:r w:rsidRPr="002207AB">
              <w:rPr>
                <w:lang w:eastAsia="ja-JP"/>
              </w:rPr>
              <w:t>IE type and reference</w:t>
            </w:r>
          </w:p>
        </w:tc>
        <w:tc>
          <w:tcPr>
            <w:tcW w:w="2880" w:type="dxa"/>
          </w:tcPr>
          <w:p w14:paraId="0298F3D8" w14:textId="77777777" w:rsidR="00060BC9" w:rsidRPr="002207AB" w:rsidRDefault="00060BC9" w:rsidP="009C1CCB">
            <w:pPr>
              <w:pStyle w:val="TAH"/>
              <w:rPr>
                <w:lang w:eastAsia="ja-JP"/>
              </w:rPr>
            </w:pPr>
            <w:r w:rsidRPr="002207AB">
              <w:rPr>
                <w:lang w:eastAsia="ja-JP"/>
              </w:rPr>
              <w:t>Semantics description</w:t>
            </w:r>
          </w:p>
        </w:tc>
      </w:tr>
      <w:tr w:rsidR="00060BC9" w:rsidRPr="002207AB" w14:paraId="0859A7D4" w14:textId="77777777" w:rsidTr="009C1CCB">
        <w:trPr>
          <w:cantSplit/>
        </w:trPr>
        <w:tc>
          <w:tcPr>
            <w:tcW w:w="2448" w:type="dxa"/>
          </w:tcPr>
          <w:p w14:paraId="6C6BFAE8" w14:textId="77777777" w:rsidR="00060BC9" w:rsidRPr="002207AB" w:rsidRDefault="00060BC9" w:rsidP="009C1CCB">
            <w:pPr>
              <w:pStyle w:val="TAL"/>
              <w:rPr>
                <w:lang w:eastAsia="zh-CN"/>
              </w:rPr>
            </w:pPr>
            <w:r w:rsidRPr="002207AB">
              <w:rPr>
                <w:lang w:eastAsia="zh-CN"/>
              </w:rPr>
              <w:t>Average Packet Delay UL</w:t>
            </w:r>
          </w:p>
        </w:tc>
        <w:tc>
          <w:tcPr>
            <w:tcW w:w="1080" w:type="dxa"/>
          </w:tcPr>
          <w:p w14:paraId="05858926" w14:textId="77777777" w:rsidR="00060BC9" w:rsidRPr="002207AB" w:rsidRDefault="00060BC9" w:rsidP="009C1CCB">
            <w:pPr>
              <w:pStyle w:val="TAL"/>
              <w:rPr>
                <w:rFonts w:cs="Arial"/>
                <w:lang w:eastAsia="ja-JP"/>
              </w:rPr>
            </w:pPr>
            <w:r w:rsidRPr="002207AB">
              <w:rPr>
                <w:lang w:eastAsia="zh-CN"/>
              </w:rPr>
              <w:t>M</w:t>
            </w:r>
          </w:p>
        </w:tc>
        <w:tc>
          <w:tcPr>
            <w:tcW w:w="1440" w:type="dxa"/>
          </w:tcPr>
          <w:p w14:paraId="6EEB3BD0" w14:textId="77777777" w:rsidR="00060BC9" w:rsidRPr="002207AB" w:rsidRDefault="00060BC9" w:rsidP="009C1CCB">
            <w:pPr>
              <w:pStyle w:val="TAL"/>
              <w:rPr>
                <w:i/>
                <w:lang w:eastAsia="ja-JP"/>
              </w:rPr>
            </w:pPr>
          </w:p>
        </w:tc>
        <w:tc>
          <w:tcPr>
            <w:tcW w:w="1872" w:type="dxa"/>
          </w:tcPr>
          <w:p w14:paraId="51627F91"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4AC4B1D2" w14:textId="26E705CE"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76E69E73" w14:textId="77777777" w:rsidR="00060BC9" w:rsidRPr="002207AB" w:rsidRDefault="00060BC9" w:rsidP="009C1CCB">
            <w:pPr>
              <w:pStyle w:val="TAL"/>
              <w:rPr>
                <w:lang w:val="en-US" w:eastAsia="ja-JP" w:bidi="ar"/>
              </w:rPr>
            </w:pPr>
            <w:r w:rsidRPr="002207AB">
              <w:rPr>
                <w:lang w:val="en-US" w:eastAsia="ja-JP" w:bidi="ar"/>
              </w:rPr>
              <w:t>Unit: 0.1 millisecond</w:t>
            </w:r>
          </w:p>
        </w:tc>
      </w:tr>
      <w:tr w:rsidR="00060BC9" w:rsidRPr="002207AB" w14:paraId="3FEEAC5B" w14:textId="77777777" w:rsidTr="009C1CCB">
        <w:trPr>
          <w:cantSplit/>
        </w:trPr>
        <w:tc>
          <w:tcPr>
            <w:tcW w:w="2448" w:type="dxa"/>
          </w:tcPr>
          <w:p w14:paraId="728821D7" w14:textId="77777777" w:rsidR="00060BC9" w:rsidRPr="002207AB" w:rsidRDefault="00060BC9" w:rsidP="009C1CCB">
            <w:pPr>
              <w:pStyle w:val="TAL"/>
              <w:rPr>
                <w:lang w:eastAsia="zh-CN"/>
              </w:rPr>
            </w:pPr>
            <w:r w:rsidRPr="002207AB">
              <w:rPr>
                <w:lang w:eastAsia="zh-CN"/>
              </w:rPr>
              <w:t>Average Packet Delay DL</w:t>
            </w:r>
          </w:p>
        </w:tc>
        <w:tc>
          <w:tcPr>
            <w:tcW w:w="1080" w:type="dxa"/>
          </w:tcPr>
          <w:p w14:paraId="6B872D4A" w14:textId="77777777" w:rsidR="00060BC9" w:rsidRPr="002207AB" w:rsidRDefault="00060BC9" w:rsidP="009C1CCB">
            <w:pPr>
              <w:pStyle w:val="TAL"/>
              <w:rPr>
                <w:rFonts w:cs="Arial"/>
                <w:lang w:eastAsia="ja-JP"/>
              </w:rPr>
            </w:pPr>
            <w:r w:rsidRPr="002207AB">
              <w:rPr>
                <w:lang w:eastAsia="zh-CN"/>
              </w:rPr>
              <w:t>M</w:t>
            </w:r>
          </w:p>
        </w:tc>
        <w:tc>
          <w:tcPr>
            <w:tcW w:w="1440" w:type="dxa"/>
          </w:tcPr>
          <w:p w14:paraId="3BE15736" w14:textId="77777777" w:rsidR="00060BC9" w:rsidRPr="002207AB" w:rsidRDefault="00060BC9" w:rsidP="009C1CCB">
            <w:pPr>
              <w:pStyle w:val="TAL"/>
              <w:rPr>
                <w:i/>
                <w:lang w:eastAsia="ja-JP"/>
              </w:rPr>
            </w:pPr>
          </w:p>
        </w:tc>
        <w:tc>
          <w:tcPr>
            <w:tcW w:w="1872" w:type="dxa"/>
          </w:tcPr>
          <w:p w14:paraId="4EDB78AD"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54B15851" w14:textId="07D685A2"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3296029A" w14:textId="77777777" w:rsidR="00060BC9" w:rsidRPr="002207AB" w:rsidRDefault="00060BC9" w:rsidP="009C1CCB">
            <w:pPr>
              <w:pStyle w:val="TAL"/>
              <w:rPr>
                <w:lang w:val="en-US" w:eastAsia="ja-JP" w:bidi="ar"/>
              </w:rPr>
            </w:pPr>
            <w:r w:rsidRPr="002207AB">
              <w:rPr>
                <w:lang w:val="en-US" w:eastAsia="ja-JP" w:bidi="ar"/>
              </w:rPr>
              <w:t>Unit: 0.1 millisecond</w:t>
            </w:r>
          </w:p>
        </w:tc>
      </w:tr>
    </w:tbl>
    <w:p w14:paraId="4256F3CD" w14:textId="4F0EECFB" w:rsidR="00060BC9" w:rsidRPr="002207AB" w:rsidRDefault="00060BC9" w:rsidP="00060BC9"/>
    <w:p w14:paraId="1CD3EA06" w14:textId="4BD14A81" w:rsidR="00060BC9" w:rsidRPr="002207AB" w:rsidRDefault="00060BC9" w:rsidP="00060BC9">
      <w:pPr>
        <w:pStyle w:val="Heading4"/>
      </w:pPr>
      <w:bookmarkStart w:id="5203" w:name="_Toc192842896"/>
      <w:bookmarkStart w:id="5204" w:name="_Toc209691559"/>
      <w:r w:rsidRPr="002207AB">
        <w:lastRenderedPageBreak/>
        <w:t>9.3.1.</w:t>
      </w:r>
      <w:r>
        <w:t>151</w:t>
      </w:r>
      <w:r w:rsidRPr="002207AB">
        <w:tab/>
        <w:t>Data Collection ID</w:t>
      </w:r>
      <w:bookmarkEnd w:id="5203"/>
      <w:bookmarkEnd w:id="5204"/>
    </w:p>
    <w:p w14:paraId="08C5A6E6" w14:textId="77777777" w:rsidR="00060BC9" w:rsidRPr="002207AB" w:rsidRDefault="00060BC9" w:rsidP="00060BC9">
      <w:r w:rsidRPr="002207AB">
        <w:t xml:space="preserve">This IE indicates the </w:t>
      </w:r>
      <w:r w:rsidRPr="002207AB">
        <w:rPr>
          <w:lang w:eastAsia="ja-JP"/>
        </w:rPr>
        <w:t xml:space="preserve">gNB-CU-CP Measurement ID and gNB-CU-UP Measurement ID </w:t>
      </w:r>
      <w:r w:rsidRPr="002207AB">
        <w:t>which together identify a Data Collection Reporting context.</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720B32B0"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21A07A4E" w14:textId="77777777" w:rsidR="00060BC9" w:rsidRPr="002207AB" w:rsidRDefault="00060BC9" w:rsidP="009C1CCB">
            <w:pPr>
              <w:pStyle w:val="TAH"/>
              <w:rPr>
                <w:rFonts w:eastAsia="Malgun Gothic"/>
              </w:rPr>
            </w:pPr>
            <w:r w:rsidRPr="002207AB">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tcPr>
          <w:p w14:paraId="2480D762"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7DD3844B"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36872C34"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7AB7A393"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D9B67F9"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32A4868B" w14:textId="77777777" w:rsidR="00060BC9" w:rsidRPr="002207AB" w:rsidRDefault="00060BC9" w:rsidP="009C1CCB">
            <w:pPr>
              <w:pStyle w:val="TAL"/>
              <w:rPr>
                <w:rFonts w:eastAsia="Malgun Gothic"/>
              </w:rPr>
            </w:pPr>
            <w:r w:rsidRPr="002207AB">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6CCA5F08"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AC9C43"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3AF36E9D"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27E74053" w14:textId="77777777" w:rsidR="00060BC9" w:rsidRPr="002207AB" w:rsidRDefault="00060BC9" w:rsidP="009C1CCB">
            <w:pPr>
              <w:pStyle w:val="TAL"/>
              <w:rPr>
                <w:bCs/>
                <w:lang w:eastAsia="zh-CN"/>
              </w:rPr>
            </w:pPr>
            <w:r w:rsidRPr="002207AB">
              <w:rPr>
                <w:lang w:eastAsia="ja-JP"/>
              </w:rPr>
              <w:t>Together with gNB-CU-UP Measurement ID, it identifies a Data Collection Reporting context.</w:t>
            </w:r>
          </w:p>
        </w:tc>
      </w:tr>
      <w:tr w:rsidR="00060BC9" w:rsidRPr="002207AB" w14:paraId="15976C35"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DF0A1A8" w14:textId="77777777" w:rsidR="00060BC9" w:rsidRPr="002207AB" w:rsidRDefault="00060BC9" w:rsidP="009C1CCB">
            <w:pPr>
              <w:pStyle w:val="TAL"/>
              <w:rPr>
                <w:rFonts w:eastAsia="Malgun Gothic"/>
              </w:rPr>
            </w:pPr>
            <w:r w:rsidRPr="002207AB">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1376A0F2"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092194"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E5A1768"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6140FF85" w14:textId="77777777" w:rsidR="00060BC9" w:rsidRPr="002207AB" w:rsidRDefault="00060BC9" w:rsidP="009C1CCB">
            <w:pPr>
              <w:pStyle w:val="TAL"/>
              <w:rPr>
                <w:bCs/>
                <w:lang w:eastAsia="zh-CN"/>
              </w:rPr>
            </w:pPr>
            <w:r w:rsidRPr="002207AB">
              <w:rPr>
                <w:lang w:eastAsia="ja-JP"/>
              </w:rPr>
              <w:t>Together with gNB-CU-CP Measurement ID, it identifies a Data Collection Reporting context.</w:t>
            </w:r>
          </w:p>
        </w:tc>
      </w:tr>
    </w:tbl>
    <w:p w14:paraId="4B3BEE9D" w14:textId="77777777" w:rsidR="00185467" w:rsidRDefault="00185467" w:rsidP="00185467">
      <w:pPr>
        <w:rPr>
          <w:rFonts w:eastAsiaTheme="minorEastAsia"/>
        </w:rPr>
      </w:pPr>
      <w:bookmarkStart w:id="5205" w:name="_Toc36553240"/>
      <w:bookmarkStart w:id="5206" w:name="_Toc45720530"/>
      <w:bookmarkStart w:id="5207" w:name="_Toc45897799"/>
      <w:bookmarkStart w:id="5208" w:name="_Toc51746003"/>
      <w:bookmarkStart w:id="5209" w:name="_Toc45798410"/>
      <w:bookmarkStart w:id="5210" w:name="_Toc64446267"/>
      <w:bookmarkStart w:id="5211" w:name="_Toc73982137"/>
      <w:bookmarkStart w:id="5212" w:name="_Toc36554967"/>
      <w:bookmarkStart w:id="5213" w:name="_Toc45658710"/>
      <w:bookmarkStart w:id="5214" w:name="_Toc20955177"/>
      <w:bookmarkStart w:id="5215" w:name="_Toc29504794"/>
      <w:bookmarkStart w:id="5216" w:name="_Toc45652278"/>
      <w:bookmarkStart w:id="5217" w:name="_Toc29503626"/>
      <w:bookmarkStart w:id="5218" w:name="_Toc29504210"/>
      <w:bookmarkStart w:id="5219" w:name="_Toc105152284"/>
      <w:bookmarkStart w:id="5220" w:name="_Toc106109088"/>
      <w:bookmarkStart w:id="5221" w:name="_Toc107409546"/>
      <w:bookmarkStart w:id="5222" w:name="_Toc99123412"/>
      <w:bookmarkStart w:id="5223" w:name="_Toc99662217"/>
      <w:bookmarkStart w:id="5224" w:name="_Toc184820503"/>
      <w:bookmarkStart w:id="5225" w:name="_Toc88652226"/>
      <w:bookmarkStart w:id="5226" w:name="_Toc97891269"/>
      <w:bookmarkStart w:id="5227" w:name="_Toc105174090"/>
      <w:bookmarkStart w:id="5228" w:name="_Toc106122993"/>
      <w:bookmarkStart w:id="5229" w:name="_Toc112756735"/>
    </w:p>
    <w:p w14:paraId="64072088" w14:textId="3724089C" w:rsidR="00185467" w:rsidRPr="00DC2A9E" w:rsidRDefault="00185467" w:rsidP="00DC2A9E">
      <w:pPr>
        <w:pStyle w:val="Heading4"/>
      </w:pPr>
      <w:bookmarkStart w:id="5230" w:name="_Toc209691560"/>
      <w:r w:rsidRPr="00DC2A9E">
        <w:t xml:space="preserve">9.3.1.152 </w:t>
      </w:r>
      <w:r w:rsidRPr="00DC2A9E">
        <w:tab/>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r w:rsidRPr="00DC2A9E">
        <w:t>Available Bitrate Report Threshold List</w:t>
      </w:r>
      <w:bookmarkEnd w:id="5230"/>
    </w:p>
    <w:p w14:paraId="0077E896" w14:textId="77777777" w:rsidR="00185467" w:rsidRDefault="00185467" w:rsidP="00185467">
      <w:r>
        <w:t>This IE contains a list of available bitrate report thresholds. It is used for available bitrate report for UL and DL as specified in TS 23.501 [20].</w:t>
      </w:r>
    </w:p>
    <w:tbl>
      <w:tblPr>
        <w:tblW w:w="9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185467" w14:paraId="0419A3D3" w14:textId="77777777" w:rsidTr="009C1CCB">
        <w:tc>
          <w:tcPr>
            <w:tcW w:w="2551" w:type="dxa"/>
          </w:tcPr>
          <w:p w14:paraId="13227A8B" w14:textId="77777777" w:rsidR="00185467" w:rsidRDefault="00185467" w:rsidP="009C1CCB">
            <w:pPr>
              <w:pStyle w:val="TAH"/>
              <w:rPr>
                <w:rFonts w:cs="Arial"/>
              </w:rPr>
            </w:pPr>
            <w:r>
              <w:rPr>
                <w:rFonts w:cs="Arial"/>
              </w:rPr>
              <w:t>IE/Group Name</w:t>
            </w:r>
          </w:p>
        </w:tc>
        <w:tc>
          <w:tcPr>
            <w:tcW w:w="1020" w:type="dxa"/>
          </w:tcPr>
          <w:p w14:paraId="2CC3D4E1" w14:textId="77777777" w:rsidR="00185467" w:rsidRDefault="00185467" w:rsidP="009C1CCB">
            <w:pPr>
              <w:pStyle w:val="TAH"/>
              <w:rPr>
                <w:rFonts w:cs="Arial"/>
              </w:rPr>
            </w:pPr>
            <w:r>
              <w:rPr>
                <w:rFonts w:cs="Arial"/>
              </w:rPr>
              <w:t>Presence</w:t>
            </w:r>
          </w:p>
        </w:tc>
        <w:tc>
          <w:tcPr>
            <w:tcW w:w="1474" w:type="dxa"/>
          </w:tcPr>
          <w:p w14:paraId="6FCA8B6C" w14:textId="77777777" w:rsidR="00185467" w:rsidRDefault="00185467" w:rsidP="009C1CCB">
            <w:pPr>
              <w:pStyle w:val="TAH"/>
              <w:rPr>
                <w:rFonts w:cs="Arial"/>
              </w:rPr>
            </w:pPr>
            <w:r>
              <w:rPr>
                <w:rFonts w:cs="Arial"/>
              </w:rPr>
              <w:t>Range</w:t>
            </w:r>
          </w:p>
        </w:tc>
        <w:tc>
          <w:tcPr>
            <w:tcW w:w="1872" w:type="dxa"/>
          </w:tcPr>
          <w:p w14:paraId="4853A1F6" w14:textId="77777777" w:rsidR="00185467" w:rsidRDefault="00185467" w:rsidP="009C1CCB">
            <w:pPr>
              <w:pStyle w:val="TAH"/>
              <w:rPr>
                <w:rFonts w:cs="Arial"/>
              </w:rPr>
            </w:pPr>
            <w:r>
              <w:rPr>
                <w:rFonts w:cs="Arial"/>
              </w:rPr>
              <w:t>IE type and reference</w:t>
            </w:r>
          </w:p>
        </w:tc>
        <w:tc>
          <w:tcPr>
            <w:tcW w:w="2880" w:type="dxa"/>
          </w:tcPr>
          <w:p w14:paraId="4B793601" w14:textId="77777777" w:rsidR="00185467" w:rsidRDefault="00185467" w:rsidP="009C1CCB">
            <w:pPr>
              <w:pStyle w:val="TAH"/>
              <w:rPr>
                <w:rFonts w:cs="Arial"/>
              </w:rPr>
            </w:pPr>
            <w:r>
              <w:rPr>
                <w:rFonts w:cs="Arial"/>
              </w:rPr>
              <w:t>Semantics description</w:t>
            </w:r>
          </w:p>
        </w:tc>
      </w:tr>
      <w:tr w:rsidR="00185467" w14:paraId="12F606FC" w14:textId="77777777" w:rsidTr="009C1CCB">
        <w:trPr>
          <w:trHeight w:val="46"/>
        </w:trPr>
        <w:tc>
          <w:tcPr>
            <w:tcW w:w="2551" w:type="dxa"/>
          </w:tcPr>
          <w:p w14:paraId="66AE98DC" w14:textId="77777777" w:rsidR="00185467" w:rsidRDefault="00185467" w:rsidP="009C1CCB">
            <w:pPr>
              <w:pStyle w:val="TAL"/>
              <w:rPr>
                <w:b/>
                <w:bCs/>
                <w:iCs/>
                <w:lang w:eastAsia="ja-JP"/>
              </w:rPr>
            </w:pPr>
            <w:r>
              <w:rPr>
                <w:b/>
                <w:lang w:eastAsia="zh-CN"/>
              </w:rPr>
              <w:t>Available Bitrate Report Threshold Item</w:t>
            </w:r>
          </w:p>
        </w:tc>
        <w:tc>
          <w:tcPr>
            <w:tcW w:w="1020" w:type="dxa"/>
          </w:tcPr>
          <w:p w14:paraId="532B2D80" w14:textId="77777777" w:rsidR="00185467" w:rsidRDefault="00185467" w:rsidP="009C1CCB">
            <w:pPr>
              <w:pStyle w:val="TAL"/>
              <w:rPr>
                <w:rFonts w:eastAsia="Batang"/>
                <w:lang w:eastAsia="ja-JP"/>
              </w:rPr>
            </w:pPr>
          </w:p>
        </w:tc>
        <w:tc>
          <w:tcPr>
            <w:tcW w:w="1474" w:type="dxa"/>
          </w:tcPr>
          <w:p w14:paraId="3A7D71D3" w14:textId="77777777" w:rsidR="00185467" w:rsidRDefault="00185467" w:rsidP="009C1CCB">
            <w:pPr>
              <w:pStyle w:val="TAL"/>
              <w:rPr>
                <w:i/>
                <w:szCs w:val="18"/>
                <w:lang w:eastAsia="ja-JP"/>
              </w:rPr>
            </w:pPr>
            <w:r>
              <w:rPr>
                <w:bCs/>
                <w:i/>
                <w:szCs w:val="18"/>
                <w:lang w:eastAsia="ja-JP"/>
              </w:rPr>
              <w:t>1..&lt;maxnoof</w:t>
            </w:r>
            <w:r>
              <w:rPr>
                <w:bCs/>
                <w:i/>
                <w:szCs w:val="18"/>
                <w:lang w:eastAsia="zh-CN"/>
              </w:rPr>
              <w:t>Thresholds</w:t>
            </w:r>
            <w:r>
              <w:rPr>
                <w:bCs/>
                <w:i/>
                <w:szCs w:val="18"/>
                <w:lang w:eastAsia="ja-JP"/>
              </w:rPr>
              <w:t>&gt;</w:t>
            </w:r>
          </w:p>
        </w:tc>
        <w:tc>
          <w:tcPr>
            <w:tcW w:w="1872" w:type="dxa"/>
          </w:tcPr>
          <w:p w14:paraId="79847BD3" w14:textId="77777777" w:rsidR="00185467" w:rsidRDefault="00185467" w:rsidP="009C1CCB">
            <w:pPr>
              <w:pStyle w:val="TAL"/>
              <w:rPr>
                <w:lang w:eastAsia="ja-JP"/>
              </w:rPr>
            </w:pPr>
          </w:p>
        </w:tc>
        <w:tc>
          <w:tcPr>
            <w:tcW w:w="2880" w:type="dxa"/>
          </w:tcPr>
          <w:p w14:paraId="6A8F3520" w14:textId="77777777" w:rsidR="00185467" w:rsidRDefault="00185467" w:rsidP="009C1CCB">
            <w:pPr>
              <w:pStyle w:val="TAL"/>
              <w:rPr>
                <w:lang w:eastAsia="ja-JP"/>
              </w:rPr>
            </w:pPr>
          </w:p>
        </w:tc>
      </w:tr>
      <w:tr w:rsidR="00185467" w14:paraId="66A7B0A0" w14:textId="77777777" w:rsidTr="009C1CCB">
        <w:trPr>
          <w:trHeight w:val="110"/>
        </w:trPr>
        <w:tc>
          <w:tcPr>
            <w:tcW w:w="2551" w:type="dxa"/>
          </w:tcPr>
          <w:p w14:paraId="0376BCC7" w14:textId="77777777" w:rsidR="00185467" w:rsidRDefault="00185467" w:rsidP="009C1CCB">
            <w:pPr>
              <w:pStyle w:val="TAL"/>
              <w:ind w:leftChars="50" w:left="100"/>
              <w:rPr>
                <w:lang w:eastAsia="zh-CN"/>
              </w:rPr>
            </w:pPr>
            <w:r>
              <w:rPr>
                <w:rFonts w:eastAsia="Batang"/>
                <w:lang w:eastAsia="ja-JP"/>
              </w:rPr>
              <w:t>&gt;Reporting</w:t>
            </w:r>
            <w:r>
              <w:rPr>
                <w:lang w:eastAsia="zh-CN"/>
              </w:rPr>
              <w:t xml:space="preserve"> Threshold</w:t>
            </w:r>
          </w:p>
        </w:tc>
        <w:tc>
          <w:tcPr>
            <w:tcW w:w="1020" w:type="dxa"/>
          </w:tcPr>
          <w:p w14:paraId="7D34DFDA" w14:textId="77777777" w:rsidR="00185467" w:rsidRDefault="00185467" w:rsidP="009C1CCB">
            <w:pPr>
              <w:pStyle w:val="TAL"/>
              <w:rPr>
                <w:lang w:eastAsia="zh-CN"/>
              </w:rPr>
            </w:pPr>
            <w:r>
              <w:rPr>
                <w:rFonts w:hint="eastAsia"/>
                <w:lang w:eastAsia="zh-CN"/>
              </w:rPr>
              <w:t>M</w:t>
            </w:r>
          </w:p>
        </w:tc>
        <w:tc>
          <w:tcPr>
            <w:tcW w:w="1474" w:type="dxa"/>
          </w:tcPr>
          <w:p w14:paraId="707CABEC" w14:textId="77777777" w:rsidR="00185467" w:rsidRDefault="00185467" w:rsidP="009C1CCB">
            <w:pPr>
              <w:pStyle w:val="TAL"/>
              <w:rPr>
                <w:lang w:eastAsia="ja-JP"/>
              </w:rPr>
            </w:pPr>
          </w:p>
        </w:tc>
        <w:tc>
          <w:tcPr>
            <w:tcW w:w="1872" w:type="dxa"/>
          </w:tcPr>
          <w:p w14:paraId="79DC7524" w14:textId="77777777" w:rsidR="00185467" w:rsidRDefault="00185467" w:rsidP="009C1CCB">
            <w:pPr>
              <w:pStyle w:val="TAL"/>
              <w:rPr>
                <w:highlight w:val="yellow"/>
                <w:lang w:eastAsia="ja-JP"/>
              </w:rPr>
            </w:pPr>
            <w:r w:rsidRPr="00CF160F">
              <w:rPr>
                <w:rFonts w:eastAsia="DengXian"/>
                <w:lang w:eastAsia="zh-CN"/>
              </w:rPr>
              <w:t>INTEGER (0..</w:t>
            </w:r>
            <w:r w:rsidRPr="00CF160F">
              <w:rPr>
                <w:rFonts w:eastAsiaTheme="minorEastAsia"/>
                <w:lang w:eastAsia="zh-CN"/>
              </w:rPr>
              <w:t xml:space="preserve"> 4000000000</w:t>
            </w:r>
            <w:r w:rsidRPr="00CF160F">
              <w:rPr>
                <w:rFonts w:eastAsia="DengXian"/>
                <w:lang w:eastAsia="zh-CN"/>
              </w:rPr>
              <w:t>)</w:t>
            </w:r>
          </w:p>
        </w:tc>
        <w:tc>
          <w:tcPr>
            <w:tcW w:w="2880" w:type="dxa"/>
          </w:tcPr>
          <w:p w14:paraId="1986E263" w14:textId="77777777" w:rsidR="00185467" w:rsidRDefault="00185467" w:rsidP="009C1CCB">
            <w:pPr>
              <w:pStyle w:val="TAL"/>
              <w:rPr>
                <w:rFonts w:eastAsia="DengXian"/>
                <w:highlight w:val="yellow"/>
                <w:lang w:eastAsia="zh-CN"/>
              </w:rPr>
            </w:pPr>
            <w:r w:rsidRPr="00D117E9">
              <w:rPr>
                <w:rFonts w:eastAsiaTheme="minorEastAsia"/>
                <w:lang w:eastAsia="zh-CN"/>
              </w:rPr>
              <w:t>This IE indicates the Reporting threshold as specified in TS 23.501 [</w:t>
            </w:r>
            <w:r>
              <w:rPr>
                <w:rFonts w:eastAsiaTheme="minorEastAsia" w:hint="eastAsia"/>
                <w:lang w:eastAsia="zh-CN"/>
              </w:rPr>
              <w:t>20</w:t>
            </w:r>
            <w:r w:rsidRPr="00D117E9">
              <w:rPr>
                <w:rFonts w:eastAsiaTheme="minorEastAsia"/>
                <w:lang w:eastAsia="zh-CN"/>
              </w:rPr>
              <w:t>]. The unit is Kbps.</w:t>
            </w:r>
          </w:p>
        </w:tc>
      </w:tr>
    </w:tbl>
    <w:p w14:paraId="4A2FE0F6" w14:textId="77777777" w:rsidR="00185467" w:rsidRDefault="00185467" w:rsidP="00185467"/>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185467" w14:paraId="2F2745E5" w14:textId="77777777" w:rsidTr="009C1CCB">
        <w:tc>
          <w:tcPr>
            <w:tcW w:w="3288" w:type="dxa"/>
          </w:tcPr>
          <w:p w14:paraId="29D61A5B" w14:textId="77777777" w:rsidR="00185467" w:rsidRDefault="00185467" w:rsidP="009C1CCB">
            <w:pPr>
              <w:pStyle w:val="TAH"/>
              <w:rPr>
                <w:rFonts w:cs="Arial"/>
              </w:rPr>
            </w:pPr>
            <w:r>
              <w:rPr>
                <w:rFonts w:cs="Arial"/>
              </w:rPr>
              <w:t>Range bound</w:t>
            </w:r>
          </w:p>
        </w:tc>
        <w:tc>
          <w:tcPr>
            <w:tcW w:w="6519" w:type="dxa"/>
          </w:tcPr>
          <w:p w14:paraId="15BDD87F" w14:textId="77777777" w:rsidR="00185467" w:rsidRDefault="00185467" w:rsidP="009C1CCB">
            <w:pPr>
              <w:pStyle w:val="TAH"/>
              <w:rPr>
                <w:rFonts w:cs="Arial"/>
              </w:rPr>
            </w:pPr>
            <w:r>
              <w:rPr>
                <w:rFonts w:cs="Arial"/>
              </w:rPr>
              <w:t>Explanation</w:t>
            </w:r>
          </w:p>
        </w:tc>
      </w:tr>
      <w:tr w:rsidR="00185467" w14:paraId="6D675724" w14:textId="77777777" w:rsidTr="009C1CCB">
        <w:tc>
          <w:tcPr>
            <w:tcW w:w="3288" w:type="dxa"/>
          </w:tcPr>
          <w:p w14:paraId="10B14028" w14:textId="77777777" w:rsidR="00185467" w:rsidRDefault="00185467" w:rsidP="009C1CCB">
            <w:pPr>
              <w:pStyle w:val="TAL"/>
              <w:rPr>
                <w:lang w:eastAsia="ja-JP"/>
              </w:rPr>
            </w:pPr>
            <w:r>
              <w:rPr>
                <w:lang w:eastAsia="ja-JP"/>
              </w:rPr>
              <w:t>maxnoof</w:t>
            </w:r>
            <w:r>
              <w:rPr>
                <w:lang w:eastAsia="zh-CN"/>
              </w:rPr>
              <w:t>Thresholds</w:t>
            </w:r>
          </w:p>
        </w:tc>
        <w:tc>
          <w:tcPr>
            <w:tcW w:w="6519" w:type="dxa"/>
          </w:tcPr>
          <w:p w14:paraId="7AF6E976" w14:textId="77777777" w:rsidR="00185467" w:rsidRDefault="00185467" w:rsidP="009C1CCB">
            <w:pPr>
              <w:pStyle w:val="TAL"/>
              <w:rPr>
                <w:lang w:eastAsia="ja-JP"/>
              </w:rPr>
            </w:pPr>
            <w:r>
              <w:rPr>
                <w:lang w:eastAsia="ja-JP"/>
              </w:rPr>
              <w:t xml:space="preserve">Maximum no. of </w:t>
            </w:r>
            <w:r>
              <w:rPr>
                <w:lang w:eastAsia="zh-CN"/>
              </w:rPr>
              <w:t>thresholds allowed to be provided by the CN</w:t>
            </w:r>
            <w:r>
              <w:rPr>
                <w:lang w:eastAsia="ja-JP"/>
              </w:rPr>
              <w:t xml:space="preserve">. Value is </w:t>
            </w:r>
            <w:r>
              <w:rPr>
                <w:lang w:eastAsia="zh-CN"/>
              </w:rPr>
              <w:t>8</w:t>
            </w:r>
            <w:r>
              <w:rPr>
                <w:lang w:eastAsia="ja-JP"/>
              </w:rPr>
              <w:t>.</w:t>
            </w:r>
          </w:p>
        </w:tc>
      </w:tr>
    </w:tbl>
    <w:p w14:paraId="5B66FB91" w14:textId="77777777" w:rsidR="00060BC9" w:rsidRDefault="00060BC9"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231" w:name="_CR9_3_2"/>
      <w:bookmarkStart w:id="5232" w:name="_Toc209691561"/>
      <w:bookmarkEnd w:id="5231"/>
      <w:r w:rsidRPr="00D629EF">
        <w:t>9.3.2</w:t>
      </w:r>
      <w:r w:rsidRPr="00D629EF">
        <w:tab/>
        <w:t>Transport Network Layer Related IEs</w:t>
      </w:r>
      <w:bookmarkEnd w:id="4929"/>
      <w:bookmarkEnd w:id="4930"/>
      <w:bookmarkEnd w:id="4931"/>
      <w:bookmarkEnd w:id="4932"/>
      <w:bookmarkEnd w:id="4933"/>
      <w:bookmarkEnd w:id="4953"/>
      <w:bookmarkEnd w:id="4954"/>
      <w:bookmarkEnd w:id="4955"/>
      <w:bookmarkEnd w:id="4963"/>
      <w:bookmarkEnd w:id="4965"/>
      <w:bookmarkEnd w:id="4966"/>
      <w:bookmarkEnd w:id="5141"/>
      <w:bookmarkEnd w:id="5142"/>
      <w:bookmarkEnd w:id="5183"/>
      <w:bookmarkEnd w:id="5232"/>
    </w:p>
    <w:p w14:paraId="08DBB707" w14:textId="77777777" w:rsidR="00FC324B" w:rsidRPr="00D629EF" w:rsidRDefault="00FC324B" w:rsidP="007B1FA7">
      <w:pPr>
        <w:pStyle w:val="Heading4"/>
        <w:keepNext w:val="0"/>
        <w:keepLines w:val="0"/>
        <w:widowControl w:val="0"/>
      </w:pPr>
      <w:bookmarkStart w:id="5233" w:name="_CR9_3_2_1"/>
      <w:bookmarkStart w:id="5234" w:name="_Toc20955649"/>
      <w:bookmarkStart w:id="5235" w:name="_Toc29461091"/>
      <w:bookmarkStart w:id="5236" w:name="_Toc29505823"/>
      <w:bookmarkStart w:id="5237" w:name="_Toc36556348"/>
      <w:bookmarkStart w:id="5238" w:name="_Toc45881834"/>
      <w:bookmarkStart w:id="5239" w:name="_Toc51852475"/>
      <w:bookmarkStart w:id="5240" w:name="_Toc56620426"/>
      <w:bookmarkStart w:id="5241" w:name="_Toc64448066"/>
      <w:bookmarkStart w:id="5242" w:name="_Toc74152842"/>
      <w:bookmarkStart w:id="5243" w:name="_Toc88656268"/>
      <w:bookmarkStart w:id="5244" w:name="_Toc88657327"/>
      <w:bookmarkStart w:id="5245" w:name="_Toc105657421"/>
      <w:bookmarkStart w:id="5246" w:name="_Toc106108802"/>
      <w:bookmarkStart w:id="5247" w:name="_Toc112687905"/>
      <w:bookmarkStart w:id="5248" w:name="_Toc209691562"/>
      <w:bookmarkEnd w:id="5233"/>
      <w:r w:rsidRPr="00D629EF">
        <w:t>9.3.2.1</w:t>
      </w:r>
      <w:r w:rsidRPr="00D629EF">
        <w:tab/>
        <w:t>UP Transport Layer Information</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49" w:name="_CR9_3_2_2"/>
      <w:bookmarkStart w:id="5250" w:name="_Toc20955650"/>
      <w:bookmarkStart w:id="5251" w:name="_Toc29461092"/>
      <w:bookmarkStart w:id="5252" w:name="_Toc29505824"/>
      <w:bookmarkStart w:id="5253" w:name="_Toc36556349"/>
      <w:bookmarkStart w:id="5254" w:name="_Toc45881835"/>
      <w:bookmarkStart w:id="5255" w:name="_Toc51852476"/>
      <w:bookmarkStart w:id="5256" w:name="_Toc56620427"/>
      <w:bookmarkStart w:id="5257" w:name="_Toc64448067"/>
      <w:bookmarkStart w:id="5258" w:name="_Toc74152843"/>
      <w:bookmarkStart w:id="5259" w:name="_Toc88656269"/>
      <w:bookmarkStart w:id="5260" w:name="_Toc88657328"/>
      <w:bookmarkStart w:id="5261" w:name="_Toc105657422"/>
      <w:bookmarkStart w:id="5262" w:name="_Toc106108803"/>
      <w:bookmarkStart w:id="5263" w:name="_Toc112687906"/>
      <w:bookmarkStart w:id="5264" w:name="_Toc209691563"/>
      <w:bookmarkEnd w:id="5249"/>
      <w:r w:rsidRPr="00673604">
        <w:t>9.3.2.2</w:t>
      </w:r>
      <w:r w:rsidRPr="00673604">
        <w:tab/>
        <w:t>CP Transport Layer Information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65" w:name="_CR9_3_2_3"/>
      <w:bookmarkStart w:id="5266" w:name="_Toc20955651"/>
      <w:bookmarkStart w:id="5267" w:name="_Toc29461093"/>
      <w:bookmarkStart w:id="5268" w:name="_Toc29505825"/>
      <w:bookmarkStart w:id="5269" w:name="_Toc36556350"/>
      <w:bookmarkStart w:id="5270" w:name="_Toc45881836"/>
      <w:bookmarkStart w:id="5271" w:name="_Toc51852477"/>
      <w:bookmarkStart w:id="5272" w:name="_Toc56620428"/>
      <w:bookmarkStart w:id="5273" w:name="_Toc64448068"/>
      <w:bookmarkStart w:id="5274" w:name="_Toc74152844"/>
      <w:bookmarkStart w:id="5275" w:name="_Toc88656270"/>
      <w:bookmarkStart w:id="5276" w:name="_Toc88657329"/>
      <w:bookmarkStart w:id="5277" w:name="_Toc105657423"/>
      <w:bookmarkStart w:id="5278" w:name="_Toc106108804"/>
      <w:bookmarkStart w:id="5279" w:name="_Toc112687907"/>
      <w:bookmarkStart w:id="5280" w:name="_Toc209691564"/>
      <w:bookmarkEnd w:id="5265"/>
      <w:r w:rsidRPr="00D629EF">
        <w:t>9.3.2.3</w:t>
      </w:r>
      <w:r w:rsidRPr="00D629EF">
        <w:tab/>
        <w:t>GTP-TEID</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81" w:name="_CR9_3_2_4"/>
      <w:bookmarkStart w:id="5282" w:name="_Toc20955652"/>
      <w:bookmarkStart w:id="5283" w:name="_Toc29461094"/>
      <w:bookmarkStart w:id="5284" w:name="_Toc29505826"/>
      <w:bookmarkStart w:id="5285" w:name="_Toc36556351"/>
      <w:bookmarkStart w:id="5286" w:name="_Toc45881837"/>
      <w:bookmarkStart w:id="5287" w:name="_Toc51852478"/>
      <w:bookmarkStart w:id="5288" w:name="_Toc56620429"/>
      <w:bookmarkStart w:id="5289" w:name="_Toc64448069"/>
      <w:bookmarkStart w:id="5290" w:name="_Toc74152845"/>
      <w:bookmarkStart w:id="5291" w:name="_Toc88656271"/>
      <w:bookmarkStart w:id="5292" w:name="_Toc88657330"/>
      <w:bookmarkStart w:id="5293" w:name="_Toc105657424"/>
      <w:bookmarkStart w:id="5294" w:name="_Toc106108805"/>
      <w:bookmarkStart w:id="5295" w:name="_Toc112687908"/>
      <w:bookmarkStart w:id="5296" w:name="_Toc209691565"/>
      <w:bookmarkEnd w:id="5281"/>
      <w:r w:rsidRPr="00D629EF">
        <w:t>9.3.2.4</w:t>
      </w:r>
      <w:r w:rsidRPr="00D629EF">
        <w:tab/>
        <w:t>Transport Layer Address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97" w:name="_CR9_3_2_5"/>
      <w:bookmarkStart w:id="5298" w:name="_Toc20955653"/>
      <w:bookmarkStart w:id="5299" w:name="_Toc29461095"/>
      <w:bookmarkStart w:id="5300" w:name="_Toc29505827"/>
      <w:bookmarkStart w:id="5301" w:name="_Toc36556352"/>
      <w:bookmarkStart w:id="5302" w:name="_Toc45881838"/>
      <w:bookmarkStart w:id="5303" w:name="_Toc51852479"/>
      <w:bookmarkStart w:id="5304" w:name="_Toc56620430"/>
      <w:bookmarkStart w:id="5305" w:name="_Toc64448070"/>
      <w:bookmarkStart w:id="5306" w:name="_Toc74152846"/>
      <w:bookmarkStart w:id="5307" w:name="_Toc88656272"/>
      <w:bookmarkStart w:id="5308" w:name="_Toc88657331"/>
      <w:bookmarkStart w:id="5309" w:name="_Toc105657425"/>
      <w:bookmarkStart w:id="5310" w:name="_Toc106108806"/>
      <w:bookmarkStart w:id="5311" w:name="_Toc112687909"/>
      <w:bookmarkStart w:id="5312" w:name="_Toc209691566"/>
      <w:bookmarkEnd w:id="5297"/>
      <w:r w:rsidRPr="00673604">
        <w:t>9.3.2.5</w:t>
      </w:r>
      <w:r w:rsidRPr="00673604">
        <w:tab/>
        <w:t>Data Forwarding Information Request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313" w:name="_CR9_3_2_6"/>
      <w:bookmarkStart w:id="5314" w:name="_Toc20955654"/>
      <w:bookmarkStart w:id="5315" w:name="_Toc29461096"/>
      <w:bookmarkStart w:id="5316" w:name="_Toc29505828"/>
      <w:bookmarkStart w:id="5317" w:name="_Toc36556353"/>
      <w:bookmarkStart w:id="5318" w:name="_Toc45881839"/>
      <w:bookmarkStart w:id="5319" w:name="_Toc51852480"/>
      <w:bookmarkStart w:id="5320" w:name="_Toc56620431"/>
      <w:bookmarkStart w:id="5321" w:name="_Toc64448071"/>
      <w:bookmarkStart w:id="5322" w:name="_Toc74152847"/>
      <w:bookmarkStart w:id="5323" w:name="_Toc88656273"/>
      <w:bookmarkStart w:id="5324" w:name="_Toc88657332"/>
      <w:bookmarkStart w:id="5325" w:name="_Toc105657426"/>
      <w:bookmarkStart w:id="5326" w:name="_Toc106108807"/>
      <w:bookmarkStart w:id="5327" w:name="_Toc112687910"/>
      <w:bookmarkStart w:id="5328" w:name="_Toc209691567"/>
      <w:bookmarkEnd w:id="5313"/>
      <w:r w:rsidRPr="00673604">
        <w:t>9.3.2.6</w:t>
      </w:r>
      <w:r w:rsidRPr="00673604">
        <w:tab/>
        <w:t>Data Forwarding Information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329" w:name="_CR9_3_2_7"/>
      <w:bookmarkStart w:id="5330" w:name="_Toc5694533"/>
      <w:bookmarkStart w:id="5331" w:name="_Toc29461097"/>
      <w:bookmarkStart w:id="5332" w:name="_Toc29505829"/>
      <w:bookmarkStart w:id="5333" w:name="_Toc36556354"/>
      <w:bookmarkStart w:id="5334" w:name="_Toc45881840"/>
      <w:bookmarkStart w:id="5335" w:name="_Toc51852481"/>
      <w:bookmarkStart w:id="5336" w:name="_Toc56620432"/>
      <w:bookmarkStart w:id="5337" w:name="_Toc64448072"/>
      <w:bookmarkStart w:id="5338" w:name="_Toc74152848"/>
      <w:bookmarkStart w:id="5339" w:name="_Toc88656274"/>
      <w:bookmarkStart w:id="5340" w:name="_Toc88657333"/>
      <w:bookmarkStart w:id="5341" w:name="_Toc105657427"/>
      <w:bookmarkStart w:id="5342" w:name="_Toc106108808"/>
      <w:bookmarkStart w:id="5343" w:name="_Toc112687911"/>
      <w:bookmarkStart w:id="5344" w:name="_Toc209691568"/>
      <w:bookmarkEnd w:id="5329"/>
      <w:r w:rsidRPr="00D629EF">
        <w:t>9.3.2.7</w:t>
      </w:r>
      <w:r w:rsidRPr="00D629EF">
        <w:tab/>
        <w:t>Transport Network Layer Address Info</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345"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345"/>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346" w:name="_CR9_3_2_8"/>
      <w:bookmarkStart w:id="5347" w:name="_Toc45881841"/>
      <w:bookmarkStart w:id="5348" w:name="_Toc51852482"/>
      <w:bookmarkStart w:id="5349" w:name="_Toc56620433"/>
      <w:bookmarkStart w:id="5350" w:name="_Toc64448073"/>
      <w:bookmarkStart w:id="5351" w:name="_Toc74152849"/>
      <w:bookmarkStart w:id="5352" w:name="_Toc88656275"/>
      <w:bookmarkStart w:id="5353" w:name="_Toc88657334"/>
      <w:bookmarkStart w:id="5354" w:name="_Toc105657428"/>
      <w:bookmarkStart w:id="5355" w:name="_Toc106108809"/>
      <w:bookmarkStart w:id="5356" w:name="_Toc112687912"/>
      <w:bookmarkStart w:id="5357" w:name="_Toc209691569"/>
      <w:bookmarkEnd w:id="5346"/>
      <w:r>
        <w:t>9.3.2.8</w:t>
      </w:r>
      <w:r>
        <w:tab/>
      </w:r>
      <w:r>
        <w:rPr>
          <w:lang w:val="en-US"/>
        </w:rPr>
        <w:t>URI</w:t>
      </w:r>
      <w:bookmarkEnd w:id="5347"/>
      <w:bookmarkEnd w:id="5348"/>
      <w:bookmarkEnd w:id="5349"/>
      <w:bookmarkEnd w:id="5350"/>
      <w:bookmarkEnd w:id="5351"/>
      <w:bookmarkEnd w:id="5352"/>
      <w:bookmarkEnd w:id="5353"/>
      <w:bookmarkEnd w:id="5354"/>
      <w:bookmarkEnd w:id="5355"/>
      <w:bookmarkEnd w:id="5356"/>
      <w:bookmarkEnd w:id="5357"/>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58" w:name="_Toc209691570"/>
      <w:r>
        <w:t>9.3.2.9</w:t>
      </w:r>
      <w:r>
        <w:tab/>
      </w:r>
      <w:r w:rsidRPr="00473695">
        <w:rPr>
          <w:rFonts w:cs="Arial"/>
          <w:noProof/>
          <w:szCs w:val="18"/>
          <w:lang w:eastAsia="ja-JP"/>
        </w:rPr>
        <w:t xml:space="preserve">User Plane </w:t>
      </w:r>
      <w:r>
        <w:rPr>
          <w:rFonts w:cs="Arial"/>
          <w:noProof/>
          <w:szCs w:val="18"/>
          <w:lang w:eastAsia="ja-JP"/>
        </w:rPr>
        <w:t>Failure Indication</w:t>
      </w:r>
      <w:bookmarkEnd w:id="5358"/>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59" w:name="_CR9_3_3"/>
      <w:bookmarkStart w:id="5360" w:name="_Toc20955655"/>
      <w:bookmarkStart w:id="5361" w:name="_Toc29461098"/>
      <w:bookmarkStart w:id="5362" w:name="_Toc29505830"/>
      <w:bookmarkStart w:id="5363" w:name="_Toc36556355"/>
      <w:bookmarkStart w:id="5364" w:name="_Toc45881842"/>
      <w:bookmarkStart w:id="5365" w:name="_Toc51852483"/>
      <w:bookmarkStart w:id="5366" w:name="_Toc56620434"/>
      <w:bookmarkStart w:id="5367" w:name="_Toc64448074"/>
      <w:bookmarkStart w:id="5368" w:name="_Toc74152850"/>
      <w:bookmarkStart w:id="5369" w:name="_Toc88656276"/>
      <w:bookmarkStart w:id="5370" w:name="_Toc88657335"/>
      <w:bookmarkStart w:id="5371" w:name="_Toc105657429"/>
      <w:bookmarkStart w:id="5372" w:name="_Toc106108810"/>
      <w:bookmarkStart w:id="5373" w:name="_Toc112687913"/>
      <w:bookmarkStart w:id="5374" w:name="_Toc209691571"/>
      <w:bookmarkEnd w:id="5359"/>
      <w:r w:rsidRPr="00D629EF">
        <w:t>9.3.3</w:t>
      </w:r>
      <w:r w:rsidRPr="00836DD7">
        <w:tab/>
      </w:r>
      <w:r w:rsidRPr="00D629EF">
        <w:t>Container and List IE definitions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C7CC124" w14:textId="77777777" w:rsidR="00FC324B" w:rsidRPr="00D629EF" w:rsidRDefault="00FC324B" w:rsidP="007B1FA7">
      <w:pPr>
        <w:pStyle w:val="Heading4"/>
        <w:keepNext w:val="0"/>
        <w:keepLines w:val="0"/>
        <w:widowControl w:val="0"/>
      </w:pPr>
      <w:bookmarkStart w:id="5375" w:name="_CR9_3_3_1"/>
      <w:bookmarkStart w:id="5376" w:name="_Toc20955656"/>
      <w:bookmarkStart w:id="5377" w:name="_Toc29461099"/>
      <w:bookmarkStart w:id="5378" w:name="_Toc29505831"/>
      <w:bookmarkStart w:id="5379" w:name="_Toc36556356"/>
      <w:bookmarkStart w:id="5380" w:name="_Toc45881843"/>
      <w:bookmarkStart w:id="5381" w:name="_Toc51852484"/>
      <w:bookmarkStart w:id="5382" w:name="_Toc56620435"/>
      <w:bookmarkStart w:id="5383" w:name="_Toc64448075"/>
      <w:bookmarkStart w:id="5384" w:name="_Toc74152851"/>
      <w:bookmarkStart w:id="5385" w:name="_Toc88656277"/>
      <w:bookmarkStart w:id="5386" w:name="_Toc88657336"/>
      <w:bookmarkStart w:id="5387" w:name="_Toc105657430"/>
      <w:bookmarkStart w:id="5388" w:name="_Toc106108811"/>
      <w:bookmarkStart w:id="5389" w:name="_Toc112687914"/>
      <w:bookmarkStart w:id="5390" w:name="_Toc209691572"/>
      <w:bookmarkEnd w:id="5375"/>
      <w:r w:rsidRPr="00D629EF">
        <w:t>9.3.3.1</w:t>
      </w:r>
      <w:r w:rsidRPr="00D629EF">
        <w:tab/>
        <w:t>DRB To Setup List E-UTRAN</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91" w:name="_CR9_3_3_2"/>
      <w:bookmarkStart w:id="5392" w:name="_Toc20955657"/>
      <w:bookmarkStart w:id="5393" w:name="_Toc29461100"/>
      <w:bookmarkStart w:id="5394" w:name="_Toc29505832"/>
      <w:bookmarkStart w:id="5395" w:name="_Toc36556357"/>
      <w:bookmarkStart w:id="5396" w:name="_Toc45881844"/>
      <w:bookmarkStart w:id="5397" w:name="_Toc51852485"/>
      <w:bookmarkStart w:id="5398" w:name="_Toc56620436"/>
      <w:bookmarkStart w:id="5399" w:name="_Toc64448076"/>
      <w:bookmarkStart w:id="5400" w:name="_Toc74152852"/>
      <w:bookmarkStart w:id="5401" w:name="_Toc88656278"/>
      <w:bookmarkStart w:id="5402" w:name="_Toc88657337"/>
      <w:bookmarkStart w:id="5403" w:name="_Toc105657431"/>
      <w:bookmarkStart w:id="5404" w:name="_Toc106108812"/>
      <w:bookmarkStart w:id="5405" w:name="_Toc112687915"/>
      <w:bookmarkStart w:id="5406" w:name="_Toc209691573"/>
      <w:bookmarkEnd w:id="5391"/>
      <w:r w:rsidRPr="00D629EF">
        <w:t>9.3.3.2</w:t>
      </w:r>
      <w:r w:rsidRPr="00D629EF">
        <w:tab/>
        <w:t>PDU Session Resource To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407" w:name="_CR9_3_3_3"/>
      <w:bookmarkStart w:id="5408" w:name="_Toc20955658"/>
      <w:bookmarkStart w:id="5409" w:name="_Toc29461101"/>
      <w:bookmarkStart w:id="5410" w:name="_Toc29505833"/>
      <w:bookmarkStart w:id="5411" w:name="_Toc36556358"/>
      <w:bookmarkStart w:id="5412" w:name="_Toc45881845"/>
      <w:bookmarkStart w:id="5413" w:name="_Toc51852486"/>
      <w:bookmarkStart w:id="5414" w:name="_Toc56620437"/>
      <w:bookmarkStart w:id="5415" w:name="_Toc64448077"/>
      <w:bookmarkStart w:id="5416" w:name="_Toc74152853"/>
      <w:bookmarkStart w:id="5417" w:name="_Toc88656279"/>
      <w:bookmarkStart w:id="5418" w:name="_Toc88657338"/>
      <w:bookmarkStart w:id="5419" w:name="_Toc105657432"/>
      <w:bookmarkStart w:id="5420" w:name="_Toc106108813"/>
      <w:bookmarkStart w:id="5421" w:name="_Toc112687916"/>
      <w:bookmarkStart w:id="5422" w:name="_Toc209691574"/>
      <w:bookmarkEnd w:id="5407"/>
      <w:r w:rsidRPr="00D629EF">
        <w:t>9.3.3.3</w:t>
      </w:r>
      <w:r w:rsidRPr="00D629EF">
        <w:tab/>
        <w:t>DRB Setup List E-UTRAN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423" w:name="_CR9_3_3_4"/>
      <w:bookmarkStart w:id="5424" w:name="_Toc20955659"/>
      <w:bookmarkStart w:id="5425" w:name="_Toc29461102"/>
      <w:bookmarkStart w:id="5426" w:name="_Toc29505834"/>
      <w:bookmarkStart w:id="5427" w:name="_Toc36556359"/>
      <w:bookmarkStart w:id="5428" w:name="_Toc45881846"/>
      <w:bookmarkStart w:id="5429" w:name="_Toc51852487"/>
      <w:bookmarkStart w:id="5430" w:name="_Toc56620438"/>
      <w:bookmarkStart w:id="5431" w:name="_Toc64448078"/>
      <w:bookmarkStart w:id="5432" w:name="_Toc74152854"/>
      <w:bookmarkStart w:id="5433" w:name="_Toc88656280"/>
      <w:bookmarkStart w:id="5434" w:name="_Toc88657339"/>
      <w:bookmarkStart w:id="5435" w:name="_Toc105657433"/>
      <w:bookmarkStart w:id="5436" w:name="_Toc106108814"/>
      <w:bookmarkStart w:id="5437" w:name="_Toc112687917"/>
      <w:bookmarkStart w:id="5438" w:name="_Toc209691575"/>
      <w:bookmarkEnd w:id="5423"/>
      <w:r w:rsidRPr="00D629EF">
        <w:t>9.3.3.4</w:t>
      </w:r>
      <w:r w:rsidRPr="00D629EF">
        <w:tab/>
        <w:t>DRB Failed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439" w:name="_Hlk138603892"/>
    </w:p>
    <w:p w14:paraId="5BDA5594" w14:textId="77777777" w:rsidR="00FC324B" w:rsidRPr="00D629EF" w:rsidRDefault="00FC324B" w:rsidP="007B1FA7">
      <w:pPr>
        <w:pStyle w:val="Heading4"/>
        <w:keepNext w:val="0"/>
        <w:keepLines w:val="0"/>
        <w:widowControl w:val="0"/>
      </w:pPr>
      <w:bookmarkStart w:id="5440" w:name="_CR9_3_3_5"/>
      <w:bookmarkStart w:id="5441" w:name="_Toc20955660"/>
      <w:bookmarkStart w:id="5442" w:name="_Toc29461103"/>
      <w:bookmarkStart w:id="5443" w:name="_Toc29505835"/>
      <w:bookmarkStart w:id="5444" w:name="_Toc36556360"/>
      <w:bookmarkStart w:id="5445" w:name="_Toc45881847"/>
      <w:bookmarkStart w:id="5446" w:name="_Toc51852488"/>
      <w:bookmarkStart w:id="5447" w:name="_Toc56620439"/>
      <w:bookmarkStart w:id="5448" w:name="_Toc64448079"/>
      <w:bookmarkStart w:id="5449" w:name="_Toc74152855"/>
      <w:bookmarkStart w:id="5450" w:name="_Toc88656281"/>
      <w:bookmarkStart w:id="5451" w:name="_Toc88657340"/>
      <w:bookmarkStart w:id="5452" w:name="_Toc105657434"/>
      <w:bookmarkStart w:id="5453" w:name="_Toc106108815"/>
      <w:bookmarkStart w:id="5454" w:name="_Toc112687918"/>
      <w:bookmarkStart w:id="5455" w:name="_Toc209691576"/>
      <w:bookmarkEnd w:id="5440"/>
      <w:r w:rsidRPr="00D629EF">
        <w:t>9.3.3.5</w:t>
      </w:r>
      <w:r w:rsidRPr="00D629EF">
        <w:tab/>
        <w:t>PDU Session Resource Setup List</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56" w:name="_CR9_3_3_6"/>
      <w:bookmarkStart w:id="5457" w:name="_Toc20955661"/>
      <w:bookmarkStart w:id="5458" w:name="_Toc29461104"/>
      <w:bookmarkStart w:id="5459" w:name="_Toc29505836"/>
      <w:bookmarkStart w:id="5460" w:name="_Toc36556361"/>
      <w:bookmarkStart w:id="5461" w:name="_Toc45881848"/>
      <w:bookmarkStart w:id="5462" w:name="_Toc51852489"/>
      <w:bookmarkStart w:id="5463" w:name="_Toc56620440"/>
      <w:bookmarkStart w:id="5464" w:name="_Toc64448080"/>
      <w:bookmarkStart w:id="5465" w:name="_Toc74152856"/>
      <w:bookmarkStart w:id="5466" w:name="_Toc88656282"/>
      <w:bookmarkStart w:id="5467" w:name="_Toc88657341"/>
      <w:bookmarkStart w:id="5468" w:name="_Toc105657435"/>
      <w:bookmarkStart w:id="5469" w:name="_Toc106108816"/>
      <w:bookmarkStart w:id="5470" w:name="_Toc112687919"/>
      <w:bookmarkStart w:id="5471" w:name="_Toc209691577"/>
      <w:bookmarkEnd w:id="5439"/>
      <w:bookmarkEnd w:id="5456"/>
      <w:r w:rsidRPr="00D629EF">
        <w:t>9.3.3.6</w:t>
      </w:r>
      <w:r w:rsidRPr="00D629EF">
        <w:tab/>
        <w:t>PDU Session Resource Failed List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72" w:name="_CR9_3_3_7"/>
      <w:bookmarkStart w:id="5473" w:name="_Toc20955662"/>
      <w:bookmarkStart w:id="5474" w:name="_Toc29461105"/>
      <w:bookmarkStart w:id="5475" w:name="_Toc29505837"/>
      <w:bookmarkStart w:id="5476" w:name="_Toc36556362"/>
      <w:bookmarkStart w:id="5477" w:name="_Toc45881849"/>
      <w:bookmarkStart w:id="5478" w:name="_Toc51852490"/>
      <w:bookmarkStart w:id="5479" w:name="_Toc56620441"/>
      <w:bookmarkStart w:id="5480" w:name="_Toc64448081"/>
      <w:bookmarkStart w:id="5481" w:name="_Toc74152857"/>
      <w:bookmarkStart w:id="5482" w:name="_Toc88656283"/>
      <w:bookmarkStart w:id="5483" w:name="_Toc88657342"/>
      <w:bookmarkStart w:id="5484" w:name="_Toc105657436"/>
      <w:bookmarkStart w:id="5485" w:name="_Toc106108817"/>
      <w:bookmarkStart w:id="5486" w:name="_Toc112687920"/>
      <w:bookmarkStart w:id="5487" w:name="_Toc209691578"/>
      <w:bookmarkEnd w:id="5472"/>
      <w:r w:rsidRPr="00D629EF">
        <w:t>9.3.3.7</w:t>
      </w:r>
      <w:r w:rsidRPr="00D629EF">
        <w:tab/>
        <w:t>DRB To Setup Modification List E-UTRAN</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88" w:name="_CR9_3_3_8"/>
      <w:bookmarkStart w:id="5489" w:name="_Toc20955663"/>
      <w:bookmarkStart w:id="5490" w:name="_Toc29461106"/>
      <w:bookmarkStart w:id="5491" w:name="_Toc29505838"/>
      <w:bookmarkStart w:id="5492" w:name="_Toc36556363"/>
      <w:bookmarkStart w:id="5493" w:name="_Toc45881850"/>
      <w:bookmarkStart w:id="5494" w:name="_Toc51852491"/>
      <w:bookmarkStart w:id="5495" w:name="_Toc56620442"/>
      <w:bookmarkStart w:id="5496" w:name="_Toc64448082"/>
      <w:bookmarkStart w:id="5497" w:name="_Toc74152858"/>
      <w:bookmarkStart w:id="5498" w:name="_Toc88656284"/>
      <w:bookmarkStart w:id="5499" w:name="_Toc88657343"/>
      <w:bookmarkStart w:id="5500" w:name="_Toc105657437"/>
      <w:bookmarkStart w:id="5501" w:name="_Toc106108818"/>
      <w:bookmarkStart w:id="5502" w:name="_Toc112687921"/>
      <w:bookmarkStart w:id="5503" w:name="_Toc209691579"/>
      <w:bookmarkEnd w:id="5488"/>
      <w:r w:rsidRPr="00D629EF">
        <w:t>9.3.3.8</w:t>
      </w:r>
      <w:r w:rsidRPr="00D629EF">
        <w:tab/>
        <w:t>DRB To Modify List E-UTRAN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504" w:name="_CR9_3_3_9"/>
      <w:bookmarkStart w:id="5505" w:name="_Toc20955664"/>
      <w:bookmarkStart w:id="5506" w:name="_Toc29461107"/>
      <w:bookmarkStart w:id="5507" w:name="_Toc29505839"/>
      <w:bookmarkStart w:id="5508" w:name="_Toc36556364"/>
      <w:bookmarkStart w:id="5509" w:name="_Toc45881851"/>
      <w:bookmarkStart w:id="5510" w:name="_Toc51852492"/>
      <w:bookmarkStart w:id="5511" w:name="_Toc56620443"/>
      <w:bookmarkStart w:id="5512" w:name="_Toc64448083"/>
      <w:bookmarkStart w:id="5513" w:name="_Toc74152859"/>
      <w:bookmarkStart w:id="5514" w:name="_Toc88656285"/>
      <w:bookmarkStart w:id="5515" w:name="_Toc88657344"/>
      <w:bookmarkStart w:id="5516" w:name="_Toc105657438"/>
      <w:bookmarkStart w:id="5517" w:name="_Toc106108819"/>
      <w:bookmarkStart w:id="5518" w:name="_Toc112687922"/>
      <w:bookmarkStart w:id="5519" w:name="_Toc209691580"/>
      <w:bookmarkEnd w:id="5504"/>
      <w:r w:rsidRPr="00D629EF">
        <w:t>9.3.3.9</w:t>
      </w:r>
      <w:r w:rsidRPr="00D629EF">
        <w:tab/>
        <w:t>DRB To Remove List E-UTRAN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520" w:name="_CR9_3_3_10"/>
      <w:bookmarkStart w:id="5521" w:name="_Toc20955665"/>
      <w:bookmarkStart w:id="5522" w:name="_Toc29461108"/>
      <w:bookmarkStart w:id="5523" w:name="_Toc29505840"/>
      <w:bookmarkStart w:id="5524" w:name="_Toc36556365"/>
      <w:bookmarkStart w:id="5525" w:name="_Toc45881852"/>
      <w:bookmarkStart w:id="5526" w:name="_Toc51852493"/>
      <w:bookmarkStart w:id="5527" w:name="_Toc56620444"/>
      <w:bookmarkStart w:id="5528" w:name="_Toc64448084"/>
      <w:bookmarkStart w:id="5529" w:name="_Toc74152860"/>
      <w:bookmarkStart w:id="5530" w:name="_Toc88656286"/>
      <w:bookmarkStart w:id="5531" w:name="_Toc88657345"/>
      <w:bookmarkStart w:id="5532" w:name="_Toc105657439"/>
      <w:bookmarkStart w:id="5533" w:name="_Toc106108820"/>
      <w:bookmarkStart w:id="5534" w:name="_Toc112687923"/>
      <w:bookmarkStart w:id="5535" w:name="_Toc209691581"/>
      <w:bookmarkEnd w:id="5520"/>
      <w:r w:rsidRPr="00D629EF">
        <w:t>9.3.3.10</w:t>
      </w:r>
      <w:r w:rsidRPr="00D629EF">
        <w:tab/>
        <w:t>PDU Session Resource To Setup Modification List</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536" w:name="_CR9_3_3_11"/>
      <w:bookmarkStart w:id="5537" w:name="_Toc20955666"/>
      <w:bookmarkStart w:id="5538" w:name="_Toc29461109"/>
      <w:bookmarkStart w:id="5539" w:name="_Toc29505841"/>
      <w:bookmarkStart w:id="5540" w:name="_Toc36556366"/>
      <w:bookmarkStart w:id="5541" w:name="_Toc45881853"/>
      <w:bookmarkStart w:id="5542" w:name="_Toc51852494"/>
      <w:bookmarkStart w:id="5543" w:name="_Toc56620445"/>
      <w:bookmarkStart w:id="5544" w:name="_Toc64448085"/>
      <w:bookmarkStart w:id="5545" w:name="_Toc74152861"/>
      <w:bookmarkStart w:id="5546" w:name="_Toc88656287"/>
      <w:bookmarkStart w:id="5547" w:name="_Toc88657346"/>
      <w:bookmarkStart w:id="5548" w:name="_Toc105657440"/>
      <w:bookmarkStart w:id="5549" w:name="_Toc106108821"/>
      <w:bookmarkStart w:id="5550" w:name="_Toc112687924"/>
      <w:bookmarkStart w:id="5551" w:name="_Toc209691582"/>
      <w:bookmarkEnd w:id="5536"/>
      <w:r w:rsidRPr="00D629EF">
        <w:t>9.3.3.11</w:t>
      </w:r>
      <w:r w:rsidRPr="00D629EF">
        <w:tab/>
        <w:t>PDU Session Resource To Modify List</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r w:rsidR="0073230C" w:rsidRPr="00D629EF" w14:paraId="61D2ADC8" w14:textId="77777777" w:rsidTr="009522B9">
        <w:tc>
          <w:tcPr>
            <w:tcW w:w="2160" w:type="dxa"/>
            <w:tcBorders>
              <w:top w:val="single" w:sz="4" w:space="0" w:color="auto"/>
              <w:left w:val="single" w:sz="4" w:space="0" w:color="auto"/>
              <w:bottom w:val="single" w:sz="4" w:space="0" w:color="auto"/>
              <w:right w:val="single" w:sz="4" w:space="0" w:color="auto"/>
            </w:tcBorders>
          </w:tcPr>
          <w:p w14:paraId="770AF5D8" w14:textId="303FDD49" w:rsidR="0073230C" w:rsidRDefault="0073230C" w:rsidP="0073230C">
            <w:pPr>
              <w:pStyle w:val="TAL"/>
              <w:keepNext w:val="0"/>
              <w:keepLines w:val="0"/>
              <w:widowControl w:val="0"/>
              <w:ind w:leftChars="50" w:left="100"/>
              <w:rPr>
                <w:rFonts w:cs="Arial"/>
                <w:noProof/>
                <w:szCs w:val="18"/>
                <w:lang w:eastAsia="ja-JP"/>
              </w:rPr>
            </w:pPr>
            <w:r w:rsidRPr="002F2666">
              <w:rPr>
                <w:rFonts w:cs="Arial"/>
                <w:noProof/>
                <w:szCs w:val="18"/>
                <w:lang w:eastAsia="zh-CN"/>
              </w:rPr>
              <w:t>&gt;</w:t>
            </w:r>
            <w:r w:rsidRPr="002F2666">
              <w:rPr>
                <w:rFonts w:cs="Arial"/>
                <w:noProof/>
                <w:szCs w:val="18"/>
                <w:lang w:eastAsia="ja-JP"/>
              </w:rPr>
              <w:t>Special Triggering Purpose</w:t>
            </w:r>
            <w:r w:rsidRPr="002F2666"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A865135" w14:textId="1D190593" w:rsidR="0073230C" w:rsidRPr="00473695" w:rsidRDefault="0073230C" w:rsidP="0073230C">
            <w:pPr>
              <w:pStyle w:val="TAL"/>
              <w:keepNext w:val="0"/>
              <w:keepLines w:val="0"/>
              <w:widowControl w:val="0"/>
              <w:rPr>
                <w:lang w:eastAsia="ja-JP"/>
              </w:rPr>
            </w:pPr>
            <w:r w:rsidRPr="002F266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E65445" w14:textId="77777777" w:rsidR="0073230C" w:rsidRPr="00D629EF" w:rsidRDefault="0073230C" w:rsidP="0073230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B91D6" w14:textId="63F799E3" w:rsidR="0073230C" w:rsidRPr="00473695" w:rsidRDefault="0073230C" w:rsidP="0073230C">
            <w:pPr>
              <w:pStyle w:val="TAL"/>
              <w:keepNext w:val="0"/>
              <w:keepLines w:val="0"/>
              <w:widowControl w:val="0"/>
              <w:rPr>
                <w:noProof/>
                <w:lang w:eastAsia="ja-JP"/>
              </w:rPr>
            </w:pPr>
            <w:r w:rsidRPr="002F2666">
              <w:rPr>
                <w:noProof/>
                <w:lang w:eastAsia="ja-JP"/>
              </w:rPr>
              <w:t>ENUMERATED (</w:t>
            </w:r>
            <w:r w:rsidRPr="002F2666">
              <w:rPr>
                <w:rFonts w:hint="eastAsia"/>
                <w:snapToGrid w:val="0"/>
              </w:rPr>
              <w:t>indirect-data-forwarding</w:t>
            </w:r>
            <w:r w:rsidRPr="002F2666">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056B67B" w14:textId="2CD7903A" w:rsidR="0073230C" w:rsidRPr="00FA52B0" w:rsidRDefault="0073230C" w:rsidP="0073230C">
            <w:pPr>
              <w:pStyle w:val="TAL"/>
              <w:keepNext w:val="0"/>
              <w:keepLines w:val="0"/>
              <w:widowControl w:val="0"/>
              <w:rPr>
                <w:lang w:eastAsia="ja-JP"/>
              </w:rPr>
            </w:pPr>
            <w:r w:rsidRPr="002F2666"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A34A34" w14:textId="64C4D716" w:rsidR="0073230C" w:rsidRPr="00473695" w:rsidRDefault="0073230C" w:rsidP="0073230C">
            <w:pPr>
              <w:pStyle w:val="TAC"/>
              <w:keepNext w:val="0"/>
              <w:keepLines w:val="0"/>
              <w:widowControl w:val="0"/>
              <w:rPr>
                <w:lang w:eastAsia="ja-JP"/>
              </w:rPr>
            </w:pPr>
            <w:r w:rsidRPr="002F2666">
              <w:rPr>
                <w:rFonts w:cs="Arial" w:hint="eastAsia"/>
                <w:szCs w:val="18"/>
                <w:lang w:eastAsia="zh-CN"/>
              </w:rPr>
              <w:t>Y</w:t>
            </w:r>
            <w:r w:rsidRPr="002F2666">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862653D" w14:textId="6E7C54E9" w:rsidR="0073230C" w:rsidRPr="00473695" w:rsidRDefault="0073230C" w:rsidP="0073230C">
            <w:pPr>
              <w:pStyle w:val="TAC"/>
              <w:keepNext w:val="0"/>
              <w:keepLines w:val="0"/>
              <w:widowControl w:val="0"/>
              <w:rPr>
                <w:lang w:eastAsia="ja-JP"/>
              </w:rPr>
            </w:pPr>
            <w:r w:rsidRPr="002F2666">
              <w:rPr>
                <w:rFonts w:cs="Arial"/>
                <w:szCs w:val="18"/>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52" w:name="_CR9_3_3_12"/>
      <w:bookmarkStart w:id="5553" w:name="_Toc20955667"/>
      <w:bookmarkStart w:id="5554" w:name="_Toc29461110"/>
      <w:bookmarkStart w:id="5555" w:name="_Toc29505842"/>
      <w:bookmarkStart w:id="5556" w:name="_Toc36556367"/>
      <w:bookmarkStart w:id="5557" w:name="_Toc45881854"/>
      <w:bookmarkStart w:id="5558" w:name="_Toc51852495"/>
      <w:bookmarkStart w:id="5559" w:name="_Toc56620446"/>
      <w:bookmarkStart w:id="5560" w:name="_Toc64448086"/>
      <w:bookmarkStart w:id="5561" w:name="_Toc74152862"/>
      <w:bookmarkStart w:id="5562" w:name="_Toc88656288"/>
      <w:bookmarkStart w:id="5563" w:name="_Toc88657347"/>
      <w:bookmarkStart w:id="5564" w:name="_Toc105657441"/>
      <w:bookmarkStart w:id="5565" w:name="_Toc106108822"/>
      <w:bookmarkStart w:id="5566" w:name="_Toc112687925"/>
      <w:bookmarkStart w:id="5567" w:name="_Toc209691583"/>
      <w:bookmarkEnd w:id="5552"/>
      <w:r w:rsidRPr="00D629EF">
        <w:t>9.3.3.12</w:t>
      </w:r>
      <w:r w:rsidRPr="00D629EF">
        <w:tab/>
        <w:t>PDU Session Resource To Remove List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68" w:name="_CR9_3_3_13"/>
      <w:bookmarkStart w:id="5569" w:name="_Toc20955668"/>
      <w:bookmarkStart w:id="5570" w:name="_Toc29461111"/>
      <w:bookmarkStart w:id="5571" w:name="_Toc29505843"/>
      <w:bookmarkStart w:id="5572" w:name="_Toc36556368"/>
      <w:bookmarkStart w:id="5573" w:name="_Toc45881855"/>
      <w:bookmarkStart w:id="5574" w:name="_Toc51852496"/>
      <w:bookmarkStart w:id="5575" w:name="_Toc56620447"/>
      <w:bookmarkStart w:id="5576" w:name="_Toc64448087"/>
      <w:bookmarkStart w:id="5577" w:name="_Toc74152863"/>
      <w:bookmarkStart w:id="5578" w:name="_Toc88656289"/>
      <w:bookmarkStart w:id="5579" w:name="_Toc88657348"/>
      <w:bookmarkStart w:id="5580" w:name="_Toc105657442"/>
      <w:bookmarkStart w:id="5581" w:name="_Toc106108823"/>
      <w:bookmarkStart w:id="5582" w:name="_Toc112687926"/>
      <w:bookmarkStart w:id="5583" w:name="_Toc209691584"/>
      <w:bookmarkEnd w:id="5568"/>
      <w:r w:rsidRPr="00D629EF">
        <w:t>9.3.3.13</w:t>
      </w:r>
      <w:r w:rsidRPr="00D629EF">
        <w:tab/>
        <w:t>DRB Setup Modification List E-UTRAN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 xml:space="preserve">&gt;S1 DL UP Transport </w:t>
            </w:r>
            <w:r w:rsidRPr="00D629EF">
              <w:rPr>
                <w:rFonts w:cs="Arial"/>
                <w:szCs w:val="18"/>
              </w:rPr>
              <w:lastRenderedPageBreak/>
              <w:t>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 xml:space="preserve">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84" w:name="_CR9_3_3_14"/>
      <w:bookmarkStart w:id="5585" w:name="_Toc20955669"/>
      <w:bookmarkStart w:id="5586" w:name="_Toc29461112"/>
      <w:bookmarkStart w:id="5587" w:name="_Toc29505844"/>
      <w:bookmarkStart w:id="5588" w:name="_Toc36556369"/>
      <w:bookmarkStart w:id="5589" w:name="_Toc45881856"/>
      <w:bookmarkStart w:id="5590" w:name="_Toc51852497"/>
      <w:bookmarkStart w:id="5591" w:name="_Toc56620448"/>
      <w:bookmarkStart w:id="5592" w:name="_Toc64448088"/>
      <w:bookmarkStart w:id="5593" w:name="_Toc74152864"/>
      <w:bookmarkStart w:id="5594" w:name="_Toc88656290"/>
      <w:bookmarkStart w:id="5595" w:name="_Toc88657349"/>
      <w:bookmarkStart w:id="5596" w:name="_Toc105657443"/>
      <w:bookmarkStart w:id="5597" w:name="_Toc106108824"/>
      <w:bookmarkStart w:id="5598" w:name="_Toc112687927"/>
      <w:bookmarkStart w:id="5599" w:name="_Toc209691585"/>
      <w:bookmarkEnd w:id="5584"/>
      <w:r w:rsidRPr="00D629EF">
        <w:t>9.3.3.14</w:t>
      </w:r>
      <w:r w:rsidRPr="00D629EF">
        <w:tab/>
        <w:t>DRB Failed Modification List E-UTRAN</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600" w:name="_CR9_3_3_15"/>
      <w:bookmarkStart w:id="5601" w:name="_Toc20955670"/>
      <w:bookmarkStart w:id="5602" w:name="_Toc29461113"/>
      <w:bookmarkStart w:id="5603" w:name="_Toc29505845"/>
      <w:bookmarkStart w:id="5604" w:name="_Toc36556370"/>
      <w:bookmarkStart w:id="5605" w:name="_Toc45881857"/>
      <w:bookmarkStart w:id="5606" w:name="_Toc51852498"/>
      <w:bookmarkStart w:id="5607" w:name="_Toc56620449"/>
      <w:bookmarkStart w:id="5608" w:name="_Toc64448089"/>
      <w:bookmarkStart w:id="5609" w:name="_Toc74152865"/>
      <w:bookmarkStart w:id="5610" w:name="_Toc88656291"/>
      <w:bookmarkStart w:id="5611" w:name="_Toc88657350"/>
      <w:bookmarkStart w:id="5612" w:name="_Toc105657444"/>
      <w:bookmarkStart w:id="5613" w:name="_Toc106108825"/>
      <w:bookmarkStart w:id="5614" w:name="_Toc112687928"/>
      <w:bookmarkStart w:id="5615" w:name="_Toc209691586"/>
      <w:bookmarkEnd w:id="5600"/>
      <w:r w:rsidRPr="00D629EF">
        <w:t>9.3.3.15</w:t>
      </w:r>
      <w:r w:rsidRPr="00D629EF">
        <w:tab/>
        <w:t>DRB Modified List E-UTRAN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616" w:name="_CR9_3_3_16"/>
      <w:bookmarkStart w:id="5617" w:name="_Toc20955671"/>
      <w:bookmarkStart w:id="5618" w:name="_Toc29461114"/>
      <w:bookmarkStart w:id="5619" w:name="_Toc29505846"/>
      <w:bookmarkStart w:id="5620" w:name="_Toc36556371"/>
      <w:bookmarkStart w:id="5621" w:name="_Toc45881858"/>
      <w:bookmarkStart w:id="5622" w:name="_Toc51852499"/>
      <w:bookmarkStart w:id="5623" w:name="_Toc56620450"/>
      <w:bookmarkStart w:id="5624" w:name="_Toc64448090"/>
      <w:bookmarkStart w:id="5625" w:name="_Toc74152866"/>
      <w:bookmarkStart w:id="5626" w:name="_Toc88656292"/>
      <w:bookmarkStart w:id="5627" w:name="_Toc88657351"/>
      <w:bookmarkStart w:id="5628" w:name="_Toc105657445"/>
      <w:bookmarkStart w:id="5629" w:name="_Toc106108826"/>
      <w:bookmarkStart w:id="5630" w:name="_Toc112687929"/>
      <w:bookmarkStart w:id="5631" w:name="_Toc209691587"/>
      <w:bookmarkEnd w:id="5616"/>
      <w:r w:rsidRPr="00D629EF">
        <w:t>9.3.3.16</w:t>
      </w:r>
      <w:r w:rsidRPr="00D629EF">
        <w:tab/>
        <w:t>DRB Failed To Modify List E-UTRAN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632" w:name="_CR9_3_3_17"/>
      <w:bookmarkStart w:id="5633" w:name="_Toc20955672"/>
      <w:bookmarkStart w:id="5634" w:name="_Toc29461115"/>
      <w:bookmarkStart w:id="5635" w:name="_Toc29505847"/>
      <w:bookmarkStart w:id="5636" w:name="_Toc36556372"/>
      <w:bookmarkStart w:id="5637" w:name="_Toc45881859"/>
      <w:bookmarkStart w:id="5638" w:name="_Toc51852500"/>
      <w:bookmarkStart w:id="5639" w:name="_Toc56620451"/>
      <w:bookmarkStart w:id="5640" w:name="_Toc64448091"/>
      <w:bookmarkStart w:id="5641" w:name="_Toc74152867"/>
      <w:bookmarkStart w:id="5642" w:name="_Toc88656293"/>
      <w:bookmarkStart w:id="5643" w:name="_Toc88657352"/>
      <w:bookmarkStart w:id="5644" w:name="_Toc105657446"/>
      <w:bookmarkStart w:id="5645" w:name="_Toc106108827"/>
      <w:bookmarkStart w:id="5646" w:name="_Toc112687930"/>
      <w:bookmarkStart w:id="5647" w:name="_Toc209691588"/>
      <w:bookmarkEnd w:id="5632"/>
      <w:r w:rsidRPr="00D629EF">
        <w:t>9.3.3.17</w:t>
      </w:r>
      <w:r w:rsidRPr="00D629EF">
        <w:tab/>
        <w:t>PDU Session Resource Setup Modification List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648" w:name="_CR9_3_3_18"/>
      <w:bookmarkStart w:id="5649" w:name="_Toc20955673"/>
      <w:bookmarkStart w:id="5650" w:name="_Toc29461116"/>
      <w:bookmarkStart w:id="5651" w:name="_Toc29505848"/>
      <w:bookmarkStart w:id="5652" w:name="_Toc36556373"/>
      <w:bookmarkStart w:id="5653" w:name="_Toc45881860"/>
      <w:bookmarkStart w:id="5654" w:name="_Toc51852501"/>
      <w:bookmarkStart w:id="5655" w:name="_Toc56620452"/>
      <w:bookmarkStart w:id="5656" w:name="_Toc64448092"/>
      <w:bookmarkStart w:id="5657" w:name="_Toc74152868"/>
      <w:bookmarkStart w:id="5658" w:name="_Toc88656294"/>
      <w:bookmarkStart w:id="5659" w:name="_Toc88657353"/>
      <w:bookmarkStart w:id="5660" w:name="_Toc105657447"/>
      <w:bookmarkStart w:id="5661" w:name="_Toc106108828"/>
      <w:bookmarkStart w:id="5662" w:name="_Toc112687931"/>
      <w:bookmarkStart w:id="5663" w:name="_Toc209691589"/>
      <w:bookmarkEnd w:id="5648"/>
      <w:r w:rsidRPr="00D629EF">
        <w:t>9.3.3.18</w:t>
      </w:r>
      <w:r w:rsidRPr="00D629EF">
        <w:tab/>
        <w:t>PDU Session Resource Failed Modification List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64" w:name="_CR9_3_3_19"/>
      <w:bookmarkStart w:id="5665" w:name="_Toc20955674"/>
      <w:bookmarkStart w:id="5666" w:name="_Toc29461117"/>
      <w:bookmarkStart w:id="5667" w:name="_Toc29505849"/>
      <w:bookmarkStart w:id="5668" w:name="_Toc36556374"/>
      <w:bookmarkStart w:id="5669" w:name="_Toc45881861"/>
      <w:bookmarkStart w:id="5670" w:name="_Toc51852502"/>
      <w:bookmarkStart w:id="5671" w:name="_Toc56620453"/>
      <w:bookmarkStart w:id="5672" w:name="_Toc64448093"/>
      <w:bookmarkStart w:id="5673" w:name="_Toc74152869"/>
      <w:bookmarkStart w:id="5674" w:name="_Toc88656295"/>
      <w:bookmarkStart w:id="5675" w:name="_Toc88657354"/>
      <w:bookmarkStart w:id="5676" w:name="_Toc105657448"/>
      <w:bookmarkStart w:id="5677" w:name="_Toc106108829"/>
      <w:bookmarkStart w:id="5678" w:name="_Toc112687932"/>
      <w:bookmarkStart w:id="5679" w:name="_Toc209691590"/>
      <w:bookmarkEnd w:id="5664"/>
      <w:r w:rsidRPr="00D629EF">
        <w:t>9.3.3.19</w:t>
      </w:r>
      <w:r w:rsidRPr="00D629EF">
        <w:tab/>
        <w:t>PDU Session Resource Modified List</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80" w:name="_CR9_3_3_20"/>
      <w:bookmarkStart w:id="5681" w:name="_Toc20955675"/>
      <w:bookmarkStart w:id="5682" w:name="_Toc29461118"/>
      <w:bookmarkStart w:id="5683" w:name="_Toc29505850"/>
      <w:bookmarkStart w:id="5684" w:name="_Toc36556375"/>
      <w:bookmarkStart w:id="5685" w:name="_Toc45881862"/>
      <w:bookmarkStart w:id="5686" w:name="_Toc51852503"/>
      <w:bookmarkStart w:id="5687" w:name="_Toc56620454"/>
      <w:bookmarkStart w:id="5688" w:name="_Toc64448094"/>
      <w:bookmarkStart w:id="5689" w:name="_Toc74152870"/>
      <w:bookmarkStart w:id="5690" w:name="_Toc88656296"/>
      <w:bookmarkStart w:id="5691" w:name="_Toc88657355"/>
      <w:bookmarkStart w:id="5692" w:name="_Toc105657449"/>
      <w:bookmarkStart w:id="5693" w:name="_Toc106108830"/>
      <w:bookmarkStart w:id="5694" w:name="_Toc112687933"/>
      <w:bookmarkStart w:id="5695" w:name="_Toc209691591"/>
      <w:bookmarkEnd w:id="5680"/>
      <w:r w:rsidRPr="00D629EF">
        <w:t>9.3.3.20</w:t>
      </w:r>
      <w:r w:rsidRPr="00D629EF">
        <w:tab/>
        <w:t>PDU Session Resource Failed To Modify List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96" w:name="_CR9_3_3_21"/>
      <w:bookmarkStart w:id="5697" w:name="_Toc20955676"/>
      <w:bookmarkStart w:id="5698" w:name="_Toc29461119"/>
      <w:bookmarkStart w:id="5699" w:name="_Toc29505851"/>
      <w:bookmarkStart w:id="5700" w:name="_Toc36556376"/>
      <w:bookmarkStart w:id="5701" w:name="_Toc45881863"/>
      <w:bookmarkStart w:id="5702" w:name="_Toc51852504"/>
      <w:bookmarkStart w:id="5703" w:name="_Toc56620455"/>
      <w:bookmarkStart w:id="5704" w:name="_Toc64448095"/>
      <w:bookmarkStart w:id="5705" w:name="_Toc74152871"/>
      <w:bookmarkStart w:id="5706" w:name="_Toc88656297"/>
      <w:bookmarkStart w:id="5707" w:name="_Toc88657356"/>
      <w:bookmarkStart w:id="5708" w:name="_Toc105657450"/>
      <w:bookmarkStart w:id="5709" w:name="_Toc106108831"/>
      <w:bookmarkStart w:id="5710" w:name="_Toc112687934"/>
      <w:bookmarkStart w:id="5711" w:name="_Toc209691592"/>
      <w:bookmarkEnd w:id="5696"/>
      <w:r w:rsidRPr="00D629EF">
        <w:t>9.3.3.21</w:t>
      </w:r>
      <w:r w:rsidRPr="00D629EF">
        <w:tab/>
        <w:t>DRB Required To Modify List E-UTRAN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 xml:space="preserve">&gt;gNB-CU-UP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712" w:name="_CR9_3_3_22"/>
      <w:bookmarkStart w:id="5713" w:name="_Toc20955677"/>
      <w:bookmarkStart w:id="5714" w:name="_Toc29461120"/>
      <w:bookmarkStart w:id="5715" w:name="_Toc29505852"/>
      <w:bookmarkStart w:id="5716" w:name="_Toc36556377"/>
      <w:bookmarkStart w:id="5717" w:name="_Toc45881864"/>
      <w:bookmarkStart w:id="5718" w:name="_Toc51852505"/>
      <w:bookmarkStart w:id="5719" w:name="_Toc56620456"/>
      <w:bookmarkStart w:id="5720" w:name="_Toc64448096"/>
      <w:bookmarkStart w:id="5721" w:name="_Toc74152872"/>
      <w:bookmarkStart w:id="5722" w:name="_Toc88656298"/>
      <w:bookmarkStart w:id="5723" w:name="_Toc88657357"/>
      <w:bookmarkStart w:id="5724" w:name="_Toc105657451"/>
      <w:bookmarkStart w:id="5725" w:name="_Toc106108832"/>
      <w:bookmarkStart w:id="5726" w:name="_Toc112687935"/>
      <w:bookmarkStart w:id="5727" w:name="_Toc209691593"/>
      <w:bookmarkEnd w:id="5712"/>
      <w:r w:rsidRPr="00D629EF">
        <w:t>9.3.3.22</w:t>
      </w:r>
      <w:r w:rsidRPr="00D629EF">
        <w:tab/>
        <w:t>DRB Required To Remove List E-UTRAN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728" w:name="_CR9_3_3_23"/>
      <w:bookmarkStart w:id="5729" w:name="_Toc20955678"/>
      <w:bookmarkStart w:id="5730" w:name="_Toc29461121"/>
      <w:bookmarkStart w:id="5731" w:name="_Toc29505853"/>
      <w:bookmarkStart w:id="5732" w:name="_Toc36556378"/>
      <w:bookmarkStart w:id="5733" w:name="_Toc45881865"/>
      <w:bookmarkStart w:id="5734" w:name="_Toc51852506"/>
      <w:bookmarkStart w:id="5735" w:name="_Toc56620457"/>
      <w:bookmarkStart w:id="5736" w:name="_Toc64448097"/>
      <w:bookmarkStart w:id="5737" w:name="_Toc74152873"/>
      <w:bookmarkStart w:id="5738" w:name="_Toc88656299"/>
      <w:bookmarkStart w:id="5739" w:name="_Toc88657358"/>
      <w:bookmarkStart w:id="5740" w:name="_Toc105657452"/>
      <w:bookmarkStart w:id="5741" w:name="_Toc106108833"/>
      <w:bookmarkStart w:id="5742" w:name="_Toc112687936"/>
      <w:bookmarkStart w:id="5743" w:name="_Toc209691594"/>
      <w:bookmarkEnd w:id="5728"/>
      <w:r w:rsidRPr="00D629EF">
        <w:t>9.3.3.23</w:t>
      </w:r>
      <w:r w:rsidRPr="00D629EF">
        <w:tab/>
        <w:t>PDU Session Resource Required To Modify List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lastRenderedPageBreak/>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744" w:name="_CR9_3_3_24"/>
      <w:bookmarkStart w:id="5745" w:name="_Toc20955679"/>
      <w:bookmarkStart w:id="5746" w:name="_Toc29461122"/>
      <w:bookmarkStart w:id="5747" w:name="_Toc29505854"/>
      <w:bookmarkStart w:id="5748" w:name="_Toc36556379"/>
      <w:bookmarkStart w:id="5749" w:name="_Toc45881866"/>
      <w:bookmarkStart w:id="5750" w:name="_Toc51852507"/>
      <w:bookmarkStart w:id="5751" w:name="_Toc56620458"/>
      <w:bookmarkStart w:id="5752" w:name="_Toc64448098"/>
      <w:bookmarkStart w:id="5753" w:name="_Toc74152874"/>
      <w:bookmarkStart w:id="5754" w:name="_Toc88656300"/>
      <w:bookmarkStart w:id="5755" w:name="_Toc88657359"/>
      <w:bookmarkStart w:id="5756" w:name="_Toc105657453"/>
      <w:bookmarkStart w:id="5757" w:name="_Toc106108834"/>
      <w:bookmarkStart w:id="5758" w:name="_Toc112687937"/>
      <w:bookmarkStart w:id="5759" w:name="_Toc209691595"/>
      <w:bookmarkEnd w:id="5744"/>
      <w:r w:rsidRPr="00D629EF">
        <w:t>9.3.3.24</w:t>
      </w:r>
      <w:r w:rsidRPr="00D629EF">
        <w:tab/>
        <w:t>DRB Confirm Modified List E-UTRAN</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60" w:name="_CR9_3_3_25"/>
      <w:bookmarkStart w:id="5761" w:name="_Toc20955680"/>
      <w:bookmarkStart w:id="5762" w:name="_Toc29461123"/>
      <w:bookmarkStart w:id="5763" w:name="_Toc29505855"/>
      <w:bookmarkStart w:id="5764" w:name="_Toc36556380"/>
      <w:bookmarkStart w:id="5765" w:name="_Toc45881867"/>
      <w:bookmarkStart w:id="5766" w:name="_Toc51852508"/>
      <w:bookmarkStart w:id="5767" w:name="_Toc56620459"/>
      <w:bookmarkStart w:id="5768" w:name="_Toc64448099"/>
      <w:bookmarkStart w:id="5769" w:name="_Toc74152875"/>
      <w:bookmarkStart w:id="5770" w:name="_Toc88656301"/>
      <w:bookmarkStart w:id="5771" w:name="_Toc88657360"/>
      <w:bookmarkStart w:id="5772" w:name="_Toc105657454"/>
      <w:bookmarkStart w:id="5773" w:name="_Toc106108835"/>
      <w:bookmarkStart w:id="5774" w:name="_Toc112687938"/>
      <w:bookmarkStart w:id="5775" w:name="_Toc209691596"/>
      <w:bookmarkEnd w:id="5760"/>
      <w:r w:rsidRPr="00D629EF">
        <w:t>9.3.3.25</w:t>
      </w:r>
      <w:r w:rsidRPr="00D629EF">
        <w:tab/>
        <w:t>PDU Session Resource Confirm Modified List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76" w:name="_CR9_3_3_26"/>
      <w:bookmarkStart w:id="5777" w:name="_Toc105657455"/>
      <w:bookmarkStart w:id="5778" w:name="_Toc106108836"/>
      <w:bookmarkStart w:id="5779" w:name="_Toc112687939"/>
      <w:bookmarkStart w:id="5780" w:name="_Toc209691597"/>
      <w:bookmarkEnd w:id="5776"/>
      <w:r w:rsidRPr="008C3F37">
        <w:t>9.3.3.</w:t>
      </w:r>
      <w:r>
        <w:t>26</w:t>
      </w:r>
      <w:r w:rsidRPr="008C3F37">
        <w:tab/>
        <w:t>BC Bearer Context To Setup</w:t>
      </w:r>
      <w:bookmarkEnd w:id="5777"/>
      <w:bookmarkEnd w:id="5778"/>
      <w:bookmarkEnd w:id="5779"/>
      <w:bookmarkEnd w:id="5780"/>
    </w:p>
    <w:p w14:paraId="4E477254" w14:textId="7AEA1E70" w:rsidR="00FC324B" w:rsidRPr="008C3F37" w:rsidRDefault="00FC324B" w:rsidP="007B1FA7">
      <w:pPr>
        <w:widowControl w:val="0"/>
      </w:pPr>
      <w:bookmarkStart w:id="5781" w:name="_Toc105657456"/>
      <w:bookmarkStart w:id="5782" w:name="_Toc106108837"/>
      <w:bookmarkStart w:id="5783"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84" w:name="_CR9_3_3_27"/>
      <w:bookmarkStart w:id="5785" w:name="_Toc209691598"/>
      <w:bookmarkEnd w:id="5784"/>
      <w:r w:rsidRPr="008C3F37">
        <w:t>9.3.3.</w:t>
      </w:r>
      <w:r>
        <w:t>27</w:t>
      </w:r>
      <w:r w:rsidRPr="008C3F37">
        <w:tab/>
        <w:t>BC Bearer Context To Setup Response</w:t>
      </w:r>
      <w:bookmarkEnd w:id="5781"/>
      <w:bookmarkEnd w:id="5782"/>
      <w:bookmarkEnd w:id="5783"/>
      <w:bookmarkEnd w:id="5785"/>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86" w:name="OLE_LINK89"/>
            <w:bookmarkStart w:id="5787" w:name="OLE_LINK90"/>
            <w:r w:rsidRPr="002C1210">
              <w:rPr>
                <w:b/>
                <w:bCs/>
                <w:noProof/>
                <w:lang w:eastAsia="ja-JP"/>
              </w:rPr>
              <w:t>F1-U TNL Info Added List</w:t>
            </w:r>
            <w:bookmarkEnd w:id="5786"/>
            <w:bookmarkEnd w:id="5787"/>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88" w:name="_CR9_3_3_28"/>
      <w:bookmarkStart w:id="5789" w:name="_Toc105657457"/>
      <w:bookmarkStart w:id="5790" w:name="_Toc106108838"/>
      <w:bookmarkStart w:id="5791" w:name="_Toc112687941"/>
      <w:bookmarkStart w:id="5792" w:name="_Toc209691599"/>
      <w:bookmarkEnd w:id="5788"/>
      <w:r w:rsidRPr="008C3F37">
        <w:t>9.3.3.</w:t>
      </w:r>
      <w:r>
        <w:t>28</w:t>
      </w:r>
      <w:r w:rsidRPr="008C3F37">
        <w:tab/>
        <w:t>BC Bearer Context To Modify</w:t>
      </w:r>
      <w:bookmarkEnd w:id="5789"/>
      <w:bookmarkEnd w:id="5790"/>
      <w:bookmarkEnd w:id="5791"/>
      <w:bookmarkEnd w:id="5792"/>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93" w:name="_CR9_3_3_29"/>
      <w:bookmarkStart w:id="5794" w:name="_Toc105657458"/>
      <w:bookmarkStart w:id="5795" w:name="_Toc106108839"/>
      <w:bookmarkStart w:id="5796" w:name="_Toc112687942"/>
      <w:bookmarkStart w:id="5797" w:name="_Toc209691600"/>
      <w:bookmarkEnd w:id="5793"/>
      <w:r w:rsidRPr="008C3F37">
        <w:t>9.3.3.</w:t>
      </w:r>
      <w:r>
        <w:t>29</w:t>
      </w:r>
      <w:r w:rsidRPr="008C3F37">
        <w:tab/>
        <w:t>BC Bearer Context To Modify Response</w:t>
      </w:r>
      <w:bookmarkEnd w:id="5794"/>
      <w:bookmarkEnd w:id="5795"/>
      <w:bookmarkEnd w:id="5796"/>
      <w:bookmarkEnd w:id="5797"/>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98" w:name="_CR9_3_3_30"/>
      <w:bookmarkStart w:id="5799" w:name="_Toc105657459"/>
      <w:bookmarkStart w:id="5800" w:name="_Toc106108840"/>
      <w:bookmarkStart w:id="5801" w:name="_Toc112687943"/>
      <w:bookmarkStart w:id="5802" w:name="OLE_LINK136"/>
      <w:bookmarkStart w:id="5803" w:name="_Toc209691601"/>
      <w:bookmarkEnd w:id="5798"/>
      <w:r>
        <w:t>9.3.3.30</w:t>
      </w:r>
      <w:r w:rsidRPr="008C3F37">
        <w:tab/>
      </w:r>
      <w:r>
        <w:rPr>
          <w:rFonts w:hint="eastAsia"/>
          <w:lang w:eastAsia="zh-CN"/>
        </w:rPr>
        <w:t>B</w:t>
      </w:r>
      <w:r w:rsidRPr="008C3F37">
        <w:t>C Bearer Context To Modify Required</w:t>
      </w:r>
      <w:bookmarkEnd w:id="5799"/>
      <w:bookmarkEnd w:id="5800"/>
      <w:bookmarkEnd w:id="5801"/>
      <w:bookmarkEnd w:id="5803"/>
    </w:p>
    <w:bookmarkEnd w:id="5802"/>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804" w:name="_CR9_3_3_31"/>
      <w:bookmarkStart w:id="5805" w:name="_Toc105657460"/>
      <w:bookmarkStart w:id="5806" w:name="_Toc106108841"/>
      <w:bookmarkStart w:id="5807" w:name="_Toc112687944"/>
      <w:bookmarkStart w:id="5808" w:name="_Toc209691602"/>
      <w:bookmarkEnd w:id="5804"/>
      <w:r>
        <w:t>9.3.3.31</w:t>
      </w:r>
      <w:r w:rsidRPr="008C3F37">
        <w:tab/>
      </w:r>
      <w:r>
        <w:rPr>
          <w:rFonts w:hint="eastAsia"/>
          <w:lang w:eastAsia="zh-CN"/>
        </w:rPr>
        <w:t>B</w:t>
      </w:r>
      <w:r w:rsidRPr="008C3F37">
        <w:t>C Bearer Context To Modify Confirm</w:t>
      </w:r>
      <w:bookmarkEnd w:id="5805"/>
      <w:bookmarkEnd w:id="5806"/>
      <w:bookmarkEnd w:id="5807"/>
      <w:bookmarkEnd w:id="5808"/>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809" w:name="_CR9_3_3_32"/>
      <w:bookmarkStart w:id="5810" w:name="_Toc105657461"/>
      <w:bookmarkStart w:id="5811" w:name="_Toc106108842"/>
      <w:bookmarkStart w:id="5812" w:name="_Toc112687945"/>
      <w:bookmarkStart w:id="5813" w:name="_Toc209691603"/>
      <w:bookmarkEnd w:id="5809"/>
      <w:r w:rsidRPr="008C3F37">
        <w:t>9.3.3.</w:t>
      </w:r>
      <w:r>
        <w:t>32</w:t>
      </w:r>
      <w:r w:rsidRPr="008C3F37">
        <w:tab/>
        <w:t>MC Bearer Context To Setup</w:t>
      </w:r>
      <w:bookmarkEnd w:id="5810"/>
      <w:bookmarkEnd w:id="5811"/>
      <w:bookmarkEnd w:id="5812"/>
      <w:bookmarkEnd w:id="5813"/>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814"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815" w:name="_Hlk144733522"/>
            <w:r w:rsidRPr="00D629EF">
              <w:rPr>
                <w:noProof/>
                <w:lang w:eastAsia="ja-JP"/>
              </w:rPr>
              <w:t>9.3.1.54</w:t>
            </w:r>
            <w:bookmarkEnd w:id="5814"/>
            <w:bookmarkEnd w:id="5815"/>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816" w:name="_CR9_3_3_33"/>
      <w:bookmarkStart w:id="5817" w:name="_Toc105657462"/>
      <w:bookmarkStart w:id="5818" w:name="_Toc106108843"/>
      <w:bookmarkStart w:id="5819" w:name="_Toc112687946"/>
      <w:bookmarkStart w:id="5820" w:name="_Toc209691604"/>
      <w:bookmarkEnd w:id="5816"/>
      <w:r w:rsidRPr="008C3F37">
        <w:t>9.3.3.</w:t>
      </w:r>
      <w:r>
        <w:t>33</w:t>
      </w:r>
      <w:r w:rsidRPr="008C3F37">
        <w:tab/>
        <w:t>MC Bearer Context To Setup Response</w:t>
      </w:r>
      <w:bookmarkEnd w:id="5817"/>
      <w:bookmarkEnd w:id="5818"/>
      <w:bookmarkEnd w:id="5819"/>
      <w:bookmarkEnd w:id="5820"/>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821" w:name="_CR9_3_3_34"/>
      <w:bookmarkStart w:id="5822" w:name="_Toc105657463"/>
      <w:bookmarkStart w:id="5823" w:name="_Toc106108844"/>
      <w:bookmarkStart w:id="5824" w:name="_Toc112687947"/>
      <w:bookmarkStart w:id="5825" w:name="_Toc209691605"/>
      <w:bookmarkEnd w:id="5821"/>
      <w:r w:rsidRPr="008C3F37">
        <w:t>9.3.3.</w:t>
      </w:r>
      <w:r>
        <w:t>34</w:t>
      </w:r>
      <w:r w:rsidRPr="008C3F37">
        <w:tab/>
        <w:t>MC Bearer Context To Modify</w:t>
      </w:r>
      <w:bookmarkEnd w:id="5822"/>
      <w:bookmarkEnd w:id="5823"/>
      <w:bookmarkEnd w:id="5824"/>
      <w:bookmarkEnd w:id="5825"/>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2A70E3" w:rsidRPr="004653E6" w14:paraId="5BE7E7DF" w14:textId="77777777" w:rsidTr="009522B9">
        <w:tc>
          <w:tcPr>
            <w:tcW w:w="2160" w:type="dxa"/>
            <w:tcBorders>
              <w:top w:val="single" w:sz="4" w:space="0" w:color="auto"/>
              <w:left w:val="single" w:sz="4" w:space="0" w:color="auto"/>
              <w:bottom w:val="single" w:sz="4" w:space="0" w:color="auto"/>
              <w:right w:val="single" w:sz="4" w:space="0" w:color="auto"/>
            </w:tcBorders>
          </w:tcPr>
          <w:p w14:paraId="69C6A163" w14:textId="5BF8B1BD" w:rsidR="002A70E3" w:rsidRPr="001C70CE" w:rsidRDefault="002A70E3" w:rsidP="002A70E3">
            <w:pPr>
              <w:pStyle w:val="TAL"/>
              <w:keepNext w:val="0"/>
              <w:keepLines w:val="0"/>
              <w:widowControl w:val="0"/>
              <w:rPr>
                <w:lang w:eastAsia="zh-CN"/>
              </w:rPr>
            </w:pPr>
            <w:r w:rsidRPr="00661123">
              <w:rPr>
                <w:lang w:eastAsia="zh-CN"/>
              </w:rPr>
              <w:t>MC Bearer Context NG-U TNL Info at NG-RAN Replace Request</w:t>
            </w:r>
          </w:p>
        </w:tc>
        <w:tc>
          <w:tcPr>
            <w:tcW w:w="1080" w:type="dxa"/>
            <w:tcBorders>
              <w:top w:val="single" w:sz="4" w:space="0" w:color="auto"/>
              <w:left w:val="single" w:sz="4" w:space="0" w:color="auto"/>
              <w:bottom w:val="single" w:sz="4" w:space="0" w:color="auto"/>
              <w:right w:val="single" w:sz="4" w:space="0" w:color="auto"/>
            </w:tcBorders>
          </w:tcPr>
          <w:p w14:paraId="042A3C18" w14:textId="6EC78184" w:rsidR="002A70E3" w:rsidRDefault="002A70E3" w:rsidP="002A70E3">
            <w:pPr>
              <w:pStyle w:val="TAL"/>
              <w:keepNext w:val="0"/>
              <w:keepLines w:val="0"/>
              <w:widowControl w:val="0"/>
              <w:rPr>
                <w:lang w:eastAsia="ja-JP"/>
              </w:rPr>
            </w:pPr>
            <w:r w:rsidRPr="00661123">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501220" w14:textId="77777777" w:rsidR="002A70E3" w:rsidRPr="004653E6" w:rsidRDefault="002A70E3" w:rsidP="002A70E3">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C08755" w14:textId="77777777" w:rsidR="002A70E3" w:rsidRPr="002A70E3" w:rsidRDefault="002A70E3" w:rsidP="00A94BF7">
            <w:pPr>
              <w:pStyle w:val="TAL"/>
            </w:pPr>
            <w:r w:rsidRPr="002A70E3">
              <w:t xml:space="preserve">MC Bearer Context NG-U TNL Info at NG-RAN Request </w:t>
            </w:r>
          </w:p>
          <w:p w14:paraId="11D43250" w14:textId="5314B4C0" w:rsidR="002A70E3" w:rsidRPr="003C11C4" w:rsidRDefault="002A70E3" w:rsidP="00A94BF7">
            <w:pPr>
              <w:pStyle w:val="TAL"/>
              <w:rPr>
                <w:lang w:val="fr-FR"/>
              </w:rPr>
            </w:pPr>
            <w:r w:rsidRPr="00661123">
              <w:rPr>
                <w:lang w:val="fr-FR"/>
              </w:rPr>
              <w:t>9.3.1.123</w:t>
            </w:r>
          </w:p>
        </w:tc>
        <w:tc>
          <w:tcPr>
            <w:tcW w:w="1728" w:type="dxa"/>
            <w:tcBorders>
              <w:top w:val="single" w:sz="4" w:space="0" w:color="auto"/>
              <w:left w:val="single" w:sz="4" w:space="0" w:color="auto"/>
              <w:bottom w:val="single" w:sz="4" w:space="0" w:color="auto"/>
              <w:right w:val="single" w:sz="4" w:space="0" w:color="auto"/>
            </w:tcBorders>
          </w:tcPr>
          <w:p w14:paraId="149AF4FE" w14:textId="5C6700BE" w:rsidR="002A70E3" w:rsidRPr="004653E6" w:rsidRDefault="002A70E3" w:rsidP="002A70E3">
            <w:pPr>
              <w:pStyle w:val="TAL"/>
              <w:keepNext w:val="0"/>
              <w:keepLines w:val="0"/>
              <w:widowControl w:val="0"/>
              <w:rPr>
                <w:lang w:eastAsia="ja-JP"/>
              </w:rPr>
            </w:pPr>
            <w:r w:rsidRPr="00661123">
              <w:rPr>
                <w:lang w:eastAsia="ja-JP"/>
              </w:rPr>
              <w:t xml:space="preserve">To request NG-U TNL information from the gNB-CU-UP in replacement of current TNL information. </w:t>
            </w:r>
          </w:p>
        </w:tc>
        <w:tc>
          <w:tcPr>
            <w:tcW w:w="1080" w:type="dxa"/>
            <w:tcBorders>
              <w:top w:val="single" w:sz="4" w:space="0" w:color="auto"/>
              <w:left w:val="single" w:sz="4" w:space="0" w:color="auto"/>
              <w:bottom w:val="single" w:sz="4" w:space="0" w:color="auto"/>
              <w:right w:val="single" w:sz="4" w:space="0" w:color="auto"/>
            </w:tcBorders>
          </w:tcPr>
          <w:p w14:paraId="17B56428" w14:textId="76944E70" w:rsidR="002A70E3" w:rsidRPr="00087547" w:rsidRDefault="002A70E3" w:rsidP="002A70E3">
            <w:pPr>
              <w:pStyle w:val="TAC"/>
              <w:keepNext w:val="0"/>
              <w:keepLines w:val="0"/>
              <w:widowControl w:val="0"/>
              <w:rPr>
                <w:rFonts w:eastAsia="SimSun"/>
                <w:lang w:eastAsia="zh-CN"/>
              </w:rPr>
            </w:pPr>
            <w:r w:rsidRPr="00661123">
              <w:rPr>
                <w:rFonts w:eastAsia="SimSun"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4D008A2" w14:textId="32922197" w:rsidR="002A70E3" w:rsidRPr="00087547" w:rsidRDefault="002A70E3" w:rsidP="002A70E3">
            <w:pPr>
              <w:pStyle w:val="TAC"/>
              <w:keepNext w:val="0"/>
              <w:keepLines w:val="0"/>
              <w:widowControl w:val="0"/>
              <w:rPr>
                <w:rFonts w:eastAsia="SimSun"/>
                <w:lang w:eastAsia="zh-CN"/>
              </w:rPr>
            </w:pPr>
            <w:r w:rsidRPr="00661123">
              <w:rPr>
                <w:rFonts w:eastAsia="SimSun"/>
                <w:lang w:eastAsia="zh-CN"/>
              </w:rPr>
              <w:t>reject</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lastRenderedPageBreak/>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826" w:name="_CR9_3_3_35"/>
      <w:bookmarkStart w:id="5827" w:name="_Toc105657464"/>
      <w:bookmarkStart w:id="5828" w:name="_Toc106108845"/>
      <w:bookmarkStart w:id="5829" w:name="_Toc112687948"/>
      <w:bookmarkStart w:id="5830" w:name="_Toc209691606"/>
      <w:bookmarkEnd w:id="5826"/>
      <w:r w:rsidRPr="008C3F37">
        <w:t>9.3.3.</w:t>
      </w:r>
      <w:r>
        <w:t>35</w:t>
      </w:r>
      <w:r w:rsidRPr="008C3F37">
        <w:tab/>
        <w:t>MC Bearer Context To Modify Response</w:t>
      </w:r>
      <w:bookmarkEnd w:id="5827"/>
      <w:bookmarkEnd w:id="5828"/>
      <w:bookmarkEnd w:id="5829"/>
      <w:bookmarkEnd w:id="5830"/>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831" w:name="_CR9_3_3_36"/>
      <w:bookmarkStart w:id="5832" w:name="_Toc105657465"/>
      <w:bookmarkStart w:id="5833" w:name="_Toc106108846"/>
      <w:bookmarkStart w:id="5834" w:name="_Toc112687949"/>
      <w:bookmarkStart w:id="5835" w:name="_Toc209691607"/>
      <w:bookmarkEnd w:id="5831"/>
      <w:r w:rsidRPr="008C3F37">
        <w:t>9.3.3.</w:t>
      </w:r>
      <w:r>
        <w:t>36</w:t>
      </w:r>
      <w:r w:rsidRPr="008C3F37">
        <w:tab/>
        <w:t>MC Bearer Context To Modify Required</w:t>
      </w:r>
      <w:bookmarkEnd w:id="5832"/>
      <w:bookmarkEnd w:id="5833"/>
      <w:bookmarkEnd w:id="5834"/>
      <w:bookmarkEnd w:id="5835"/>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836" w:name="_CR9_3_3_37"/>
      <w:bookmarkStart w:id="5837" w:name="OLE_LINK142"/>
      <w:bookmarkStart w:id="5838" w:name="_Toc105657466"/>
      <w:bookmarkStart w:id="5839" w:name="_Toc106108847"/>
      <w:bookmarkStart w:id="5840" w:name="_Toc112687950"/>
      <w:bookmarkStart w:id="5841" w:name="OLE_LINK149"/>
      <w:bookmarkStart w:id="5842" w:name="_Toc209691608"/>
      <w:bookmarkEnd w:id="5836"/>
      <w:r w:rsidRPr="008C3F37">
        <w:t>9.3.3.</w:t>
      </w:r>
      <w:bookmarkEnd w:id="5837"/>
      <w:r>
        <w:t>37</w:t>
      </w:r>
      <w:r w:rsidRPr="008C3F37">
        <w:tab/>
      </w:r>
      <w:bookmarkStart w:id="5843" w:name="OLE_LINK138"/>
      <w:bookmarkStart w:id="5844" w:name="OLE_LINK139"/>
      <w:r w:rsidRPr="008C3F37">
        <w:t>MC Bearer Context To Modify Confirm</w:t>
      </w:r>
      <w:bookmarkEnd w:id="5838"/>
      <w:bookmarkEnd w:id="5839"/>
      <w:bookmarkEnd w:id="5840"/>
      <w:bookmarkEnd w:id="5842"/>
      <w:bookmarkEnd w:id="5843"/>
      <w:bookmarkEnd w:id="5844"/>
    </w:p>
    <w:bookmarkEnd w:id="5841"/>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845" w:name="OLE_LINK150"/>
            <w:bookmarkStart w:id="5846" w:name="OLE_LINK151"/>
            <w:bookmarkStart w:id="5847" w:name="OLE_LINK152"/>
            <w:r w:rsidRPr="008C3F37">
              <w:t>MBS Multicast F1-U Context Descriptor</w:t>
            </w:r>
            <w:bookmarkEnd w:id="5845"/>
            <w:bookmarkEnd w:id="5846"/>
            <w:bookmarkEnd w:id="5847"/>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848" w:name="_CR9_3_3_38"/>
      <w:bookmarkStart w:id="5849" w:name="_Toc209691609"/>
      <w:bookmarkEnd w:id="5848"/>
      <w:r>
        <w:rPr>
          <w:lang w:eastAsia="zh-CN"/>
        </w:rPr>
        <w:t>9.3.3.38</w:t>
      </w:r>
      <w:r>
        <w:rPr>
          <w:lang w:eastAsia="zh-CN"/>
        </w:rPr>
        <w:tab/>
      </w:r>
      <w:r>
        <w:rPr>
          <w:lang w:val="en-US" w:eastAsia="zh-CN"/>
        </w:rPr>
        <w:t>Associated Session ID</w:t>
      </w:r>
      <w:bookmarkEnd w:id="5849"/>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50" w:name="_CR9_3_3_39"/>
      <w:bookmarkStart w:id="5851" w:name="_Toc138796018"/>
      <w:bookmarkStart w:id="5852" w:name="_Toc99731164"/>
      <w:bookmarkStart w:id="5853" w:name="_Toc120124652"/>
      <w:bookmarkStart w:id="5854" w:name="_Toc105927827"/>
      <w:bookmarkStart w:id="5855" w:name="_Toc106110367"/>
      <w:bookmarkStart w:id="5856" w:name="_Toc105511295"/>
      <w:bookmarkStart w:id="5857" w:name="_Toc99038901"/>
      <w:bookmarkStart w:id="5858" w:name="_Toc113835804"/>
      <w:bookmarkStart w:id="5859" w:name="_Toc209691610"/>
      <w:bookmarkEnd w:id="5850"/>
      <w:r>
        <w:t>9.3.3.39</w:t>
      </w:r>
      <w:r>
        <w:tab/>
        <w:t>MBS Service Area</w:t>
      </w:r>
      <w:bookmarkEnd w:id="5851"/>
      <w:bookmarkEnd w:id="5852"/>
      <w:bookmarkEnd w:id="5853"/>
      <w:bookmarkEnd w:id="5854"/>
      <w:bookmarkEnd w:id="5855"/>
      <w:bookmarkEnd w:id="5856"/>
      <w:bookmarkEnd w:id="5857"/>
      <w:bookmarkEnd w:id="5858"/>
      <w:bookmarkEnd w:id="5859"/>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 xml:space="preserve">&gt;MBS Service Area </w:t>
            </w:r>
            <w:r w:rsidRPr="00836DD7">
              <w:rPr>
                <w:b/>
                <w:bCs/>
                <w:lang w:eastAsia="ja-JP"/>
              </w:rPr>
              <w:lastRenderedPageBreak/>
              <w:t>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w:t>
            </w:r>
            <w:r w:rsidRPr="00836DD7">
              <w:rPr>
                <w:i/>
                <w:lang w:eastAsia="ja-JP"/>
              </w:rPr>
              <w:lastRenderedPageBreak/>
              <w:t>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60" w:name="_CR9_3_3_40"/>
      <w:bookmarkStart w:id="5861" w:name="_Toc99038902"/>
      <w:bookmarkStart w:id="5862" w:name="_Toc99731165"/>
      <w:bookmarkStart w:id="5863" w:name="_Toc138796019"/>
      <w:bookmarkStart w:id="5864" w:name="_Toc105927828"/>
      <w:bookmarkStart w:id="5865" w:name="_Toc106110368"/>
      <w:bookmarkStart w:id="5866" w:name="_Toc105511296"/>
      <w:bookmarkStart w:id="5867" w:name="_Toc113835805"/>
      <w:bookmarkStart w:id="5868" w:name="_Toc120124653"/>
      <w:bookmarkStart w:id="5869" w:name="_Toc209691611"/>
      <w:bookmarkEnd w:id="5860"/>
      <w:r>
        <w:t>9.3.3.40</w:t>
      </w:r>
      <w:r>
        <w:tab/>
        <w:t>MBS Service Area information</w:t>
      </w:r>
      <w:bookmarkEnd w:id="5861"/>
      <w:bookmarkEnd w:id="5862"/>
      <w:bookmarkEnd w:id="5863"/>
      <w:bookmarkEnd w:id="5864"/>
      <w:bookmarkEnd w:id="5865"/>
      <w:bookmarkEnd w:id="5866"/>
      <w:bookmarkEnd w:id="5867"/>
      <w:bookmarkEnd w:id="5868"/>
      <w:bookmarkEnd w:id="5869"/>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70" w:name="_CR9_3_3_41"/>
      <w:bookmarkStart w:id="5871" w:name="_Toc209691612"/>
      <w:bookmarkEnd w:id="5870"/>
      <w:r>
        <w:t>9.3.3.41</w:t>
      </w:r>
      <w:r>
        <w:tab/>
        <w:t>5GS TAC</w:t>
      </w:r>
      <w:bookmarkEnd w:id="5871"/>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72" w:name="_CR9_4"/>
      <w:bookmarkStart w:id="5873" w:name="_Toc20955681"/>
      <w:bookmarkStart w:id="5874" w:name="_Toc29461124"/>
      <w:bookmarkStart w:id="5875" w:name="_Toc29505856"/>
      <w:bookmarkStart w:id="5876" w:name="_Toc36556381"/>
      <w:bookmarkStart w:id="5877" w:name="_Toc45881868"/>
      <w:bookmarkStart w:id="5878" w:name="_Toc51852509"/>
      <w:bookmarkStart w:id="5879" w:name="_Toc56620460"/>
      <w:bookmarkStart w:id="5880" w:name="_Toc64448100"/>
      <w:bookmarkStart w:id="5881" w:name="_Toc74152876"/>
      <w:bookmarkStart w:id="5882" w:name="_Toc88656302"/>
      <w:bookmarkStart w:id="5883" w:name="_Toc88657361"/>
      <w:bookmarkStart w:id="5884" w:name="_Toc105657467"/>
      <w:bookmarkStart w:id="5885" w:name="_Toc106108848"/>
      <w:bookmarkStart w:id="5886" w:name="_Toc112687951"/>
      <w:bookmarkStart w:id="5887" w:name="_Toc209691613"/>
      <w:bookmarkEnd w:id="5872"/>
      <w:r w:rsidRPr="00D629EF">
        <w:t>9.4</w:t>
      </w:r>
      <w:r w:rsidRPr="00D629EF">
        <w:tab/>
        <w:t>Message and Information Element Abstract Syntax (with ASN.1)</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7867655" w14:textId="77777777" w:rsidR="00FC324B" w:rsidRPr="00D629EF" w:rsidRDefault="00FC324B" w:rsidP="00FC324B">
      <w:pPr>
        <w:pStyle w:val="Heading3"/>
      </w:pPr>
      <w:bookmarkStart w:id="5888" w:name="_CR9_4_1"/>
      <w:bookmarkStart w:id="5889" w:name="_Toc20955682"/>
      <w:bookmarkStart w:id="5890" w:name="_Toc29461125"/>
      <w:bookmarkStart w:id="5891" w:name="_Toc29505857"/>
      <w:bookmarkStart w:id="5892" w:name="_Toc36556382"/>
      <w:bookmarkStart w:id="5893" w:name="_Toc45881869"/>
      <w:bookmarkStart w:id="5894" w:name="_Toc51852510"/>
      <w:bookmarkStart w:id="5895" w:name="_Toc56620461"/>
      <w:bookmarkStart w:id="5896" w:name="_Toc64448101"/>
      <w:bookmarkStart w:id="5897" w:name="_Toc74152877"/>
      <w:bookmarkStart w:id="5898" w:name="_Toc88656303"/>
      <w:bookmarkStart w:id="5899" w:name="_Toc88657362"/>
      <w:bookmarkStart w:id="5900" w:name="_Toc105657468"/>
      <w:bookmarkStart w:id="5901" w:name="_Toc106108849"/>
      <w:bookmarkStart w:id="5902" w:name="_Toc112687952"/>
      <w:bookmarkStart w:id="5903" w:name="_Toc209691614"/>
      <w:bookmarkEnd w:id="5888"/>
      <w:r w:rsidRPr="00D629EF">
        <w:t>9.4.1</w:t>
      </w:r>
      <w:r w:rsidRPr="00D629EF">
        <w:tab/>
        <w:t>General</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 xml:space="preserve">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w:t>
      </w:r>
      <w:r w:rsidRPr="00D629EF">
        <w:rPr>
          <w:snapToGrid w:val="0"/>
        </w:rPr>
        <w:lastRenderedPageBreak/>
        <w:t>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904" w:name="_CR9_4_2"/>
      <w:bookmarkStart w:id="5905" w:name="_Toc64448102"/>
      <w:bookmarkStart w:id="5906" w:name="_Toc74152878"/>
      <w:bookmarkStart w:id="5907" w:name="_Toc88656304"/>
      <w:bookmarkStart w:id="5908" w:name="_Toc88657363"/>
      <w:bookmarkStart w:id="5909" w:name="_Toc105657469"/>
      <w:bookmarkStart w:id="5910" w:name="_Toc106108850"/>
      <w:bookmarkStart w:id="5911" w:name="_Toc112687953"/>
      <w:bookmarkStart w:id="5912" w:name="_Toc209691615"/>
      <w:bookmarkEnd w:id="5904"/>
      <w:r w:rsidRPr="00D629EF">
        <w:t>9.4.2</w:t>
      </w:r>
      <w:r w:rsidRPr="00D629EF">
        <w:tab/>
        <w:t>Usage of private message mechanism for non-standard use</w:t>
      </w:r>
      <w:bookmarkEnd w:id="5905"/>
      <w:bookmarkEnd w:id="5906"/>
      <w:bookmarkEnd w:id="5907"/>
      <w:bookmarkEnd w:id="5908"/>
      <w:bookmarkEnd w:id="5909"/>
      <w:bookmarkEnd w:id="5910"/>
      <w:bookmarkEnd w:id="5911"/>
      <w:bookmarkEnd w:id="5912"/>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25"/>
          <w:footerReference w:type="default" r:id="rId126"/>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913" w:name="_CR9_4_3"/>
      <w:bookmarkStart w:id="5914" w:name="_Toc64448103"/>
      <w:bookmarkStart w:id="5915" w:name="_Toc74152879"/>
      <w:bookmarkStart w:id="5916" w:name="_Toc88656305"/>
      <w:bookmarkStart w:id="5917" w:name="_Toc88657364"/>
      <w:bookmarkStart w:id="5918" w:name="_Toc105657470"/>
      <w:bookmarkStart w:id="5919" w:name="_Toc106108851"/>
      <w:bookmarkStart w:id="5920" w:name="_Toc112687954"/>
      <w:bookmarkStart w:id="5921" w:name="_Toc209691616"/>
      <w:bookmarkEnd w:id="5913"/>
      <w:r w:rsidRPr="00D629EF">
        <w:t>9.4.3</w:t>
      </w:r>
      <w:r w:rsidRPr="00D629EF">
        <w:tab/>
        <w:t>Elementary Procedure Definitions</w:t>
      </w:r>
      <w:bookmarkEnd w:id="5914"/>
      <w:bookmarkEnd w:id="5915"/>
      <w:bookmarkEnd w:id="5916"/>
      <w:bookmarkEnd w:id="5917"/>
      <w:bookmarkEnd w:id="5918"/>
      <w:bookmarkEnd w:id="5919"/>
      <w:bookmarkEnd w:id="5920"/>
      <w:bookmarkEnd w:id="5921"/>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922"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922"/>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060BC9">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29937C2C" w14:textId="77777777" w:rsidR="00060BC9" w:rsidRPr="00001A22" w:rsidRDefault="00FC324B" w:rsidP="00060BC9">
      <w:pPr>
        <w:pStyle w:val="PL"/>
        <w:rPr>
          <w:snapToGrid w:val="0"/>
        </w:rPr>
      </w:pPr>
      <w:r>
        <w:rPr>
          <w:snapToGrid w:val="0"/>
        </w:rPr>
        <w:tab/>
      </w:r>
      <w:r w:rsidRPr="005504FA">
        <w:rPr>
          <w:snapToGrid w:val="0"/>
        </w:rPr>
        <w:t>IABPSKNotification</w:t>
      </w:r>
      <w:r w:rsidR="00060BC9">
        <w:rPr>
          <w:snapToGrid w:val="0"/>
        </w:rPr>
        <w:t>,</w:t>
      </w:r>
    </w:p>
    <w:p w14:paraId="1A0F5EE1" w14:textId="77777777" w:rsidR="00060BC9" w:rsidRPr="006525E8" w:rsidRDefault="00060BC9" w:rsidP="00060BC9">
      <w:pPr>
        <w:pStyle w:val="PL"/>
        <w:rPr>
          <w:rFonts w:eastAsia="SimSun"/>
          <w:snapToGrid w:val="0"/>
        </w:rPr>
      </w:pPr>
      <w:r w:rsidRPr="006525E8">
        <w:rPr>
          <w:rFonts w:eastAsia="SimSun"/>
          <w:snapToGrid w:val="0"/>
        </w:rPr>
        <w:tab/>
        <w:t>DataCollectionRequest,</w:t>
      </w:r>
    </w:p>
    <w:p w14:paraId="5AB7AEBC" w14:textId="77777777" w:rsidR="00060BC9" w:rsidRPr="006525E8" w:rsidRDefault="00060BC9" w:rsidP="00060BC9">
      <w:pPr>
        <w:pStyle w:val="PL"/>
        <w:rPr>
          <w:rFonts w:eastAsia="SimSun"/>
          <w:snapToGrid w:val="0"/>
        </w:rPr>
      </w:pPr>
      <w:r w:rsidRPr="006525E8">
        <w:rPr>
          <w:rFonts w:eastAsia="SimSun"/>
          <w:snapToGrid w:val="0"/>
        </w:rPr>
        <w:tab/>
        <w:t>DataCollectionResponse,</w:t>
      </w:r>
    </w:p>
    <w:p w14:paraId="53B749B2" w14:textId="77777777" w:rsidR="00060BC9" w:rsidRPr="00001A22" w:rsidRDefault="00060BC9" w:rsidP="00060BC9">
      <w:pPr>
        <w:pStyle w:val="PL"/>
        <w:rPr>
          <w:rFonts w:eastAsia="SimSun"/>
          <w:snapToGrid w:val="0"/>
        </w:rPr>
      </w:pPr>
      <w:r w:rsidRPr="006525E8">
        <w:rPr>
          <w:rFonts w:eastAsia="SimSun"/>
          <w:snapToGrid w:val="0"/>
        </w:rPr>
        <w:lastRenderedPageBreak/>
        <w:tab/>
      </w:r>
      <w:r w:rsidRPr="00001A22">
        <w:rPr>
          <w:rFonts w:eastAsia="SimSun"/>
          <w:snapToGrid w:val="0"/>
        </w:rPr>
        <w:t>DataCollectionFailure,</w:t>
      </w:r>
    </w:p>
    <w:p w14:paraId="66E3DDAD" w14:textId="399324FB" w:rsidR="00FC324B" w:rsidRPr="00D629EF" w:rsidRDefault="00060BC9" w:rsidP="00060BC9">
      <w:pPr>
        <w:pStyle w:val="PL"/>
        <w:rPr>
          <w:snapToGrid w:val="0"/>
        </w:rPr>
      </w:pPr>
      <w:r w:rsidRPr="00001A22">
        <w:rPr>
          <w:rFonts w:eastAsia="SimSun"/>
          <w:snapToGrid w:val="0"/>
        </w:rPr>
        <w:tab/>
        <w:t>DataCollectionUpdate</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092360CD" w14:textId="77777777" w:rsidR="00060BC9" w:rsidRPr="00F315B0" w:rsidRDefault="00FC324B" w:rsidP="00060BC9">
      <w:pPr>
        <w:pStyle w:val="PL"/>
        <w:spacing w:line="0" w:lineRule="atLeast"/>
        <w:rPr>
          <w:snapToGrid w:val="0"/>
        </w:rPr>
      </w:pPr>
      <w:r w:rsidRPr="008C3F37">
        <w:rPr>
          <w:snapToGrid w:val="0"/>
        </w:rPr>
        <w:tab/>
        <w:t>id-MCBearerContextReleaseRequest</w:t>
      </w:r>
      <w:r w:rsidR="00060BC9" w:rsidRPr="00F315B0">
        <w:rPr>
          <w:snapToGrid w:val="0"/>
        </w:rPr>
        <w:t>,</w:t>
      </w:r>
    </w:p>
    <w:p w14:paraId="2D4559E3" w14:textId="77777777" w:rsidR="00060BC9" w:rsidRPr="00F315B0" w:rsidRDefault="00060BC9" w:rsidP="00060BC9">
      <w:pPr>
        <w:pStyle w:val="PL"/>
        <w:spacing w:line="0" w:lineRule="atLeast"/>
        <w:rPr>
          <w:snapToGrid w:val="0"/>
        </w:rPr>
      </w:pPr>
      <w:r w:rsidRPr="00F315B0">
        <w:rPr>
          <w:snapToGrid w:val="0"/>
        </w:rPr>
        <w:tab/>
        <w:t>id-dataCollectionReportingInitiation,</w:t>
      </w:r>
    </w:p>
    <w:p w14:paraId="6E8A302C" w14:textId="589622E5" w:rsidR="00FC324B" w:rsidRPr="00D629EF" w:rsidRDefault="00060BC9" w:rsidP="00060BC9">
      <w:pPr>
        <w:pStyle w:val="PL"/>
        <w:rPr>
          <w:snapToGrid w:val="0"/>
        </w:rPr>
      </w:pPr>
      <w:r w:rsidRPr="00F315B0">
        <w:rPr>
          <w:snapToGrid w:val="0"/>
        </w:rPr>
        <w:tab/>
        <w:t>id-dataCollectionReporting</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7BA74F5A" w14:textId="77777777" w:rsidR="00060BC9" w:rsidRPr="00F315B0" w:rsidRDefault="00FC324B" w:rsidP="00060BC9">
      <w:pPr>
        <w:pStyle w:val="PL"/>
        <w:spacing w:line="0" w:lineRule="atLeast"/>
        <w:rPr>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060BC9" w:rsidRPr="00F315B0">
        <w:rPr>
          <w:snapToGrid w:val="0"/>
        </w:rPr>
        <w:t>|</w:t>
      </w:r>
    </w:p>
    <w:p w14:paraId="066B7AF4" w14:textId="5C9C264E" w:rsidR="00FC324B" w:rsidRPr="00D629EF" w:rsidRDefault="00060BC9" w:rsidP="00060BC9">
      <w:pPr>
        <w:pStyle w:val="PL"/>
        <w:spacing w:line="0" w:lineRule="atLeast"/>
        <w:rPr>
          <w:noProof w:val="0"/>
          <w:snapToGrid w:val="0"/>
        </w:rPr>
      </w:pPr>
      <w:r w:rsidRPr="00F315B0">
        <w:rPr>
          <w:snapToGrid w:val="0"/>
        </w:rPr>
        <w:tab/>
        <w:t>dataCollectionReportingInitiation</w:t>
      </w:r>
      <w:r w:rsidRPr="00F315B0">
        <w:rPr>
          <w:snapToGrid w:val="0"/>
        </w:rPr>
        <w:tab/>
      </w:r>
      <w:r w:rsidRPr="00F315B0">
        <w:rPr>
          <w:snapToGrid w:val="0"/>
        </w:rPr>
        <w:tab/>
      </w:r>
      <w:r w:rsidRPr="00F315B0">
        <w:rPr>
          <w:snapToGrid w:val="0"/>
        </w:rPr>
        <w:tab/>
      </w:r>
      <w:r w:rsidR="00FC324B"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lastRenderedPageBreak/>
        <w:tab/>
        <w:t>mCBearerContextReleaseRequest</w:t>
      </w:r>
      <w:r>
        <w:rPr>
          <w:snapToGrid w:val="0"/>
        </w:rPr>
        <w:tab/>
      </w:r>
      <w:r>
        <w:rPr>
          <w:snapToGrid w:val="0"/>
        </w:rPr>
        <w:tab/>
      </w:r>
      <w:r>
        <w:rPr>
          <w:snapToGrid w:val="0"/>
        </w:rPr>
        <w:tab/>
      </w:r>
      <w:r>
        <w:rPr>
          <w:noProof w:val="0"/>
          <w:snapToGrid w:val="0"/>
        </w:rPr>
        <w:t>|</w:t>
      </w:r>
    </w:p>
    <w:p w14:paraId="0ACBFDD9" w14:textId="77777777" w:rsidR="007976EA" w:rsidRPr="00B614A3" w:rsidRDefault="00FC324B" w:rsidP="007976EA">
      <w:pPr>
        <w:pStyle w:val="PL"/>
        <w:spacing w:line="0" w:lineRule="atLeast"/>
        <w:rPr>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976EA" w:rsidRPr="00B614A3">
        <w:rPr>
          <w:snapToGrid w:val="0"/>
        </w:rPr>
        <w:t>|</w:t>
      </w:r>
    </w:p>
    <w:p w14:paraId="62BADA84" w14:textId="4ED630BE" w:rsidR="00FC324B" w:rsidRPr="00D629EF" w:rsidRDefault="007976EA" w:rsidP="007976EA">
      <w:pPr>
        <w:pStyle w:val="PL"/>
        <w:spacing w:line="0" w:lineRule="atLeast"/>
        <w:rPr>
          <w:noProof w:val="0"/>
          <w:snapToGrid w:val="0"/>
        </w:rPr>
      </w:pPr>
      <w:r w:rsidRPr="00B614A3">
        <w:rPr>
          <w:snapToGrid w:val="0"/>
        </w:rPr>
        <w:tab/>
        <w:t>dataCollectionReporting</w:t>
      </w:r>
      <w:r w:rsidRPr="00B614A3">
        <w:rPr>
          <w:snapToGrid w:val="0"/>
        </w:rPr>
        <w:tab/>
      </w:r>
      <w:r w:rsidRPr="00B614A3">
        <w:rPr>
          <w:snapToGrid w:val="0"/>
        </w:rPr>
        <w:tab/>
      </w:r>
      <w:r w:rsidRPr="00B614A3">
        <w:rPr>
          <w:snapToGrid w:val="0"/>
        </w:rPr>
        <w:tab/>
      </w:r>
      <w:r w:rsidRPr="00B614A3">
        <w:rPr>
          <w:snapToGrid w:val="0"/>
        </w:rPr>
        <w:tab/>
      </w:r>
      <w:r w:rsidRPr="00B614A3">
        <w:rPr>
          <w:snapToGrid w:val="0"/>
        </w:rPr>
        <w:tab/>
      </w:r>
      <w:r w:rsidR="00FC324B"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lastRenderedPageBreak/>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lastRenderedPageBreak/>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lastRenderedPageBreak/>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7976EA">
      <w:pPr>
        <w:pStyle w:val="PL"/>
        <w:rPr>
          <w:rFonts w:eastAsia="Malgun Gothic"/>
        </w:rPr>
      </w:pPr>
      <w:r w:rsidRPr="008C3F37">
        <w:t>}</w:t>
      </w:r>
    </w:p>
    <w:p w14:paraId="01408825" w14:textId="77777777" w:rsidR="007976EA" w:rsidRDefault="007976EA" w:rsidP="007976EA">
      <w:pPr>
        <w:pStyle w:val="PL"/>
        <w:rPr>
          <w:rFonts w:eastAsia="SimSun"/>
        </w:rPr>
      </w:pPr>
      <w:bookmarkStart w:id="5923" w:name="_Hlk148727655"/>
    </w:p>
    <w:p w14:paraId="23B3B455" w14:textId="77777777" w:rsidR="007976EA" w:rsidRPr="000826DA" w:rsidRDefault="007976EA" w:rsidP="007976EA">
      <w:pPr>
        <w:pStyle w:val="PL"/>
        <w:rPr>
          <w:rFonts w:eastAsia="SimSun"/>
        </w:rPr>
      </w:pPr>
      <w:r w:rsidRPr="000826DA">
        <w:rPr>
          <w:rFonts w:eastAsia="SimSun"/>
        </w:rPr>
        <w:t>dataCollectionReportingInitiation</w:t>
      </w:r>
      <w:r w:rsidRPr="000826DA">
        <w:rPr>
          <w:rFonts w:eastAsia="SimSun"/>
        </w:rPr>
        <w:tab/>
      </w:r>
      <w:r>
        <w:rPr>
          <w:rFonts w:eastAsia="SimSun"/>
        </w:rPr>
        <w:t>E1</w:t>
      </w:r>
      <w:r w:rsidRPr="000826DA">
        <w:rPr>
          <w:rFonts w:eastAsia="SimSun"/>
        </w:rPr>
        <w:t>AP-ELEMENTARY-PROCEDURE ::= {</w:t>
      </w:r>
    </w:p>
    <w:p w14:paraId="4019DFE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r>
      <w:r w:rsidRPr="000826DA">
        <w:rPr>
          <w:rFonts w:eastAsia="SimSun"/>
        </w:rPr>
        <w:tab/>
      </w:r>
      <w:r w:rsidRPr="000826DA">
        <w:rPr>
          <w:rFonts w:eastAsia="SimSun"/>
        </w:rPr>
        <w:tab/>
        <w:t>DataCollectionRequest</w:t>
      </w:r>
    </w:p>
    <w:p w14:paraId="3BAF3051" w14:textId="77777777" w:rsidR="007976EA" w:rsidRPr="000826DA" w:rsidRDefault="007976EA" w:rsidP="007976EA">
      <w:pPr>
        <w:pStyle w:val="PL"/>
        <w:rPr>
          <w:rFonts w:eastAsia="SimSun"/>
        </w:rPr>
      </w:pPr>
      <w:r w:rsidRPr="000826DA">
        <w:rPr>
          <w:rFonts w:eastAsia="SimSun"/>
        </w:rPr>
        <w:tab/>
        <w:t>SUCCESSFUL OUTCOME</w:t>
      </w:r>
      <w:r w:rsidRPr="000826DA">
        <w:rPr>
          <w:rFonts w:eastAsia="SimSun"/>
        </w:rPr>
        <w:tab/>
      </w:r>
      <w:r w:rsidRPr="000826DA">
        <w:rPr>
          <w:rFonts w:eastAsia="SimSun"/>
        </w:rPr>
        <w:tab/>
      </w:r>
      <w:r w:rsidRPr="000826DA">
        <w:rPr>
          <w:rFonts w:eastAsia="SimSun"/>
        </w:rPr>
        <w:tab/>
      </w:r>
      <w:r w:rsidRPr="000826DA">
        <w:rPr>
          <w:rFonts w:eastAsia="SimSun"/>
        </w:rPr>
        <w:tab/>
        <w:t>DataCollectionResponse</w:t>
      </w:r>
    </w:p>
    <w:p w14:paraId="4ADD6699" w14:textId="77777777" w:rsidR="007976EA" w:rsidRPr="000826DA" w:rsidRDefault="007976EA" w:rsidP="007976EA">
      <w:pPr>
        <w:pStyle w:val="PL"/>
        <w:rPr>
          <w:rFonts w:eastAsia="SimSun"/>
        </w:rPr>
      </w:pPr>
      <w:r w:rsidRPr="000826DA">
        <w:rPr>
          <w:rFonts w:eastAsia="SimSun"/>
        </w:rPr>
        <w:tab/>
        <w:t>UNSUCCESSFUL OUTCOME</w:t>
      </w:r>
      <w:r w:rsidRPr="000826DA">
        <w:rPr>
          <w:rFonts w:eastAsia="SimSun"/>
        </w:rPr>
        <w:tab/>
      </w:r>
      <w:r w:rsidRPr="000826DA">
        <w:rPr>
          <w:rFonts w:eastAsia="SimSun"/>
        </w:rPr>
        <w:tab/>
      </w:r>
      <w:r w:rsidRPr="000826DA">
        <w:rPr>
          <w:rFonts w:eastAsia="SimSun"/>
        </w:rPr>
        <w:tab/>
        <w:t>DataCollectionFailure</w:t>
      </w:r>
    </w:p>
    <w:p w14:paraId="2AB5C6E3"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id-dataCollectionReportingInitiation</w:t>
      </w:r>
    </w:p>
    <w:p w14:paraId="1A9BBAFF"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reject</w:t>
      </w:r>
    </w:p>
    <w:p w14:paraId="63619BE1" w14:textId="77777777" w:rsidR="007976EA" w:rsidRPr="000826DA" w:rsidRDefault="007976EA" w:rsidP="007976EA">
      <w:pPr>
        <w:pStyle w:val="PL"/>
        <w:rPr>
          <w:rFonts w:eastAsia="SimSun"/>
        </w:rPr>
      </w:pPr>
      <w:r w:rsidRPr="000826DA">
        <w:rPr>
          <w:rFonts w:eastAsia="SimSun"/>
        </w:rPr>
        <w:t>}</w:t>
      </w:r>
    </w:p>
    <w:p w14:paraId="32A5FF60" w14:textId="77777777" w:rsidR="007976EA" w:rsidRPr="000826DA" w:rsidRDefault="007976EA" w:rsidP="007976EA">
      <w:pPr>
        <w:pStyle w:val="PL"/>
        <w:rPr>
          <w:rFonts w:eastAsia="SimSun"/>
        </w:rPr>
      </w:pPr>
    </w:p>
    <w:p w14:paraId="2542CA49" w14:textId="77777777" w:rsidR="007976EA" w:rsidRPr="000826DA" w:rsidRDefault="007976EA" w:rsidP="007976EA">
      <w:pPr>
        <w:pStyle w:val="PL"/>
        <w:rPr>
          <w:rFonts w:eastAsia="SimSun"/>
        </w:rPr>
      </w:pPr>
      <w:r w:rsidRPr="000826DA">
        <w:rPr>
          <w:rFonts w:eastAsia="SimSun"/>
        </w:rPr>
        <w:t>dataCollectionReporting</w:t>
      </w:r>
      <w:r w:rsidRPr="000826DA">
        <w:rPr>
          <w:rFonts w:eastAsia="SimSun"/>
        </w:rPr>
        <w:tab/>
      </w:r>
      <w:r>
        <w:rPr>
          <w:rFonts w:eastAsia="SimSun"/>
        </w:rPr>
        <w:t>E1</w:t>
      </w:r>
      <w:r w:rsidRPr="000826DA">
        <w:rPr>
          <w:rFonts w:eastAsia="SimSun"/>
        </w:rPr>
        <w:t>AP-ELEMENTARY-PROCEDURE ::= {</w:t>
      </w:r>
    </w:p>
    <w:p w14:paraId="0E57262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t>DataCollectionUpdate</w:t>
      </w:r>
    </w:p>
    <w:p w14:paraId="405F01D4"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t>id-dataCollectionReporting</w:t>
      </w:r>
    </w:p>
    <w:p w14:paraId="17D5F830"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t>ignore</w:t>
      </w:r>
    </w:p>
    <w:p w14:paraId="069EF892" w14:textId="77777777" w:rsidR="007976EA" w:rsidRPr="000826DA" w:rsidRDefault="007976EA" w:rsidP="007976EA">
      <w:pPr>
        <w:pStyle w:val="PL"/>
        <w:rPr>
          <w:rFonts w:eastAsia="SimSun"/>
        </w:rPr>
      </w:pPr>
      <w:r w:rsidRPr="000826DA">
        <w:rPr>
          <w:rFonts w:eastAsia="SimSun"/>
        </w:rPr>
        <w:t>}</w:t>
      </w:r>
    </w:p>
    <w:bookmarkEnd w:id="5923"/>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924" w:name="_CR9_4_4"/>
      <w:bookmarkStart w:id="5925" w:name="_Toc20955683"/>
      <w:bookmarkStart w:id="5926" w:name="_Toc29461126"/>
      <w:bookmarkStart w:id="5927" w:name="_Toc29505858"/>
      <w:bookmarkStart w:id="5928" w:name="_Toc36556383"/>
      <w:bookmarkStart w:id="5929" w:name="_Toc45881870"/>
      <w:bookmarkStart w:id="5930" w:name="_Toc51852511"/>
      <w:bookmarkStart w:id="5931" w:name="_Toc56620462"/>
      <w:bookmarkStart w:id="5932" w:name="_Toc64448104"/>
      <w:bookmarkStart w:id="5933" w:name="_Toc74152880"/>
      <w:bookmarkStart w:id="5934" w:name="_Toc88656306"/>
      <w:bookmarkStart w:id="5935" w:name="_Toc88657365"/>
      <w:bookmarkStart w:id="5936" w:name="_Toc105657471"/>
      <w:bookmarkStart w:id="5937" w:name="_Toc106108852"/>
      <w:bookmarkStart w:id="5938" w:name="_Toc112687955"/>
      <w:bookmarkStart w:id="5939" w:name="_Toc209691617"/>
      <w:bookmarkEnd w:id="5924"/>
      <w:r w:rsidRPr="00D629EF">
        <w:t>9.4.4</w:t>
      </w:r>
      <w:r w:rsidRPr="00D629EF">
        <w:tab/>
        <w:t>PDU Definitions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1709FD72" w14:textId="77777777" w:rsidR="00FC324B" w:rsidRPr="00D629EF" w:rsidRDefault="00FC324B" w:rsidP="00FC324B">
      <w:pPr>
        <w:pStyle w:val="PL"/>
        <w:spacing w:line="0" w:lineRule="atLeast"/>
        <w:rPr>
          <w:noProof w:val="0"/>
          <w:snapToGrid w:val="0"/>
        </w:rPr>
      </w:pPr>
      <w:bookmarkStart w:id="594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lastRenderedPageBreak/>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lastRenderedPageBreak/>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941" w:name="OLE_LINK75"/>
      <w:bookmarkStart w:id="5942" w:name="OLE_LINK76"/>
      <w:bookmarkStart w:id="5943" w:name="OLE_LINK77"/>
      <w:bookmarkStart w:id="5944" w:name="OLE_LINK78"/>
      <w:r w:rsidRPr="008C3F37">
        <w:rPr>
          <w:snapToGrid w:val="0"/>
        </w:rPr>
        <w:t>BCBearerContextToSetup</w:t>
      </w:r>
      <w:bookmarkEnd w:id="5941"/>
      <w:bookmarkEnd w:id="5942"/>
      <w:bookmarkEnd w:id="5943"/>
      <w:bookmarkEnd w:id="594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94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6DF3998" w14:textId="77777777" w:rsidR="00EC7FBC" w:rsidRPr="00DD4952" w:rsidRDefault="00FC324B" w:rsidP="00EC7FBC">
      <w:pPr>
        <w:pStyle w:val="PL"/>
        <w:rPr>
          <w:snapToGrid w:val="0"/>
          <w:lang w:val="en-US"/>
        </w:rPr>
      </w:pPr>
      <w:r w:rsidRPr="008F4287">
        <w:rPr>
          <w:snapToGrid w:val="0"/>
          <w:lang w:val="en-US"/>
        </w:rPr>
        <w:tab/>
        <w:t>SDT-data-size-threshold-Crossed</w:t>
      </w:r>
      <w:r w:rsidR="00EC7FBC" w:rsidRPr="00DD4952">
        <w:rPr>
          <w:snapToGrid w:val="0"/>
          <w:lang w:val="en-US"/>
        </w:rPr>
        <w:t>,</w:t>
      </w:r>
    </w:p>
    <w:p w14:paraId="6D6DFBA6" w14:textId="77777777" w:rsidR="005E45E9" w:rsidRDefault="00EC7FBC" w:rsidP="005E45E9">
      <w:pPr>
        <w:pStyle w:val="PL"/>
        <w:rPr>
          <w:snapToGrid w:val="0"/>
          <w:lang w:val="en-US"/>
        </w:rPr>
      </w:pPr>
      <w:r w:rsidRPr="00DD4952">
        <w:rPr>
          <w:snapToGrid w:val="0"/>
          <w:lang w:val="en-US"/>
        </w:rPr>
        <w:tab/>
        <w:t>InactivityMonitoring</w:t>
      </w:r>
      <w:r w:rsidR="005E45E9">
        <w:rPr>
          <w:rFonts w:hint="eastAsia"/>
          <w:snapToGrid w:val="0"/>
          <w:lang w:val="en-US"/>
        </w:rPr>
        <w:t>,</w:t>
      </w:r>
    </w:p>
    <w:p w14:paraId="42FA182E" w14:textId="77777777" w:rsidR="007976EA" w:rsidRPr="001575A8" w:rsidRDefault="005E45E9" w:rsidP="007976EA">
      <w:pPr>
        <w:pStyle w:val="PL"/>
        <w:spacing w:line="0" w:lineRule="atLeast"/>
        <w:rPr>
          <w:snapToGrid w:val="0"/>
          <w:lang w:val="en-US"/>
        </w:rPr>
      </w:pPr>
      <w:r>
        <w:rPr>
          <w:snapToGrid w:val="0"/>
          <w:lang w:val="en-US"/>
        </w:rPr>
        <w:tab/>
      </w:r>
      <w:r>
        <w:rPr>
          <w:rFonts w:hint="eastAsia"/>
          <w:snapToGrid w:val="0"/>
          <w:lang w:val="en-US"/>
        </w:rPr>
        <w:t>LTMInitiation</w:t>
      </w:r>
      <w:r w:rsidR="007976EA" w:rsidRPr="001575A8">
        <w:rPr>
          <w:snapToGrid w:val="0"/>
          <w:lang w:val="en-US"/>
        </w:rPr>
        <w:t>,</w:t>
      </w:r>
    </w:p>
    <w:p w14:paraId="0F7E714F" w14:textId="77777777" w:rsidR="007976EA" w:rsidRPr="001575A8" w:rsidRDefault="007976EA" w:rsidP="007976EA">
      <w:pPr>
        <w:pStyle w:val="PL"/>
        <w:spacing w:line="0" w:lineRule="atLeast"/>
        <w:rPr>
          <w:snapToGrid w:val="0"/>
          <w:lang w:val="en-US"/>
        </w:rPr>
      </w:pPr>
      <w:r w:rsidRPr="001575A8">
        <w:rPr>
          <w:snapToGrid w:val="0"/>
          <w:lang w:val="en-US"/>
        </w:rPr>
        <w:tab/>
        <w:t>RegistrationRequestForDataCollection,</w:t>
      </w:r>
    </w:p>
    <w:p w14:paraId="00CD99F4" w14:textId="77777777" w:rsidR="007976EA" w:rsidRPr="001575A8" w:rsidRDefault="007976EA" w:rsidP="007976EA">
      <w:pPr>
        <w:pStyle w:val="PL"/>
        <w:spacing w:line="0" w:lineRule="atLeast"/>
        <w:rPr>
          <w:snapToGrid w:val="0"/>
          <w:lang w:val="en-US"/>
        </w:rPr>
      </w:pPr>
      <w:r w:rsidRPr="001575A8">
        <w:rPr>
          <w:snapToGrid w:val="0"/>
          <w:lang w:val="en-US"/>
        </w:rPr>
        <w:tab/>
        <w:t>ReportCharacteristicsForDataCollection,</w:t>
      </w:r>
    </w:p>
    <w:p w14:paraId="2F5BF762" w14:textId="6A97C63B" w:rsidR="005E45E9" w:rsidRPr="00415C69" w:rsidRDefault="007976EA" w:rsidP="007976EA">
      <w:pPr>
        <w:pStyle w:val="PL"/>
        <w:rPr>
          <w:snapToGrid w:val="0"/>
          <w:lang w:val="en-US"/>
        </w:rPr>
      </w:pPr>
      <w:r w:rsidRPr="001575A8">
        <w:rPr>
          <w:snapToGrid w:val="0"/>
          <w:lang w:val="en-US"/>
        </w:rPr>
        <w:tab/>
        <w:t>ReportingPeriodicityForDataCollection</w:t>
      </w:r>
      <w:r>
        <w:rPr>
          <w:snapToGrid w:val="0"/>
          <w:lang w:val="en-US"/>
        </w:rPr>
        <w:t>,</w:t>
      </w:r>
    </w:p>
    <w:p w14:paraId="13A984DC" w14:textId="77777777" w:rsidR="007976EA" w:rsidRPr="000732E1" w:rsidRDefault="007976EA" w:rsidP="007976EA">
      <w:pPr>
        <w:pStyle w:val="PL"/>
        <w:spacing w:line="0" w:lineRule="atLeast"/>
        <w:rPr>
          <w:rFonts w:eastAsia="MS Mincho"/>
          <w:snapToGrid w:val="0"/>
          <w:szCs w:val="24"/>
          <w:lang w:eastAsia="ja-JP"/>
        </w:rPr>
      </w:pPr>
      <w:r>
        <w:rPr>
          <w:snapToGrid w:val="0"/>
          <w:lang w:val="en-US"/>
        </w:rPr>
        <w:tab/>
      </w:r>
      <w:r w:rsidRPr="000732E1">
        <w:rPr>
          <w:rFonts w:eastAsia="MS Mincho"/>
          <w:snapToGrid w:val="0"/>
          <w:szCs w:val="24"/>
          <w:lang w:eastAsia="ja-JP"/>
        </w:rPr>
        <w:t>UEAssociatedInfoResult-List,</w:t>
      </w:r>
    </w:p>
    <w:p w14:paraId="695A973A" w14:textId="77777777" w:rsidR="007976EA"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DataCollectionID</w:t>
      </w:r>
      <w:r>
        <w:rPr>
          <w:rFonts w:eastAsia="MS Mincho"/>
          <w:snapToGrid w:val="0"/>
          <w:szCs w:val="24"/>
          <w:lang w:eastAsia="ja-JP"/>
        </w:rPr>
        <w:t>,</w:t>
      </w:r>
    </w:p>
    <w:p w14:paraId="53688BD2" w14:textId="77777777" w:rsidR="007976EA" w:rsidRPr="00EC270B" w:rsidRDefault="007976EA" w:rsidP="007976EA">
      <w:pPr>
        <w:pStyle w:val="PL"/>
        <w:spacing w:line="0" w:lineRule="atLeast"/>
        <w:rPr>
          <w:rFonts w:eastAsia="MS Mincho"/>
          <w:snapToGrid w:val="0"/>
          <w:szCs w:val="24"/>
          <w:lang w:val="en-US" w:eastAsia="ja-JP"/>
        </w:rPr>
      </w:pPr>
      <w:r w:rsidRPr="000732E1">
        <w:rPr>
          <w:rFonts w:eastAsia="MS Mincho"/>
          <w:snapToGrid w:val="0"/>
          <w:szCs w:val="24"/>
          <w:lang w:eastAsia="ja-JP"/>
        </w:rPr>
        <w:tab/>
      </w:r>
      <w:r w:rsidRPr="00ED0E92">
        <w:rPr>
          <w:rFonts w:eastAsia="MS Mincho"/>
          <w:snapToGrid w:val="0"/>
          <w:szCs w:val="24"/>
          <w:lang w:val="en-US" w:eastAsia="ja-JP"/>
        </w:rPr>
        <w:t>Measurement-ID</w:t>
      </w:r>
    </w:p>
    <w:p w14:paraId="5E2D9859" w14:textId="762E299D" w:rsidR="00FC324B" w:rsidRPr="008F4287" w:rsidRDefault="00FC324B" w:rsidP="00EC7FBC">
      <w:pPr>
        <w:pStyle w:val="PL"/>
        <w:rPr>
          <w:snapToGrid w:val="0"/>
          <w:lang w:val="en-US"/>
        </w:rPr>
      </w:pPr>
    </w:p>
    <w:bookmarkEnd w:id="594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062DCA" w:rsidRDefault="00FC324B" w:rsidP="00FC324B">
      <w:pPr>
        <w:pStyle w:val="PL"/>
        <w:spacing w:line="0" w:lineRule="atLeast"/>
        <w:rPr>
          <w:noProof w:val="0"/>
          <w:snapToGrid w:val="0"/>
        </w:rPr>
      </w:pPr>
      <w:r w:rsidRPr="00062DCA">
        <w:rPr>
          <w:noProof w:val="0"/>
          <w:snapToGrid w:val="0"/>
        </w:rPr>
        <w:t>FROM E1AP-IEs</w:t>
      </w:r>
    </w:p>
    <w:p w14:paraId="58EA609F" w14:textId="77777777" w:rsidR="00FC324B" w:rsidRPr="00062DCA" w:rsidRDefault="00FC324B" w:rsidP="00FC324B">
      <w:pPr>
        <w:pStyle w:val="PL"/>
        <w:spacing w:line="0" w:lineRule="atLeast"/>
        <w:rPr>
          <w:noProof w:val="0"/>
          <w:snapToGrid w:val="0"/>
        </w:rPr>
      </w:pPr>
    </w:p>
    <w:p w14:paraId="3289953F" w14:textId="77777777" w:rsidR="00FC324B" w:rsidRPr="00062DCA" w:rsidRDefault="00FC324B" w:rsidP="00FC324B">
      <w:pPr>
        <w:pStyle w:val="PL"/>
        <w:spacing w:line="0" w:lineRule="atLeast"/>
        <w:rPr>
          <w:noProof w:val="0"/>
          <w:snapToGrid w:val="0"/>
        </w:rPr>
      </w:pPr>
      <w:r w:rsidRPr="00062DCA">
        <w:rPr>
          <w:noProof w:val="0"/>
          <w:snapToGrid w:val="0"/>
        </w:rPr>
        <w:tab/>
        <w:t>PrivateIE-Container{},</w:t>
      </w:r>
    </w:p>
    <w:p w14:paraId="632F516D" w14:textId="77777777" w:rsidR="00FC324B" w:rsidRPr="007E6193" w:rsidRDefault="00FC324B" w:rsidP="00FC324B">
      <w:pPr>
        <w:pStyle w:val="PL"/>
        <w:spacing w:line="0" w:lineRule="atLeast"/>
        <w:rPr>
          <w:noProof w:val="0"/>
          <w:snapToGrid w:val="0"/>
          <w:lang w:val="fr-FR"/>
        </w:rPr>
      </w:pPr>
      <w:r w:rsidRPr="00062DCA">
        <w:rPr>
          <w:noProof w:val="0"/>
          <w:snapToGrid w:val="0"/>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062DCA" w:rsidRDefault="00FC324B" w:rsidP="00FC324B">
      <w:pPr>
        <w:pStyle w:val="PL"/>
        <w:spacing w:line="0" w:lineRule="atLeast"/>
        <w:rPr>
          <w:noProof w:val="0"/>
          <w:snapToGrid w:val="0"/>
        </w:rPr>
      </w:pPr>
      <w:r w:rsidRPr="00927103">
        <w:rPr>
          <w:noProof w:val="0"/>
          <w:snapToGrid w:val="0"/>
          <w:lang w:val="fr-FR"/>
        </w:rPr>
        <w:tab/>
      </w:r>
      <w:r w:rsidRPr="00062DCA">
        <w:rPr>
          <w:noProof w:val="0"/>
          <w:snapToGrid w:val="0"/>
        </w:rPr>
        <w:t xml:space="preserve">id-gNB-CU-CP-UE-E1AP-ID, </w:t>
      </w:r>
    </w:p>
    <w:p w14:paraId="7D6E566D" w14:textId="77777777" w:rsidR="00FC324B" w:rsidRPr="00D629EF" w:rsidRDefault="00FC324B" w:rsidP="00FC324B">
      <w:pPr>
        <w:pStyle w:val="PL"/>
        <w:spacing w:line="0" w:lineRule="atLeast"/>
        <w:rPr>
          <w:noProof w:val="0"/>
          <w:snapToGrid w:val="0"/>
        </w:rPr>
      </w:pPr>
      <w:r w:rsidRPr="00062DCA">
        <w:rPr>
          <w:noProof w:val="0"/>
          <w:snapToGrid w:val="0"/>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lastRenderedPageBreak/>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lastRenderedPageBreak/>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946" w:name="OLE_LINK122"/>
      <w:bookmarkStart w:id="5947" w:name="OLE_LINK121"/>
      <w:r>
        <w:rPr>
          <w:snapToGrid w:val="0"/>
        </w:rPr>
        <w:t>id-</w:t>
      </w:r>
      <w:r>
        <w:rPr>
          <w:snapToGrid w:val="0"/>
          <w:lang w:eastAsia="zh-CN"/>
        </w:rPr>
        <w:t>UESliceMaximumBitRateList</w:t>
      </w:r>
      <w:bookmarkEnd w:id="5946"/>
      <w:bookmarkEnd w:id="594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94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4C9B5433" w14:textId="77777777" w:rsidR="00EC7FBC" w:rsidRPr="00BF4A21" w:rsidRDefault="00FC324B" w:rsidP="00EC7FBC">
      <w:pPr>
        <w:pStyle w:val="PL"/>
        <w:rPr>
          <w:snapToGrid w:val="0"/>
          <w:lang w:eastAsia="ja-JP"/>
        </w:rPr>
      </w:pPr>
      <w:r w:rsidRPr="00160989">
        <w:rPr>
          <w:rFonts w:eastAsia="MS Mincho"/>
          <w:snapToGrid w:val="0"/>
          <w:lang w:val="en-US" w:eastAsia="ja-JP"/>
        </w:rPr>
        <w:tab/>
        <w:t>id-</w:t>
      </w:r>
      <w:r w:rsidRPr="0039746E">
        <w:rPr>
          <w:rFonts w:eastAsia="MS Mincho"/>
          <w:snapToGrid w:val="0"/>
          <w:lang w:eastAsia="ja-JP"/>
        </w:rPr>
        <w:t>SDT-data-size-threshold-Crossed,</w:t>
      </w:r>
      <w:bookmarkEnd w:id="5948"/>
    </w:p>
    <w:p w14:paraId="1E10FAB7" w14:textId="7DFA0091" w:rsidR="00FC324B" w:rsidRPr="000153A2" w:rsidRDefault="00EC7FBC" w:rsidP="00EC7FBC">
      <w:pPr>
        <w:pStyle w:val="PL"/>
        <w:rPr>
          <w:rFonts w:eastAsia="MS Mincho"/>
          <w:snapToGrid w:val="0"/>
          <w:lang w:val="en-US" w:eastAsia="ja-JP"/>
        </w:rPr>
      </w:pPr>
      <w:r w:rsidRPr="00BF4A21">
        <w:rPr>
          <w:snapToGrid w:val="0"/>
          <w:lang w:eastAsia="ja-JP"/>
        </w:rPr>
        <w:tab/>
      </w:r>
      <w:r>
        <w:rPr>
          <w:rFonts w:hint="eastAsia"/>
          <w:snapToGrid w:val="0"/>
          <w:lang w:eastAsia="ja-JP"/>
        </w:rPr>
        <w:t>id-</w:t>
      </w:r>
      <w:r w:rsidRPr="00BF4A21">
        <w:rPr>
          <w:snapToGrid w:val="0"/>
          <w:lang w:eastAsia="ja-JP"/>
        </w:rPr>
        <w:t>InactivityMonitoring</w:t>
      </w:r>
      <w:r>
        <w:rPr>
          <w:rFonts w:hint="eastAsia"/>
          <w:snapToGrid w:val="0"/>
          <w:lang w:eastAsia="ja-JP"/>
        </w:rPr>
        <w:t>,</w:t>
      </w:r>
    </w:p>
    <w:p w14:paraId="3531FD8D" w14:textId="77777777" w:rsidR="007976EA" w:rsidRDefault="005E45E9" w:rsidP="007976EA">
      <w:pPr>
        <w:pStyle w:val="PL"/>
        <w:spacing w:line="0" w:lineRule="atLeast"/>
        <w:rPr>
          <w:rFonts w:eastAsia="MS Mincho"/>
          <w:snapToGrid w:val="0"/>
          <w:szCs w:val="24"/>
          <w:lang w:eastAsia="ja-JP"/>
        </w:rPr>
      </w:pPr>
      <w:r>
        <w:rPr>
          <w:snapToGrid w:val="0"/>
        </w:rPr>
        <w:tab/>
      </w:r>
      <w:r>
        <w:rPr>
          <w:rFonts w:hint="eastAsia"/>
          <w:snapToGrid w:val="0"/>
        </w:rPr>
        <w:t>id-LTMInitiation,</w:t>
      </w:r>
    </w:p>
    <w:p w14:paraId="59D8CF28" w14:textId="18402885"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id-RegistrationRequestForDataCollection,</w:t>
      </w:r>
    </w:p>
    <w:p w14:paraId="6D900F90"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id-ReportCharacteristicsForDataCollection,</w:t>
      </w:r>
    </w:p>
    <w:p w14:paraId="4AB205F1"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id-ReportingPeriodicityForDataCollection,</w:t>
      </w:r>
    </w:p>
    <w:p w14:paraId="2A9AC77E"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id-UEAssociatedInfoResult-List,</w:t>
      </w:r>
    </w:p>
    <w:p w14:paraId="6FA96B90" w14:textId="0EE3F78E" w:rsidR="005E45E9" w:rsidRPr="00415C69" w:rsidRDefault="007976EA" w:rsidP="007976EA">
      <w:pPr>
        <w:pStyle w:val="PL"/>
        <w:rPr>
          <w:snapToGrid w:val="0"/>
          <w:lang w:val="en-US"/>
        </w:rPr>
      </w:pPr>
      <w:r w:rsidRPr="000732E1">
        <w:rPr>
          <w:rFonts w:eastAsia="MS Mincho"/>
          <w:snapToGrid w:val="0"/>
          <w:szCs w:val="24"/>
          <w:lang w:eastAsia="ja-JP"/>
        </w:rPr>
        <w:tab/>
        <w:t>id-DataCollectionID,</w:t>
      </w:r>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94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lastRenderedPageBreak/>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949" w:name="OLE_LINK64"/>
      <w:bookmarkStart w:id="5950" w:name="OLE_LINK63"/>
      <w:r>
        <w:rPr>
          <w:snapToGrid w:val="0"/>
        </w:rPr>
        <w:t>{ ID id-</w:t>
      </w:r>
      <w:bookmarkStart w:id="5951" w:name="OLE_LINK123"/>
      <w:r>
        <w:rPr>
          <w:snapToGrid w:val="0"/>
          <w:lang w:eastAsia="zh-CN"/>
        </w:rPr>
        <w:t>UESliceMaximumBitRateList</w:t>
      </w:r>
      <w:bookmarkEnd w:id="595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949"/>
      <w:bookmarkEnd w:id="595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52" w:name="_Hlk152277866"/>
      <w:r>
        <w:rPr>
          <w:snapToGrid w:val="0"/>
        </w:rPr>
        <w:t>|</w:t>
      </w:r>
    </w:p>
    <w:p w14:paraId="17688995" w14:textId="77777777" w:rsidR="00FC324B" w:rsidRDefault="00FC324B" w:rsidP="00EC7FBC">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7C6C0405" w14:textId="77777777" w:rsidR="00EC7FBC" w:rsidRPr="00760DB1" w:rsidRDefault="00FC324B" w:rsidP="005E45E9">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52"/>
      <w:r w:rsidR="00EC7FBC" w:rsidRPr="00760DB1">
        <w:rPr>
          <w:snapToGrid w:val="0"/>
        </w:rPr>
        <w:t>|</w:t>
      </w:r>
    </w:p>
    <w:p w14:paraId="780B49D4" w14:textId="77777777" w:rsidR="005E45E9" w:rsidRPr="004E15C1" w:rsidRDefault="00EC7FBC" w:rsidP="005E45E9">
      <w:pPr>
        <w:pStyle w:val="PL"/>
        <w:rPr>
          <w:snapToGrid w:val="0"/>
        </w:rPr>
      </w:pPr>
      <w:r w:rsidRPr="00760DB1">
        <w:rPr>
          <w:snapToGrid w:val="0"/>
        </w:rPr>
        <w:lastRenderedPageBreak/>
        <w:tab/>
        <w:t>{ ID id-InactivityMonitoring</w:t>
      </w:r>
      <w:r w:rsidRPr="00760DB1">
        <w:rPr>
          <w:snapToGrid w:val="0"/>
        </w:rPr>
        <w:tab/>
      </w:r>
      <w:r w:rsidRPr="00760DB1">
        <w:rPr>
          <w:snapToGrid w:val="0"/>
        </w:rPr>
        <w:tab/>
      </w:r>
      <w:r w:rsidRPr="00760DB1">
        <w:rPr>
          <w:snapToGrid w:val="0"/>
        </w:rPr>
        <w:tab/>
      </w:r>
      <w:r w:rsidRPr="00760DB1">
        <w:rPr>
          <w:snapToGrid w:val="0"/>
        </w:rPr>
        <w:tab/>
        <w:t>CRITICALITY ignore</w:t>
      </w:r>
      <w:r w:rsidRPr="00760DB1">
        <w:rPr>
          <w:snapToGrid w:val="0"/>
        </w:rPr>
        <w:tab/>
        <w:t>TYPE InactivityMonitoring</w:t>
      </w:r>
      <w:r w:rsidRPr="00760DB1">
        <w:rPr>
          <w:snapToGrid w:val="0"/>
        </w:rPr>
        <w:tab/>
      </w:r>
      <w:r w:rsidRPr="00760DB1">
        <w:rPr>
          <w:snapToGrid w:val="0"/>
        </w:rPr>
        <w:tab/>
      </w:r>
      <w:r w:rsidRPr="00760DB1">
        <w:rPr>
          <w:snapToGrid w:val="0"/>
        </w:rPr>
        <w:tab/>
      </w:r>
      <w:r w:rsidRPr="00760DB1">
        <w:rPr>
          <w:snapToGrid w:val="0"/>
        </w:rPr>
        <w:tab/>
      </w:r>
      <w:r w:rsidRPr="00760DB1">
        <w:rPr>
          <w:snapToGrid w:val="0"/>
        </w:rPr>
        <w:tab/>
        <w:t>PRESENCE optional</w:t>
      </w:r>
      <w:r w:rsidRPr="00760DB1">
        <w:rPr>
          <w:snapToGrid w:val="0"/>
        </w:rPr>
        <w:tab/>
        <w:t>}</w:t>
      </w:r>
      <w:r w:rsidR="005E45E9" w:rsidRPr="004E15C1">
        <w:rPr>
          <w:snapToGrid w:val="0"/>
        </w:rPr>
        <w:t>|</w:t>
      </w:r>
    </w:p>
    <w:p w14:paraId="3E1F7E73" w14:textId="2E4AD263" w:rsidR="007976EA" w:rsidRPr="0068653C" w:rsidRDefault="005E45E9" w:rsidP="007976EA">
      <w:pPr>
        <w:pStyle w:val="PL"/>
        <w:spacing w:line="0" w:lineRule="atLeast"/>
        <w:rPr>
          <w:snapToGrid w:val="0"/>
        </w:rPr>
      </w:pPr>
      <w:r w:rsidRPr="004E15C1">
        <w:rPr>
          <w:snapToGrid w:val="0"/>
        </w:rPr>
        <w:tab/>
        <w:t>{ ID id-</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CRITICALITY reject</w:t>
      </w:r>
      <w:r w:rsidRPr="004E15C1">
        <w:rPr>
          <w:snapToGrid w:val="0"/>
        </w:rPr>
        <w:tab/>
        <w:t xml:space="preserve">TYPE </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PRESENCE optional }</w:t>
      </w:r>
      <w:r w:rsidR="007976EA" w:rsidRPr="0068653C">
        <w:rPr>
          <w:snapToGrid w:val="0"/>
        </w:rPr>
        <w:t>|</w:t>
      </w:r>
    </w:p>
    <w:p w14:paraId="2072E81B" w14:textId="5942DE8A" w:rsidR="00FC324B" w:rsidRPr="00D629EF" w:rsidRDefault="007976EA" w:rsidP="007976EA">
      <w:pPr>
        <w:pStyle w:val="PL"/>
        <w:rPr>
          <w:snapToGrid w:val="0"/>
        </w:rPr>
      </w:pPr>
      <w:r w:rsidRPr="0068653C">
        <w:rPr>
          <w:snapToGrid w:val="0"/>
        </w:rPr>
        <w:tab/>
        <w:t>{ ID id-DataCollectionID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CRITICALITY ignore</w:t>
      </w:r>
      <w:r w:rsidRPr="0068653C">
        <w:rPr>
          <w:snapToGrid w:val="0"/>
        </w:rPr>
        <w:tab/>
        <w:t>TYPE 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PRESENCE optional }</w:t>
      </w:r>
      <w:r w:rsidR="00FC324B"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lastRenderedPageBreak/>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53" w:name="OLE_LINK177"/>
      <w:bookmarkStart w:id="5954" w:name="OLE_LINK125"/>
      <w:r>
        <w:rPr>
          <w:snapToGrid w:val="0"/>
          <w:lang w:eastAsia="zh-CN"/>
        </w:rPr>
        <w:t>UESliceMaximumBitRate</w:t>
      </w:r>
      <w:bookmarkEnd w:id="5953"/>
      <w:r>
        <w:rPr>
          <w:snapToGrid w:val="0"/>
          <w:lang w:eastAsia="zh-CN"/>
        </w:rPr>
        <w:t>List</w:t>
      </w:r>
      <w:bookmarkEnd w:id="595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5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7372C1E1" w14:textId="77777777" w:rsidR="007976EA" w:rsidRDefault="00FC324B" w:rsidP="007976EA">
      <w:pPr>
        <w:pStyle w:val="PL"/>
        <w:spacing w:line="0" w:lineRule="atLeast"/>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55"/>
      <w:r w:rsidR="007976EA">
        <w:rPr>
          <w:snapToGrid w:val="0"/>
        </w:rPr>
        <w:t>|</w:t>
      </w:r>
    </w:p>
    <w:p w14:paraId="48A080B1" w14:textId="1484BBB1" w:rsidR="00FC324B" w:rsidRPr="00D629EF" w:rsidRDefault="007976EA" w:rsidP="007976EA">
      <w:pPr>
        <w:pStyle w:val="PL"/>
        <w:rPr>
          <w:snapToGrid w:val="0"/>
        </w:rPr>
      </w:pPr>
      <w:r w:rsidRPr="001A38D1">
        <w:rPr>
          <w:snapToGrid w:val="0"/>
        </w:rPr>
        <w:tab/>
        <w:t>{ ID id-DataCollectionID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CRITICALITY ignore</w:t>
      </w:r>
      <w:r w:rsidRPr="001A38D1">
        <w:rPr>
          <w:snapToGrid w:val="0"/>
        </w:rPr>
        <w:tab/>
        <w:t>TYPE 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PRESENCE optional }</w:t>
      </w:r>
      <w:r w:rsidR="00FC324B"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lastRenderedPageBreak/>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56" w:name="_Hlk522991932"/>
      <w:r w:rsidRPr="00927103">
        <w:rPr>
          <w:rFonts w:eastAsia="DengXian"/>
          <w:snapToGrid w:val="0"/>
          <w:lang w:eastAsia="zh-CN"/>
        </w:rPr>
        <w:t>ProtocolIE-Container</w:t>
      </w:r>
      <w:r w:rsidRPr="00927103">
        <w:rPr>
          <w:noProof w:val="0"/>
          <w:snapToGrid w:val="0"/>
        </w:rPr>
        <w:t xml:space="preserve"> {{</w:t>
      </w:r>
      <w:bookmarkEnd w:id="595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5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5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5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5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5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5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6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6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lastRenderedPageBreak/>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lastRenderedPageBreak/>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lastRenderedPageBreak/>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lastRenderedPageBreak/>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lastRenderedPageBreak/>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lastRenderedPageBreak/>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lastRenderedPageBreak/>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6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6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lastRenderedPageBreak/>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lastRenderedPageBreak/>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lastRenderedPageBreak/>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7976EA">
      <w:pPr>
        <w:pStyle w:val="PL"/>
        <w:rPr>
          <w:snapToGrid w:val="0"/>
        </w:rPr>
      </w:pPr>
    </w:p>
    <w:p w14:paraId="1D1D94FF" w14:textId="77777777" w:rsidR="007976EA" w:rsidRPr="002264E4" w:rsidRDefault="007976EA" w:rsidP="007976EA">
      <w:pPr>
        <w:pStyle w:val="PL"/>
        <w:rPr>
          <w:rFonts w:eastAsia="SimSun"/>
          <w:snapToGrid w:val="0"/>
        </w:rPr>
      </w:pPr>
      <w:bookmarkStart w:id="5962" w:name="_Hlk148727469"/>
      <w:r w:rsidRPr="002264E4">
        <w:rPr>
          <w:rFonts w:eastAsia="SimSun"/>
          <w:snapToGrid w:val="0"/>
        </w:rPr>
        <w:t>-- **************************************************************</w:t>
      </w:r>
    </w:p>
    <w:p w14:paraId="12E9C053" w14:textId="77777777" w:rsidR="007976EA" w:rsidRPr="002264E4" w:rsidRDefault="007976EA" w:rsidP="007976EA">
      <w:pPr>
        <w:pStyle w:val="PL"/>
        <w:rPr>
          <w:rFonts w:eastAsia="SimSun"/>
          <w:snapToGrid w:val="0"/>
        </w:rPr>
      </w:pPr>
      <w:r w:rsidRPr="002264E4">
        <w:rPr>
          <w:rFonts w:eastAsia="SimSun"/>
          <w:snapToGrid w:val="0"/>
        </w:rPr>
        <w:t>--</w:t>
      </w:r>
    </w:p>
    <w:p w14:paraId="2C83E0C8" w14:textId="77777777" w:rsidR="007976EA" w:rsidRPr="002264E4" w:rsidRDefault="007976EA" w:rsidP="007976EA">
      <w:pPr>
        <w:pStyle w:val="PL"/>
        <w:rPr>
          <w:rFonts w:eastAsia="SimSun"/>
          <w:snapToGrid w:val="0"/>
        </w:rPr>
      </w:pPr>
      <w:r w:rsidRPr="002264E4">
        <w:rPr>
          <w:rFonts w:eastAsia="SimSun"/>
          <w:snapToGrid w:val="0"/>
        </w:rPr>
        <w:t>-- DATA COLLECTION REQUEST</w:t>
      </w:r>
    </w:p>
    <w:p w14:paraId="5A532E13" w14:textId="77777777" w:rsidR="007976EA" w:rsidRPr="002264E4" w:rsidRDefault="007976EA" w:rsidP="007976EA">
      <w:pPr>
        <w:pStyle w:val="PL"/>
        <w:rPr>
          <w:rFonts w:eastAsia="SimSun"/>
          <w:snapToGrid w:val="0"/>
        </w:rPr>
      </w:pPr>
      <w:r w:rsidRPr="002264E4">
        <w:rPr>
          <w:rFonts w:eastAsia="SimSun"/>
          <w:snapToGrid w:val="0"/>
        </w:rPr>
        <w:t>--</w:t>
      </w:r>
    </w:p>
    <w:p w14:paraId="441B6B70" w14:textId="77777777" w:rsidR="007976EA" w:rsidRPr="002264E4" w:rsidRDefault="007976EA" w:rsidP="007976EA">
      <w:pPr>
        <w:pStyle w:val="PL"/>
        <w:rPr>
          <w:rFonts w:eastAsia="SimSun"/>
          <w:snapToGrid w:val="0"/>
        </w:rPr>
      </w:pPr>
      <w:r w:rsidRPr="002264E4">
        <w:rPr>
          <w:rFonts w:eastAsia="SimSun"/>
          <w:snapToGrid w:val="0"/>
        </w:rPr>
        <w:t>-- **************************************************************</w:t>
      </w:r>
    </w:p>
    <w:p w14:paraId="6AF58E0A" w14:textId="77777777" w:rsidR="007976EA" w:rsidRPr="002264E4" w:rsidRDefault="007976EA" w:rsidP="007976EA">
      <w:pPr>
        <w:pStyle w:val="PL"/>
        <w:rPr>
          <w:rFonts w:eastAsia="SimSun"/>
          <w:snapToGrid w:val="0"/>
        </w:rPr>
      </w:pPr>
    </w:p>
    <w:p w14:paraId="6956F41D" w14:textId="77777777" w:rsidR="007976EA" w:rsidRPr="002264E4" w:rsidRDefault="007976EA" w:rsidP="007976EA">
      <w:pPr>
        <w:pStyle w:val="PL"/>
        <w:rPr>
          <w:rFonts w:eastAsia="SimSun"/>
          <w:snapToGrid w:val="0"/>
        </w:rPr>
      </w:pPr>
      <w:r w:rsidRPr="002264E4">
        <w:rPr>
          <w:rFonts w:eastAsia="SimSun"/>
          <w:snapToGrid w:val="0"/>
        </w:rPr>
        <w:t>DataCollectionRequest ::= SEQUENCE {</w:t>
      </w:r>
    </w:p>
    <w:p w14:paraId="47DFFEAF" w14:textId="77777777" w:rsidR="007976EA" w:rsidRPr="002264E4" w:rsidRDefault="007976EA" w:rsidP="007976EA">
      <w:pPr>
        <w:pStyle w:val="PL"/>
        <w:rPr>
          <w:rFonts w:eastAsia="SimSun"/>
          <w:snapToGrid w:val="0"/>
          <w:lang w:val="it-IT"/>
        </w:rPr>
      </w:pPr>
      <w:r w:rsidRPr="002264E4">
        <w:rPr>
          <w:rFonts w:eastAsia="SimSun"/>
          <w:snapToGrid w:val="0"/>
        </w:rPr>
        <w:tab/>
      </w:r>
      <w:r w:rsidRPr="002264E4">
        <w:rPr>
          <w:rFonts w:eastAsia="SimSun"/>
          <w:snapToGrid w:val="0"/>
          <w:lang w:val="it-IT"/>
        </w:rPr>
        <w:t>protocolIEs</w:t>
      </w:r>
      <w:r w:rsidRPr="002264E4">
        <w:rPr>
          <w:rFonts w:eastAsia="SimSun"/>
          <w:snapToGrid w:val="0"/>
          <w:lang w:val="it-IT"/>
        </w:rPr>
        <w:tab/>
      </w:r>
      <w:r w:rsidRPr="002264E4">
        <w:rPr>
          <w:rFonts w:eastAsia="SimSun"/>
          <w:snapToGrid w:val="0"/>
          <w:lang w:val="it-IT"/>
        </w:rPr>
        <w:tab/>
        <w:t>ProtocolIE-Container</w:t>
      </w:r>
      <w:r w:rsidRPr="002264E4">
        <w:rPr>
          <w:rFonts w:eastAsia="SimSun"/>
          <w:snapToGrid w:val="0"/>
          <w:lang w:val="it-IT"/>
        </w:rPr>
        <w:tab/>
        <w:t>{{DataCollectionRequest-IEs}},</w:t>
      </w:r>
    </w:p>
    <w:p w14:paraId="773A6CF7" w14:textId="77777777" w:rsidR="007976EA" w:rsidRPr="002264E4" w:rsidRDefault="007976EA" w:rsidP="007976EA">
      <w:pPr>
        <w:pStyle w:val="PL"/>
        <w:rPr>
          <w:rFonts w:eastAsia="SimSun"/>
          <w:snapToGrid w:val="0"/>
        </w:rPr>
      </w:pPr>
      <w:r w:rsidRPr="002264E4">
        <w:rPr>
          <w:rFonts w:eastAsia="SimSun"/>
          <w:snapToGrid w:val="0"/>
          <w:lang w:val="it-IT"/>
        </w:rPr>
        <w:tab/>
      </w:r>
      <w:r w:rsidRPr="002264E4">
        <w:rPr>
          <w:rFonts w:eastAsia="SimSun"/>
          <w:snapToGrid w:val="0"/>
        </w:rPr>
        <w:t>...</w:t>
      </w:r>
    </w:p>
    <w:p w14:paraId="1773476E" w14:textId="77777777" w:rsidR="007976EA" w:rsidRPr="002264E4" w:rsidRDefault="007976EA" w:rsidP="007976EA">
      <w:pPr>
        <w:pStyle w:val="PL"/>
        <w:rPr>
          <w:rFonts w:eastAsia="SimSun"/>
          <w:snapToGrid w:val="0"/>
        </w:rPr>
      </w:pPr>
      <w:r w:rsidRPr="002264E4">
        <w:rPr>
          <w:rFonts w:eastAsia="SimSun"/>
          <w:snapToGrid w:val="0"/>
        </w:rPr>
        <w:t>}</w:t>
      </w:r>
    </w:p>
    <w:p w14:paraId="3C87F8A4" w14:textId="77777777" w:rsidR="007976EA" w:rsidRPr="002264E4" w:rsidRDefault="007976EA" w:rsidP="007976EA">
      <w:pPr>
        <w:pStyle w:val="PL"/>
        <w:rPr>
          <w:rFonts w:eastAsia="SimSun"/>
          <w:snapToGrid w:val="0"/>
        </w:rPr>
      </w:pPr>
    </w:p>
    <w:p w14:paraId="475A6F77" w14:textId="77777777" w:rsidR="007976EA" w:rsidRDefault="007976EA" w:rsidP="007976EA">
      <w:pPr>
        <w:pStyle w:val="PL"/>
        <w:rPr>
          <w:rFonts w:eastAsia="SimSun"/>
          <w:snapToGrid w:val="0"/>
        </w:rPr>
      </w:pPr>
      <w:r w:rsidRPr="002264E4">
        <w:rPr>
          <w:rFonts w:eastAsia="SimSun"/>
          <w:snapToGrid w:val="0"/>
        </w:rPr>
        <w:t xml:space="preserve">DataCollectionRequest-IEs </w:t>
      </w:r>
      <w:r>
        <w:rPr>
          <w:rFonts w:eastAsia="SimSun"/>
          <w:snapToGrid w:val="0"/>
        </w:rPr>
        <w:t>E1</w:t>
      </w:r>
      <w:r w:rsidRPr="002264E4">
        <w:rPr>
          <w:rFonts w:eastAsia="SimSun"/>
          <w:snapToGrid w:val="0"/>
        </w:rPr>
        <w:t>AP-PROTOCOL-IES ::= {</w:t>
      </w:r>
    </w:p>
    <w:p w14:paraId="7372F16F" w14:textId="77777777" w:rsidR="007976EA" w:rsidRPr="00E2263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1BA51AEC" w14:textId="77777777" w:rsidR="007976EA" w:rsidRPr="002264E4" w:rsidRDefault="007976EA" w:rsidP="007976EA">
      <w:pPr>
        <w:pStyle w:val="PL"/>
        <w:rPr>
          <w:rFonts w:eastAsia="SimSun"/>
        </w:rPr>
      </w:pPr>
      <w:r w:rsidRPr="002264E4">
        <w:rPr>
          <w:rFonts w:eastAsia="SimSun"/>
        </w:rPr>
        <w:tab/>
        <w:t>{ ID id-</w:t>
      </w:r>
      <w:r w:rsidRPr="00E22634">
        <w:rPr>
          <w:rFonts w:eastAsia="SimSun"/>
        </w:rPr>
        <w:t>gNB-CU-CP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reject</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mandatory}|</w:t>
      </w:r>
    </w:p>
    <w:p w14:paraId="2806A348" w14:textId="77777777" w:rsidR="007976EA" w:rsidRPr="002264E4" w:rsidRDefault="007976EA" w:rsidP="007976EA">
      <w:pPr>
        <w:pStyle w:val="PL"/>
        <w:rPr>
          <w:rFonts w:eastAsia="SimSun"/>
        </w:rPr>
      </w:pPr>
      <w:r w:rsidRPr="002264E4">
        <w:rPr>
          <w:rFonts w:eastAsia="SimSun"/>
        </w:rPr>
        <w:lastRenderedPageBreak/>
        <w:tab/>
        <w:t>{ ID id-</w:t>
      </w:r>
      <w:r w:rsidRPr="00E22634">
        <w:rPr>
          <w:rFonts w:eastAsia="SimSun"/>
        </w:rPr>
        <w:t>gNB-CU-UP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ignore</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conditional}|</w:t>
      </w:r>
    </w:p>
    <w:p w14:paraId="21B2C8F1" w14:textId="77777777" w:rsidR="007976EA" w:rsidRPr="002264E4" w:rsidRDefault="007976EA" w:rsidP="007976EA">
      <w:pPr>
        <w:pStyle w:val="PL"/>
        <w:rPr>
          <w:rFonts w:eastAsia="SimSun"/>
          <w:snapToGrid w:val="0"/>
        </w:rPr>
      </w:pPr>
      <w:r w:rsidRPr="002264E4">
        <w:rPr>
          <w:rFonts w:eastAsia="SimSun"/>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"stop".</w:t>
      </w:r>
    </w:p>
    <w:p w14:paraId="62D37979" w14:textId="77777777" w:rsidR="007976EA" w:rsidRPr="002264E4" w:rsidRDefault="007976EA" w:rsidP="007976EA">
      <w:pPr>
        <w:pStyle w:val="PL"/>
        <w:rPr>
          <w:rFonts w:eastAsia="SimSun"/>
          <w:snapToGrid w:val="0"/>
        </w:rPr>
      </w:pPr>
      <w:r w:rsidRPr="002264E4">
        <w:rPr>
          <w:rFonts w:eastAsia="SimSun"/>
          <w:snapToGrid w:val="0"/>
        </w:rPr>
        <w:tab/>
        <w:t>{ ID id-RegistrationRequestForDataCollection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RegistrationRequestForDataCollection</w:t>
      </w:r>
      <w:r w:rsidRPr="002264E4">
        <w:rPr>
          <w:rFonts w:eastAsia="SimSun"/>
          <w:snapToGrid w:val="0"/>
        </w:rPr>
        <w:tab/>
      </w:r>
      <w:r w:rsidRPr="002264E4">
        <w:rPr>
          <w:rFonts w:eastAsia="SimSun"/>
          <w:snapToGrid w:val="0"/>
        </w:rPr>
        <w:tab/>
        <w:t>PRESENCE mandatory}|</w:t>
      </w:r>
    </w:p>
    <w:p w14:paraId="65E81270" w14:textId="77777777" w:rsidR="007976EA" w:rsidRPr="002264E4" w:rsidRDefault="007976EA" w:rsidP="007976EA">
      <w:pPr>
        <w:pStyle w:val="PL"/>
        <w:rPr>
          <w:rFonts w:eastAsia="SimSun"/>
          <w:snapToGrid w:val="0"/>
        </w:rPr>
      </w:pPr>
      <w:r w:rsidRPr="002264E4">
        <w:rPr>
          <w:rFonts w:eastAsia="SimSun"/>
          <w:snapToGrid w:val="0"/>
        </w:rPr>
        <w:tab/>
        <w:t>{ ID id-ReportCharacteristicsForDataCollection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ReportCharacteristicsForDataCollection</w:t>
      </w:r>
      <w:r w:rsidRPr="002264E4">
        <w:rPr>
          <w:rFonts w:eastAsia="SimSun"/>
          <w:snapToGrid w:val="0"/>
        </w:rPr>
        <w:tab/>
        <w:t>PRESENCE conditional}|</w:t>
      </w:r>
    </w:p>
    <w:p w14:paraId="131839B8" w14:textId="77777777" w:rsidR="007976EA" w:rsidRPr="00E13749" w:rsidRDefault="007976EA" w:rsidP="007976EA">
      <w:pPr>
        <w:pStyle w:val="PL"/>
        <w:rPr>
          <w:rFonts w:eastAsia="Malgun Gothic"/>
          <w:snapToGrid w:val="0"/>
        </w:rPr>
      </w:pPr>
      <w:r w:rsidRPr="002264E4">
        <w:rPr>
          <w:rFonts w:eastAsia="SimSun"/>
          <w:snapToGrid w:val="0"/>
        </w:rPr>
        <w:t>--</w:t>
      </w:r>
      <w:r w:rsidRPr="002264E4">
        <w:rPr>
          <w:rFonts w:eastAsia="SimSun"/>
          <w:lang w:eastAsia="ja-JP"/>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"start".</w:t>
      </w:r>
    </w:p>
    <w:p w14:paraId="236AF1F5" w14:textId="77777777" w:rsidR="007976EA" w:rsidRPr="002264E4" w:rsidRDefault="007976EA" w:rsidP="007976EA">
      <w:pPr>
        <w:pStyle w:val="PL"/>
        <w:rPr>
          <w:rFonts w:eastAsia="SimSun"/>
          <w:snapToGrid w:val="0"/>
        </w:rPr>
      </w:pPr>
      <w:r w:rsidRPr="002264E4">
        <w:rPr>
          <w:rFonts w:eastAsia="SimSun"/>
          <w:snapToGrid w:val="0"/>
        </w:rPr>
        <w:tab/>
        <w:t>{ ID id-ReportingPeriodicityForDataCollection</w:t>
      </w:r>
      <w:r w:rsidRPr="002264E4">
        <w:rPr>
          <w:rFonts w:eastAsia="SimSun"/>
          <w:snapToGrid w:val="0"/>
        </w:rPr>
        <w:tab/>
      </w:r>
      <w:r w:rsidRPr="002264E4">
        <w:rPr>
          <w:rFonts w:eastAsia="SimSun"/>
          <w:snapToGrid w:val="0"/>
        </w:rPr>
        <w:tab/>
        <w:t>CRITICALITY ignore</w:t>
      </w:r>
      <w:r w:rsidRPr="002264E4">
        <w:rPr>
          <w:rFonts w:eastAsia="SimSun"/>
          <w:snapToGrid w:val="0"/>
        </w:rPr>
        <w:tab/>
        <w:t>TYPE ReportingPeriodicityForDataCollection</w:t>
      </w:r>
      <w:r w:rsidRPr="002264E4">
        <w:rPr>
          <w:rFonts w:eastAsia="SimSun"/>
          <w:snapToGrid w:val="0"/>
        </w:rPr>
        <w:tab/>
      </w:r>
      <w:r w:rsidRPr="002264E4">
        <w:rPr>
          <w:rFonts w:eastAsia="SimSun"/>
          <w:snapToGrid w:val="0"/>
        </w:rPr>
        <w:tab/>
        <w:t>PRESENCE optional}</w:t>
      </w:r>
      <w:r>
        <w:rPr>
          <w:rFonts w:eastAsia="SimSun"/>
          <w:snapToGrid w:val="0"/>
        </w:rPr>
        <w:t>,</w:t>
      </w:r>
    </w:p>
    <w:p w14:paraId="58D0FAA0" w14:textId="77777777" w:rsidR="007976EA" w:rsidRPr="002264E4" w:rsidRDefault="007976EA" w:rsidP="007976EA">
      <w:pPr>
        <w:pStyle w:val="PL"/>
        <w:rPr>
          <w:rFonts w:eastAsia="SimSun"/>
          <w:snapToGrid w:val="0"/>
        </w:rPr>
      </w:pPr>
      <w:r w:rsidRPr="002264E4">
        <w:rPr>
          <w:rFonts w:eastAsia="SimSun"/>
          <w:snapToGrid w:val="0"/>
        </w:rPr>
        <w:tab/>
        <w:t>...</w:t>
      </w:r>
    </w:p>
    <w:p w14:paraId="642BB5EC" w14:textId="77777777" w:rsidR="007976EA" w:rsidRPr="002264E4" w:rsidRDefault="007976EA" w:rsidP="007976EA">
      <w:pPr>
        <w:pStyle w:val="PL"/>
        <w:rPr>
          <w:rFonts w:eastAsia="SimSun"/>
          <w:snapToGrid w:val="0"/>
        </w:rPr>
      </w:pPr>
      <w:r w:rsidRPr="002264E4">
        <w:rPr>
          <w:rFonts w:eastAsia="SimSun"/>
          <w:snapToGrid w:val="0"/>
        </w:rPr>
        <w:t>}</w:t>
      </w:r>
    </w:p>
    <w:p w14:paraId="7BEF0ADA" w14:textId="77777777" w:rsidR="007976EA" w:rsidRPr="002264E4" w:rsidRDefault="007976EA" w:rsidP="007976EA">
      <w:pPr>
        <w:pStyle w:val="PL"/>
        <w:rPr>
          <w:rFonts w:eastAsia="SimSun"/>
          <w:snapToGrid w:val="0"/>
        </w:rPr>
      </w:pPr>
    </w:p>
    <w:p w14:paraId="1C805185" w14:textId="77777777" w:rsidR="007976EA" w:rsidRPr="002264E4" w:rsidRDefault="007976EA" w:rsidP="007976EA">
      <w:pPr>
        <w:pStyle w:val="PL"/>
        <w:rPr>
          <w:rFonts w:eastAsia="SimSun"/>
          <w:snapToGrid w:val="0"/>
        </w:rPr>
      </w:pPr>
    </w:p>
    <w:p w14:paraId="01C42CC5" w14:textId="77777777" w:rsidR="007976EA" w:rsidRPr="002264E4" w:rsidRDefault="007976EA" w:rsidP="007976EA">
      <w:pPr>
        <w:pStyle w:val="PL"/>
        <w:rPr>
          <w:rFonts w:eastAsia="SimSun"/>
          <w:snapToGrid w:val="0"/>
        </w:rPr>
      </w:pPr>
      <w:r w:rsidRPr="002264E4">
        <w:rPr>
          <w:rFonts w:eastAsia="SimSun"/>
          <w:snapToGrid w:val="0"/>
        </w:rPr>
        <w:t>-- **************************************************************</w:t>
      </w:r>
    </w:p>
    <w:p w14:paraId="5DF61FB0" w14:textId="77777777" w:rsidR="007976EA" w:rsidRPr="002264E4" w:rsidRDefault="007976EA" w:rsidP="007976EA">
      <w:pPr>
        <w:pStyle w:val="PL"/>
        <w:rPr>
          <w:rFonts w:eastAsia="SimSun"/>
          <w:snapToGrid w:val="0"/>
        </w:rPr>
      </w:pPr>
      <w:r w:rsidRPr="002264E4">
        <w:rPr>
          <w:rFonts w:eastAsia="SimSun"/>
          <w:snapToGrid w:val="0"/>
        </w:rPr>
        <w:t>--</w:t>
      </w:r>
    </w:p>
    <w:p w14:paraId="462A7D87" w14:textId="77777777" w:rsidR="007976EA" w:rsidRPr="002264E4" w:rsidRDefault="007976EA" w:rsidP="007976EA">
      <w:pPr>
        <w:pStyle w:val="PL"/>
        <w:rPr>
          <w:rFonts w:eastAsia="SimSun"/>
          <w:snapToGrid w:val="0"/>
          <w:lang w:eastAsia="zh-CN"/>
        </w:rPr>
      </w:pPr>
      <w:r w:rsidRPr="002264E4">
        <w:rPr>
          <w:rFonts w:eastAsia="SimSun"/>
          <w:snapToGrid w:val="0"/>
        </w:rPr>
        <w:t xml:space="preserve">-- DATA COLLECTION </w:t>
      </w:r>
      <w:r w:rsidRPr="002264E4">
        <w:rPr>
          <w:rFonts w:eastAsia="SimSun"/>
          <w:snapToGrid w:val="0"/>
          <w:lang w:eastAsia="zh-CN"/>
        </w:rPr>
        <w:t>RESPONSE</w:t>
      </w:r>
    </w:p>
    <w:p w14:paraId="671E85AC" w14:textId="77777777" w:rsidR="007976EA" w:rsidRPr="006525E8" w:rsidRDefault="007976EA" w:rsidP="007976EA">
      <w:pPr>
        <w:pStyle w:val="PL"/>
        <w:rPr>
          <w:rFonts w:eastAsia="SimSun"/>
          <w:snapToGrid w:val="0"/>
        </w:rPr>
      </w:pPr>
      <w:r w:rsidRPr="006525E8">
        <w:rPr>
          <w:rFonts w:eastAsia="SimSun"/>
          <w:snapToGrid w:val="0"/>
        </w:rPr>
        <w:t>--</w:t>
      </w:r>
    </w:p>
    <w:p w14:paraId="18FB0B54" w14:textId="77777777" w:rsidR="007976EA" w:rsidRPr="006525E8" w:rsidRDefault="007976EA" w:rsidP="007976EA">
      <w:pPr>
        <w:pStyle w:val="PL"/>
        <w:rPr>
          <w:rFonts w:eastAsia="SimSun"/>
          <w:snapToGrid w:val="0"/>
        </w:rPr>
      </w:pPr>
      <w:r w:rsidRPr="006525E8">
        <w:rPr>
          <w:rFonts w:eastAsia="SimSun"/>
          <w:snapToGrid w:val="0"/>
        </w:rPr>
        <w:t>-- **************************************************************</w:t>
      </w:r>
    </w:p>
    <w:p w14:paraId="71EE41F2" w14:textId="77777777" w:rsidR="007976EA" w:rsidRPr="006525E8" w:rsidRDefault="007976EA" w:rsidP="007976EA">
      <w:pPr>
        <w:pStyle w:val="PL"/>
        <w:rPr>
          <w:rFonts w:eastAsia="SimSun"/>
          <w:snapToGrid w:val="0"/>
          <w:lang w:eastAsia="zh-CN"/>
        </w:rPr>
      </w:pPr>
    </w:p>
    <w:p w14:paraId="5C64D61A" w14:textId="77777777" w:rsidR="007976EA" w:rsidRPr="006525E8" w:rsidRDefault="007976EA" w:rsidP="007976EA">
      <w:pPr>
        <w:pStyle w:val="PL"/>
        <w:rPr>
          <w:rFonts w:eastAsia="SimSun"/>
          <w:snapToGrid w:val="0"/>
        </w:rPr>
      </w:pPr>
      <w:r w:rsidRPr="006525E8">
        <w:rPr>
          <w:rFonts w:eastAsia="SimSun"/>
          <w:snapToGrid w:val="0"/>
        </w:rPr>
        <w:t>DataCollection</w:t>
      </w:r>
      <w:r w:rsidRPr="006525E8">
        <w:rPr>
          <w:rFonts w:eastAsia="SimSun"/>
          <w:snapToGrid w:val="0"/>
          <w:lang w:eastAsia="zh-CN"/>
        </w:rPr>
        <w:t>Response</w:t>
      </w:r>
      <w:r w:rsidRPr="006525E8">
        <w:rPr>
          <w:rFonts w:eastAsia="SimSun"/>
          <w:snapToGrid w:val="0"/>
        </w:rPr>
        <w:t xml:space="preserve"> ::= SEQUENCE {</w:t>
      </w:r>
    </w:p>
    <w:p w14:paraId="23768095" w14:textId="77777777" w:rsidR="007976EA" w:rsidRPr="006525E8" w:rsidRDefault="007976EA" w:rsidP="007976EA">
      <w:pPr>
        <w:pStyle w:val="PL"/>
        <w:rPr>
          <w:rFonts w:eastAsia="SimSun"/>
          <w:snapToGrid w:val="0"/>
        </w:rPr>
      </w:pPr>
      <w:r w:rsidRPr="006525E8">
        <w:rPr>
          <w:rFonts w:eastAsia="SimSun"/>
          <w:snapToGrid w:val="0"/>
        </w:rPr>
        <w:tab/>
        <w:t>protocolIEs</w:t>
      </w:r>
      <w:r w:rsidRPr="006525E8">
        <w:rPr>
          <w:rFonts w:eastAsia="SimSun"/>
          <w:snapToGrid w:val="0"/>
        </w:rPr>
        <w:tab/>
      </w:r>
      <w:r w:rsidRPr="006525E8">
        <w:rPr>
          <w:rFonts w:eastAsia="SimSun"/>
          <w:snapToGrid w:val="0"/>
        </w:rPr>
        <w:tab/>
        <w:t>ProtocolIE-Container</w:t>
      </w:r>
      <w:r w:rsidRPr="006525E8">
        <w:rPr>
          <w:rFonts w:eastAsia="SimSun"/>
          <w:snapToGrid w:val="0"/>
        </w:rPr>
        <w:tab/>
        <w:t>{{DataCollection</w:t>
      </w:r>
      <w:r w:rsidRPr="006525E8">
        <w:rPr>
          <w:rFonts w:eastAsia="SimSun"/>
          <w:snapToGrid w:val="0"/>
          <w:lang w:eastAsia="zh-CN"/>
        </w:rPr>
        <w:t>Response</w:t>
      </w:r>
      <w:r w:rsidRPr="006525E8">
        <w:rPr>
          <w:rFonts w:eastAsia="SimSun"/>
          <w:snapToGrid w:val="0"/>
        </w:rPr>
        <w:t>-IEs}},</w:t>
      </w:r>
    </w:p>
    <w:p w14:paraId="142FA581" w14:textId="77777777" w:rsidR="007976EA" w:rsidRPr="002264E4" w:rsidRDefault="007976EA" w:rsidP="007976EA">
      <w:pPr>
        <w:pStyle w:val="PL"/>
        <w:rPr>
          <w:rFonts w:eastAsia="SimSun"/>
          <w:snapToGrid w:val="0"/>
        </w:rPr>
      </w:pPr>
      <w:r w:rsidRPr="006525E8">
        <w:rPr>
          <w:rFonts w:eastAsia="SimSun"/>
          <w:snapToGrid w:val="0"/>
        </w:rPr>
        <w:tab/>
      </w:r>
      <w:r w:rsidRPr="002264E4">
        <w:rPr>
          <w:rFonts w:eastAsia="SimSun"/>
          <w:snapToGrid w:val="0"/>
        </w:rPr>
        <w:t>...</w:t>
      </w:r>
    </w:p>
    <w:p w14:paraId="02ED0362" w14:textId="77777777" w:rsidR="007976EA" w:rsidRPr="002264E4" w:rsidRDefault="007976EA" w:rsidP="007976EA">
      <w:pPr>
        <w:pStyle w:val="PL"/>
        <w:rPr>
          <w:rFonts w:eastAsia="SimSun"/>
          <w:snapToGrid w:val="0"/>
        </w:rPr>
      </w:pPr>
      <w:r w:rsidRPr="002264E4">
        <w:rPr>
          <w:rFonts w:eastAsia="SimSun"/>
          <w:snapToGrid w:val="0"/>
        </w:rPr>
        <w:t>}</w:t>
      </w:r>
    </w:p>
    <w:p w14:paraId="59A77EF2" w14:textId="77777777" w:rsidR="007976EA" w:rsidRPr="002264E4" w:rsidRDefault="007976EA" w:rsidP="007976EA">
      <w:pPr>
        <w:pStyle w:val="PL"/>
        <w:rPr>
          <w:rFonts w:eastAsia="SimSun"/>
          <w:snapToGrid w:val="0"/>
        </w:rPr>
      </w:pPr>
    </w:p>
    <w:p w14:paraId="09BDFA8A" w14:textId="77777777" w:rsidR="007976EA" w:rsidRDefault="007976EA" w:rsidP="007976EA">
      <w:pPr>
        <w:pStyle w:val="PL"/>
        <w:rPr>
          <w:rFonts w:eastAsia="SimSun"/>
          <w:snapToGrid w:val="0"/>
        </w:rPr>
      </w:pPr>
      <w:r w:rsidRPr="002264E4">
        <w:rPr>
          <w:rFonts w:eastAsia="SimSun"/>
          <w:snapToGrid w:val="0"/>
        </w:rPr>
        <w:t>DataCollection</w:t>
      </w:r>
      <w:r w:rsidRPr="002264E4">
        <w:rPr>
          <w:rFonts w:eastAsia="SimSun"/>
          <w:snapToGrid w:val="0"/>
          <w:lang w:eastAsia="zh-CN"/>
        </w:rPr>
        <w:t>Response</w:t>
      </w:r>
      <w:r w:rsidRPr="002264E4">
        <w:rPr>
          <w:rFonts w:eastAsia="SimSun"/>
          <w:snapToGrid w:val="0"/>
        </w:rPr>
        <w:t xml:space="preserve">-IEs </w:t>
      </w:r>
      <w:r>
        <w:rPr>
          <w:rFonts w:eastAsia="SimSun"/>
          <w:snapToGrid w:val="0"/>
        </w:rPr>
        <w:t>E1</w:t>
      </w:r>
      <w:r w:rsidRPr="002264E4">
        <w:rPr>
          <w:rFonts w:eastAsia="SimSun"/>
          <w:snapToGrid w:val="0"/>
        </w:rPr>
        <w:t>AP-PROTOCOL-IES ::= {</w:t>
      </w:r>
    </w:p>
    <w:p w14:paraId="58412479"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56211377" w14:textId="77777777" w:rsidR="007976EA" w:rsidRPr="002264E4" w:rsidRDefault="007976EA" w:rsidP="007976EA">
      <w:pPr>
        <w:pStyle w:val="PL"/>
        <w:rPr>
          <w:rFonts w:eastAsia="SimSun"/>
          <w:snapToGrid w:val="0"/>
        </w:rPr>
      </w:pPr>
      <w:r w:rsidRPr="002264E4">
        <w:rPr>
          <w:rFonts w:eastAsia="SimSun"/>
          <w:snapToGrid w:val="0"/>
        </w:rPr>
        <w:tab/>
        <w:t>{ ID id-</w:t>
      </w:r>
      <w:r w:rsidRPr="00783C40">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4DF4B072" w14:textId="77777777" w:rsidR="007976EA" w:rsidRPr="002264E4" w:rsidRDefault="007976EA" w:rsidP="007976EA">
      <w:pPr>
        <w:pStyle w:val="PL"/>
        <w:rPr>
          <w:rFonts w:eastAsia="SimSun"/>
          <w:snapToGrid w:val="0"/>
        </w:rPr>
      </w:pPr>
      <w:r w:rsidRPr="002264E4">
        <w:rPr>
          <w:rFonts w:eastAsia="SimSun"/>
          <w:snapToGrid w:val="0"/>
        </w:rPr>
        <w:tab/>
        <w:t>{ ID id-</w:t>
      </w:r>
      <w:r w:rsidRPr="00E22634">
        <w:rPr>
          <w:rFonts w:eastAsia="SimSun"/>
        </w:rPr>
        <w:t>gNB-CU-UP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3F21D4B0" w14:textId="77777777" w:rsidR="007976EA" w:rsidRPr="002264E4" w:rsidRDefault="007976EA" w:rsidP="007976EA">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0FE94486" w14:textId="77777777" w:rsidR="007976EA" w:rsidRPr="002264E4" w:rsidRDefault="007976EA" w:rsidP="007976EA">
      <w:pPr>
        <w:pStyle w:val="PL"/>
        <w:rPr>
          <w:rFonts w:eastAsia="SimSun"/>
          <w:snapToGrid w:val="0"/>
        </w:rPr>
      </w:pPr>
      <w:r w:rsidRPr="002264E4">
        <w:rPr>
          <w:rFonts w:eastAsia="SimSun"/>
          <w:snapToGrid w:val="0"/>
        </w:rPr>
        <w:tab/>
        <w:t>...</w:t>
      </w:r>
    </w:p>
    <w:p w14:paraId="02F68154" w14:textId="77777777" w:rsidR="007976EA" w:rsidRPr="002264E4" w:rsidRDefault="007976EA" w:rsidP="007976EA">
      <w:pPr>
        <w:pStyle w:val="PL"/>
        <w:rPr>
          <w:rFonts w:eastAsia="SimSun"/>
          <w:snapToGrid w:val="0"/>
        </w:rPr>
      </w:pPr>
      <w:r w:rsidRPr="002264E4">
        <w:rPr>
          <w:rFonts w:eastAsia="SimSun"/>
          <w:snapToGrid w:val="0"/>
        </w:rPr>
        <w:t>}</w:t>
      </w:r>
    </w:p>
    <w:p w14:paraId="45CC3348" w14:textId="77777777" w:rsidR="007976EA" w:rsidRPr="002264E4" w:rsidRDefault="007976EA" w:rsidP="007976EA">
      <w:pPr>
        <w:pStyle w:val="PL"/>
        <w:rPr>
          <w:rFonts w:eastAsia="SimSun"/>
          <w:snapToGrid w:val="0"/>
        </w:rPr>
      </w:pPr>
    </w:p>
    <w:p w14:paraId="45D81ABD" w14:textId="77777777" w:rsidR="007976EA" w:rsidRPr="002264E4" w:rsidRDefault="007976EA" w:rsidP="007976EA">
      <w:pPr>
        <w:pStyle w:val="PL"/>
        <w:rPr>
          <w:rFonts w:eastAsia="SimSun"/>
          <w:snapToGrid w:val="0"/>
        </w:rPr>
      </w:pPr>
    </w:p>
    <w:p w14:paraId="0E869D61" w14:textId="77777777" w:rsidR="007976EA" w:rsidRPr="002264E4" w:rsidRDefault="007976EA" w:rsidP="007976EA">
      <w:pPr>
        <w:pStyle w:val="PL"/>
        <w:rPr>
          <w:rFonts w:eastAsia="SimSun"/>
          <w:snapToGrid w:val="0"/>
        </w:rPr>
      </w:pPr>
      <w:r w:rsidRPr="002264E4">
        <w:rPr>
          <w:rFonts w:eastAsia="SimSun"/>
          <w:snapToGrid w:val="0"/>
        </w:rPr>
        <w:t>-- **************************************************************</w:t>
      </w:r>
    </w:p>
    <w:p w14:paraId="5D50481C" w14:textId="77777777" w:rsidR="007976EA" w:rsidRPr="002264E4" w:rsidRDefault="007976EA" w:rsidP="007976EA">
      <w:pPr>
        <w:pStyle w:val="PL"/>
        <w:rPr>
          <w:rFonts w:eastAsia="SimSun"/>
          <w:snapToGrid w:val="0"/>
        </w:rPr>
      </w:pPr>
      <w:r w:rsidRPr="002264E4">
        <w:rPr>
          <w:rFonts w:eastAsia="SimSun"/>
          <w:snapToGrid w:val="0"/>
        </w:rPr>
        <w:t>--</w:t>
      </w:r>
    </w:p>
    <w:p w14:paraId="6BEB4B03" w14:textId="77777777" w:rsidR="007976EA" w:rsidRPr="002264E4" w:rsidRDefault="007976EA" w:rsidP="007976EA">
      <w:pPr>
        <w:pStyle w:val="PL"/>
        <w:rPr>
          <w:rFonts w:eastAsia="SimSun"/>
          <w:snapToGrid w:val="0"/>
        </w:rPr>
      </w:pPr>
      <w:r w:rsidRPr="002264E4">
        <w:rPr>
          <w:rFonts w:eastAsia="SimSun"/>
          <w:snapToGrid w:val="0"/>
        </w:rPr>
        <w:t>-- DATA COLLECTION FAILURE</w:t>
      </w:r>
    </w:p>
    <w:p w14:paraId="3CA9A10F" w14:textId="77777777" w:rsidR="007976EA" w:rsidRPr="002264E4" w:rsidRDefault="007976EA" w:rsidP="007976EA">
      <w:pPr>
        <w:pStyle w:val="PL"/>
        <w:rPr>
          <w:rFonts w:eastAsia="SimSun"/>
          <w:snapToGrid w:val="0"/>
        </w:rPr>
      </w:pPr>
      <w:r w:rsidRPr="002264E4">
        <w:rPr>
          <w:rFonts w:eastAsia="SimSun"/>
          <w:snapToGrid w:val="0"/>
        </w:rPr>
        <w:t>--</w:t>
      </w:r>
    </w:p>
    <w:p w14:paraId="529496BD" w14:textId="77777777" w:rsidR="007976EA" w:rsidRPr="002264E4" w:rsidRDefault="007976EA" w:rsidP="007976EA">
      <w:pPr>
        <w:pStyle w:val="PL"/>
        <w:rPr>
          <w:rFonts w:eastAsia="SimSun"/>
          <w:snapToGrid w:val="0"/>
        </w:rPr>
      </w:pPr>
      <w:r w:rsidRPr="002264E4">
        <w:rPr>
          <w:rFonts w:eastAsia="SimSun"/>
          <w:snapToGrid w:val="0"/>
        </w:rPr>
        <w:t>-- **************************************************************</w:t>
      </w:r>
    </w:p>
    <w:p w14:paraId="2967A5C8" w14:textId="77777777" w:rsidR="007976EA" w:rsidRPr="002264E4" w:rsidRDefault="007976EA" w:rsidP="007976EA">
      <w:pPr>
        <w:pStyle w:val="PL"/>
        <w:rPr>
          <w:rFonts w:eastAsia="SimSun"/>
          <w:snapToGrid w:val="0"/>
          <w:lang w:eastAsia="zh-CN"/>
        </w:rPr>
      </w:pPr>
    </w:p>
    <w:p w14:paraId="084FAA53" w14:textId="77777777" w:rsidR="007976EA" w:rsidRPr="002264E4" w:rsidRDefault="007976EA" w:rsidP="007976EA">
      <w:pPr>
        <w:pStyle w:val="PL"/>
        <w:rPr>
          <w:rFonts w:eastAsia="SimSun"/>
          <w:snapToGrid w:val="0"/>
        </w:rPr>
      </w:pPr>
      <w:r w:rsidRPr="002264E4">
        <w:rPr>
          <w:rFonts w:eastAsia="SimSun"/>
          <w:snapToGrid w:val="0"/>
        </w:rPr>
        <w:t>DataCollectionFailure ::= SEQUENCE {</w:t>
      </w:r>
    </w:p>
    <w:p w14:paraId="7345DC42"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{{DataCollectionFailure-IEs}},</w:t>
      </w:r>
    </w:p>
    <w:p w14:paraId="5A1FD353" w14:textId="77777777" w:rsidR="007976EA" w:rsidRPr="002264E4" w:rsidRDefault="007976EA" w:rsidP="007976EA">
      <w:pPr>
        <w:pStyle w:val="PL"/>
        <w:rPr>
          <w:rFonts w:eastAsia="SimSun"/>
          <w:snapToGrid w:val="0"/>
        </w:rPr>
      </w:pPr>
      <w:r w:rsidRPr="002264E4">
        <w:rPr>
          <w:rFonts w:eastAsia="SimSun"/>
          <w:snapToGrid w:val="0"/>
        </w:rPr>
        <w:tab/>
        <w:t>...</w:t>
      </w:r>
    </w:p>
    <w:p w14:paraId="11FB0107" w14:textId="77777777" w:rsidR="007976EA" w:rsidRPr="002264E4" w:rsidRDefault="007976EA" w:rsidP="007976EA">
      <w:pPr>
        <w:pStyle w:val="PL"/>
        <w:rPr>
          <w:rFonts w:eastAsia="SimSun"/>
          <w:snapToGrid w:val="0"/>
        </w:rPr>
      </w:pPr>
      <w:r w:rsidRPr="002264E4">
        <w:rPr>
          <w:rFonts w:eastAsia="SimSun"/>
          <w:snapToGrid w:val="0"/>
        </w:rPr>
        <w:t>}</w:t>
      </w:r>
    </w:p>
    <w:p w14:paraId="65633645" w14:textId="77777777" w:rsidR="007976EA" w:rsidRPr="002264E4" w:rsidRDefault="007976EA" w:rsidP="007976EA">
      <w:pPr>
        <w:pStyle w:val="PL"/>
        <w:rPr>
          <w:rFonts w:eastAsia="SimSun"/>
          <w:snapToGrid w:val="0"/>
        </w:rPr>
      </w:pPr>
    </w:p>
    <w:p w14:paraId="2A25CEE8" w14:textId="77777777" w:rsidR="007976EA" w:rsidRDefault="007976EA" w:rsidP="007976EA">
      <w:pPr>
        <w:pStyle w:val="PL"/>
        <w:rPr>
          <w:rFonts w:eastAsia="SimSun"/>
          <w:snapToGrid w:val="0"/>
        </w:rPr>
      </w:pPr>
      <w:r w:rsidRPr="002264E4">
        <w:rPr>
          <w:rFonts w:eastAsia="SimSun"/>
          <w:snapToGrid w:val="0"/>
        </w:rPr>
        <w:t xml:space="preserve">DataCollectionFailure-IEs </w:t>
      </w:r>
      <w:r>
        <w:rPr>
          <w:rFonts w:eastAsia="SimSun"/>
          <w:snapToGrid w:val="0"/>
        </w:rPr>
        <w:t>E1</w:t>
      </w:r>
      <w:r w:rsidRPr="002264E4">
        <w:rPr>
          <w:rFonts w:eastAsia="SimSun"/>
          <w:snapToGrid w:val="0"/>
        </w:rPr>
        <w:t>AP-PROTOCOL-IES ::= {</w:t>
      </w:r>
    </w:p>
    <w:p w14:paraId="077F6BF5"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3E5D4908"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1BC78622"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gNB-CU-UP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5071921A" w14:textId="77777777" w:rsidR="007976EA" w:rsidRPr="002264E4" w:rsidRDefault="007976EA" w:rsidP="007976EA">
      <w:pPr>
        <w:pStyle w:val="PL"/>
        <w:rPr>
          <w:rFonts w:eastAsia="SimSun"/>
          <w:snapToGrid w:val="0"/>
        </w:rPr>
      </w:pPr>
      <w:r w:rsidRPr="002264E4">
        <w:rPr>
          <w:rFonts w:eastAsia="SimSun"/>
          <w:snapToGrid w:val="0"/>
        </w:rPr>
        <w:tab/>
        <w:t>{ ID id-Cause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2FFEE1CA" w14:textId="77777777" w:rsidR="007976EA" w:rsidRPr="002264E4" w:rsidRDefault="007976EA" w:rsidP="007976EA">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6028BCE6" w14:textId="77777777" w:rsidR="007976EA" w:rsidRPr="002264E4" w:rsidRDefault="007976EA" w:rsidP="007976EA">
      <w:pPr>
        <w:pStyle w:val="PL"/>
        <w:rPr>
          <w:rFonts w:eastAsia="SimSun"/>
          <w:snapToGrid w:val="0"/>
        </w:rPr>
      </w:pPr>
      <w:r w:rsidRPr="002264E4">
        <w:rPr>
          <w:rFonts w:eastAsia="SimSun"/>
          <w:snapToGrid w:val="0"/>
        </w:rPr>
        <w:tab/>
        <w:t>...</w:t>
      </w:r>
    </w:p>
    <w:p w14:paraId="15E3BE71" w14:textId="77777777" w:rsidR="007976EA" w:rsidRPr="002264E4" w:rsidRDefault="007976EA" w:rsidP="007976EA">
      <w:pPr>
        <w:pStyle w:val="PL"/>
        <w:rPr>
          <w:rFonts w:eastAsia="SimSun"/>
          <w:snapToGrid w:val="0"/>
        </w:rPr>
      </w:pPr>
      <w:r w:rsidRPr="002264E4">
        <w:rPr>
          <w:rFonts w:eastAsia="SimSun"/>
          <w:snapToGrid w:val="0"/>
        </w:rPr>
        <w:t>}</w:t>
      </w:r>
    </w:p>
    <w:p w14:paraId="5D0DA454" w14:textId="77777777" w:rsidR="007976EA" w:rsidRPr="002264E4" w:rsidRDefault="007976EA" w:rsidP="007976EA">
      <w:pPr>
        <w:pStyle w:val="PL"/>
        <w:rPr>
          <w:rFonts w:eastAsia="SimSun"/>
          <w:snapToGrid w:val="0"/>
        </w:rPr>
      </w:pPr>
    </w:p>
    <w:p w14:paraId="6F661BF4" w14:textId="77777777" w:rsidR="007976EA" w:rsidRPr="002264E4" w:rsidRDefault="007976EA" w:rsidP="007976EA">
      <w:pPr>
        <w:pStyle w:val="PL"/>
        <w:rPr>
          <w:rFonts w:eastAsia="SimSun"/>
          <w:snapToGrid w:val="0"/>
        </w:rPr>
      </w:pPr>
    </w:p>
    <w:p w14:paraId="3B4B5FFE" w14:textId="77777777" w:rsidR="007976EA" w:rsidRPr="002264E4" w:rsidRDefault="007976EA" w:rsidP="007976EA">
      <w:pPr>
        <w:pStyle w:val="PL"/>
        <w:rPr>
          <w:rFonts w:eastAsia="SimSun"/>
          <w:snapToGrid w:val="0"/>
        </w:rPr>
      </w:pPr>
      <w:r w:rsidRPr="002264E4">
        <w:rPr>
          <w:rFonts w:eastAsia="SimSun"/>
          <w:snapToGrid w:val="0"/>
        </w:rPr>
        <w:t>-- **************************************************************</w:t>
      </w:r>
    </w:p>
    <w:p w14:paraId="55AE72F5" w14:textId="77777777" w:rsidR="007976EA" w:rsidRPr="002264E4" w:rsidRDefault="007976EA" w:rsidP="007976EA">
      <w:pPr>
        <w:pStyle w:val="PL"/>
        <w:rPr>
          <w:rFonts w:eastAsia="SimSun"/>
          <w:snapToGrid w:val="0"/>
        </w:rPr>
      </w:pPr>
      <w:r w:rsidRPr="002264E4">
        <w:rPr>
          <w:rFonts w:eastAsia="SimSun"/>
          <w:snapToGrid w:val="0"/>
        </w:rPr>
        <w:t>--</w:t>
      </w:r>
    </w:p>
    <w:p w14:paraId="207CF91F" w14:textId="77777777" w:rsidR="007976EA" w:rsidRPr="002264E4" w:rsidRDefault="007976EA" w:rsidP="007976EA">
      <w:pPr>
        <w:pStyle w:val="PL"/>
        <w:rPr>
          <w:rFonts w:eastAsia="SimSun"/>
          <w:snapToGrid w:val="0"/>
        </w:rPr>
      </w:pPr>
      <w:r w:rsidRPr="002264E4">
        <w:rPr>
          <w:rFonts w:eastAsia="SimSun"/>
          <w:snapToGrid w:val="0"/>
        </w:rPr>
        <w:lastRenderedPageBreak/>
        <w:t>-- DATA COLLECTION UPDATE</w:t>
      </w:r>
    </w:p>
    <w:p w14:paraId="756DE51D" w14:textId="77777777" w:rsidR="007976EA" w:rsidRPr="002264E4" w:rsidRDefault="007976EA" w:rsidP="007976EA">
      <w:pPr>
        <w:pStyle w:val="PL"/>
        <w:rPr>
          <w:rFonts w:eastAsia="SimSun"/>
          <w:snapToGrid w:val="0"/>
        </w:rPr>
      </w:pPr>
      <w:r w:rsidRPr="002264E4">
        <w:rPr>
          <w:rFonts w:eastAsia="SimSun"/>
          <w:snapToGrid w:val="0"/>
        </w:rPr>
        <w:t>--</w:t>
      </w:r>
    </w:p>
    <w:p w14:paraId="13FB74FC" w14:textId="77777777" w:rsidR="007976EA" w:rsidRPr="002264E4" w:rsidRDefault="007976EA" w:rsidP="007976EA">
      <w:pPr>
        <w:pStyle w:val="PL"/>
        <w:rPr>
          <w:rFonts w:eastAsia="SimSun"/>
          <w:snapToGrid w:val="0"/>
        </w:rPr>
      </w:pPr>
      <w:r w:rsidRPr="002264E4">
        <w:rPr>
          <w:rFonts w:eastAsia="SimSun"/>
          <w:snapToGrid w:val="0"/>
        </w:rPr>
        <w:t>-- **************************************************************</w:t>
      </w:r>
    </w:p>
    <w:p w14:paraId="30C3AD4E" w14:textId="77777777" w:rsidR="007976EA" w:rsidRPr="002264E4" w:rsidRDefault="007976EA" w:rsidP="007976EA">
      <w:pPr>
        <w:pStyle w:val="PL"/>
        <w:rPr>
          <w:rFonts w:eastAsia="SimSun"/>
          <w:snapToGrid w:val="0"/>
        </w:rPr>
      </w:pPr>
    </w:p>
    <w:p w14:paraId="5DDC674B" w14:textId="77777777" w:rsidR="007976EA" w:rsidRPr="002264E4" w:rsidRDefault="007976EA" w:rsidP="007976EA">
      <w:pPr>
        <w:pStyle w:val="PL"/>
        <w:rPr>
          <w:rFonts w:eastAsia="SimSun"/>
          <w:snapToGrid w:val="0"/>
        </w:rPr>
      </w:pPr>
      <w:r w:rsidRPr="002264E4">
        <w:rPr>
          <w:rFonts w:eastAsia="SimSun"/>
          <w:snapToGrid w:val="0"/>
        </w:rPr>
        <w:t>DataCollectionUpdate ::= SEQUENCE {</w:t>
      </w:r>
    </w:p>
    <w:p w14:paraId="6B739FE7"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{{DataCollectionUpdate-IEs}},</w:t>
      </w:r>
    </w:p>
    <w:p w14:paraId="4DCA6431" w14:textId="77777777" w:rsidR="007976EA" w:rsidRPr="002264E4" w:rsidRDefault="007976EA" w:rsidP="007976EA">
      <w:pPr>
        <w:pStyle w:val="PL"/>
        <w:rPr>
          <w:rFonts w:eastAsia="SimSun"/>
          <w:snapToGrid w:val="0"/>
        </w:rPr>
      </w:pPr>
      <w:r w:rsidRPr="002264E4">
        <w:rPr>
          <w:rFonts w:eastAsia="SimSun"/>
          <w:snapToGrid w:val="0"/>
        </w:rPr>
        <w:tab/>
        <w:t>...</w:t>
      </w:r>
    </w:p>
    <w:p w14:paraId="68728EA1" w14:textId="77777777" w:rsidR="007976EA" w:rsidRPr="002264E4" w:rsidRDefault="007976EA" w:rsidP="007976EA">
      <w:pPr>
        <w:pStyle w:val="PL"/>
        <w:rPr>
          <w:rFonts w:eastAsia="SimSun"/>
          <w:snapToGrid w:val="0"/>
        </w:rPr>
      </w:pPr>
      <w:r w:rsidRPr="002264E4">
        <w:rPr>
          <w:rFonts w:eastAsia="SimSun"/>
          <w:snapToGrid w:val="0"/>
        </w:rPr>
        <w:t>}</w:t>
      </w:r>
    </w:p>
    <w:p w14:paraId="0DD6A6BC" w14:textId="77777777" w:rsidR="007976EA" w:rsidRPr="002264E4" w:rsidRDefault="007976EA" w:rsidP="007976EA">
      <w:pPr>
        <w:pStyle w:val="PL"/>
        <w:rPr>
          <w:rFonts w:eastAsia="SimSun"/>
          <w:snapToGrid w:val="0"/>
        </w:rPr>
      </w:pPr>
    </w:p>
    <w:p w14:paraId="7EC73184" w14:textId="77777777" w:rsidR="007976EA" w:rsidRDefault="007976EA" w:rsidP="007976EA">
      <w:pPr>
        <w:pStyle w:val="PL"/>
        <w:rPr>
          <w:rFonts w:eastAsia="SimSun"/>
          <w:snapToGrid w:val="0"/>
        </w:rPr>
      </w:pPr>
      <w:r w:rsidRPr="002264E4">
        <w:rPr>
          <w:rFonts w:eastAsia="SimSun"/>
          <w:snapToGrid w:val="0"/>
        </w:rPr>
        <w:t xml:space="preserve">DataCollectionUpdate-IEs </w:t>
      </w:r>
      <w:r>
        <w:rPr>
          <w:rFonts w:eastAsia="SimSun"/>
          <w:snapToGrid w:val="0"/>
        </w:rPr>
        <w:t>E1</w:t>
      </w:r>
      <w:r w:rsidRPr="002264E4">
        <w:rPr>
          <w:rFonts w:eastAsia="SimSun"/>
          <w:snapToGrid w:val="0"/>
        </w:rPr>
        <w:t>AP-PROTOCOL-IES ::= {</w:t>
      </w:r>
    </w:p>
    <w:p w14:paraId="3AC39023" w14:textId="77777777" w:rsidR="007976EA" w:rsidRPr="002264E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7B7D59DD"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12ED7A9C"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gNB-CU-UP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3B8567F2" w14:textId="77777777" w:rsidR="007976EA" w:rsidRPr="002264E4" w:rsidRDefault="007976EA" w:rsidP="007976EA">
      <w:pPr>
        <w:pStyle w:val="PL"/>
        <w:rPr>
          <w:rFonts w:eastAsia="SimSun"/>
          <w:snapToGrid w:val="0"/>
        </w:rPr>
      </w:pPr>
      <w:r w:rsidRPr="001054E0">
        <w:rPr>
          <w:rFonts w:eastAsia="SimSun"/>
          <w:snapToGrid w:val="0"/>
        </w:rPr>
        <w:tab/>
        <w:t xml:space="preserve">{ </w:t>
      </w:r>
      <w:r w:rsidRPr="00096A78">
        <w:rPr>
          <w:rFonts w:eastAsia="SimSun"/>
          <w:snapToGrid w:val="0"/>
        </w:rPr>
        <w:t>ID id-UEAssociatedInfoResult-List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CRITICALITY ignore</w:t>
      </w:r>
      <w:r w:rsidRPr="00096A78">
        <w:rPr>
          <w:rFonts w:eastAsia="SimSun"/>
          <w:snapToGrid w:val="0"/>
        </w:rPr>
        <w:tab/>
        <w:t>TYPE 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 xml:space="preserve">PRESENCE optional </w:t>
      </w:r>
      <w:r w:rsidRPr="001054E0">
        <w:rPr>
          <w:rFonts w:eastAsia="SimSun"/>
          <w:snapToGrid w:val="0"/>
        </w:rPr>
        <w:t>}</w:t>
      </w:r>
      <w:r>
        <w:rPr>
          <w:rFonts w:eastAsia="SimSun"/>
          <w:snapToGrid w:val="0"/>
        </w:rPr>
        <w:t>,</w:t>
      </w:r>
      <w:r w:rsidRPr="002264E4">
        <w:rPr>
          <w:rFonts w:eastAsia="SimSun"/>
          <w:snapToGrid w:val="0"/>
        </w:rPr>
        <w:tab/>
        <w:t>...</w:t>
      </w:r>
    </w:p>
    <w:p w14:paraId="07F18E60" w14:textId="77777777" w:rsidR="007976EA" w:rsidRPr="002264E4" w:rsidRDefault="007976EA" w:rsidP="007976EA">
      <w:pPr>
        <w:pStyle w:val="PL"/>
        <w:rPr>
          <w:rFonts w:eastAsia="SimSun"/>
          <w:snapToGrid w:val="0"/>
        </w:rPr>
      </w:pPr>
      <w:r w:rsidRPr="002264E4">
        <w:rPr>
          <w:rFonts w:eastAsia="SimSun"/>
          <w:snapToGrid w:val="0"/>
        </w:rPr>
        <w:t>}</w:t>
      </w:r>
      <w:bookmarkEnd w:id="5962"/>
    </w:p>
    <w:p w14:paraId="58EFBC16" w14:textId="77777777" w:rsidR="007976EA" w:rsidRDefault="007976EA" w:rsidP="007976EA">
      <w:pPr>
        <w:pStyle w:val="PL"/>
        <w:rPr>
          <w:snapToGrid w:val="0"/>
        </w:rPr>
      </w:pPr>
    </w:p>
    <w:p w14:paraId="60D1F4C8" w14:textId="77777777" w:rsidR="007976EA" w:rsidRDefault="007976EA"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63" w:name="_CR9_4_5"/>
      <w:bookmarkStart w:id="5964" w:name="_Toc20955684"/>
      <w:bookmarkStart w:id="5965" w:name="_Toc29461127"/>
      <w:bookmarkStart w:id="5966" w:name="_Toc29505859"/>
      <w:bookmarkStart w:id="5967" w:name="_Toc36556384"/>
      <w:bookmarkStart w:id="5968" w:name="_Toc45881871"/>
      <w:bookmarkStart w:id="5969" w:name="_Toc51852512"/>
      <w:bookmarkStart w:id="5970" w:name="_Toc56620463"/>
      <w:bookmarkStart w:id="5971" w:name="_Toc64448105"/>
      <w:bookmarkStart w:id="5972" w:name="_Toc74152881"/>
      <w:bookmarkStart w:id="5973" w:name="_Toc88656307"/>
      <w:bookmarkStart w:id="5974" w:name="_Toc88657366"/>
      <w:bookmarkStart w:id="5975" w:name="_Toc105657472"/>
      <w:bookmarkStart w:id="5976" w:name="_Toc106108853"/>
      <w:bookmarkStart w:id="5977" w:name="_Toc112687956"/>
      <w:bookmarkStart w:id="5978" w:name="_Toc209691618"/>
      <w:bookmarkEnd w:id="5963"/>
      <w:r w:rsidRPr="00D629EF">
        <w:t>9.4.5</w:t>
      </w:r>
      <w:r w:rsidRPr="00D629EF">
        <w:tab/>
        <w:t>Information Element Definitions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lastRenderedPageBreak/>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79" w:name="_Hlk56618322"/>
      <w:r>
        <w:rPr>
          <w:snapToGrid w:val="0"/>
        </w:rPr>
        <w:t>id-MCG-OfferedGBRQoSFlowInfo</w:t>
      </w:r>
      <w:bookmarkEnd w:id="5979"/>
      <w:r>
        <w:rPr>
          <w:snapToGrid w:val="0"/>
        </w:rPr>
        <w:t>,</w:t>
      </w:r>
    </w:p>
    <w:p w14:paraId="34B3B46E" w14:textId="77777777" w:rsidR="00FC324B" w:rsidRDefault="00FC324B" w:rsidP="00FC324B">
      <w:pPr>
        <w:pStyle w:val="PL"/>
        <w:spacing w:line="0" w:lineRule="atLeast"/>
        <w:rPr>
          <w:snapToGrid w:val="0"/>
        </w:rPr>
      </w:pPr>
      <w:r>
        <w:rPr>
          <w:snapToGrid w:val="0"/>
        </w:rPr>
        <w:tab/>
      </w:r>
      <w:bookmarkStart w:id="5980" w:name="_Hlk56618347"/>
      <w:r>
        <w:rPr>
          <w:snapToGrid w:val="0"/>
        </w:rPr>
        <w:t>id-Number-of-tunnels</w:t>
      </w:r>
      <w:bookmarkEnd w:id="5980"/>
      <w:r>
        <w:rPr>
          <w:snapToGrid w:val="0"/>
        </w:rPr>
        <w:t>,</w:t>
      </w:r>
    </w:p>
    <w:p w14:paraId="6D1DAC29" w14:textId="77777777" w:rsidR="00FC324B" w:rsidRDefault="00FC324B" w:rsidP="00FC324B">
      <w:pPr>
        <w:pStyle w:val="PL"/>
        <w:spacing w:line="0" w:lineRule="atLeast"/>
        <w:rPr>
          <w:snapToGrid w:val="0"/>
        </w:rPr>
      </w:pPr>
      <w:r>
        <w:rPr>
          <w:snapToGrid w:val="0"/>
        </w:rPr>
        <w:tab/>
      </w:r>
      <w:bookmarkStart w:id="5981" w:name="_Hlk56618382"/>
      <w:r w:rsidRPr="00EB2B46">
        <w:rPr>
          <w:snapToGrid w:val="0"/>
        </w:rPr>
        <w:t>id-DataForwardingtoE-UTRANInformationList</w:t>
      </w:r>
      <w:bookmarkEnd w:id="5981"/>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lastRenderedPageBreak/>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82" w:name="OLE_LINK60"/>
      <w:bookmarkStart w:id="5983"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82"/>
    <w:bookmarkEnd w:id="5983"/>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08F54ED8" w14:textId="77777777" w:rsidR="002A70E3" w:rsidRDefault="002A70E3" w:rsidP="002A70E3">
      <w:pPr>
        <w:pStyle w:val="PL"/>
        <w:rPr>
          <w:snapToGrid w:val="0"/>
        </w:rPr>
      </w:pPr>
      <w:r>
        <w:rPr>
          <w:snapToGrid w:val="0"/>
        </w:rPr>
        <w:tab/>
      </w:r>
      <w:r w:rsidRPr="00943378">
        <w:rPr>
          <w:snapToGrid w:val="0"/>
        </w:rPr>
        <w:t>id-</w:t>
      </w:r>
      <w:r>
        <w:rPr>
          <w:snapToGrid w:val="0"/>
        </w:rPr>
        <w:t>MC</w:t>
      </w:r>
      <w:r w:rsidRPr="009F0204">
        <w:rPr>
          <w:noProof w:val="0"/>
          <w:snapToGrid w:val="0"/>
        </w:rPr>
        <w:t>BearerContext</w:t>
      </w:r>
      <w:r>
        <w:rPr>
          <w:noProof w:val="0"/>
          <w:snapToGrid w:val="0"/>
        </w:rPr>
        <w:t>NGUTnlInfoatNGRANReplaceRequest</w:t>
      </w:r>
      <w:r w:rsidRPr="00943378">
        <w:rPr>
          <w:snapToGrid w:val="0"/>
        </w:rPr>
        <w:t>,</w:t>
      </w:r>
    </w:p>
    <w:p w14:paraId="70949F4F" w14:textId="77777777" w:rsidR="00185467" w:rsidRDefault="00185467" w:rsidP="00185467">
      <w:pPr>
        <w:pStyle w:val="PL"/>
      </w:pPr>
      <w:r>
        <w:tab/>
        <w:t>id-PduSetDelayBudgetDownlink,</w:t>
      </w:r>
    </w:p>
    <w:p w14:paraId="10B08E24" w14:textId="77777777" w:rsidR="00185467" w:rsidRDefault="00185467" w:rsidP="00185467">
      <w:pPr>
        <w:pStyle w:val="PL"/>
      </w:pPr>
      <w:r>
        <w:tab/>
        <w:t>id-PduSetDelayBudgetUplink,</w:t>
      </w:r>
    </w:p>
    <w:p w14:paraId="6049B90B" w14:textId="77777777" w:rsidR="00185467" w:rsidRDefault="00185467" w:rsidP="00185467">
      <w:pPr>
        <w:pStyle w:val="PL"/>
      </w:pPr>
      <w:r>
        <w:tab/>
        <w:t>id-PduSetErrorRateDownlink,</w:t>
      </w:r>
    </w:p>
    <w:p w14:paraId="074CBD28" w14:textId="77777777" w:rsidR="00185467" w:rsidRDefault="00185467" w:rsidP="00185467">
      <w:pPr>
        <w:pStyle w:val="PL"/>
      </w:pPr>
      <w:r>
        <w:tab/>
        <w:t>id-PduSetErrorRateUplink,</w:t>
      </w:r>
    </w:p>
    <w:p w14:paraId="26015910" w14:textId="77777777" w:rsidR="00185467" w:rsidRDefault="00185467" w:rsidP="00185467">
      <w:pPr>
        <w:pStyle w:val="PL"/>
        <w:rPr>
          <w:snapToGrid w:val="0"/>
        </w:rPr>
      </w:pPr>
      <w:r>
        <w:tab/>
        <w:t>id-</w:t>
      </w:r>
      <w:bookmarkStart w:id="5984" w:name="_Hlk193882778"/>
      <w:r w:rsidRPr="002369EC">
        <w:rPr>
          <w:rFonts w:eastAsia="Yu Mincho"/>
        </w:rPr>
        <w:t>MonitoringRequestonAvailable</w:t>
      </w:r>
      <w:bookmarkEnd w:id="5984"/>
      <w:r w:rsidRPr="002369EC">
        <w:rPr>
          <w:rFonts w:eastAsia="Yu Mincho" w:hint="eastAsia"/>
          <w:lang w:eastAsia="zh-CN"/>
        </w:rPr>
        <w:t>Bit</w:t>
      </w:r>
      <w:r>
        <w:rPr>
          <w:rFonts w:eastAsia="Yu Mincho"/>
          <w:lang w:val="en-US" w:eastAsia="zh-CN"/>
        </w:rPr>
        <w:t>rate</w:t>
      </w:r>
      <w:r>
        <w:rPr>
          <w:snapToGrid w:val="0"/>
        </w:rPr>
        <w:t>,</w:t>
      </w:r>
    </w:p>
    <w:p w14:paraId="1CC270C3" w14:textId="77777777" w:rsidR="00185467" w:rsidRDefault="00185467" w:rsidP="00185467">
      <w:pPr>
        <w:pStyle w:val="PL"/>
        <w:rPr>
          <w:lang w:eastAsia="zh-CN"/>
        </w:rPr>
      </w:pPr>
      <w:r>
        <w:rPr>
          <w:rFonts w:eastAsia="Yu Mincho"/>
        </w:rPr>
        <w:tab/>
        <w:t>id-MMSID,</w:t>
      </w:r>
    </w:p>
    <w:p w14:paraId="6A6CBA49" w14:textId="77777777" w:rsidR="00185467" w:rsidRDefault="00185467" w:rsidP="00185467">
      <w:pPr>
        <w:pStyle w:val="PL"/>
        <w:rPr>
          <w:lang w:val="en-US" w:eastAsia="zh-CN"/>
        </w:rPr>
      </w:pPr>
      <w:r>
        <w:rPr>
          <w:lang w:eastAsia="zh-CN"/>
        </w:rPr>
        <w:tab/>
      </w:r>
      <w:r>
        <w:rPr>
          <w:rFonts w:eastAsiaTheme="minorEastAsia" w:hint="eastAsia"/>
          <w:lang w:val="en-US" w:eastAsia="zh-CN"/>
        </w:rPr>
        <w:t>id-Remaining-time-based-rLC-retransmission-threshold,</w:t>
      </w:r>
    </w:p>
    <w:p w14:paraId="68336D5D" w14:textId="77777777" w:rsidR="00185467" w:rsidRDefault="00185467" w:rsidP="00185467">
      <w:pPr>
        <w:pStyle w:val="PL"/>
        <w:rPr>
          <w:lang w:val="en-US" w:eastAsia="zh-CN"/>
        </w:rPr>
      </w:pPr>
      <w:r>
        <w:rPr>
          <w:lang w:val="en-US" w:eastAsia="zh-CN"/>
        </w:rPr>
        <w:tab/>
      </w:r>
      <w:r>
        <w:rPr>
          <w:rFonts w:eastAsiaTheme="minorEastAsia" w:hint="eastAsia"/>
          <w:lang w:val="en-US" w:eastAsia="zh-CN"/>
        </w:rPr>
        <w:t>id-Remaining-time-based-rLC-polling-threshold,</w:t>
      </w:r>
    </w:p>
    <w:p w14:paraId="24555BC2" w14:textId="77777777" w:rsidR="00185467" w:rsidRDefault="00185467" w:rsidP="00185467">
      <w:pPr>
        <w:pStyle w:val="PL"/>
        <w:rPr>
          <w:rFonts w:eastAsiaTheme="minorEastAsia"/>
        </w:rPr>
      </w:pPr>
      <w:r>
        <w:rPr>
          <w:lang w:eastAsia="zh-CN"/>
        </w:rPr>
        <w:tab/>
        <w:t>id-DL-PDU-Set-Info-Marking-Support-Ind,</w:t>
      </w:r>
    </w:p>
    <w:p w14:paraId="4F4E2D79" w14:textId="5C723483" w:rsidR="00FC324B" w:rsidRPr="00346C06" w:rsidRDefault="00FC324B" w:rsidP="00185467">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lastRenderedPageBreak/>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59259950" w14:textId="44E2E391" w:rsidR="007976EA" w:rsidRPr="00B1756B" w:rsidRDefault="009E70E6" w:rsidP="007976EA">
      <w:pPr>
        <w:pStyle w:val="PL"/>
        <w:spacing w:line="0" w:lineRule="atLeast"/>
        <w:rPr>
          <w:rFonts w:cs="Arial"/>
          <w:szCs w:val="18"/>
          <w:lang w:eastAsia="ja-JP"/>
        </w:rPr>
      </w:pPr>
      <w:r w:rsidRPr="00D26101">
        <w:rPr>
          <w:rFonts w:cs="Arial"/>
          <w:szCs w:val="18"/>
          <w:lang w:eastAsia="ja-JP"/>
        </w:rPr>
        <w:tab/>
        <w:t>maxnoofDUs</w:t>
      </w:r>
      <w:r w:rsidR="007976EA" w:rsidRPr="00B1756B">
        <w:rPr>
          <w:rFonts w:cs="Arial"/>
          <w:szCs w:val="18"/>
          <w:lang w:eastAsia="ja-JP"/>
        </w:rPr>
        <w:t>,</w:t>
      </w:r>
    </w:p>
    <w:p w14:paraId="3C962529" w14:textId="77777777" w:rsidR="00624BC0" w:rsidRDefault="007976EA" w:rsidP="00624BC0">
      <w:pPr>
        <w:pStyle w:val="PL"/>
        <w:spacing w:line="0" w:lineRule="atLeast"/>
        <w:rPr>
          <w:rFonts w:cs="Arial"/>
          <w:szCs w:val="18"/>
          <w:lang w:eastAsia="zh-CN"/>
        </w:rPr>
      </w:pPr>
      <w:r w:rsidRPr="00B1756B">
        <w:rPr>
          <w:rFonts w:cs="Arial"/>
          <w:szCs w:val="18"/>
          <w:lang w:eastAsia="ja-JP"/>
        </w:rPr>
        <w:tab/>
        <w:t>maxnoofUEReports</w:t>
      </w:r>
      <w:r w:rsidR="00624BC0">
        <w:rPr>
          <w:rFonts w:cs="Arial" w:hint="eastAsia"/>
          <w:szCs w:val="18"/>
          <w:lang w:eastAsia="zh-CN"/>
        </w:rPr>
        <w:t>,</w:t>
      </w:r>
    </w:p>
    <w:p w14:paraId="671C7188" w14:textId="77777777" w:rsidR="00624BC0" w:rsidRDefault="00624BC0" w:rsidP="00624BC0">
      <w:pPr>
        <w:pStyle w:val="PL"/>
        <w:spacing w:line="0" w:lineRule="atLeast"/>
        <w:rPr>
          <w:rFonts w:cs="Arial"/>
          <w:szCs w:val="18"/>
          <w:lang w:eastAsia="zh-CN"/>
        </w:rPr>
      </w:pPr>
      <w:r>
        <w:tab/>
        <w:t>maxnoofThresholds</w:t>
      </w:r>
    </w:p>
    <w:p w14:paraId="778E37A3" w14:textId="493C4DDD" w:rsidR="00FC324B" w:rsidRDefault="00FC324B" w:rsidP="007976EA">
      <w:pPr>
        <w:pStyle w:val="PL"/>
        <w:spacing w:line="0" w:lineRule="atLeast"/>
        <w:rPr>
          <w:snapToGrid w:val="0"/>
        </w:rPr>
      </w:pP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Default="00FC324B" w:rsidP="00FC324B">
      <w:pPr>
        <w:pStyle w:val="PL"/>
        <w:spacing w:line="0" w:lineRule="atLeast"/>
        <w:rPr>
          <w:rFonts w:eastAsiaTheme="minorEastAsia"/>
          <w:noProof w:val="0"/>
          <w:snapToGrid w:val="0"/>
        </w:rPr>
      </w:pPr>
    </w:p>
    <w:p w14:paraId="0108890F" w14:textId="77777777" w:rsidR="00624BC0" w:rsidRDefault="00624BC0" w:rsidP="00624BC0">
      <w:pPr>
        <w:pStyle w:val="PL"/>
        <w:rPr>
          <w:snapToGrid w:val="0"/>
        </w:rPr>
      </w:pPr>
      <w:r>
        <w:t>AvailableBitrateReportThresholdList</w:t>
      </w:r>
      <w:r>
        <w:tab/>
      </w:r>
      <w:r>
        <w:rPr>
          <w:snapToGrid w:val="0"/>
        </w:rPr>
        <w:t>::= SEQUENCE (SIZE(1..</w:t>
      </w:r>
      <w:r>
        <w:t>maxnoofThresholds</w:t>
      </w:r>
      <w:r>
        <w:rPr>
          <w:snapToGrid w:val="0"/>
        </w:rPr>
        <w:t xml:space="preserve">)) OF </w:t>
      </w:r>
      <w:r>
        <w:t>AvailableBitrateReportThresholdItem</w:t>
      </w:r>
    </w:p>
    <w:p w14:paraId="3F7EB680" w14:textId="77777777" w:rsidR="00624BC0" w:rsidRDefault="00624BC0" w:rsidP="00624BC0">
      <w:pPr>
        <w:pStyle w:val="PL"/>
        <w:rPr>
          <w:snapToGrid w:val="0"/>
        </w:rPr>
      </w:pPr>
    </w:p>
    <w:p w14:paraId="7B2C3339" w14:textId="77777777" w:rsidR="00624BC0" w:rsidRDefault="00624BC0" w:rsidP="00624BC0">
      <w:pPr>
        <w:pStyle w:val="PL"/>
        <w:rPr>
          <w:snapToGrid w:val="0"/>
        </w:rPr>
      </w:pPr>
      <w:r>
        <w:t>AvailableBitrateReportThresholdItem</w:t>
      </w:r>
      <w:r>
        <w:tab/>
      </w:r>
      <w:r>
        <w:rPr>
          <w:snapToGrid w:val="0"/>
        </w:rPr>
        <w:t>::= SEQUENCE {</w:t>
      </w:r>
    </w:p>
    <w:p w14:paraId="69B61E7F" w14:textId="77777777" w:rsidR="00624BC0" w:rsidRDefault="00624BC0" w:rsidP="00624BC0">
      <w:pPr>
        <w:pStyle w:val="PL"/>
        <w:rPr>
          <w:snapToGrid w:val="0"/>
        </w:rPr>
      </w:pPr>
      <w:r>
        <w:rPr>
          <w:snapToGrid w:val="0"/>
        </w:rPr>
        <w:tab/>
        <w:t>bitRateThreshold</w:t>
      </w:r>
      <w:r>
        <w:rPr>
          <w:snapToGrid w:val="0"/>
        </w:rPr>
        <w:tab/>
      </w:r>
      <w:r>
        <w:rPr>
          <w:snapToGrid w:val="0"/>
        </w:rPr>
        <w:tab/>
      </w:r>
      <w:r>
        <w:rPr>
          <w:snapToGrid w:val="0"/>
        </w:rPr>
        <w:tab/>
      </w:r>
      <w:r>
        <w:rPr>
          <w:snapToGrid w:val="0"/>
        </w:rPr>
        <w:tab/>
        <w:t>ReportingThreshold,</w:t>
      </w:r>
    </w:p>
    <w:p w14:paraId="0ABCD3AB" w14:textId="77777777" w:rsidR="00624BC0" w:rsidRPr="002369EC" w:rsidRDefault="00624BC0" w:rsidP="00624BC0">
      <w:pPr>
        <w:pStyle w:val="PL"/>
        <w:rPr>
          <w:snapToGrid w:val="0"/>
        </w:rPr>
      </w:pPr>
      <w:r>
        <w:rPr>
          <w:snapToGrid w:val="0"/>
        </w:rPr>
        <w:tab/>
      </w:r>
      <w:r w:rsidRPr="002369EC">
        <w:rPr>
          <w:snapToGrid w:val="0"/>
        </w:rPr>
        <w:t>iE-Extensions</w:t>
      </w:r>
      <w:r w:rsidRPr="002369EC">
        <w:rPr>
          <w:snapToGrid w:val="0"/>
        </w:rPr>
        <w:tab/>
      </w:r>
      <w:r w:rsidRPr="002369EC">
        <w:rPr>
          <w:snapToGrid w:val="0"/>
        </w:rPr>
        <w:tab/>
      </w:r>
      <w:r w:rsidRPr="002369EC">
        <w:rPr>
          <w:snapToGrid w:val="0"/>
        </w:rPr>
        <w:tab/>
      </w:r>
      <w:r w:rsidRPr="002369EC">
        <w:rPr>
          <w:snapToGrid w:val="0"/>
        </w:rPr>
        <w:tab/>
      </w:r>
      <w:r w:rsidRPr="002369EC">
        <w:rPr>
          <w:snapToGrid w:val="0"/>
        </w:rPr>
        <w:tab/>
        <w:t>ProtocolExtensionContainer { {</w:t>
      </w:r>
      <w:r>
        <w:t xml:space="preserve"> AvailableBitrateReportThresholdItem</w:t>
      </w:r>
      <w:r w:rsidRPr="002369EC">
        <w:rPr>
          <w:snapToGrid w:val="0"/>
        </w:rPr>
        <w:t>-ExtIEs} }</w:t>
      </w:r>
      <w:r w:rsidRPr="002369EC">
        <w:rPr>
          <w:snapToGrid w:val="0"/>
        </w:rPr>
        <w:tab/>
        <w:t>OPTIONAL,</w:t>
      </w:r>
    </w:p>
    <w:p w14:paraId="0910FF52" w14:textId="77777777" w:rsidR="00624BC0" w:rsidRDefault="00624BC0" w:rsidP="00624BC0">
      <w:pPr>
        <w:pStyle w:val="PL"/>
        <w:rPr>
          <w:snapToGrid w:val="0"/>
        </w:rPr>
      </w:pPr>
      <w:r w:rsidRPr="002369EC">
        <w:rPr>
          <w:snapToGrid w:val="0"/>
        </w:rPr>
        <w:tab/>
      </w:r>
      <w:r>
        <w:rPr>
          <w:snapToGrid w:val="0"/>
        </w:rPr>
        <w:t>...</w:t>
      </w:r>
    </w:p>
    <w:p w14:paraId="6C1FA91B" w14:textId="77777777" w:rsidR="00624BC0" w:rsidRDefault="00624BC0" w:rsidP="00624BC0">
      <w:pPr>
        <w:pStyle w:val="PL"/>
        <w:rPr>
          <w:snapToGrid w:val="0"/>
        </w:rPr>
      </w:pPr>
      <w:r>
        <w:rPr>
          <w:snapToGrid w:val="0"/>
        </w:rPr>
        <w:t>}</w:t>
      </w:r>
    </w:p>
    <w:p w14:paraId="15A7531E" w14:textId="77777777" w:rsidR="00624BC0" w:rsidRDefault="00624BC0" w:rsidP="00624BC0">
      <w:pPr>
        <w:pStyle w:val="PL"/>
        <w:rPr>
          <w:snapToGrid w:val="0"/>
        </w:rPr>
      </w:pPr>
    </w:p>
    <w:p w14:paraId="4F2C655D" w14:textId="77777777" w:rsidR="00624BC0" w:rsidRDefault="00624BC0" w:rsidP="00624BC0">
      <w:pPr>
        <w:pStyle w:val="PL"/>
        <w:rPr>
          <w:snapToGrid w:val="0"/>
        </w:rPr>
      </w:pPr>
      <w:r>
        <w:t>AvailableBitrateReportThresholdItem</w:t>
      </w:r>
      <w:r>
        <w:rPr>
          <w:snapToGrid w:val="0"/>
        </w:rPr>
        <w:t>-ExtIEs E1AP-PROTOCOL-EXTENSION::= {</w:t>
      </w:r>
    </w:p>
    <w:p w14:paraId="753974DA" w14:textId="77777777" w:rsidR="00624BC0" w:rsidRDefault="00624BC0" w:rsidP="00624BC0">
      <w:pPr>
        <w:pStyle w:val="PL"/>
        <w:rPr>
          <w:snapToGrid w:val="0"/>
        </w:rPr>
      </w:pPr>
      <w:r>
        <w:rPr>
          <w:snapToGrid w:val="0"/>
        </w:rPr>
        <w:tab/>
        <w:t>...</w:t>
      </w:r>
    </w:p>
    <w:p w14:paraId="3844C7C1" w14:textId="77777777" w:rsidR="00624BC0" w:rsidRDefault="00624BC0" w:rsidP="00624BC0">
      <w:pPr>
        <w:pStyle w:val="PL"/>
        <w:spacing w:line="0" w:lineRule="atLeast"/>
        <w:rPr>
          <w:snapToGrid w:val="0"/>
          <w:lang w:eastAsia="zh-CN"/>
        </w:rPr>
      </w:pPr>
      <w:r>
        <w:rPr>
          <w:snapToGrid w:val="0"/>
        </w:rPr>
        <w:t>}</w:t>
      </w:r>
    </w:p>
    <w:p w14:paraId="35918B5A" w14:textId="77777777" w:rsidR="00624BC0" w:rsidRPr="00624BC0" w:rsidRDefault="00624BC0" w:rsidP="00FC324B">
      <w:pPr>
        <w:pStyle w:val="PL"/>
        <w:spacing w:line="0" w:lineRule="atLeast"/>
        <w:rPr>
          <w:rFonts w:eastAsiaTheme="minorEastAsia"/>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1D69793E" w14:textId="276EC02E" w:rsidR="00624BC0" w:rsidRDefault="00CE4202" w:rsidP="00624BC0">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sidR="00624BC0">
        <w:rPr>
          <w:snapToGrid w:val="0"/>
        </w:rPr>
        <w:t>|</w:t>
      </w:r>
    </w:p>
    <w:p w14:paraId="725CFF49"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 xml:space="preserve">Downlink </w:t>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74BA8376"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32522E18"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Downlink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sidRPr="001D2E49">
        <w:rPr>
          <w:snapToGrid w:val="0"/>
        </w:rPr>
        <w:tab/>
      </w:r>
      <w:r w:rsidRPr="001D2E49">
        <w:rPr>
          <w:snapToGrid w:val="0"/>
        </w:rPr>
        <w:tab/>
      </w:r>
      <w:r>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p>
    <w:p w14:paraId="788C7BB2" w14:textId="15BF1BAC" w:rsidR="00CE4202"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Pr>
          <w:snapToGrid w:val="0"/>
        </w:rPr>
        <w:tab/>
      </w:r>
      <w:r w:rsidRPr="001D2E49">
        <w:rPr>
          <w:snapToGrid w:val="0"/>
        </w:rPr>
        <w:tab/>
      </w:r>
      <w:r w:rsidRPr="001D2E49">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r>
        <w:rPr>
          <w:snapToGrid w:val="0"/>
        </w:rPr>
        <w:tab/>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5F79CB6A" w14:textId="77777777" w:rsidR="007976EA" w:rsidRDefault="00FC324B" w:rsidP="007976EA">
      <w:pPr>
        <w:pStyle w:val="PL"/>
        <w:rPr>
          <w:rFonts w:eastAsia="SimSun"/>
          <w:snapToGrid w:val="0"/>
        </w:rPr>
      </w:pPr>
      <w:r>
        <w:rPr>
          <w:rFonts w:eastAsia="SimSun"/>
        </w:rPr>
        <w:t>AssociatedSessionID</w:t>
      </w:r>
      <w:r>
        <w:rPr>
          <w:rFonts w:eastAsia="SimSun"/>
          <w:snapToGrid w:val="0"/>
        </w:rPr>
        <w:t xml:space="preserve"> ::= OCTET STRING</w:t>
      </w:r>
    </w:p>
    <w:p w14:paraId="5E7D9C2A" w14:textId="77777777" w:rsidR="007976EA" w:rsidRDefault="007976EA" w:rsidP="007976EA">
      <w:pPr>
        <w:pStyle w:val="PL"/>
        <w:rPr>
          <w:rFonts w:eastAsia="SimSun"/>
          <w:snapToGrid w:val="0"/>
        </w:rPr>
      </w:pPr>
    </w:p>
    <w:p w14:paraId="13DCDE5D" w14:textId="77777777" w:rsidR="007976EA" w:rsidRPr="00D13D0C" w:rsidRDefault="007976EA" w:rsidP="007976EA">
      <w:pPr>
        <w:pStyle w:val="PL"/>
        <w:rPr>
          <w:rFonts w:eastAsia="SimSun"/>
          <w:snapToGrid w:val="0"/>
        </w:rPr>
      </w:pPr>
      <w:r w:rsidRPr="00D13D0C">
        <w:rPr>
          <w:rFonts w:eastAsia="SimSun"/>
        </w:rPr>
        <w:t xml:space="preserve">AveragePacketDelay ::= </w:t>
      </w:r>
      <w:r w:rsidRPr="00D13D0C">
        <w:rPr>
          <w:rFonts w:eastAsia="SimSun"/>
          <w:snapToGrid w:val="0"/>
        </w:rPr>
        <w:t>SEQUENCE {</w:t>
      </w:r>
    </w:p>
    <w:p w14:paraId="1B4B46DE" w14:textId="77777777" w:rsidR="007976EA" w:rsidRPr="00D13D0C" w:rsidRDefault="007976EA" w:rsidP="007976EA">
      <w:pPr>
        <w:pStyle w:val="PL"/>
        <w:rPr>
          <w:rFonts w:eastAsia="SimSun"/>
          <w:snapToGrid w:val="0"/>
        </w:rPr>
      </w:pPr>
      <w:r w:rsidRPr="00D13D0C">
        <w:rPr>
          <w:rFonts w:eastAsia="SimSun"/>
          <w:snapToGrid w:val="0"/>
        </w:rPr>
        <w:tab/>
        <w:t>uL-AveragePacketDelay</w:t>
      </w:r>
      <w:r w:rsidRPr="00D13D0C">
        <w:rPr>
          <w:rFonts w:eastAsia="SimSun"/>
          <w:snapToGrid w:val="0"/>
        </w:rPr>
        <w:tab/>
      </w:r>
      <w:r w:rsidRPr="00D13D0C">
        <w:rPr>
          <w:rFonts w:eastAsia="SimSun"/>
          <w:snapToGrid w:val="0"/>
        </w:rPr>
        <w:tab/>
        <w:t>AveragePacketDelayValue,</w:t>
      </w:r>
    </w:p>
    <w:p w14:paraId="31EA6527" w14:textId="77777777" w:rsidR="007976EA" w:rsidRPr="00D13D0C" w:rsidRDefault="007976EA" w:rsidP="007976EA">
      <w:pPr>
        <w:pStyle w:val="PL"/>
        <w:rPr>
          <w:rFonts w:eastAsia="SimSun"/>
          <w:snapToGrid w:val="0"/>
        </w:rPr>
      </w:pPr>
      <w:r w:rsidRPr="00D13D0C">
        <w:rPr>
          <w:rFonts w:eastAsia="SimSun"/>
          <w:snapToGrid w:val="0"/>
        </w:rPr>
        <w:tab/>
        <w:t>dL-AveragePacketDelay</w:t>
      </w:r>
      <w:r w:rsidRPr="00D13D0C">
        <w:rPr>
          <w:rFonts w:eastAsia="SimSun"/>
          <w:snapToGrid w:val="0"/>
        </w:rPr>
        <w:tab/>
      </w:r>
      <w:r w:rsidRPr="00D13D0C">
        <w:rPr>
          <w:rFonts w:eastAsia="SimSun"/>
          <w:snapToGrid w:val="0"/>
        </w:rPr>
        <w:tab/>
        <w:t>AveragePacketDelayValue,</w:t>
      </w:r>
    </w:p>
    <w:p w14:paraId="08374CFB" w14:textId="77777777" w:rsidR="007976EA" w:rsidRPr="00D13D0C" w:rsidRDefault="007976EA" w:rsidP="007976EA">
      <w:pPr>
        <w:pStyle w:val="PL"/>
        <w:rPr>
          <w:rFonts w:eastAsia="SimSun"/>
          <w:snapToGrid w:val="0"/>
          <w:lang w:val="en-US"/>
        </w:rPr>
      </w:pPr>
      <w:r w:rsidRPr="00D13D0C">
        <w:rPr>
          <w:rFonts w:eastAsia="SimSun"/>
          <w:snapToGrid w:val="0"/>
        </w:rPr>
        <w:tab/>
      </w:r>
      <w:r w:rsidRPr="00D13D0C">
        <w:rPr>
          <w:rFonts w:eastAsia="SimSun"/>
          <w:snapToGrid w:val="0"/>
          <w:lang w:val="en-US"/>
        </w:rPr>
        <w:t>iE-Extensions</w:t>
      </w:r>
      <w:r w:rsidRPr="00D13D0C">
        <w:rPr>
          <w:rFonts w:eastAsia="SimSun"/>
          <w:snapToGrid w:val="0"/>
          <w:lang w:val="en-US"/>
        </w:rPr>
        <w:tab/>
      </w:r>
      <w:r w:rsidRPr="00D13D0C">
        <w:rPr>
          <w:rFonts w:eastAsia="SimSun"/>
          <w:snapToGrid w:val="0"/>
          <w:lang w:val="en-US"/>
        </w:rPr>
        <w:tab/>
        <w:t>ProtocolExtensionContai</w:t>
      </w:r>
      <w:r w:rsidRPr="00D13D0C">
        <w:rPr>
          <w:rFonts w:eastAsia="SimSun"/>
          <w:lang w:val="en-US"/>
        </w:rPr>
        <w:t>ner { {</w:t>
      </w:r>
      <w:r w:rsidRPr="00D13D0C">
        <w:rPr>
          <w:rFonts w:eastAsia="SimSun"/>
        </w:rPr>
        <w:t>AveragePacketDelay</w:t>
      </w:r>
      <w:r w:rsidRPr="00D13D0C">
        <w:rPr>
          <w:rFonts w:eastAsia="SimSun"/>
          <w:snapToGrid w:val="0"/>
          <w:lang w:val="en-US"/>
        </w:rPr>
        <w:t>-ExtIEs} }</w:t>
      </w:r>
      <w:r w:rsidRPr="00D13D0C">
        <w:rPr>
          <w:rFonts w:eastAsia="SimSun"/>
          <w:snapToGrid w:val="0"/>
          <w:lang w:val="en-US"/>
        </w:rPr>
        <w:tab/>
        <w:t>OPTIONAL,</w:t>
      </w:r>
    </w:p>
    <w:p w14:paraId="4C90FB6B" w14:textId="77777777" w:rsidR="007976EA" w:rsidRPr="00D13D0C" w:rsidRDefault="007976EA" w:rsidP="007976EA">
      <w:pPr>
        <w:pStyle w:val="PL"/>
        <w:rPr>
          <w:rFonts w:eastAsia="SimSun"/>
          <w:snapToGrid w:val="0"/>
        </w:rPr>
      </w:pPr>
      <w:r w:rsidRPr="00D13D0C">
        <w:rPr>
          <w:rFonts w:eastAsia="SimSun"/>
          <w:snapToGrid w:val="0"/>
          <w:lang w:val="en-US"/>
        </w:rPr>
        <w:tab/>
      </w:r>
      <w:r w:rsidRPr="00D13D0C">
        <w:rPr>
          <w:rFonts w:eastAsia="SimSun"/>
          <w:snapToGrid w:val="0"/>
        </w:rPr>
        <w:t>...</w:t>
      </w:r>
    </w:p>
    <w:p w14:paraId="710A2796" w14:textId="77777777" w:rsidR="007976EA" w:rsidRPr="00D13D0C" w:rsidRDefault="007976EA" w:rsidP="007976EA">
      <w:pPr>
        <w:pStyle w:val="PL"/>
        <w:rPr>
          <w:rFonts w:eastAsia="SimSun"/>
          <w:snapToGrid w:val="0"/>
        </w:rPr>
      </w:pPr>
      <w:r w:rsidRPr="00D13D0C">
        <w:rPr>
          <w:rFonts w:eastAsia="SimSun"/>
          <w:snapToGrid w:val="0"/>
        </w:rPr>
        <w:lastRenderedPageBreak/>
        <w:t>}</w:t>
      </w:r>
    </w:p>
    <w:p w14:paraId="2D9D9F07" w14:textId="77777777" w:rsidR="007976EA" w:rsidRPr="00D13D0C" w:rsidRDefault="007976EA" w:rsidP="007976EA">
      <w:pPr>
        <w:pStyle w:val="PL"/>
        <w:rPr>
          <w:rFonts w:eastAsia="SimSun"/>
          <w:snapToGrid w:val="0"/>
        </w:rPr>
      </w:pPr>
    </w:p>
    <w:p w14:paraId="12EA9B00" w14:textId="77777777" w:rsidR="007976EA" w:rsidRPr="00D13D0C" w:rsidRDefault="007976EA" w:rsidP="007976EA">
      <w:pPr>
        <w:pStyle w:val="PL"/>
        <w:rPr>
          <w:rFonts w:eastAsia="SimSun"/>
        </w:rPr>
      </w:pPr>
      <w:r w:rsidRPr="00D13D0C">
        <w:rPr>
          <w:rFonts w:eastAsia="SimSun"/>
        </w:rPr>
        <w:t>AveragePacketDelay-ExtIEs E1AP-PROTOCOL-EXTENSION ::= {</w:t>
      </w:r>
    </w:p>
    <w:p w14:paraId="4D48FF1A" w14:textId="77777777" w:rsidR="007976EA" w:rsidRPr="00D13D0C" w:rsidRDefault="007976EA" w:rsidP="007976EA">
      <w:pPr>
        <w:pStyle w:val="PL"/>
        <w:rPr>
          <w:rFonts w:eastAsia="SimSun"/>
        </w:rPr>
      </w:pPr>
      <w:r w:rsidRPr="00D13D0C">
        <w:rPr>
          <w:rFonts w:eastAsia="SimSun"/>
        </w:rPr>
        <w:tab/>
        <w:t>...</w:t>
      </w:r>
    </w:p>
    <w:p w14:paraId="046F79D1" w14:textId="77777777" w:rsidR="007976EA" w:rsidRPr="00D13D0C" w:rsidRDefault="007976EA" w:rsidP="007976EA">
      <w:pPr>
        <w:pStyle w:val="PL"/>
        <w:rPr>
          <w:rFonts w:eastAsia="SimSun"/>
        </w:rPr>
      </w:pPr>
      <w:r w:rsidRPr="00D13D0C">
        <w:rPr>
          <w:rFonts w:eastAsia="SimSun"/>
        </w:rPr>
        <w:t>}</w:t>
      </w:r>
    </w:p>
    <w:p w14:paraId="43A0F395" w14:textId="77777777" w:rsidR="007976EA" w:rsidRPr="00D13D0C" w:rsidRDefault="007976EA" w:rsidP="007976EA">
      <w:pPr>
        <w:pStyle w:val="PL"/>
        <w:rPr>
          <w:rFonts w:eastAsia="Malgun Gothic"/>
        </w:rPr>
      </w:pPr>
    </w:p>
    <w:p w14:paraId="10AD7EDD" w14:textId="77777777" w:rsidR="007976EA" w:rsidRPr="00D13D0C" w:rsidRDefault="007976EA" w:rsidP="007976EA">
      <w:pPr>
        <w:pStyle w:val="PL"/>
        <w:rPr>
          <w:rFonts w:eastAsia="SimSun"/>
        </w:rPr>
      </w:pPr>
      <w:r w:rsidRPr="00D13D0C">
        <w:rPr>
          <w:rFonts w:eastAsia="SimSun"/>
        </w:rPr>
        <w:t>AveragePacketDelayValue ::= INTEGER (0..10000)</w:t>
      </w:r>
    </w:p>
    <w:p w14:paraId="6AE88EB1" w14:textId="77777777" w:rsidR="007976EA" w:rsidRPr="00D13D0C" w:rsidRDefault="007976EA" w:rsidP="007976EA">
      <w:pPr>
        <w:pStyle w:val="PL"/>
      </w:pPr>
    </w:p>
    <w:p w14:paraId="25671C59" w14:textId="76B71528" w:rsidR="00FC324B" w:rsidRDefault="00FC324B" w:rsidP="00FC324B">
      <w:pPr>
        <w:pStyle w:val="PL"/>
      </w:pP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lastRenderedPageBreak/>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85" w:name="OLE_LINK65"/>
      <w:bookmarkStart w:id="5986"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85"/>
    <w:p w14:paraId="323C4ECE" w14:textId="77777777" w:rsidR="009E70E6" w:rsidRDefault="009E70E6" w:rsidP="009E70E6">
      <w:pPr>
        <w:pStyle w:val="PL"/>
        <w:rPr>
          <w:snapToGrid w:val="0"/>
        </w:rPr>
      </w:pPr>
      <w:r w:rsidRPr="00FF0374">
        <w:rPr>
          <w:snapToGrid w:val="0"/>
        </w:rPr>
        <w:lastRenderedPageBreak/>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86"/>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87"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87"/>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lastRenderedPageBreak/>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88"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88"/>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lastRenderedPageBreak/>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lastRenderedPageBreak/>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7976EA">
      <w:pPr>
        <w:pStyle w:val="PL"/>
        <w:rPr>
          <w:snapToGrid w:val="0"/>
        </w:rPr>
      </w:pPr>
      <w:r w:rsidRPr="006C2819">
        <w:rPr>
          <w:snapToGrid w:val="0"/>
        </w:rPr>
        <w:tab/>
        <w:t>...</w:t>
      </w:r>
    </w:p>
    <w:p w14:paraId="3D0D58EC" w14:textId="77777777" w:rsidR="007976EA" w:rsidRDefault="00FC324B" w:rsidP="007976EA">
      <w:pPr>
        <w:pStyle w:val="PL"/>
        <w:rPr>
          <w:snapToGrid w:val="0"/>
        </w:rPr>
      </w:pPr>
      <w:r w:rsidRPr="006C2819">
        <w:rPr>
          <w:snapToGrid w:val="0"/>
        </w:rPr>
        <w:t>}</w:t>
      </w:r>
    </w:p>
    <w:p w14:paraId="441936EB" w14:textId="77777777" w:rsidR="007976EA" w:rsidRDefault="007976EA" w:rsidP="007976EA">
      <w:pPr>
        <w:pStyle w:val="PL"/>
        <w:rPr>
          <w:snapToGrid w:val="0"/>
          <w:lang w:val="en-US"/>
        </w:rPr>
      </w:pPr>
    </w:p>
    <w:p w14:paraId="165C9F67" w14:textId="77777777" w:rsidR="007976EA" w:rsidRPr="00D13D0C" w:rsidRDefault="007976EA" w:rsidP="007976EA">
      <w:pPr>
        <w:pStyle w:val="PL"/>
        <w:rPr>
          <w:snapToGrid w:val="0"/>
        </w:rPr>
      </w:pPr>
      <w:r w:rsidRPr="00D13D0C">
        <w:rPr>
          <w:snapToGrid w:val="0"/>
          <w:lang w:val="en-US"/>
        </w:rPr>
        <w:t>DataCollectionID</w:t>
      </w:r>
      <w:r w:rsidRPr="00D13D0C">
        <w:rPr>
          <w:snapToGrid w:val="0"/>
        </w:rPr>
        <w:t xml:space="preserve"> ::= SEQUENCE {</w:t>
      </w:r>
    </w:p>
    <w:p w14:paraId="7A5BF793" w14:textId="77777777" w:rsidR="007976EA" w:rsidRPr="00D13D0C" w:rsidRDefault="007976EA" w:rsidP="007976EA">
      <w:pPr>
        <w:pStyle w:val="PL"/>
        <w:rPr>
          <w:rFonts w:eastAsia="DengXian" w:cs="Courier New"/>
          <w:snapToGrid w:val="0"/>
          <w:lang w:eastAsia="zh-CN"/>
        </w:rPr>
      </w:pPr>
      <w:bookmarkStart w:id="5989" w:name="MCCQCTEMPBM_00000252"/>
      <w:r w:rsidRPr="00D13D0C">
        <w:rPr>
          <w:rFonts w:eastAsia="DengXian" w:cs="Courier New"/>
          <w:snapToGrid w:val="0"/>
          <w:lang w:eastAsia="zh-CN"/>
        </w:rPr>
        <w:tab/>
      </w:r>
      <w:bookmarkStart w:id="5990" w:name="_Hlk197357313"/>
      <w:bookmarkStart w:id="5991" w:name="MCCQCTEMPBM_00000253"/>
      <w:bookmarkEnd w:id="5989"/>
      <w:r w:rsidRPr="00D13D0C">
        <w:rPr>
          <w:snapToGrid w:val="0"/>
        </w:rPr>
        <w:t>gNB-CU-CP-Measurement-ID</w:t>
      </w:r>
      <w:bookmarkEnd w:id="5990"/>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snapToGrid w:val="0"/>
        </w:rPr>
        <w:t>INTEGER (1..4095, ...)</w:t>
      </w:r>
      <w:r w:rsidRPr="00D13D0C">
        <w:rPr>
          <w:rFonts w:eastAsia="Batang"/>
        </w:rPr>
        <w:t>,</w:t>
      </w:r>
    </w:p>
    <w:bookmarkEnd w:id="5991"/>
    <w:p w14:paraId="3535B558" w14:textId="77777777" w:rsidR="007976EA" w:rsidRPr="00D13D0C" w:rsidRDefault="007976EA" w:rsidP="007976EA">
      <w:pPr>
        <w:pStyle w:val="PL"/>
        <w:rPr>
          <w:rFonts w:eastAsia="DengXian" w:cs="Courier New"/>
          <w:snapToGrid w:val="0"/>
          <w:lang w:eastAsia="zh-CN"/>
        </w:rPr>
      </w:pPr>
      <w:r w:rsidRPr="00D13D0C">
        <w:rPr>
          <w:rFonts w:eastAsia="DengXian" w:cs="Courier New"/>
          <w:snapToGrid w:val="0"/>
          <w:lang w:eastAsia="zh-CN"/>
        </w:rPr>
        <w:tab/>
      </w:r>
      <w:bookmarkStart w:id="5992" w:name="_Hlk197357324"/>
      <w:bookmarkStart w:id="5993" w:name="MCCQCTEMPBM_00000254"/>
      <w:r w:rsidRPr="00D13D0C">
        <w:rPr>
          <w:snapToGrid w:val="0"/>
        </w:rPr>
        <w:t>gNB-CU-UP-Measurement-ID</w:t>
      </w:r>
      <w:bookmarkEnd w:id="5992"/>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bookmarkEnd w:id="5993"/>
      <w:r w:rsidRPr="00D13D0C">
        <w:rPr>
          <w:snapToGrid w:val="0"/>
        </w:rPr>
        <w:t>INTEGER (1..4095, ...)</w:t>
      </w:r>
      <w:r w:rsidRPr="00D13D0C">
        <w:rPr>
          <w:rFonts w:eastAsia="Batang"/>
        </w:rPr>
        <w:t>,</w:t>
      </w:r>
      <w:bookmarkStart w:id="5994" w:name="MCCQCTEMPBM_00000255"/>
    </w:p>
    <w:bookmarkEnd w:id="5994"/>
    <w:p w14:paraId="687ABD05" w14:textId="77777777" w:rsidR="007976EA" w:rsidRPr="00D13D0C" w:rsidRDefault="007976EA" w:rsidP="007976EA">
      <w:pPr>
        <w:pStyle w:val="PL"/>
        <w:rPr>
          <w:snapToGrid w:val="0"/>
          <w:lang w:val="fr-FR" w:eastAsia="zh-CN"/>
        </w:rPr>
      </w:pPr>
      <w:r w:rsidRPr="00D13D0C">
        <w:rPr>
          <w:snapToGrid w:val="0"/>
          <w:lang w:eastAsia="zh-CN"/>
        </w:rPr>
        <w:tab/>
      </w:r>
      <w:r w:rsidRPr="00D13D0C">
        <w:rPr>
          <w:snapToGrid w:val="0"/>
          <w:lang w:val="fr-FR" w:eastAsia="zh-CN"/>
        </w:rPr>
        <w:t>iE-Extensions</w:t>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t>ProtocolExtensionContainer { {</w:t>
      </w:r>
      <w:r w:rsidRPr="00D13D0C">
        <w:rPr>
          <w:snapToGrid w:val="0"/>
          <w:lang w:val="fr-FR"/>
        </w:rPr>
        <w:t xml:space="preserve"> DataCollectionID</w:t>
      </w:r>
      <w:r w:rsidRPr="00D13D0C">
        <w:rPr>
          <w:snapToGrid w:val="0"/>
          <w:lang w:val="fr-FR" w:eastAsia="zh-CN"/>
        </w:rPr>
        <w:t>-ExtIEs} } OPTIONAL,</w:t>
      </w:r>
    </w:p>
    <w:p w14:paraId="47B250AB" w14:textId="77777777" w:rsidR="007976EA" w:rsidRPr="00D13D0C" w:rsidRDefault="007976EA" w:rsidP="007976EA">
      <w:pPr>
        <w:pStyle w:val="PL"/>
        <w:rPr>
          <w:snapToGrid w:val="0"/>
          <w:lang w:eastAsia="zh-CN"/>
        </w:rPr>
      </w:pPr>
      <w:r w:rsidRPr="00D13D0C">
        <w:rPr>
          <w:snapToGrid w:val="0"/>
          <w:lang w:val="fr-FR" w:eastAsia="zh-CN"/>
        </w:rPr>
        <w:tab/>
      </w:r>
      <w:r w:rsidRPr="00D13D0C">
        <w:rPr>
          <w:snapToGrid w:val="0"/>
          <w:lang w:eastAsia="zh-CN"/>
        </w:rPr>
        <w:t>...</w:t>
      </w:r>
    </w:p>
    <w:p w14:paraId="1ECD8086" w14:textId="77777777" w:rsidR="007976EA" w:rsidRPr="00D13D0C" w:rsidRDefault="007976EA" w:rsidP="007976EA">
      <w:pPr>
        <w:pStyle w:val="PL"/>
        <w:rPr>
          <w:snapToGrid w:val="0"/>
          <w:lang w:eastAsia="zh-CN"/>
        </w:rPr>
      </w:pPr>
      <w:r w:rsidRPr="00D13D0C">
        <w:rPr>
          <w:snapToGrid w:val="0"/>
          <w:lang w:eastAsia="zh-CN"/>
        </w:rPr>
        <w:t>}</w:t>
      </w:r>
    </w:p>
    <w:p w14:paraId="4CC84455" w14:textId="77777777" w:rsidR="007976EA" w:rsidRPr="00D13D0C" w:rsidRDefault="007976EA" w:rsidP="007976EA">
      <w:pPr>
        <w:pStyle w:val="PL"/>
        <w:rPr>
          <w:snapToGrid w:val="0"/>
          <w:lang w:eastAsia="zh-CN"/>
        </w:rPr>
      </w:pPr>
    </w:p>
    <w:p w14:paraId="39F25ECD" w14:textId="77777777" w:rsidR="007976EA" w:rsidRPr="00D13D0C" w:rsidRDefault="007976EA" w:rsidP="007976EA">
      <w:pPr>
        <w:pStyle w:val="PL"/>
        <w:rPr>
          <w:snapToGrid w:val="0"/>
          <w:lang w:eastAsia="zh-CN"/>
        </w:rPr>
      </w:pPr>
      <w:r w:rsidRPr="00D13D0C">
        <w:rPr>
          <w:snapToGrid w:val="0"/>
          <w:lang w:val="en-US"/>
        </w:rPr>
        <w:t>DataCollectionID</w:t>
      </w:r>
      <w:r w:rsidRPr="00D13D0C">
        <w:rPr>
          <w:snapToGrid w:val="0"/>
          <w:lang w:eastAsia="zh-CN"/>
        </w:rPr>
        <w:t>-ExtIEs E1AP-PROTOCOL-EXTENSION ::= {</w:t>
      </w:r>
    </w:p>
    <w:p w14:paraId="222BA3DC" w14:textId="77777777" w:rsidR="007976EA" w:rsidRPr="00D13D0C" w:rsidRDefault="007976EA" w:rsidP="007976EA">
      <w:pPr>
        <w:pStyle w:val="PL"/>
        <w:rPr>
          <w:snapToGrid w:val="0"/>
          <w:lang w:eastAsia="zh-CN"/>
        </w:rPr>
      </w:pPr>
      <w:r w:rsidRPr="00D13D0C">
        <w:rPr>
          <w:snapToGrid w:val="0"/>
          <w:lang w:eastAsia="zh-CN"/>
        </w:rPr>
        <w:tab/>
        <w:t>...</w:t>
      </w:r>
    </w:p>
    <w:p w14:paraId="7EDB2B1A" w14:textId="7F39EA09" w:rsidR="00FC324B" w:rsidRDefault="007976EA" w:rsidP="007976EA">
      <w:pPr>
        <w:pStyle w:val="PL"/>
        <w:rPr>
          <w:snapToGrid w:val="0"/>
        </w:rPr>
      </w:pPr>
      <w:r w:rsidRPr="00D13D0C">
        <w:rPr>
          <w:snapToGrid w:val="0"/>
          <w:lang w:eastAsia="zh-CN"/>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95" w:name="OLE_LINK23"/>
      <w:bookmarkStart w:id="5996" w:name="OLE_LINK24"/>
      <w:r>
        <w:rPr>
          <w:snapToGrid w:val="0"/>
        </w:rPr>
        <w:tab/>
      </w:r>
      <w:r>
        <w:rPr>
          <w:snapToGrid w:val="0"/>
        </w:rPr>
        <w:tab/>
      </w:r>
      <w:r>
        <w:rPr>
          <w:snapToGrid w:val="0"/>
        </w:rPr>
        <w:tab/>
      </w:r>
      <w:r>
        <w:rPr>
          <w:snapToGrid w:val="0"/>
        </w:rPr>
        <w:tab/>
      </w:r>
      <w:r w:rsidRPr="00D629EF">
        <w:rPr>
          <w:noProof w:val="0"/>
          <w:snapToGrid w:val="0"/>
        </w:rPr>
        <w:t>UP-TNL-Information</w:t>
      </w:r>
      <w:bookmarkEnd w:id="5995"/>
      <w:bookmarkEnd w:id="5996"/>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rFonts w:eastAsiaTheme="minorEastAsia"/>
          <w:noProof w:val="0"/>
          <w:snapToGrid w:val="0"/>
        </w:rPr>
      </w:pPr>
    </w:p>
    <w:p w14:paraId="3EEE1C98" w14:textId="4FCBBBF9" w:rsidR="00B6163F" w:rsidRDefault="00B6163F" w:rsidP="00FC324B">
      <w:pPr>
        <w:pStyle w:val="PL"/>
        <w:spacing w:line="0" w:lineRule="atLeast"/>
        <w:rPr>
          <w:rFonts w:eastAsiaTheme="minorEastAsia"/>
          <w:snapToGrid w:val="0"/>
        </w:rPr>
      </w:pPr>
      <w:r w:rsidRPr="00C971B2">
        <w:rPr>
          <w:snapToGrid w:val="0"/>
        </w:rPr>
        <w:t>DL-PDU-Set-Info-Marking-Support-Ind</w:t>
      </w:r>
      <w:r>
        <w:rPr>
          <w:snapToGrid w:val="0"/>
        </w:rPr>
        <w:tab/>
      </w:r>
      <w:r w:rsidRPr="00C971B2">
        <w:rPr>
          <w:snapToGrid w:val="0"/>
        </w:rPr>
        <w:t>::=</w:t>
      </w:r>
      <w:r w:rsidRPr="00C971B2">
        <w:rPr>
          <w:snapToGrid w:val="0"/>
        </w:rPr>
        <w:tab/>
        <w:t>ENUMERATED {</w:t>
      </w:r>
      <w:r>
        <w:rPr>
          <w:snapToGrid w:val="0"/>
        </w:rPr>
        <w:t>true, ...</w:t>
      </w:r>
      <w:r w:rsidRPr="00C971B2">
        <w:rPr>
          <w:snapToGrid w:val="0"/>
        </w:rPr>
        <w:t>}</w:t>
      </w:r>
    </w:p>
    <w:p w14:paraId="78775BE4" w14:textId="77777777" w:rsidR="00B6163F" w:rsidRPr="00B6163F" w:rsidRDefault="00B6163F" w:rsidP="00FC324B">
      <w:pPr>
        <w:pStyle w:val="PL"/>
        <w:spacing w:line="0" w:lineRule="atLeast"/>
        <w:rPr>
          <w:rFonts w:eastAsiaTheme="minorEastAsia"/>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97"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97"/>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98"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98"/>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99"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99"/>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7976EA">
      <w:pPr>
        <w:pStyle w:val="PL"/>
        <w:rPr>
          <w:snapToGrid w:val="0"/>
        </w:rPr>
      </w:pPr>
      <w:r w:rsidRPr="00D629EF">
        <w:rPr>
          <w:snapToGrid w:val="0"/>
        </w:rPr>
        <w:t>}</w:t>
      </w:r>
    </w:p>
    <w:p w14:paraId="200B7F0A" w14:textId="77777777" w:rsidR="007976EA" w:rsidRDefault="007976EA" w:rsidP="007976EA">
      <w:pPr>
        <w:pStyle w:val="PL"/>
        <w:rPr>
          <w:snapToGrid w:val="0"/>
        </w:rPr>
      </w:pPr>
    </w:p>
    <w:p w14:paraId="74156DEF" w14:textId="77777777" w:rsidR="007976EA" w:rsidRPr="00D13D0C" w:rsidRDefault="007976EA" w:rsidP="007976EA">
      <w:pPr>
        <w:pStyle w:val="PL"/>
        <w:rPr>
          <w:snapToGrid w:val="0"/>
        </w:rPr>
      </w:pPr>
      <w:r w:rsidRPr="00D13D0C">
        <w:rPr>
          <w:snapToGrid w:val="0"/>
        </w:rPr>
        <w:t>DRB-To-Report-List</w:t>
      </w:r>
      <w:r w:rsidRPr="00D13D0C">
        <w:rPr>
          <w:snapToGrid w:val="0"/>
        </w:rPr>
        <w:tab/>
        <w:t>::= SEQUENCE (SIZE(1.. maxnoofDRBs)) OF DRB-To-Report-Item</w:t>
      </w:r>
    </w:p>
    <w:p w14:paraId="752758B7" w14:textId="77777777" w:rsidR="007976EA" w:rsidRPr="00D13D0C" w:rsidRDefault="007976EA" w:rsidP="007976EA">
      <w:pPr>
        <w:pStyle w:val="PL"/>
        <w:rPr>
          <w:snapToGrid w:val="0"/>
        </w:rPr>
      </w:pPr>
    </w:p>
    <w:p w14:paraId="01835E18" w14:textId="77777777" w:rsidR="007976EA" w:rsidRPr="00D13D0C" w:rsidRDefault="007976EA" w:rsidP="007976EA">
      <w:pPr>
        <w:pStyle w:val="PL"/>
        <w:rPr>
          <w:snapToGrid w:val="0"/>
        </w:rPr>
      </w:pPr>
      <w:r w:rsidRPr="00D13D0C">
        <w:rPr>
          <w:snapToGrid w:val="0"/>
        </w:rPr>
        <w:t>DRB-To-Report-Item</w:t>
      </w:r>
      <w:r w:rsidRPr="00D13D0C">
        <w:rPr>
          <w:snapToGrid w:val="0"/>
        </w:rPr>
        <w:tab/>
        <w:t>::=</w:t>
      </w:r>
      <w:r w:rsidRPr="00D13D0C">
        <w:rPr>
          <w:snapToGrid w:val="0"/>
        </w:rPr>
        <w:tab/>
        <w:t>SEQUENCE {</w:t>
      </w:r>
    </w:p>
    <w:p w14:paraId="27BD6AB4" w14:textId="77777777" w:rsidR="007976EA" w:rsidRPr="00D13D0C" w:rsidRDefault="007976EA" w:rsidP="007976EA">
      <w:pPr>
        <w:pStyle w:val="PL"/>
        <w:rPr>
          <w:snapToGrid w:val="0"/>
        </w:rPr>
      </w:pPr>
      <w:r w:rsidRPr="00D13D0C">
        <w:rPr>
          <w:snapToGrid w:val="0"/>
        </w:rPr>
        <w:tab/>
        <w:t>dRB-ID</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DRB-ID,</w:t>
      </w:r>
    </w:p>
    <w:p w14:paraId="28B346C5" w14:textId="77777777" w:rsidR="007976EA" w:rsidRPr="00D13D0C" w:rsidRDefault="007976EA" w:rsidP="007976EA">
      <w:pPr>
        <w:pStyle w:val="PL"/>
        <w:rPr>
          <w:snapToGrid w:val="0"/>
        </w:rPr>
      </w:pPr>
      <w:r w:rsidRPr="00D13D0C">
        <w:rPr>
          <w:snapToGrid w:val="0"/>
        </w:rPr>
        <w:tab/>
        <w:t>uEPerformance</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UEPerformance</w:t>
      </w:r>
      <w:r w:rsidRPr="00D13D0C">
        <w:rPr>
          <w:snapToGrid w:val="0"/>
        </w:rPr>
        <w:tab/>
      </w:r>
      <w:r w:rsidRPr="00D13D0C">
        <w:rPr>
          <w:snapToGrid w:val="0"/>
        </w:rPr>
        <w:tab/>
        <w:t>OPTIONAL,</w:t>
      </w:r>
    </w:p>
    <w:p w14:paraId="00AECE92" w14:textId="77777777" w:rsidR="007976EA" w:rsidRPr="00D13D0C" w:rsidRDefault="007976EA" w:rsidP="007976EA">
      <w:pPr>
        <w:pStyle w:val="PL"/>
        <w:rPr>
          <w:snapToGrid w:val="0"/>
        </w:rPr>
      </w:pPr>
      <w:r w:rsidRPr="00D13D0C">
        <w:rPr>
          <w:snapToGrid w:val="0"/>
          <w:lang w:eastAsia="sv-SE"/>
        </w:rPr>
        <w:tab/>
      </w:r>
      <w:r w:rsidRPr="00D13D0C">
        <w:rPr>
          <w:snapToGrid w:val="0"/>
        </w:rPr>
        <w:t>iE-Extensions</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ProtocolExtensionContainer { { DRB-To-Report-Item-ExtIEs } }</w:t>
      </w:r>
      <w:r w:rsidRPr="00D13D0C">
        <w:rPr>
          <w:snapToGrid w:val="0"/>
        </w:rPr>
        <w:tab/>
        <w:t>OPTIONAL,</w:t>
      </w:r>
    </w:p>
    <w:p w14:paraId="4D376E73" w14:textId="77777777" w:rsidR="007976EA" w:rsidRPr="00D13D0C" w:rsidRDefault="007976EA" w:rsidP="007976EA">
      <w:pPr>
        <w:pStyle w:val="PL"/>
        <w:rPr>
          <w:snapToGrid w:val="0"/>
        </w:rPr>
      </w:pPr>
      <w:r w:rsidRPr="00D13D0C">
        <w:rPr>
          <w:snapToGrid w:val="0"/>
        </w:rPr>
        <w:tab/>
        <w:t>...</w:t>
      </w:r>
    </w:p>
    <w:p w14:paraId="629504D6" w14:textId="77777777" w:rsidR="007976EA" w:rsidRPr="00D13D0C" w:rsidRDefault="007976EA" w:rsidP="007976EA">
      <w:pPr>
        <w:pStyle w:val="PL"/>
        <w:rPr>
          <w:snapToGrid w:val="0"/>
        </w:rPr>
      </w:pPr>
      <w:r w:rsidRPr="00D13D0C">
        <w:rPr>
          <w:snapToGrid w:val="0"/>
        </w:rPr>
        <w:t>}</w:t>
      </w:r>
    </w:p>
    <w:p w14:paraId="09E76548" w14:textId="77777777" w:rsidR="007976EA" w:rsidRPr="00D13D0C" w:rsidRDefault="007976EA" w:rsidP="007976EA">
      <w:pPr>
        <w:pStyle w:val="PL"/>
        <w:rPr>
          <w:snapToGrid w:val="0"/>
        </w:rPr>
      </w:pPr>
    </w:p>
    <w:p w14:paraId="0D251EFA" w14:textId="77777777" w:rsidR="007976EA" w:rsidRPr="00D13D0C" w:rsidRDefault="007976EA" w:rsidP="007976EA">
      <w:pPr>
        <w:pStyle w:val="PL"/>
        <w:rPr>
          <w:snapToGrid w:val="0"/>
        </w:rPr>
      </w:pPr>
      <w:r w:rsidRPr="00D13D0C">
        <w:rPr>
          <w:snapToGrid w:val="0"/>
        </w:rPr>
        <w:t>DRB-To-Report-Item-ExtIEs</w:t>
      </w:r>
      <w:r w:rsidRPr="00D13D0C">
        <w:rPr>
          <w:snapToGrid w:val="0"/>
        </w:rPr>
        <w:tab/>
      </w:r>
      <w:r w:rsidRPr="00D13D0C">
        <w:rPr>
          <w:snapToGrid w:val="0"/>
        </w:rPr>
        <w:tab/>
        <w:t>E1AP-PROTOCOL-EXTENSION ::= {</w:t>
      </w:r>
    </w:p>
    <w:p w14:paraId="6422098D" w14:textId="77777777" w:rsidR="007976EA" w:rsidRPr="00D13D0C" w:rsidRDefault="007976EA" w:rsidP="007976EA">
      <w:pPr>
        <w:pStyle w:val="PL"/>
        <w:rPr>
          <w:snapToGrid w:val="0"/>
        </w:rPr>
      </w:pPr>
      <w:r w:rsidRPr="00D13D0C">
        <w:rPr>
          <w:snapToGrid w:val="0"/>
        </w:rPr>
        <w:tab/>
        <w:t>...</w:t>
      </w:r>
    </w:p>
    <w:p w14:paraId="08D550ED" w14:textId="77777777" w:rsidR="007976EA" w:rsidRPr="00D13D0C" w:rsidRDefault="007976EA" w:rsidP="007976EA">
      <w:pPr>
        <w:pStyle w:val="PL"/>
        <w:rPr>
          <w:snapToGrid w:val="0"/>
        </w:rPr>
      </w:pPr>
      <w:r w:rsidRPr="00D13D0C">
        <w:rPr>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lastRenderedPageBreak/>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lastRenderedPageBreak/>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lastRenderedPageBreak/>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6000"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6000"/>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lastRenderedPageBreak/>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lastRenderedPageBreak/>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lastRenderedPageBreak/>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78D55F4A" w14:textId="1DB18D95" w:rsidR="00B6163F" w:rsidRPr="002369EC" w:rsidRDefault="00FC324B" w:rsidP="00B6163F">
      <w:pPr>
        <w:pStyle w:val="PL"/>
        <w:spacing w:line="0" w:lineRule="atLeast"/>
        <w:rPr>
          <w:lang w:val="fr-FR"/>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00B6163F" w:rsidRPr="002369EC">
        <w:rPr>
          <w:lang w:val="fr-FR"/>
        </w:rPr>
        <w:t>|</w:t>
      </w:r>
    </w:p>
    <w:p w14:paraId="2CB58BB3" w14:textId="77777777" w:rsidR="00B6163F" w:rsidRPr="002369EC" w:rsidRDefault="00B6163F" w:rsidP="00B6163F">
      <w:pPr>
        <w:pStyle w:val="PL"/>
        <w:spacing w:line="0" w:lineRule="atLeast"/>
        <w:rPr>
          <w:lang w:val="fr-FR"/>
        </w:rPr>
      </w:pPr>
      <w:r w:rsidRPr="002369EC">
        <w:rPr>
          <w:snapToGrid w:val="0"/>
          <w:lang w:val="fr-FR"/>
        </w:rPr>
        <w:tab/>
        <w:t>{ID id-</w:t>
      </w:r>
      <w:r>
        <w:rPr>
          <w:rFonts w:eastAsia="Yu Mincho"/>
          <w:lang w:val="fr-FR"/>
        </w:rPr>
        <w:t>MonitoringRequestonAvailableBitrate</w:t>
      </w:r>
      <w:r w:rsidRPr="002369EC">
        <w:rPr>
          <w:snapToGrid w:val="0"/>
          <w:lang w:val="fr-FR"/>
        </w:rPr>
        <w:tab/>
      </w:r>
      <w:r w:rsidRPr="002369EC">
        <w:rPr>
          <w:snapToGrid w:val="0"/>
          <w:lang w:val="fr-FR"/>
        </w:rPr>
        <w:tab/>
      </w:r>
      <w:r w:rsidRPr="002369EC">
        <w:rPr>
          <w:snapToGrid w:val="0"/>
          <w:lang w:val="fr-FR"/>
        </w:rPr>
        <w:tab/>
        <w:t>CRITICALITY ignore</w:t>
      </w:r>
      <w:r w:rsidRPr="002369EC">
        <w:rPr>
          <w:snapToGrid w:val="0"/>
          <w:lang w:val="fr-FR"/>
        </w:rPr>
        <w:tab/>
        <w:t xml:space="preserve">EXTENSION </w:t>
      </w:r>
      <w:r>
        <w:rPr>
          <w:rFonts w:eastAsia="Yu Mincho"/>
          <w:lang w:val="fr-FR"/>
        </w:rPr>
        <w:t>MonitoringRequestonAvailableBitrate</w:t>
      </w:r>
      <w:r w:rsidRPr="002369EC">
        <w:rPr>
          <w:snapToGrid w:val="0"/>
          <w:lang w:val="fr-FR"/>
        </w:rPr>
        <w:tab/>
      </w:r>
      <w:r w:rsidRPr="002369EC">
        <w:rPr>
          <w:snapToGrid w:val="0"/>
          <w:lang w:val="fr-FR"/>
        </w:rPr>
        <w:tab/>
        <w:t>PRESENCE optional}</w:t>
      </w:r>
      <w:r w:rsidRPr="002369EC">
        <w:rPr>
          <w:lang w:val="fr-FR"/>
        </w:rPr>
        <w:t>,</w:t>
      </w:r>
    </w:p>
    <w:p w14:paraId="609B698C" w14:textId="32CA3B03" w:rsidR="00FC324B" w:rsidRPr="00D629EF" w:rsidRDefault="00B6163F" w:rsidP="00B6163F">
      <w:pPr>
        <w:pStyle w:val="PL"/>
        <w:spacing w:line="0" w:lineRule="atLeast"/>
        <w:rPr>
          <w:noProof w:val="0"/>
        </w:rPr>
      </w:pPr>
      <w:r w:rsidRPr="002369EC">
        <w:rPr>
          <w:lang w:val="fr-FR"/>
        </w:rPr>
        <w:tab/>
      </w:r>
      <w:r>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lastRenderedPageBreak/>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EC7FBC">
      <w:pPr>
        <w:pStyle w:val="PL"/>
        <w:rPr>
          <w:lang w:val="sv-SE"/>
        </w:rPr>
      </w:pPr>
      <w:r w:rsidRPr="005B3C76">
        <w:rPr>
          <w:lang w:val="sv-SE"/>
        </w:rPr>
        <w:t>}</w:t>
      </w:r>
    </w:p>
    <w:p w14:paraId="5B717AD9" w14:textId="77777777" w:rsidR="00FC324B" w:rsidRPr="005B3C76" w:rsidRDefault="00FC324B" w:rsidP="00EC7FBC">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EC7FBC">
      <w:pPr>
        <w:pStyle w:val="PL"/>
        <w:rPr>
          <w:rFonts w:eastAsia="SimSun"/>
          <w:lang w:val="sv-SE"/>
        </w:rPr>
      </w:pPr>
    </w:p>
    <w:p w14:paraId="1CADB1E9" w14:textId="77777777" w:rsidR="00EC7FBC" w:rsidRDefault="00FC324B" w:rsidP="00EC7FBC">
      <w:pPr>
        <w:pStyle w:val="PL"/>
        <w:rPr>
          <w:snapToGrid w:val="0"/>
          <w:lang w:eastAsia="ja-JP"/>
        </w:rPr>
      </w:pPr>
      <w:r w:rsidRPr="005A1099">
        <w:rPr>
          <w:noProof w:val="0"/>
          <w:snapToGrid w:val="0"/>
        </w:rPr>
        <w:t>InactivityInformationRequest ::= ENUMERATED {true, ...}</w:t>
      </w:r>
    </w:p>
    <w:p w14:paraId="4E8EF336" w14:textId="77777777" w:rsidR="00EC7FBC" w:rsidRPr="00E25F27" w:rsidRDefault="00EC7FBC" w:rsidP="00EC7FBC">
      <w:pPr>
        <w:pStyle w:val="PL"/>
        <w:rPr>
          <w:lang w:eastAsia="ja-JP"/>
        </w:rPr>
      </w:pPr>
    </w:p>
    <w:p w14:paraId="51B4B1A7" w14:textId="5D1547F7" w:rsidR="00FC324B" w:rsidRPr="00FB31C9" w:rsidRDefault="00EC7FBC" w:rsidP="00EC7FBC">
      <w:pPr>
        <w:pStyle w:val="PL"/>
        <w:rPr>
          <w:snapToGrid w:val="0"/>
        </w:rPr>
      </w:pPr>
      <w:r w:rsidRPr="00AB4BD3">
        <w:rPr>
          <w:lang w:eastAsia="ja-JP"/>
        </w:rPr>
        <w:t xml:space="preserve">InactivityMonitoring ::= ENUMERATED { </w:t>
      </w:r>
      <w:r>
        <w:rPr>
          <w:rFonts w:hint="eastAsia"/>
          <w:lang w:eastAsia="ja-JP"/>
        </w:rPr>
        <w:t>disabled</w:t>
      </w:r>
      <w:r w:rsidRPr="00AB4BD3">
        <w:rPr>
          <w:lang w:eastAsia="ja-JP"/>
        </w:rPr>
        <w:t>,</w:t>
      </w:r>
      <w:r>
        <w:rPr>
          <w:rFonts w:hint="eastAsia"/>
          <w:lang w:eastAsia="ja-JP"/>
        </w:rPr>
        <w:t xml:space="preserve"> </w:t>
      </w:r>
      <w:r w:rsidRPr="00AB4BD3">
        <w:rPr>
          <w:lang w:eastAsia="ja-JP"/>
        </w:rPr>
        <w:t>...}</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lastRenderedPageBreak/>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5E45E9">
      <w:pPr>
        <w:pStyle w:val="PL"/>
        <w:rPr>
          <w:snapToGrid w:val="0"/>
        </w:rPr>
      </w:pPr>
      <w:r w:rsidRPr="008C3F37">
        <w:rPr>
          <w:snapToGrid w:val="0"/>
        </w:rPr>
        <w:t>LocationDependentMBSNGUInformationAtNGRAN-Item-ExtIEs</w:t>
      </w:r>
      <w:r w:rsidRPr="008C3F37">
        <w:rPr>
          <w:snapToGrid w:val="0"/>
        </w:rPr>
        <w:tab/>
      </w:r>
      <w:r w:rsidRPr="008C3F37">
        <w:rPr>
          <w:snapToGrid w:val="0"/>
        </w:rPr>
        <w:tab/>
        <w:t>E1AP-PROTOCOL-EXTENSION ::= {</w:t>
      </w:r>
    </w:p>
    <w:p w14:paraId="1E667181" w14:textId="77777777" w:rsidR="00FC324B" w:rsidRPr="008C3F37" w:rsidRDefault="00FC324B" w:rsidP="005E45E9">
      <w:pPr>
        <w:pStyle w:val="PL"/>
        <w:rPr>
          <w:snapToGrid w:val="0"/>
        </w:rPr>
      </w:pPr>
      <w:r w:rsidRPr="008C3F37">
        <w:rPr>
          <w:snapToGrid w:val="0"/>
        </w:rPr>
        <w:tab/>
        <w:t>...</w:t>
      </w:r>
    </w:p>
    <w:p w14:paraId="4D1CDAA2" w14:textId="77777777" w:rsidR="005E45E9" w:rsidRDefault="00FC324B" w:rsidP="005E45E9">
      <w:pPr>
        <w:pStyle w:val="PL"/>
        <w:rPr>
          <w:snapToGrid w:val="0"/>
        </w:rPr>
      </w:pPr>
      <w:r w:rsidRPr="008C3F37">
        <w:rPr>
          <w:snapToGrid w:val="0"/>
        </w:rPr>
        <w:t>}</w:t>
      </w:r>
    </w:p>
    <w:p w14:paraId="66FC4953" w14:textId="77777777" w:rsidR="005E45E9" w:rsidRDefault="005E45E9" w:rsidP="005E45E9">
      <w:pPr>
        <w:pStyle w:val="PL"/>
        <w:rPr>
          <w:snapToGrid w:val="0"/>
        </w:rPr>
      </w:pPr>
    </w:p>
    <w:p w14:paraId="7795D223" w14:textId="77777777" w:rsidR="005E45E9" w:rsidRDefault="005E45E9" w:rsidP="005E45E9">
      <w:pPr>
        <w:pStyle w:val="PL"/>
        <w:rPr>
          <w:snapToGrid w:val="0"/>
        </w:rPr>
      </w:pPr>
      <w:r>
        <w:rPr>
          <w:rFonts w:hint="eastAsia"/>
          <w:snapToGrid w:val="0"/>
        </w:rPr>
        <w:t>LTM</w:t>
      </w:r>
      <w:r w:rsidRPr="006C2819">
        <w:rPr>
          <w:snapToGrid w:val="0"/>
        </w:rPr>
        <w:t>Initiation</w:t>
      </w:r>
      <w:r w:rsidRPr="006C2819">
        <w:rPr>
          <w:snapToGrid w:val="0"/>
        </w:rPr>
        <w:tab/>
        <w:t>::=</w:t>
      </w:r>
      <w:r w:rsidRPr="006C2819">
        <w:rPr>
          <w:snapToGrid w:val="0"/>
        </w:rPr>
        <w:tab/>
      </w:r>
      <w:r w:rsidRPr="006C2819">
        <w:rPr>
          <w:snapToGrid w:val="0"/>
        </w:rPr>
        <w:tab/>
        <w:t>ENUMERATED {true, ...}</w:t>
      </w:r>
    </w:p>
    <w:p w14:paraId="5B1D1650" w14:textId="49AB7283" w:rsidR="00FC324B" w:rsidRDefault="00FC324B" w:rsidP="00FC324B">
      <w:pPr>
        <w:pStyle w:val="PL"/>
        <w:spacing w:line="0" w:lineRule="atLeast"/>
        <w:rPr>
          <w:noProof w:val="0"/>
          <w:snapToGrid w:val="0"/>
        </w:rPr>
      </w:pP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lastRenderedPageBreak/>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lastRenderedPageBreak/>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lastRenderedPageBreak/>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6001"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6001"/>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lastRenderedPageBreak/>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2A70E3">
      <w:pPr>
        <w:pStyle w:val="PL"/>
        <w:rPr>
          <w:snapToGrid w:val="0"/>
        </w:rPr>
      </w:pPr>
      <w:r>
        <w:rPr>
          <w:snapToGrid w:val="0"/>
        </w:rPr>
        <w:tab/>
      </w:r>
      <w:r w:rsidRPr="00D629EF">
        <w:rPr>
          <w:snapToGrid w:val="0"/>
        </w:rPr>
        <w:t>{ID id-</w:t>
      </w:r>
      <w:r w:rsidRPr="009F0204">
        <w:rPr>
          <w:snapToGrid w:val="0"/>
        </w:rPr>
        <w:t>MC</w:t>
      </w:r>
      <w:r>
        <w:rPr>
          <w:snapToGrid w:val="0"/>
        </w:rPr>
        <w:t>BearerContext</w:t>
      </w:r>
      <w:r w:rsidRPr="009F0204">
        <w:rPr>
          <w:snapToGrid w:val="0"/>
        </w:rPr>
        <w:t>InactivityTimer</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AE7554">
        <w:rPr>
          <w:snapToGrid w:val="0"/>
        </w:rPr>
        <w:t>Inactivity-Timer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Pr>
          <w:snapToGrid w:val="0"/>
        </w:rPr>
        <w:t>|</w:t>
      </w:r>
    </w:p>
    <w:p w14:paraId="32010DA6" w14:textId="77777777" w:rsidR="002A70E3" w:rsidRDefault="00FC324B" w:rsidP="002A70E3">
      <w:pPr>
        <w:pStyle w:val="PL"/>
        <w:rPr>
          <w:snapToGrid w:val="0"/>
        </w:rPr>
      </w:pPr>
      <w:r>
        <w:rPr>
          <w:snapToGrid w:val="0"/>
        </w:rPr>
        <w:tab/>
      </w:r>
      <w:r w:rsidRPr="00D629EF">
        <w:rPr>
          <w:snapToGrid w:val="0"/>
        </w:rPr>
        <w:t>{ID id-</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sidR="002A70E3">
        <w:rPr>
          <w:snapToGrid w:val="0"/>
        </w:rPr>
        <w:t>|</w:t>
      </w:r>
    </w:p>
    <w:p w14:paraId="7758C571" w14:textId="6D75710B" w:rsidR="00FC324B" w:rsidRDefault="002A70E3" w:rsidP="002A70E3">
      <w:pPr>
        <w:pStyle w:val="PL"/>
        <w:rPr>
          <w:snapToGrid w:val="0"/>
        </w:rPr>
      </w:pPr>
      <w:r>
        <w:rPr>
          <w:snapToGrid w:val="0"/>
        </w:rPr>
        <w:tab/>
      </w:r>
      <w:r w:rsidRPr="000743C2">
        <w:rPr>
          <w:snapToGrid w:val="0"/>
        </w:rPr>
        <w:t>{ID id-MCBearerContextNGUTnlInfoatNGRANReplaceRequest</w:t>
      </w:r>
      <w:r w:rsidRPr="000743C2">
        <w:rPr>
          <w:snapToGrid w:val="0"/>
        </w:rPr>
        <w:tab/>
        <w:t>CRITICALITY reject</w:t>
      </w:r>
      <w:r w:rsidRPr="000743C2">
        <w:rPr>
          <w:snapToGrid w:val="0"/>
        </w:rPr>
        <w:tab/>
        <w:t>EXTENSION MCBearerContextNGUTnlInfoatNGRANRequest</w:t>
      </w:r>
      <w:r w:rsidRPr="000743C2">
        <w:rPr>
          <w:snapToGrid w:val="0"/>
        </w:rPr>
        <w:tab/>
      </w:r>
      <w:r w:rsidRPr="000743C2">
        <w:rPr>
          <w:snapToGrid w:val="0"/>
        </w:rPr>
        <w:tab/>
      </w:r>
      <w:r w:rsidRPr="000743C2">
        <w:rPr>
          <w:snapToGrid w:val="0"/>
        </w:rPr>
        <w:tab/>
      </w:r>
      <w:r w:rsidRPr="000743C2">
        <w:rPr>
          <w:snapToGrid w:val="0"/>
        </w:rPr>
        <w:tab/>
      </w:r>
      <w:r w:rsidRPr="000743C2">
        <w:rPr>
          <w:snapToGrid w:val="0"/>
        </w:rPr>
        <w:tab/>
        <w:t>PRESENCE optional}</w:t>
      </w:r>
      <w:r w:rsidR="00FC324B">
        <w:rPr>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6002"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6002"/>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lastRenderedPageBreak/>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lastRenderedPageBreak/>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6003"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lastRenderedPageBreak/>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6003"/>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lastRenderedPageBreak/>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459AA614" w14:textId="77777777" w:rsidR="007976EA" w:rsidRDefault="00FC324B" w:rsidP="007976EA">
      <w:pPr>
        <w:pStyle w:val="PL"/>
        <w:spacing w:line="0" w:lineRule="atLeast"/>
      </w:pPr>
      <w:r>
        <w:t>}</w:t>
      </w:r>
    </w:p>
    <w:p w14:paraId="58E22C6C" w14:textId="77777777" w:rsidR="007976EA" w:rsidRDefault="007976EA" w:rsidP="007976EA">
      <w:pPr>
        <w:pStyle w:val="PL"/>
        <w:spacing w:line="0" w:lineRule="atLeast"/>
      </w:pPr>
    </w:p>
    <w:p w14:paraId="7DA51BAD" w14:textId="77CF1F4C" w:rsidR="00FC324B" w:rsidRDefault="007976EA" w:rsidP="007976EA">
      <w:pPr>
        <w:pStyle w:val="PL"/>
      </w:pPr>
      <w:r w:rsidRPr="00BC67FD">
        <w:t>Measurement-ID</w:t>
      </w:r>
      <w:r w:rsidRPr="00BC67FD">
        <w:tab/>
      </w:r>
      <w:r w:rsidRPr="00F35F02">
        <w:t>::= INTEGER (1..4095,...)</w:t>
      </w:r>
    </w:p>
    <w:p w14:paraId="4223A93E" w14:textId="77777777" w:rsidR="00FC324B" w:rsidRDefault="00FC324B" w:rsidP="00FC324B">
      <w:pPr>
        <w:pStyle w:val="PL"/>
        <w:rPr>
          <w:rFonts w:eastAsiaTheme="minorEastAsia"/>
        </w:rPr>
      </w:pPr>
    </w:p>
    <w:p w14:paraId="75E9AA06" w14:textId="77777777" w:rsidR="000D1986" w:rsidRDefault="000D1986" w:rsidP="000D1986">
      <w:pPr>
        <w:pStyle w:val="PL"/>
      </w:pPr>
      <w:r>
        <w:rPr>
          <w:snapToGrid w:val="0"/>
        </w:rPr>
        <w:t>MonitoringRequestonAvailableBitrate</w:t>
      </w:r>
      <w:r>
        <w:tab/>
        <w:t>::= SEQUENCE{</w:t>
      </w:r>
    </w:p>
    <w:p w14:paraId="202CACBB" w14:textId="77777777" w:rsidR="000D1986" w:rsidRDefault="000D1986" w:rsidP="000D1986">
      <w:pPr>
        <w:pStyle w:val="PL"/>
      </w:pPr>
      <w:r>
        <w:tab/>
        <w:t>monitoringRequest</w:t>
      </w:r>
      <w:r>
        <w:tab/>
      </w:r>
      <w:r>
        <w:tab/>
      </w:r>
      <w:r>
        <w:tab/>
      </w:r>
      <w:r>
        <w:tab/>
      </w:r>
      <w:r>
        <w:tab/>
      </w:r>
      <w:r>
        <w:tab/>
        <w:t>MonitoringRequest,</w:t>
      </w:r>
    </w:p>
    <w:p w14:paraId="6CEB41D8" w14:textId="77777777" w:rsidR="000D1986" w:rsidRDefault="000D1986" w:rsidP="000D1986">
      <w:pPr>
        <w:pStyle w:val="PL"/>
        <w:rPr>
          <w:rFonts w:eastAsia="Malgun Gothic"/>
          <w:snapToGrid w:val="0"/>
        </w:rPr>
      </w:pPr>
      <w:r>
        <w:rPr>
          <w:rFonts w:eastAsia="Malgun Gothic"/>
          <w:snapToGrid w:val="0"/>
        </w:rPr>
        <w:tab/>
        <w:t>dl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1849F95A" w14:textId="77777777" w:rsidR="000D1986" w:rsidRDefault="000D1986" w:rsidP="000D1986">
      <w:pPr>
        <w:pStyle w:val="PL"/>
        <w:rPr>
          <w:snapToGrid w:val="0"/>
        </w:rPr>
      </w:pPr>
      <w:bookmarkStart w:id="6004" w:name="_Hlk193881974"/>
      <w:r>
        <w:rPr>
          <w:snapToGrid w:val="0"/>
        </w:rPr>
        <w:t>-- The above IE shall be present if the Monitoring Request IE is set to the value “dl” or “both”</w:t>
      </w:r>
    </w:p>
    <w:bookmarkEnd w:id="6004"/>
    <w:p w14:paraId="68EFAB2A" w14:textId="77777777" w:rsidR="000D1986" w:rsidRDefault="000D1986" w:rsidP="000D1986">
      <w:pPr>
        <w:pStyle w:val="PL"/>
        <w:rPr>
          <w:rFonts w:eastAsia="Malgun Gothic"/>
          <w:snapToGrid w:val="0"/>
        </w:rPr>
      </w:pPr>
      <w:r>
        <w:rPr>
          <w:rFonts w:eastAsia="Malgun Gothic"/>
          <w:snapToGrid w:val="0"/>
        </w:rPr>
        <w:tab/>
        <w:t>ul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4D86504F" w14:textId="77777777" w:rsidR="000D1986" w:rsidRDefault="000D1986" w:rsidP="000D1986">
      <w:pPr>
        <w:pStyle w:val="PL"/>
        <w:rPr>
          <w:snapToGrid w:val="0"/>
        </w:rPr>
      </w:pPr>
      <w:r>
        <w:rPr>
          <w:snapToGrid w:val="0"/>
        </w:rPr>
        <w:t>-- The above IE shall be present if the Monitoring Request IE is set to the value “ul” or “both”</w:t>
      </w:r>
    </w:p>
    <w:p w14:paraId="34C3CFAD" w14:textId="77777777" w:rsidR="000D1986" w:rsidRDefault="000D1986" w:rsidP="000D1986">
      <w:pPr>
        <w:pStyle w:val="PL"/>
        <w:rPr>
          <w:rFonts w:eastAsia="Malgun Gothic"/>
          <w:snapToGrid w:val="0"/>
          <w:lang w:val="fr-FR"/>
        </w:rPr>
      </w:pPr>
      <w:r w:rsidRPr="002369EC">
        <w:rPr>
          <w:rFonts w:eastAsia="Malgun Gothic"/>
          <w:snapToGrid w:val="0"/>
        </w:rPr>
        <w:tab/>
      </w:r>
      <w:r>
        <w:rPr>
          <w:rFonts w:eastAsia="Malgun Gothic"/>
          <w:snapToGrid w:val="0"/>
          <w:lang w:val="fr-FR"/>
        </w:rPr>
        <w:t>iE-Extensions</w:t>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t xml:space="preserve">ProtocolExtensionContainer { { </w:t>
      </w:r>
      <w:r w:rsidRPr="002369EC">
        <w:rPr>
          <w:snapToGrid w:val="0"/>
          <w:lang w:val="fr-FR"/>
        </w:rPr>
        <w:t>MonitoringRequestonAvailableBitrate</w:t>
      </w:r>
      <w:r>
        <w:rPr>
          <w:rFonts w:eastAsia="Malgun Gothic"/>
          <w:snapToGrid w:val="0"/>
          <w:lang w:val="fr-FR"/>
        </w:rPr>
        <w:t>-ExtIEs} }</w:t>
      </w:r>
      <w:r>
        <w:rPr>
          <w:rFonts w:eastAsia="Malgun Gothic"/>
          <w:snapToGrid w:val="0"/>
          <w:lang w:val="fr-FR"/>
        </w:rPr>
        <w:tab/>
        <w:t>OPTIONAL,</w:t>
      </w:r>
    </w:p>
    <w:p w14:paraId="5702E5AE" w14:textId="77777777" w:rsidR="000D1986" w:rsidRPr="002369EC" w:rsidRDefault="000D1986" w:rsidP="000D1986">
      <w:pPr>
        <w:pStyle w:val="PL"/>
      </w:pPr>
      <w:r>
        <w:rPr>
          <w:lang w:val="fr-FR"/>
        </w:rPr>
        <w:tab/>
      </w:r>
      <w:r w:rsidRPr="002369EC">
        <w:t>...</w:t>
      </w:r>
    </w:p>
    <w:p w14:paraId="25322924" w14:textId="77777777" w:rsidR="000D1986" w:rsidRPr="002369EC" w:rsidRDefault="000D1986" w:rsidP="000D1986">
      <w:pPr>
        <w:pStyle w:val="PL"/>
      </w:pPr>
      <w:r w:rsidRPr="002369EC">
        <w:t>}</w:t>
      </w:r>
    </w:p>
    <w:p w14:paraId="10611742" w14:textId="77777777" w:rsidR="000D1986" w:rsidRDefault="000D1986" w:rsidP="000D1986">
      <w:pPr>
        <w:pStyle w:val="PL"/>
      </w:pPr>
    </w:p>
    <w:p w14:paraId="77C5F5E5" w14:textId="77777777" w:rsidR="000D1986" w:rsidRPr="002369EC" w:rsidRDefault="000D1986" w:rsidP="000D1986">
      <w:pPr>
        <w:pStyle w:val="PL"/>
        <w:rPr>
          <w:rFonts w:eastAsia="Malgun Gothic"/>
          <w:snapToGrid w:val="0"/>
        </w:rPr>
      </w:pPr>
      <w:r>
        <w:rPr>
          <w:snapToGrid w:val="0"/>
        </w:rPr>
        <w:t>MonitoringRequestonAvailableBitrate</w:t>
      </w:r>
      <w:r w:rsidRPr="002369EC">
        <w:rPr>
          <w:rFonts w:eastAsia="Malgun Gothic"/>
          <w:snapToGrid w:val="0"/>
        </w:rPr>
        <w:t>-ExtIEs E1AP-PROTOCOL-EXTENSION ::= {</w:t>
      </w:r>
    </w:p>
    <w:p w14:paraId="007757DE" w14:textId="77777777" w:rsidR="000D1986" w:rsidRDefault="000D1986" w:rsidP="000D1986">
      <w:pPr>
        <w:pStyle w:val="PL"/>
        <w:rPr>
          <w:rFonts w:eastAsia="Malgun Gothic"/>
          <w:snapToGrid w:val="0"/>
        </w:rPr>
      </w:pPr>
      <w:r w:rsidRPr="002369EC">
        <w:rPr>
          <w:rFonts w:eastAsia="Malgun Gothic"/>
          <w:snapToGrid w:val="0"/>
        </w:rPr>
        <w:tab/>
      </w:r>
      <w:r>
        <w:rPr>
          <w:rFonts w:eastAsia="Malgun Gothic"/>
          <w:snapToGrid w:val="0"/>
        </w:rPr>
        <w:t>...</w:t>
      </w:r>
    </w:p>
    <w:p w14:paraId="7D7294EB" w14:textId="77777777" w:rsidR="000D1986" w:rsidRDefault="000D1986" w:rsidP="000D1986">
      <w:pPr>
        <w:pStyle w:val="PL"/>
        <w:rPr>
          <w:snapToGrid w:val="0"/>
        </w:rPr>
      </w:pPr>
      <w:r>
        <w:rPr>
          <w:rFonts w:eastAsia="Malgun Gothic"/>
          <w:snapToGrid w:val="0"/>
        </w:rPr>
        <w:t>}</w:t>
      </w:r>
    </w:p>
    <w:p w14:paraId="2FC80132" w14:textId="77777777" w:rsidR="000D1986" w:rsidRDefault="000D1986" w:rsidP="000D1986">
      <w:pPr>
        <w:pStyle w:val="PL"/>
      </w:pPr>
    </w:p>
    <w:p w14:paraId="26E2A9EA" w14:textId="77777777" w:rsidR="000D1986" w:rsidRDefault="000D1986" w:rsidP="000D1986">
      <w:pPr>
        <w:pStyle w:val="PL"/>
      </w:pPr>
      <w:r>
        <w:t>MonitoringRequest ::= ENUMERATED {ul, dl, both, stop,...}</w:t>
      </w:r>
    </w:p>
    <w:p w14:paraId="609D4C2C" w14:textId="77777777" w:rsidR="000D1986" w:rsidRDefault="000D1986" w:rsidP="000D1986">
      <w:pPr>
        <w:pStyle w:val="PL"/>
        <w:rPr>
          <w:lang w:eastAsia="zh-CN"/>
        </w:rPr>
      </w:pPr>
    </w:p>
    <w:p w14:paraId="0D802FD8" w14:textId="77777777" w:rsidR="000D1986" w:rsidRPr="0062075F" w:rsidRDefault="000D1986" w:rsidP="000D1986">
      <w:pPr>
        <w:pStyle w:val="PL"/>
        <w:rPr>
          <w:lang w:eastAsia="zh-CN"/>
        </w:rPr>
      </w:pPr>
      <w:r>
        <w:rPr>
          <w:rFonts w:hint="eastAsia"/>
          <w:snapToGrid w:val="0"/>
        </w:rPr>
        <w:t xml:space="preserve">MMSID </w:t>
      </w:r>
      <w:r>
        <w:rPr>
          <w:snapToGrid w:val="0"/>
        </w:rPr>
        <w:t xml:space="preserve">::= </w:t>
      </w:r>
      <w:r>
        <w:t>OCTET STRING (SIZE (1))</w:t>
      </w:r>
    </w:p>
    <w:p w14:paraId="0F98D9D6" w14:textId="77777777" w:rsidR="000D1986" w:rsidRPr="000D1986" w:rsidRDefault="000D1986" w:rsidP="00FC324B">
      <w:pPr>
        <w:pStyle w:val="PL"/>
        <w:rPr>
          <w:rFonts w:eastAsiaTheme="minorEastAsia"/>
        </w:rPr>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lastRenderedPageBreak/>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lastRenderedPageBreak/>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399DD1C4" w14:textId="77777777" w:rsidR="000D1986" w:rsidRDefault="0079028E" w:rsidP="000D1986">
      <w:pPr>
        <w:pStyle w:val="PL"/>
        <w:spacing w:line="0" w:lineRule="atLeast"/>
        <w:rPr>
          <w:snapToGrid w:val="0"/>
          <w:lang w:eastAsia="zh-CN"/>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0D1986">
        <w:rPr>
          <w:rFonts w:hint="eastAsia"/>
          <w:snapToGrid w:val="0"/>
          <w:lang w:eastAsia="zh-CN"/>
        </w:rPr>
        <w:t>|</w:t>
      </w:r>
    </w:p>
    <w:p w14:paraId="76851AA6" w14:textId="77777777" w:rsidR="000D1986" w:rsidRDefault="000D1986" w:rsidP="000D1986">
      <w:pPr>
        <w:pStyle w:val="PL"/>
        <w:tabs>
          <w:tab w:val="clear" w:pos="5376"/>
          <w:tab w:val="left" w:pos="5375"/>
        </w:tabs>
        <w:spacing w:line="0" w:lineRule="atLeast"/>
        <w:rPr>
          <w:snapToGrid w:val="0"/>
          <w:lang w:val="en-US" w:eastAsia="zh-CN"/>
        </w:rPr>
      </w:pPr>
      <w:r>
        <w:rPr>
          <w:snapToGrid w:val="0"/>
          <w:lang w:eastAsia="zh-CN"/>
        </w:rPr>
        <w:lastRenderedPageBreak/>
        <w:tab/>
      </w:r>
      <w:r>
        <w:rPr>
          <w:snapToGrid w:val="0"/>
        </w:rPr>
        <w:t>{ ID 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Pr>
          <w:rFonts w:hint="eastAsia"/>
          <w:snapToGrid w:val="0"/>
          <w:lang w:val="en-US" w:eastAsia="zh-CN"/>
        </w:rPr>
        <w:t>|</w:t>
      </w:r>
    </w:p>
    <w:p w14:paraId="493D83AC" w14:textId="6B5C5953" w:rsidR="00CE4371" w:rsidRDefault="000D1986" w:rsidP="000D1986">
      <w:pPr>
        <w:pStyle w:val="PL"/>
        <w:tabs>
          <w:tab w:val="clear" w:pos="5376"/>
          <w:tab w:val="clear" w:pos="5760"/>
          <w:tab w:val="clear" w:pos="6144"/>
          <w:tab w:val="left" w:pos="5375"/>
        </w:tabs>
        <w:spacing w:line="0" w:lineRule="atLeast"/>
        <w:rPr>
          <w:snapToGrid w:val="0"/>
        </w:rPr>
      </w:pPr>
      <w:r>
        <w:rPr>
          <w:snapToGrid w:val="0"/>
        </w:rPr>
        <w:tab/>
        <w:t>{ ID 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lastRenderedPageBreak/>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1FCE83EC" w14:textId="77777777" w:rsidR="00D35ABE" w:rsidRPr="002F2666" w:rsidRDefault="00676005" w:rsidP="00D35ABE">
      <w:pPr>
        <w:pStyle w:val="PL"/>
        <w:spacing w:line="0" w:lineRule="atLeast"/>
        <w:rPr>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D35ABE" w:rsidRPr="002F2666">
        <w:rPr>
          <w:snapToGrid w:val="0"/>
        </w:rPr>
        <w:t>|</w:t>
      </w:r>
    </w:p>
    <w:p w14:paraId="4AB375D4" w14:textId="50A7BADE" w:rsidR="00FC324B" w:rsidRPr="00D629EF" w:rsidRDefault="00D35ABE" w:rsidP="00D35ABE">
      <w:pPr>
        <w:pStyle w:val="PL"/>
        <w:spacing w:line="0" w:lineRule="atLeast"/>
        <w:rPr>
          <w:noProof w:val="0"/>
          <w:snapToGrid w:val="0"/>
        </w:rPr>
      </w:pPr>
      <w:r w:rsidRPr="002F2666">
        <w:rPr>
          <w:snapToGrid w:val="0"/>
        </w:rPr>
        <w:tab/>
        <w:t>{ID id-SpecialTriggeringPurpose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CRITICALITY ignore</w:t>
      </w:r>
      <w:r w:rsidRPr="002F2666">
        <w:rPr>
          <w:snapToGrid w:val="0"/>
        </w:rPr>
        <w:tab/>
        <w:t xml:space="preserve">EXTENSION </w:t>
      </w:r>
      <w:r w:rsidRPr="002F2666">
        <w:rPr>
          <w:snapToGrid w:val="0"/>
        </w:rPr>
        <w:tab/>
        <w:t>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PRESENCE optional}</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lastRenderedPageBreak/>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lastRenderedPageBreak/>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6005" w:name="_Hlk162016230"/>
      <w:r>
        <w:rPr>
          <w:noProof w:val="0"/>
          <w:snapToGrid w:val="0"/>
        </w:rPr>
        <w:t>PDUSetQoS</w:t>
      </w:r>
      <w:r w:rsidRPr="00D948D5">
        <w:rPr>
          <w:rFonts w:hint="eastAsia"/>
          <w:noProof w:val="0"/>
          <w:snapToGrid w:val="0"/>
        </w:rPr>
        <w:t>Parameters</w:t>
      </w:r>
      <w:bookmarkEnd w:id="6005"/>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6006" w:name="_Hlk162016245"/>
      <w:r>
        <w:rPr>
          <w:noProof w:val="0"/>
          <w:snapToGrid w:val="0"/>
        </w:rPr>
        <w:t>PDU</w:t>
      </w:r>
      <w:r w:rsidR="00B9466B">
        <w:rPr>
          <w:noProof w:val="0"/>
          <w:snapToGrid w:val="0"/>
        </w:rPr>
        <w:t>S</w:t>
      </w:r>
      <w:r>
        <w:rPr>
          <w:noProof w:val="0"/>
          <w:snapToGrid w:val="0"/>
        </w:rPr>
        <w:t>etQoSInformation</w:t>
      </w:r>
      <w:bookmarkEnd w:id="6006"/>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lastRenderedPageBreak/>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6BBD3F95"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506A2925" w14:textId="03F94B3E" w:rsidR="003207A6" w:rsidRDefault="00FC324B" w:rsidP="003207A6">
      <w:pPr>
        <w:pStyle w:val="PL"/>
        <w:rPr>
          <w:rFonts w:cs="Courier New"/>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003207A6">
        <w:rPr>
          <w:rFonts w:cs="Courier New" w:hint="eastAsia"/>
          <w:snapToGrid w:val="0"/>
        </w:rPr>
        <w:t>|</w:t>
      </w:r>
    </w:p>
    <w:p w14:paraId="13B961A9" w14:textId="77777777" w:rsidR="003207A6" w:rsidRDefault="003207A6" w:rsidP="003207A6">
      <w:pPr>
        <w:pStyle w:val="PL"/>
        <w:rPr>
          <w:rFonts w:cs="Courier New"/>
          <w:snapToGrid w:val="0"/>
          <w:lang w:eastAsia="zh-CN"/>
        </w:rPr>
      </w:pPr>
      <w:r>
        <w:rPr>
          <w:rFonts w:hint="eastAsia"/>
          <w:snapToGrid w:val="0"/>
        </w:rPr>
        <w:tab/>
      </w:r>
      <w:r>
        <w:rPr>
          <w:snapToGrid w:val="0"/>
        </w:rPr>
        <w:t>{ID id-</w:t>
      </w:r>
      <w:r>
        <w:rPr>
          <w:rFonts w:hint="eastAsia"/>
          <w:snapToGrid w:val="0"/>
        </w:rPr>
        <w:t>MMSID</w:t>
      </w:r>
      <w:r>
        <w:rPr>
          <w:snapToGrid w:val="0"/>
        </w:rPr>
        <w:tab/>
      </w:r>
      <w:r>
        <w:rPr>
          <w:snapToGrid w:val="0"/>
        </w:rPr>
        <w:tab/>
      </w:r>
      <w:r>
        <w:rPr>
          <w:snapToGrid w:val="0"/>
        </w:rPr>
        <w:tab/>
      </w:r>
      <w:r>
        <w:rPr>
          <w:snapToGrid w:val="0"/>
        </w:rPr>
        <w:tab/>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Pr>
          <w:rFonts w:hint="eastAsia"/>
          <w:snapToGrid w:val="0"/>
        </w:rPr>
        <w:t>MMSID</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snapToGrid w:val="0"/>
        </w:rPr>
        <w:t>PRESENCE optional}</w:t>
      </w:r>
      <w:r>
        <w:rPr>
          <w:rFonts w:cs="Courier New" w:hint="eastAsia"/>
          <w:snapToGrid w:val="0"/>
          <w:lang w:eastAsia="zh-CN"/>
        </w:rPr>
        <w:t>|</w:t>
      </w:r>
    </w:p>
    <w:p w14:paraId="49E4557A" w14:textId="77777777" w:rsidR="003207A6" w:rsidRDefault="003207A6" w:rsidP="003207A6">
      <w:pPr>
        <w:pStyle w:val="PL"/>
        <w:rPr>
          <w:snapToGrid w:val="0"/>
          <w:lang w:eastAsia="zh-CN"/>
        </w:rPr>
      </w:pPr>
      <w:r>
        <w:rPr>
          <w:rFonts w:cs="Courier New"/>
          <w:snapToGrid w:val="0"/>
          <w:lang w:eastAsia="zh-CN"/>
        </w:rPr>
        <w:lastRenderedPageBreak/>
        <w:tab/>
      </w:r>
      <w:r>
        <w:rPr>
          <w:snapToGrid w:val="0"/>
        </w:rPr>
        <w:t>{ID id</w:t>
      </w:r>
      <w:r w:rsidRPr="00C971B2">
        <w:rPr>
          <w:snapToGrid w:val="0"/>
        </w:rPr>
        <w:t>-DL-PDU-Set-Info-Marking-Support-Ind</w:t>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sidRPr="00C971B2">
        <w:rPr>
          <w:snapToGrid w:val="0"/>
        </w:rPr>
        <w:t>DL-PDU-Set-Info-Marking-Support-Ind</w:t>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57B0154A" w:rsidR="00FC324B" w:rsidRPr="00D629EF" w:rsidRDefault="003207A6" w:rsidP="003207A6">
      <w:pPr>
        <w:pStyle w:val="PL"/>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7976EA">
      <w:pPr>
        <w:pStyle w:val="PL"/>
        <w:rPr>
          <w:snapToGrid w:val="0"/>
        </w:rPr>
      </w:pPr>
    </w:p>
    <w:p w14:paraId="33B5E88F" w14:textId="77777777" w:rsidR="007976EA" w:rsidRPr="00771A69" w:rsidRDefault="007976EA" w:rsidP="007976EA">
      <w:pPr>
        <w:pStyle w:val="PL"/>
        <w:rPr>
          <w:rFonts w:eastAsia="SimSun"/>
        </w:rPr>
      </w:pPr>
      <w:r w:rsidRPr="00771A69">
        <w:rPr>
          <w:rFonts w:eastAsia="SimSun"/>
          <w:snapToGrid w:val="0"/>
        </w:rPr>
        <w:t xml:space="preserve">RegistrationRequestForDataCollection ::= ENUMERATED {start, stop, </w:t>
      </w:r>
      <w:r w:rsidRPr="00771A69">
        <w:rPr>
          <w:rFonts w:eastAsia="SimSun"/>
        </w:rPr>
        <w:t>...</w:t>
      </w:r>
      <w:r w:rsidRPr="00771A69">
        <w:rPr>
          <w:rFonts w:eastAsia="SimSun"/>
          <w:snapToGrid w:val="0"/>
        </w:rPr>
        <w:t xml:space="preserve"> }</w:t>
      </w: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Default="00FC324B" w:rsidP="00FC324B">
      <w:pPr>
        <w:pStyle w:val="PL"/>
        <w:rPr>
          <w:snapToGrid w:val="0"/>
        </w:rPr>
      </w:pPr>
    </w:p>
    <w:p w14:paraId="277C89FE" w14:textId="77777777" w:rsidR="007976EA" w:rsidRPr="00FF7712" w:rsidRDefault="007976EA" w:rsidP="007976EA">
      <w:pPr>
        <w:pStyle w:val="PL"/>
        <w:rPr>
          <w:snapToGrid w:val="0"/>
        </w:rPr>
      </w:pPr>
      <w:r w:rsidRPr="00300B5A">
        <w:rPr>
          <w:snapToGrid w:val="0"/>
        </w:rPr>
        <w:t>ReportCharacteristics</w:t>
      </w:r>
      <w:r>
        <w:rPr>
          <w:snapToGrid w:val="0"/>
        </w:rPr>
        <w:t>ForDataCollection</w:t>
      </w:r>
      <w:r w:rsidRPr="00300B5A">
        <w:rPr>
          <w:snapToGrid w:val="0"/>
        </w:rPr>
        <w:t xml:space="preserve"> ::= BIT STRING(SIZE(32))</w:t>
      </w:r>
    </w:p>
    <w:p w14:paraId="0496C6E2" w14:textId="77777777" w:rsidR="007976EA" w:rsidRPr="005C2B60" w:rsidRDefault="007976EA"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Default="00FC324B" w:rsidP="007976EA">
      <w:pPr>
        <w:pStyle w:val="PL"/>
        <w:rPr>
          <w:snapToGrid w:val="0"/>
        </w:rPr>
      </w:pPr>
    </w:p>
    <w:p w14:paraId="4D7DF583" w14:textId="77777777" w:rsidR="007976EA" w:rsidRPr="007038A1" w:rsidRDefault="007976EA" w:rsidP="007976EA">
      <w:pPr>
        <w:pStyle w:val="PL"/>
        <w:rPr>
          <w:rFonts w:eastAsia="SimSun"/>
          <w:snapToGrid w:val="0"/>
        </w:rPr>
      </w:pPr>
      <w:r w:rsidRPr="007038A1">
        <w:rPr>
          <w:rFonts w:eastAsia="SimSun"/>
          <w:snapToGrid w:val="0"/>
        </w:rPr>
        <w:t>ReportingPeriodicityForDataCollection ::= ENUMERATED {</w:t>
      </w:r>
    </w:p>
    <w:p w14:paraId="744085DE" w14:textId="77777777" w:rsidR="007976EA" w:rsidRPr="007038A1" w:rsidRDefault="007976EA" w:rsidP="007976EA">
      <w:pPr>
        <w:pStyle w:val="PL"/>
        <w:rPr>
          <w:rFonts w:eastAsia="SimSun"/>
          <w:snapToGrid w:val="0"/>
        </w:rPr>
      </w:pPr>
      <w:r w:rsidRPr="007038A1">
        <w:rPr>
          <w:rFonts w:eastAsia="SimSun"/>
          <w:snapToGrid w:val="0"/>
        </w:rPr>
        <w:tab/>
        <w:t>half-thousand-ms,</w:t>
      </w:r>
    </w:p>
    <w:p w14:paraId="6A5C8956" w14:textId="77777777" w:rsidR="007976EA" w:rsidRPr="007038A1" w:rsidRDefault="007976EA" w:rsidP="007976EA">
      <w:pPr>
        <w:pStyle w:val="PL"/>
        <w:rPr>
          <w:rFonts w:eastAsia="SimSun"/>
        </w:rPr>
      </w:pPr>
      <w:r w:rsidRPr="007038A1">
        <w:rPr>
          <w:rFonts w:eastAsia="SimSun"/>
        </w:rPr>
        <w:tab/>
        <w:t>one-thousand-ms,</w:t>
      </w:r>
    </w:p>
    <w:p w14:paraId="7B0D9376" w14:textId="77777777" w:rsidR="007976EA" w:rsidRPr="007038A1" w:rsidRDefault="007976EA" w:rsidP="007976EA">
      <w:pPr>
        <w:pStyle w:val="PL"/>
        <w:rPr>
          <w:rFonts w:eastAsia="SimSun"/>
          <w:snapToGrid w:val="0"/>
        </w:rPr>
      </w:pPr>
      <w:r w:rsidRPr="007038A1">
        <w:rPr>
          <w:rFonts w:eastAsia="SimSun"/>
          <w:snapToGrid w:val="0"/>
        </w:rPr>
        <w:tab/>
        <w:t>two-thousand-ms,</w:t>
      </w:r>
    </w:p>
    <w:p w14:paraId="52DF134C" w14:textId="77777777" w:rsidR="007976EA" w:rsidRPr="007038A1" w:rsidRDefault="007976EA" w:rsidP="007976EA">
      <w:pPr>
        <w:pStyle w:val="PL"/>
        <w:rPr>
          <w:rFonts w:eastAsia="SimSun"/>
          <w:snapToGrid w:val="0"/>
        </w:rPr>
      </w:pPr>
      <w:r w:rsidRPr="007038A1">
        <w:rPr>
          <w:rFonts w:eastAsia="SimSun"/>
          <w:snapToGrid w:val="0"/>
        </w:rPr>
        <w:tab/>
        <w:t>five-thousand-ms,</w:t>
      </w:r>
    </w:p>
    <w:p w14:paraId="52F42725" w14:textId="77777777" w:rsidR="007976EA" w:rsidRPr="007038A1" w:rsidRDefault="007976EA" w:rsidP="007976EA">
      <w:pPr>
        <w:pStyle w:val="PL"/>
        <w:rPr>
          <w:rFonts w:eastAsia="SimSun"/>
          <w:snapToGrid w:val="0"/>
        </w:rPr>
      </w:pPr>
      <w:r w:rsidRPr="007038A1">
        <w:rPr>
          <w:rFonts w:eastAsia="SimSun"/>
          <w:snapToGrid w:val="0"/>
        </w:rPr>
        <w:tab/>
        <w:t>ten-thousand-ms,</w:t>
      </w:r>
    </w:p>
    <w:p w14:paraId="7B8E9CCA" w14:textId="77777777" w:rsidR="007976EA" w:rsidRPr="007038A1" w:rsidRDefault="007976EA" w:rsidP="007976EA">
      <w:pPr>
        <w:pStyle w:val="PL"/>
        <w:rPr>
          <w:rFonts w:eastAsia="SimSun"/>
          <w:snapToGrid w:val="0"/>
        </w:rPr>
      </w:pPr>
      <w:r w:rsidRPr="007038A1">
        <w:rPr>
          <w:rFonts w:eastAsia="SimSun"/>
          <w:snapToGrid w:val="0"/>
        </w:rPr>
        <w:tab/>
        <w:t>...</w:t>
      </w:r>
    </w:p>
    <w:p w14:paraId="2921F63B" w14:textId="77777777" w:rsidR="007976EA" w:rsidRPr="007038A1" w:rsidRDefault="007976EA" w:rsidP="007976EA">
      <w:pPr>
        <w:pStyle w:val="PL"/>
        <w:rPr>
          <w:rFonts w:eastAsia="SimSun"/>
          <w:snapToGrid w:val="0"/>
        </w:rPr>
      </w:pPr>
      <w:r w:rsidRPr="007038A1">
        <w:rPr>
          <w:rFonts w:eastAsia="SimSun"/>
          <w:snapToGrid w:val="0"/>
        </w:rPr>
        <w:t>}</w:t>
      </w:r>
    </w:p>
    <w:p w14:paraId="79E4B768" w14:textId="77777777" w:rsidR="007976EA" w:rsidRDefault="007976EA" w:rsidP="00FC324B">
      <w:pPr>
        <w:pStyle w:val="PL"/>
        <w:rPr>
          <w:rFonts w:eastAsiaTheme="minorEastAsia"/>
          <w:snapToGrid w:val="0"/>
        </w:rPr>
      </w:pPr>
    </w:p>
    <w:p w14:paraId="419754DA" w14:textId="77777777" w:rsidR="003207A6" w:rsidRPr="0062075F" w:rsidRDefault="003207A6" w:rsidP="003207A6">
      <w:pPr>
        <w:pStyle w:val="PL"/>
        <w:rPr>
          <w:snapToGrid w:val="0"/>
          <w:lang w:eastAsia="zh-CN"/>
        </w:rPr>
      </w:pPr>
      <w:r>
        <w:rPr>
          <w:snapToGrid w:val="0"/>
        </w:rPr>
        <w:lastRenderedPageBreak/>
        <w:t>ReportingThreshold ::= INTEGER(0..</w:t>
      </w:r>
      <w:r w:rsidRPr="00B95671" w:rsidDel="002E3700">
        <w:rPr>
          <w:snapToGrid w:val="0"/>
        </w:rPr>
        <w:t xml:space="preserve"> </w:t>
      </w:r>
      <w:r w:rsidRPr="00B95671">
        <w:rPr>
          <w:snapToGrid w:val="0"/>
        </w:rPr>
        <w:t>4000000000</w:t>
      </w:r>
      <w:r>
        <w:rPr>
          <w:snapToGrid w:val="0"/>
        </w:rPr>
        <w:t>)</w:t>
      </w:r>
    </w:p>
    <w:p w14:paraId="599B9B08" w14:textId="77777777" w:rsidR="003207A6" w:rsidRPr="003207A6" w:rsidRDefault="003207A6" w:rsidP="00FC324B">
      <w:pPr>
        <w:pStyle w:val="PL"/>
        <w:rPr>
          <w:rFonts w:eastAsiaTheme="minorEastAsia"/>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46BB56D5" w:rsidR="00FC324B" w:rsidRDefault="003207A6" w:rsidP="00FC324B">
      <w:pPr>
        <w:pStyle w:val="PL"/>
        <w:spacing w:line="0" w:lineRule="atLeast"/>
        <w:rPr>
          <w:rFonts w:eastAsiaTheme="minorEastAsia"/>
          <w:snapToGrid w:val="0"/>
          <w:lang w:val="en-US"/>
        </w:rPr>
      </w:pPr>
      <w:r>
        <w:rPr>
          <w:rFonts w:eastAsiaTheme="minorEastAsia"/>
          <w:lang w:val="en-US"/>
        </w:rPr>
        <w:t>Remaining-time-based-rLC-threshold</w:t>
      </w:r>
      <w:r>
        <w:rPr>
          <w:snapToGrid w:val="0"/>
          <w:lang w:val="en-US"/>
        </w:rPr>
        <w:tab/>
        <w:t>::= INTEGER(1..64, ...)</w:t>
      </w:r>
    </w:p>
    <w:p w14:paraId="73E7393F" w14:textId="77777777" w:rsidR="003207A6" w:rsidRPr="003207A6" w:rsidRDefault="003207A6" w:rsidP="00FC324B">
      <w:pPr>
        <w:pStyle w:val="PL"/>
        <w:spacing w:line="0" w:lineRule="atLeast"/>
        <w:rPr>
          <w:rFonts w:eastAsiaTheme="minorEastAsia"/>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6007"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6007"/>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lastRenderedPageBreak/>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0195A2B7" w:rsidR="00FC324B" w:rsidRDefault="00FC324B" w:rsidP="00FC324B">
      <w:pPr>
        <w:pStyle w:val="PL"/>
      </w:pPr>
      <w:r>
        <w:t>Periodicity</w:t>
      </w:r>
      <w:r>
        <w:tab/>
      </w:r>
      <w:r>
        <w:tab/>
      </w:r>
      <w:r>
        <w:tab/>
      </w:r>
      <w:r>
        <w:tab/>
      </w:r>
      <w:r>
        <w:tab/>
        <w:t>::= INTEGER</w:t>
      </w:r>
      <w:r>
        <w:tab/>
        <w:t>(</w:t>
      </w:r>
      <w:r w:rsidR="00D35ABE" w:rsidRPr="00D35ABE">
        <w:t>0</w:t>
      </w:r>
      <w:r>
        <w:t>..640000,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B1A1CC7" w14:textId="77777777" w:rsidR="00806EF5" w:rsidRDefault="00806EF5" w:rsidP="00806EF5">
      <w:pPr>
        <w:pStyle w:val="PL"/>
      </w:pPr>
      <w:r>
        <w:rPr>
          <w:snapToGrid w:val="0"/>
        </w:rPr>
        <w:tab/>
        <w:t>maximum</w:t>
      </w:r>
      <w:r>
        <w:rPr>
          <w:snapToGrid w:val="0"/>
          <w:lang w:eastAsia="zh-CN"/>
        </w:rPr>
        <w:t>WithoutVendorSpecificExtension</w:t>
      </w:r>
      <w:r>
        <w:rPr>
          <w:snapToGrid w:val="0"/>
        </w:rPr>
        <w:t>,</w:t>
      </w:r>
    </w:p>
    <w:p w14:paraId="33CEECAA" w14:textId="77777777" w:rsidR="00806EF5" w:rsidRDefault="00806EF5" w:rsidP="00806EF5">
      <w:pPr>
        <w:pStyle w:val="PL"/>
      </w:pPr>
      <w:r>
        <w:tab/>
        <w:t>...,</w:t>
      </w:r>
    </w:p>
    <w:p w14:paraId="2459FEAA" w14:textId="77777777" w:rsidR="00806EF5" w:rsidRDefault="00806EF5" w:rsidP="00806EF5">
      <w:pPr>
        <w:pStyle w:val="PL"/>
      </w:pPr>
      <w:r>
        <w:tab/>
        <w:t>minimumOnlyVendorSpecificTraceRecord,</w:t>
      </w:r>
    </w:p>
    <w:p w14:paraId="2B8B8F7C" w14:textId="77777777" w:rsidR="00806EF5" w:rsidRDefault="00806EF5" w:rsidP="00806EF5">
      <w:pPr>
        <w:pStyle w:val="PL"/>
      </w:pPr>
      <w:r>
        <w:tab/>
        <w:t>mediumOnlyVendorSpecificTraceRecord,</w:t>
      </w:r>
    </w:p>
    <w:p w14:paraId="240C45B7" w14:textId="77777777" w:rsidR="00806EF5" w:rsidRDefault="00806EF5" w:rsidP="00806EF5">
      <w:pPr>
        <w:pStyle w:val="PL"/>
      </w:pPr>
      <w:r>
        <w:tab/>
        <w:t>maximumOnlyVendorSpecificTraceRecord</w:t>
      </w:r>
    </w:p>
    <w:p w14:paraId="05DB43C4" w14:textId="77777777" w:rsidR="00806EF5" w:rsidRDefault="00806EF5" w:rsidP="00806EF5">
      <w:pPr>
        <w:pStyle w:val="PL"/>
      </w:pPr>
    </w:p>
    <w:p w14:paraId="2FC185D3" w14:textId="47C37837" w:rsidR="00FC324B" w:rsidRPr="00D629EF" w:rsidRDefault="00806EF5" w:rsidP="00806EF5">
      <w:pPr>
        <w:pStyle w:val="PL"/>
        <w:rPr>
          <w:noProof w:val="0"/>
          <w:snapToGrid w:val="0"/>
        </w:rPr>
      </w:pPr>
      <w: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lastRenderedPageBreak/>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7976EA">
      <w:pPr>
        <w:pStyle w:val="PL"/>
        <w:rPr>
          <w:snapToGrid w:val="0"/>
        </w:rPr>
      </w:pPr>
      <w:r w:rsidRPr="00D629EF">
        <w:rPr>
          <w:snapToGrid w:val="0"/>
        </w:rPr>
        <w:t>}</w:t>
      </w:r>
    </w:p>
    <w:p w14:paraId="62CEB88A" w14:textId="77777777" w:rsidR="007976EA" w:rsidRDefault="007976EA" w:rsidP="007976EA">
      <w:pPr>
        <w:pStyle w:val="PL"/>
        <w:rPr>
          <w:snapToGrid w:val="0"/>
        </w:rPr>
      </w:pPr>
    </w:p>
    <w:p w14:paraId="2F8A619F" w14:textId="77777777" w:rsidR="007976EA" w:rsidRPr="008272EE" w:rsidRDefault="007976EA" w:rsidP="007976EA">
      <w:pPr>
        <w:pStyle w:val="PL"/>
        <w:rPr>
          <w:snapToGrid w:val="0"/>
        </w:rPr>
      </w:pPr>
      <w:r w:rsidRPr="008272EE">
        <w:rPr>
          <w:snapToGrid w:val="0"/>
        </w:rPr>
        <w:t xml:space="preserve">UEAssociatedInfoResult-List </w:t>
      </w:r>
      <w:r w:rsidRPr="008272EE">
        <w:t xml:space="preserve">::= SEQUENCE (SIZE(1..maxnoofUEReports)) OF </w:t>
      </w:r>
      <w:r w:rsidRPr="008272EE">
        <w:rPr>
          <w:snapToGrid w:val="0"/>
        </w:rPr>
        <w:t>UEAssociatedInfoResult</w:t>
      </w:r>
      <w:r w:rsidRPr="008272EE">
        <w:t>-Item</w:t>
      </w:r>
    </w:p>
    <w:p w14:paraId="6ACFE248" w14:textId="77777777" w:rsidR="007976EA" w:rsidRPr="008272EE" w:rsidRDefault="007976EA" w:rsidP="007976EA">
      <w:pPr>
        <w:pStyle w:val="PL"/>
      </w:pPr>
    </w:p>
    <w:p w14:paraId="4428D5F9" w14:textId="77777777" w:rsidR="007976EA" w:rsidRPr="008272EE" w:rsidRDefault="007976EA" w:rsidP="007976EA">
      <w:pPr>
        <w:pStyle w:val="PL"/>
      </w:pPr>
      <w:r w:rsidRPr="008272EE">
        <w:rPr>
          <w:snapToGrid w:val="0"/>
        </w:rPr>
        <w:t>UEAssociatedInfoResult</w:t>
      </w:r>
      <w:r w:rsidRPr="008272EE">
        <w:t>-Item ::= SEQUENCE {</w:t>
      </w:r>
    </w:p>
    <w:p w14:paraId="6DA587FF" w14:textId="77777777" w:rsidR="007976EA" w:rsidRPr="008272EE" w:rsidRDefault="007976EA" w:rsidP="007976EA">
      <w:pPr>
        <w:pStyle w:val="PL"/>
        <w:rPr>
          <w:lang w:val="en-US"/>
        </w:rPr>
      </w:pPr>
      <w:r w:rsidRPr="008272EE">
        <w:tab/>
      </w:r>
      <w:r w:rsidRPr="008272EE">
        <w:rPr>
          <w:lang w:val="en-US"/>
        </w:rPr>
        <w:t>uEAssistantIdentifier</w:t>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snapToGrid w:val="0"/>
          <w:lang w:val="en-US"/>
        </w:rPr>
        <w:t>GNB-CU-CP-UE-E1AP-ID</w:t>
      </w:r>
      <w:r w:rsidRPr="008272EE">
        <w:rPr>
          <w:rFonts w:eastAsia="Batang"/>
          <w:lang w:val="en-US"/>
        </w:rPr>
        <w:t>,</w:t>
      </w:r>
      <w:r w:rsidRPr="008272EE">
        <w:rPr>
          <w:lang w:val="en-US"/>
        </w:rPr>
        <w:tab/>
      </w:r>
    </w:p>
    <w:p w14:paraId="025F39FA" w14:textId="77777777" w:rsidR="007976EA" w:rsidRPr="008272EE" w:rsidRDefault="007976EA" w:rsidP="007976EA">
      <w:pPr>
        <w:pStyle w:val="PL"/>
        <w:rPr>
          <w:lang w:val="en-US"/>
        </w:rPr>
      </w:pPr>
      <w:r w:rsidRPr="008272EE">
        <w:rPr>
          <w:lang w:val="en-US"/>
        </w:rPr>
        <w:tab/>
        <w:t>dRB-To-Report-List</w:t>
      </w:r>
      <w:r w:rsidRPr="008272EE">
        <w:tab/>
      </w:r>
      <w:r w:rsidRPr="008272EE">
        <w:tab/>
      </w:r>
      <w:r w:rsidRPr="008272EE">
        <w:tab/>
      </w:r>
      <w:r w:rsidRPr="008272EE">
        <w:tab/>
      </w:r>
      <w:r w:rsidRPr="008272EE">
        <w:tab/>
      </w:r>
      <w:r w:rsidRPr="008272EE">
        <w:tab/>
      </w:r>
      <w:r w:rsidRPr="008272EE">
        <w:tab/>
      </w:r>
      <w:r w:rsidRPr="008272EE">
        <w:rPr>
          <w:lang w:val="en-US"/>
        </w:rPr>
        <w:t>DRB-To-Report-List,</w:t>
      </w:r>
    </w:p>
    <w:p w14:paraId="1A3FD482" w14:textId="77777777" w:rsidR="007976EA" w:rsidRPr="008272EE" w:rsidRDefault="007976EA" w:rsidP="007976EA">
      <w:pPr>
        <w:pStyle w:val="PL"/>
      </w:pPr>
      <w:r w:rsidRPr="008272EE">
        <w:tab/>
        <w:t>iE-Extensions</w:t>
      </w:r>
      <w:r w:rsidRPr="008272EE">
        <w:tab/>
      </w:r>
      <w:r w:rsidRPr="008272EE">
        <w:tab/>
      </w:r>
      <w:r w:rsidRPr="008272EE">
        <w:tab/>
      </w:r>
      <w:r w:rsidRPr="008272EE">
        <w:tab/>
      </w:r>
      <w:r w:rsidRPr="008272EE">
        <w:tab/>
      </w:r>
      <w:r w:rsidRPr="008272EE">
        <w:tab/>
      </w:r>
      <w:r w:rsidRPr="008272EE">
        <w:tab/>
      </w:r>
      <w:r w:rsidRPr="008272EE">
        <w:tab/>
        <w:t xml:space="preserve">ProtocolExtensionContainer { { </w:t>
      </w:r>
      <w:r w:rsidRPr="008272EE">
        <w:rPr>
          <w:snapToGrid w:val="0"/>
        </w:rPr>
        <w:t>UEAssociatedInfoResult</w:t>
      </w:r>
      <w:r w:rsidRPr="008272EE">
        <w:t>-Item-ExtIEs} } OPTIONAL,</w:t>
      </w:r>
    </w:p>
    <w:p w14:paraId="1DC84AE9" w14:textId="77777777" w:rsidR="007976EA" w:rsidRPr="008272EE" w:rsidRDefault="007976EA" w:rsidP="007976EA">
      <w:pPr>
        <w:pStyle w:val="PL"/>
      </w:pPr>
      <w:r w:rsidRPr="008272EE">
        <w:tab/>
        <w:t>...</w:t>
      </w:r>
    </w:p>
    <w:p w14:paraId="27EE824C" w14:textId="77777777" w:rsidR="007976EA" w:rsidRPr="008272EE" w:rsidRDefault="007976EA" w:rsidP="007976EA">
      <w:pPr>
        <w:pStyle w:val="PL"/>
      </w:pPr>
      <w:r w:rsidRPr="008272EE">
        <w:t>}</w:t>
      </w:r>
    </w:p>
    <w:p w14:paraId="04095330" w14:textId="77777777" w:rsidR="007976EA" w:rsidRPr="008272EE" w:rsidRDefault="007976EA" w:rsidP="007976EA">
      <w:pPr>
        <w:pStyle w:val="PL"/>
      </w:pPr>
    </w:p>
    <w:p w14:paraId="74C9070A" w14:textId="77777777" w:rsidR="007976EA" w:rsidRPr="008272EE" w:rsidRDefault="007976EA" w:rsidP="007976EA">
      <w:pPr>
        <w:pStyle w:val="PL"/>
      </w:pPr>
      <w:r w:rsidRPr="008272EE">
        <w:rPr>
          <w:snapToGrid w:val="0"/>
        </w:rPr>
        <w:t>UEAssociatedInfoResult</w:t>
      </w:r>
      <w:r w:rsidRPr="008272EE">
        <w:t>-Item-ExtIEs E1AP-PROTOCOL-EXTENSION ::= {</w:t>
      </w:r>
    </w:p>
    <w:p w14:paraId="5F200A16" w14:textId="77777777" w:rsidR="007976EA" w:rsidRPr="008272EE" w:rsidRDefault="007976EA" w:rsidP="007976EA">
      <w:pPr>
        <w:pStyle w:val="PL"/>
      </w:pPr>
      <w:r w:rsidRPr="008272EE">
        <w:tab/>
        <w:t>...</w:t>
      </w:r>
    </w:p>
    <w:p w14:paraId="6B2FC6C8" w14:textId="77777777" w:rsidR="007976EA" w:rsidRPr="008272EE" w:rsidRDefault="007976EA" w:rsidP="007976EA">
      <w:pPr>
        <w:pStyle w:val="PL"/>
      </w:pPr>
      <w:r w:rsidRPr="008272EE">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3D855BF7" w14:textId="77777777" w:rsidR="00226059" w:rsidRDefault="00226059" w:rsidP="00226059">
      <w:pPr>
        <w:pStyle w:val="PL"/>
      </w:pPr>
    </w:p>
    <w:p w14:paraId="4025D677" w14:textId="77777777" w:rsidR="00226059" w:rsidRPr="008272EE" w:rsidRDefault="00226059" w:rsidP="00226059">
      <w:pPr>
        <w:pStyle w:val="PL"/>
      </w:pPr>
      <w:r w:rsidRPr="008272EE">
        <w:t>UEPerformance ::= SEQUENCE {</w:t>
      </w:r>
    </w:p>
    <w:p w14:paraId="06A174DE" w14:textId="77777777" w:rsidR="00226059" w:rsidRPr="008272EE" w:rsidRDefault="00226059" w:rsidP="00226059">
      <w:pPr>
        <w:pStyle w:val="PL"/>
      </w:pPr>
      <w:r w:rsidRPr="008272EE">
        <w:tab/>
        <w:t>uE-AveragePacketDelay</w:t>
      </w:r>
      <w:r w:rsidRPr="008272EE">
        <w:tab/>
      </w:r>
      <w:r w:rsidRPr="008272EE">
        <w:tab/>
      </w:r>
      <w:r w:rsidRPr="008272EE">
        <w:tab/>
      </w:r>
      <w:r w:rsidRPr="008272EE">
        <w:tab/>
      </w:r>
      <w:r w:rsidRPr="008272EE">
        <w:tab/>
      </w:r>
      <w:r w:rsidRPr="008272EE">
        <w:tab/>
        <w:t>AveragePacketDelay</w:t>
      </w:r>
      <w:r w:rsidRPr="008272EE">
        <w:tab/>
      </w:r>
      <w:r w:rsidRPr="008272EE">
        <w:tab/>
        <w:t>OPTIONAL,</w:t>
      </w:r>
    </w:p>
    <w:p w14:paraId="7B0D0FC2" w14:textId="77777777" w:rsidR="00226059" w:rsidRPr="008272EE" w:rsidRDefault="00226059" w:rsidP="00226059">
      <w:pPr>
        <w:pStyle w:val="PL"/>
        <w:rPr>
          <w:lang w:val="en-US" w:eastAsia="zh-CN"/>
        </w:rPr>
      </w:pPr>
      <w:r w:rsidRPr="008272EE">
        <w:tab/>
        <w:t>uE-AveragePacketLoss</w:t>
      </w:r>
      <w:r w:rsidRPr="008272EE">
        <w:rPr>
          <w:rFonts w:hint="eastAsia"/>
          <w:lang w:val="en-US" w:eastAsia="zh-CN"/>
        </w:rPr>
        <w:t>DL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t>OPTIONAL,</w:t>
      </w:r>
    </w:p>
    <w:p w14:paraId="3F227EA3" w14:textId="77777777" w:rsidR="00226059" w:rsidRPr="00226059" w:rsidRDefault="00226059" w:rsidP="00226059">
      <w:pPr>
        <w:pStyle w:val="PL"/>
        <w:rPr>
          <w:lang w:val="fr-FR"/>
        </w:rPr>
      </w:pPr>
      <w:r w:rsidRPr="008272EE">
        <w:rPr>
          <w:lang w:val="en-US" w:eastAsia="zh-CN"/>
        </w:rPr>
        <w:tab/>
      </w:r>
      <w:r w:rsidRPr="008272EE">
        <w:t>uE-AveragePacketLoss</w:t>
      </w:r>
      <w:r w:rsidRPr="008272EE">
        <w:rPr>
          <w:lang w:val="en-US" w:eastAsia="zh-CN"/>
        </w:rPr>
        <w:t>U</w:t>
      </w:r>
      <w:r w:rsidRPr="008272EE">
        <w:rPr>
          <w:rFonts w:hint="eastAsia"/>
          <w:lang w:val="en-US" w:eastAsia="zh-CN"/>
        </w:rPr>
        <w:t>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r>
      <w:r w:rsidRPr="00226059">
        <w:rPr>
          <w:lang w:val="fr-FR"/>
        </w:rPr>
        <w:t>OPTIONAL,</w:t>
      </w:r>
    </w:p>
    <w:p w14:paraId="2961021E" w14:textId="77777777" w:rsidR="00226059" w:rsidRPr="008272EE" w:rsidRDefault="00226059" w:rsidP="00226059">
      <w:pPr>
        <w:pStyle w:val="PL"/>
        <w:rPr>
          <w:lang w:val="fr-FR"/>
        </w:rPr>
      </w:pPr>
      <w:r w:rsidRPr="00226059">
        <w:rPr>
          <w:lang w:val="fr-FR"/>
        </w:rPr>
        <w:tab/>
      </w:r>
      <w:r w:rsidRPr="008272EE">
        <w:rPr>
          <w:lang w:val="fr-FR"/>
        </w:rPr>
        <w:t>iE-Extensions</w:t>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t>ProtocolExtensionContainer { { UEPerformance-ExtIEs} } OPTIONAL,</w:t>
      </w:r>
    </w:p>
    <w:p w14:paraId="099AF6A5" w14:textId="77777777" w:rsidR="00226059" w:rsidRPr="00EC270B" w:rsidRDefault="00226059" w:rsidP="00226059">
      <w:pPr>
        <w:pStyle w:val="PL"/>
        <w:rPr>
          <w:lang w:val="en-US"/>
        </w:rPr>
      </w:pPr>
      <w:r w:rsidRPr="008272EE">
        <w:rPr>
          <w:lang w:val="fr-FR"/>
        </w:rPr>
        <w:tab/>
      </w:r>
      <w:r w:rsidRPr="00EC270B">
        <w:rPr>
          <w:lang w:val="en-US"/>
        </w:rPr>
        <w:t>...</w:t>
      </w:r>
    </w:p>
    <w:p w14:paraId="18F4BED5" w14:textId="77777777" w:rsidR="00226059" w:rsidRPr="00EC270B" w:rsidRDefault="00226059" w:rsidP="00226059">
      <w:pPr>
        <w:pStyle w:val="PL"/>
        <w:rPr>
          <w:lang w:val="en-US"/>
        </w:rPr>
      </w:pPr>
      <w:r w:rsidRPr="00EC270B">
        <w:rPr>
          <w:lang w:val="en-US"/>
        </w:rPr>
        <w:t>}</w:t>
      </w:r>
    </w:p>
    <w:p w14:paraId="0049AF46" w14:textId="77777777" w:rsidR="00226059" w:rsidRPr="00EC270B" w:rsidRDefault="00226059" w:rsidP="00226059">
      <w:pPr>
        <w:pStyle w:val="PL"/>
        <w:rPr>
          <w:lang w:val="en-US"/>
        </w:rPr>
      </w:pPr>
    </w:p>
    <w:p w14:paraId="25D5C542" w14:textId="77777777" w:rsidR="00226059" w:rsidRPr="00EC270B" w:rsidRDefault="00226059" w:rsidP="00226059">
      <w:pPr>
        <w:pStyle w:val="PL"/>
        <w:rPr>
          <w:lang w:val="en-US"/>
        </w:rPr>
      </w:pPr>
      <w:r w:rsidRPr="00EC270B">
        <w:rPr>
          <w:lang w:val="en-US"/>
        </w:rPr>
        <w:t>UEPerformance-ExtIEs E1AP-PROTOCOL-EXTENSION ::= {</w:t>
      </w:r>
    </w:p>
    <w:p w14:paraId="14FD2AA1" w14:textId="77777777" w:rsidR="00226059" w:rsidRPr="00EC270B" w:rsidRDefault="00226059" w:rsidP="00226059">
      <w:pPr>
        <w:pStyle w:val="PL"/>
        <w:rPr>
          <w:lang w:val="en-US"/>
        </w:rPr>
      </w:pPr>
      <w:r w:rsidRPr="00EC270B">
        <w:rPr>
          <w:lang w:val="en-US"/>
        </w:rPr>
        <w:tab/>
        <w:t>...</w:t>
      </w:r>
    </w:p>
    <w:p w14:paraId="4F592673" w14:textId="77777777" w:rsidR="00226059" w:rsidRPr="00EC270B" w:rsidRDefault="00226059" w:rsidP="00226059">
      <w:pPr>
        <w:pStyle w:val="PL"/>
        <w:rPr>
          <w:lang w:val="en-US"/>
        </w:rPr>
      </w:pPr>
      <w:r w:rsidRPr="00EC270B">
        <w:rPr>
          <w:lang w:val="en-US"/>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6008" w:name="OLE_LINK126"/>
      <w:bookmarkStart w:id="6009" w:name="OLE_LINK127"/>
      <w:bookmarkStart w:id="6010" w:name="OLE_LINK68"/>
      <w:bookmarkStart w:id="6011" w:name="OLE_LINK67"/>
      <w:r>
        <w:rPr>
          <w:snapToGrid w:val="0"/>
          <w:lang w:eastAsia="zh-CN"/>
        </w:rPr>
        <w:t>UESliceMaximumBitRate</w:t>
      </w:r>
      <w:bookmarkEnd w:id="6008"/>
      <w:r>
        <w:rPr>
          <w:snapToGrid w:val="0"/>
          <w:lang w:eastAsia="zh-CN"/>
        </w:rPr>
        <w:t>List</w:t>
      </w:r>
      <w:bookmarkEnd w:id="6009"/>
      <w:r>
        <w:rPr>
          <w:snapToGrid w:val="0"/>
        </w:rPr>
        <w:t xml:space="preserve"> ::= SEQUENCE (SIZE(1.. </w:t>
      </w:r>
      <w:r>
        <w:rPr>
          <w:rFonts w:cs="Arial"/>
          <w:szCs w:val="18"/>
          <w:lang w:eastAsia="ja-JP"/>
        </w:rPr>
        <w:t>maxnoofSMBRValues</w:t>
      </w:r>
      <w:r>
        <w:rPr>
          <w:snapToGrid w:val="0"/>
        </w:rPr>
        <w:t xml:space="preserve">)) OF </w:t>
      </w:r>
      <w:bookmarkStart w:id="6012" w:name="OLE_LINK131"/>
      <w:bookmarkStart w:id="6013" w:name="OLE_LINK130"/>
      <w:r>
        <w:rPr>
          <w:snapToGrid w:val="0"/>
          <w:lang w:eastAsia="zh-CN"/>
        </w:rPr>
        <w:t>UESliceMaximumBitRate</w:t>
      </w:r>
      <w:r>
        <w:rPr>
          <w:snapToGrid w:val="0"/>
        </w:rPr>
        <w:t>Item</w:t>
      </w:r>
      <w:bookmarkEnd w:id="6012"/>
      <w:bookmarkEnd w:id="6013"/>
    </w:p>
    <w:p w14:paraId="177335E3" w14:textId="77777777" w:rsidR="00FC324B" w:rsidRDefault="00FC324B" w:rsidP="00FC324B">
      <w:pPr>
        <w:pStyle w:val="PL"/>
        <w:rPr>
          <w:snapToGrid w:val="0"/>
        </w:rPr>
      </w:pPr>
      <w:bookmarkStart w:id="6014" w:name="OLE_LINK134"/>
      <w:r>
        <w:rPr>
          <w:snapToGrid w:val="0"/>
          <w:lang w:eastAsia="zh-CN"/>
        </w:rPr>
        <w:t>UESliceMaximumBitRate</w:t>
      </w:r>
      <w:r>
        <w:rPr>
          <w:snapToGrid w:val="0"/>
        </w:rPr>
        <w:t>Item</w:t>
      </w:r>
      <w:bookmarkEnd w:id="6014"/>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6015" w:name="OLE_LINK135"/>
      <w:r w:rsidRPr="00927103">
        <w:rPr>
          <w:snapToGrid w:val="0"/>
          <w:lang w:val="fr-FR" w:eastAsia="zh-CN"/>
        </w:rPr>
        <w:t>UESliceMaximumBitRate</w:t>
      </w:r>
      <w:r w:rsidRPr="00927103">
        <w:rPr>
          <w:snapToGrid w:val="0"/>
          <w:lang w:val="fr-FR"/>
        </w:rPr>
        <w:t>Item</w:t>
      </w:r>
      <w:bookmarkEnd w:id="6015"/>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6010"/>
      <w:bookmarkEnd w:id="6011"/>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lastRenderedPageBreak/>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lastRenderedPageBreak/>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lastRenderedPageBreak/>
        <w:t>-- ASN1STOP</w:t>
      </w:r>
    </w:p>
    <w:p w14:paraId="0834142E" w14:textId="77777777" w:rsidR="00FC324B" w:rsidRPr="00D629EF" w:rsidRDefault="00FC324B" w:rsidP="00FC324B">
      <w:pPr>
        <w:pStyle w:val="Heading3"/>
      </w:pPr>
      <w:bookmarkStart w:id="6016" w:name="_CR9_4_6"/>
      <w:bookmarkStart w:id="6017" w:name="_Toc20955685"/>
      <w:bookmarkStart w:id="6018" w:name="_Toc29461128"/>
      <w:bookmarkStart w:id="6019" w:name="_Toc29505860"/>
      <w:bookmarkStart w:id="6020" w:name="_Toc36556385"/>
      <w:bookmarkStart w:id="6021" w:name="_Toc45881872"/>
      <w:bookmarkStart w:id="6022" w:name="_Toc51852513"/>
      <w:bookmarkStart w:id="6023" w:name="_Toc56620464"/>
      <w:bookmarkStart w:id="6024" w:name="_Toc64448106"/>
      <w:bookmarkStart w:id="6025" w:name="_Toc74152882"/>
      <w:bookmarkStart w:id="6026" w:name="_Toc88656308"/>
      <w:bookmarkStart w:id="6027" w:name="_Toc88657367"/>
      <w:bookmarkStart w:id="6028" w:name="_Toc105657473"/>
      <w:bookmarkStart w:id="6029" w:name="_Toc106108854"/>
      <w:bookmarkStart w:id="6030" w:name="_Toc112687957"/>
      <w:bookmarkStart w:id="6031" w:name="_Toc209691619"/>
      <w:bookmarkEnd w:id="6016"/>
      <w:r w:rsidRPr="00D629EF">
        <w:t>9.4.6</w:t>
      </w:r>
      <w:r w:rsidRPr="00D629EF">
        <w:tab/>
        <w:t>Common Definitions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lastRenderedPageBreak/>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6032" w:name="_CR9_4_7"/>
      <w:bookmarkStart w:id="6033" w:name="_Toc20955686"/>
      <w:bookmarkStart w:id="6034" w:name="_Toc29461129"/>
      <w:bookmarkStart w:id="6035" w:name="_Toc29505861"/>
      <w:bookmarkStart w:id="6036" w:name="_Toc36556386"/>
      <w:bookmarkStart w:id="6037" w:name="_Toc45881873"/>
      <w:bookmarkStart w:id="6038" w:name="_Toc51852514"/>
      <w:bookmarkStart w:id="6039" w:name="_Toc56620465"/>
      <w:bookmarkStart w:id="6040" w:name="_Toc64448107"/>
      <w:bookmarkStart w:id="6041" w:name="_Toc74152883"/>
      <w:bookmarkStart w:id="6042" w:name="_Toc88656309"/>
      <w:bookmarkStart w:id="6043" w:name="_Toc88657368"/>
      <w:bookmarkStart w:id="6044" w:name="_Toc105657474"/>
      <w:bookmarkStart w:id="6045" w:name="_Toc106108855"/>
      <w:bookmarkStart w:id="6046" w:name="_Toc112687958"/>
      <w:bookmarkStart w:id="6047" w:name="_Toc209691620"/>
      <w:bookmarkEnd w:id="6032"/>
      <w:r w:rsidRPr="00D629EF">
        <w:t>9.4.7</w:t>
      </w:r>
      <w:r w:rsidRPr="00D629EF">
        <w:tab/>
        <w:t>Constant Definitions</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lastRenderedPageBreak/>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6048"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226059">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D31FBF0" w14:textId="77777777" w:rsidR="00226059" w:rsidRDefault="00FC324B" w:rsidP="00226059">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p w14:paraId="619B08A4" w14:textId="0DC84518" w:rsidR="00226059" w:rsidRPr="008D0DF6" w:rsidRDefault="00226059" w:rsidP="00226059">
      <w:pPr>
        <w:pStyle w:val="PL"/>
        <w:rPr>
          <w:snapToGrid w:val="0"/>
        </w:rPr>
      </w:pPr>
      <w:r w:rsidRPr="008D0DF6">
        <w:rPr>
          <w:snapToGrid w:val="0"/>
        </w:rPr>
        <w:t>id-dataCollectionReportingInitiation</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40</w:t>
      </w:r>
    </w:p>
    <w:p w14:paraId="13A76F58" w14:textId="570F6CB4" w:rsidR="00226059" w:rsidRPr="00D629EF" w:rsidRDefault="00226059" w:rsidP="00226059">
      <w:pPr>
        <w:pStyle w:val="PL"/>
        <w:rPr>
          <w:snapToGrid w:val="0"/>
        </w:rPr>
      </w:pPr>
      <w:r w:rsidRPr="008D0DF6">
        <w:rPr>
          <w:snapToGrid w:val="0"/>
        </w:rPr>
        <w:t>id-dataCollectionReporting</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41</w:t>
      </w:r>
    </w:p>
    <w:p w14:paraId="5547117A" w14:textId="19674ECD" w:rsidR="00FC324B" w:rsidRPr="00340237" w:rsidRDefault="00FC324B" w:rsidP="00FC324B">
      <w:pPr>
        <w:pStyle w:val="PL"/>
        <w:rPr>
          <w:snapToGrid w:val="0"/>
        </w:rPr>
      </w:pPr>
    </w:p>
    <w:bookmarkEnd w:id="6048"/>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lastRenderedPageBreak/>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29AB570A" w14:textId="77777777" w:rsidR="00226059" w:rsidRDefault="009E70E6" w:rsidP="00226059">
      <w:pPr>
        <w:pStyle w:val="PL"/>
        <w:spacing w:line="0" w:lineRule="atLeast"/>
        <w:rPr>
          <w:snapToGrid w:val="0"/>
          <w:lang w:eastAsia="zh-CN"/>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A46FFB4" w14:textId="2D36F107" w:rsidR="009E70E6" w:rsidRDefault="00226059" w:rsidP="00226059">
      <w:pPr>
        <w:pStyle w:val="PL"/>
        <w:rPr>
          <w:rFonts w:eastAsiaTheme="minorEastAsia"/>
          <w:szCs w:val="16"/>
          <w:lang w:val="en-US"/>
        </w:rPr>
      </w:pPr>
      <w:r>
        <w:t>maxnoofUEReports</w:t>
      </w:r>
      <w:r>
        <w:tab/>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16</w:t>
      </w:r>
    </w:p>
    <w:p w14:paraId="275B3514" w14:textId="77777777" w:rsidR="004962A3" w:rsidRDefault="004962A3" w:rsidP="004962A3">
      <w:pPr>
        <w:pStyle w:val="PL"/>
        <w:spacing w:line="0" w:lineRule="atLeast"/>
        <w:rPr>
          <w:lang w:eastAsia="zh-CN"/>
        </w:rPr>
      </w:pPr>
      <w:r>
        <w:rPr>
          <w:snapToGrid w:val="0"/>
        </w:rPr>
        <w:t>maxnoofThresholds</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t xml:space="preserve">INTEGER </w:t>
      </w:r>
      <w:r>
        <w:rPr>
          <w:snapToGrid w:val="0"/>
        </w:rPr>
        <w:t>::= 8</w:t>
      </w:r>
    </w:p>
    <w:p w14:paraId="542EED87" w14:textId="77777777" w:rsidR="004962A3" w:rsidRPr="004962A3" w:rsidRDefault="004962A3" w:rsidP="00226059">
      <w:pPr>
        <w:pStyle w:val="PL"/>
        <w:rPr>
          <w:rFonts w:eastAsiaTheme="minorEastAsia"/>
          <w:snapToGrid w:val="0"/>
        </w:rPr>
      </w:pP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lastRenderedPageBreak/>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lastRenderedPageBreak/>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6049"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049"/>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lastRenderedPageBreak/>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lastRenderedPageBreak/>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6050"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050"/>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6051" w:name="OLE_LINK70"/>
      <w:bookmarkStart w:id="6052"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6051"/>
    <w:bookmarkEnd w:id="6052"/>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AB5637A" w14:textId="77777777" w:rsidR="00F22200" w:rsidRPr="00397353" w:rsidRDefault="00676005" w:rsidP="00F22200">
      <w:pPr>
        <w:pStyle w:val="PL"/>
        <w:rPr>
          <w:snapToGrid w:val="0"/>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5F1BFBD4" w14:textId="08A21398" w:rsidR="00676005" w:rsidRPr="00F22200" w:rsidRDefault="00F22200" w:rsidP="005E45E9">
      <w:pPr>
        <w:pStyle w:val="PL"/>
        <w:rPr>
          <w:rFonts w:eastAsiaTheme="minorEastAsia"/>
          <w:snapToGrid w:val="0"/>
          <w:lang w:val="it-IT"/>
        </w:rPr>
      </w:pPr>
      <w:r w:rsidRPr="00397353">
        <w:rPr>
          <w:snapToGrid w:val="0"/>
        </w:rPr>
        <w:t>id-InactivityMonitoring</w:t>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t xml:space="preserve">ProtocolIE-ID ::= </w:t>
      </w:r>
      <w:r>
        <w:rPr>
          <w:rFonts w:eastAsiaTheme="minorEastAsia" w:hint="eastAsia"/>
          <w:snapToGrid w:val="0"/>
        </w:rPr>
        <w:t>220</w:t>
      </w:r>
    </w:p>
    <w:p w14:paraId="59E2BDD8" w14:textId="4CD66118" w:rsidR="005E45E9" w:rsidRPr="00415C69" w:rsidRDefault="00D218CB" w:rsidP="005E45E9">
      <w:pPr>
        <w:pStyle w:val="PL"/>
        <w:rPr>
          <w:snapToGrid w:val="0"/>
          <w:lang w:val="it-IT"/>
        </w:rPr>
      </w:pPr>
      <w:r w:rsidRPr="00943378">
        <w:rPr>
          <w:rFonts w:eastAsia="Malgun Gothic"/>
          <w:snapToGrid w:val="0"/>
          <w:lang w:val="it-IT"/>
        </w:rPr>
        <w:t>id-</w:t>
      </w:r>
      <w:r>
        <w:rPr>
          <w:snapToGrid w:val="0"/>
        </w:rPr>
        <w:t>MC</w:t>
      </w:r>
      <w:r w:rsidRPr="009F0204">
        <w:rPr>
          <w:noProof w:val="0"/>
          <w:snapToGrid w:val="0"/>
        </w:rPr>
        <w:t>BearerContext</w:t>
      </w:r>
      <w:r>
        <w:rPr>
          <w:noProof w:val="0"/>
          <w:snapToGrid w:val="0"/>
        </w:rPr>
        <w:t>NGUTnlInfoatNGRANReplaceRequest</w:t>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943378">
        <w:rPr>
          <w:snapToGrid w:val="0"/>
        </w:rPr>
        <w:t xml:space="preserve">ProtocolIE-ID ::= </w:t>
      </w:r>
      <w:r>
        <w:rPr>
          <w:rFonts w:eastAsiaTheme="minorEastAsia" w:hint="eastAsia"/>
          <w:snapToGrid w:val="0"/>
        </w:rPr>
        <w:t>221</w:t>
      </w:r>
    </w:p>
    <w:p w14:paraId="7E4BDB21" w14:textId="5757BC5F" w:rsidR="00D218CB" w:rsidRPr="000B0F88" w:rsidRDefault="005E45E9" w:rsidP="00226059">
      <w:pPr>
        <w:pStyle w:val="PL"/>
        <w:rPr>
          <w:rFonts w:eastAsiaTheme="minorEastAsia"/>
          <w:snapToGrid w:val="0"/>
        </w:rPr>
      </w:pPr>
      <w:r w:rsidRPr="00415C69">
        <w:rPr>
          <w:snapToGrid w:val="0"/>
        </w:rPr>
        <w:t>id-</w:t>
      </w:r>
      <w:r>
        <w:rPr>
          <w:rFonts w:hint="eastAsia"/>
          <w:snapToGrid w:val="0"/>
        </w:rPr>
        <w:t>LTM</w:t>
      </w:r>
      <w:r w:rsidRPr="00415C69">
        <w:rPr>
          <w:snapToGrid w:val="0"/>
        </w:rPr>
        <w:t>Initiation</w:t>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r>
      <w:r w:rsidRPr="00415C69">
        <w:rPr>
          <w:snapToGrid w:val="0"/>
        </w:rPr>
        <w:tab/>
        <w:t xml:space="preserve">ProtocolIE-ID ::= </w:t>
      </w:r>
      <w:r>
        <w:rPr>
          <w:snapToGrid w:val="0"/>
        </w:rPr>
        <w:t>222</w:t>
      </w:r>
    </w:p>
    <w:p w14:paraId="6B9C5CB7" w14:textId="5BE25C81" w:rsidR="00226059" w:rsidRPr="006525E8" w:rsidRDefault="00226059" w:rsidP="00226059">
      <w:pPr>
        <w:pStyle w:val="PL"/>
        <w:rPr>
          <w:rFonts w:eastAsia="Malgun Gothic"/>
          <w:lang w:val="it-IT"/>
        </w:rPr>
      </w:pPr>
      <w:r w:rsidRPr="006525E8">
        <w:rPr>
          <w:rFonts w:eastAsia="Malgun Gothic"/>
          <w:snapToGrid w:val="0"/>
          <w:lang w:val="it-IT"/>
        </w:rPr>
        <w:t>id-RegistrationRequestForDataCollection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223</w:t>
      </w:r>
    </w:p>
    <w:p w14:paraId="689DC413" w14:textId="1603B275" w:rsidR="00226059" w:rsidRPr="006525E8" w:rsidRDefault="00226059" w:rsidP="00226059">
      <w:pPr>
        <w:pStyle w:val="PL"/>
        <w:rPr>
          <w:rFonts w:eastAsia="Malgun Gothic"/>
          <w:snapToGrid w:val="0"/>
          <w:lang w:val="it-IT"/>
        </w:rPr>
      </w:pPr>
      <w:r w:rsidRPr="006525E8">
        <w:rPr>
          <w:rFonts w:eastAsia="Malgun Gothic"/>
          <w:snapToGrid w:val="0"/>
          <w:lang w:val="it-IT"/>
        </w:rPr>
        <w:t>id-ReportCharacteristicsForDataCollection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224</w:t>
      </w:r>
    </w:p>
    <w:p w14:paraId="077806D0" w14:textId="26E1F411" w:rsidR="00226059" w:rsidRPr="000D2B0E" w:rsidRDefault="00226059" w:rsidP="00226059">
      <w:pPr>
        <w:pStyle w:val="PL"/>
        <w:rPr>
          <w:rFonts w:eastAsia="Malgun Gothic"/>
          <w:snapToGrid w:val="0"/>
        </w:rPr>
      </w:pPr>
      <w:r w:rsidRPr="008D0DF6">
        <w:rPr>
          <w:rFonts w:eastAsia="Malgun Gothic"/>
          <w:snapToGrid w:val="0"/>
        </w:rPr>
        <w:t>id-ReportingPeriodicityForDataCollection</w:t>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t xml:space="preserve">ProtocolIE-ID ::= </w:t>
      </w:r>
      <w:r>
        <w:rPr>
          <w:rFonts w:eastAsia="Malgun Gothic"/>
          <w:snapToGrid w:val="0"/>
        </w:rPr>
        <w:t>225</w:t>
      </w:r>
    </w:p>
    <w:p w14:paraId="22AA2159" w14:textId="455D078B" w:rsidR="00226059" w:rsidRPr="000C68B9" w:rsidRDefault="00226059" w:rsidP="00226059">
      <w:pPr>
        <w:pStyle w:val="PL"/>
        <w:rPr>
          <w:rFonts w:eastAsia="SimSun"/>
          <w:snapToGrid w:val="0"/>
          <w:lang w:val="en-US"/>
        </w:rPr>
      </w:pPr>
      <w:r w:rsidRPr="000C68B9">
        <w:rPr>
          <w:rFonts w:eastAsia="SimSun"/>
          <w:snapToGrid w:val="0"/>
          <w:lang w:val="en-US"/>
        </w:rPr>
        <w:t>id-UEAssociatedInfoResult-List</w:t>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t xml:space="preserve">ProtocolIE-ID ::= </w:t>
      </w:r>
      <w:r>
        <w:rPr>
          <w:rFonts w:eastAsia="SimSun"/>
          <w:snapToGrid w:val="0"/>
          <w:lang w:val="en-US"/>
        </w:rPr>
        <w:t>226</w:t>
      </w:r>
    </w:p>
    <w:p w14:paraId="22E8FED7" w14:textId="1CF73165" w:rsidR="00676005" w:rsidRPr="00211027" w:rsidRDefault="00226059" w:rsidP="00226059">
      <w:pPr>
        <w:pStyle w:val="PL"/>
        <w:rPr>
          <w:rFonts w:eastAsia="Malgun Gothic"/>
          <w:noProof w:val="0"/>
          <w:snapToGrid w:val="0"/>
        </w:rPr>
      </w:pPr>
      <w:r w:rsidRPr="000C68B9">
        <w:rPr>
          <w:rFonts w:eastAsia="Malgun Gothic"/>
          <w:snapToGrid w:val="0"/>
          <w:lang w:val="en-US"/>
        </w:rPr>
        <w:t>id-DataCollectionID</w:t>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SimSun"/>
          <w:snapToGrid w:val="0"/>
          <w:lang w:val="en-US"/>
        </w:rPr>
        <w:t xml:space="preserve">ProtocolIE-ID ::= </w:t>
      </w:r>
      <w:r>
        <w:rPr>
          <w:rFonts w:eastAsia="SimSun"/>
          <w:snapToGrid w:val="0"/>
          <w:lang w:val="en-US"/>
        </w:rPr>
        <w:t>227</w:t>
      </w:r>
    </w:p>
    <w:p w14:paraId="46E7A0D7" w14:textId="522EB79F" w:rsidR="004962A3" w:rsidRPr="00533280" w:rsidRDefault="004962A3" w:rsidP="004962A3">
      <w:pPr>
        <w:pStyle w:val="PL"/>
        <w:rPr>
          <w:rFonts w:eastAsiaTheme="minorEastAsia"/>
        </w:rPr>
      </w:pPr>
      <w:r>
        <w:t>id-PduSetDelayBudgetDownlink</w:t>
      </w:r>
      <w:r w:rsidRPr="00482B26">
        <w:tab/>
      </w:r>
      <w:r w:rsidRPr="00482B26">
        <w:tab/>
      </w:r>
      <w:r w:rsidRPr="00482B26">
        <w:tab/>
      </w:r>
      <w:r w:rsidRPr="00482B26">
        <w:tab/>
      </w:r>
      <w:r w:rsidRPr="00482B26">
        <w:tab/>
      </w:r>
      <w:r>
        <w:tab/>
      </w:r>
      <w:r>
        <w:tab/>
      </w:r>
      <w:r>
        <w:tab/>
      </w:r>
      <w:r w:rsidRPr="00482B26">
        <w:tab/>
        <w:t xml:space="preserve">ProtocolIE-ID ::= </w:t>
      </w:r>
      <w:r>
        <w:rPr>
          <w:rFonts w:eastAsiaTheme="minorEastAsia" w:hint="eastAsia"/>
        </w:rPr>
        <w:t>228</w:t>
      </w:r>
    </w:p>
    <w:p w14:paraId="3F1229B4" w14:textId="654736FC" w:rsidR="004962A3" w:rsidRPr="00533280" w:rsidRDefault="004962A3" w:rsidP="004962A3">
      <w:pPr>
        <w:pStyle w:val="PL"/>
        <w:rPr>
          <w:rFonts w:eastAsiaTheme="minorEastAsia"/>
        </w:rPr>
      </w:pPr>
      <w:r>
        <w:t>id-PduSetDelayBudgetUplink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229</w:t>
      </w:r>
    </w:p>
    <w:p w14:paraId="36D6B0D0" w14:textId="781554C9" w:rsidR="004962A3" w:rsidRPr="00533280" w:rsidRDefault="004962A3" w:rsidP="004962A3">
      <w:pPr>
        <w:pStyle w:val="PL"/>
        <w:rPr>
          <w:rFonts w:eastAsiaTheme="minorEastAsia"/>
        </w:rPr>
      </w:pPr>
      <w:r>
        <w:t>id-PduSetErrorRateDownlink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230</w:t>
      </w:r>
    </w:p>
    <w:p w14:paraId="6549EDE8" w14:textId="65628ACB" w:rsidR="004962A3" w:rsidRPr="00533280" w:rsidRDefault="004962A3" w:rsidP="004962A3">
      <w:pPr>
        <w:pStyle w:val="PL"/>
        <w:spacing w:line="0" w:lineRule="atLeast"/>
        <w:rPr>
          <w:rFonts w:eastAsiaTheme="minorEastAsia"/>
          <w:snapToGrid w:val="0"/>
        </w:rPr>
      </w:pPr>
      <w:r>
        <w:t>id-PduSetErrorRateUplink</w:t>
      </w:r>
      <w:r w:rsidRPr="00482B26">
        <w:tab/>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231</w:t>
      </w:r>
    </w:p>
    <w:p w14:paraId="6038CF05" w14:textId="10737D9E" w:rsidR="004962A3" w:rsidRPr="00533280" w:rsidRDefault="004962A3" w:rsidP="004962A3">
      <w:pPr>
        <w:pStyle w:val="PL"/>
        <w:spacing w:line="0" w:lineRule="atLeast"/>
        <w:rPr>
          <w:rFonts w:eastAsiaTheme="minorEastAsia"/>
        </w:rPr>
      </w:pPr>
      <w:r>
        <w:rPr>
          <w:snapToGrid w:val="0"/>
        </w:rPr>
        <w:t>id-</w:t>
      </w:r>
      <w:r w:rsidRPr="002369EC">
        <w:rPr>
          <w:rFonts w:eastAsia="Yu Mincho"/>
        </w:rPr>
        <w:t>MonitoringRequestonAvailableBitrate</w:t>
      </w:r>
      <w:r w:rsidRPr="002369EC">
        <w:rPr>
          <w:rFonts w:eastAsia="Yu Mincho"/>
        </w:rPr>
        <w:tab/>
      </w:r>
      <w:r>
        <w:tab/>
      </w:r>
      <w:r>
        <w:tab/>
      </w:r>
      <w:r>
        <w:tab/>
      </w:r>
      <w:r>
        <w:tab/>
      </w:r>
      <w:r>
        <w:tab/>
        <w:t xml:space="preserve">ProtocolIE-ID ::= </w:t>
      </w:r>
      <w:r>
        <w:rPr>
          <w:rFonts w:eastAsiaTheme="minorEastAsia" w:hint="eastAsia"/>
        </w:rPr>
        <w:t>232</w:t>
      </w:r>
    </w:p>
    <w:p w14:paraId="7E6AE8AD" w14:textId="39A6D125" w:rsidR="004962A3" w:rsidRPr="00533280" w:rsidRDefault="004962A3" w:rsidP="004962A3">
      <w:pPr>
        <w:pStyle w:val="PL"/>
        <w:spacing w:line="0" w:lineRule="atLeast"/>
        <w:rPr>
          <w:rFonts w:eastAsiaTheme="minorEastAsia"/>
          <w:snapToGrid w:val="0"/>
        </w:rPr>
      </w:pPr>
      <w:r>
        <w:rPr>
          <w:rFonts w:hint="eastAsia"/>
          <w:snapToGrid w:val="0"/>
        </w:rPr>
        <w:t>id-MMSID</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snapToGrid w:val="0"/>
        </w:rPr>
        <w:t xml:space="preserve">ProtocolIE-ID ::= </w:t>
      </w:r>
      <w:r>
        <w:rPr>
          <w:rFonts w:eastAsiaTheme="minorEastAsia" w:hint="eastAsia"/>
          <w:snapToGrid w:val="0"/>
        </w:rPr>
        <w:t>233</w:t>
      </w:r>
    </w:p>
    <w:p w14:paraId="666D2A55" w14:textId="4FB23B80" w:rsidR="004962A3" w:rsidRPr="00533280" w:rsidRDefault="004962A3" w:rsidP="004962A3">
      <w:pPr>
        <w:pStyle w:val="PL"/>
        <w:rPr>
          <w:rFonts w:eastAsiaTheme="minorEastAsia"/>
          <w:lang w:val="en-US"/>
        </w:rPr>
      </w:pPr>
      <w:r>
        <w:t>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t xml:space="preserve">ProtocolIE-ID ::= </w:t>
      </w:r>
      <w:r>
        <w:rPr>
          <w:rFonts w:eastAsiaTheme="minorEastAsia" w:hint="eastAsia"/>
          <w:lang w:val="en-US"/>
        </w:rPr>
        <w:t>234</w:t>
      </w:r>
    </w:p>
    <w:p w14:paraId="04FDF7E4" w14:textId="03A18D26" w:rsidR="004962A3" w:rsidRPr="00533280" w:rsidRDefault="004962A3" w:rsidP="004962A3">
      <w:pPr>
        <w:pStyle w:val="PL"/>
        <w:spacing w:line="0" w:lineRule="atLeast"/>
        <w:rPr>
          <w:rFonts w:eastAsiaTheme="minorEastAsia"/>
          <w:lang w:val="en-US"/>
        </w:rPr>
      </w:pPr>
      <w:r>
        <w:t>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rPr>
          <w:rFonts w:eastAsiaTheme="minorEastAsia" w:hint="eastAsia"/>
          <w:lang w:val="en-US" w:eastAsia="zh-CN"/>
        </w:rPr>
        <w:tab/>
      </w:r>
      <w:r>
        <w:rPr>
          <w:rFonts w:eastAsiaTheme="minorEastAsia" w:hint="eastAsia"/>
          <w:lang w:val="en-US" w:eastAsia="zh-CN"/>
        </w:rPr>
        <w:tab/>
      </w:r>
      <w:r>
        <w:t xml:space="preserve">ProtocolIE-ID ::= </w:t>
      </w:r>
      <w:r>
        <w:rPr>
          <w:rFonts w:eastAsiaTheme="minorEastAsia" w:hint="eastAsia"/>
          <w:lang w:val="en-US"/>
        </w:rPr>
        <w:t>235</w:t>
      </w:r>
    </w:p>
    <w:p w14:paraId="1E1BA6B8" w14:textId="7BA9D95D" w:rsidR="004962A3" w:rsidRPr="00533280" w:rsidRDefault="004962A3" w:rsidP="004962A3">
      <w:pPr>
        <w:pStyle w:val="PL"/>
        <w:spacing w:line="0" w:lineRule="atLeast"/>
        <w:rPr>
          <w:rFonts w:eastAsiaTheme="minorEastAsia"/>
          <w:snapToGrid w:val="0"/>
        </w:rPr>
      </w:pPr>
      <w:r w:rsidRPr="00C971B2">
        <w:rPr>
          <w:snapToGrid w:val="0"/>
          <w:lang w:eastAsia="zh-CN"/>
        </w:rPr>
        <w:t>id-DL-PDU-Set-Info-Marking-Support-Ind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rFonts w:eastAsiaTheme="minorEastAsia" w:hint="eastAsia"/>
          <w:snapToGrid w:val="0"/>
        </w:rPr>
        <w:t>236</w:t>
      </w: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6053" w:name="_CR9_4_8"/>
      <w:bookmarkStart w:id="6054" w:name="_Toc20955687"/>
      <w:bookmarkStart w:id="6055" w:name="_Toc29461130"/>
      <w:bookmarkStart w:id="6056" w:name="_Toc29505862"/>
      <w:bookmarkStart w:id="6057" w:name="_Toc36556387"/>
      <w:bookmarkStart w:id="6058" w:name="_Toc45881874"/>
      <w:bookmarkStart w:id="6059" w:name="_Toc51852515"/>
      <w:bookmarkStart w:id="6060" w:name="_Toc56620466"/>
      <w:bookmarkStart w:id="6061" w:name="_Toc64448108"/>
      <w:bookmarkStart w:id="6062" w:name="_Toc74152884"/>
      <w:bookmarkStart w:id="6063" w:name="_Toc88656310"/>
      <w:bookmarkStart w:id="6064" w:name="_Toc88657369"/>
      <w:bookmarkStart w:id="6065" w:name="_Toc105657475"/>
      <w:bookmarkStart w:id="6066" w:name="_Toc106108856"/>
      <w:bookmarkStart w:id="6067" w:name="_Toc112687959"/>
      <w:bookmarkStart w:id="6068" w:name="_Toc209691621"/>
      <w:bookmarkEnd w:id="6053"/>
      <w:r w:rsidRPr="00673604">
        <w:t>9.4.8</w:t>
      </w:r>
      <w:r w:rsidRPr="00673604">
        <w:tab/>
        <w:t>Container Definitions</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lastRenderedPageBreak/>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69" w:name="_CR9_5"/>
      <w:bookmarkStart w:id="6070" w:name="_Toc209691622"/>
      <w:bookmarkEnd w:id="6069"/>
      <w:r w:rsidRPr="00D629EF">
        <w:t>9.5</w:t>
      </w:r>
      <w:r w:rsidRPr="00D629EF">
        <w:tab/>
        <w:t>Message Transfer Syntax</w:t>
      </w:r>
      <w:bookmarkEnd w:id="6070"/>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71" w:name="_CR9_6"/>
      <w:bookmarkStart w:id="6072" w:name="_Toc209691623"/>
      <w:bookmarkEnd w:id="6071"/>
      <w:r w:rsidRPr="00D629EF">
        <w:t>9.6</w:t>
      </w:r>
      <w:r w:rsidRPr="00D629EF">
        <w:tab/>
        <w:t>Timers</w:t>
      </w:r>
      <w:bookmarkEnd w:id="6072"/>
    </w:p>
    <w:p w14:paraId="1B8A186E" w14:textId="77777777" w:rsidR="00FC324B" w:rsidRPr="00D629EF" w:rsidRDefault="00FC324B" w:rsidP="00FC324B">
      <w:pPr>
        <w:pStyle w:val="Heading1"/>
      </w:pPr>
      <w:bookmarkStart w:id="6073" w:name="_CR10"/>
      <w:bookmarkStart w:id="6074" w:name="_Toc20955688"/>
      <w:bookmarkStart w:id="6075" w:name="_Toc29461131"/>
      <w:bookmarkStart w:id="6076" w:name="_Toc29505863"/>
      <w:bookmarkStart w:id="6077" w:name="_Toc36556388"/>
      <w:bookmarkStart w:id="6078" w:name="_Toc45881875"/>
      <w:bookmarkStart w:id="6079" w:name="_Toc51852516"/>
      <w:bookmarkStart w:id="6080" w:name="_Toc56620467"/>
      <w:bookmarkStart w:id="6081" w:name="_Toc64448109"/>
      <w:bookmarkStart w:id="6082" w:name="_Toc74152885"/>
      <w:bookmarkStart w:id="6083" w:name="_Toc88656311"/>
      <w:bookmarkStart w:id="6084" w:name="_Toc88657370"/>
      <w:bookmarkStart w:id="6085" w:name="_Toc105657476"/>
      <w:bookmarkStart w:id="6086" w:name="_Toc106108857"/>
      <w:bookmarkStart w:id="6087" w:name="_Toc112687960"/>
      <w:bookmarkStart w:id="6088" w:name="_Toc209691624"/>
      <w:bookmarkEnd w:id="6073"/>
      <w:r w:rsidRPr="00D629EF">
        <w:t>10</w:t>
      </w:r>
      <w:r w:rsidRPr="00D629EF">
        <w:tab/>
        <w:t>Handling of unknown, unforeseen and erroneous protocol data</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89"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89"/>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90" w:name="_CRAnnexAinformative"/>
      <w:bookmarkStart w:id="6091" w:name="historyclause"/>
      <w:bookmarkEnd w:id="6090"/>
      <w:r w:rsidRPr="00D629EF">
        <w:br w:type="page"/>
      </w:r>
      <w:bookmarkStart w:id="6092" w:name="_Toc20955689"/>
      <w:bookmarkStart w:id="6093" w:name="_Toc29461132"/>
      <w:bookmarkStart w:id="6094" w:name="_Toc29505864"/>
      <w:bookmarkStart w:id="6095" w:name="_Toc36556389"/>
      <w:bookmarkStart w:id="6096" w:name="_Toc45881876"/>
      <w:bookmarkStart w:id="6097" w:name="_Toc51852517"/>
      <w:bookmarkStart w:id="6098" w:name="_Toc56620468"/>
      <w:bookmarkStart w:id="6099" w:name="_Toc64448110"/>
      <w:bookmarkStart w:id="6100" w:name="_Toc74152886"/>
      <w:bookmarkStart w:id="6101" w:name="_Toc88656312"/>
      <w:bookmarkStart w:id="6102" w:name="_Toc88657371"/>
      <w:bookmarkStart w:id="6103" w:name="_Toc105657477"/>
      <w:bookmarkStart w:id="6104" w:name="_Toc106108858"/>
      <w:bookmarkStart w:id="6105" w:name="_Toc112687961"/>
      <w:bookmarkStart w:id="6106" w:name="_Toc209691625"/>
      <w:r w:rsidRPr="00D629EF">
        <w:lastRenderedPageBreak/>
        <w:t>Annex A (informative):</w:t>
      </w:r>
      <w:r w:rsidRPr="00D629EF">
        <w:br/>
        <w:t>Change History</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91"/>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c>
          <w:tcPr>
            <w:tcW w:w="418" w:type="pct"/>
            <w:shd w:val="solid" w:color="FFFFFF" w:fill="auto"/>
            <w:vAlign w:val="center"/>
          </w:tcPr>
          <w:p w14:paraId="67C8C9F4" w14:textId="75D96339" w:rsidR="003E43A1" w:rsidRDefault="003E43A1" w:rsidP="00B009A1">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1CF885A9" w14:textId="0D978E98" w:rsidR="003E43A1" w:rsidRDefault="003E43A1"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052C6D14" w14:textId="69404256" w:rsidR="003E43A1" w:rsidRDefault="003E43A1" w:rsidP="003E43A1">
            <w:pPr>
              <w:pStyle w:val="TAC"/>
              <w:keepNext w:val="0"/>
              <w:keepLines w:val="0"/>
              <w:widowControl w:val="0"/>
              <w:rPr>
                <w:rFonts w:cs="Arial"/>
                <w:color w:val="000000"/>
                <w:sz w:val="16"/>
                <w:szCs w:val="16"/>
              </w:rPr>
            </w:pPr>
            <w:r>
              <w:rPr>
                <w:rFonts w:cs="Arial"/>
                <w:color w:val="000000"/>
                <w:sz w:val="16"/>
                <w:szCs w:val="16"/>
              </w:rPr>
              <w:t>-</w:t>
            </w:r>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74BD3D05" w14:textId="266D6CDF" w:rsidR="003E43A1" w:rsidRDefault="003E43A1" w:rsidP="00B009A1">
            <w:pPr>
              <w:pStyle w:val="TAR"/>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1ADAD457" w14:textId="5CF1616F" w:rsidR="003E43A1" w:rsidRDefault="003E43A1" w:rsidP="00B009A1">
            <w:pPr>
              <w:pStyle w:val="TAC"/>
              <w:keepNext w:val="0"/>
              <w:keepLines w:val="0"/>
              <w:widowControl w:val="0"/>
              <w:rPr>
                <w:rFonts w:cs="Arial"/>
                <w:color w:val="000000"/>
                <w:sz w:val="16"/>
                <w:szCs w:val="16"/>
              </w:rPr>
            </w:pPr>
            <w:r>
              <w:rPr>
                <w:rFonts w:cs="Arial"/>
                <w:color w:val="000000"/>
                <w:sz w:val="16"/>
                <w:szCs w:val="16"/>
              </w:rPr>
              <w:t>-</w:t>
            </w:r>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rFonts w:cs="Arial"/>
                <w:color w:val="000000"/>
                <w:sz w:val="16"/>
                <w:szCs w:val="16"/>
              </w:rPr>
            </w:pPr>
            <w:r>
              <w:rPr>
                <w:rFonts w:cs="Arial"/>
                <w:color w:val="000000"/>
                <w:sz w:val="16"/>
                <w:szCs w:val="16"/>
              </w:rPr>
              <w:t>Editorial correction(removing a line mistakenly added while implementing CRs) by MCC</w:t>
            </w:r>
          </w:p>
        </w:tc>
        <w:tc>
          <w:tcPr>
            <w:tcW w:w="358" w:type="pct"/>
            <w:shd w:val="solid" w:color="FFFFFF" w:fill="auto"/>
            <w:vAlign w:val="center"/>
          </w:tcPr>
          <w:p w14:paraId="1991E8DA" w14:textId="1156F812" w:rsidR="003E43A1" w:rsidRDefault="003E43A1" w:rsidP="00B009A1">
            <w:pPr>
              <w:pStyle w:val="TAC"/>
              <w:keepNext w:val="0"/>
              <w:keepLines w:val="0"/>
              <w:widowControl w:val="0"/>
              <w:rPr>
                <w:rFonts w:cs="Arial"/>
                <w:color w:val="000000"/>
                <w:sz w:val="16"/>
                <w:szCs w:val="16"/>
              </w:rPr>
            </w:pPr>
            <w:r>
              <w:rPr>
                <w:rFonts w:cs="Arial"/>
                <w:color w:val="000000"/>
                <w:sz w:val="16"/>
                <w:szCs w:val="16"/>
              </w:rPr>
              <w:t>18.4.1</w:t>
            </w:r>
          </w:p>
        </w:tc>
      </w:tr>
      <w:tr w:rsidR="00F407F8" w:rsidRPr="00D629EF" w14:paraId="72F587E7" w14:textId="77777777" w:rsidTr="008B48EF">
        <w:tc>
          <w:tcPr>
            <w:tcW w:w="418" w:type="pct"/>
            <w:shd w:val="solid" w:color="FFFFFF" w:fill="auto"/>
            <w:vAlign w:val="center"/>
          </w:tcPr>
          <w:p w14:paraId="57AC55FA" w14:textId="6A07ED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096B37E2" w14:textId="4D4009B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14B8754" w14:textId="038BB0FA"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RP-251157</w:t>
            </w:r>
          </w:p>
        </w:tc>
        <w:tc>
          <w:tcPr>
            <w:tcW w:w="292" w:type="pct"/>
            <w:shd w:val="solid" w:color="FFFFFF" w:fill="auto"/>
            <w:vAlign w:val="center"/>
          </w:tcPr>
          <w:p w14:paraId="7993A47D" w14:textId="215C6F1F"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0139</w:t>
            </w:r>
          </w:p>
        </w:tc>
        <w:tc>
          <w:tcPr>
            <w:tcW w:w="219" w:type="pct"/>
            <w:shd w:val="solid" w:color="FFFFFF" w:fill="auto"/>
            <w:vAlign w:val="center"/>
          </w:tcPr>
          <w:p w14:paraId="301A3CBB" w14:textId="721FCB81"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7998AC5E" w14:textId="48CF0C7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71199B90" w14:textId="4A1F4F0F"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PDU session-level indirect data forwarding in split PDU session scenarios [Indirect_Data_Forwarding]</w:t>
            </w:r>
          </w:p>
        </w:tc>
        <w:tc>
          <w:tcPr>
            <w:tcW w:w="358" w:type="pct"/>
            <w:shd w:val="solid" w:color="FFFFFF" w:fill="auto"/>
            <w:vAlign w:val="center"/>
          </w:tcPr>
          <w:p w14:paraId="7E71E89B" w14:textId="2E28D402"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35E1918B" w14:textId="77777777" w:rsidTr="008B48EF">
        <w:tc>
          <w:tcPr>
            <w:tcW w:w="418" w:type="pct"/>
            <w:shd w:val="solid" w:color="FFFFFF" w:fill="auto"/>
            <w:vAlign w:val="center"/>
          </w:tcPr>
          <w:p w14:paraId="77F23EAF" w14:textId="6F5A173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235BC459" w14:textId="6E3A2FB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12885F14" w14:textId="25BDC338"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RP-251145</w:t>
            </w:r>
          </w:p>
        </w:tc>
        <w:tc>
          <w:tcPr>
            <w:tcW w:w="292" w:type="pct"/>
            <w:shd w:val="solid" w:color="FFFFFF" w:fill="auto"/>
            <w:vAlign w:val="center"/>
          </w:tcPr>
          <w:p w14:paraId="14B44674" w14:textId="02CB843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0153</w:t>
            </w:r>
          </w:p>
        </w:tc>
        <w:tc>
          <w:tcPr>
            <w:tcW w:w="219" w:type="pct"/>
            <w:shd w:val="solid" w:color="FFFFFF" w:fill="auto"/>
            <w:vAlign w:val="center"/>
          </w:tcPr>
          <w:p w14:paraId="62FF8EDB" w14:textId="549B38BF"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3</w:t>
            </w:r>
          </w:p>
        </w:tc>
        <w:tc>
          <w:tcPr>
            <w:tcW w:w="219" w:type="pct"/>
            <w:shd w:val="solid" w:color="FFFFFF" w:fill="auto"/>
            <w:vAlign w:val="center"/>
          </w:tcPr>
          <w:p w14:paraId="011842AD" w14:textId="61DCD54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A</w:t>
            </w:r>
          </w:p>
        </w:tc>
        <w:tc>
          <w:tcPr>
            <w:tcW w:w="2471" w:type="pct"/>
            <w:shd w:val="solid" w:color="FFFFFF" w:fill="auto"/>
            <w:vAlign w:val="center"/>
          </w:tcPr>
          <w:p w14:paraId="1AC29588" w14:textId="6FEEBFC2"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TSC Traffic Characteristics</w:t>
            </w:r>
          </w:p>
        </w:tc>
        <w:tc>
          <w:tcPr>
            <w:tcW w:w="358" w:type="pct"/>
            <w:shd w:val="solid" w:color="FFFFFF" w:fill="auto"/>
            <w:vAlign w:val="center"/>
          </w:tcPr>
          <w:p w14:paraId="35EF3C1A" w14:textId="353F73C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74715F0" w14:textId="77777777" w:rsidTr="008B48EF">
        <w:tc>
          <w:tcPr>
            <w:tcW w:w="418" w:type="pct"/>
            <w:shd w:val="solid" w:color="FFFFFF" w:fill="auto"/>
            <w:vAlign w:val="center"/>
          </w:tcPr>
          <w:p w14:paraId="2BF70DF5" w14:textId="5E4A8944"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FDF4007" w14:textId="6C80D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2A82614" w14:textId="4C4E7349"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RP-251151</w:t>
            </w:r>
          </w:p>
        </w:tc>
        <w:tc>
          <w:tcPr>
            <w:tcW w:w="292" w:type="pct"/>
            <w:shd w:val="solid" w:color="FFFFFF" w:fill="auto"/>
            <w:vAlign w:val="center"/>
          </w:tcPr>
          <w:p w14:paraId="37C9CFCB" w14:textId="5F1FFC02"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0160</w:t>
            </w:r>
          </w:p>
        </w:tc>
        <w:tc>
          <w:tcPr>
            <w:tcW w:w="219" w:type="pct"/>
            <w:shd w:val="solid" w:color="FFFFFF" w:fill="auto"/>
            <w:vAlign w:val="center"/>
          </w:tcPr>
          <w:p w14:paraId="54356268" w14:textId="6913B509"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1F0D0A72" w14:textId="3415121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52568903" w14:textId="2763741D"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Bearer Context NG-U TNL Information for an MBS Session</w:t>
            </w:r>
          </w:p>
        </w:tc>
        <w:tc>
          <w:tcPr>
            <w:tcW w:w="358" w:type="pct"/>
            <w:shd w:val="solid" w:color="FFFFFF" w:fill="auto"/>
            <w:vAlign w:val="center"/>
          </w:tcPr>
          <w:p w14:paraId="5CD30A82" w14:textId="2D6A572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43879720" w14:textId="77777777" w:rsidTr="008B48EF">
        <w:tc>
          <w:tcPr>
            <w:tcW w:w="418" w:type="pct"/>
            <w:shd w:val="solid" w:color="FFFFFF" w:fill="auto"/>
            <w:vAlign w:val="center"/>
          </w:tcPr>
          <w:p w14:paraId="201B1CD9" w14:textId="639D314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4B2E6804" w14:textId="2077612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4E5945F8" w14:textId="1EE0A993"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RP-251155</w:t>
            </w:r>
          </w:p>
        </w:tc>
        <w:tc>
          <w:tcPr>
            <w:tcW w:w="292" w:type="pct"/>
            <w:shd w:val="solid" w:color="FFFFFF" w:fill="auto"/>
            <w:vAlign w:val="center"/>
          </w:tcPr>
          <w:p w14:paraId="51DE1B73" w14:textId="3B2DDCC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0166</w:t>
            </w:r>
          </w:p>
        </w:tc>
        <w:tc>
          <w:tcPr>
            <w:tcW w:w="219" w:type="pct"/>
            <w:shd w:val="solid" w:color="FFFFFF" w:fill="auto"/>
            <w:vAlign w:val="center"/>
          </w:tcPr>
          <w:p w14:paraId="50CFFB3E" w14:textId="697B08F1"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55E66C03" w14:textId="3012F92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03CA9DEA" w14:textId="62EDA483"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for MDBV in alternative QoS</w:t>
            </w:r>
          </w:p>
        </w:tc>
        <w:tc>
          <w:tcPr>
            <w:tcW w:w="358" w:type="pct"/>
            <w:shd w:val="solid" w:color="FFFFFF" w:fill="auto"/>
            <w:vAlign w:val="center"/>
          </w:tcPr>
          <w:p w14:paraId="0F18BFED" w14:textId="51CD10C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D0C53CA" w14:textId="77777777" w:rsidTr="008B48EF">
        <w:tc>
          <w:tcPr>
            <w:tcW w:w="418" w:type="pct"/>
            <w:shd w:val="solid" w:color="FFFFFF" w:fill="auto"/>
            <w:vAlign w:val="center"/>
          </w:tcPr>
          <w:p w14:paraId="00F45300" w14:textId="43097E4E"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20E9B0" w14:textId="5E3F524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61B1D1BD" w14:textId="5440A1FE"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7DC82BEE" w14:textId="56024E25"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0172</w:t>
            </w:r>
          </w:p>
        </w:tc>
        <w:tc>
          <w:tcPr>
            <w:tcW w:w="219" w:type="pct"/>
            <w:shd w:val="solid" w:color="FFFFFF" w:fill="auto"/>
            <w:vAlign w:val="center"/>
          </w:tcPr>
          <w:p w14:paraId="034A355D" w14:textId="317CBA28"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 </w:t>
            </w:r>
          </w:p>
        </w:tc>
        <w:tc>
          <w:tcPr>
            <w:tcW w:w="219" w:type="pct"/>
            <w:shd w:val="solid" w:color="FFFFFF" w:fill="auto"/>
            <w:vAlign w:val="center"/>
          </w:tcPr>
          <w:p w14:paraId="50EDD37A" w14:textId="18FE6CC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4ED6CCFC" w14:textId="739F8C0B"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gNB-CU-UP ID IE in the GNB-CU-UP CONFIGURATION UPDATE message</w:t>
            </w:r>
          </w:p>
        </w:tc>
        <w:tc>
          <w:tcPr>
            <w:tcW w:w="358" w:type="pct"/>
            <w:shd w:val="solid" w:color="FFFFFF" w:fill="auto"/>
            <w:vAlign w:val="center"/>
          </w:tcPr>
          <w:p w14:paraId="2182ABFA" w14:textId="4ACC7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6DAB55AC" w14:textId="77777777" w:rsidTr="008B48EF">
        <w:tc>
          <w:tcPr>
            <w:tcW w:w="418" w:type="pct"/>
            <w:shd w:val="solid" w:color="FFFFFF" w:fill="auto"/>
            <w:vAlign w:val="center"/>
          </w:tcPr>
          <w:p w14:paraId="7E5FB61C" w14:textId="20168E0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DA3ACC" w14:textId="1C532A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270E69DF" w14:textId="067D6582"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6F00479B" w14:textId="3057F0AB"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0174</w:t>
            </w:r>
          </w:p>
        </w:tc>
        <w:tc>
          <w:tcPr>
            <w:tcW w:w="219" w:type="pct"/>
            <w:shd w:val="solid" w:color="FFFFFF" w:fill="auto"/>
            <w:vAlign w:val="center"/>
          </w:tcPr>
          <w:p w14:paraId="78C7FCF7" w14:textId="38B8AD1C"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1</w:t>
            </w:r>
          </w:p>
        </w:tc>
        <w:tc>
          <w:tcPr>
            <w:tcW w:w="219" w:type="pct"/>
            <w:shd w:val="solid" w:color="FFFFFF" w:fill="auto"/>
            <w:vAlign w:val="center"/>
          </w:tcPr>
          <w:p w14:paraId="2B409315" w14:textId="1FD5CE9C"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67575023" w14:textId="6863FC6E"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Security Indication and Security Result</w:t>
            </w:r>
          </w:p>
        </w:tc>
        <w:tc>
          <w:tcPr>
            <w:tcW w:w="358" w:type="pct"/>
            <w:shd w:val="solid" w:color="FFFFFF" w:fill="auto"/>
            <w:vAlign w:val="center"/>
          </w:tcPr>
          <w:p w14:paraId="1BAA41CF" w14:textId="5ED7E5E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7177D4" w:rsidRPr="00D629EF" w14:paraId="737296AD" w14:textId="77777777" w:rsidTr="00DB2D62">
        <w:tc>
          <w:tcPr>
            <w:tcW w:w="418" w:type="pct"/>
            <w:shd w:val="solid" w:color="FFFFFF" w:fill="auto"/>
          </w:tcPr>
          <w:p w14:paraId="747EA5C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shd w:val="solid" w:color="FFFFFF" w:fill="auto"/>
          </w:tcPr>
          <w:p w14:paraId="39A9FDF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shd w:val="solid" w:color="FFFFFF" w:fill="auto"/>
          </w:tcPr>
          <w:p w14:paraId="498185C9" w14:textId="2C4276AB"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RP-252677</w:t>
            </w:r>
          </w:p>
        </w:tc>
        <w:tc>
          <w:tcPr>
            <w:tcW w:w="292" w:type="pct"/>
            <w:shd w:val="solid" w:color="FFFFFF" w:fill="auto"/>
          </w:tcPr>
          <w:p w14:paraId="08F656AD"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0130</w:t>
            </w:r>
          </w:p>
        </w:tc>
        <w:tc>
          <w:tcPr>
            <w:tcW w:w="219" w:type="pct"/>
            <w:shd w:val="solid" w:color="FFFFFF" w:fill="auto"/>
          </w:tcPr>
          <w:p w14:paraId="6D67D87A" w14:textId="77777777" w:rsidR="007177D4" w:rsidRPr="006800BA" w:rsidRDefault="007177D4" w:rsidP="007177D4">
            <w:pPr>
              <w:pStyle w:val="TAR"/>
              <w:keepNext w:val="0"/>
              <w:keepLines w:val="0"/>
              <w:widowControl w:val="0"/>
              <w:jc w:val="center"/>
              <w:rPr>
                <w:rFonts w:cs="Arial"/>
                <w:sz w:val="16"/>
                <w:szCs w:val="16"/>
              </w:rPr>
            </w:pPr>
            <w:r w:rsidRPr="002B1167">
              <w:rPr>
                <w:rFonts w:cs="Arial"/>
                <w:sz w:val="16"/>
                <w:szCs w:val="16"/>
              </w:rPr>
              <w:t>10</w:t>
            </w:r>
          </w:p>
        </w:tc>
        <w:tc>
          <w:tcPr>
            <w:tcW w:w="219" w:type="pct"/>
            <w:shd w:val="solid" w:color="FFFFFF" w:fill="auto"/>
          </w:tcPr>
          <w:p w14:paraId="43E8B1E9"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B</w:t>
            </w:r>
          </w:p>
        </w:tc>
        <w:tc>
          <w:tcPr>
            <w:tcW w:w="2471" w:type="pct"/>
            <w:shd w:val="solid" w:color="FFFFFF" w:fill="auto"/>
          </w:tcPr>
          <w:p w14:paraId="50FE1F92"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Introducing Rel-19 Mobility enhancement</w:t>
            </w:r>
          </w:p>
        </w:tc>
        <w:tc>
          <w:tcPr>
            <w:tcW w:w="358" w:type="pct"/>
            <w:shd w:val="solid" w:color="FFFFFF" w:fill="auto"/>
          </w:tcPr>
          <w:p w14:paraId="400DFB68"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77F75D49" w14:textId="77777777" w:rsidTr="00DB2D62">
        <w:tc>
          <w:tcPr>
            <w:tcW w:w="418" w:type="pct"/>
            <w:shd w:val="solid" w:color="FFFFFF" w:fill="auto"/>
          </w:tcPr>
          <w:p w14:paraId="0E0B592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shd w:val="solid" w:color="FFFFFF" w:fill="auto"/>
          </w:tcPr>
          <w:p w14:paraId="6467A24D"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shd w:val="solid" w:color="FFFFFF" w:fill="auto"/>
          </w:tcPr>
          <w:p w14:paraId="76CA5736" w14:textId="0A09830F"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RP-252686</w:t>
            </w:r>
          </w:p>
        </w:tc>
        <w:tc>
          <w:tcPr>
            <w:tcW w:w="292" w:type="pct"/>
            <w:shd w:val="solid" w:color="FFFFFF" w:fill="auto"/>
          </w:tcPr>
          <w:p w14:paraId="4B809A64"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0143</w:t>
            </w:r>
          </w:p>
        </w:tc>
        <w:tc>
          <w:tcPr>
            <w:tcW w:w="219" w:type="pct"/>
            <w:shd w:val="solid" w:color="FFFFFF" w:fill="auto"/>
          </w:tcPr>
          <w:p w14:paraId="1FAFDE33" w14:textId="77777777" w:rsidR="007177D4" w:rsidRPr="00D80F13" w:rsidRDefault="007177D4" w:rsidP="007177D4">
            <w:pPr>
              <w:pStyle w:val="TAR"/>
              <w:keepNext w:val="0"/>
              <w:keepLines w:val="0"/>
              <w:widowControl w:val="0"/>
              <w:jc w:val="center"/>
              <w:rPr>
                <w:rFonts w:cs="Arial"/>
                <w:color w:val="000000"/>
                <w:sz w:val="16"/>
                <w:szCs w:val="16"/>
              </w:rPr>
            </w:pPr>
            <w:r w:rsidRPr="006800BA">
              <w:rPr>
                <w:rFonts w:cs="Arial"/>
                <w:sz w:val="16"/>
                <w:szCs w:val="16"/>
              </w:rPr>
              <w:t>4</w:t>
            </w:r>
          </w:p>
        </w:tc>
        <w:tc>
          <w:tcPr>
            <w:tcW w:w="219" w:type="pct"/>
            <w:shd w:val="solid" w:color="FFFFFF" w:fill="auto"/>
          </w:tcPr>
          <w:p w14:paraId="38EC0546"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B</w:t>
            </w:r>
          </w:p>
        </w:tc>
        <w:tc>
          <w:tcPr>
            <w:tcW w:w="2471" w:type="pct"/>
            <w:shd w:val="solid" w:color="FFFFFF" w:fill="auto"/>
          </w:tcPr>
          <w:p w14:paraId="5193117D"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Inactivity Timer for Fixed Wireless Access [Inactivity_Timer_FWA]</w:t>
            </w:r>
          </w:p>
        </w:tc>
        <w:tc>
          <w:tcPr>
            <w:tcW w:w="358" w:type="pct"/>
            <w:shd w:val="solid" w:color="FFFFFF" w:fill="auto"/>
          </w:tcPr>
          <w:p w14:paraId="1212D80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3BCDB016" w14:textId="77777777" w:rsidTr="00DB2D62">
        <w:tc>
          <w:tcPr>
            <w:tcW w:w="418" w:type="pct"/>
            <w:shd w:val="solid" w:color="FFFFFF" w:fill="auto"/>
          </w:tcPr>
          <w:p w14:paraId="67C2AF4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shd w:val="solid" w:color="FFFFFF" w:fill="auto"/>
          </w:tcPr>
          <w:p w14:paraId="32CC31D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shd w:val="solid" w:color="FFFFFF" w:fill="auto"/>
          </w:tcPr>
          <w:p w14:paraId="5EA17553" w14:textId="4CCD0E5B"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2" w:type="pct"/>
            <w:shd w:val="solid" w:color="FFFFFF" w:fill="auto"/>
          </w:tcPr>
          <w:p w14:paraId="731ED80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0144</w:t>
            </w:r>
          </w:p>
        </w:tc>
        <w:tc>
          <w:tcPr>
            <w:tcW w:w="219" w:type="pct"/>
            <w:shd w:val="solid" w:color="FFFFFF" w:fill="auto"/>
          </w:tcPr>
          <w:p w14:paraId="01526D72" w14:textId="77777777" w:rsidR="007177D4" w:rsidRPr="00D80F13" w:rsidRDefault="007177D4" w:rsidP="007177D4">
            <w:pPr>
              <w:pStyle w:val="TAR"/>
              <w:keepNext w:val="0"/>
              <w:keepLines w:val="0"/>
              <w:widowControl w:val="0"/>
              <w:jc w:val="center"/>
              <w:rPr>
                <w:rFonts w:cs="Arial"/>
                <w:color w:val="000000"/>
                <w:sz w:val="16"/>
                <w:szCs w:val="16"/>
              </w:rPr>
            </w:pPr>
            <w:r w:rsidRPr="006800BA">
              <w:rPr>
                <w:rFonts w:cs="Arial"/>
                <w:sz w:val="16"/>
                <w:szCs w:val="16"/>
              </w:rPr>
              <w:t>2</w:t>
            </w:r>
          </w:p>
        </w:tc>
        <w:tc>
          <w:tcPr>
            <w:tcW w:w="219" w:type="pct"/>
            <w:shd w:val="solid" w:color="FFFFFF" w:fill="auto"/>
          </w:tcPr>
          <w:p w14:paraId="523D6D47"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F</w:t>
            </w:r>
          </w:p>
        </w:tc>
        <w:tc>
          <w:tcPr>
            <w:tcW w:w="2471" w:type="pct"/>
            <w:shd w:val="solid" w:color="FFFFFF" w:fill="auto"/>
          </w:tcPr>
          <w:p w14:paraId="199625D9"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Correction of message level criticality of E1AP procedures</w:t>
            </w:r>
          </w:p>
        </w:tc>
        <w:tc>
          <w:tcPr>
            <w:tcW w:w="358" w:type="pct"/>
            <w:shd w:val="solid" w:color="FFFFFF" w:fill="auto"/>
          </w:tcPr>
          <w:p w14:paraId="3036A7BC"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5F42F1EC" w14:textId="77777777" w:rsidTr="00DB2D62">
        <w:tc>
          <w:tcPr>
            <w:tcW w:w="418" w:type="pct"/>
            <w:shd w:val="solid" w:color="FFFFFF" w:fill="auto"/>
          </w:tcPr>
          <w:p w14:paraId="5CE91F3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shd w:val="solid" w:color="FFFFFF" w:fill="auto"/>
          </w:tcPr>
          <w:p w14:paraId="765EADE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shd w:val="solid" w:color="FFFFFF" w:fill="auto"/>
          </w:tcPr>
          <w:p w14:paraId="2941A672" w14:textId="02AF28B3"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shd w:val="solid" w:color="FFFFFF" w:fill="auto"/>
          </w:tcPr>
          <w:p w14:paraId="569B3A41"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0146</w:t>
            </w:r>
          </w:p>
        </w:tc>
        <w:tc>
          <w:tcPr>
            <w:tcW w:w="219" w:type="pct"/>
            <w:shd w:val="solid" w:color="FFFFFF" w:fill="auto"/>
          </w:tcPr>
          <w:p w14:paraId="1C16BD76" w14:textId="77777777" w:rsidR="007177D4" w:rsidRPr="00D80F13" w:rsidRDefault="007177D4" w:rsidP="007177D4">
            <w:pPr>
              <w:pStyle w:val="TAR"/>
              <w:keepNext w:val="0"/>
              <w:keepLines w:val="0"/>
              <w:widowControl w:val="0"/>
              <w:jc w:val="center"/>
              <w:rPr>
                <w:rFonts w:cs="Arial"/>
                <w:color w:val="000000"/>
                <w:sz w:val="16"/>
                <w:szCs w:val="16"/>
              </w:rPr>
            </w:pPr>
            <w:r w:rsidRPr="006800BA">
              <w:rPr>
                <w:rFonts w:cs="Arial"/>
                <w:sz w:val="16"/>
                <w:szCs w:val="16"/>
              </w:rPr>
              <w:t>4</w:t>
            </w:r>
          </w:p>
        </w:tc>
        <w:tc>
          <w:tcPr>
            <w:tcW w:w="219" w:type="pct"/>
            <w:shd w:val="solid" w:color="FFFFFF" w:fill="auto"/>
          </w:tcPr>
          <w:p w14:paraId="2F6F1649"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F</w:t>
            </w:r>
          </w:p>
        </w:tc>
        <w:tc>
          <w:tcPr>
            <w:tcW w:w="2471" w:type="pct"/>
            <w:shd w:val="solid" w:color="FFFFFF" w:fill="auto"/>
          </w:tcPr>
          <w:p w14:paraId="53B6ADC2"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Recovery of N3mb path failure for unicast transport of multicast session</w:t>
            </w:r>
          </w:p>
        </w:tc>
        <w:tc>
          <w:tcPr>
            <w:tcW w:w="358" w:type="pct"/>
            <w:shd w:val="solid" w:color="FFFFFF" w:fill="auto"/>
          </w:tcPr>
          <w:p w14:paraId="2234D10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6DF65904" w14:textId="77777777" w:rsidTr="00DB2D62">
        <w:tc>
          <w:tcPr>
            <w:tcW w:w="418" w:type="pct"/>
            <w:shd w:val="solid" w:color="FFFFFF" w:fill="auto"/>
          </w:tcPr>
          <w:p w14:paraId="2647CD6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shd w:val="solid" w:color="FFFFFF" w:fill="auto"/>
          </w:tcPr>
          <w:p w14:paraId="2BA03DD1"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shd w:val="solid" w:color="FFFFFF" w:fill="auto"/>
          </w:tcPr>
          <w:p w14:paraId="3D703A64" w14:textId="1965C870"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shd w:val="solid" w:color="FFFFFF" w:fill="auto"/>
          </w:tcPr>
          <w:p w14:paraId="157CE26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0169</w:t>
            </w:r>
          </w:p>
        </w:tc>
        <w:tc>
          <w:tcPr>
            <w:tcW w:w="219" w:type="pct"/>
            <w:shd w:val="solid" w:color="FFFFFF" w:fill="auto"/>
          </w:tcPr>
          <w:p w14:paraId="73063540" w14:textId="77777777" w:rsidR="007177D4" w:rsidRPr="00D80F13" w:rsidRDefault="007177D4" w:rsidP="007177D4">
            <w:pPr>
              <w:pStyle w:val="TAR"/>
              <w:keepNext w:val="0"/>
              <w:keepLines w:val="0"/>
              <w:widowControl w:val="0"/>
              <w:jc w:val="center"/>
              <w:rPr>
                <w:rFonts w:cs="Arial"/>
                <w:color w:val="000000"/>
                <w:sz w:val="16"/>
                <w:szCs w:val="16"/>
              </w:rPr>
            </w:pPr>
            <w:r w:rsidRPr="006800BA">
              <w:rPr>
                <w:rFonts w:cs="Arial"/>
                <w:sz w:val="16"/>
                <w:szCs w:val="16"/>
              </w:rPr>
              <w:t>1</w:t>
            </w:r>
          </w:p>
        </w:tc>
        <w:tc>
          <w:tcPr>
            <w:tcW w:w="219" w:type="pct"/>
            <w:shd w:val="solid" w:color="FFFFFF" w:fill="auto"/>
          </w:tcPr>
          <w:p w14:paraId="5035BC0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B</w:t>
            </w:r>
          </w:p>
        </w:tc>
        <w:tc>
          <w:tcPr>
            <w:tcW w:w="2471" w:type="pct"/>
            <w:shd w:val="solid" w:color="FFFFFF" w:fill="auto"/>
          </w:tcPr>
          <w:p w14:paraId="387C3CD4"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Trace Depth for Vendor Specific Trace Record</w:t>
            </w:r>
          </w:p>
        </w:tc>
        <w:tc>
          <w:tcPr>
            <w:tcW w:w="358" w:type="pct"/>
            <w:shd w:val="solid" w:color="FFFFFF" w:fill="auto"/>
          </w:tcPr>
          <w:p w14:paraId="11365F6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2B5BA517" w14:textId="77777777" w:rsidTr="00DB2D62">
        <w:tc>
          <w:tcPr>
            <w:tcW w:w="418" w:type="pct"/>
            <w:shd w:val="solid" w:color="FFFFFF" w:fill="auto"/>
          </w:tcPr>
          <w:p w14:paraId="1EC1D88E"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shd w:val="solid" w:color="FFFFFF" w:fill="auto"/>
          </w:tcPr>
          <w:p w14:paraId="0D9D7AD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shd w:val="solid" w:color="FFFFFF" w:fill="auto"/>
          </w:tcPr>
          <w:p w14:paraId="6D7EF108" w14:textId="2577F1C4"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RP-252682</w:t>
            </w:r>
          </w:p>
        </w:tc>
        <w:tc>
          <w:tcPr>
            <w:tcW w:w="292" w:type="pct"/>
            <w:shd w:val="solid" w:color="FFFFFF" w:fill="auto"/>
          </w:tcPr>
          <w:p w14:paraId="39F1B911"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0170</w:t>
            </w:r>
          </w:p>
        </w:tc>
        <w:tc>
          <w:tcPr>
            <w:tcW w:w="219" w:type="pct"/>
            <w:shd w:val="solid" w:color="FFFFFF" w:fill="auto"/>
          </w:tcPr>
          <w:p w14:paraId="09559014" w14:textId="77777777" w:rsidR="007177D4" w:rsidRPr="006800BA" w:rsidRDefault="007177D4" w:rsidP="007177D4">
            <w:pPr>
              <w:pStyle w:val="TAR"/>
              <w:keepNext w:val="0"/>
              <w:keepLines w:val="0"/>
              <w:widowControl w:val="0"/>
              <w:jc w:val="center"/>
              <w:rPr>
                <w:rFonts w:cs="Arial"/>
                <w:sz w:val="16"/>
                <w:szCs w:val="16"/>
              </w:rPr>
            </w:pPr>
            <w:r w:rsidRPr="002B1167">
              <w:rPr>
                <w:rFonts w:cs="Arial"/>
                <w:sz w:val="16"/>
                <w:szCs w:val="16"/>
              </w:rPr>
              <w:t>4</w:t>
            </w:r>
          </w:p>
        </w:tc>
        <w:tc>
          <w:tcPr>
            <w:tcW w:w="219" w:type="pct"/>
            <w:shd w:val="solid" w:color="FFFFFF" w:fill="auto"/>
          </w:tcPr>
          <w:p w14:paraId="32850D0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B</w:t>
            </w:r>
          </w:p>
        </w:tc>
        <w:tc>
          <w:tcPr>
            <w:tcW w:w="2471" w:type="pct"/>
            <w:shd w:val="solid" w:color="FFFFFF" w:fill="auto"/>
          </w:tcPr>
          <w:p w14:paraId="3550D2FB"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enhancements on AI/ML for NG-RAN</w:t>
            </w:r>
          </w:p>
        </w:tc>
        <w:tc>
          <w:tcPr>
            <w:tcW w:w="358" w:type="pct"/>
            <w:shd w:val="solid" w:color="FFFFFF" w:fill="auto"/>
          </w:tcPr>
          <w:p w14:paraId="78BAA51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06915ECF" w14:textId="77777777" w:rsidTr="00DB2D62">
        <w:tc>
          <w:tcPr>
            <w:tcW w:w="418" w:type="pct"/>
            <w:shd w:val="solid" w:color="FFFFFF" w:fill="auto"/>
          </w:tcPr>
          <w:p w14:paraId="75D93F70"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shd w:val="solid" w:color="FFFFFF" w:fill="auto"/>
          </w:tcPr>
          <w:p w14:paraId="2A63B4F5"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shd w:val="solid" w:color="FFFFFF" w:fill="auto"/>
          </w:tcPr>
          <w:p w14:paraId="4E21EBDA" w14:textId="7FCA2127"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RP-252679</w:t>
            </w:r>
          </w:p>
        </w:tc>
        <w:tc>
          <w:tcPr>
            <w:tcW w:w="292" w:type="pct"/>
            <w:shd w:val="solid" w:color="FFFFFF" w:fill="auto"/>
          </w:tcPr>
          <w:p w14:paraId="0661E3AA"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0171</w:t>
            </w:r>
          </w:p>
        </w:tc>
        <w:tc>
          <w:tcPr>
            <w:tcW w:w="219" w:type="pct"/>
            <w:shd w:val="solid" w:color="FFFFFF" w:fill="auto"/>
          </w:tcPr>
          <w:p w14:paraId="74679F96" w14:textId="77777777" w:rsidR="007177D4" w:rsidRPr="006800BA" w:rsidRDefault="007177D4" w:rsidP="007177D4">
            <w:pPr>
              <w:pStyle w:val="TAR"/>
              <w:keepNext w:val="0"/>
              <w:keepLines w:val="0"/>
              <w:widowControl w:val="0"/>
              <w:jc w:val="center"/>
              <w:rPr>
                <w:rFonts w:cs="Arial"/>
                <w:sz w:val="16"/>
                <w:szCs w:val="16"/>
              </w:rPr>
            </w:pPr>
            <w:r w:rsidRPr="002B1167">
              <w:rPr>
                <w:rFonts w:cs="Arial"/>
                <w:sz w:val="16"/>
                <w:szCs w:val="16"/>
              </w:rPr>
              <w:t>4</w:t>
            </w:r>
          </w:p>
        </w:tc>
        <w:tc>
          <w:tcPr>
            <w:tcW w:w="219" w:type="pct"/>
            <w:shd w:val="solid" w:color="FFFFFF" w:fill="auto"/>
          </w:tcPr>
          <w:p w14:paraId="46622B7D"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B</w:t>
            </w:r>
          </w:p>
        </w:tc>
        <w:tc>
          <w:tcPr>
            <w:tcW w:w="2471" w:type="pct"/>
            <w:shd w:val="solid" w:color="FFFFFF" w:fill="auto"/>
          </w:tcPr>
          <w:p w14:paraId="3F2B26C3"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XR enhancements</w:t>
            </w:r>
          </w:p>
        </w:tc>
        <w:tc>
          <w:tcPr>
            <w:tcW w:w="358" w:type="pct"/>
            <w:shd w:val="solid" w:color="FFFFFF" w:fill="auto"/>
          </w:tcPr>
          <w:p w14:paraId="757AE433"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bl>
    <w:p w14:paraId="2766881D" w14:textId="77777777" w:rsidR="002B1167" w:rsidRPr="00F407F8" w:rsidRDefault="002B1167" w:rsidP="00A85C4E">
      <w:pPr>
        <w:rPr>
          <w:rFonts w:eastAsiaTheme="minorEastAsia"/>
        </w:rPr>
      </w:pPr>
    </w:p>
    <w:sectPr w:rsidR="002B1167" w:rsidRPr="00F407F8" w:rsidSect="00922B45">
      <w:headerReference w:type="default" r:id="rId127"/>
      <w:footerReference w:type="default" r:id="rId128"/>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02DC5" w14:textId="77777777" w:rsidR="00DD1078" w:rsidRDefault="00DD1078">
      <w:r>
        <w:separator/>
      </w:r>
    </w:p>
  </w:endnote>
  <w:endnote w:type="continuationSeparator" w:id="0">
    <w:p w14:paraId="1B347464" w14:textId="77777777" w:rsidR="00DD1078" w:rsidRDefault="00DD1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default"/>
    <w:sig w:usb0="FFFFFFFF" w:usb1="E9FFFFFF" w:usb2="0000003F" w:usb3="00000000" w:csb0="603F01FF" w:csb1="FFFF0000"/>
  </w:font>
  <w:font w:name="Geneva">
    <w:altName w:val="Arial"/>
    <w:charset w:val="00"/>
    <w:family w:val="swiss"/>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36BF96" w14:textId="77777777" w:rsidR="00DD1078" w:rsidRDefault="00DD1078">
      <w:r>
        <w:separator/>
      </w:r>
    </w:p>
  </w:footnote>
  <w:footnote w:type="continuationSeparator" w:id="0">
    <w:p w14:paraId="0679D1A1" w14:textId="77777777" w:rsidR="00DD1078" w:rsidRDefault="00DD1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1474676B"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00F">
      <w:rPr>
        <w:rFonts w:ascii="Arial" w:hAnsi="Arial" w:cs="Arial"/>
        <w:b/>
        <w:noProof/>
        <w:sz w:val="18"/>
        <w:szCs w:val="18"/>
      </w:rPr>
      <w:t>3GPP TS 37.483 V19.0.0 (2025-09)</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100ABCB5"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700F">
      <w:rPr>
        <w:rFonts w:ascii="Arial" w:hAnsi="Arial" w:cs="Arial"/>
        <w:b/>
        <w:noProof/>
        <w:sz w:val="18"/>
        <w:szCs w:val="18"/>
      </w:rPr>
      <w:t>Release 19</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117E07E3"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00F">
      <w:rPr>
        <w:rFonts w:ascii="Arial" w:hAnsi="Arial" w:cs="Arial"/>
        <w:b/>
        <w:noProof/>
        <w:sz w:val="18"/>
        <w:szCs w:val="18"/>
      </w:rPr>
      <w:t>3GPP TS 37.483 V19.0.0 (2025-09)</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6AA886C3"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700F">
      <w:rPr>
        <w:rFonts w:ascii="Arial" w:hAnsi="Arial" w:cs="Arial"/>
        <w:b/>
        <w:noProof/>
        <w:sz w:val="18"/>
        <w:szCs w:val="18"/>
      </w:rPr>
      <w:t>Release 19</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96"/>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4FA5"/>
    <w:rsid w:val="0005637D"/>
    <w:rsid w:val="000564ED"/>
    <w:rsid w:val="00057EA5"/>
    <w:rsid w:val="00060BC9"/>
    <w:rsid w:val="000612B9"/>
    <w:rsid w:val="000616C5"/>
    <w:rsid w:val="000620E2"/>
    <w:rsid w:val="000621FF"/>
    <w:rsid w:val="00062DCA"/>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0F88"/>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1986"/>
    <w:rsid w:val="000D2DE1"/>
    <w:rsid w:val="000D2FF6"/>
    <w:rsid w:val="000D39B8"/>
    <w:rsid w:val="000D40B6"/>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52"/>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3F13"/>
    <w:rsid w:val="00185467"/>
    <w:rsid w:val="001856E0"/>
    <w:rsid w:val="001905EA"/>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28C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40E"/>
    <w:rsid w:val="00206905"/>
    <w:rsid w:val="002069C5"/>
    <w:rsid w:val="00211027"/>
    <w:rsid w:val="002113DD"/>
    <w:rsid w:val="00213370"/>
    <w:rsid w:val="00213E46"/>
    <w:rsid w:val="00214E12"/>
    <w:rsid w:val="00220933"/>
    <w:rsid w:val="00222426"/>
    <w:rsid w:val="002230B2"/>
    <w:rsid w:val="002233A1"/>
    <w:rsid w:val="00223B12"/>
    <w:rsid w:val="00226059"/>
    <w:rsid w:val="002260B8"/>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A70E3"/>
    <w:rsid w:val="002B0926"/>
    <w:rsid w:val="002B0A7E"/>
    <w:rsid w:val="002B0DF4"/>
    <w:rsid w:val="002B1167"/>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07A6"/>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375D"/>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4CAD"/>
    <w:rsid w:val="003F58C2"/>
    <w:rsid w:val="003F630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62A3"/>
    <w:rsid w:val="00497358"/>
    <w:rsid w:val="004A1111"/>
    <w:rsid w:val="004A13DF"/>
    <w:rsid w:val="004A3284"/>
    <w:rsid w:val="004A36C7"/>
    <w:rsid w:val="004A463A"/>
    <w:rsid w:val="004A7F41"/>
    <w:rsid w:val="004B08F5"/>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0C4"/>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803"/>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3CB"/>
    <w:rsid w:val="005B3C2D"/>
    <w:rsid w:val="005B3C76"/>
    <w:rsid w:val="005B6001"/>
    <w:rsid w:val="005B781B"/>
    <w:rsid w:val="005C2B60"/>
    <w:rsid w:val="005C2BEF"/>
    <w:rsid w:val="005C2E20"/>
    <w:rsid w:val="005C2F48"/>
    <w:rsid w:val="005C37DD"/>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45E9"/>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B03"/>
    <w:rsid w:val="00621F55"/>
    <w:rsid w:val="00622034"/>
    <w:rsid w:val="0062493A"/>
    <w:rsid w:val="00624BC0"/>
    <w:rsid w:val="00624DD9"/>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163"/>
    <w:rsid w:val="00671668"/>
    <w:rsid w:val="00671670"/>
    <w:rsid w:val="00671828"/>
    <w:rsid w:val="00672C2A"/>
    <w:rsid w:val="00674DCB"/>
    <w:rsid w:val="00676005"/>
    <w:rsid w:val="006800BA"/>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177D4"/>
    <w:rsid w:val="0072139E"/>
    <w:rsid w:val="00722122"/>
    <w:rsid w:val="00722535"/>
    <w:rsid w:val="00724CB1"/>
    <w:rsid w:val="00724F0E"/>
    <w:rsid w:val="00726178"/>
    <w:rsid w:val="00727561"/>
    <w:rsid w:val="00730189"/>
    <w:rsid w:val="007321DF"/>
    <w:rsid w:val="0073223C"/>
    <w:rsid w:val="0073230C"/>
    <w:rsid w:val="00734427"/>
    <w:rsid w:val="00734A5B"/>
    <w:rsid w:val="00736248"/>
    <w:rsid w:val="00744207"/>
    <w:rsid w:val="00744E76"/>
    <w:rsid w:val="007475B9"/>
    <w:rsid w:val="00751B3F"/>
    <w:rsid w:val="00753A11"/>
    <w:rsid w:val="00753F2B"/>
    <w:rsid w:val="0075678A"/>
    <w:rsid w:val="007579D6"/>
    <w:rsid w:val="0076108B"/>
    <w:rsid w:val="007617D1"/>
    <w:rsid w:val="00762315"/>
    <w:rsid w:val="0076418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1DEC"/>
    <w:rsid w:val="00792AD5"/>
    <w:rsid w:val="007931C4"/>
    <w:rsid w:val="00793F28"/>
    <w:rsid w:val="0079713E"/>
    <w:rsid w:val="007976EA"/>
    <w:rsid w:val="00797BDA"/>
    <w:rsid w:val="007A09D7"/>
    <w:rsid w:val="007A1BAB"/>
    <w:rsid w:val="007A3A4D"/>
    <w:rsid w:val="007A4AC5"/>
    <w:rsid w:val="007A52F8"/>
    <w:rsid w:val="007A71A6"/>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D31D5"/>
    <w:rsid w:val="007D4070"/>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06EF5"/>
    <w:rsid w:val="008110C6"/>
    <w:rsid w:val="00811118"/>
    <w:rsid w:val="008121DC"/>
    <w:rsid w:val="00812FC6"/>
    <w:rsid w:val="0081390E"/>
    <w:rsid w:val="00813C8C"/>
    <w:rsid w:val="0081485E"/>
    <w:rsid w:val="0081582B"/>
    <w:rsid w:val="00816676"/>
    <w:rsid w:val="0081753D"/>
    <w:rsid w:val="00820A8A"/>
    <w:rsid w:val="00823752"/>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64B6"/>
    <w:rsid w:val="008877CF"/>
    <w:rsid w:val="0089214F"/>
    <w:rsid w:val="00892BFB"/>
    <w:rsid w:val="008935AB"/>
    <w:rsid w:val="00893E7F"/>
    <w:rsid w:val="00894D0C"/>
    <w:rsid w:val="0089500F"/>
    <w:rsid w:val="008956B8"/>
    <w:rsid w:val="008957CF"/>
    <w:rsid w:val="00896273"/>
    <w:rsid w:val="00896615"/>
    <w:rsid w:val="00897A0D"/>
    <w:rsid w:val="008A1843"/>
    <w:rsid w:val="008A2599"/>
    <w:rsid w:val="008A32B8"/>
    <w:rsid w:val="008A32E3"/>
    <w:rsid w:val="008A5BF6"/>
    <w:rsid w:val="008A7707"/>
    <w:rsid w:val="008A791A"/>
    <w:rsid w:val="008B0189"/>
    <w:rsid w:val="008B17C3"/>
    <w:rsid w:val="008B1AD4"/>
    <w:rsid w:val="008B2459"/>
    <w:rsid w:val="008B277F"/>
    <w:rsid w:val="008B2C59"/>
    <w:rsid w:val="008B3E63"/>
    <w:rsid w:val="008B48E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2FB"/>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09B1"/>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477D"/>
    <w:rsid w:val="00A24D7D"/>
    <w:rsid w:val="00A30BB6"/>
    <w:rsid w:val="00A33916"/>
    <w:rsid w:val="00A35CEE"/>
    <w:rsid w:val="00A41798"/>
    <w:rsid w:val="00A41C31"/>
    <w:rsid w:val="00A43BDF"/>
    <w:rsid w:val="00A506CA"/>
    <w:rsid w:val="00A50FAF"/>
    <w:rsid w:val="00A526E3"/>
    <w:rsid w:val="00A536D2"/>
    <w:rsid w:val="00A53724"/>
    <w:rsid w:val="00A56DCC"/>
    <w:rsid w:val="00A61DE2"/>
    <w:rsid w:val="00A63106"/>
    <w:rsid w:val="00A64CF3"/>
    <w:rsid w:val="00A65EB0"/>
    <w:rsid w:val="00A6713E"/>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86E41"/>
    <w:rsid w:val="00A91041"/>
    <w:rsid w:val="00A911CB"/>
    <w:rsid w:val="00A92AAF"/>
    <w:rsid w:val="00A93209"/>
    <w:rsid w:val="00A94BCD"/>
    <w:rsid w:val="00A94BF7"/>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63F"/>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B5A73"/>
    <w:rsid w:val="00BC0F7D"/>
    <w:rsid w:val="00BC1AFA"/>
    <w:rsid w:val="00BC2461"/>
    <w:rsid w:val="00BC26E9"/>
    <w:rsid w:val="00BC6527"/>
    <w:rsid w:val="00BD0EBD"/>
    <w:rsid w:val="00BD1073"/>
    <w:rsid w:val="00BD1609"/>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32A"/>
    <w:rsid w:val="00BE5D48"/>
    <w:rsid w:val="00BE6A6D"/>
    <w:rsid w:val="00BE6AB8"/>
    <w:rsid w:val="00BF14BB"/>
    <w:rsid w:val="00BF1D41"/>
    <w:rsid w:val="00BF310F"/>
    <w:rsid w:val="00BF3D3A"/>
    <w:rsid w:val="00BF520E"/>
    <w:rsid w:val="00BF6ED5"/>
    <w:rsid w:val="00C00BCB"/>
    <w:rsid w:val="00C0498B"/>
    <w:rsid w:val="00C04E35"/>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47487"/>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B7513"/>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18CB"/>
    <w:rsid w:val="00D239D0"/>
    <w:rsid w:val="00D2693B"/>
    <w:rsid w:val="00D27C41"/>
    <w:rsid w:val="00D3062E"/>
    <w:rsid w:val="00D31BA2"/>
    <w:rsid w:val="00D326C8"/>
    <w:rsid w:val="00D32A56"/>
    <w:rsid w:val="00D32C47"/>
    <w:rsid w:val="00D33C50"/>
    <w:rsid w:val="00D33DE9"/>
    <w:rsid w:val="00D35ABE"/>
    <w:rsid w:val="00D36650"/>
    <w:rsid w:val="00D36E9A"/>
    <w:rsid w:val="00D40986"/>
    <w:rsid w:val="00D40DB4"/>
    <w:rsid w:val="00D4104A"/>
    <w:rsid w:val="00D41073"/>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679"/>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04B5"/>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2D62"/>
    <w:rsid w:val="00DB34A7"/>
    <w:rsid w:val="00DB37FF"/>
    <w:rsid w:val="00DB39FC"/>
    <w:rsid w:val="00DC0FE8"/>
    <w:rsid w:val="00DC1768"/>
    <w:rsid w:val="00DC2A9E"/>
    <w:rsid w:val="00DC309B"/>
    <w:rsid w:val="00DC407E"/>
    <w:rsid w:val="00DC4DA2"/>
    <w:rsid w:val="00DC75A2"/>
    <w:rsid w:val="00DD1078"/>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394E"/>
    <w:rsid w:val="00E24125"/>
    <w:rsid w:val="00E24CE0"/>
    <w:rsid w:val="00E26936"/>
    <w:rsid w:val="00E27E63"/>
    <w:rsid w:val="00E3004C"/>
    <w:rsid w:val="00E30903"/>
    <w:rsid w:val="00E32EB9"/>
    <w:rsid w:val="00E345F2"/>
    <w:rsid w:val="00E40143"/>
    <w:rsid w:val="00E407E9"/>
    <w:rsid w:val="00E4098F"/>
    <w:rsid w:val="00E40ABC"/>
    <w:rsid w:val="00E413FD"/>
    <w:rsid w:val="00E423CE"/>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1ED2"/>
    <w:rsid w:val="00EC375C"/>
    <w:rsid w:val="00EC4A25"/>
    <w:rsid w:val="00EC4C3B"/>
    <w:rsid w:val="00EC57A7"/>
    <w:rsid w:val="00EC64CE"/>
    <w:rsid w:val="00EC7FBC"/>
    <w:rsid w:val="00ED0555"/>
    <w:rsid w:val="00ED065C"/>
    <w:rsid w:val="00ED1778"/>
    <w:rsid w:val="00ED1CB0"/>
    <w:rsid w:val="00ED1E52"/>
    <w:rsid w:val="00ED2599"/>
    <w:rsid w:val="00ED3D52"/>
    <w:rsid w:val="00ED45B7"/>
    <w:rsid w:val="00ED6139"/>
    <w:rsid w:val="00ED61CA"/>
    <w:rsid w:val="00EE4606"/>
    <w:rsid w:val="00EE6F97"/>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200"/>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00F"/>
    <w:rsid w:val="00F37167"/>
    <w:rsid w:val="00F407F8"/>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6333"/>
    <w:rsid w:val="00F67545"/>
    <w:rsid w:val="00F70898"/>
    <w:rsid w:val="00F723BA"/>
    <w:rsid w:val="00F72C3A"/>
    <w:rsid w:val="00F75571"/>
    <w:rsid w:val="00F759B9"/>
    <w:rsid w:val="00F75BD9"/>
    <w:rsid w:val="00F76473"/>
    <w:rsid w:val="00F76772"/>
    <w:rsid w:val="00F768F1"/>
    <w:rsid w:val="00F76919"/>
    <w:rsid w:val="00F77136"/>
    <w:rsid w:val="00F77A21"/>
    <w:rsid w:val="00F80347"/>
    <w:rsid w:val="00F821C4"/>
    <w:rsid w:val="00F824A1"/>
    <w:rsid w:val="00F82535"/>
    <w:rsid w:val="00F830DA"/>
    <w:rsid w:val="00F858FC"/>
    <w:rsid w:val="00F86AE4"/>
    <w:rsid w:val="00F87854"/>
    <w:rsid w:val="00F87DF7"/>
    <w:rsid w:val="00F9083F"/>
    <w:rsid w:val="00F92C58"/>
    <w:rsid w:val="00F96BBC"/>
    <w:rsid w:val="00F97E4D"/>
    <w:rsid w:val="00FA1266"/>
    <w:rsid w:val="00FA17EE"/>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62"/>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qFormat/>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qFormat/>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qFormat/>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qFormat/>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 w:type="paragraph" w:customStyle="1" w:styleId="FirstChange">
    <w:name w:val="First Change"/>
    <w:basedOn w:val="Normal"/>
    <w:qFormat/>
    <w:rsid w:val="00CB7513"/>
    <w:pPr>
      <w:overflowPunct/>
      <w:autoSpaceDE/>
      <w:autoSpaceDN/>
      <w:adjustRightInd/>
      <w:spacing w:line="259" w:lineRule="auto"/>
      <w:jc w:val="center"/>
      <w:textAlignment w:val="auto"/>
    </w:pPr>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536813">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083823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67658335">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19.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vsd"/><Relationship Id="rId112" Type="http://schemas.openxmlformats.org/officeDocument/2006/relationships/package" Target="embeddings/Microsoft_Visio_Drawing38.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oleObject" Target="embeddings/oleObject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7.vsdx"/><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vsd"/><Relationship Id="rId93" Type="http://schemas.openxmlformats.org/officeDocument/2006/relationships/oleObject" Target="embeddings/oleObject9.bin"/><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oleObject10.bin"/><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41.emf"/><Relationship Id="rId91" Type="http://schemas.openxmlformats.org/officeDocument/2006/relationships/oleObject" Target="embeddings/oleObject8.bin"/><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package" Target="embeddings/Microsoft_Visio_Drawing16.vsdx"/><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2.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6.emf"/><Relationship Id="rId81" Type="http://schemas.openxmlformats.org/officeDocument/2006/relationships/package" Target="embeddings/Microsoft_Visio_Drawing28.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3.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Microsoft_Visio_2003-2010_Drawing1.vsd"/><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package" Target="embeddings/Microsoft_Visio_Drawing18.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345</Pages>
  <Words>102279</Words>
  <Characters>582992</Characters>
  <Application>Microsoft Office Word</Application>
  <DocSecurity>0</DocSecurity>
  <Lines>4858</Lines>
  <Paragraphs>1367</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683904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cp:lastModifiedBy>
  <cp:revision>2</cp:revision>
  <cp:lastPrinted>2017-12-03T16:24:00Z</cp:lastPrinted>
  <dcterms:created xsi:type="dcterms:W3CDTF">2025-09-25T09:13:00Z</dcterms:created>
  <dcterms:modified xsi:type="dcterms:W3CDTF">2025-09-25T09:13:00Z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