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0F4749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0F4749" w:rsidRPr="005307A3" w:rsidRDefault="000F4749" w:rsidP="000F4749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0F4749" w:rsidRPr="005307A3" w:rsidRDefault="000F4749" w:rsidP="000F4749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0F4749" w:rsidRPr="005307A3" w:rsidRDefault="000F4749" w:rsidP="000F4749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0F4749" w:rsidRPr="005307A3" w:rsidRDefault="000F4749" w:rsidP="000F4749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3F4EC015" w:rsidR="000F4749" w:rsidRPr="005307A3" w:rsidRDefault="000F4749" w:rsidP="000F4749">
            <w:pPr>
              <w:pStyle w:val="TAC"/>
              <w:keepNext w:val="0"/>
            </w:pPr>
            <w:r w:rsidRPr="005307A3">
              <w:t>C278</w:t>
            </w:r>
            <w:r>
              <w:t xml:space="preserve"> OR 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0F4749" w:rsidRPr="005307A3" w:rsidRDefault="000F4749" w:rsidP="000F4749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D2777A" w:rsidRPr="005307A3" w14:paraId="1FDC4FD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5A57A6" w14:textId="4A7CBD65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2025-11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E17D29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B3921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1B796A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0D9A7F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ECBC73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06581B" w14:textId="396D465A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specification cover page updated to 18.4.1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EAC7F" w14:textId="715AC6BE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18.4.1</w:t>
            </w:r>
          </w:p>
        </w:tc>
      </w:tr>
    </w:tbl>
    <w:p w14:paraId="100E29E9" w14:textId="77777777" w:rsidR="00BF46E1" w:rsidRPr="0041528A" w:rsidRDefault="00BF46E1"/>
    <w:sectPr w:rsidR="00BF46E1" w:rsidRPr="0041528A" w:rsidSect="00A1764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7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DF5A" w14:textId="77777777" w:rsidR="00F00B44" w:rsidRDefault="00F00B44">
      <w:r>
        <w:separator/>
      </w:r>
    </w:p>
  </w:endnote>
  <w:endnote w:type="continuationSeparator" w:id="0">
    <w:p w14:paraId="41F10788" w14:textId="77777777" w:rsidR="00F00B44" w:rsidRDefault="00F0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5C71" w14:textId="77777777" w:rsidR="00A1764A" w:rsidRDefault="00A17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178C5CE4" w:rsidR="00597B11" w:rsidRDefault="0087414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E342" w14:textId="77777777" w:rsidR="00A1764A" w:rsidRDefault="00A17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DD1D" w14:textId="77777777" w:rsidR="00F00B44" w:rsidRDefault="00F00B44">
      <w:r>
        <w:separator/>
      </w:r>
    </w:p>
  </w:footnote>
  <w:footnote w:type="continuationSeparator" w:id="0">
    <w:p w14:paraId="21AAE6A7" w14:textId="77777777" w:rsidR="00F00B44" w:rsidRDefault="00F00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DFC4" w14:textId="77777777" w:rsidR="00A1764A" w:rsidRDefault="00A17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05C671ED" w:rsidR="00597B11" w:rsidRDefault="008741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V18.4.1 (2025-11)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EF25737" w:rsidR="00597B11" w:rsidRDefault="008741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76CC" w14:textId="77777777" w:rsidR="00A1764A" w:rsidRDefault="00A17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83944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65515"/>
    <w:rsid w:val="00470323"/>
    <w:rsid w:val="00486F9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12F5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4142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DEC"/>
    <w:rsid w:val="00B30B13"/>
    <w:rsid w:val="00B55E08"/>
    <w:rsid w:val="00B7406F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2777A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0B44"/>
    <w:rsid w:val="00F025A2"/>
    <w:rsid w:val="00F04712"/>
    <w:rsid w:val="00F13360"/>
    <w:rsid w:val="00F14C2B"/>
    <w:rsid w:val="00F21C1D"/>
    <w:rsid w:val="00F22EC7"/>
    <w:rsid w:val="00F2660C"/>
    <w:rsid w:val="00F325C8"/>
    <w:rsid w:val="00F44224"/>
    <w:rsid w:val="00F44CA0"/>
    <w:rsid w:val="00F45B11"/>
    <w:rsid w:val="00F52EAA"/>
    <w:rsid w:val="00F653B8"/>
    <w:rsid w:val="00F80AB5"/>
    <w:rsid w:val="00F81791"/>
    <w:rsid w:val="00F9008D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26</Pages>
  <Words>14131</Words>
  <Characters>80549</Characters>
  <Application>Microsoft Office Word</Application>
  <DocSecurity>0</DocSecurity>
  <Lines>671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94492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23003-j40.</cp:lastModifiedBy>
  <cp:revision>68</cp:revision>
  <cp:lastPrinted>2019-02-25T14:05:00Z</cp:lastPrinted>
  <dcterms:created xsi:type="dcterms:W3CDTF">2023-09-25T10:14:00Z</dcterms:created>
  <dcterms:modified xsi:type="dcterms:W3CDTF">2025-11-04T07:30:00Z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4434977b-ffab-445b-9302-43b5abc6b56d</vt:lpwstr>
  </property>
</Properties>
</file>