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5168ABF5" w:rsidR="0078487E" w:rsidRDefault="0078487E" w:rsidP="0078487E">
      <w:pPr>
        <w:rPr>
          <w:noProof/>
        </w:rPr>
      </w:pPr>
      <w:r>
        <w:rPr>
          <w:lang w:val="de-DE" w:eastAsia="de-DE"/>
        </w:rPr>
        <w:t>F</w:t>
      </w:r>
      <w:r w:rsidRPr="00D66D5E">
        <w:rPr>
          <w:lang w:val="de-DE" w:eastAsia="de-DE"/>
        </w:rPr>
        <w:t>or sequences 2.</w:t>
      </w:r>
      <w:r>
        <w:rPr>
          <w:lang w:val="de-DE" w:eastAsia="de-DE"/>
        </w:rPr>
        <w:t>5 and 2.6,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6A5EFF10" w14:textId="09E62944" w:rsidR="0078487E" w:rsidRDefault="0078487E" w:rsidP="0078487E">
      <w:pPr>
        <w:rPr>
          <w:lang w:val="de-DE" w:eastAsia="de-DE"/>
        </w:rPr>
      </w:pPr>
      <w:r>
        <w:rPr>
          <w:lang w:val="de-DE" w:eastAsia="de-DE"/>
        </w:rPr>
        <w:t>F</w:t>
      </w:r>
      <w:r w:rsidRPr="00D66D5E">
        <w:rPr>
          <w:lang w:val="de-DE" w:eastAsia="de-DE"/>
        </w:rPr>
        <w:t>or sequences 2.1</w:t>
      </w:r>
      <w:r>
        <w:rPr>
          <w:lang w:val="de-DE" w:eastAsia="de-DE"/>
        </w:rPr>
        <w:t xml:space="preserve"> and 2.5</w:t>
      </w:r>
      <w:r w:rsidRPr="00D66D5E">
        <w:rPr>
          <w:lang w:val="de-DE" w:eastAsia="de-DE"/>
        </w:rPr>
        <w:t>:</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lastRenderedPageBreak/>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Source device:</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Destination device:</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Source device:</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ME</w:t>
      </w:r>
    </w:p>
    <w:p w14:paraId="08FE8E85" w14:textId="77777777" w:rsidR="0078487E" w:rsidRPr="00530451" w:rsidRDefault="0078487E" w:rsidP="0078487E">
      <w:pPr>
        <w:keepLines/>
        <w:tabs>
          <w:tab w:val="left" w:pos="851"/>
        </w:tabs>
        <w:spacing w:after="0"/>
        <w:ind w:left="2835" w:hanging="2551"/>
      </w:pPr>
      <w:r w:rsidRPr="00530451">
        <w:t>PLMNwAcT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r w:rsidRPr="00AD158C">
        <w:rPr>
          <w:lang w:val="fr-FR"/>
        </w:rPr>
        <w:t>Device identities:</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lastRenderedPageBreak/>
        <w:tab/>
        <w:t>Source device:</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Source device:</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Destination device:</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lastRenderedPageBreak/>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t>Device identities</w:t>
      </w:r>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t>Device identities:</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r w:rsidRPr="00AD158C">
        <w:rPr>
          <w:lang w:val="fr-FR"/>
        </w:rPr>
        <w:t>Device identities</w:t>
      </w:r>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5B5B8544" w14:textId="77777777" w:rsidR="0078487E" w:rsidRPr="005307A3" w:rsidRDefault="0078487E" w:rsidP="0078487E">
      <w:pPr>
        <w:contextualSpacing/>
      </w:pPr>
      <w:r w:rsidRPr="00AD158C">
        <w:rPr>
          <w:lang w:val="fr-FR"/>
        </w:rPr>
        <w:tab/>
      </w:r>
      <w:r w:rsidRPr="00810792">
        <w:t>PLMNwAcT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lastRenderedPageBreak/>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r w:rsidRPr="00343FCA">
        <w:rPr>
          <w:lang w:val="fr-FR"/>
        </w:rPr>
        <w:t>Device identities:</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Source device:</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Event list:</w:t>
      </w:r>
      <w:r w:rsidRPr="007F0DE1">
        <w:rPr>
          <w:lang w:val="fr-FR"/>
        </w:rPr>
        <w:tab/>
        <w:t>Location status</w:t>
      </w:r>
    </w:p>
    <w:p w14:paraId="563FC771" w14:textId="77777777" w:rsidR="0078487E" w:rsidRPr="007F0DE1" w:rsidRDefault="0078487E" w:rsidP="0078487E">
      <w:pPr>
        <w:contextualSpacing/>
        <w:rPr>
          <w:lang w:val="fr-FR"/>
        </w:rPr>
      </w:pPr>
      <w:r w:rsidRPr="007F0DE1">
        <w:rPr>
          <w:lang w:val="fr-FR"/>
        </w:rPr>
        <w:tab/>
        <w:t>Device identities</w:t>
      </w:r>
    </w:p>
    <w:p w14:paraId="67D31191"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lastRenderedPageBreak/>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r w:rsidRPr="007F0DE1">
        <w:rPr>
          <w:lang w:val="fr-FR"/>
        </w:rPr>
        <w:t>Device identities</w:t>
      </w:r>
    </w:p>
    <w:p w14:paraId="6CDCDABA"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Destination device:</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28A10631" w14:textId="77777777" w:rsidR="0078487E" w:rsidRPr="005307A3" w:rsidRDefault="0078487E" w:rsidP="0078487E">
      <w:pPr>
        <w:pStyle w:val="Heading5"/>
      </w:pPr>
      <w:bookmarkStart w:id="64" w:name="_Toc146313253"/>
      <w:r w:rsidRPr="005307A3">
        <w:t>27.22.14.2.5</w:t>
      </w:r>
      <w:r w:rsidRPr="005307A3">
        <w:tab/>
        <w:t>Test requirement</w:t>
      </w:r>
      <w:bookmarkEnd w:id="64"/>
    </w:p>
    <w:p w14:paraId="51EA646F" w14:textId="36F33BA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78487E">
        <w:t>6</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lastRenderedPageBreak/>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D27EF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16106" w14:textId="77777777" w:rsidR="000766B7" w:rsidRDefault="000766B7">
      <w:r>
        <w:separator/>
      </w:r>
    </w:p>
  </w:endnote>
  <w:endnote w:type="continuationSeparator" w:id="0">
    <w:p w14:paraId="30916F2A" w14:textId="77777777" w:rsidR="000766B7" w:rsidRDefault="0007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FB05C" w14:textId="77777777" w:rsidR="008B73DD" w:rsidRDefault="008B7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28A2AFC8" w:rsidR="00597B11" w:rsidRDefault="004C3A4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7604" w14:textId="77777777" w:rsidR="008B73DD" w:rsidRDefault="008B7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2358" w14:textId="77777777" w:rsidR="000766B7" w:rsidRDefault="000766B7">
      <w:r>
        <w:separator/>
      </w:r>
    </w:p>
  </w:footnote>
  <w:footnote w:type="continuationSeparator" w:id="0">
    <w:p w14:paraId="20BC1246" w14:textId="77777777" w:rsidR="000766B7" w:rsidRDefault="0007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DFEEF" w14:textId="77777777" w:rsidR="008B73DD" w:rsidRDefault="008B73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8443620" w:rsidR="00597B11" w:rsidRDefault="004C3A46">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E9DCA01" w:rsidR="00597B11" w:rsidRDefault="004C3A4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1298" w14:textId="77777777" w:rsidR="008B73DD" w:rsidRDefault="008B7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4"/>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C3A46"/>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7114"/>
    <w:rsid w:val="00647117"/>
    <w:rsid w:val="006546F5"/>
    <w:rsid w:val="00662483"/>
    <w:rsid w:val="00672E5C"/>
    <w:rsid w:val="006816BA"/>
    <w:rsid w:val="0068197D"/>
    <w:rsid w:val="006832C7"/>
    <w:rsid w:val="006A12F5"/>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2C44"/>
    <w:rsid w:val="00744E76"/>
    <w:rsid w:val="00750883"/>
    <w:rsid w:val="0076548D"/>
    <w:rsid w:val="00774DA4"/>
    <w:rsid w:val="00781F0F"/>
    <w:rsid w:val="0078487E"/>
    <w:rsid w:val="00784EB1"/>
    <w:rsid w:val="0078612D"/>
    <w:rsid w:val="0079323A"/>
    <w:rsid w:val="007944FC"/>
    <w:rsid w:val="007B600E"/>
    <w:rsid w:val="007B74F7"/>
    <w:rsid w:val="007F0F4A"/>
    <w:rsid w:val="008028A4"/>
    <w:rsid w:val="008263DF"/>
    <w:rsid w:val="00830747"/>
    <w:rsid w:val="00841B73"/>
    <w:rsid w:val="00842D2B"/>
    <w:rsid w:val="008768CA"/>
    <w:rsid w:val="0088711E"/>
    <w:rsid w:val="008904FA"/>
    <w:rsid w:val="008925C8"/>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CE716F"/>
    <w:rsid w:val="00D06AE0"/>
    <w:rsid w:val="00D27EFD"/>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95</Pages>
  <Words>24307</Words>
  <Characters>138551</Characters>
  <Application>Microsoft Office Word</Application>
  <DocSecurity>0</DocSecurity>
  <Lines>1154</Lines>
  <Paragraphs>325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30</cp:revision>
  <cp:lastPrinted>2019-02-25T14:05:00Z</cp:lastPrinted>
  <dcterms:created xsi:type="dcterms:W3CDTF">2023-09-25T10:07:00Z</dcterms:created>
  <dcterms:modified xsi:type="dcterms:W3CDTF">2025-11-04T07:30:00Z</dcterms:modified>
</cp:coreProperties>
</file>