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1ACD1ED5" w:rsidR="00BF46E1" w:rsidRPr="005307A3" w:rsidRDefault="00BF46E1" w:rsidP="00BF46E1">
      <w:r w:rsidRPr="005307A3">
        <w:t xml:space="preserve">To verify that the ME with an SMS-PP download feature implementation prior to Rel-11 returns the RP-ERROR message back to the system Simulator, if the UICC responds with '62 XX' or '63 XX' (while the ME with the Rel-11 or later </w:t>
      </w:r>
      <w:r w:rsidR="00B652E2" w:rsidRPr="005307A3">
        <w:t>implementation</w:t>
      </w:r>
      <w:r w:rsidRPr="005307A3">
        <w:t xml:space="preserve">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ME will perform Profle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ME will perform Profle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lastRenderedPageBreak/>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The ME is connected to the USIM Simulator and only connected to the USS if the USS is mentioned in the sequence table.The elementary files are coded as Toolkit default with the following exeception:</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lastRenderedPageBreak/>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lastRenderedPageBreak/>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lastRenderedPageBreak/>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No RC, CC or DS and No PoR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lastRenderedPageBreak/>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No RC, CC or DS and No PoR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lastRenderedPageBreak/>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6FD65209" w14:textId="21D1E236" w:rsidR="00E026FC" w:rsidRPr="0075523A" w:rsidRDefault="00E026FC" w:rsidP="00E026FC">
      <w:r w:rsidRPr="0075523A">
        <w:t>To verify that the ME with an SMS-PP download feature implementation prior to Rel-11 returns the RP-ERROR message in the SIP MESSAGE for the SM delivery report to the E-USS/USS, if the UICC responds with '62 XX' or '63 XX' (while the ME with the Rel-11 or later implementation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lastRenderedPageBreak/>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ME supports eFDD or eTDD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ME will perform Profle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4A005DBA" w:rsidR="00BF46E1" w:rsidRPr="005307A3" w:rsidRDefault="00BF46E1" w:rsidP="00195D76">
            <w:pPr>
              <w:pStyle w:val="TAL"/>
            </w:pPr>
            <w:r w:rsidRPr="005307A3">
              <w:t xml:space="preserve">ME </w:t>
            </w:r>
            <w:r w:rsidRPr="005307A3">
              <w:rPr>
                <w:snapToGrid w:val="0"/>
              </w:rPr>
              <w:t>activates the required bearer, discovers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lastRenderedPageBreak/>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lastRenderedPageBreak/>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t>Class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"TestMessage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t>Class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"TestMessage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lastRenderedPageBreak/>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t>Class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"TestMessage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t>Class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"TestMessage 2"</w:t>
      </w:r>
    </w:p>
    <w:p w14:paraId="7B686AFE" w14:textId="77777777" w:rsidR="00BF46E1" w:rsidRPr="005307A3" w:rsidRDefault="00BF46E1" w:rsidP="00BF46E1">
      <w:r w:rsidRPr="005307A3">
        <w:lastRenderedPageBreak/>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lastRenderedPageBreak/>
        <w:tab/>
        <w:t>Message Class</w:t>
      </w:r>
      <w:r w:rsidRPr="005307A3">
        <w:tab/>
        <w:t>Class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"TestMessage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t>Class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"TestMessage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48C26BA0" w:rsidR="00BF46E1" w:rsidRPr="005307A3" w:rsidRDefault="00BF46E1" w:rsidP="00195D76">
            <w:pPr>
              <w:pStyle w:val="TAC"/>
            </w:pPr>
            <w:r w:rsidRPr="005307A3">
              <w:t>3</w:t>
            </w:r>
            <w:r w:rsidR="00E026FC">
              <w:t>3</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lastRenderedPageBreak/>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t>Class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Year" w:val="1998"/>
          <w:attr w:name="Day" w:val="1"/>
          <w:attr w:name="Month" w:val="1"/>
        </w:smartTagPr>
        <w:r w:rsidRPr="005307A3">
          <w:t>01/01/98</w:t>
        </w:r>
      </w:smartTag>
      <w:r w:rsidRPr="005307A3">
        <w:t xml:space="preserve"> 00:</w:t>
      </w:r>
      <w:smartTag w:uri="urn:schemas-microsoft-com:office:smarttags" w:element="time">
        <w:smartTagPr>
          <w:attr w:name="Minute" w:val="0"/>
          <w:attr w:name="Hour"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No RC, CC or DS and No PoR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lastRenderedPageBreak/>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t>Class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Minute" w:val="0"/>
          <w:attr w:name="Hour"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No RC, CC or DS and No PoR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The ME supporting eFDD or eTDD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lastRenderedPageBreak/>
        <w:t>To verify that the ME returns the RP-ACK message back to the USS, if the UICC responds with '90 00', '91 XX', '62 XX' or '63 XX'.</w:t>
      </w:r>
    </w:p>
    <w:p w14:paraId="1703DCB6"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ME supports eFDD or eTDD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ME will perform Profle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lastRenderedPageBreak/>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r w:rsidRPr="005307A3">
        <w:t>Subaddress</w:t>
      </w:r>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lastRenderedPageBreak/>
        <w:tab/>
        <w:t>This parameter is optional. If present, the contents shall not be checked.</w:t>
      </w:r>
    </w:p>
    <w:p w14:paraId="35A6EB12" w14:textId="77777777" w:rsidR="00BF46E1" w:rsidRPr="005307A3" w:rsidRDefault="00BF46E1" w:rsidP="0041528A">
      <w:pPr>
        <w:pStyle w:val="EW"/>
      </w:pPr>
      <w:r w:rsidRPr="005307A3">
        <w:t>Subaddress</w:t>
      </w:r>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Note 3: Subaddress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r w:rsidRPr="005307A3">
        <w:t>Subaddress</w:t>
      </w:r>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lastRenderedPageBreak/>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r w:rsidRPr="005307A3">
        <w:t>Subaddress</w:t>
      </w:r>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Note 3: Subaddress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lastRenderedPageBreak/>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lastRenderedPageBreak/>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r w:rsidRPr="005307A3">
        <w:t>Subaddress</w:t>
      </w:r>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r w:rsidRPr="005307A3">
        <w:t>Subaddress</w:t>
      </w:r>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Note 3: Subaddress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lastRenderedPageBreak/>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r w:rsidRPr="005307A3">
        <w:t>Subaddress</w:t>
      </w:r>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r w:rsidRPr="005307A3">
        <w:t>Subaddress</w:t>
      </w:r>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Note 3: Subaddress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lastRenderedPageBreak/>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lastRenderedPageBreak/>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r w:rsidRPr="005307A3">
        <w:t>Subaddress</w:t>
      </w:r>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r w:rsidRPr="005307A3">
        <w:lastRenderedPageBreak/>
        <w:t>Subaddress</w:t>
      </w:r>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Note 3: Subaddress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lastRenderedPageBreak/>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r w:rsidRPr="005307A3">
        <w:t>Subaddress</w:t>
      </w:r>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r w:rsidRPr="005307A3">
        <w:t>Subaddress</w:t>
      </w:r>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lastRenderedPageBreak/>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Note 3: Subaddress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lastRenderedPageBreak/>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r w:rsidRPr="005307A3">
        <w:t>Subaddress</w:t>
      </w:r>
    </w:p>
    <w:p w14:paraId="56125178" w14:textId="77777777" w:rsidR="00BF46E1" w:rsidRPr="005307A3" w:rsidRDefault="00BF46E1" w:rsidP="0041528A">
      <w:pPr>
        <w:pStyle w:val="EW"/>
      </w:pPr>
      <w:r w:rsidRPr="005307A3">
        <w:lastRenderedPageBreak/>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r w:rsidRPr="005307A3">
        <w:t>Subaddress</w:t>
      </w:r>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Note 3: Subaddress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lastRenderedPageBreak/>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r w:rsidRPr="005307A3">
        <w:t>Subaddress</w:t>
      </w:r>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lastRenderedPageBreak/>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r w:rsidRPr="005307A3">
        <w:t>Subaddress</w:t>
      </w:r>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Note 3: Subaddress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lastRenderedPageBreak/>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r w:rsidRPr="005307A3">
        <w:t>Subaddress</w:t>
      </w:r>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r w:rsidRPr="005307A3">
        <w:t>Subaddress</w:t>
      </w:r>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lastRenderedPageBreak/>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Note 3: Subaddress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lastRenderedPageBreak/>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lastRenderedPageBreak/>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lastRenderedPageBreak/>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t>TeleserviceCode</w:t>
      </w:r>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t>TeleserviceCode</w:t>
      </w:r>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t>LongFTN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t>ForwardingInfo</w:t>
      </w:r>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t>ForwardFeatureList</w:t>
      </w:r>
    </w:p>
    <w:p w14:paraId="333AA726" w14:textId="77777777" w:rsidR="00BF46E1" w:rsidRPr="005307A3" w:rsidRDefault="00BF46E1" w:rsidP="0041528A">
      <w:pPr>
        <w:pStyle w:val="EW"/>
      </w:pPr>
      <w:r w:rsidRPr="005307A3">
        <w:tab/>
        <w:t>ForwardingFeature</w:t>
      </w:r>
    </w:p>
    <w:p w14:paraId="6C2B2E19" w14:textId="77777777" w:rsidR="00BF46E1" w:rsidRPr="005307A3" w:rsidRDefault="00BF46E1" w:rsidP="0041528A">
      <w:pPr>
        <w:pStyle w:val="EW"/>
      </w:pPr>
      <w:r w:rsidRPr="005307A3">
        <w:tab/>
        <w:t>TeleserviceCode</w:t>
      </w:r>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lastRenderedPageBreak/>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lastRenderedPageBreak/>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lastRenderedPageBreak/>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lastRenderedPageBreak/>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t>LongFTN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lastRenderedPageBreak/>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lastRenderedPageBreak/>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r w:rsidRPr="005307A3">
        <w:t>Subaddress</w:t>
      </w:r>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r w:rsidRPr="005307A3">
        <w:t>Subaddress</w:t>
      </w:r>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Note 3: Subaddress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lastRenderedPageBreak/>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r w:rsidRPr="005307A3">
        <w:t>Subaddress</w:t>
      </w:r>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r w:rsidRPr="005307A3">
        <w:t>Subaddress</w:t>
      </w:r>
    </w:p>
    <w:p w14:paraId="3BBE48DC" w14:textId="77777777" w:rsidR="00BF46E1" w:rsidRPr="005307A3" w:rsidRDefault="00BF46E1" w:rsidP="0041528A">
      <w:pPr>
        <w:pStyle w:val="EW"/>
      </w:pPr>
      <w:r w:rsidRPr="005307A3">
        <w:lastRenderedPageBreak/>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Note 3: Subaddress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r w:rsidRPr="005307A3">
        <w:t>Subaddress</w:t>
      </w:r>
    </w:p>
    <w:p w14:paraId="25821105" w14:textId="77777777" w:rsidR="00BF46E1" w:rsidRPr="005307A3" w:rsidRDefault="00BF46E1" w:rsidP="0041528A">
      <w:pPr>
        <w:pStyle w:val="EW"/>
      </w:pPr>
      <w:r w:rsidRPr="005307A3">
        <w:lastRenderedPageBreak/>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r w:rsidRPr="005307A3">
        <w:t>Subaddress</w:t>
      </w:r>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Note 3: Subaddress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r w:rsidRPr="005307A3">
        <w:t>Subaddress</w:t>
      </w:r>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r w:rsidRPr="005307A3">
        <w:t>Subaddress</w:t>
      </w:r>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lastRenderedPageBreak/>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Note 3: Subaddress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lastRenderedPageBreak/>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lastRenderedPageBreak/>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lastRenderedPageBreak/>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lastRenderedPageBreak/>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lastRenderedPageBreak/>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lastRenderedPageBreak/>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lastRenderedPageBreak/>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lastRenderedPageBreak/>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lastRenderedPageBreak/>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lastRenderedPageBreak/>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r w:rsidRPr="005307A3">
        <w:t>Subaddress</w:t>
      </w:r>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lastRenderedPageBreak/>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r w:rsidRPr="005307A3">
        <w:t>Subaddress</w:t>
      </w:r>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lastRenderedPageBreak/>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lastRenderedPageBreak/>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lastRenderedPageBreak/>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lastRenderedPageBreak/>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lastRenderedPageBreak/>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lastRenderedPageBreak/>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lastRenderedPageBreak/>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lastRenderedPageBreak/>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lastRenderedPageBreak/>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lastRenderedPageBreak/>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lastRenderedPageBreak/>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lastRenderedPageBreak/>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lastRenderedPageBreak/>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lastRenderedPageBreak/>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lastRenderedPageBreak/>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lastRenderedPageBreak/>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lastRenderedPageBreak/>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lastRenderedPageBreak/>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lastRenderedPageBreak/>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lastRenderedPageBreak/>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lastRenderedPageBreak/>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lastRenderedPageBreak/>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lastRenderedPageBreak/>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lastRenderedPageBreak/>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lastRenderedPageBreak/>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implicitly verified at ste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lastRenderedPageBreak/>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lastRenderedPageBreak/>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lastRenderedPageBreak/>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lastRenderedPageBreak/>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lastRenderedPageBreak/>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A valid access to a Wap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lastRenderedPageBreak/>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lastRenderedPageBreak/>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To verify that the ME is performing BIP session correctly when the ME is configured and using PSM or eDRX.</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lastRenderedPageBreak/>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t>UserLog</w:t>
      </w:r>
    </w:p>
    <w:p w14:paraId="2A7EEB92"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t>Sames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Prior to sequence 1.5, the ME was prepared to use eDRX, has been powered on, attached to the E-USS/NB-SS where the eDRX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lastRenderedPageBreak/>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t>UserLog  (User login)</w:t>
      </w:r>
    </w:p>
    <w:p w14:paraId="6B878821" w14:textId="77777777" w:rsidR="00BF46E1" w:rsidRPr="005307A3" w:rsidRDefault="00BF46E1" w:rsidP="0041528A">
      <w:pPr>
        <w:pStyle w:val="EW"/>
      </w:pPr>
      <w:r w:rsidRPr="005307A3">
        <w:t>Text String:</w:t>
      </w:r>
      <w:r w:rsidRPr="005307A3">
        <w:tab/>
        <w:t>UserPwd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lastRenderedPageBreak/>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lastRenderedPageBreak/>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lastRenderedPageBreak/>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lastRenderedPageBreak/>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lastRenderedPageBreak/>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lastRenderedPageBreak/>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r w:rsidRPr="005307A3">
              <w:t>Coding:BER-TLV:</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lastRenderedPageBreak/>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lastRenderedPageBreak/>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lastRenderedPageBreak/>
        <w:t>Expected sequence 1.5 (EVENT DOWNLOAD - Data available, eDRX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200 bytes ofdata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lastRenderedPageBreak/>
        <w:t>Data destination address</w:t>
      </w:r>
      <w:r w:rsidRPr="005307A3">
        <w:tab/>
        <w:t>:</w:t>
      </w:r>
      <w:r w:rsidRPr="005307A3">
        <w:tab/>
        <w:t>Sames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lastRenderedPageBreak/>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t>UserLog (User login)</w:t>
      </w:r>
    </w:p>
    <w:p w14:paraId="0F8ED2AA" w14:textId="77777777" w:rsidR="00BF46E1" w:rsidRPr="005307A3" w:rsidRDefault="00BF46E1" w:rsidP="0041528A">
      <w:pPr>
        <w:pStyle w:val="EW"/>
      </w:pPr>
      <w:r w:rsidRPr="005307A3">
        <w:t>Text String:</w:t>
      </w:r>
      <w:r w:rsidRPr="005307A3">
        <w:tab/>
        <w:t>UserPwd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lastRenderedPageBreak/>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lastRenderedPageBreak/>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lastRenderedPageBreak/>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lastRenderedPageBreak/>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lastRenderedPageBreak/>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lastRenderedPageBreak/>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lastRenderedPageBreak/>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lastRenderedPageBreak/>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lastRenderedPageBreak/>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62A0D7EC" w14:textId="77777777" w:rsidR="00BF46E1" w:rsidRPr="005307A3" w:rsidRDefault="00BF46E1" w:rsidP="00BF46E1">
      <w:pPr>
        <w:pStyle w:val="H6"/>
      </w:pPr>
      <w:r w:rsidRPr="005307A3">
        <w:t>27.22.7.17.1.1</w:t>
      </w:r>
      <w:r w:rsidRPr="005307A3">
        <w:tab/>
        <w:t>Definition and applicability</w:t>
      </w:r>
    </w:p>
    <w:p w14:paraId="4F885BCA" w14:textId="77777777" w:rsidR="00BF46E1" w:rsidRPr="005307A3" w:rsidRDefault="00BF46E1" w:rsidP="00BF46E1">
      <w:r w:rsidRPr="005307A3">
        <w:t>See clause 3.2.2.</w:t>
      </w:r>
    </w:p>
    <w:p w14:paraId="3D36332B" w14:textId="77777777" w:rsidR="00BF46E1" w:rsidRPr="005307A3" w:rsidRDefault="00BF46E1" w:rsidP="00BF46E1">
      <w:pPr>
        <w:pStyle w:val="H6"/>
      </w:pPr>
      <w:r w:rsidRPr="005307A3">
        <w:t>27.22.7.17.1.2</w:t>
      </w:r>
      <w:r w:rsidRPr="005307A3">
        <w:tab/>
        <w:t>Conformance requirement</w:t>
      </w:r>
    </w:p>
    <w:p w14:paraId="409FB3E7" w14:textId="77777777" w:rsidR="00F85CA5" w:rsidRPr="005307A3" w:rsidRDefault="00F85CA5" w:rsidP="00F85CA5">
      <w:r w:rsidRPr="005307A3">
        <w:t>The ME shall support the EVENT: Network Rejection event E-UTRAN</w:t>
      </w:r>
      <w:r>
        <w:t>/Satellite E-UTRAN</w:t>
      </w:r>
      <w:r w:rsidRPr="005307A3">
        <w:t xml:space="preserve">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77777777" w:rsidR="00BF46E1" w:rsidRPr="005307A3" w:rsidRDefault="00BF46E1" w:rsidP="00BF46E1">
      <w:pPr>
        <w:pStyle w:val="H6"/>
      </w:pPr>
      <w:r w:rsidRPr="005307A3">
        <w:t>27.22.7.17.1.3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6BADCE9" w14:textId="5146168E" w:rsidR="00F85CA5" w:rsidRPr="005307A3" w:rsidRDefault="00F85CA5" w:rsidP="00F85CA5">
      <w:r w:rsidRPr="005307A3">
        <w:t>For sequences 1.</w:t>
      </w:r>
      <w:r>
        <w:t>5</w:t>
      </w:r>
      <w:r w:rsidRPr="005307A3">
        <w:t xml:space="preserve"> and 1.</w:t>
      </w:r>
      <w:r>
        <w:t>6</w:t>
      </w:r>
      <w:r w:rsidRPr="005307A3">
        <w:t>:</w:t>
      </w:r>
    </w:p>
    <w:p w14:paraId="09B9A76C" w14:textId="77777777" w:rsidR="00F85CA5" w:rsidRPr="005307A3" w:rsidRDefault="00F85CA5" w:rsidP="00F85CA5">
      <w:pPr>
        <w:ind w:left="568" w:hanging="284"/>
      </w:pPr>
      <w:r w:rsidRPr="005307A3">
        <w:t>-</w:t>
      </w:r>
      <w:r w:rsidRPr="005307A3">
        <w:tab/>
        <w:t>To verify that the ME informs the UICC with the Event about the Network Rejection.</w:t>
      </w:r>
    </w:p>
    <w:p w14:paraId="3258865E" w14:textId="77777777" w:rsidR="00F85CA5" w:rsidRPr="005307A3" w:rsidRDefault="00F85CA5" w:rsidP="00F85CA5">
      <w:pPr>
        <w:ind w:left="568" w:hanging="284"/>
      </w:pPr>
      <w:r w:rsidRPr="005307A3">
        <w:t>-</w:t>
      </w:r>
      <w:r w:rsidRPr="005307A3">
        <w:tab/>
        <w:t xml:space="preserve">To verify that the Rejection Cause Code sent to the UICC is the value from the EMM cause information element received from the </w:t>
      </w:r>
      <w:r>
        <w:t xml:space="preserve">satellite </w:t>
      </w:r>
      <w:r w:rsidRPr="005307A3">
        <w:t>E-UTRAN.</w:t>
      </w:r>
    </w:p>
    <w:p w14:paraId="09279D77" w14:textId="77777777" w:rsidR="00F85CA5" w:rsidRPr="005307A3" w:rsidRDefault="00F85CA5" w:rsidP="00F85CA5">
      <w:pPr>
        <w:ind w:left="568" w:hanging="284"/>
      </w:pPr>
      <w:r w:rsidRPr="005307A3">
        <w:t>-</w:t>
      </w:r>
      <w:r w:rsidRPr="005307A3">
        <w:tab/>
        <w:t xml:space="preserve">To verify that the correct Access Technology is indicated </w:t>
      </w:r>
      <w:r>
        <w:t xml:space="preserve">in </w:t>
      </w:r>
      <w:r w:rsidRPr="005307A3">
        <w:t xml:space="preserve">ENVELOPE: EVENT DOWNLOAD – Network Rejection after the unsuccessful attempt to access the </w:t>
      </w:r>
      <w:r>
        <w:t xml:space="preserve">satellite </w:t>
      </w:r>
      <w:r w:rsidRPr="005307A3">
        <w:t>E-UTRAN.</w:t>
      </w:r>
    </w:p>
    <w:p w14:paraId="4FD0A57D" w14:textId="77777777" w:rsidR="00F85CA5" w:rsidRPr="00080319" w:rsidRDefault="00F85CA5" w:rsidP="00F85CA5">
      <w:pPr>
        <w:ind w:left="568" w:hanging="284"/>
      </w:pPr>
      <w:r w:rsidRPr="005307A3">
        <w:t>-</w:t>
      </w:r>
      <w:r w:rsidRPr="005307A3">
        <w:tab/>
        <w:t xml:space="preserve">To verify that the correct Update/Attach/Registration Type is indicated </w:t>
      </w:r>
      <w:r>
        <w:t xml:space="preserve">in </w:t>
      </w:r>
      <w:r w:rsidRPr="005307A3">
        <w:t>ENVELOPE: EVENT DOWNLOAD – Network Rejection.</w:t>
      </w:r>
    </w:p>
    <w:p w14:paraId="482EB06A" w14:textId="77777777" w:rsidR="00BF46E1" w:rsidRPr="005307A3" w:rsidRDefault="00BF46E1" w:rsidP="00BF46E1">
      <w:pPr>
        <w:pStyle w:val="H6"/>
      </w:pPr>
      <w:r w:rsidRPr="005307A3">
        <w:t>27.22.7.17.1.4</w:t>
      </w:r>
      <w:r w:rsidRPr="005307A3">
        <w:tab/>
        <w:t>Method of test</w:t>
      </w:r>
    </w:p>
    <w:p w14:paraId="4232AFF2" w14:textId="77777777" w:rsidR="00BF46E1" w:rsidRPr="005307A3" w:rsidRDefault="00BF46E1" w:rsidP="00BF46E1">
      <w:pPr>
        <w:pStyle w:val="H6"/>
      </w:pPr>
      <w:r w:rsidRPr="005307A3">
        <w:t>27.22.7.17.1.4.1</w:t>
      </w:r>
      <w:r w:rsidRPr="005307A3">
        <w:tab/>
        <w:t>Initial conditions</w:t>
      </w:r>
    </w:p>
    <w:p w14:paraId="52918CA7" w14:textId="77777777" w:rsidR="00F85CA5" w:rsidRPr="005307A3" w:rsidRDefault="00F85CA5" w:rsidP="00F85CA5">
      <w:r w:rsidRPr="005307A3">
        <w:t>The ME is connected to the USIM Simulator and the E-USS/</w:t>
      </w:r>
      <w:r>
        <w:t>SAT-E-USS/NB-SS/SAT-NB-SS/</w:t>
      </w:r>
      <w:r w:rsidRPr="005307A3">
        <w:t>NG-SS.</w:t>
      </w:r>
    </w:p>
    <w:p w14:paraId="34CDC4E6" w14:textId="77777777" w:rsidR="00F85CA5" w:rsidRPr="00F85CA5" w:rsidRDefault="00F85CA5" w:rsidP="00F85CA5">
      <w:r w:rsidRPr="005307A3">
        <w:lastRenderedPageBreak/>
        <w:t xml:space="preserve">The default </w:t>
      </w:r>
      <w:r w:rsidRPr="00F85CA5">
        <w:t>E-UTRAN/EPC or NG-RAN UICC is used.</w:t>
      </w:r>
    </w:p>
    <w:p w14:paraId="55078A6A" w14:textId="77777777" w:rsidR="00F85CA5" w:rsidRPr="00F85CA5" w:rsidRDefault="00F85CA5" w:rsidP="00F85CA5">
      <w:r w:rsidRPr="00F85CA5">
        <w:t>The ME shall be powered on and perform the PROFILE DOWNLOAD procedure.</w:t>
      </w:r>
    </w:p>
    <w:p w14:paraId="1D55DCB3" w14:textId="1A6C8DEB" w:rsidR="00F85CA5" w:rsidRPr="00F85CA5" w:rsidRDefault="00F85CA5" w:rsidP="00F85CA5">
      <w:pPr>
        <w:pStyle w:val="B1"/>
        <w:tabs>
          <w:tab w:val="left" w:pos="2835"/>
        </w:tabs>
        <w:ind w:left="0" w:firstLine="0"/>
      </w:pPr>
      <w:r w:rsidRPr="00F85CA5">
        <w:t>For sequences 1.5 and 1.</w:t>
      </w:r>
      <w:r w:rsidRPr="00F85CA5">
        <w:rPr>
          <w:rFonts w:hint="eastAsia"/>
          <w:lang w:eastAsia="zh-CN"/>
        </w:rPr>
        <w:t>BB</w:t>
      </w:r>
      <w:r w:rsidRPr="00F85CA5">
        <w:t xml:space="preserve"> the ME is pre-configured with the UE position defined in TS 36.508 [33] clause 4.13.</w:t>
      </w:r>
    </w:p>
    <w:p w14:paraId="020090DA" w14:textId="77777777" w:rsidR="00F85CA5" w:rsidRPr="005307A3" w:rsidRDefault="00F85CA5" w:rsidP="00F85CA5">
      <w:r w:rsidRPr="00F85CA5">
        <w:t>If programmable USIM with test applet is used (as defined in clause 27.0), UICC shall register for Network Rejection Event using the proactive command SET UP EVENT LIST with Network Rejection event in the event list (ref to 102.241 cl 6.7.1.2).</w:t>
      </w:r>
    </w:p>
    <w:p w14:paraId="6AC1BC28" w14:textId="77777777" w:rsidR="00F85CA5" w:rsidRPr="005307A3" w:rsidRDefault="00F85CA5" w:rsidP="00F85CA5">
      <w:r w:rsidRPr="005307A3">
        <w:t>The E-UTRAN parameters of the system simulator are:</w:t>
      </w:r>
    </w:p>
    <w:p w14:paraId="255C36E2" w14:textId="77777777" w:rsidR="00F85CA5" w:rsidRPr="005307A3" w:rsidRDefault="00F85CA5" w:rsidP="00F85CA5">
      <w:pPr>
        <w:pStyle w:val="B1"/>
      </w:pPr>
      <w:r w:rsidRPr="005307A3">
        <w:t>-</w:t>
      </w:r>
      <w:r w:rsidRPr="005307A3">
        <w:tab/>
        <w:t>Mobile Country Code (MCC) = 001;</w:t>
      </w:r>
    </w:p>
    <w:p w14:paraId="5DB2393E" w14:textId="77777777" w:rsidR="00F85CA5" w:rsidRPr="005307A3" w:rsidRDefault="00F85CA5" w:rsidP="00F85CA5">
      <w:pPr>
        <w:pStyle w:val="B1"/>
      </w:pPr>
      <w:r w:rsidRPr="005307A3">
        <w:t>-</w:t>
      </w:r>
      <w:r w:rsidRPr="005307A3">
        <w:tab/>
        <w:t>Mobile Network Code (MNC) = 01;</w:t>
      </w:r>
    </w:p>
    <w:p w14:paraId="194AE1C2" w14:textId="77777777" w:rsidR="00F85CA5" w:rsidRDefault="00F85CA5" w:rsidP="00F85CA5">
      <w:pPr>
        <w:pStyle w:val="B1"/>
      </w:pPr>
      <w:r w:rsidRPr="005307A3">
        <w:t>-</w:t>
      </w:r>
      <w:r w:rsidRPr="005307A3">
        <w:tab/>
        <w:t>Tracking Area Code (TAC) = 0001;</w:t>
      </w:r>
    </w:p>
    <w:p w14:paraId="68C387F8" w14:textId="77777777" w:rsidR="00F85CA5" w:rsidRPr="003435B7" w:rsidRDefault="00F85CA5" w:rsidP="00F85CA5">
      <w:pPr>
        <w:pStyle w:val="B1"/>
        <w:tabs>
          <w:tab w:val="left" w:pos="2835"/>
        </w:tabs>
      </w:pPr>
      <w:r w:rsidRPr="00E6720E">
        <w:t>-</w:t>
      </w:r>
      <w:r w:rsidRPr="00E6720E">
        <w:tab/>
      </w:r>
      <w:r w:rsidRPr="00065668">
        <w:t xml:space="preserve">System information combination </w:t>
      </w:r>
      <w:r>
        <w:t xml:space="preserve">32 </w:t>
      </w:r>
      <w:r w:rsidRPr="00065668">
        <w:t>as defined in TS 36.508 [</w:t>
      </w:r>
      <w:r>
        <w:t>29</w:t>
      </w:r>
      <w:r w:rsidRPr="00065668">
        <w:t xml:space="preserve">] clause </w:t>
      </w:r>
      <w:r>
        <w:t>4.</w:t>
      </w:r>
      <w:r w:rsidRPr="00065668">
        <w:t>4.3.1.1 is used</w:t>
      </w:r>
      <w:r>
        <w:t xml:space="preserve"> for </w:t>
      </w:r>
      <w:r w:rsidRPr="00E45054">
        <w:t xml:space="preserve">Satellite </w:t>
      </w:r>
      <w:r w:rsidRPr="0041528A">
        <w:t>E-UTRAN</w:t>
      </w:r>
      <w:r w:rsidRPr="00E45054">
        <w:t xml:space="preserve"> in </w:t>
      </w:r>
      <w:r>
        <w:t>W</w:t>
      </w:r>
      <w:r w:rsidRPr="00E45054">
        <w:t>B-S1 mode</w:t>
      </w:r>
      <w:r w:rsidRPr="00065668">
        <w:t>.</w:t>
      </w:r>
    </w:p>
    <w:p w14:paraId="304433A6" w14:textId="77777777" w:rsidR="00F85CA5" w:rsidRPr="003435B7" w:rsidRDefault="00F85CA5" w:rsidP="00F85CA5">
      <w:pPr>
        <w:pStyle w:val="B1"/>
        <w:tabs>
          <w:tab w:val="left" w:pos="2835"/>
        </w:tabs>
      </w:pPr>
      <w:r w:rsidRPr="00E6720E">
        <w:t>-</w:t>
      </w:r>
      <w:r w:rsidRPr="00E6720E">
        <w:tab/>
      </w:r>
      <w:r w:rsidRPr="00065668">
        <w:t xml:space="preserve">System information combination </w:t>
      </w:r>
      <w:r>
        <w:t xml:space="preserve">8 </w:t>
      </w:r>
      <w:r w:rsidRPr="00065668">
        <w:t>as defined in TS 36.508 [</w:t>
      </w:r>
      <w:r>
        <w:t>29</w:t>
      </w:r>
      <w:r w:rsidRPr="00065668">
        <w:t>] clause 8.1.4.3.1.1 is used</w:t>
      </w:r>
      <w:r>
        <w:t xml:space="preserve"> for </w:t>
      </w:r>
      <w:r w:rsidRPr="00E45054">
        <w:t xml:space="preserve">Satellite </w:t>
      </w:r>
      <w:r w:rsidRPr="0041528A">
        <w:t>E-UTRAN</w:t>
      </w:r>
      <w:r w:rsidRPr="00E45054">
        <w:t xml:space="preserve"> in </w:t>
      </w:r>
      <w:r>
        <w:t>N</w:t>
      </w:r>
      <w:r w:rsidRPr="00E45054">
        <w:t>B-S1 mode</w:t>
      </w:r>
      <w:r w:rsidRPr="00065668">
        <w:t>.</w:t>
      </w:r>
    </w:p>
    <w:p w14:paraId="437E3920" w14:textId="77777777" w:rsidR="00F85CA5" w:rsidRPr="005307A3" w:rsidRDefault="00F85CA5" w:rsidP="00F85CA5">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7777777" w:rsidR="00BF46E1" w:rsidRPr="005307A3" w:rsidRDefault="00BF46E1" w:rsidP="00BF46E1">
      <w:pPr>
        <w:pStyle w:val="H6"/>
      </w:pPr>
      <w:r w:rsidRPr="005307A3">
        <w:t>27.22.7.17.1.4.2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lastRenderedPageBreak/>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p w14:paraId="4D21486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p w14:paraId="156C2EE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p w14:paraId="43959E0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lastRenderedPageBreak/>
        <w:t>Tracking Area Identification</w:t>
      </w:r>
    </w:p>
    <w:p w14:paraId="669E1935" w14:textId="77777777" w:rsidR="00BF46E1" w:rsidRPr="005307A3" w:rsidRDefault="00BF46E1" w:rsidP="0041528A">
      <w:pPr>
        <w:pStyle w:val="EW"/>
      </w:pPr>
      <w:r w:rsidRPr="005307A3">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p w14:paraId="38C73D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BF46E1"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77777777" w:rsidR="00BF46E1" w:rsidRPr="005307A3" w:rsidRDefault="00BF46E1" w:rsidP="0092045E">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BF46E1" w:rsidRPr="005307A3" w:rsidRDefault="00BF46E1" w:rsidP="0092045E">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lastRenderedPageBreak/>
        <w:t>Coding:</w:t>
      </w:r>
    </w:p>
    <w:p w14:paraId="799940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p w14:paraId="7FBA78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F85CA5"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3963954D" w:rsidR="00F85CA5" w:rsidRPr="00F85CA5" w:rsidRDefault="00F85CA5" w:rsidP="00F85CA5">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29F43CB6" w14:textId="4E9ACBE0" w:rsidR="00F85CA5" w:rsidRPr="00F85CA5" w:rsidRDefault="00F85CA5" w:rsidP="00F85CA5">
            <w:pPr>
              <w:pStyle w:val="TAC"/>
            </w:pPr>
            <w:r w:rsidRPr="00F85CA5">
              <w:t xml:space="preserve">ME </w:t>
            </w:r>
            <w:r w:rsidRPr="00F85CA5">
              <w:rPr>
                <w:szCs w:val="18"/>
              </w:rPr>
              <w:sym w:font="Wingdings" w:char="F0E0"/>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53E8C9E4" w:rsidR="00F85CA5" w:rsidRPr="00F85CA5" w:rsidRDefault="00F85CA5" w:rsidP="00F85CA5">
            <w:pPr>
              <w:pStyle w:val="TAL"/>
            </w:pPr>
            <w:r w:rsidRPr="00F85CA5">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1CD2D7" w14:textId="77777777" w:rsidR="00F85CA5" w:rsidRPr="00F85CA5" w:rsidRDefault="00F85CA5" w:rsidP="00F85CA5">
            <w:pPr>
              <w:pStyle w:val="TAL"/>
              <w:rPr>
                <w:rFonts w:cs="Arial"/>
                <w:szCs w:val="18"/>
              </w:rPr>
            </w:pPr>
            <w:r w:rsidRPr="00F85CA5">
              <w:t xml:space="preserve">If programmable USIM with test applet is </w:t>
            </w:r>
            <w:r w:rsidRPr="00F85CA5">
              <w:rPr>
                <w:rFonts w:cs="Arial"/>
                <w:szCs w:val="18"/>
              </w:rPr>
              <w:t>used (as defined in clause 27.0),</w:t>
            </w:r>
          </w:p>
          <w:p w14:paraId="78257978" w14:textId="24A3B438" w:rsidR="00F85CA5" w:rsidRPr="00F85CA5" w:rsidRDefault="00F85CA5" w:rsidP="00F85CA5">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lastRenderedPageBreak/>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p w14:paraId="1E38A7D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F85CA5"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0E571E0E" w:rsidR="00F85CA5" w:rsidRPr="00F85CA5" w:rsidRDefault="00F85CA5" w:rsidP="00F85CA5">
            <w:pPr>
              <w:pStyle w:val="TAC"/>
            </w:pPr>
            <w:r w:rsidRPr="00F85CA5">
              <w:t>4</w:t>
            </w:r>
          </w:p>
        </w:tc>
        <w:tc>
          <w:tcPr>
            <w:tcW w:w="1257" w:type="dxa"/>
            <w:tcBorders>
              <w:top w:val="single" w:sz="4" w:space="0" w:color="auto"/>
              <w:left w:val="single" w:sz="4" w:space="0" w:color="auto"/>
              <w:bottom w:val="single" w:sz="4" w:space="0" w:color="auto"/>
              <w:right w:val="single" w:sz="4" w:space="0" w:color="auto"/>
            </w:tcBorders>
          </w:tcPr>
          <w:p w14:paraId="5C1B2F84" w14:textId="181A8731" w:rsidR="00F85CA5" w:rsidRPr="00F85CA5" w:rsidRDefault="00F85CA5" w:rsidP="00F85CA5">
            <w:pPr>
              <w:pStyle w:val="TAC"/>
            </w:pPr>
            <w:r w:rsidRPr="00F85CA5">
              <w:t xml:space="preserve">UICC </w:t>
            </w:r>
            <w:r w:rsidRPr="00F85CA5">
              <w:rPr>
                <w:szCs w:val="18"/>
              </w:rPr>
              <w:sym w:font="Wingdings" w:char="F0E0"/>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2A6E8634" w:rsidR="00F85CA5" w:rsidRPr="00F85CA5" w:rsidRDefault="00F85CA5" w:rsidP="00F85CA5">
            <w:pPr>
              <w:pStyle w:val="TAL"/>
            </w:pPr>
            <w:r w:rsidRPr="00F85CA5">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234C9F4" w14:textId="77777777" w:rsidR="00F85CA5" w:rsidRPr="00F85CA5" w:rsidRDefault="00F85CA5" w:rsidP="00F85CA5">
            <w:pPr>
              <w:pStyle w:val="TAL"/>
              <w:rPr>
                <w:rFonts w:cs="Arial"/>
                <w:szCs w:val="18"/>
              </w:rPr>
            </w:pPr>
            <w:r w:rsidRPr="00F85CA5">
              <w:t xml:space="preserve">If programmable USIM with test applet is </w:t>
            </w:r>
            <w:r w:rsidRPr="00F85CA5">
              <w:rPr>
                <w:rFonts w:cs="Arial"/>
                <w:szCs w:val="18"/>
              </w:rPr>
              <w:t>used (as defined in clause 27.0),</w:t>
            </w:r>
          </w:p>
          <w:p w14:paraId="570171E2" w14:textId="37459A9E" w:rsidR="00F85CA5" w:rsidRPr="00F85CA5" w:rsidRDefault="00F85CA5" w:rsidP="00F85CA5">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lastRenderedPageBreak/>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p w14:paraId="07B63E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Default="00BF46E1" w:rsidP="00BF46E1"/>
    <w:p w14:paraId="470C3B4D" w14:textId="3151FAEA" w:rsidR="00F85CA5" w:rsidRPr="005307A3" w:rsidRDefault="00F85CA5" w:rsidP="00F85CA5">
      <w:pPr>
        <w:pStyle w:val="TH"/>
      </w:pPr>
      <w:r w:rsidRPr="005307A3">
        <w:t>Expected Sequence 1.</w:t>
      </w:r>
      <w:r>
        <w:t>5</w:t>
      </w:r>
      <w:r w:rsidRPr="005307A3">
        <w:t xml:space="preserve"> (EVENT DOWNLOAD – Network Rejection, ATTACH REJECT</w:t>
      </w:r>
      <w:r>
        <w:t>,</w:t>
      </w:r>
      <w:r w:rsidRPr="0072121E">
        <w:t xml:space="preserve"> Satellite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F85CA5" w:rsidRPr="005307A3" w14:paraId="29D8E1AE" w14:textId="77777777" w:rsidTr="00A857AB">
        <w:trPr>
          <w:cantSplit/>
          <w:jc w:val="center"/>
        </w:trPr>
        <w:tc>
          <w:tcPr>
            <w:tcW w:w="542" w:type="dxa"/>
            <w:tcBorders>
              <w:top w:val="single" w:sz="6" w:space="0" w:color="auto"/>
              <w:left w:val="single" w:sz="6" w:space="0" w:color="auto"/>
              <w:bottom w:val="single" w:sz="4" w:space="0" w:color="auto"/>
              <w:right w:val="single" w:sz="6" w:space="0" w:color="auto"/>
            </w:tcBorders>
          </w:tcPr>
          <w:p w14:paraId="3B4BD3DC" w14:textId="77777777" w:rsidR="00F85CA5" w:rsidRPr="005307A3" w:rsidRDefault="00F85CA5" w:rsidP="00A857AB">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0B856C" w14:textId="77777777" w:rsidR="00F85CA5" w:rsidRPr="005307A3" w:rsidRDefault="00F85CA5" w:rsidP="00A857AB">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00A6CA8" w14:textId="77777777" w:rsidR="00F85CA5" w:rsidRPr="005307A3" w:rsidRDefault="00F85CA5" w:rsidP="00A857AB">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AF73C80" w14:textId="77777777" w:rsidR="00F85CA5" w:rsidRPr="005307A3" w:rsidRDefault="00F85CA5" w:rsidP="00A857AB">
            <w:pPr>
              <w:pStyle w:val="TAH"/>
            </w:pPr>
            <w:r w:rsidRPr="005307A3">
              <w:t>Comments</w:t>
            </w:r>
          </w:p>
        </w:tc>
      </w:tr>
      <w:tr w:rsidR="00F85CA5" w:rsidRPr="005307A3" w14:paraId="210CF97C"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0568856" w14:textId="77777777" w:rsidR="00F85CA5" w:rsidRPr="005307A3" w:rsidRDefault="00F85CA5" w:rsidP="00A857AB">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2B90098"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5E588748" w14:textId="77777777" w:rsidR="00F85CA5" w:rsidRPr="005307A3" w:rsidRDefault="00F85CA5" w:rsidP="00A857AB">
            <w:pPr>
              <w:pStyle w:val="TAL"/>
            </w:pPr>
            <w:r w:rsidRPr="005307A3">
              <w:t xml:space="preserve">No </w:t>
            </w:r>
            <w:r>
              <w:t xml:space="preserve">satellite </w:t>
            </w:r>
            <w:r w:rsidRPr="005307A3">
              <w:t>E-UTRAN</w:t>
            </w:r>
            <w:r>
              <w:t xml:space="preserve"> cell</w:t>
            </w:r>
            <w:r w:rsidRPr="005307A3">
              <w:t xml:space="preserve"> available.</w:t>
            </w:r>
          </w:p>
        </w:tc>
        <w:tc>
          <w:tcPr>
            <w:tcW w:w="3776" w:type="dxa"/>
            <w:tcBorders>
              <w:top w:val="single" w:sz="4" w:space="0" w:color="auto"/>
              <w:left w:val="single" w:sz="4" w:space="0" w:color="auto"/>
              <w:bottom w:val="single" w:sz="4" w:space="0" w:color="auto"/>
              <w:right w:val="single" w:sz="4" w:space="0" w:color="auto"/>
            </w:tcBorders>
          </w:tcPr>
          <w:p w14:paraId="054AC8FB" w14:textId="77777777" w:rsidR="00F85CA5" w:rsidRPr="005307A3" w:rsidRDefault="00F85CA5" w:rsidP="00A857AB">
            <w:pPr>
              <w:pStyle w:val="TAL"/>
            </w:pPr>
          </w:p>
        </w:tc>
      </w:tr>
      <w:tr w:rsidR="00F85CA5" w:rsidRPr="005307A3" w14:paraId="0540054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9CBDBA6" w14:textId="77777777" w:rsidR="00F85CA5" w:rsidRPr="005307A3" w:rsidRDefault="00F85CA5" w:rsidP="00A857AB">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CB61B5C" w14:textId="77777777" w:rsidR="00F85CA5" w:rsidRPr="005307A3" w:rsidRDefault="00F85CA5" w:rsidP="00A857AB">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1449122" w14:textId="77777777" w:rsidR="00F85CA5" w:rsidRPr="005307A3" w:rsidRDefault="00F85CA5" w:rsidP="00A857AB">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5E8090CE" w14:textId="77777777" w:rsidR="00F85CA5" w:rsidRPr="005307A3" w:rsidRDefault="00F85CA5" w:rsidP="00A857AB">
            <w:pPr>
              <w:pStyle w:val="TAL"/>
            </w:pPr>
          </w:p>
        </w:tc>
      </w:tr>
      <w:tr w:rsidR="00F85CA5" w:rsidRPr="005307A3" w14:paraId="589F4660"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4184C58" w14:textId="77777777" w:rsidR="00F85CA5" w:rsidRPr="005307A3" w:rsidRDefault="00F85CA5" w:rsidP="00A857AB">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33578A1" w14:textId="77777777" w:rsidR="00F85CA5" w:rsidRPr="005307A3" w:rsidRDefault="00F85CA5" w:rsidP="00A857AB">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6175DB" w14:textId="59021363" w:rsidR="00F85CA5" w:rsidRPr="005307A3" w:rsidRDefault="00F85CA5" w:rsidP="00A857AB">
            <w:pPr>
              <w:pStyle w:val="TAL"/>
            </w:pPr>
            <w:r w:rsidRPr="005307A3">
              <w:t>PROACTIVE COMMAND PENDING: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26F32355" w14:textId="77777777" w:rsidR="00F85CA5" w:rsidRPr="005307A3" w:rsidRDefault="00F85CA5" w:rsidP="00A857AB">
            <w:pPr>
              <w:pStyle w:val="TAL"/>
            </w:pPr>
          </w:p>
        </w:tc>
      </w:tr>
      <w:tr w:rsidR="00F85CA5" w:rsidRPr="005307A3" w14:paraId="281AD58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15BAA30" w14:textId="77777777" w:rsidR="00F85CA5" w:rsidRPr="005307A3" w:rsidRDefault="00F85CA5" w:rsidP="00A857AB">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9CE10E" w14:textId="77777777" w:rsidR="00F85CA5" w:rsidRPr="005307A3" w:rsidRDefault="00F85CA5" w:rsidP="00A857AB">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172CC65" w14:textId="77777777" w:rsidR="00F85CA5" w:rsidRPr="005307A3" w:rsidRDefault="00F85CA5" w:rsidP="00A857AB">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C1837A0" w14:textId="77777777" w:rsidR="00F85CA5" w:rsidRPr="005307A3" w:rsidRDefault="00F85CA5" w:rsidP="00A857AB">
            <w:pPr>
              <w:pStyle w:val="TAL"/>
            </w:pPr>
          </w:p>
        </w:tc>
      </w:tr>
      <w:tr w:rsidR="00F85CA5" w:rsidRPr="005307A3" w14:paraId="080EFC1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87FA006" w14:textId="77777777" w:rsidR="00F85CA5" w:rsidRPr="005307A3" w:rsidRDefault="00F85CA5" w:rsidP="00A857AB">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432ACE30" w14:textId="77777777" w:rsidR="00F85CA5" w:rsidRPr="005307A3" w:rsidRDefault="00F85CA5" w:rsidP="00A857AB">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34D044" w14:textId="2B460732" w:rsidR="00F85CA5" w:rsidRPr="005307A3" w:rsidRDefault="00F85CA5" w:rsidP="00A857AB">
            <w:pPr>
              <w:pStyle w:val="TAL"/>
            </w:pPr>
            <w:r w:rsidRPr="005307A3">
              <w:t>PROACTIVE COMMAND: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7126AFD2" w14:textId="77777777" w:rsidR="00F85CA5" w:rsidRPr="003A0538" w:rsidRDefault="00F85CA5" w:rsidP="00A857AB">
            <w:pPr>
              <w:pStyle w:val="TAL"/>
              <w:rPr>
                <w:rFonts w:cs="Arial"/>
                <w:color w:val="000000" w:themeColor="text1"/>
                <w:szCs w:val="18"/>
              </w:rPr>
            </w:pPr>
            <w:r w:rsidRPr="003A0538">
              <w:rPr>
                <w:color w:val="000000" w:themeColor="text1"/>
              </w:rPr>
              <w:t xml:space="preserve">If programmable USIM with test applet is </w:t>
            </w:r>
            <w:r w:rsidRPr="003A0538">
              <w:rPr>
                <w:rFonts w:cs="Arial"/>
                <w:color w:val="000000" w:themeColor="text1"/>
                <w:szCs w:val="18"/>
              </w:rPr>
              <w:t>used (as defined in clause 27.0),</w:t>
            </w:r>
          </w:p>
          <w:p w14:paraId="7433F370" w14:textId="58D05B43" w:rsidR="00F85CA5" w:rsidRPr="005307A3" w:rsidRDefault="00F85CA5" w:rsidP="00A857AB">
            <w:pPr>
              <w:pStyle w:val="TAL"/>
            </w:pPr>
            <w:r w:rsidRPr="003A0538">
              <w:rPr>
                <w:rFonts w:cs="Arial"/>
                <w:color w:val="000000" w:themeColor="text1"/>
                <w:szCs w:val="18"/>
              </w:rPr>
              <w:t>the TERMINAL RESPONSE cannot be verified and that the Event has been registered in the device is</w:t>
            </w:r>
            <w:r w:rsidRPr="003A0538">
              <w:rPr>
                <w:color w:val="000000" w:themeColor="text1"/>
              </w:rPr>
              <w:t xml:space="preserve"> </w:t>
            </w:r>
            <w:r w:rsidRPr="003A0538">
              <w:rPr>
                <w:rFonts w:cs="Arial"/>
                <w:color w:val="000000" w:themeColor="text1"/>
                <w:szCs w:val="18"/>
              </w:rPr>
              <w:t>implicitly verified at step 11 (ENVELOPE: EVENT DOWNLOAD – Network Rejection 1.</w:t>
            </w:r>
            <w:r>
              <w:rPr>
                <w:rFonts w:cs="Arial"/>
                <w:color w:val="000000" w:themeColor="text1"/>
                <w:szCs w:val="18"/>
              </w:rPr>
              <w:t>5</w:t>
            </w:r>
            <w:r w:rsidRPr="003A0538">
              <w:rPr>
                <w:rFonts w:cs="Arial"/>
                <w:color w:val="000000" w:themeColor="text1"/>
                <w:szCs w:val="18"/>
              </w:rPr>
              <w:t>.1)</w:t>
            </w:r>
          </w:p>
        </w:tc>
      </w:tr>
      <w:tr w:rsidR="00F85CA5" w:rsidRPr="005307A3" w14:paraId="711CF32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41EA91B8" w14:textId="77777777" w:rsidR="00F85CA5" w:rsidRPr="005307A3" w:rsidRDefault="00F85CA5" w:rsidP="00A857AB">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5EE507A0" w14:textId="77777777" w:rsidR="00F85CA5" w:rsidRPr="005307A3" w:rsidRDefault="00F85CA5" w:rsidP="00A857AB">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625F6B" w14:textId="68115151" w:rsidR="00F85CA5" w:rsidRPr="005307A3" w:rsidRDefault="00F85CA5" w:rsidP="00A857AB">
            <w:pPr>
              <w:pStyle w:val="TAL"/>
            </w:pPr>
            <w:r w:rsidRPr="005307A3">
              <w:t>TERMINAL RESPONSE: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3FF33AA0" w14:textId="77777777" w:rsidR="00F85CA5" w:rsidRPr="005307A3" w:rsidRDefault="00F85CA5" w:rsidP="00A857AB">
            <w:pPr>
              <w:pStyle w:val="TAL"/>
            </w:pPr>
          </w:p>
        </w:tc>
      </w:tr>
      <w:tr w:rsidR="00F85CA5" w:rsidRPr="005307A3" w14:paraId="0E0D4882"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EA8EFA3" w14:textId="77777777" w:rsidR="00F85CA5" w:rsidRPr="005307A3" w:rsidRDefault="00F85CA5" w:rsidP="00A857AB">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1FE43B7"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027894EE" w14:textId="77777777" w:rsidR="00F85CA5" w:rsidRPr="005307A3" w:rsidRDefault="00F85CA5" w:rsidP="00A857AB">
            <w:pPr>
              <w:pStyle w:val="TAL"/>
            </w:pPr>
            <w:r w:rsidRPr="005307A3">
              <w:t xml:space="preserve">The </w:t>
            </w:r>
            <w:r>
              <w:t xml:space="preserve">satellite </w:t>
            </w:r>
            <w:r w:rsidRPr="005307A3">
              <w:t>E-UTRAN cell is switched on.</w:t>
            </w:r>
          </w:p>
        </w:tc>
        <w:tc>
          <w:tcPr>
            <w:tcW w:w="3776" w:type="dxa"/>
            <w:tcBorders>
              <w:top w:val="single" w:sz="4" w:space="0" w:color="auto"/>
              <w:left w:val="single" w:sz="4" w:space="0" w:color="auto"/>
              <w:bottom w:val="single" w:sz="4" w:space="0" w:color="auto"/>
              <w:right w:val="single" w:sz="4" w:space="0" w:color="auto"/>
            </w:tcBorders>
          </w:tcPr>
          <w:p w14:paraId="66F632F1" w14:textId="77777777" w:rsidR="00F85CA5" w:rsidRPr="005307A3" w:rsidRDefault="00F85CA5" w:rsidP="00A857AB">
            <w:pPr>
              <w:pStyle w:val="TAL"/>
            </w:pPr>
          </w:p>
        </w:tc>
      </w:tr>
      <w:tr w:rsidR="00F85CA5" w:rsidRPr="005307A3" w14:paraId="2D680207"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EA35E7F" w14:textId="77777777" w:rsidR="00F85CA5" w:rsidRPr="005307A3" w:rsidRDefault="00F85CA5" w:rsidP="00A857AB">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6CFB9D" w14:textId="77777777" w:rsidR="00F85CA5" w:rsidRPr="005307A3" w:rsidRDefault="00F85CA5" w:rsidP="00A857AB">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BFD88D6" w14:textId="77777777" w:rsidR="00F85CA5" w:rsidRPr="005307A3" w:rsidRDefault="00F85CA5" w:rsidP="00A857AB">
            <w:pPr>
              <w:pStyle w:val="TAL"/>
            </w:pPr>
            <w:r w:rsidRPr="005307A3">
              <w:t xml:space="preserve">The terminal is made to start a registration attempt to the </w:t>
            </w:r>
            <w:r>
              <w:t>SAT-</w:t>
            </w:r>
            <w:r w:rsidRPr="005307A3">
              <w:t>E-USS/</w:t>
            </w:r>
            <w:r>
              <w:t>SAT-</w:t>
            </w:r>
            <w:r w:rsidRPr="005307A3">
              <w:t>NB-SS.</w:t>
            </w:r>
          </w:p>
        </w:tc>
        <w:tc>
          <w:tcPr>
            <w:tcW w:w="3776" w:type="dxa"/>
            <w:tcBorders>
              <w:top w:val="single" w:sz="4" w:space="0" w:color="auto"/>
              <w:left w:val="single" w:sz="4" w:space="0" w:color="auto"/>
              <w:bottom w:val="single" w:sz="4" w:space="0" w:color="auto"/>
              <w:right w:val="single" w:sz="4" w:space="0" w:color="auto"/>
            </w:tcBorders>
          </w:tcPr>
          <w:p w14:paraId="18772235" w14:textId="77777777" w:rsidR="00F85CA5" w:rsidRPr="005307A3" w:rsidRDefault="00F85CA5" w:rsidP="00A857AB">
            <w:pPr>
              <w:pStyle w:val="TAL"/>
            </w:pPr>
          </w:p>
        </w:tc>
      </w:tr>
      <w:tr w:rsidR="00F85CA5" w:rsidRPr="005307A3" w14:paraId="1CAADF4E"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A2297EB" w14:textId="77777777" w:rsidR="00F85CA5" w:rsidRPr="005307A3" w:rsidRDefault="00F85CA5" w:rsidP="00A857AB">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2ACFE3" w14:textId="77777777" w:rsidR="00F85CA5" w:rsidRPr="00F85CA5" w:rsidRDefault="00F85CA5" w:rsidP="00A857AB">
            <w:pPr>
              <w:pStyle w:val="TAC"/>
              <w:rPr>
                <w:lang w:val="fi-FI"/>
              </w:rPr>
            </w:pPr>
            <w:r w:rsidRPr="00F85CA5">
              <w:rPr>
                <w:lang w:val="fi-FI"/>
              </w:rPr>
              <w:t>ME</w:t>
            </w:r>
            <w:r w:rsidRPr="005307A3">
              <w:rPr>
                <w:rFonts w:ascii="Symbol" w:hAnsi="Symbol"/>
              </w:rPr>
              <w:t></w:t>
            </w:r>
            <w:r w:rsidRPr="005307A3">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4176162D" w14:textId="77777777" w:rsidR="00F85CA5" w:rsidRDefault="00F85CA5" w:rsidP="00A857AB">
            <w:pPr>
              <w:pStyle w:val="TAL"/>
            </w:pPr>
            <w:r w:rsidRPr="005307A3">
              <w:t>The terminal requests RRC CONNECTION and therefore starts the EPS Attach procedure.</w:t>
            </w:r>
          </w:p>
          <w:p w14:paraId="6A3D8699" w14:textId="77777777" w:rsidR="00F85CA5" w:rsidRPr="005307A3" w:rsidRDefault="00F85CA5" w:rsidP="00A857AB">
            <w:pPr>
              <w:pStyle w:val="TAL"/>
            </w:pPr>
            <w:r>
              <w:t xml:space="preserve">The </w:t>
            </w:r>
            <w:r w:rsidRPr="00BC508A">
              <w:t>authentication and security mode control procedures</w:t>
            </w:r>
            <w:r>
              <w:t xml:space="preserve"> are performed </w:t>
            </w:r>
            <w:r w:rsidRPr="00BC508A">
              <w:t>for the security protection of EPS NAS messages between UE and MME</w:t>
            </w:r>
            <w:r>
              <w:t>.</w:t>
            </w:r>
          </w:p>
        </w:tc>
        <w:tc>
          <w:tcPr>
            <w:tcW w:w="3776" w:type="dxa"/>
            <w:tcBorders>
              <w:top w:val="single" w:sz="4" w:space="0" w:color="auto"/>
              <w:left w:val="single" w:sz="4" w:space="0" w:color="auto"/>
              <w:bottom w:val="single" w:sz="4" w:space="0" w:color="auto"/>
              <w:right w:val="single" w:sz="4" w:space="0" w:color="auto"/>
            </w:tcBorders>
          </w:tcPr>
          <w:p w14:paraId="55619C02" w14:textId="77777777" w:rsidR="00F85CA5" w:rsidRPr="005307A3" w:rsidRDefault="00F85CA5" w:rsidP="00A857AB">
            <w:pPr>
              <w:pStyle w:val="TAL"/>
            </w:pPr>
          </w:p>
        </w:tc>
      </w:tr>
      <w:tr w:rsidR="00F85CA5" w:rsidRPr="00F85CA5" w14:paraId="5D99CF5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6245805C" w14:textId="77777777" w:rsidR="00F85CA5" w:rsidRPr="00F85CA5" w:rsidRDefault="00F85CA5" w:rsidP="00A857AB">
            <w:pPr>
              <w:pStyle w:val="TAC"/>
            </w:pPr>
            <w:r w:rsidRPr="00F85CA5">
              <w:t>10</w:t>
            </w:r>
          </w:p>
        </w:tc>
        <w:tc>
          <w:tcPr>
            <w:tcW w:w="1247" w:type="dxa"/>
            <w:tcBorders>
              <w:top w:val="single" w:sz="4" w:space="0" w:color="auto"/>
              <w:left w:val="single" w:sz="4" w:space="0" w:color="auto"/>
              <w:bottom w:val="single" w:sz="4" w:space="0" w:color="auto"/>
              <w:right w:val="single" w:sz="4" w:space="0" w:color="auto"/>
            </w:tcBorders>
          </w:tcPr>
          <w:p w14:paraId="1F5A3F23" w14:textId="77777777" w:rsidR="00F85CA5" w:rsidRPr="00F85CA5" w:rsidRDefault="00F85CA5" w:rsidP="00A857AB">
            <w:pPr>
              <w:pStyle w:val="TAC"/>
              <w:rPr>
                <w:lang w:val="fi-FI"/>
              </w:rPr>
            </w:pPr>
            <w:r w:rsidRPr="00F85CA5">
              <w:rPr>
                <w:lang w:val="fi-FI"/>
              </w:rPr>
              <w:t>SAT-E-USS/SAT-NB-SS</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6434E2E7" w14:textId="77777777" w:rsidR="00F85CA5" w:rsidRPr="00F85CA5" w:rsidRDefault="00F85CA5" w:rsidP="00A857AB">
            <w:pPr>
              <w:pStyle w:val="TAL"/>
            </w:pPr>
            <w:r w:rsidRPr="00F85CA5">
              <w:t>The SAT-E-USS/SAT-NB-SS sends EMM ATTACH REJECT with cause "PLMN not allowed to operate at the present UE location " with integrity protection.</w:t>
            </w:r>
          </w:p>
        </w:tc>
        <w:tc>
          <w:tcPr>
            <w:tcW w:w="3776" w:type="dxa"/>
            <w:tcBorders>
              <w:top w:val="single" w:sz="4" w:space="0" w:color="auto"/>
              <w:left w:val="single" w:sz="4" w:space="0" w:color="auto"/>
              <w:bottom w:val="single" w:sz="4" w:space="0" w:color="auto"/>
              <w:right w:val="single" w:sz="4" w:space="0" w:color="auto"/>
            </w:tcBorders>
          </w:tcPr>
          <w:p w14:paraId="5BF192CE" w14:textId="77777777" w:rsidR="00F85CA5" w:rsidRPr="00F85CA5" w:rsidRDefault="00F85CA5" w:rsidP="00A857AB">
            <w:pPr>
              <w:pStyle w:val="TAL"/>
            </w:pPr>
          </w:p>
        </w:tc>
      </w:tr>
      <w:tr w:rsidR="00F85CA5" w:rsidRPr="00F85CA5" w14:paraId="56513A22"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0B402A9" w14:textId="77777777" w:rsidR="00F85CA5" w:rsidRPr="00F85CA5" w:rsidRDefault="00F85CA5" w:rsidP="00A857AB">
            <w:pPr>
              <w:pStyle w:val="TAC"/>
            </w:pPr>
            <w:r w:rsidRPr="00F85CA5">
              <w:t>11</w:t>
            </w:r>
          </w:p>
        </w:tc>
        <w:tc>
          <w:tcPr>
            <w:tcW w:w="1247" w:type="dxa"/>
            <w:tcBorders>
              <w:top w:val="single" w:sz="4" w:space="0" w:color="auto"/>
              <w:left w:val="single" w:sz="4" w:space="0" w:color="auto"/>
              <w:bottom w:val="single" w:sz="4" w:space="0" w:color="auto"/>
              <w:right w:val="single" w:sz="4" w:space="0" w:color="auto"/>
            </w:tcBorders>
          </w:tcPr>
          <w:p w14:paraId="44D7073A"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83D2366" w14:textId="0DB14112" w:rsidR="00F85CA5" w:rsidRPr="00F85CA5" w:rsidRDefault="00F85CA5" w:rsidP="00A857AB">
            <w:pPr>
              <w:pStyle w:val="TAL"/>
            </w:pPr>
            <w:r w:rsidRPr="00F85CA5">
              <w:t>ENVELOPE: EVENT DOWNLOAD – Network Rejection 1.5.1 or 1.5.2</w:t>
            </w:r>
          </w:p>
        </w:tc>
        <w:tc>
          <w:tcPr>
            <w:tcW w:w="3776" w:type="dxa"/>
            <w:tcBorders>
              <w:top w:val="single" w:sz="4" w:space="0" w:color="auto"/>
              <w:left w:val="single" w:sz="4" w:space="0" w:color="auto"/>
              <w:bottom w:val="single" w:sz="4" w:space="0" w:color="auto"/>
              <w:right w:val="single" w:sz="4" w:space="0" w:color="auto"/>
            </w:tcBorders>
          </w:tcPr>
          <w:p w14:paraId="2C83C60A" w14:textId="77777777" w:rsidR="00F85CA5" w:rsidRPr="00F85CA5" w:rsidRDefault="00F85CA5" w:rsidP="00A857AB">
            <w:pPr>
              <w:pStyle w:val="TAL"/>
            </w:pPr>
          </w:p>
        </w:tc>
      </w:tr>
    </w:tbl>
    <w:p w14:paraId="053015A7" w14:textId="77777777" w:rsidR="00F85CA5" w:rsidRPr="00F85CA5" w:rsidRDefault="00F85CA5" w:rsidP="00F85CA5"/>
    <w:p w14:paraId="20BB5F58" w14:textId="55098117" w:rsidR="00F85CA5" w:rsidRPr="00F85CA5" w:rsidRDefault="00F85CA5" w:rsidP="00F85CA5">
      <w:r w:rsidRPr="00F85CA5">
        <w:t>PROACTIVE COMMAND: SET UP EVENT LIST 1.5.1</w:t>
      </w:r>
    </w:p>
    <w:p w14:paraId="4F4564DF" w14:textId="77777777" w:rsidR="00F85CA5" w:rsidRPr="005307A3" w:rsidRDefault="00F85CA5" w:rsidP="00F85CA5">
      <w:r w:rsidRPr="00F85CA5">
        <w:t>Logically:</w:t>
      </w:r>
    </w:p>
    <w:p w14:paraId="343B97CE" w14:textId="77777777" w:rsidR="00F85CA5" w:rsidRPr="005307A3" w:rsidRDefault="00F85CA5" w:rsidP="00F85CA5">
      <w:pPr>
        <w:pStyle w:val="EW"/>
      </w:pPr>
      <w:r w:rsidRPr="005307A3">
        <w:t>Command details</w:t>
      </w:r>
    </w:p>
    <w:p w14:paraId="6D3B76AD" w14:textId="77777777" w:rsidR="00F85CA5" w:rsidRPr="005307A3" w:rsidRDefault="00F85CA5" w:rsidP="00F85CA5">
      <w:pPr>
        <w:pStyle w:val="EW"/>
      </w:pPr>
      <w:r w:rsidRPr="005307A3">
        <w:lastRenderedPageBreak/>
        <w:tab/>
        <w:t>Command number:</w:t>
      </w:r>
      <w:r w:rsidRPr="005307A3">
        <w:tab/>
        <w:t>1</w:t>
      </w:r>
    </w:p>
    <w:p w14:paraId="1D44B792" w14:textId="77777777" w:rsidR="00F85CA5" w:rsidRPr="005307A3" w:rsidRDefault="00F85CA5" w:rsidP="00F85CA5">
      <w:pPr>
        <w:pStyle w:val="EW"/>
      </w:pPr>
      <w:r w:rsidRPr="005307A3">
        <w:tab/>
        <w:t>Command type:</w:t>
      </w:r>
      <w:r w:rsidRPr="005307A3">
        <w:tab/>
        <w:t>SET UP EVENT LIST</w:t>
      </w:r>
    </w:p>
    <w:p w14:paraId="70432517" w14:textId="77777777" w:rsidR="00F85CA5" w:rsidRPr="005307A3" w:rsidRDefault="00F85CA5" w:rsidP="00F85CA5">
      <w:pPr>
        <w:pStyle w:val="EW"/>
      </w:pPr>
      <w:r w:rsidRPr="005307A3">
        <w:tab/>
        <w:t>Command qualifier:</w:t>
      </w:r>
      <w:r w:rsidRPr="005307A3">
        <w:tab/>
        <w:t>'00'</w:t>
      </w:r>
    </w:p>
    <w:p w14:paraId="5AF2E761" w14:textId="77777777" w:rsidR="00F85CA5" w:rsidRPr="005307A3" w:rsidRDefault="00F85CA5" w:rsidP="00F85CA5">
      <w:pPr>
        <w:pStyle w:val="EW"/>
      </w:pPr>
      <w:r w:rsidRPr="005307A3">
        <w:t>Device identities</w:t>
      </w:r>
    </w:p>
    <w:p w14:paraId="33A3502D" w14:textId="77777777" w:rsidR="00F85CA5" w:rsidRPr="005307A3" w:rsidRDefault="00F85CA5" w:rsidP="00F85CA5">
      <w:pPr>
        <w:pStyle w:val="EW"/>
      </w:pPr>
      <w:r w:rsidRPr="005307A3">
        <w:tab/>
        <w:t>Source device:</w:t>
      </w:r>
      <w:r w:rsidRPr="005307A3">
        <w:tab/>
        <w:t>UICC</w:t>
      </w:r>
    </w:p>
    <w:p w14:paraId="1B47A352" w14:textId="77777777" w:rsidR="00F85CA5" w:rsidRPr="005307A3" w:rsidRDefault="00F85CA5" w:rsidP="00F85CA5">
      <w:pPr>
        <w:pStyle w:val="EW"/>
      </w:pPr>
      <w:r w:rsidRPr="005307A3">
        <w:tab/>
        <w:t>Destination device:</w:t>
      </w:r>
      <w:r w:rsidRPr="005307A3">
        <w:tab/>
        <w:t>ME</w:t>
      </w:r>
    </w:p>
    <w:p w14:paraId="26513384" w14:textId="77777777" w:rsidR="00F85CA5" w:rsidRPr="005307A3" w:rsidRDefault="00F85CA5" w:rsidP="00F85CA5">
      <w:pPr>
        <w:pStyle w:val="EW"/>
      </w:pPr>
      <w:r w:rsidRPr="005307A3">
        <w:t>Event list</w:t>
      </w:r>
    </w:p>
    <w:p w14:paraId="143227AC" w14:textId="77777777" w:rsidR="00F85CA5" w:rsidRPr="005307A3" w:rsidRDefault="00F85CA5" w:rsidP="00F85CA5">
      <w:pPr>
        <w:pStyle w:val="EX"/>
      </w:pPr>
      <w:r w:rsidRPr="005307A3">
        <w:tab/>
        <w:t>Event 1:</w:t>
      </w:r>
      <w:r w:rsidRPr="005307A3">
        <w:tab/>
        <w:t>Network Rejection</w:t>
      </w:r>
    </w:p>
    <w:p w14:paraId="6328A75B" w14:textId="77777777" w:rsidR="00F85CA5" w:rsidRPr="005307A3" w:rsidRDefault="00F85CA5" w:rsidP="00F85CA5">
      <w:r w:rsidRPr="005307A3">
        <w:t>Coding:</w:t>
      </w:r>
    </w:p>
    <w:p w14:paraId="29A93EE7" w14:textId="77777777" w:rsidR="00F85CA5" w:rsidRPr="005307A3"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5307A3" w14:paraId="2590893C"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5CDEEC86" w14:textId="77777777" w:rsidR="00F85CA5" w:rsidRPr="005307A3" w:rsidRDefault="00F85CA5" w:rsidP="00A857A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24AAE4" w14:textId="77777777" w:rsidR="00F85CA5" w:rsidRPr="005307A3" w:rsidRDefault="00F85CA5" w:rsidP="00A857AB">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CBCE157" w14:textId="77777777" w:rsidR="00F85CA5" w:rsidRPr="005307A3" w:rsidRDefault="00F85CA5" w:rsidP="00A857AB">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51DB1D4" w14:textId="77777777" w:rsidR="00F85CA5" w:rsidRPr="005307A3" w:rsidRDefault="00F85CA5" w:rsidP="00A857A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3BE927" w14:textId="77777777" w:rsidR="00F85CA5" w:rsidRPr="005307A3" w:rsidRDefault="00F85CA5" w:rsidP="00A857A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6C86E3" w14:textId="77777777" w:rsidR="00F85CA5" w:rsidRPr="005307A3" w:rsidRDefault="00F85CA5" w:rsidP="00A857A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7F86E9" w14:textId="77777777" w:rsidR="00F85CA5" w:rsidRPr="005307A3" w:rsidRDefault="00F85CA5" w:rsidP="00A857A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676751" w14:textId="77777777" w:rsidR="00F85CA5" w:rsidRPr="005307A3" w:rsidRDefault="00F85CA5" w:rsidP="00A857A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383FC" w14:textId="77777777" w:rsidR="00F85CA5" w:rsidRPr="005307A3" w:rsidRDefault="00F85CA5" w:rsidP="00A857A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1B5A86" w14:textId="77777777" w:rsidR="00F85CA5" w:rsidRPr="005307A3" w:rsidRDefault="00F85CA5" w:rsidP="00A857A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6CA9D0" w14:textId="77777777" w:rsidR="00F85CA5" w:rsidRPr="005307A3" w:rsidRDefault="00F85CA5" w:rsidP="00A857A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BB5007" w14:textId="77777777" w:rsidR="00F85CA5" w:rsidRPr="005307A3" w:rsidRDefault="00F85CA5" w:rsidP="00A857A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F9F09E" w14:textId="77777777" w:rsidR="00F85CA5" w:rsidRPr="005307A3" w:rsidRDefault="00F85CA5" w:rsidP="00A857AB">
            <w:pPr>
              <w:pStyle w:val="TAC"/>
            </w:pPr>
            <w:r w:rsidRPr="005307A3">
              <w:t>99</w:t>
            </w:r>
          </w:p>
        </w:tc>
      </w:tr>
      <w:tr w:rsidR="00F85CA5" w:rsidRPr="005307A3" w14:paraId="31B61CC1" w14:textId="77777777" w:rsidTr="00A857AB">
        <w:trPr>
          <w:jc w:val="center"/>
        </w:trPr>
        <w:tc>
          <w:tcPr>
            <w:tcW w:w="1134" w:type="dxa"/>
            <w:tcBorders>
              <w:top w:val="single" w:sz="4" w:space="0" w:color="auto"/>
              <w:right w:val="single" w:sz="4" w:space="0" w:color="auto"/>
            </w:tcBorders>
          </w:tcPr>
          <w:p w14:paraId="34ED803D" w14:textId="77777777" w:rsidR="00F85CA5" w:rsidRPr="005307A3"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165D7BE7" w14:textId="77777777" w:rsidR="00F85CA5" w:rsidRPr="005307A3" w:rsidRDefault="00F85CA5" w:rsidP="00A857A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671B4C" w14:textId="77777777" w:rsidR="00F85CA5" w:rsidRPr="005307A3" w:rsidRDefault="00F85CA5" w:rsidP="00A857AB">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5D8EE5E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E17EBE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6C29E5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342499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10F51E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3C699A2"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500BFF6"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8D0E742"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1448CDE"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DDCFBD6" w14:textId="77777777" w:rsidR="00F85CA5" w:rsidRPr="005307A3" w:rsidRDefault="00F85CA5" w:rsidP="00A857AB">
            <w:pPr>
              <w:pStyle w:val="TAC"/>
            </w:pPr>
          </w:p>
        </w:tc>
      </w:tr>
    </w:tbl>
    <w:p w14:paraId="3279F40D" w14:textId="77777777" w:rsidR="00F85CA5" w:rsidRPr="005307A3" w:rsidRDefault="00F85CA5" w:rsidP="00F85CA5"/>
    <w:p w14:paraId="0B946BB2" w14:textId="63B8EC4C" w:rsidR="00F85CA5" w:rsidRPr="00F85CA5" w:rsidRDefault="00F85CA5" w:rsidP="00F85CA5">
      <w:r w:rsidRPr="00F85CA5">
        <w:t>TERMINAL RESPONSE: SET UP EVENT LIST 1.5.1</w:t>
      </w:r>
    </w:p>
    <w:p w14:paraId="57F43E64" w14:textId="77777777" w:rsidR="00F85CA5" w:rsidRPr="00F85CA5" w:rsidRDefault="00F85CA5" w:rsidP="00F85CA5">
      <w:r w:rsidRPr="00F85CA5">
        <w:t>Logically:</w:t>
      </w:r>
    </w:p>
    <w:p w14:paraId="500A5B0B" w14:textId="77777777" w:rsidR="00F85CA5" w:rsidRPr="00F85CA5" w:rsidRDefault="00F85CA5" w:rsidP="00F85CA5">
      <w:pPr>
        <w:pStyle w:val="EW"/>
      </w:pPr>
      <w:r w:rsidRPr="00F85CA5">
        <w:t>Command details</w:t>
      </w:r>
    </w:p>
    <w:p w14:paraId="3853913C" w14:textId="77777777" w:rsidR="00F85CA5" w:rsidRPr="00F85CA5" w:rsidRDefault="00F85CA5" w:rsidP="00F85CA5">
      <w:pPr>
        <w:pStyle w:val="EW"/>
      </w:pPr>
      <w:r w:rsidRPr="00F85CA5">
        <w:tab/>
        <w:t>Command number:</w:t>
      </w:r>
      <w:r w:rsidRPr="00F85CA5">
        <w:tab/>
        <w:t>1</w:t>
      </w:r>
    </w:p>
    <w:p w14:paraId="78F77546" w14:textId="77777777" w:rsidR="00F85CA5" w:rsidRPr="00F85CA5" w:rsidRDefault="00F85CA5" w:rsidP="00F85CA5">
      <w:pPr>
        <w:pStyle w:val="EW"/>
      </w:pPr>
      <w:r w:rsidRPr="00F85CA5">
        <w:tab/>
        <w:t>Command type:</w:t>
      </w:r>
      <w:r w:rsidRPr="00F85CA5">
        <w:tab/>
        <w:t>SET UP EVENT LIST</w:t>
      </w:r>
    </w:p>
    <w:p w14:paraId="485AED66" w14:textId="77777777" w:rsidR="00F85CA5" w:rsidRPr="00F85CA5" w:rsidRDefault="00F85CA5" w:rsidP="00F85CA5">
      <w:pPr>
        <w:pStyle w:val="EW"/>
      </w:pPr>
      <w:r w:rsidRPr="00F85CA5">
        <w:tab/>
        <w:t>Command qualifier:</w:t>
      </w:r>
      <w:r w:rsidRPr="00F85CA5">
        <w:tab/>
        <w:t>'00'</w:t>
      </w:r>
    </w:p>
    <w:p w14:paraId="63523C57" w14:textId="77777777" w:rsidR="00F85CA5" w:rsidRPr="00F85CA5" w:rsidRDefault="00F85CA5" w:rsidP="00F85CA5">
      <w:pPr>
        <w:pStyle w:val="EW"/>
      </w:pPr>
      <w:r w:rsidRPr="00F85CA5">
        <w:t>Device identities</w:t>
      </w:r>
    </w:p>
    <w:p w14:paraId="64E1D116" w14:textId="77777777" w:rsidR="00F85CA5" w:rsidRPr="00F85CA5" w:rsidRDefault="00F85CA5" w:rsidP="00F85CA5">
      <w:pPr>
        <w:pStyle w:val="EW"/>
      </w:pPr>
      <w:r w:rsidRPr="00F85CA5">
        <w:tab/>
        <w:t>Source device:</w:t>
      </w:r>
      <w:r w:rsidRPr="00F85CA5">
        <w:tab/>
        <w:t>ME</w:t>
      </w:r>
    </w:p>
    <w:p w14:paraId="461F2005" w14:textId="77777777" w:rsidR="00F85CA5" w:rsidRPr="00F85CA5" w:rsidRDefault="00F85CA5" w:rsidP="00F85CA5">
      <w:pPr>
        <w:pStyle w:val="EW"/>
      </w:pPr>
      <w:r w:rsidRPr="00F85CA5">
        <w:tab/>
        <w:t>Destination device:</w:t>
      </w:r>
      <w:r w:rsidRPr="00F85CA5">
        <w:tab/>
        <w:t>UICC</w:t>
      </w:r>
    </w:p>
    <w:p w14:paraId="331C304A" w14:textId="77777777" w:rsidR="00F85CA5" w:rsidRPr="00F85CA5" w:rsidRDefault="00F85CA5" w:rsidP="00F85CA5">
      <w:pPr>
        <w:pStyle w:val="EW"/>
      </w:pPr>
      <w:r w:rsidRPr="00F85CA5">
        <w:t>Result</w:t>
      </w:r>
    </w:p>
    <w:p w14:paraId="5B7563DE" w14:textId="77777777" w:rsidR="00F85CA5" w:rsidRPr="00F85CA5" w:rsidRDefault="00F85CA5" w:rsidP="00F85CA5">
      <w:pPr>
        <w:pStyle w:val="EX"/>
      </w:pPr>
      <w:r w:rsidRPr="00F85CA5">
        <w:tab/>
        <w:t>General Result:</w:t>
      </w:r>
      <w:r w:rsidRPr="00F85CA5">
        <w:tab/>
        <w:t>Command performed successfully</w:t>
      </w:r>
    </w:p>
    <w:p w14:paraId="41852573" w14:textId="77777777" w:rsidR="00F85CA5" w:rsidRPr="00F85CA5" w:rsidRDefault="00F85CA5" w:rsidP="00F85CA5">
      <w:r w:rsidRPr="00F85CA5">
        <w:t>Coding:</w:t>
      </w:r>
    </w:p>
    <w:p w14:paraId="2BFA728A"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F85CA5" w:rsidRPr="00F85CA5" w14:paraId="4A8A30C1" w14:textId="77777777" w:rsidTr="00A857AB">
        <w:trPr>
          <w:jc w:val="center"/>
        </w:trPr>
        <w:tc>
          <w:tcPr>
            <w:tcW w:w="1077" w:type="dxa"/>
            <w:tcBorders>
              <w:top w:val="single" w:sz="4" w:space="0" w:color="auto"/>
              <w:left w:val="single" w:sz="4" w:space="0" w:color="auto"/>
              <w:bottom w:val="single" w:sz="4" w:space="0" w:color="auto"/>
              <w:right w:val="single" w:sz="4" w:space="0" w:color="auto"/>
            </w:tcBorders>
          </w:tcPr>
          <w:p w14:paraId="4208CFBB" w14:textId="77777777" w:rsidR="00F85CA5" w:rsidRPr="00F85CA5" w:rsidRDefault="00F85CA5" w:rsidP="00A857AB">
            <w:pPr>
              <w:pStyle w:val="TAL"/>
            </w:pPr>
            <w:r w:rsidRPr="00F85CA5">
              <w:t>BER-TLV:</w:t>
            </w:r>
          </w:p>
        </w:tc>
        <w:tc>
          <w:tcPr>
            <w:tcW w:w="624" w:type="dxa"/>
            <w:tcBorders>
              <w:top w:val="single" w:sz="4" w:space="0" w:color="auto"/>
              <w:left w:val="single" w:sz="4" w:space="0" w:color="auto"/>
              <w:bottom w:val="single" w:sz="4" w:space="0" w:color="auto"/>
              <w:right w:val="single" w:sz="4" w:space="0" w:color="auto"/>
            </w:tcBorders>
          </w:tcPr>
          <w:p w14:paraId="67160A3B"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3935658" w14:textId="77777777" w:rsidR="00F85CA5" w:rsidRPr="00F85CA5" w:rsidRDefault="00F85CA5" w:rsidP="00A857AB">
            <w:pPr>
              <w:pStyle w:val="TAC"/>
            </w:pPr>
            <w:r w:rsidRPr="00F85CA5">
              <w:t>03</w:t>
            </w:r>
          </w:p>
        </w:tc>
        <w:tc>
          <w:tcPr>
            <w:tcW w:w="567" w:type="dxa"/>
            <w:tcBorders>
              <w:top w:val="single" w:sz="4" w:space="0" w:color="auto"/>
              <w:left w:val="single" w:sz="4" w:space="0" w:color="auto"/>
              <w:bottom w:val="single" w:sz="4" w:space="0" w:color="auto"/>
              <w:right w:val="single" w:sz="4" w:space="0" w:color="auto"/>
            </w:tcBorders>
          </w:tcPr>
          <w:p w14:paraId="566450CC"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17C925A"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03076449"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4D9EF2F9"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65DC2BF9"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4A8FE76B"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DADC64C"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E9CFD97"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7B97B9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1C76C15" w14:textId="77777777" w:rsidR="00F85CA5" w:rsidRPr="00F85CA5" w:rsidRDefault="00F85CA5" w:rsidP="00A857AB">
            <w:pPr>
              <w:pStyle w:val="TAC"/>
            </w:pPr>
            <w:r w:rsidRPr="00F85CA5">
              <w:t>00</w:t>
            </w:r>
          </w:p>
        </w:tc>
      </w:tr>
    </w:tbl>
    <w:p w14:paraId="327D2EC3" w14:textId="77777777" w:rsidR="00F85CA5" w:rsidRPr="00F85CA5" w:rsidRDefault="00F85CA5" w:rsidP="00F85CA5"/>
    <w:p w14:paraId="0777AFBB" w14:textId="7791C6F5" w:rsidR="00F85CA5" w:rsidRPr="00F85CA5" w:rsidRDefault="00F85CA5" w:rsidP="00F85CA5">
      <w:r w:rsidRPr="00F85CA5">
        <w:t>ENVELOPE: EVENT DOWNLOAD – Network Rejection 1.5.1</w:t>
      </w:r>
    </w:p>
    <w:p w14:paraId="159D57F4" w14:textId="77777777" w:rsidR="00F85CA5" w:rsidRPr="00F85CA5" w:rsidRDefault="00F85CA5" w:rsidP="00F85CA5">
      <w:r w:rsidRPr="00F85CA5">
        <w:t>Logically:</w:t>
      </w:r>
    </w:p>
    <w:p w14:paraId="5043D5E6" w14:textId="77777777" w:rsidR="00F85CA5" w:rsidRPr="00F85CA5" w:rsidRDefault="00F85CA5" w:rsidP="00F85CA5">
      <w:pPr>
        <w:pStyle w:val="EW"/>
      </w:pPr>
      <w:r w:rsidRPr="00F85CA5">
        <w:t>Event list:</w:t>
      </w:r>
      <w:r w:rsidRPr="00F85CA5">
        <w:tab/>
        <w:t>Network Rejection</w:t>
      </w:r>
    </w:p>
    <w:p w14:paraId="5571C37A" w14:textId="77777777" w:rsidR="00F85CA5" w:rsidRPr="00F85CA5" w:rsidRDefault="00F85CA5" w:rsidP="00F85CA5">
      <w:pPr>
        <w:pStyle w:val="EW"/>
      </w:pPr>
      <w:r w:rsidRPr="00F85CA5">
        <w:t>Device identities</w:t>
      </w:r>
    </w:p>
    <w:p w14:paraId="086500E1" w14:textId="77777777" w:rsidR="00F85CA5" w:rsidRPr="00F85CA5" w:rsidRDefault="00F85CA5" w:rsidP="00F85CA5">
      <w:pPr>
        <w:pStyle w:val="EW"/>
      </w:pPr>
      <w:r w:rsidRPr="00F85CA5">
        <w:tab/>
        <w:t>Source device:</w:t>
      </w:r>
      <w:r w:rsidRPr="00F85CA5">
        <w:tab/>
        <w:t>Network</w:t>
      </w:r>
    </w:p>
    <w:p w14:paraId="25DF7E3F" w14:textId="77777777" w:rsidR="00F85CA5" w:rsidRPr="00F85CA5" w:rsidRDefault="00F85CA5" w:rsidP="00F85CA5">
      <w:pPr>
        <w:pStyle w:val="EW"/>
      </w:pPr>
      <w:r w:rsidRPr="00F85CA5">
        <w:tab/>
        <w:t>Destination device:</w:t>
      </w:r>
      <w:r w:rsidRPr="00F85CA5">
        <w:tab/>
        <w:t>UICC</w:t>
      </w:r>
    </w:p>
    <w:p w14:paraId="09FB0DCF" w14:textId="77777777" w:rsidR="00F85CA5" w:rsidRPr="00F85CA5" w:rsidRDefault="00F85CA5" w:rsidP="00F85CA5">
      <w:pPr>
        <w:pStyle w:val="EW"/>
      </w:pPr>
      <w:r w:rsidRPr="00F85CA5">
        <w:t>Tracking Area Identification</w:t>
      </w:r>
    </w:p>
    <w:p w14:paraId="7F4D6648" w14:textId="77777777" w:rsidR="00F85CA5" w:rsidRPr="00F85CA5" w:rsidRDefault="00F85CA5" w:rsidP="00F85CA5">
      <w:pPr>
        <w:pStyle w:val="EW"/>
      </w:pPr>
      <w:r w:rsidRPr="00F85CA5">
        <w:tab/>
        <w:t>MCC:</w:t>
      </w:r>
      <w:r w:rsidRPr="00F85CA5">
        <w:tab/>
        <w:t>001</w:t>
      </w:r>
    </w:p>
    <w:p w14:paraId="5759DF2D" w14:textId="77777777" w:rsidR="00F85CA5" w:rsidRPr="00F85CA5" w:rsidRDefault="00F85CA5" w:rsidP="00F85CA5">
      <w:pPr>
        <w:pStyle w:val="EW"/>
      </w:pPr>
      <w:r w:rsidRPr="00F85CA5">
        <w:tab/>
        <w:t>MNC:</w:t>
      </w:r>
      <w:r w:rsidRPr="00F85CA5">
        <w:tab/>
        <w:t>01</w:t>
      </w:r>
    </w:p>
    <w:p w14:paraId="2DD3A77A" w14:textId="77777777" w:rsidR="00F85CA5" w:rsidRPr="00F85CA5" w:rsidRDefault="00F85CA5" w:rsidP="00F85CA5">
      <w:pPr>
        <w:pStyle w:val="EW"/>
      </w:pPr>
      <w:r w:rsidRPr="00F85CA5">
        <w:tab/>
        <w:t>TAC:</w:t>
      </w:r>
      <w:r w:rsidRPr="00F85CA5">
        <w:tab/>
        <w:t>0001</w:t>
      </w:r>
    </w:p>
    <w:p w14:paraId="2BCCBCE7" w14:textId="77777777" w:rsidR="00F85CA5" w:rsidRPr="00F85CA5" w:rsidRDefault="00F85CA5" w:rsidP="00F85CA5">
      <w:pPr>
        <w:pStyle w:val="EW"/>
      </w:pPr>
      <w:r w:rsidRPr="00F85CA5">
        <w:t>Access Technology:</w:t>
      </w:r>
      <w:r w:rsidRPr="00F85CA5">
        <w:tab/>
        <w:t>3GPP Satellite E-UTRAN</w:t>
      </w:r>
    </w:p>
    <w:p w14:paraId="6877ABA1" w14:textId="77777777" w:rsidR="00F85CA5" w:rsidRPr="00F85CA5" w:rsidRDefault="00F85CA5" w:rsidP="00F85CA5">
      <w:pPr>
        <w:pStyle w:val="EW"/>
      </w:pPr>
      <w:r w:rsidRPr="00F85CA5">
        <w:t>Update/Attach Type:</w:t>
      </w:r>
      <w:r w:rsidRPr="00F85CA5">
        <w:tab/>
        <w:t>EPS Attach</w:t>
      </w:r>
    </w:p>
    <w:p w14:paraId="520024CA" w14:textId="77777777" w:rsidR="00F85CA5" w:rsidRPr="00F85CA5" w:rsidRDefault="00F85CA5" w:rsidP="00F85CA5">
      <w:pPr>
        <w:pStyle w:val="EW"/>
      </w:pPr>
      <w:r w:rsidRPr="00F85CA5">
        <w:t>Rejection Cause Code:</w:t>
      </w:r>
      <w:r w:rsidRPr="00F85CA5">
        <w:tab/>
        <w:t>PLMN not allowed to operate at the present UE location</w:t>
      </w:r>
    </w:p>
    <w:p w14:paraId="6A904966" w14:textId="77777777" w:rsidR="00F85CA5" w:rsidRPr="00F85CA5" w:rsidRDefault="00F85CA5" w:rsidP="00F85CA5">
      <w:r w:rsidRPr="00F85CA5">
        <w:t>Coding:</w:t>
      </w:r>
    </w:p>
    <w:p w14:paraId="3C5CBD19"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6985A922"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4CCF4943"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473A7FBB"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2A431475"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6A749914"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1621868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1F32E953"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7F2DC76D"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1A489C3B"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6E9E522E"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AC3AB3E"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4F8D3F2A"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78BD1FB2"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0A75F005" w14:textId="77777777" w:rsidR="00F85CA5" w:rsidRPr="00F85CA5" w:rsidRDefault="00F85CA5" w:rsidP="00A857AB">
            <w:pPr>
              <w:pStyle w:val="TAC"/>
            </w:pPr>
            <w:r w:rsidRPr="00F85CA5">
              <w:t>00</w:t>
            </w:r>
          </w:p>
        </w:tc>
      </w:tr>
      <w:tr w:rsidR="00F85CA5" w:rsidRPr="00F85CA5" w14:paraId="7E3A7B2C" w14:textId="77777777" w:rsidTr="00A857AB">
        <w:trPr>
          <w:jc w:val="center"/>
        </w:trPr>
        <w:tc>
          <w:tcPr>
            <w:tcW w:w="1134" w:type="dxa"/>
            <w:tcBorders>
              <w:top w:val="single" w:sz="4" w:space="0" w:color="auto"/>
              <w:right w:val="single" w:sz="4" w:space="0" w:color="auto"/>
            </w:tcBorders>
          </w:tcPr>
          <w:p w14:paraId="47B67BD5"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EB9653C"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696D73E1"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7036AB6"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49219824"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28D6769F"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4691678F"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533EC2D2"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29C4E561"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01A0941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85D94F1" w14:textId="77777777" w:rsidR="00F85CA5" w:rsidRPr="00F85CA5" w:rsidRDefault="00F85CA5" w:rsidP="00A857AB">
            <w:pPr>
              <w:pStyle w:val="TAC"/>
            </w:pPr>
            <w:r w:rsidRPr="00F85CA5">
              <w:t>09</w:t>
            </w:r>
          </w:p>
        </w:tc>
        <w:tc>
          <w:tcPr>
            <w:tcW w:w="567" w:type="dxa"/>
            <w:tcBorders>
              <w:top w:val="single" w:sz="4" w:space="0" w:color="auto"/>
              <w:left w:val="single" w:sz="4" w:space="0" w:color="auto"/>
              <w:bottom w:val="single" w:sz="4" w:space="0" w:color="auto"/>
              <w:right w:val="single" w:sz="4" w:space="0" w:color="auto"/>
            </w:tcBorders>
          </w:tcPr>
          <w:p w14:paraId="09279495"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4E7BCB7E" w14:textId="77777777" w:rsidR="00F85CA5" w:rsidRPr="00F85CA5" w:rsidRDefault="00F85CA5" w:rsidP="00A857AB">
            <w:pPr>
              <w:pStyle w:val="TAC"/>
            </w:pPr>
            <w:r w:rsidRPr="00F85CA5">
              <w:t>01</w:t>
            </w:r>
          </w:p>
        </w:tc>
      </w:tr>
      <w:tr w:rsidR="00F85CA5" w:rsidRPr="00F85CA5" w14:paraId="0AA5B19B" w14:textId="77777777" w:rsidTr="00A857AB">
        <w:trPr>
          <w:jc w:val="center"/>
        </w:trPr>
        <w:tc>
          <w:tcPr>
            <w:tcW w:w="1134" w:type="dxa"/>
            <w:tcBorders>
              <w:right w:val="single" w:sz="4" w:space="0" w:color="auto"/>
            </w:tcBorders>
          </w:tcPr>
          <w:p w14:paraId="249439C7"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65794542" w14:textId="77777777" w:rsidR="00F85CA5" w:rsidRPr="00F85CA5"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7862D721"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2E40B3F"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19025EA"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120B3411"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2D9212C"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EDA7A1E"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E8BBAD9"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18BEAAD"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FB6D28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33B668AB"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7DA3EBC" w14:textId="77777777" w:rsidR="00F85CA5" w:rsidRPr="00F85CA5" w:rsidRDefault="00F85CA5" w:rsidP="00A857AB">
            <w:pPr>
              <w:pStyle w:val="TAC"/>
            </w:pPr>
          </w:p>
        </w:tc>
      </w:tr>
    </w:tbl>
    <w:p w14:paraId="119B2BCD" w14:textId="77777777" w:rsidR="00F85CA5" w:rsidRPr="00F85CA5" w:rsidRDefault="00F85CA5" w:rsidP="00F85CA5"/>
    <w:p w14:paraId="08EC1C8F" w14:textId="157E1032" w:rsidR="00F85CA5" w:rsidRPr="00F85CA5" w:rsidRDefault="00F85CA5" w:rsidP="00F85CA5">
      <w:r w:rsidRPr="00F85CA5">
        <w:t>ENVELOPE: EVENT DOWNLOAD – Network Rejection 1.5.2</w:t>
      </w:r>
    </w:p>
    <w:p w14:paraId="65105F8E" w14:textId="77777777" w:rsidR="00F85CA5" w:rsidRPr="00F85CA5" w:rsidRDefault="00F85CA5" w:rsidP="00F85CA5">
      <w:r w:rsidRPr="00F85CA5">
        <w:t>Logically:</w:t>
      </w:r>
    </w:p>
    <w:p w14:paraId="402EC0F9" w14:textId="77777777" w:rsidR="00F85CA5" w:rsidRPr="00F85CA5" w:rsidRDefault="00F85CA5" w:rsidP="00F85CA5">
      <w:pPr>
        <w:pStyle w:val="EW"/>
      </w:pPr>
      <w:r w:rsidRPr="00F85CA5">
        <w:t>Event list:</w:t>
      </w:r>
      <w:r w:rsidRPr="00F85CA5">
        <w:tab/>
        <w:t>Network Rejection</w:t>
      </w:r>
    </w:p>
    <w:p w14:paraId="5CADE9FF" w14:textId="77777777" w:rsidR="00F85CA5" w:rsidRPr="00F85CA5" w:rsidRDefault="00F85CA5" w:rsidP="00F85CA5">
      <w:pPr>
        <w:pStyle w:val="EW"/>
      </w:pPr>
      <w:r w:rsidRPr="00F85CA5">
        <w:t>Device identities</w:t>
      </w:r>
    </w:p>
    <w:p w14:paraId="16F6B7CD" w14:textId="77777777" w:rsidR="00F85CA5" w:rsidRPr="00F85CA5" w:rsidRDefault="00F85CA5" w:rsidP="00F85CA5">
      <w:pPr>
        <w:pStyle w:val="EW"/>
      </w:pPr>
      <w:r w:rsidRPr="00F85CA5">
        <w:tab/>
        <w:t>Source device:</w:t>
      </w:r>
      <w:r w:rsidRPr="00F85CA5">
        <w:tab/>
        <w:t>Network</w:t>
      </w:r>
    </w:p>
    <w:p w14:paraId="11F5F6FC" w14:textId="77777777" w:rsidR="00F85CA5" w:rsidRPr="00F85CA5" w:rsidRDefault="00F85CA5" w:rsidP="00F85CA5">
      <w:pPr>
        <w:pStyle w:val="EW"/>
      </w:pPr>
      <w:r w:rsidRPr="00F85CA5">
        <w:tab/>
        <w:t>Destination device:</w:t>
      </w:r>
      <w:r w:rsidRPr="00F85CA5">
        <w:tab/>
        <w:t>UICC</w:t>
      </w:r>
    </w:p>
    <w:p w14:paraId="2410EE47" w14:textId="77777777" w:rsidR="00F85CA5" w:rsidRPr="00F85CA5" w:rsidRDefault="00F85CA5" w:rsidP="00F85CA5">
      <w:pPr>
        <w:pStyle w:val="EW"/>
      </w:pPr>
      <w:r w:rsidRPr="00F85CA5">
        <w:lastRenderedPageBreak/>
        <w:t>Tracking Area Identification</w:t>
      </w:r>
    </w:p>
    <w:p w14:paraId="3891CD45" w14:textId="77777777" w:rsidR="00F85CA5" w:rsidRPr="00F85CA5" w:rsidRDefault="00F85CA5" w:rsidP="00F85CA5">
      <w:pPr>
        <w:pStyle w:val="EW"/>
      </w:pPr>
      <w:r w:rsidRPr="00F85CA5">
        <w:tab/>
        <w:t>MCC:</w:t>
      </w:r>
      <w:r w:rsidRPr="00F85CA5">
        <w:tab/>
        <w:t>001</w:t>
      </w:r>
    </w:p>
    <w:p w14:paraId="4C7CA1BD" w14:textId="77777777" w:rsidR="00F85CA5" w:rsidRPr="00F85CA5" w:rsidRDefault="00F85CA5" w:rsidP="00F85CA5">
      <w:pPr>
        <w:pStyle w:val="EW"/>
      </w:pPr>
      <w:r w:rsidRPr="00F85CA5">
        <w:tab/>
        <w:t>MNC:</w:t>
      </w:r>
      <w:r w:rsidRPr="00F85CA5">
        <w:tab/>
        <w:t>01</w:t>
      </w:r>
    </w:p>
    <w:p w14:paraId="6455A90C" w14:textId="77777777" w:rsidR="00F85CA5" w:rsidRPr="00F85CA5" w:rsidRDefault="00F85CA5" w:rsidP="00F85CA5">
      <w:pPr>
        <w:pStyle w:val="EW"/>
      </w:pPr>
      <w:r w:rsidRPr="00F85CA5">
        <w:tab/>
        <w:t>TAC:</w:t>
      </w:r>
      <w:r w:rsidRPr="00F85CA5">
        <w:tab/>
        <w:t>0001</w:t>
      </w:r>
    </w:p>
    <w:p w14:paraId="454325F3" w14:textId="77777777" w:rsidR="00F85CA5" w:rsidRPr="00F85CA5" w:rsidRDefault="00F85CA5" w:rsidP="00F85CA5">
      <w:pPr>
        <w:pStyle w:val="EW"/>
      </w:pPr>
      <w:r w:rsidRPr="00F85CA5">
        <w:t>Access Technology:</w:t>
      </w:r>
      <w:r w:rsidRPr="00F85CA5">
        <w:tab/>
        <w:t>3GPP Satellite E-UTRAN</w:t>
      </w:r>
    </w:p>
    <w:p w14:paraId="3C13A708" w14:textId="77777777" w:rsidR="00F85CA5" w:rsidRPr="00F85CA5" w:rsidRDefault="00F85CA5" w:rsidP="00F85CA5">
      <w:pPr>
        <w:pStyle w:val="EW"/>
      </w:pPr>
      <w:r w:rsidRPr="00F85CA5">
        <w:t>Update/Attach Type:</w:t>
      </w:r>
      <w:r w:rsidRPr="00F85CA5">
        <w:tab/>
        <w:t>Combined EPS/IMSI Attach</w:t>
      </w:r>
    </w:p>
    <w:p w14:paraId="58FBA9E2" w14:textId="77777777" w:rsidR="00F85CA5" w:rsidRPr="00F85CA5" w:rsidRDefault="00F85CA5" w:rsidP="00F85CA5">
      <w:pPr>
        <w:pStyle w:val="EW"/>
      </w:pPr>
      <w:r w:rsidRPr="00F85CA5">
        <w:t>Rejection Cause Code:</w:t>
      </w:r>
      <w:r w:rsidRPr="00F85CA5">
        <w:tab/>
        <w:t>PLMN not allowed to operate at the present UE location</w:t>
      </w:r>
    </w:p>
    <w:p w14:paraId="49B123FC" w14:textId="77777777" w:rsidR="00F85CA5" w:rsidRPr="00F85CA5" w:rsidRDefault="00F85CA5" w:rsidP="00F85CA5">
      <w:r w:rsidRPr="00F85CA5">
        <w:t>Coding:</w:t>
      </w:r>
    </w:p>
    <w:p w14:paraId="2BBE4F11"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287C65F0"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3EEC14D2"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01E7875F"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2A40FB24"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19EF4D54"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0C76514E"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219E33F"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262FAD6C"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E1CD14B"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0295E18C"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AFA6D48"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043F508F"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0C022990"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4A0121D9" w14:textId="77777777" w:rsidR="00F85CA5" w:rsidRPr="00F85CA5" w:rsidRDefault="00F85CA5" w:rsidP="00A857AB">
            <w:pPr>
              <w:pStyle w:val="TAC"/>
            </w:pPr>
            <w:r w:rsidRPr="00F85CA5">
              <w:t>00</w:t>
            </w:r>
          </w:p>
        </w:tc>
      </w:tr>
      <w:tr w:rsidR="00F85CA5" w:rsidRPr="00F85CA5" w14:paraId="78D075EB" w14:textId="77777777" w:rsidTr="00A857AB">
        <w:trPr>
          <w:jc w:val="center"/>
        </w:trPr>
        <w:tc>
          <w:tcPr>
            <w:tcW w:w="1134" w:type="dxa"/>
            <w:tcBorders>
              <w:top w:val="single" w:sz="4" w:space="0" w:color="auto"/>
              <w:right w:val="single" w:sz="4" w:space="0" w:color="auto"/>
            </w:tcBorders>
          </w:tcPr>
          <w:p w14:paraId="475F7570"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4292DF1"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2AD451BD"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E509BAC"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6570F16B"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8EA9134"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19D150FC"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E1C85E7"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7749A4CA"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5F43CA3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46B1DBD3" w14:textId="77777777" w:rsidR="00F85CA5" w:rsidRPr="00F85CA5" w:rsidRDefault="00F85CA5" w:rsidP="00A857AB">
            <w:pPr>
              <w:pStyle w:val="TAC"/>
            </w:pPr>
            <w:r w:rsidRPr="00F85CA5">
              <w:t>0A</w:t>
            </w:r>
          </w:p>
        </w:tc>
        <w:tc>
          <w:tcPr>
            <w:tcW w:w="567" w:type="dxa"/>
            <w:tcBorders>
              <w:top w:val="single" w:sz="4" w:space="0" w:color="auto"/>
              <w:left w:val="single" w:sz="4" w:space="0" w:color="auto"/>
              <w:bottom w:val="single" w:sz="4" w:space="0" w:color="auto"/>
              <w:right w:val="single" w:sz="4" w:space="0" w:color="auto"/>
            </w:tcBorders>
          </w:tcPr>
          <w:p w14:paraId="304B15CE"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4B9045BE" w14:textId="77777777" w:rsidR="00F85CA5" w:rsidRPr="00F85CA5" w:rsidRDefault="00F85CA5" w:rsidP="00A857AB">
            <w:pPr>
              <w:pStyle w:val="TAC"/>
            </w:pPr>
            <w:r w:rsidRPr="00F85CA5">
              <w:t>01</w:t>
            </w:r>
          </w:p>
        </w:tc>
      </w:tr>
      <w:tr w:rsidR="00F85CA5" w:rsidRPr="00F85CA5" w14:paraId="52EDC142" w14:textId="77777777" w:rsidTr="00A857AB">
        <w:trPr>
          <w:jc w:val="center"/>
        </w:trPr>
        <w:tc>
          <w:tcPr>
            <w:tcW w:w="1134" w:type="dxa"/>
            <w:tcBorders>
              <w:right w:val="single" w:sz="4" w:space="0" w:color="auto"/>
            </w:tcBorders>
          </w:tcPr>
          <w:p w14:paraId="7048A7C9"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2E59CE1F" w14:textId="77777777" w:rsidR="00F85CA5" w:rsidRPr="00F85CA5"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464537BB"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877CAD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6AC6B26"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2F9765A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E227647"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B2062BF"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4793B3D"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9E264C2"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D4038E7"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3D3A1E6"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18F6E64C" w14:textId="77777777" w:rsidR="00F85CA5" w:rsidRPr="00F85CA5" w:rsidRDefault="00F85CA5" w:rsidP="00A857AB">
            <w:pPr>
              <w:pStyle w:val="TAC"/>
            </w:pPr>
          </w:p>
        </w:tc>
      </w:tr>
    </w:tbl>
    <w:p w14:paraId="061BDE0B" w14:textId="77777777" w:rsidR="00F85CA5" w:rsidRPr="00F85CA5" w:rsidRDefault="00F85CA5" w:rsidP="00F85CA5"/>
    <w:p w14:paraId="7621F009" w14:textId="313A46C3" w:rsidR="00F85CA5" w:rsidRPr="00F85CA5" w:rsidRDefault="00F85CA5" w:rsidP="00F85CA5">
      <w:pPr>
        <w:pStyle w:val="TH"/>
      </w:pPr>
      <w:r w:rsidRPr="00F85CA5">
        <w:t>Expected Sequence 1.6 (EVENT DOWNLOAD – Network Rejection, TRACKING AREA UPDATE REJECT, Satellite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F85CA5" w:rsidRPr="00F85CA5" w14:paraId="4D6C3D0A" w14:textId="77777777" w:rsidTr="00A857AB">
        <w:trPr>
          <w:cantSplit/>
          <w:jc w:val="center"/>
        </w:trPr>
        <w:tc>
          <w:tcPr>
            <w:tcW w:w="542" w:type="dxa"/>
            <w:tcBorders>
              <w:top w:val="single" w:sz="6" w:space="0" w:color="auto"/>
              <w:left w:val="single" w:sz="6" w:space="0" w:color="auto"/>
              <w:bottom w:val="single" w:sz="4" w:space="0" w:color="auto"/>
              <w:right w:val="single" w:sz="6" w:space="0" w:color="auto"/>
            </w:tcBorders>
          </w:tcPr>
          <w:p w14:paraId="0F027146" w14:textId="77777777" w:rsidR="00F85CA5" w:rsidRPr="00F85CA5" w:rsidRDefault="00F85CA5" w:rsidP="00A857AB">
            <w:pPr>
              <w:pStyle w:val="TAH"/>
            </w:pPr>
            <w:r w:rsidRPr="00F85CA5">
              <w:t>Step</w:t>
            </w:r>
          </w:p>
        </w:tc>
        <w:tc>
          <w:tcPr>
            <w:tcW w:w="1247" w:type="dxa"/>
            <w:tcBorders>
              <w:top w:val="single" w:sz="6" w:space="0" w:color="auto"/>
              <w:left w:val="single" w:sz="6" w:space="0" w:color="auto"/>
              <w:bottom w:val="single" w:sz="4" w:space="0" w:color="auto"/>
              <w:right w:val="single" w:sz="6" w:space="0" w:color="auto"/>
            </w:tcBorders>
          </w:tcPr>
          <w:p w14:paraId="6BC04266" w14:textId="77777777" w:rsidR="00F85CA5" w:rsidRPr="00F85CA5" w:rsidRDefault="00F85CA5" w:rsidP="00A857AB">
            <w:pPr>
              <w:pStyle w:val="TAH"/>
            </w:pPr>
            <w:r w:rsidRPr="00F85CA5">
              <w:t>Direction</w:t>
            </w:r>
          </w:p>
        </w:tc>
        <w:tc>
          <w:tcPr>
            <w:tcW w:w="2892" w:type="dxa"/>
            <w:tcBorders>
              <w:top w:val="single" w:sz="6" w:space="0" w:color="auto"/>
              <w:left w:val="single" w:sz="6" w:space="0" w:color="auto"/>
              <w:bottom w:val="single" w:sz="4" w:space="0" w:color="auto"/>
              <w:right w:val="single" w:sz="6" w:space="0" w:color="auto"/>
            </w:tcBorders>
          </w:tcPr>
          <w:p w14:paraId="49C03731" w14:textId="77777777" w:rsidR="00F85CA5" w:rsidRPr="00F85CA5" w:rsidRDefault="00F85CA5" w:rsidP="00A857AB">
            <w:pPr>
              <w:pStyle w:val="TAH"/>
            </w:pPr>
            <w:r w:rsidRPr="00F85CA5">
              <w:t>Message / Action</w:t>
            </w:r>
          </w:p>
        </w:tc>
        <w:tc>
          <w:tcPr>
            <w:tcW w:w="3776" w:type="dxa"/>
            <w:tcBorders>
              <w:top w:val="single" w:sz="6" w:space="0" w:color="auto"/>
              <w:left w:val="single" w:sz="6" w:space="0" w:color="auto"/>
              <w:bottom w:val="single" w:sz="4" w:space="0" w:color="auto"/>
              <w:right w:val="single" w:sz="6" w:space="0" w:color="auto"/>
            </w:tcBorders>
          </w:tcPr>
          <w:p w14:paraId="6E12419E" w14:textId="77777777" w:rsidR="00F85CA5" w:rsidRPr="00F85CA5" w:rsidRDefault="00F85CA5" w:rsidP="00A857AB">
            <w:pPr>
              <w:pStyle w:val="TAH"/>
            </w:pPr>
            <w:r w:rsidRPr="00F85CA5">
              <w:t>Comments</w:t>
            </w:r>
          </w:p>
        </w:tc>
      </w:tr>
      <w:tr w:rsidR="00F85CA5" w:rsidRPr="00F85CA5" w14:paraId="3D067E3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4C6E7F2D" w14:textId="77777777" w:rsidR="00F85CA5" w:rsidRPr="00F85CA5" w:rsidRDefault="00F85CA5" w:rsidP="00A857AB">
            <w:pPr>
              <w:pStyle w:val="TAC"/>
            </w:pPr>
            <w:r w:rsidRPr="00F85CA5">
              <w:t>1</w:t>
            </w:r>
          </w:p>
        </w:tc>
        <w:tc>
          <w:tcPr>
            <w:tcW w:w="1247" w:type="dxa"/>
            <w:tcBorders>
              <w:top w:val="single" w:sz="4" w:space="0" w:color="auto"/>
              <w:left w:val="single" w:sz="4" w:space="0" w:color="auto"/>
              <w:bottom w:val="single" w:sz="4" w:space="0" w:color="auto"/>
              <w:right w:val="single" w:sz="4" w:space="0" w:color="auto"/>
            </w:tcBorders>
          </w:tcPr>
          <w:p w14:paraId="4611B352" w14:textId="77777777" w:rsidR="00F85CA5" w:rsidRPr="00F85CA5" w:rsidRDefault="00F85CA5" w:rsidP="00A857AB">
            <w:pPr>
              <w:pStyle w:val="TAC"/>
            </w:pPr>
            <w:r w:rsidRPr="00F85CA5">
              <w:t>ME</w:t>
            </w:r>
          </w:p>
        </w:tc>
        <w:tc>
          <w:tcPr>
            <w:tcW w:w="2892" w:type="dxa"/>
            <w:tcBorders>
              <w:top w:val="single" w:sz="4" w:space="0" w:color="auto"/>
              <w:left w:val="single" w:sz="4" w:space="0" w:color="auto"/>
              <w:bottom w:val="single" w:sz="4" w:space="0" w:color="auto"/>
              <w:right w:val="single" w:sz="4" w:space="0" w:color="auto"/>
            </w:tcBorders>
          </w:tcPr>
          <w:p w14:paraId="30191FB1" w14:textId="77777777" w:rsidR="00F85CA5" w:rsidRPr="00F85CA5" w:rsidRDefault="00F85CA5" w:rsidP="00A857AB">
            <w:pPr>
              <w:pStyle w:val="TAL"/>
            </w:pPr>
            <w:r w:rsidRPr="00F85CA5">
              <w:t>The ME is registered to the SAT-E-USS/SAT-NB-SS and in EMM_IDLE.</w:t>
            </w:r>
          </w:p>
        </w:tc>
        <w:tc>
          <w:tcPr>
            <w:tcW w:w="3776" w:type="dxa"/>
            <w:tcBorders>
              <w:top w:val="single" w:sz="4" w:space="0" w:color="auto"/>
              <w:left w:val="single" w:sz="4" w:space="0" w:color="auto"/>
              <w:bottom w:val="single" w:sz="4" w:space="0" w:color="auto"/>
              <w:right w:val="single" w:sz="4" w:space="0" w:color="auto"/>
            </w:tcBorders>
          </w:tcPr>
          <w:p w14:paraId="4EE1870B" w14:textId="77777777" w:rsidR="00F85CA5" w:rsidRPr="00F85CA5" w:rsidRDefault="00F85CA5" w:rsidP="00A857AB">
            <w:pPr>
              <w:pStyle w:val="TAL"/>
            </w:pPr>
            <w:r w:rsidRPr="00F85CA5">
              <w:t>The timer T3412 is set to 2 minutes.</w:t>
            </w:r>
          </w:p>
        </w:tc>
      </w:tr>
      <w:tr w:rsidR="00F85CA5" w:rsidRPr="00F85CA5" w14:paraId="5AB7BCEA"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D261B24" w14:textId="77777777" w:rsidR="00F85CA5" w:rsidRPr="00F85CA5" w:rsidRDefault="00F85CA5" w:rsidP="00A857AB">
            <w:pPr>
              <w:pStyle w:val="TAC"/>
            </w:pPr>
            <w:r w:rsidRPr="00F85CA5">
              <w:t>2</w:t>
            </w:r>
          </w:p>
        </w:tc>
        <w:tc>
          <w:tcPr>
            <w:tcW w:w="1247" w:type="dxa"/>
            <w:tcBorders>
              <w:top w:val="single" w:sz="4" w:space="0" w:color="auto"/>
              <w:left w:val="single" w:sz="4" w:space="0" w:color="auto"/>
              <w:bottom w:val="single" w:sz="4" w:space="0" w:color="auto"/>
              <w:right w:val="single" w:sz="4" w:space="0" w:color="auto"/>
            </w:tcBorders>
          </w:tcPr>
          <w:p w14:paraId="79EC0F43" w14:textId="77777777" w:rsidR="00F85CA5" w:rsidRPr="00F85CA5" w:rsidRDefault="00F85CA5" w:rsidP="00A857AB">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70127FB6" w14:textId="55ECFB52" w:rsidR="00F85CA5" w:rsidRPr="00F85CA5" w:rsidRDefault="00F85CA5" w:rsidP="00A857AB">
            <w:pPr>
              <w:pStyle w:val="TAL"/>
            </w:pPr>
            <w:r w:rsidRPr="00F85CA5">
              <w:t>PROACTIVE COMMAND PENDING: SET UP EVENT LIST 1.5.1</w:t>
            </w:r>
          </w:p>
        </w:tc>
        <w:tc>
          <w:tcPr>
            <w:tcW w:w="3776" w:type="dxa"/>
            <w:tcBorders>
              <w:top w:val="single" w:sz="4" w:space="0" w:color="auto"/>
              <w:left w:val="single" w:sz="4" w:space="0" w:color="auto"/>
              <w:bottom w:val="single" w:sz="4" w:space="0" w:color="auto"/>
              <w:right w:val="single" w:sz="4" w:space="0" w:color="auto"/>
            </w:tcBorders>
          </w:tcPr>
          <w:p w14:paraId="10BA6B6C" w14:textId="77777777" w:rsidR="00F85CA5" w:rsidRPr="00F85CA5" w:rsidRDefault="00F85CA5" w:rsidP="00A857AB">
            <w:pPr>
              <w:pStyle w:val="TAL"/>
            </w:pPr>
          </w:p>
        </w:tc>
      </w:tr>
      <w:tr w:rsidR="00F85CA5" w:rsidRPr="00F85CA5" w14:paraId="11DF387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55D73D11" w14:textId="77777777" w:rsidR="00F85CA5" w:rsidRPr="00F85CA5" w:rsidRDefault="00F85CA5" w:rsidP="00A857AB">
            <w:pPr>
              <w:pStyle w:val="TAC"/>
            </w:pPr>
            <w:r w:rsidRPr="00F85CA5">
              <w:t>3</w:t>
            </w:r>
          </w:p>
        </w:tc>
        <w:tc>
          <w:tcPr>
            <w:tcW w:w="1247" w:type="dxa"/>
            <w:tcBorders>
              <w:top w:val="single" w:sz="4" w:space="0" w:color="auto"/>
              <w:left w:val="single" w:sz="4" w:space="0" w:color="auto"/>
              <w:bottom w:val="single" w:sz="4" w:space="0" w:color="auto"/>
              <w:right w:val="single" w:sz="4" w:space="0" w:color="auto"/>
            </w:tcBorders>
          </w:tcPr>
          <w:p w14:paraId="3D4E89C5"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908272E" w14:textId="77777777" w:rsidR="00F85CA5" w:rsidRPr="00F85CA5" w:rsidRDefault="00F85CA5" w:rsidP="00A857AB">
            <w:pPr>
              <w:pStyle w:val="TAL"/>
            </w:pPr>
            <w:r w:rsidRPr="00F85CA5">
              <w:t>FETCH</w:t>
            </w:r>
          </w:p>
        </w:tc>
        <w:tc>
          <w:tcPr>
            <w:tcW w:w="3776" w:type="dxa"/>
            <w:tcBorders>
              <w:top w:val="single" w:sz="4" w:space="0" w:color="auto"/>
              <w:left w:val="single" w:sz="4" w:space="0" w:color="auto"/>
              <w:bottom w:val="single" w:sz="4" w:space="0" w:color="auto"/>
              <w:right w:val="single" w:sz="4" w:space="0" w:color="auto"/>
            </w:tcBorders>
          </w:tcPr>
          <w:p w14:paraId="18D3D6AC" w14:textId="77777777" w:rsidR="00F85CA5" w:rsidRPr="00F85CA5" w:rsidRDefault="00F85CA5" w:rsidP="00A857AB">
            <w:pPr>
              <w:pStyle w:val="TAL"/>
            </w:pPr>
          </w:p>
        </w:tc>
      </w:tr>
      <w:tr w:rsidR="00F85CA5" w:rsidRPr="00F85CA5" w14:paraId="4076A05A"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B86C922" w14:textId="77777777" w:rsidR="00F85CA5" w:rsidRPr="00F85CA5" w:rsidRDefault="00F85CA5" w:rsidP="00A857AB">
            <w:pPr>
              <w:pStyle w:val="TAC"/>
            </w:pPr>
            <w:r w:rsidRPr="00F85CA5">
              <w:t>4</w:t>
            </w:r>
          </w:p>
        </w:tc>
        <w:tc>
          <w:tcPr>
            <w:tcW w:w="1247" w:type="dxa"/>
            <w:tcBorders>
              <w:top w:val="single" w:sz="4" w:space="0" w:color="auto"/>
              <w:left w:val="single" w:sz="4" w:space="0" w:color="auto"/>
              <w:bottom w:val="single" w:sz="4" w:space="0" w:color="auto"/>
              <w:right w:val="single" w:sz="4" w:space="0" w:color="auto"/>
            </w:tcBorders>
          </w:tcPr>
          <w:p w14:paraId="3CDF0042" w14:textId="77777777" w:rsidR="00F85CA5" w:rsidRPr="00F85CA5" w:rsidRDefault="00F85CA5" w:rsidP="00A857AB">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5219B4D3" w14:textId="639BB0D6" w:rsidR="00F85CA5" w:rsidRPr="00F85CA5" w:rsidRDefault="00F85CA5" w:rsidP="00A857AB">
            <w:pPr>
              <w:pStyle w:val="TAL"/>
            </w:pPr>
            <w:r w:rsidRPr="00F85CA5">
              <w:t>PROACTIVE COMMAND: SET UP EVENT LIST 1.5.1</w:t>
            </w:r>
          </w:p>
        </w:tc>
        <w:tc>
          <w:tcPr>
            <w:tcW w:w="3776" w:type="dxa"/>
            <w:tcBorders>
              <w:top w:val="single" w:sz="4" w:space="0" w:color="auto"/>
              <w:left w:val="single" w:sz="4" w:space="0" w:color="auto"/>
              <w:bottom w:val="single" w:sz="4" w:space="0" w:color="auto"/>
              <w:right w:val="single" w:sz="4" w:space="0" w:color="auto"/>
            </w:tcBorders>
          </w:tcPr>
          <w:p w14:paraId="3F3ADC1E" w14:textId="77777777" w:rsidR="00F85CA5" w:rsidRPr="00F85CA5" w:rsidRDefault="00F85CA5" w:rsidP="00A857AB">
            <w:pPr>
              <w:pStyle w:val="TAL"/>
              <w:rPr>
                <w:rFonts w:cs="Arial"/>
                <w:color w:val="000000" w:themeColor="text1"/>
                <w:szCs w:val="18"/>
              </w:rPr>
            </w:pPr>
            <w:r w:rsidRPr="00F85CA5">
              <w:rPr>
                <w:color w:val="000000" w:themeColor="text1"/>
              </w:rPr>
              <w:t xml:space="preserve">If programmable USIM with test applet is </w:t>
            </w:r>
            <w:r w:rsidRPr="00F85CA5">
              <w:rPr>
                <w:rFonts w:cs="Arial"/>
                <w:color w:val="000000" w:themeColor="text1"/>
                <w:szCs w:val="18"/>
              </w:rPr>
              <w:t>used (as defined in clause 27.0),</w:t>
            </w:r>
          </w:p>
          <w:p w14:paraId="501B4017" w14:textId="1ECC81E9" w:rsidR="00F85CA5" w:rsidRPr="00F85CA5" w:rsidRDefault="00F85CA5" w:rsidP="00A857AB">
            <w:pPr>
              <w:pStyle w:val="TAL"/>
            </w:pPr>
            <w:r w:rsidRPr="00F85CA5">
              <w:rPr>
                <w:rFonts w:cs="Arial"/>
                <w:color w:val="000000" w:themeColor="text1"/>
                <w:szCs w:val="18"/>
              </w:rPr>
              <w:t>the TERMINAL RESPONSE cannot be verified and that the Event has been registered in the device is</w:t>
            </w:r>
            <w:r w:rsidRPr="00F85CA5">
              <w:rPr>
                <w:color w:val="000000" w:themeColor="text1"/>
              </w:rPr>
              <w:t xml:space="preserve"> </w:t>
            </w:r>
            <w:r w:rsidRPr="00F85CA5">
              <w:rPr>
                <w:rFonts w:cs="Arial"/>
                <w:color w:val="000000" w:themeColor="text1"/>
                <w:szCs w:val="18"/>
              </w:rPr>
              <w:t>implicitly verified at step 9 (ENVELOPE: EVENT DOWNLOAD – Network Rejection 1.6.1)</w:t>
            </w:r>
          </w:p>
        </w:tc>
      </w:tr>
      <w:tr w:rsidR="00F85CA5" w:rsidRPr="00F85CA5" w14:paraId="2983A500"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1F2690D" w14:textId="77777777" w:rsidR="00F85CA5" w:rsidRPr="00F85CA5" w:rsidRDefault="00F85CA5" w:rsidP="00A857AB">
            <w:pPr>
              <w:pStyle w:val="TAC"/>
            </w:pPr>
            <w:r w:rsidRPr="00F85CA5">
              <w:t>5</w:t>
            </w:r>
          </w:p>
        </w:tc>
        <w:tc>
          <w:tcPr>
            <w:tcW w:w="1247" w:type="dxa"/>
            <w:tcBorders>
              <w:top w:val="single" w:sz="4" w:space="0" w:color="auto"/>
              <w:left w:val="single" w:sz="4" w:space="0" w:color="auto"/>
              <w:bottom w:val="single" w:sz="4" w:space="0" w:color="auto"/>
              <w:right w:val="single" w:sz="4" w:space="0" w:color="auto"/>
            </w:tcBorders>
          </w:tcPr>
          <w:p w14:paraId="6BB4CEB8"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126B4F20" w14:textId="1B89748B" w:rsidR="00F85CA5" w:rsidRPr="00F85CA5" w:rsidRDefault="00F85CA5" w:rsidP="00A857AB">
            <w:pPr>
              <w:pStyle w:val="TAL"/>
            </w:pPr>
            <w:r w:rsidRPr="00F85CA5">
              <w:t>TERMINAL RESPONSE: SET UP EVENT LIST 1.5.1</w:t>
            </w:r>
          </w:p>
        </w:tc>
        <w:tc>
          <w:tcPr>
            <w:tcW w:w="3776" w:type="dxa"/>
            <w:tcBorders>
              <w:top w:val="single" w:sz="4" w:space="0" w:color="auto"/>
              <w:left w:val="single" w:sz="4" w:space="0" w:color="auto"/>
              <w:bottom w:val="single" w:sz="4" w:space="0" w:color="auto"/>
              <w:right w:val="single" w:sz="4" w:space="0" w:color="auto"/>
            </w:tcBorders>
          </w:tcPr>
          <w:p w14:paraId="39C72FDB" w14:textId="77777777" w:rsidR="00F85CA5" w:rsidRPr="00F85CA5" w:rsidRDefault="00F85CA5" w:rsidP="00A857AB">
            <w:pPr>
              <w:pStyle w:val="TAL"/>
            </w:pPr>
          </w:p>
        </w:tc>
      </w:tr>
      <w:tr w:rsidR="00F85CA5" w:rsidRPr="00F85CA5" w14:paraId="7C0F882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A5DAC92" w14:textId="77777777" w:rsidR="00F85CA5" w:rsidRPr="00F85CA5" w:rsidRDefault="00F85CA5" w:rsidP="00A857AB">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36B22007"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6A836EDA" w14:textId="77777777" w:rsidR="00F85CA5" w:rsidRPr="00F85CA5" w:rsidRDefault="00F85CA5" w:rsidP="00A857AB">
            <w:pPr>
              <w:pStyle w:val="TAL"/>
            </w:pPr>
            <w:r w:rsidRPr="00F85CA5">
              <w:rPr>
                <w:rFonts w:hint="eastAsia"/>
              </w:rPr>
              <w:t>W</w:t>
            </w:r>
            <w:r w:rsidRPr="00F85CA5">
              <w:t>ait 2 minutes for T3412 expiry.</w:t>
            </w:r>
          </w:p>
        </w:tc>
        <w:tc>
          <w:tcPr>
            <w:tcW w:w="3776" w:type="dxa"/>
            <w:tcBorders>
              <w:top w:val="single" w:sz="4" w:space="0" w:color="auto"/>
              <w:left w:val="single" w:sz="4" w:space="0" w:color="auto"/>
              <w:bottom w:val="single" w:sz="4" w:space="0" w:color="auto"/>
              <w:right w:val="single" w:sz="4" w:space="0" w:color="auto"/>
            </w:tcBorders>
          </w:tcPr>
          <w:p w14:paraId="4F4097E2" w14:textId="77777777" w:rsidR="00F85CA5" w:rsidRPr="00F85CA5" w:rsidRDefault="00F85CA5" w:rsidP="00A857AB">
            <w:pPr>
              <w:pStyle w:val="TAL"/>
            </w:pPr>
          </w:p>
        </w:tc>
      </w:tr>
      <w:tr w:rsidR="00F85CA5" w:rsidRPr="00F85CA5" w14:paraId="73D76209"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AE70BD8" w14:textId="77777777" w:rsidR="00F85CA5" w:rsidRPr="00F85CA5" w:rsidRDefault="00F85CA5" w:rsidP="00A857AB">
            <w:pPr>
              <w:pStyle w:val="TAC"/>
            </w:pPr>
            <w:r w:rsidRPr="00F85CA5">
              <w:t>7</w:t>
            </w:r>
          </w:p>
        </w:tc>
        <w:tc>
          <w:tcPr>
            <w:tcW w:w="1247" w:type="dxa"/>
            <w:tcBorders>
              <w:top w:val="single" w:sz="4" w:space="0" w:color="auto"/>
              <w:left w:val="single" w:sz="4" w:space="0" w:color="auto"/>
              <w:bottom w:val="single" w:sz="4" w:space="0" w:color="auto"/>
              <w:right w:val="single" w:sz="4" w:space="0" w:color="auto"/>
            </w:tcBorders>
          </w:tcPr>
          <w:p w14:paraId="0CBE48FF" w14:textId="77777777" w:rsidR="00F85CA5" w:rsidRPr="00F85CA5" w:rsidRDefault="00F85CA5" w:rsidP="00A857AB">
            <w:pPr>
              <w:pStyle w:val="TAC"/>
              <w:rPr>
                <w:lang w:val="fi-FI"/>
              </w:rPr>
            </w:pPr>
            <w:r w:rsidRPr="00F85CA5">
              <w:rPr>
                <w:lang w:val="fi-FI"/>
              </w:rPr>
              <w:t>ME</w:t>
            </w:r>
            <w:r w:rsidRPr="00F85CA5">
              <w:rPr>
                <w:rFonts w:ascii="Symbol" w:hAnsi="Symbol"/>
              </w:rPr>
              <w:t></w:t>
            </w:r>
            <w:r w:rsidRPr="00F85CA5">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7B0304EC" w14:textId="77777777" w:rsidR="00F85CA5" w:rsidRPr="00F85CA5" w:rsidRDefault="00F85CA5" w:rsidP="00A857AB">
            <w:pPr>
              <w:pStyle w:val="TAL"/>
            </w:pPr>
            <w:r w:rsidRPr="00F85CA5">
              <w:t>The terminal sends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DE0CAF8" w14:textId="77777777" w:rsidR="00F85CA5" w:rsidRPr="00F85CA5" w:rsidRDefault="00F85CA5" w:rsidP="00A857AB">
            <w:pPr>
              <w:pStyle w:val="TAL"/>
            </w:pPr>
          </w:p>
        </w:tc>
      </w:tr>
      <w:tr w:rsidR="00F85CA5" w:rsidRPr="00F85CA5" w14:paraId="13E5E09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8D8DA39" w14:textId="77777777" w:rsidR="00F85CA5" w:rsidRPr="00F85CA5" w:rsidRDefault="00F85CA5" w:rsidP="00A857AB">
            <w:pPr>
              <w:pStyle w:val="TAC"/>
            </w:pPr>
            <w:r w:rsidRPr="00F85CA5">
              <w:t>8</w:t>
            </w:r>
          </w:p>
        </w:tc>
        <w:tc>
          <w:tcPr>
            <w:tcW w:w="1247" w:type="dxa"/>
            <w:tcBorders>
              <w:top w:val="single" w:sz="4" w:space="0" w:color="auto"/>
              <w:left w:val="single" w:sz="4" w:space="0" w:color="auto"/>
              <w:bottom w:val="single" w:sz="4" w:space="0" w:color="auto"/>
              <w:right w:val="single" w:sz="4" w:space="0" w:color="auto"/>
            </w:tcBorders>
          </w:tcPr>
          <w:p w14:paraId="2238865D" w14:textId="77777777" w:rsidR="00F85CA5" w:rsidRPr="00F85CA5" w:rsidRDefault="00F85CA5" w:rsidP="00A857AB">
            <w:pPr>
              <w:pStyle w:val="TAC"/>
              <w:rPr>
                <w:lang w:val="fi-FI"/>
              </w:rPr>
            </w:pPr>
            <w:r w:rsidRPr="00F85CA5">
              <w:rPr>
                <w:lang w:val="fi-FI"/>
              </w:rPr>
              <w:t>SAT-E-USS/SAT-NB-SS</w:t>
            </w:r>
            <w:r w:rsidRPr="00F85CA5" w:rsidDel="00367AB3">
              <w:rPr>
                <w:lang w:val="fi-FI"/>
              </w:rPr>
              <w:t xml:space="preserve"> </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6D876677" w14:textId="77777777" w:rsidR="00F85CA5" w:rsidRPr="00F85CA5" w:rsidRDefault="00F85CA5" w:rsidP="00A857AB">
            <w:pPr>
              <w:pStyle w:val="TAL"/>
            </w:pPr>
            <w:r w:rsidRPr="00F85CA5">
              <w:t>The SAT-E-USS/SAT-NB-SS sends TRACKING AREA UPDATE REJECT with cause "PLMN not allowed to operate at the present UE location" with integrity protection.</w:t>
            </w:r>
          </w:p>
        </w:tc>
        <w:tc>
          <w:tcPr>
            <w:tcW w:w="3776" w:type="dxa"/>
            <w:tcBorders>
              <w:top w:val="single" w:sz="4" w:space="0" w:color="auto"/>
              <w:left w:val="single" w:sz="4" w:space="0" w:color="auto"/>
              <w:bottom w:val="single" w:sz="4" w:space="0" w:color="auto"/>
              <w:right w:val="single" w:sz="4" w:space="0" w:color="auto"/>
            </w:tcBorders>
          </w:tcPr>
          <w:p w14:paraId="7E72C469" w14:textId="77777777" w:rsidR="00F85CA5" w:rsidRPr="00F85CA5" w:rsidRDefault="00F85CA5" w:rsidP="00A857AB">
            <w:pPr>
              <w:pStyle w:val="TAL"/>
            </w:pPr>
          </w:p>
        </w:tc>
      </w:tr>
      <w:tr w:rsidR="00F85CA5" w:rsidRPr="00F85CA5" w14:paraId="3DF8C86B"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4E6B33C" w14:textId="77777777" w:rsidR="00F85CA5" w:rsidRPr="00F85CA5" w:rsidRDefault="00F85CA5" w:rsidP="00A857AB">
            <w:pPr>
              <w:pStyle w:val="TAC"/>
            </w:pPr>
            <w:r w:rsidRPr="00F85CA5">
              <w:t>9</w:t>
            </w:r>
          </w:p>
        </w:tc>
        <w:tc>
          <w:tcPr>
            <w:tcW w:w="1247" w:type="dxa"/>
            <w:tcBorders>
              <w:top w:val="single" w:sz="4" w:space="0" w:color="auto"/>
              <w:left w:val="single" w:sz="4" w:space="0" w:color="auto"/>
              <w:bottom w:val="single" w:sz="4" w:space="0" w:color="auto"/>
              <w:right w:val="single" w:sz="4" w:space="0" w:color="auto"/>
            </w:tcBorders>
          </w:tcPr>
          <w:p w14:paraId="5176FA95"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5C7814A6" w14:textId="7899E3A9" w:rsidR="00F85CA5" w:rsidRPr="00F85CA5" w:rsidRDefault="00F85CA5" w:rsidP="00A857AB">
            <w:pPr>
              <w:pStyle w:val="TAL"/>
            </w:pPr>
            <w:r w:rsidRPr="00F85CA5">
              <w:t>ENVELOPE: EVENT DOWNLOAD – Network Rejection 1.6.1</w:t>
            </w:r>
          </w:p>
        </w:tc>
        <w:tc>
          <w:tcPr>
            <w:tcW w:w="3776" w:type="dxa"/>
            <w:tcBorders>
              <w:top w:val="single" w:sz="4" w:space="0" w:color="auto"/>
              <w:left w:val="single" w:sz="4" w:space="0" w:color="auto"/>
              <w:bottom w:val="single" w:sz="4" w:space="0" w:color="auto"/>
              <w:right w:val="single" w:sz="4" w:space="0" w:color="auto"/>
            </w:tcBorders>
          </w:tcPr>
          <w:p w14:paraId="05BCFB13" w14:textId="77777777" w:rsidR="00F85CA5" w:rsidRPr="00F85CA5" w:rsidRDefault="00F85CA5" w:rsidP="00A857AB">
            <w:pPr>
              <w:pStyle w:val="TAL"/>
            </w:pPr>
          </w:p>
        </w:tc>
      </w:tr>
    </w:tbl>
    <w:p w14:paraId="0C2D7369" w14:textId="77777777" w:rsidR="00F85CA5" w:rsidRPr="00F85CA5" w:rsidRDefault="00F85CA5" w:rsidP="00F85CA5"/>
    <w:p w14:paraId="46B14202" w14:textId="500BE117" w:rsidR="00F85CA5" w:rsidRPr="00F85CA5" w:rsidRDefault="00F85CA5" w:rsidP="00F85CA5">
      <w:r w:rsidRPr="00F85CA5">
        <w:t>EVENT DOWNLOAD –Network Rejection 1.6.1</w:t>
      </w:r>
    </w:p>
    <w:p w14:paraId="193E2FC7" w14:textId="77777777" w:rsidR="00F85CA5" w:rsidRPr="00F85CA5" w:rsidRDefault="00F85CA5" w:rsidP="00F85CA5">
      <w:r w:rsidRPr="00F85CA5">
        <w:t>Logically:</w:t>
      </w:r>
    </w:p>
    <w:p w14:paraId="01BBB219" w14:textId="77777777" w:rsidR="00F85CA5" w:rsidRPr="00F85CA5" w:rsidRDefault="00F85CA5" w:rsidP="00F85CA5">
      <w:pPr>
        <w:pStyle w:val="EW"/>
      </w:pPr>
      <w:r w:rsidRPr="00F85CA5">
        <w:t>Event list:</w:t>
      </w:r>
      <w:r w:rsidRPr="00F85CA5">
        <w:tab/>
        <w:t>Network Rejection</w:t>
      </w:r>
    </w:p>
    <w:p w14:paraId="18AC2387" w14:textId="77777777" w:rsidR="00F85CA5" w:rsidRPr="00F85CA5" w:rsidRDefault="00F85CA5" w:rsidP="00F85CA5">
      <w:pPr>
        <w:pStyle w:val="EW"/>
      </w:pPr>
      <w:r w:rsidRPr="00F85CA5">
        <w:t>Device identities</w:t>
      </w:r>
    </w:p>
    <w:p w14:paraId="1EDBBF99" w14:textId="77777777" w:rsidR="00F85CA5" w:rsidRPr="00F85CA5" w:rsidRDefault="00F85CA5" w:rsidP="00F85CA5">
      <w:pPr>
        <w:pStyle w:val="EW"/>
      </w:pPr>
      <w:r w:rsidRPr="00F85CA5">
        <w:tab/>
        <w:t>Source device:</w:t>
      </w:r>
      <w:r w:rsidRPr="00F85CA5">
        <w:tab/>
        <w:t>Network</w:t>
      </w:r>
    </w:p>
    <w:p w14:paraId="6F521AFC" w14:textId="77777777" w:rsidR="00F85CA5" w:rsidRPr="00F85CA5" w:rsidRDefault="00F85CA5" w:rsidP="00F85CA5">
      <w:pPr>
        <w:pStyle w:val="EW"/>
      </w:pPr>
      <w:r w:rsidRPr="00F85CA5">
        <w:tab/>
        <w:t>Destination device:</w:t>
      </w:r>
      <w:r w:rsidRPr="00F85CA5">
        <w:tab/>
        <w:t>UICC</w:t>
      </w:r>
    </w:p>
    <w:p w14:paraId="3BE21D8C" w14:textId="77777777" w:rsidR="00F85CA5" w:rsidRPr="00F85CA5" w:rsidRDefault="00F85CA5" w:rsidP="00F85CA5">
      <w:pPr>
        <w:pStyle w:val="EW"/>
      </w:pPr>
      <w:r w:rsidRPr="00F85CA5">
        <w:t>Tracking Area Identification</w:t>
      </w:r>
    </w:p>
    <w:p w14:paraId="6C946231" w14:textId="77777777" w:rsidR="00F85CA5" w:rsidRPr="00F85CA5" w:rsidRDefault="00F85CA5" w:rsidP="00F85CA5">
      <w:pPr>
        <w:pStyle w:val="EW"/>
      </w:pPr>
      <w:r w:rsidRPr="00F85CA5">
        <w:tab/>
        <w:t>MCC:</w:t>
      </w:r>
      <w:r w:rsidRPr="00F85CA5">
        <w:tab/>
        <w:t>001</w:t>
      </w:r>
    </w:p>
    <w:p w14:paraId="1387E5F1" w14:textId="77777777" w:rsidR="00F85CA5" w:rsidRPr="00F85CA5" w:rsidRDefault="00F85CA5" w:rsidP="00F85CA5">
      <w:pPr>
        <w:pStyle w:val="EW"/>
      </w:pPr>
      <w:r w:rsidRPr="00F85CA5">
        <w:tab/>
        <w:t>MNC:</w:t>
      </w:r>
      <w:r w:rsidRPr="00F85CA5">
        <w:tab/>
        <w:t>01</w:t>
      </w:r>
    </w:p>
    <w:p w14:paraId="5F8D1701" w14:textId="77777777" w:rsidR="00F85CA5" w:rsidRPr="00F85CA5" w:rsidRDefault="00F85CA5" w:rsidP="00F85CA5">
      <w:pPr>
        <w:pStyle w:val="EW"/>
      </w:pPr>
      <w:r w:rsidRPr="00F85CA5">
        <w:tab/>
        <w:t>TAC:</w:t>
      </w:r>
      <w:r w:rsidRPr="00F85CA5">
        <w:tab/>
        <w:t>0001</w:t>
      </w:r>
    </w:p>
    <w:p w14:paraId="42B87401" w14:textId="77777777" w:rsidR="00F85CA5" w:rsidRPr="00F85CA5" w:rsidRDefault="00F85CA5" w:rsidP="00F85CA5">
      <w:pPr>
        <w:pStyle w:val="EW"/>
      </w:pPr>
      <w:r w:rsidRPr="00F85CA5">
        <w:t>Access Technology:</w:t>
      </w:r>
      <w:r w:rsidRPr="00F85CA5">
        <w:tab/>
        <w:t>3GPP Satellite E-UTRAN</w:t>
      </w:r>
    </w:p>
    <w:p w14:paraId="394720C2" w14:textId="77777777" w:rsidR="00F85CA5" w:rsidRPr="00F85CA5" w:rsidRDefault="00F85CA5" w:rsidP="00F85CA5">
      <w:pPr>
        <w:pStyle w:val="EW"/>
      </w:pPr>
      <w:r w:rsidRPr="00F85CA5">
        <w:t>Update/Attach Type:</w:t>
      </w:r>
      <w:r w:rsidRPr="00F85CA5">
        <w:tab/>
        <w:t>Periodic updating</w:t>
      </w:r>
    </w:p>
    <w:p w14:paraId="78C07682" w14:textId="77777777" w:rsidR="00F85CA5" w:rsidRPr="00F85CA5" w:rsidRDefault="00F85CA5" w:rsidP="00F85CA5">
      <w:pPr>
        <w:pStyle w:val="EW"/>
      </w:pPr>
      <w:r w:rsidRPr="00F85CA5">
        <w:t>Rejection Cause Code:</w:t>
      </w:r>
      <w:r w:rsidRPr="00F85CA5">
        <w:tab/>
        <w:t>PLMN not allowed to operate at the present UE location</w:t>
      </w:r>
    </w:p>
    <w:p w14:paraId="0A8F56BC" w14:textId="77777777" w:rsidR="00F85CA5" w:rsidRPr="00F85CA5" w:rsidRDefault="00F85CA5" w:rsidP="00F85CA5">
      <w:r w:rsidRPr="00F85CA5">
        <w:lastRenderedPageBreak/>
        <w:t>Coding:</w:t>
      </w:r>
    </w:p>
    <w:p w14:paraId="37FF275D"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2E7F3DDC"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5295F60C"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5E0D0D57"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35C59A6C"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78C1F693"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441D615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62BE481"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4CE9EE8C"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457147DA"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25DE4B9E"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5C07A292"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2BF4A165"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62E057D0"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5395A246" w14:textId="77777777" w:rsidR="00F85CA5" w:rsidRPr="00F85CA5" w:rsidRDefault="00F85CA5" w:rsidP="00A857AB">
            <w:pPr>
              <w:pStyle w:val="TAC"/>
            </w:pPr>
            <w:r w:rsidRPr="00F85CA5">
              <w:t>00</w:t>
            </w:r>
          </w:p>
        </w:tc>
      </w:tr>
      <w:tr w:rsidR="00F85CA5" w:rsidRPr="00F85CA5" w14:paraId="5EF6FDA3" w14:textId="77777777" w:rsidTr="00A857AB">
        <w:trPr>
          <w:jc w:val="center"/>
        </w:trPr>
        <w:tc>
          <w:tcPr>
            <w:tcW w:w="1134" w:type="dxa"/>
            <w:tcBorders>
              <w:top w:val="single" w:sz="4" w:space="0" w:color="auto"/>
              <w:right w:val="single" w:sz="4" w:space="0" w:color="auto"/>
            </w:tcBorders>
          </w:tcPr>
          <w:p w14:paraId="6274E002"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8C2AAAF"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1F1ABC04"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5FABA105"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564D262A"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8BE01EE"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5C5CFE2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768EC6DA"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5E6F8B3C"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783D6851"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6D7DE5D" w14:textId="77777777" w:rsidR="00F85CA5" w:rsidRPr="00F85CA5" w:rsidRDefault="00F85CA5" w:rsidP="00A857AB">
            <w:pPr>
              <w:pStyle w:val="TAC"/>
            </w:pPr>
            <w:r w:rsidRPr="00F85CA5">
              <w:t>0E</w:t>
            </w:r>
          </w:p>
        </w:tc>
        <w:tc>
          <w:tcPr>
            <w:tcW w:w="567" w:type="dxa"/>
            <w:tcBorders>
              <w:top w:val="single" w:sz="4" w:space="0" w:color="auto"/>
              <w:left w:val="single" w:sz="4" w:space="0" w:color="auto"/>
              <w:bottom w:val="single" w:sz="4" w:space="0" w:color="auto"/>
              <w:right w:val="single" w:sz="4" w:space="0" w:color="auto"/>
            </w:tcBorders>
          </w:tcPr>
          <w:p w14:paraId="027A8834"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31C7F461" w14:textId="77777777" w:rsidR="00F85CA5" w:rsidRPr="00F85CA5" w:rsidRDefault="00F85CA5" w:rsidP="00A857AB">
            <w:pPr>
              <w:pStyle w:val="TAC"/>
            </w:pPr>
            <w:r w:rsidRPr="00F85CA5">
              <w:t>01</w:t>
            </w:r>
          </w:p>
        </w:tc>
      </w:tr>
      <w:tr w:rsidR="00F85CA5" w:rsidRPr="005307A3" w14:paraId="2963DFAD" w14:textId="77777777" w:rsidTr="00A857AB">
        <w:trPr>
          <w:jc w:val="center"/>
        </w:trPr>
        <w:tc>
          <w:tcPr>
            <w:tcW w:w="1134" w:type="dxa"/>
            <w:tcBorders>
              <w:right w:val="single" w:sz="4" w:space="0" w:color="auto"/>
            </w:tcBorders>
          </w:tcPr>
          <w:p w14:paraId="446D433C"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2EB939A7" w14:textId="77777777" w:rsidR="00F85CA5" w:rsidRPr="005307A3"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12E581E1"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9B44FC9"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5658A97"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382A205"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58E4127"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D665CDE"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B059979"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0DD954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FB52C05"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466AA7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21A74737" w14:textId="77777777" w:rsidR="00F85CA5" w:rsidRPr="005307A3" w:rsidRDefault="00F85CA5" w:rsidP="00A857AB">
            <w:pPr>
              <w:pStyle w:val="TAC"/>
            </w:pPr>
          </w:p>
        </w:tc>
      </w:tr>
    </w:tbl>
    <w:p w14:paraId="6267E6C0" w14:textId="77777777" w:rsidR="00F85CA5" w:rsidRPr="005307A3" w:rsidRDefault="00F85CA5" w:rsidP="00BF46E1"/>
    <w:p w14:paraId="3F7554DC" w14:textId="77777777" w:rsidR="00BF46E1" w:rsidRPr="005307A3" w:rsidRDefault="00BF46E1" w:rsidP="00BF46E1">
      <w:pPr>
        <w:pStyle w:val="H6"/>
      </w:pPr>
      <w:r w:rsidRPr="005307A3">
        <w:t>27.22.7.17.1.5</w:t>
      </w:r>
      <w:r w:rsidRPr="005307A3">
        <w:tab/>
        <w:t>Test requirement</w:t>
      </w:r>
    </w:p>
    <w:p w14:paraId="13455AA2" w14:textId="00867512" w:rsidR="00BF46E1" w:rsidRPr="005307A3" w:rsidRDefault="00BF46E1" w:rsidP="00BF46E1">
      <w:r w:rsidRPr="005307A3">
        <w:t>The ME shall operate in the manner defined in expected sequences 1.1 and 1.</w:t>
      </w:r>
      <w:r w:rsidR="00F85CA5">
        <w:t>6</w:t>
      </w:r>
      <w:r w:rsidRPr="005307A3">
        <w:t>.</w:t>
      </w:r>
    </w:p>
    <w:p w14:paraId="66B2C31A" w14:textId="77777777" w:rsidR="00BF46E1" w:rsidRPr="005307A3" w:rsidRDefault="00BF46E1" w:rsidP="00BF46E1">
      <w:pPr>
        <w:pStyle w:val="Heading4"/>
      </w:pPr>
      <w:bookmarkStart w:id="112" w:name="_Toc146313190"/>
      <w:r w:rsidRPr="005307A3">
        <w:t>27.22.7.18</w:t>
      </w:r>
      <w:r w:rsidRPr="005307A3">
        <w:tab/>
        <w:t>CSG Cell Selection event</w:t>
      </w:r>
      <w:bookmarkEnd w:id="112"/>
    </w:p>
    <w:p w14:paraId="72F3BCDF" w14:textId="77777777" w:rsidR="00BF46E1" w:rsidRPr="005307A3" w:rsidRDefault="00BF46E1" w:rsidP="00BF46E1">
      <w:pPr>
        <w:pStyle w:val="Heading5"/>
      </w:pPr>
      <w:bookmarkStart w:id="113" w:name="_Toc146313191"/>
      <w:r w:rsidRPr="005307A3">
        <w:t>27.22.7.18.1</w:t>
      </w:r>
      <w:r w:rsidRPr="005307A3">
        <w:tab/>
        <w:t>CSG Cell Selection (normal)</w:t>
      </w:r>
      <w:bookmarkEnd w:id="113"/>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t>csg-Indication:</w:t>
      </w:r>
      <w:r w:rsidRPr="005307A3">
        <w:tab/>
        <w:t>TRUE</w:t>
      </w:r>
    </w:p>
    <w:p w14:paraId="619F8BCB" w14:textId="77777777" w:rsidR="00BF46E1" w:rsidRPr="005307A3" w:rsidRDefault="00BF46E1" w:rsidP="00BF46E1">
      <w:pPr>
        <w:pStyle w:val="B1"/>
        <w:tabs>
          <w:tab w:val="left" w:pos="2835"/>
        </w:tabs>
      </w:pPr>
      <w:r w:rsidRPr="005307A3">
        <w:t>-</w:t>
      </w:r>
      <w:r w:rsidRPr="005307A3">
        <w:tab/>
        <w:t>csg-Identity: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t>csg-Indication:</w:t>
      </w:r>
      <w:r w:rsidRPr="005307A3">
        <w:tab/>
        <w:t>TRUE</w:t>
      </w:r>
    </w:p>
    <w:p w14:paraId="3734186C" w14:textId="77777777" w:rsidR="00BF46E1" w:rsidRPr="005307A3" w:rsidRDefault="00BF46E1" w:rsidP="00BF46E1">
      <w:pPr>
        <w:pStyle w:val="B1"/>
        <w:tabs>
          <w:tab w:val="left" w:pos="2835"/>
        </w:tabs>
      </w:pPr>
      <w:r w:rsidRPr="005307A3">
        <w:lastRenderedPageBreak/>
        <w:t>-</w:t>
      </w:r>
      <w:r w:rsidRPr="005307A3">
        <w:tab/>
        <w:t>csg-Identity:</w:t>
      </w:r>
      <w:r w:rsidRPr="005307A3">
        <w:tab/>
        <w:t>02</w:t>
      </w:r>
    </w:p>
    <w:p w14:paraId="6499C8F0" w14:textId="77777777" w:rsidR="00BF46E1" w:rsidRPr="005307A3" w:rsidRDefault="00BF46E1" w:rsidP="00BF46E1">
      <w:pPr>
        <w:pStyle w:val="B1"/>
        <w:tabs>
          <w:tab w:val="left" w:pos="2835"/>
        </w:tabs>
      </w:pPr>
      <w:r w:rsidRPr="005307A3">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t>csg-Indication: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t>csg-Indication:</w:t>
      </w:r>
      <w:r w:rsidRPr="005307A3">
        <w:tab/>
        <w:t>TRUE</w:t>
      </w:r>
    </w:p>
    <w:p w14:paraId="6F870038" w14:textId="77777777" w:rsidR="00BF46E1" w:rsidRPr="005307A3" w:rsidRDefault="00BF46E1" w:rsidP="00BF46E1">
      <w:pPr>
        <w:pStyle w:val="B1"/>
        <w:tabs>
          <w:tab w:val="left" w:pos="2835"/>
        </w:tabs>
      </w:pPr>
      <w:r w:rsidRPr="005307A3">
        <w:t>-</w:t>
      </w:r>
      <w:r w:rsidRPr="005307A3">
        <w:tab/>
        <w:t>csg-Identity: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CSG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CSG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lastRenderedPageBreak/>
        <w:tab/>
      </w:r>
      <w:r w:rsidRPr="005307A3">
        <w:t>Record 1:</w:t>
      </w:r>
      <w:r w:rsidRPr="005307A3">
        <w:tab/>
      </w:r>
    </w:p>
    <w:p w14:paraId="216D49CA" w14:textId="77777777" w:rsidR="00BF46E1" w:rsidRPr="005307A3" w:rsidRDefault="00BF46E1" w:rsidP="00BF46E1">
      <w:r w:rsidRPr="005307A3">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(e)NodeB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lastRenderedPageBreak/>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r w:rsidRPr="005307A3">
              <w:rPr>
                <w:i/>
              </w:rPr>
              <w:t xml:space="preserve">AttachReject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lastRenderedPageBreak/>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lastRenderedPageBreak/>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lastRenderedPageBreak/>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14" w:name="_Toc146313192"/>
      <w:r w:rsidRPr="005307A3">
        <w:t>27.22.7.19</w:t>
      </w:r>
      <w:r w:rsidRPr="005307A3">
        <w:tab/>
        <w:t>IMS registration event</w:t>
      </w:r>
      <w:bookmarkEnd w:id="114"/>
    </w:p>
    <w:p w14:paraId="08B4F3BF" w14:textId="77777777" w:rsidR="00BF46E1" w:rsidRPr="005307A3" w:rsidRDefault="00BF46E1" w:rsidP="00BF46E1">
      <w:r w:rsidRPr="005307A3">
        <w:t>It is expected that the IMS registration event will not be used seperately,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15" w:name="_Toc146313193"/>
      <w:r w:rsidRPr="005307A3">
        <w:t>27.22.7.20</w:t>
      </w:r>
      <w:r w:rsidRPr="005307A3">
        <w:tab/>
        <w:t>Incoming IMS data event</w:t>
      </w:r>
      <w:bookmarkEnd w:id="115"/>
    </w:p>
    <w:p w14:paraId="2FEA1595" w14:textId="77777777" w:rsidR="00BF46E1" w:rsidRPr="005307A3" w:rsidRDefault="00BF46E1" w:rsidP="00BF46E1">
      <w:pPr>
        <w:pStyle w:val="Heading5"/>
      </w:pPr>
      <w:bookmarkStart w:id="116" w:name="_Toc146313194"/>
      <w:r w:rsidRPr="005307A3">
        <w:t>27.22.7.20.1</w:t>
      </w:r>
      <w:r w:rsidRPr="005307A3">
        <w:tab/>
        <w:t>Incoming IMS data (normal)</w:t>
      </w:r>
      <w:bookmarkEnd w:id="116"/>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lastRenderedPageBreak/>
        <w:t>The ME activates the required bearer, discovers P-CSCF and registers with the value from the ISIM to IMS services. The ME has registered the IARI associated with active applications intalled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The E-UTRAN/EPC ISIM-UICC with the following execptions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lastRenderedPageBreak/>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intial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[After the IARI "urn:ur-7:3gpp-application.ims.iari.uicctest" has been successfully registered during the intial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lastRenderedPageBreak/>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lastRenderedPageBreak/>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r w:rsidRPr="005307A3">
              <w:t>ef</w:t>
            </w:r>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r w:rsidRPr="005307A3">
              <w:t>xy</w:t>
            </w:r>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17" w:name="_Toc146313195"/>
      <w:r w:rsidRPr="005307A3">
        <w:t>27.22.7.21</w:t>
      </w:r>
      <w:r w:rsidRPr="005307A3">
        <w:tab/>
        <w:t>Data Connection Status Change event</w:t>
      </w:r>
      <w:bookmarkEnd w:id="117"/>
    </w:p>
    <w:p w14:paraId="759304BA" w14:textId="4A436168" w:rsidR="00BF46E1" w:rsidRPr="005307A3" w:rsidRDefault="00BF46E1" w:rsidP="005D5551">
      <w:pPr>
        <w:pStyle w:val="Heading5"/>
      </w:pPr>
      <w:r w:rsidRPr="005307A3">
        <w:t>27.22.7.21.1</w:t>
      </w:r>
      <w:r w:rsidRPr="005307A3">
        <w:tab/>
        <w:t>Definition and applicability</w:t>
      </w:r>
    </w:p>
    <w:p w14:paraId="242947F0" w14:textId="77777777" w:rsidR="00BF46E1" w:rsidRPr="005307A3" w:rsidRDefault="00BF46E1" w:rsidP="00BF46E1">
      <w:r w:rsidRPr="005307A3">
        <w:t>See clause 3.2.2.</w:t>
      </w:r>
    </w:p>
    <w:p w14:paraId="5EB9791C" w14:textId="1BBEA72F" w:rsidR="00BF46E1" w:rsidRPr="005307A3" w:rsidRDefault="00BF46E1" w:rsidP="005D5551">
      <w:pPr>
        <w:pStyle w:val="Heading5"/>
      </w:pPr>
      <w:r w:rsidRPr="005307A3">
        <w:t>27.22.7.21.2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03896BDF" w:rsidR="00BF46E1" w:rsidRPr="005307A3" w:rsidRDefault="00BF46E1" w:rsidP="005D5551">
      <w:pPr>
        <w:pStyle w:val="Heading5"/>
      </w:pPr>
      <w:r w:rsidRPr="005307A3">
        <w:t>27.22.7.21.3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63387615" w:rsidR="00BF46E1" w:rsidRPr="005307A3" w:rsidRDefault="00BF46E1" w:rsidP="005D5551">
      <w:pPr>
        <w:pStyle w:val="Heading5"/>
      </w:pPr>
      <w:r w:rsidRPr="005307A3">
        <w:t>27.22.7.21.4</w:t>
      </w:r>
      <w:r w:rsidRPr="005307A3">
        <w:tab/>
        <w:t>Method of test</w:t>
      </w:r>
    </w:p>
    <w:p w14:paraId="52962CF4" w14:textId="7029D70A" w:rsidR="00BF46E1" w:rsidRPr="005307A3" w:rsidRDefault="00BF46E1" w:rsidP="00BF46E1">
      <w:pPr>
        <w:pStyle w:val="H6"/>
      </w:pPr>
      <w:r w:rsidRPr="005307A3">
        <w:t>27.22.7.21.4.1</w:t>
      </w:r>
      <w:r w:rsidRPr="005307A3">
        <w:tab/>
        <w:t>Initial conditions</w:t>
      </w:r>
    </w:p>
    <w:p w14:paraId="2BE26754" w14:textId="06FA53D9" w:rsidR="000C336E" w:rsidRPr="005307A3" w:rsidRDefault="000C336E" w:rsidP="000C336E">
      <w:r w:rsidRPr="005307A3">
        <w:t xml:space="preserve">The ME is connected to the USIM Simulator and </w:t>
      </w:r>
      <w:r>
        <w:t>a</w:t>
      </w:r>
      <w:r w:rsidRPr="005307A3">
        <w:rPr>
          <w:snapToGrid w:val="0"/>
          <w:szCs w:val="18"/>
        </w:rPr>
        <w:t xml:space="preserve"> E-USS/NB-SS</w:t>
      </w:r>
      <w:r>
        <w:rPr>
          <w:snapToGrid w:val="0"/>
          <w:szCs w:val="18"/>
        </w:rPr>
        <w:t xml:space="preserve"> for </w:t>
      </w:r>
      <w:r>
        <w:t xml:space="preserve">sequence 1.1 </w:t>
      </w:r>
      <w:r>
        <w:rPr>
          <w:snapToGrid w:val="0"/>
          <w:szCs w:val="18"/>
        </w:rPr>
        <w:t xml:space="preserve">and a NG-SS for </w:t>
      </w:r>
      <w:r>
        <w:t>sequence 1.2</w:t>
      </w:r>
      <w:r w:rsidRPr="005307A3">
        <w:t>.</w:t>
      </w:r>
    </w:p>
    <w:p w14:paraId="582B081C" w14:textId="1E0E078F" w:rsidR="005D5551" w:rsidRPr="005307A3" w:rsidRDefault="005D5551" w:rsidP="005D5551">
      <w:r>
        <w:t>For sequence 1.1 t</w:t>
      </w:r>
      <w:r w:rsidRPr="005307A3">
        <w:t>he default E-UTRAN/EPC UICC the following parameters are used:</w:t>
      </w:r>
    </w:p>
    <w:p w14:paraId="05E307B9" w14:textId="77777777" w:rsidR="005D5551" w:rsidRDefault="005D5551" w:rsidP="005D5551">
      <w:pPr>
        <w:spacing w:after="0"/>
        <w:ind w:left="284" w:firstLine="284"/>
      </w:pPr>
      <w:r w:rsidRPr="005307A3">
        <w:t>Network access name: TestGp.rs</w:t>
      </w:r>
    </w:p>
    <w:p w14:paraId="71ABE6BF" w14:textId="77777777" w:rsidR="005D5551" w:rsidRPr="00981C71" w:rsidRDefault="005D5551" w:rsidP="005D5551">
      <w:pPr>
        <w:spacing w:after="0"/>
        <w:ind w:left="284" w:firstLine="284"/>
      </w:pPr>
      <w:r w:rsidRPr="00981C71">
        <w:t>User login:</w:t>
      </w:r>
      <w:r w:rsidRPr="00981C71">
        <w:tab/>
      </w:r>
      <w:r w:rsidRPr="00981C71">
        <w:tab/>
      </w:r>
      <w:r>
        <w:tab/>
      </w:r>
      <w:r w:rsidRPr="00981C71">
        <w:t>UserLog</w:t>
      </w:r>
    </w:p>
    <w:p w14:paraId="6AC02379" w14:textId="77777777" w:rsidR="005D5551" w:rsidRPr="00981C71" w:rsidRDefault="005D5551" w:rsidP="005D5551">
      <w:pPr>
        <w:ind w:left="284" w:firstLine="284"/>
      </w:pPr>
      <w:r w:rsidRPr="00981C71">
        <w:t>User password:</w:t>
      </w:r>
      <w:r w:rsidRPr="00981C71">
        <w:tab/>
      </w:r>
      <w:r w:rsidRPr="00981C71">
        <w:tab/>
        <w:t>UserPwd</w:t>
      </w:r>
    </w:p>
    <w:p w14:paraId="681DBCFC" w14:textId="77777777" w:rsidR="005D5551" w:rsidRDefault="005D5551" w:rsidP="005D5551">
      <w:pPr>
        <w:spacing w:after="0"/>
        <w:ind w:left="284" w:firstLine="284"/>
      </w:pPr>
      <w:r w:rsidRPr="005307A3">
        <w:lastRenderedPageBreak/>
        <w:t>UICC/ME interface transport level</w:t>
      </w:r>
    </w:p>
    <w:p w14:paraId="57E7FC31" w14:textId="77777777" w:rsidR="005D5551" w:rsidRDefault="005D5551" w:rsidP="005D5551">
      <w:pPr>
        <w:spacing w:after="0"/>
        <w:ind w:left="568" w:firstLine="284"/>
      </w:pPr>
      <w:r w:rsidRPr="005307A3">
        <w:t>Transport format:</w:t>
      </w:r>
      <w:r w:rsidRPr="005307A3">
        <w:tab/>
      </w:r>
      <w:r>
        <w:tab/>
      </w:r>
      <w:r>
        <w:tab/>
      </w:r>
      <w:r>
        <w:tab/>
      </w:r>
      <w:r w:rsidRPr="005307A3">
        <w:t>TCP</w:t>
      </w:r>
    </w:p>
    <w:p w14:paraId="79C2CC2C" w14:textId="77777777" w:rsidR="005D5551" w:rsidRDefault="005D5551" w:rsidP="005D5551">
      <w:pPr>
        <w:spacing w:after="0"/>
        <w:ind w:left="568" w:firstLine="284"/>
      </w:pPr>
      <w:r w:rsidRPr="005307A3">
        <w:t>Port number:</w:t>
      </w:r>
      <w:r>
        <w:tab/>
      </w:r>
      <w:r>
        <w:tab/>
      </w:r>
      <w:r>
        <w:tab/>
      </w:r>
      <w:r>
        <w:tab/>
      </w:r>
      <w:r w:rsidRPr="005307A3">
        <w:tab/>
        <w:t>44444</w:t>
      </w:r>
    </w:p>
    <w:p w14:paraId="411FB529" w14:textId="77777777" w:rsidR="005D5551" w:rsidRPr="005307A3" w:rsidRDefault="005D5551" w:rsidP="005D5551">
      <w:pPr>
        <w:ind w:left="567" w:firstLine="284"/>
      </w:pPr>
      <w:r w:rsidRPr="005307A3">
        <w:t>Data destination address:</w:t>
      </w:r>
      <w:r w:rsidRPr="005307A3">
        <w:tab/>
        <w:t>01.01.01.01 (as an example)</w:t>
      </w:r>
    </w:p>
    <w:p w14:paraId="7875C56D" w14:textId="77777777" w:rsidR="005D5551" w:rsidRPr="005307A3" w:rsidRDefault="005D5551" w:rsidP="005D5551">
      <w:r>
        <w:t xml:space="preserve">For sequence 1.2 the </w:t>
      </w:r>
      <w:r w:rsidRPr="0041528A">
        <w:t>default NG-RAN UICC</w:t>
      </w:r>
      <w:r>
        <w:t xml:space="preserve"> </w:t>
      </w:r>
      <w:r w:rsidRPr="005307A3">
        <w:t>and the following parameters are used:</w:t>
      </w:r>
    </w:p>
    <w:p w14:paraId="5923D724" w14:textId="77777777" w:rsidR="005D5551" w:rsidRPr="005307A3" w:rsidRDefault="005D5551" w:rsidP="005D5551">
      <w:pPr>
        <w:keepLines/>
        <w:tabs>
          <w:tab w:val="left" w:pos="851"/>
        </w:tabs>
        <w:overflowPunct w:val="0"/>
        <w:autoSpaceDE w:val="0"/>
        <w:autoSpaceDN w:val="0"/>
        <w:adjustRightInd w:val="0"/>
        <w:spacing w:after="0"/>
        <w:ind w:left="568"/>
        <w:textAlignment w:val="baseline"/>
      </w:pPr>
      <w:r w:rsidRPr="005307A3">
        <w:t>PDU session:</w:t>
      </w:r>
    </w:p>
    <w:p w14:paraId="4F015353" w14:textId="77777777" w:rsidR="005D5551" w:rsidRPr="005307A3" w:rsidRDefault="005D5551" w:rsidP="005D5551">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00E6696E" w14:textId="77777777" w:rsidR="005D5551" w:rsidRDefault="005D5551" w:rsidP="005D5551">
      <w:pPr>
        <w:keepLines/>
        <w:tabs>
          <w:tab w:val="left" w:pos="851"/>
        </w:tabs>
        <w:ind w:left="851"/>
      </w:pPr>
      <w:r w:rsidRPr="005307A3">
        <w:t>PDU Session Type:</w:t>
      </w:r>
      <w:r w:rsidRPr="005307A3">
        <w:tab/>
      </w:r>
      <w:r w:rsidRPr="005307A3">
        <w:tab/>
        <w:t>IPv4v6</w:t>
      </w:r>
    </w:p>
    <w:p w14:paraId="22673F02" w14:textId="77777777" w:rsidR="005D5551" w:rsidRPr="005307A3" w:rsidRDefault="005D5551" w:rsidP="005D5551">
      <w:r w:rsidRPr="005307A3">
        <w:t>The ME shall be powered on and perform the PROFILE DOWNLOAD procedure.</w:t>
      </w:r>
    </w:p>
    <w:p w14:paraId="6DE90358" w14:textId="77777777" w:rsidR="005D5551" w:rsidRPr="005307A3" w:rsidRDefault="005D5551" w:rsidP="005D5551">
      <w:r w:rsidRPr="005307A3">
        <w:t>The E- UTRAN parameters of the system simulator are:</w:t>
      </w:r>
    </w:p>
    <w:p w14:paraId="1F324796" w14:textId="77777777" w:rsidR="005D5551" w:rsidRPr="005307A3" w:rsidRDefault="005D5551" w:rsidP="005D5551">
      <w:pPr>
        <w:ind w:left="568" w:hanging="284"/>
      </w:pPr>
      <w:r w:rsidRPr="005307A3">
        <w:t>-</w:t>
      </w:r>
      <w:r w:rsidRPr="005307A3">
        <w:tab/>
        <w:t>Mobile Country Code (MCC) = 001;</w:t>
      </w:r>
    </w:p>
    <w:p w14:paraId="66F1040E" w14:textId="77777777" w:rsidR="005D5551" w:rsidRPr="005307A3" w:rsidRDefault="005D5551" w:rsidP="005D5551">
      <w:pPr>
        <w:ind w:left="568" w:hanging="284"/>
      </w:pPr>
      <w:r w:rsidRPr="005307A3">
        <w:t>-</w:t>
      </w:r>
      <w:r w:rsidRPr="005307A3">
        <w:tab/>
        <w:t>Mobile Network Code (MNC) = 01;</w:t>
      </w:r>
    </w:p>
    <w:p w14:paraId="473580A0" w14:textId="77777777" w:rsidR="005D5551" w:rsidRPr="005307A3" w:rsidRDefault="005D5551" w:rsidP="005D5551">
      <w:pPr>
        <w:ind w:left="568" w:hanging="284"/>
      </w:pPr>
      <w:r w:rsidRPr="005307A3">
        <w:t>-</w:t>
      </w:r>
      <w:r w:rsidRPr="005307A3">
        <w:tab/>
        <w:t>Tracking Area Code (TAC) = 0001;</w:t>
      </w:r>
    </w:p>
    <w:p w14:paraId="6A945769" w14:textId="77777777" w:rsidR="005D5551" w:rsidRPr="005307A3" w:rsidRDefault="005D5551" w:rsidP="005D5551">
      <w:pPr>
        <w:ind w:left="568" w:hanging="284"/>
      </w:pPr>
      <w:r w:rsidRPr="005307A3">
        <w:t>-</w:t>
      </w:r>
      <w:r w:rsidRPr="005307A3">
        <w:tab/>
        <w:t>E-UTRAN Cell Identity value = 0001 (28 bits);</w:t>
      </w:r>
    </w:p>
    <w:p w14:paraId="57EA3674" w14:textId="77777777" w:rsidR="005D5551" w:rsidRPr="005307A3" w:rsidRDefault="005D5551" w:rsidP="005D5551">
      <w:r w:rsidRPr="005307A3">
        <w:t>The NB-IoT parameters of the system simulator are:</w:t>
      </w:r>
    </w:p>
    <w:p w14:paraId="4F37DBC7" w14:textId="77777777" w:rsidR="005D5551" w:rsidRPr="005307A3" w:rsidRDefault="005D5551" w:rsidP="005D5551">
      <w:pPr>
        <w:ind w:left="568" w:hanging="284"/>
      </w:pPr>
      <w:r w:rsidRPr="005307A3">
        <w:t>-</w:t>
      </w:r>
      <w:r w:rsidRPr="005307A3">
        <w:tab/>
        <w:t>Mobile Country Code (MCC) = 001;</w:t>
      </w:r>
    </w:p>
    <w:p w14:paraId="2CF740C1" w14:textId="77777777" w:rsidR="005D5551" w:rsidRPr="005307A3" w:rsidRDefault="005D5551" w:rsidP="005D5551">
      <w:pPr>
        <w:ind w:left="568" w:hanging="284"/>
      </w:pPr>
      <w:r w:rsidRPr="005307A3">
        <w:t>-</w:t>
      </w:r>
      <w:r w:rsidRPr="005307A3">
        <w:tab/>
        <w:t>Mobile Network Code (MNC) = 01;</w:t>
      </w:r>
    </w:p>
    <w:p w14:paraId="247BEF53" w14:textId="77777777" w:rsidR="005D5551" w:rsidRPr="005307A3" w:rsidRDefault="005D5551" w:rsidP="005D5551">
      <w:pPr>
        <w:ind w:left="568" w:hanging="284"/>
      </w:pPr>
      <w:r w:rsidRPr="005307A3">
        <w:t>-</w:t>
      </w:r>
      <w:r w:rsidRPr="005307A3">
        <w:tab/>
        <w:t>Tracking Area Code (TAC) = 0001;</w:t>
      </w:r>
    </w:p>
    <w:p w14:paraId="41991A5E" w14:textId="77777777" w:rsidR="005D5551" w:rsidRPr="005307A3" w:rsidRDefault="005D5551" w:rsidP="005D5551">
      <w:pPr>
        <w:ind w:left="568" w:hanging="284"/>
      </w:pPr>
      <w:r w:rsidRPr="005307A3">
        <w:t>-</w:t>
      </w:r>
      <w:r w:rsidRPr="005307A3">
        <w:tab/>
        <w:t>E-UTRAN Cell Identity value = 0001 (28 bits);</w:t>
      </w:r>
    </w:p>
    <w:p w14:paraId="29957279" w14:textId="77777777" w:rsidR="005D5551" w:rsidRPr="0041528A" w:rsidRDefault="005D5551" w:rsidP="005D5551">
      <w:r w:rsidRPr="0041528A">
        <w:t>The NG-RAN parameters of the system simulator are:</w:t>
      </w:r>
    </w:p>
    <w:p w14:paraId="65555C21" w14:textId="77777777" w:rsidR="005D5551" w:rsidRPr="0041528A" w:rsidRDefault="005D5551" w:rsidP="005D5551">
      <w:pPr>
        <w:pStyle w:val="B1"/>
      </w:pPr>
      <w:r w:rsidRPr="0041528A">
        <w:t>-</w:t>
      </w:r>
      <w:r w:rsidRPr="0041528A">
        <w:tab/>
        <w:t>Mobile Country Code (MCC) = 001;</w:t>
      </w:r>
    </w:p>
    <w:p w14:paraId="16BC4578" w14:textId="77777777" w:rsidR="005D5551" w:rsidRPr="0041528A" w:rsidRDefault="005D5551" w:rsidP="005D5551">
      <w:pPr>
        <w:pStyle w:val="B1"/>
      </w:pPr>
      <w:r w:rsidRPr="0041528A">
        <w:t>-</w:t>
      </w:r>
      <w:r w:rsidRPr="0041528A">
        <w:tab/>
        <w:t>Mobile Network Code (MNC) = 01;</w:t>
      </w:r>
    </w:p>
    <w:p w14:paraId="4FC1BA26" w14:textId="77777777" w:rsidR="005D5551" w:rsidRDefault="005D5551" w:rsidP="005D5551">
      <w:pPr>
        <w:pStyle w:val="B1"/>
      </w:pPr>
      <w:r w:rsidRPr="0041528A">
        <w:t>-</w:t>
      </w:r>
      <w:r w:rsidRPr="0041528A">
        <w:tab/>
        <w:t>Tracking Area Code (TAC) = 000001;</w:t>
      </w:r>
    </w:p>
    <w:p w14:paraId="560F2E6D" w14:textId="77777777" w:rsidR="005D5551" w:rsidRDefault="005D5551" w:rsidP="005D5551">
      <w:pPr>
        <w:pStyle w:val="B1"/>
      </w:pPr>
      <w:r w:rsidRPr="0041528A">
        <w:t>-</w:t>
      </w:r>
      <w:r w:rsidRPr="0041528A">
        <w:tab/>
      </w:r>
      <w:r>
        <w:t xml:space="preserve">NG-RAN Cell Identifier (NCI) = </w:t>
      </w:r>
      <w:r w:rsidRPr="005307A3">
        <w:t>0000000</w:t>
      </w:r>
      <w:r>
        <w:t>00</w:t>
      </w:r>
      <w:r w:rsidRPr="005307A3">
        <w:t>1</w:t>
      </w:r>
      <w:r>
        <w:t xml:space="preserve"> (36 bits);</w:t>
      </w:r>
    </w:p>
    <w:p w14:paraId="1F74F7A6" w14:textId="404FDFB7" w:rsidR="005D5551" w:rsidRPr="0041528A" w:rsidRDefault="000C336E" w:rsidP="00DD08D3">
      <w:pPr>
        <w:pStyle w:val="B1"/>
        <w:ind w:left="284"/>
      </w:pPr>
      <w:r>
        <w:t>The system simulator should accept connection requests for APN/DNN: TestGP.rs</w:t>
      </w:r>
    </w:p>
    <w:p w14:paraId="1B72ACDE" w14:textId="6E4623A3" w:rsidR="00BF46E1" w:rsidRPr="005307A3" w:rsidRDefault="00BF46E1" w:rsidP="00BF46E1">
      <w:pPr>
        <w:pStyle w:val="H6"/>
      </w:pPr>
      <w:r w:rsidRPr="005307A3">
        <w:lastRenderedPageBreak/>
        <w:t>27.22.7.21.4.2</w:t>
      </w:r>
      <w:r w:rsidRPr="005307A3">
        <w:tab/>
        <w:t>Procedure</w:t>
      </w:r>
    </w:p>
    <w:p w14:paraId="2988F2A5" w14:textId="77777777" w:rsidR="005D5551" w:rsidRPr="005307A3" w:rsidRDefault="005D5551" w:rsidP="005D5551">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0242AE95"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05D16522"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D217DE0"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8E6E0E1"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6C4DDDCB" w14:textId="77777777" w:rsidR="005D5551" w:rsidRPr="005307A3" w:rsidRDefault="005D5551" w:rsidP="0071136D">
            <w:pPr>
              <w:pStyle w:val="TAH"/>
            </w:pPr>
            <w:r w:rsidRPr="005307A3">
              <w:t>Comments</w:t>
            </w:r>
          </w:p>
        </w:tc>
      </w:tr>
      <w:tr w:rsidR="005D5551" w:rsidRPr="005307A3" w14:paraId="63E8621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3304B17"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EBD9DB3"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B57E5E5" w14:textId="77777777" w:rsidR="005D5551" w:rsidRPr="005307A3" w:rsidRDefault="005D5551" w:rsidP="0071136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61B646D" w14:textId="77777777" w:rsidR="005D5551" w:rsidRPr="005307A3" w:rsidRDefault="005D5551" w:rsidP="0071136D">
            <w:pPr>
              <w:pStyle w:val="TAL"/>
            </w:pPr>
          </w:p>
        </w:tc>
      </w:tr>
      <w:tr w:rsidR="005D5551" w:rsidRPr="005307A3" w14:paraId="0881A1C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65080AE8"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0975E7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A0FE28E"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E734DEF" w14:textId="77777777" w:rsidR="005D5551" w:rsidRPr="005307A3" w:rsidRDefault="005D5551" w:rsidP="0071136D">
            <w:pPr>
              <w:pStyle w:val="TAL"/>
            </w:pPr>
          </w:p>
        </w:tc>
      </w:tr>
      <w:tr w:rsidR="005D5551" w:rsidRPr="005307A3" w14:paraId="4720C8BA"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028A5A9"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2683815" w14:textId="53C18185"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33C68DA" w14:textId="77777777" w:rsidR="005D5551" w:rsidRPr="005307A3" w:rsidRDefault="005D5551" w:rsidP="0071136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F8F4A43" w14:textId="77777777" w:rsidR="005D5551" w:rsidRPr="005307A3" w:rsidRDefault="005D5551" w:rsidP="0071136D">
            <w:pPr>
              <w:pStyle w:val="TAL"/>
            </w:pPr>
          </w:p>
        </w:tc>
      </w:tr>
      <w:tr w:rsidR="005D5551" w:rsidRPr="005307A3" w14:paraId="4716186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FC15FFC"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88C2D46" w14:textId="34E1BE28"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4B1B165" w14:textId="77777777" w:rsidR="005D5551" w:rsidRPr="005307A3" w:rsidRDefault="005D5551" w:rsidP="0071136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FEF36CC" w14:textId="77777777" w:rsidR="005D5551" w:rsidRPr="005307A3" w:rsidRDefault="005D5551" w:rsidP="0071136D">
            <w:pPr>
              <w:pStyle w:val="TAL"/>
            </w:pPr>
          </w:p>
        </w:tc>
      </w:tr>
      <w:tr w:rsidR="005D5551" w:rsidRPr="005307A3" w14:paraId="67540FE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5B347FE"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9DD9891"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532BC7C" w14:textId="77777777" w:rsidR="005D5551" w:rsidRPr="005307A3" w:rsidRDefault="005D5551" w:rsidP="0071136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675914E" w14:textId="77777777" w:rsidR="005D5551" w:rsidRPr="005307A3" w:rsidRDefault="005D5551" w:rsidP="0071136D">
            <w:pPr>
              <w:pStyle w:val="TAL"/>
            </w:pPr>
            <w:r>
              <w:t xml:space="preserve">The PDN connection shall be established as defined in </w:t>
            </w:r>
            <w:r w:rsidRPr="005307A3">
              <w:t>27.22.10.1</w:t>
            </w:r>
            <w:r>
              <w:t>, Seq 1.1</w:t>
            </w:r>
          </w:p>
        </w:tc>
      </w:tr>
      <w:tr w:rsidR="005D5551" w:rsidRPr="005307A3" w14:paraId="1B1D22C4"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EF34ECA" w14:textId="5348D9A6"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722597F"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D04D3A" w14:textId="77777777" w:rsidR="005D5551" w:rsidRPr="005307A3" w:rsidRDefault="005D5551" w:rsidP="0071136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12FA016" w14:textId="77777777" w:rsidR="005D5551" w:rsidRPr="005307A3" w:rsidRDefault="005D5551" w:rsidP="0071136D">
            <w:pPr>
              <w:pStyle w:val="TAL"/>
            </w:pPr>
            <w:r w:rsidRPr="005307A3">
              <w:t>[Data connection successful; i.e. accepted by the network and completed by the device]</w:t>
            </w:r>
          </w:p>
        </w:tc>
      </w:tr>
      <w:tr w:rsidR="005D5551" w:rsidRPr="005307A3" w14:paraId="18F7030E"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7CB8A94" w14:textId="2CD29C55"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69018C8" w14:textId="77777777" w:rsidR="005D5551" w:rsidRPr="005307A3" w:rsidRDefault="005D5551" w:rsidP="0071136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1139E0D" w14:textId="77777777" w:rsidR="005D5551" w:rsidRPr="005307A3" w:rsidRDefault="005D5551" w:rsidP="0071136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28A33A0E" w14:textId="77777777" w:rsidR="005D5551" w:rsidRPr="005307A3" w:rsidRDefault="005D5551" w:rsidP="0071136D">
            <w:pPr>
              <w:pStyle w:val="TAL"/>
            </w:pPr>
            <w:r w:rsidRPr="005307A3">
              <w:t>The DEACTIVATE EPS BEARER CONTEXT REQUEST message contains an ESM cause #26: insufficient resources</w:t>
            </w:r>
          </w:p>
        </w:tc>
      </w:tr>
      <w:tr w:rsidR="005D5551" w:rsidRPr="005307A3" w14:paraId="360D4F8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73CED00" w14:textId="26C4395B"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75D0CB0" w14:textId="50D90EAE" w:rsidR="005D5551" w:rsidRPr="005307A3" w:rsidRDefault="005D5551" w:rsidP="0071136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27BCA729" w14:textId="77777777" w:rsidR="005D5551" w:rsidRPr="005307A3" w:rsidRDefault="005D5551" w:rsidP="0071136D">
            <w:pPr>
              <w:pStyle w:val="TAL"/>
            </w:pPr>
            <w:r w:rsidRPr="005307A3">
              <w:t>DEACTIVATE EPS</w:t>
            </w:r>
          </w:p>
          <w:p w14:paraId="0B65A6F7" w14:textId="77777777" w:rsidR="005D5551" w:rsidRPr="005307A3" w:rsidRDefault="005D5551" w:rsidP="0071136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55C307C1" w14:textId="77777777" w:rsidR="005D5551" w:rsidRPr="005307A3" w:rsidRDefault="005D5551" w:rsidP="0071136D">
            <w:pPr>
              <w:pStyle w:val="TAL"/>
            </w:pPr>
          </w:p>
        </w:tc>
      </w:tr>
      <w:tr w:rsidR="005D5551" w:rsidRPr="005307A3" w14:paraId="49641FA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7B0D4C5" w14:textId="32151303"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5DF648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6207C84" w14:textId="77777777" w:rsidR="005D5551" w:rsidRPr="005307A3" w:rsidRDefault="005D5551" w:rsidP="0071136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175595E5" w14:textId="77777777" w:rsidR="005D5551" w:rsidRPr="005307A3" w:rsidRDefault="005D5551" w:rsidP="0071136D">
            <w:pPr>
              <w:pStyle w:val="TAL"/>
            </w:pPr>
            <w:r>
              <w:t xml:space="preserve">Data connection status: </w:t>
            </w:r>
            <w:r w:rsidRPr="005307A3">
              <w:t>[Data connection dropped or deactivated]</w:t>
            </w:r>
          </w:p>
        </w:tc>
      </w:tr>
    </w:tbl>
    <w:p w14:paraId="211FED24" w14:textId="77777777" w:rsidR="005D5551" w:rsidRPr="005307A3" w:rsidRDefault="005D5551" w:rsidP="005D5551"/>
    <w:p w14:paraId="2F04DE91" w14:textId="77777777" w:rsidR="00B652E2" w:rsidRPr="005307A3" w:rsidRDefault="00B652E2" w:rsidP="00B652E2">
      <w:r w:rsidRPr="005307A3">
        <w:t>PROACTIVE COMMAND: SET UP EVENT LIST 1.1.1</w:t>
      </w:r>
    </w:p>
    <w:p w14:paraId="68DB2156" w14:textId="77777777" w:rsidR="00B652E2" w:rsidRPr="005307A3" w:rsidRDefault="00B652E2" w:rsidP="00B652E2">
      <w:r w:rsidRPr="005307A3">
        <w:t>Logically:</w:t>
      </w:r>
    </w:p>
    <w:p w14:paraId="399AD714" w14:textId="77777777" w:rsidR="00B652E2" w:rsidRPr="005307A3" w:rsidRDefault="00B652E2" w:rsidP="00B652E2">
      <w:pPr>
        <w:pStyle w:val="B1"/>
        <w:contextualSpacing/>
      </w:pPr>
      <w:r w:rsidRPr="005307A3">
        <w:t>Command details</w:t>
      </w:r>
      <w:r>
        <w:t>:</w:t>
      </w:r>
    </w:p>
    <w:p w14:paraId="0439F741" w14:textId="77777777" w:rsidR="00B652E2" w:rsidRPr="005307A3" w:rsidRDefault="00B652E2" w:rsidP="00B652E2">
      <w:pPr>
        <w:pStyle w:val="B1"/>
        <w:contextualSpacing/>
      </w:pPr>
      <w:r w:rsidRPr="005307A3">
        <w:tab/>
        <w:t>Command number:</w:t>
      </w:r>
      <w:r w:rsidRPr="005307A3">
        <w:tab/>
        <w:t>1</w:t>
      </w:r>
    </w:p>
    <w:p w14:paraId="3ECF3C0D" w14:textId="77777777" w:rsidR="00B652E2" w:rsidRPr="005307A3" w:rsidRDefault="00B652E2" w:rsidP="00B652E2">
      <w:pPr>
        <w:pStyle w:val="B1"/>
        <w:contextualSpacing/>
      </w:pPr>
      <w:r w:rsidRPr="005307A3">
        <w:tab/>
        <w:t>Command type:</w:t>
      </w:r>
      <w:r>
        <w:tab/>
      </w:r>
      <w:r w:rsidRPr="005307A3">
        <w:tab/>
        <w:t>SET UP EVENT LIST</w:t>
      </w:r>
    </w:p>
    <w:p w14:paraId="2F3F847B" w14:textId="77777777" w:rsidR="00B652E2" w:rsidRPr="005307A3" w:rsidRDefault="00B652E2" w:rsidP="00B652E2">
      <w:pPr>
        <w:pStyle w:val="B1"/>
        <w:contextualSpacing/>
      </w:pPr>
      <w:r w:rsidRPr="005307A3">
        <w:tab/>
        <w:t>Command qualifier:</w:t>
      </w:r>
      <w:r w:rsidRPr="005307A3">
        <w:tab/>
        <w:t>'00'</w:t>
      </w:r>
    </w:p>
    <w:p w14:paraId="32CA40A5" w14:textId="77777777" w:rsidR="00B652E2" w:rsidRPr="005307A3" w:rsidRDefault="00B652E2" w:rsidP="00B652E2">
      <w:pPr>
        <w:pStyle w:val="B1"/>
        <w:contextualSpacing/>
      </w:pPr>
      <w:r w:rsidRPr="005307A3">
        <w:t>Device identities</w:t>
      </w:r>
      <w:r>
        <w:t>:</w:t>
      </w:r>
    </w:p>
    <w:p w14:paraId="141ECB3E" w14:textId="77777777" w:rsidR="00B652E2" w:rsidRPr="005307A3" w:rsidRDefault="00B652E2" w:rsidP="00B652E2">
      <w:pPr>
        <w:pStyle w:val="B1"/>
        <w:contextualSpacing/>
      </w:pPr>
      <w:r w:rsidRPr="005307A3">
        <w:tab/>
        <w:t>Source device:</w:t>
      </w:r>
      <w:r w:rsidRPr="005307A3">
        <w:tab/>
      </w:r>
      <w:r>
        <w:tab/>
      </w:r>
      <w:r w:rsidRPr="005307A3">
        <w:t>UICC</w:t>
      </w:r>
    </w:p>
    <w:p w14:paraId="7C67C011" w14:textId="77777777" w:rsidR="00B652E2" w:rsidRPr="005307A3" w:rsidRDefault="00B652E2" w:rsidP="00B652E2">
      <w:pPr>
        <w:pStyle w:val="B1"/>
        <w:contextualSpacing/>
      </w:pPr>
      <w:r w:rsidRPr="005307A3">
        <w:tab/>
        <w:t>Destination device:</w:t>
      </w:r>
      <w:r w:rsidRPr="005307A3">
        <w:tab/>
        <w:t>ME</w:t>
      </w:r>
    </w:p>
    <w:p w14:paraId="3340555F" w14:textId="77777777" w:rsidR="00B652E2" w:rsidRPr="005307A3" w:rsidRDefault="00B652E2" w:rsidP="00B652E2">
      <w:pPr>
        <w:pStyle w:val="B1"/>
        <w:contextualSpacing/>
      </w:pPr>
      <w:r w:rsidRPr="005307A3">
        <w:t>Event list</w:t>
      </w:r>
      <w:r>
        <w:t>:</w:t>
      </w:r>
    </w:p>
    <w:p w14:paraId="4617E777" w14:textId="77777777" w:rsidR="00B652E2" w:rsidRPr="005307A3" w:rsidRDefault="00B652E2" w:rsidP="00B652E2">
      <w:pPr>
        <w:pStyle w:val="B1"/>
      </w:pPr>
      <w:r w:rsidRPr="005307A3">
        <w:tab/>
        <w:t>Event 1:</w:t>
      </w:r>
      <w:r w:rsidRPr="005307A3">
        <w:tab/>
      </w:r>
      <w:r>
        <w:tab/>
      </w:r>
      <w:r>
        <w:tab/>
      </w:r>
      <w:r>
        <w:tab/>
      </w:r>
      <w:r w:rsidRPr="005307A3">
        <w:t>Data Connection Status Change</w:t>
      </w:r>
    </w:p>
    <w:p w14:paraId="1E17A4C9"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652E2" w:rsidRPr="005307A3" w14:paraId="0BB683BA" w14:textId="77777777" w:rsidTr="00AC3D95">
        <w:trPr>
          <w:jc w:val="center"/>
        </w:trPr>
        <w:tc>
          <w:tcPr>
            <w:tcW w:w="1134" w:type="dxa"/>
            <w:tcBorders>
              <w:top w:val="single" w:sz="4" w:space="0" w:color="auto"/>
              <w:left w:val="single" w:sz="4" w:space="0" w:color="auto"/>
              <w:right w:val="single" w:sz="4" w:space="0" w:color="auto"/>
            </w:tcBorders>
          </w:tcPr>
          <w:p w14:paraId="0C1983B9" w14:textId="77777777" w:rsidR="00B652E2" w:rsidRPr="005307A3" w:rsidRDefault="00B652E2" w:rsidP="00AC3D95">
            <w:pPr>
              <w:pStyle w:val="TAC"/>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9DEF55F" w14:textId="77777777" w:rsidR="00B652E2" w:rsidRPr="005307A3" w:rsidRDefault="00B652E2" w:rsidP="00AC3D95">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781AF3" w14:textId="77777777" w:rsidR="00B652E2" w:rsidRPr="005307A3" w:rsidRDefault="00B652E2" w:rsidP="00AC3D95">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AEA328"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B62F4A"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410A17"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2CF6E2"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0836E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5766"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3893DC"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8D346A"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20AA0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271753" w14:textId="77777777" w:rsidR="00B652E2" w:rsidRPr="005307A3" w:rsidRDefault="00B652E2" w:rsidP="00AC3D95">
            <w:pPr>
              <w:pStyle w:val="TAC"/>
            </w:pPr>
            <w:r w:rsidRPr="005307A3">
              <w:t>99</w:t>
            </w:r>
          </w:p>
        </w:tc>
      </w:tr>
      <w:tr w:rsidR="00B652E2" w:rsidRPr="005307A3" w14:paraId="18EEB13A" w14:textId="77777777" w:rsidTr="00AC3D95">
        <w:trPr>
          <w:jc w:val="center"/>
        </w:trPr>
        <w:tc>
          <w:tcPr>
            <w:tcW w:w="1134" w:type="dxa"/>
            <w:tcBorders>
              <w:left w:val="single" w:sz="4" w:space="0" w:color="auto"/>
              <w:bottom w:val="single" w:sz="4" w:space="0" w:color="auto"/>
              <w:right w:val="single" w:sz="4" w:space="0" w:color="auto"/>
            </w:tcBorders>
          </w:tcPr>
          <w:p w14:paraId="73E82F5D" w14:textId="77777777" w:rsidR="00B652E2" w:rsidRPr="005307A3" w:rsidRDefault="00B652E2"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D6DF6DA"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A3CA9B" w14:textId="77777777" w:rsidR="00B652E2" w:rsidRPr="005307A3" w:rsidRDefault="00B652E2" w:rsidP="00AC3D95">
            <w:pPr>
              <w:pStyle w:val="TAC"/>
            </w:pPr>
            <w:r w:rsidRPr="005307A3">
              <w:t>1D</w:t>
            </w:r>
          </w:p>
        </w:tc>
        <w:tc>
          <w:tcPr>
            <w:tcW w:w="567" w:type="dxa"/>
            <w:tcBorders>
              <w:top w:val="single" w:sz="4" w:space="0" w:color="auto"/>
              <w:left w:val="single" w:sz="4" w:space="0" w:color="auto"/>
            </w:tcBorders>
          </w:tcPr>
          <w:p w14:paraId="1CA08C1B" w14:textId="77777777" w:rsidR="00B652E2" w:rsidRPr="005307A3" w:rsidRDefault="00B652E2" w:rsidP="00AC3D95">
            <w:pPr>
              <w:pStyle w:val="TAC"/>
            </w:pPr>
          </w:p>
        </w:tc>
        <w:tc>
          <w:tcPr>
            <w:tcW w:w="567" w:type="dxa"/>
            <w:tcBorders>
              <w:top w:val="single" w:sz="4" w:space="0" w:color="auto"/>
            </w:tcBorders>
          </w:tcPr>
          <w:p w14:paraId="562B9B95" w14:textId="77777777" w:rsidR="00B652E2" w:rsidRPr="005307A3" w:rsidRDefault="00B652E2" w:rsidP="00AC3D95">
            <w:pPr>
              <w:pStyle w:val="TAC"/>
            </w:pPr>
          </w:p>
        </w:tc>
        <w:tc>
          <w:tcPr>
            <w:tcW w:w="567" w:type="dxa"/>
            <w:tcBorders>
              <w:top w:val="single" w:sz="4" w:space="0" w:color="auto"/>
            </w:tcBorders>
          </w:tcPr>
          <w:p w14:paraId="61FC90AC" w14:textId="77777777" w:rsidR="00B652E2" w:rsidRPr="005307A3" w:rsidRDefault="00B652E2" w:rsidP="00AC3D95">
            <w:pPr>
              <w:pStyle w:val="TAC"/>
            </w:pPr>
          </w:p>
        </w:tc>
        <w:tc>
          <w:tcPr>
            <w:tcW w:w="567" w:type="dxa"/>
            <w:tcBorders>
              <w:top w:val="single" w:sz="4" w:space="0" w:color="auto"/>
            </w:tcBorders>
          </w:tcPr>
          <w:p w14:paraId="314705C1" w14:textId="77777777" w:rsidR="00B652E2" w:rsidRPr="005307A3" w:rsidRDefault="00B652E2" w:rsidP="00AC3D95">
            <w:pPr>
              <w:pStyle w:val="TAC"/>
            </w:pPr>
          </w:p>
        </w:tc>
        <w:tc>
          <w:tcPr>
            <w:tcW w:w="567" w:type="dxa"/>
            <w:tcBorders>
              <w:top w:val="single" w:sz="4" w:space="0" w:color="auto"/>
            </w:tcBorders>
          </w:tcPr>
          <w:p w14:paraId="0CB48CD7" w14:textId="77777777" w:rsidR="00B652E2" w:rsidRPr="005307A3" w:rsidRDefault="00B652E2" w:rsidP="00AC3D95">
            <w:pPr>
              <w:pStyle w:val="TAC"/>
            </w:pPr>
          </w:p>
        </w:tc>
        <w:tc>
          <w:tcPr>
            <w:tcW w:w="567" w:type="dxa"/>
            <w:tcBorders>
              <w:top w:val="single" w:sz="4" w:space="0" w:color="auto"/>
            </w:tcBorders>
          </w:tcPr>
          <w:p w14:paraId="058BD1C6" w14:textId="77777777" w:rsidR="00B652E2" w:rsidRPr="005307A3" w:rsidRDefault="00B652E2" w:rsidP="00AC3D95">
            <w:pPr>
              <w:pStyle w:val="TAC"/>
            </w:pPr>
          </w:p>
        </w:tc>
        <w:tc>
          <w:tcPr>
            <w:tcW w:w="567" w:type="dxa"/>
            <w:tcBorders>
              <w:top w:val="single" w:sz="4" w:space="0" w:color="auto"/>
            </w:tcBorders>
          </w:tcPr>
          <w:p w14:paraId="5FFB5F36" w14:textId="77777777" w:rsidR="00B652E2" w:rsidRPr="005307A3" w:rsidRDefault="00B652E2" w:rsidP="00AC3D95">
            <w:pPr>
              <w:pStyle w:val="TAC"/>
            </w:pPr>
          </w:p>
        </w:tc>
        <w:tc>
          <w:tcPr>
            <w:tcW w:w="567" w:type="dxa"/>
            <w:tcBorders>
              <w:top w:val="single" w:sz="4" w:space="0" w:color="auto"/>
            </w:tcBorders>
          </w:tcPr>
          <w:p w14:paraId="498082FE" w14:textId="77777777" w:rsidR="00B652E2" w:rsidRPr="005307A3" w:rsidRDefault="00B652E2" w:rsidP="00AC3D95">
            <w:pPr>
              <w:pStyle w:val="TAC"/>
            </w:pPr>
          </w:p>
        </w:tc>
        <w:tc>
          <w:tcPr>
            <w:tcW w:w="567" w:type="dxa"/>
            <w:tcBorders>
              <w:top w:val="single" w:sz="4" w:space="0" w:color="auto"/>
            </w:tcBorders>
          </w:tcPr>
          <w:p w14:paraId="622E2516" w14:textId="77777777" w:rsidR="00B652E2" w:rsidRPr="005307A3" w:rsidRDefault="00B652E2" w:rsidP="00AC3D95">
            <w:pPr>
              <w:pStyle w:val="TAC"/>
            </w:pPr>
          </w:p>
        </w:tc>
        <w:tc>
          <w:tcPr>
            <w:tcW w:w="567" w:type="dxa"/>
            <w:tcBorders>
              <w:top w:val="single" w:sz="4" w:space="0" w:color="auto"/>
            </w:tcBorders>
          </w:tcPr>
          <w:p w14:paraId="1F519C87" w14:textId="77777777" w:rsidR="00B652E2" w:rsidRPr="005307A3" w:rsidRDefault="00B652E2" w:rsidP="00AC3D95">
            <w:pPr>
              <w:pStyle w:val="TAC"/>
            </w:pPr>
          </w:p>
        </w:tc>
      </w:tr>
    </w:tbl>
    <w:p w14:paraId="1811AACE" w14:textId="77777777" w:rsidR="00B652E2" w:rsidRDefault="00B652E2" w:rsidP="00B652E2"/>
    <w:p w14:paraId="28EEAD5C" w14:textId="77777777" w:rsidR="00B652E2" w:rsidRPr="005307A3" w:rsidRDefault="00B652E2" w:rsidP="00B652E2">
      <w:r w:rsidRPr="005307A3">
        <w:t>TERMINAL RESPONSE: SET UP EVENT LIST 1.1.1</w:t>
      </w:r>
    </w:p>
    <w:p w14:paraId="677D71EB" w14:textId="77777777" w:rsidR="00B652E2" w:rsidRPr="005307A3" w:rsidRDefault="00B652E2" w:rsidP="00B652E2">
      <w:r w:rsidRPr="005307A3">
        <w:t>Logically:</w:t>
      </w:r>
    </w:p>
    <w:p w14:paraId="528839DC" w14:textId="77777777" w:rsidR="00B652E2" w:rsidRPr="005307A3" w:rsidRDefault="00B652E2" w:rsidP="00B652E2">
      <w:pPr>
        <w:pStyle w:val="B1"/>
        <w:contextualSpacing/>
      </w:pPr>
      <w:r w:rsidRPr="005307A3">
        <w:t>Command details</w:t>
      </w:r>
      <w:r>
        <w:t>:</w:t>
      </w:r>
    </w:p>
    <w:p w14:paraId="4F207F91" w14:textId="77777777" w:rsidR="00B652E2" w:rsidRPr="005307A3" w:rsidRDefault="00B652E2" w:rsidP="00B652E2">
      <w:pPr>
        <w:pStyle w:val="B1"/>
        <w:contextualSpacing/>
      </w:pPr>
      <w:r w:rsidRPr="005307A3">
        <w:tab/>
        <w:t>Command number:</w:t>
      </w:r>
      <w:r w:rsidRPr="005307A3">
        <w:tab/>
        <w:t>1</w:t>
      </w:r>
    </w:p>
    <w:p w14:paraId="2CCAC4EE" w14:textId="77777777" w:rsidR="00B652E2" w:rsidRPr="005307A3" w:rsidRDefault="00B652E2" w:rsidP="00B652E2">
      <w:pPr>
        <w:pStyle w:val="B1"/>
        <w:contextualSpacing/>
      </w:pPr>
      <w:r w:rsidRPr="005307A3">
        <w:tab/>
        <w:t>Command type:</w:t>
      </w:r>
      <w:r w:rsidRPr="005307A3">
        <w:tab/>
      </w:r>
      <w:r>
        <w:tab/>
      </w:r>
      <w:r w:rsidRPr="005307A3">
        <w:t>SET UP EVENT LIST</w:t>
      </w:r>
    </w:p>
    <w:p w14:paraId="79F19D79" w14:textId="77777777" w:rsidR="00B652E2" w:rsidRPr="005307A3" w:rsidRDefault="00B652E2" w:rsidP="00B652E2">
      <w:pPr>
        <w:pStyle w:val="B1"/>
        <w:contextualSpacing/>
      </w:pPr>
      <w:r w:rsidRPr="005307A3">
        <w:tab/>
        <w:t>Command qualifier:</w:t>
      </w:r>
      <w:r w:rsidRPr="005307A3">
        <w:tab/>
        <w:t>'00'</w:t>
      </w:r>
    </w:p>
    <w:p w14:paraId="453321F1" w14:textId="77777777" w:rsidR="00B652E2" w:rsidRPr="005307A3" w:rsidRDefault="00B652E2" w:rsidP="00B652E2">
      <w:pPr>
        <w:pStyle w:val="B1"/>
        <w:contextualSpacing/>
      </w:pPr>
      <w:r w:rsidRPr="005307A3">
        <w:t>Device identities</w:t>
      </w:r>
      <w:r>
        <w:t>:</w:t>
      </w:r>
    </w:p>
    <w:p w14:paraId="55AA0579" w14:textId="77777777" w:rsidR="00B652E2" w:rsidRPr="005307A3" w:rsidRDefault="00B652E2" w:rsidP="00B652E2">
      <w:pPr>
        <w:pStyle w:val="B1"/>
        <w:contextualSpacing/>
      </w:pPr>
      <w:r w:rsidRPr="005307A3">
        <w:tab/>
        <w:t>Source device:</w:t>
      </w:r>
      <w:r w:rsidRPr="005307A3">
        <w:tab/>
      </w:r>
      <w:r>
        <w:tab/>
      </w:r>
      <w:r w:rsidRPr="005307A3">
        <w:t>ME</w:t>
      </w:r>
    </w:p>
    <w:p w14:paraId="76A0D483" w14:textId="77777777" w:rsidR="00B652E2" w:rsidRPr="005307A3" w:rsidRDefault="00B652E2" w:rsidP="00B652E2">
      <w:pPr>
        <w:pStyle w:val="B1"/>
        <w:contextualSpacing/>
      </w:pPr>
      <w:r w:rsidRPr="005307A3">
        <w:tab/>
        <w:t>Destination device:</w:t>
      </w:r>
      <w:r w:rsidRPr="005307A3">
        <w:tab/>
        <w:t>UICC</w:t>
      </w:r>
    </w:p>
    <w:p w14:paraId="13059277" w14:textId="77777777" w:rsidR="00B652E2" w:rsidRPr="005307A3" w:rsidRDefault="00B652E2" w:rsidP="00B652E2">
      <w:pPr>
        <w:pStyle w:val="B1"/>
        <w:contextualSpacing/>
      </w:pPr>
      <w:r w:rsidRPr="005307A3">
        <w:t>Result</w:t>
      </w:r>
      <w:r>
        <w:t>:</w:t>
      </w:r>
    </w:p>
    <w:p w14:paraId="57D08FDC" w14:textId="77777777" w:rsidR="00B652E2" w:rsidRPr="005307A3" w:rsidRDefault="00B652E2" w:rsidP="00B652E2">
      <w:pPr>
        <w:pStyle w:val="B1"/>
      </w:pPr>
      <w:r w:rsidRPr="005307A3">
        <w:tab/>
        <w:t>General Result:</w:t>
      </w:r>
      <w:r w:rsidRPr="005307A3">
        <w:tab/>
      </w:r>
      <w:r>
        <w:tab/>
      </w:r>
      <w:r w:rsidRPr="005307A3">
        <w:t>Command performed successfully</w:t>
      </w:r>
    </w:p>
    <w:p w14:paraId="772BC056"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652E2" w:rsidRPr="005307A3" w14:paraId="044D146B" w14:textId="77777777" w:rsidTr="00AC3D95">
        <w:trPr>
          <w:jc w:val="center"/>
        </w:trPr>
        <w:tc>
          <w:tcPr>
            <w:tcW w:w="1077" w:type="dxa"/>
            <w:tcBorders>
              <w:top w:val="single" w:sz="4" w:space="0" w:color="auto"/>
              <w:left w:val="single" w:sz="4" w:space="0" w:color="auto"/>
              <w:bottom w:val="single" w:sz="4" w:space="0" w:color="auto"/>
              <w:right w:val="single" w:sz="4" w:space="0" w:color="auto"/>
            </w:tcBorders>
          </w:tcPr>
          <w:p w14:paraId="647EA624" w14:textId="77777777" w:rsidR="00B652E2" w:rsidRPr="005307A3" w:rsidRDefault="00B652E2" w:rsidP="00AC3D95">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9B8998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E5CF50"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4F2E0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A53641"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51F3D8C"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88E6D9"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0CD525"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59BCC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AB7A4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7DDB4A"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952914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9B4FB0" w14:textId="77777777" w:rsidR="00B652E2" w:rsidRPr="005307A3" w:rsidRDefault="00B652E2" w:rsidP="00AC3D95">
            <w:pPr>
              <w:pStyle w:val="TAC"/>
            </w:pPr>
            <w:r w:rsidRPr="005307A3">
              <w:t>00</w:t>
            </w:r>
          </w:p>
        </w:tc>
      </w:tr>
    </w:tbl>
    <w:p w14:paraId="1C14FB8E" w14:textId="77777777" w:rsidR="00B652E2" w:rsidRPr="005307A3" w:rsidRDefault="00B652E2" w:rsidP="00B652E2"/>
    <w:p w14:paraId="1B5D3BFD" w14:textId="77777777" w:rsidR="00B652E2" w:rsidRPr="005307A3" w:rsidRDefault="00B652E2" w:rsidP="00B652E2">
      <w:r w:rsidRPr="005307A3">
        <w:lastRenderedPageBreak/>
        <w:t>EVENT DOWNLOAD - Data Connection Status Change 1.1.1</w:t>
      </w:r>
    </w:p>
    <w:p w14:paraId="62D314A0" w14:textId="77777777" w:rsidR="00B652E2" w:rsidRPr="005307A3" w:rsidRDefault="00B652E2" w:rsidP="00B652E2">
      <w:r w:rsidRPr="005307A3">
        <w:t>Logically:</w:t>
      </w:r>
    </w:p>
    <w:p w14:paraId="56CB3569" w14:textId="77777777" w:rsidR="00B652E2" w:rsidRPr="005307A3" w:rsidRDefault="00B652E2" w:rsidP="00B652E2">
      <w:pPr>
        <w:pStyle w:val="B1"/>
        <w:contextualSpacing/>
      </w:pPr>
      <w:r w:rsidRPr="005307A3">
        <w:t>Event list</w:t>
      </w:r>
      <w:r>
        <w:t>:</w:t>
      </w:r>
    </w:p>
    <w:p w14:paraId="4CCCDD94"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6A5D47D6" w14:textId="77777777" w:rsidR="00B652E2" w:rsidRPr="008369CD" w:rsidRDefault="00B652E2" w:rsidP="00B652E2">
      <w:pPr>
        <w:pStyle w:val="B1"/>
        <w:contextualSpacing/>
        <w:rPr>
          <w:lang w:val="fr-FR"/>
        </w:rPr>
      </w:pPr>
      <w:r w:rsidRPr="008369CD">
        <w:rPr>
          <w:lang w:val="fr-FR"/>
        </w:rPr>
        <w:t>Device identities</w:t>
      </w:r>
      <w:r>
        <w:rPr>
          <w:lang w:val="fr-FR"/>
        </w:rPr>
        <w:t>:</w:t>
      </w:r>
    </w:p>
    <w:p w14:paraId="1799CB1D"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0211E05F"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02D93EE8" w14:textId="77777777" w:rsidR="00B652E2" w:rsidRDefault="00B652E2" w:rsidP="00B652E2">
      <w:pPr>
        <w:pStyle w:val="B1"/>
        <w:contextualSpacing/>
      </w:pPr>
      <w:r w:rsidRPr="005307A3">
        <w:t>Data connection status:</w:t>
      </w:r>
    </w:p>
    <w:p w14:paraId="634F0C12" w14:textId="77777777" w:rsidR="00B652E2" w:rsidRPr="005307A3" w:rsidRDefault="00B652E2" w:rsidP="00B652E2">
      <w:pPr>
        <w:pStyle w:val="B1"/>
        <w:contextualSpacing/>
      </w:pPr>
      <w:r w:rsidRPr="005307A3">
        <w:tab/>
        <w:t>Data connection successful; i.e. accepted by the network and completed by the device.</w:t>
      </w:r>
    </w:p>
    <w:p w14:paraId="6A8EEB71" w14:textId="77777777" w:rsidR="00B652E2" w:rsidRDefault="00B652E2" w:rsidP="00B652E2">
      <w:pPr>
        <w:pStyle w:val="B1"/>
        <w:contextualSpacing/>
      </w:pPr>
      <w:r w:rsidRPr="005307A3">
        <w:t>Data connection type:</w:t>
      </w:r>
    </w:p>
    <w:p w14:paraId="07EB4F9B" w14:textId="77777777" w:rsidR="00B652E2" w:rsidRPr="005307A3" w:rsidRDefault="00B652E2" w:rsidP="00B652E2">
      <w:pPr>
        <w:pStyle w:val="B1"/>
        <w:contextualSpacing/>
      </w:pPr>
      <w:r w:rsidRPr="005307A3">
        <w:tab/>
        <w:t>PDN connection</w:t>
      </w:r>
    </w:p>
    <w:p w14:paraId="6959A2F4" w14:textId="77777777" w:rsidR="00B652E2" w:rsidRDefault="00B652E2" w:rsidP="00B652E2">
      <w:pPr>
        <w:pStyle w:val="B1"/>
        <w:contextualSpacing/>
      </w:pPr>
      <w:r w:rsidRPr="005307A3">
        <w:t>Transaction identifier:</w:t>
      </w:r>
    </w:p>
    <w:p w14:paraId="2ECD6CF1" w14:textId="77777777" w:rsidR="00B652E2" w:rsidRPr="005307A3" w:rsidRDefault="00B652E2" w:rsidP="00B652E2">
      <w:pPr>
        <w:pStyle w:val="B1"/>
        <w:contextualSpacing/>
      </w:pPr>
      <w:r w:rsidRPr="005307A3">
        <w:tab/>
        <w:t>the Transaction identifier data object shall contain:</w:t>
      </w:r>
    </w:p>
    <w:p w14:paraId="19D92E86" w14:textId="77777777" w:rsidR="00B652E2" w:rsidRPr="005307A3" w:rsidRDefault="00B652E2" w:rsidP="00B652E2">
      <w:pPr>
        <w:pStyle w:val="B1"/>
        <w:contextualSpacing/>
      </w:pPr>
      <w:bookmarkStart w:id="118" w:name="MCCQCTEMPBM_00000089"/>
      <w:r w:rsidRPr="005307A3">
        <w:t>TI value generated by the terminal to uniquely identify the PDP or PDN data connection</w:t>
      </w:r>
    </w:p>
    <w:p w14:paraId="3BDA7D68" w14:textId="77777777" w:rsidR="00B652E2" w:rsidRPr="005307A3" w:rsidRDefault="00B652E2" w:rsidP="00B652E2">
      <w:pPr>
        <w:pStyle w:val="B1"/>
        <w:contextualSpacing/>
      </w:pPr>
      <w:bookmarkStart w:id="119" w:name="MCCQCTEMPBM_00000090"/>
      <w:bookmarkEnd w:id="118"/>
      <w:r w:rsidRPr="005307A3">
        <w:t>TI flag is 0.</w:t>
      </w:r>
    </w:p>
    <w:p w14:paraId="4809D77F" w14:textId="77777777" w:rsidR="00B652E2" w:rsidRDefault="00B652E2" w:rsidP="00B652E2">
      <w:pPr>
        <w:pStyle w:val="B1"/>
        <w:contextualSpacing/>
      </w:pPr>
      <w:bookmarkStart w:id="120" w:name="_Hlk146312350"/>
      <w:bookmarkEnd w:id="119"/>
      <w:r w:rsidRPr="005307A3">
        <w:t>Date-Time and Time zone:</w:t>
      </w:r>
    </w:p>
    <w:p w14:paraId="3C9CFF60" w14:textId="77777777" w:rsidR="00B652E2" w:rsidRPr="005307A3" w:rsidRDefault="00B652E2" w:rsidP="00B652E2">
      <w:pPr>
        <w:pStyle w:val="B1"/>
        <w:contextualSpacing/>
      </w:pPr>
      <w:r w:rsidRPr="005307A3">
        <w:tab/>
        <w:t>Date and time set by the user if A.1/</w:t>
      </w:r>
      <w:r>
        <w:t>185</w:t>
      </w:r>
      <w:r w:rsidRPr="005307A3">
        <w:t xml:space="preserve"> is supported by the ME</w:t>
      </w:r>
    </w:p>
    <w:bookmarkEnd w:id="120"/>
    <w:p w14:paraId="6DFDD05A" w14:textId="77777777" w:rsidR="00B652E2" w:rsidRDefault="00B652E2" w:rsidP="00B652E2">
      <w:pPr>
        <w:pStyle w:val="B1"/>
        <w:contextualSpacing/>
      </w:pPr>
      <w:r w:rsidRPr="005307A3">
        <w:t>Location Information:</w:t>
      </w:r>
    </w:p>
    <w:p w14:paraId="3D2EFBAA" w14:textId="77777777" w:rsidR="00B652E2" w:rsidRPr="005307A3" w:rsidRDefault="00B652E2" w:rsidP="00B652E2">
      <w:pPr>
        <w:pStyle w:val="B1"/>
        <w:contextualSpacing/>
      </w:pPr>
      <w:r w:rsidRPr="005307A3">
        <w:t>MCC</w:t>
      </w:r>
      <w:r>
        <w:t>:</w:t>
      </w:r>
      <w:r>
        <w:tab/>
      </w:r>
      <w:r>
        <w:tab/>
      </w:r>
      <w:r w:rsidRPr="005307A3">
        <w:t>001</w:t>
      </w:r>
    </w:p>
    <w:p w14:paraId="4E79830C" w14:textId="77777777" w:rsidR="00B652E2" w:rsidRPr="005307A3" w:rsidRDefault="00B652E2" w:rsidP="00B652E2">
      <w:pPr>
        <w:pStyle w:val="B1"/>
        <w:contextualSpacing/>
      </w:pPr>
      <w:r w:rsidRPr="005307A3">
        <w:t>MNC:</w:t>
      </w:r>
      <w:r>
        <w:tab/>
      </w:r>
      <w:r>
        <w:tab/>
      </w:r>
      <w:r w:rsidRPr="005307A3">
        <w:t>01</w:t>
      </w:r>
    </w:p>
    <w:p w14:paraId="26A5387B" w14:textId="77777777" w:rsidR="00B652E2" w:rsidRPr="005307A3" w:rsidRDefault="00B652E2" w:rsidP="00B652E2">
      <w:pPr>
        <w:pStyle w:val="B1"/>
        <w:contextualSpacing/>
      </w:pPr>
      <w:r w:rsidRPr="005307A3">
        <w:t>TAC:</w:t>
      </w:r>
      <w:r>
        <w:tab/>
      </w:r>
      <w:r>
        <w:tab/>
      </w:r>
      <w:r w:rsidRPr="005307A3">
        <w:t>0001</w:t>
      </w:r>
    </w:p>
    <w:p w14:paraId="2B748759" w14:textId="77777777" w:rsidR="00B652E2" w:rsidRPr="004E2855" w:rsidRDefault="00B652E2" w:rsidP="00B652E2">
      <w:pPr>
        <w:pStyle w:val="B1"/>
        <w:contextualSpacing/>
      </w:pPr>
      <w:r w:rsidRPr="005307A3">
        <w:t>ECI:</w:t>
      </w:r>
      <w:r>
        <w:tab/>
      </w:r>
      <w:r>
        <w:tab/>
      </w:r>
      <w:r w:rsidRPr="005307A3">
        <w:t>00000001</w:t>
      </w:r>
    </w:p>
    <w:p w14:paraId="307931CE" w14:textId="77777777" w:rsidR="00B652E2" w:rsidRPr="005307A3" w:rsidRDefault="00B652E2" w:rsidP="00B652E2">
      <w:pPr>
        <w:pStyle w:val="B1"/>
        <w:contextualSpacing/>
      </w:pPr>
      <w:r w:rsidRPr="005307A3">
        <w:t>Access Technology:</w:t>
      </w:r>
      <w:r>
        <w:tab/>
      </w:r>
      <w:r>
        <w:tab/>
      </w:r>
      <w:r w:rsidRPr="005307A3">
        <w:tab/>
        <w:t>E-UTRAN</w:t>
      </w:r>
    </w:p>
    <w:p w14:paraId="347888D3" w14:textId="77777777" w:rsidR="00B652E2" w:rsidRPr="005307A3" w:rsidRDefault="00B652E2" w:rsidP="00B652E2">
      <w:pPr>
        <w:pStyle w:val="B1"/>
        <w:contextualSpacing/>
      </w:pPr>
      <w:r w:rsidRPr="005307A3">
        <w:t>Location status:</w:t>
      </w:r>
      <w:r w:rsidRPr="005307A3">
        <w:tab/>
      </w:r>
      <w:r>
        <w:tab/>
      </w:r>
      <w:r>
        <w:tab/>
      </w:r>
      <w:r>
        <w:tab/>
      </w:r>
      <w:r w:rsidRPr="005307A3">
        <w:t>Normal service</w:t>
      </w:r>
    </w:p>
    <w:p w14:paraId="0F25CA17" w14:textId="77777777" w:rsidR="00B652E2" w:rsidRPr="005307A3" w:rsidRDefault="00B652E2" w:rsidP="00B652E2">
      <w:pPr>
        <w:pStyle w:val="B1"/>
        <w:contextualSpacing/>
      </w:pPr>
      <w:r w:rsidRPr="005307A3">
        <w:t>Network Access Name:</w:t>
      </w:r>
      <w:r w:rsidRPr="005307A3">
        <w:tab/>
      </w:r>
      <w:r>
        <w:tab/>
      </w:r>
      <w:r w:rsidRPr="005307A3">
        <w:t>TestGp.rs</w:t>
      </w:r>
    </w:p>
    <w:p w14:paraId="37C69A1D" w14:textId="77777777" w:rsidR="00B652E2" w:rsidRPr="005307A3" w:rsidRDefault="00B652E2" w:rsidP="00B652E2">
      <w:pPr>
        <w:pStyle w:val="B1"/>
      </w:pPr>
      <w:r w:rsidRPr="005307A3">
        <w:t>PDP/PDN type</w:t>
      </w:r>
      <w:r>
        <w:tab/>
      </w:r>
      <w:r>
        <w:tab/>
      </w:r>
      <w:r>
        <w:tab/>
      </w:r>
      <w:r w:rsidRPr="005307A3">
        <w:tab/>
        <w:t>ME dependent</w:t>
      </w:r>
    </w:p>
    <w:p w14:paraId="5913287E" w14:textId="77777777" w:rsidR="00B652E2" w:rsidRPr="005307A3" w:rsidRDefault="00B652E2" w:rsidP="00B652E2">
      <w:r w:rsidRPr="005307A3">
        <w:t>Coding:</w:t>
      </w:r>
    </w:p>
    <w:tbl>
      <w:tblPr>
        <w:tblW w:w="0" w:type="auto"/>
        <w:jc w:val="center"/>
        <w:tblLayout w:type="fixed"/>
        <w:tblCellMar>
          <w:left w:w="57" w:type="dxa"/>
          <w:right w:w="57" w:type="dxa"/>
        </w:tblCellMar>
        <w:tblLook w:val="04A0" w:firstRow="1" w:lastRow="0" w:firstColumn="1" w:lastColumn="0" w:noHBand="0" w:noVBand="1"/>
      </w:tblPr>
      <w:tblGrid>
        <w:gridCol w:w="992"/>
        <w:gridCol w:w="680"/>
        <w:gridCol w:w="680"/>
        <w:gridCol w:w="567"/>
        <w:gridCol w:w="567"/>
        <w:gridCol w:w="680"/>
        <w:gridCol w:w="680"/>
        <w:gridCol w:w="567"/>
        <w:gridCol w:w="567"/>
        <w:gridCol w:w="567"/>
        <w:gridCol w:w="567"/>
        <w:gridCol w:w="567"/>
        <w:gridCol w:w="567"/>
      </w:tblGrid>
      <w:tr w:rsidR="00B652E2" w:rsidRPr="005307A3" w14:paraId="622E010E" w14:textId="77777777" w:rsidTr="00AC3D95">
        <w:trPr>
          <w:jc w:val="center"/>
        </w:trPr>
        <w:tc>
          <w:tcPr>
            <w:tcW w:w="992" w:type="dxa"/>
            <w:tcBorders>
              <w:top w:val="single" w:sz="4" w:space="0" w:color="auto"/>
              <w:left w:val="single" w:sz="4" w:space="0" w:color="auto"/>
              <w:right w:val="single" w:sz="4" w:space="0" w:color="auto"/>
            </w:tcBorders>
            <w:hideMark/>
          </w:tcPr>
          <w:p w14:paraId="4F05616F"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1C77BC3D" w14:textId="77777777" w:rsidR="00B652E2" w:rsidRPr="005307A3" w:rsidRDefault="00B652E2" w:rsidP="00AC3D95">
            <w:pPr>
              <w:pStyle w:val="TAC"/>
            </w:pPr>
            <w:r w:rsidRPr="005307A3">
              <w:t>D6</w:t>
            </w:r>
          </w:p>
        </w:tc>
        <w:tc>
          <w:tcPr>
            <w:tcW w:w="680" w:type="dxa"/>
            <w:tcBorders>
              <w:top w:val="single" w:sz="4" w:space="0" w:color="auto"/>
              <w:left w:val="single" w:sz="4" w:space="0" w:color="auto"/>
              <w:bottom w:val="single" w:sz="4" w:space="0" w:color="auto"/>
              <w:right w:val="single" w:sz="4" w:space="0" w:color="auto"/>
            </w:tcBorders>
            <w:hideMark/>
          </w:tcPr>
          <w:p w14:paraId="387D2CA1"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525E65E"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A0381B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4394DE1E"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4119F00D"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B03AF"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6905B2"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0C758D"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066DAE"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6CAA5C5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45A6D" w14:textId="77777777" w:rsidR="00B652E2" w:rsidRPr="005307A3" w:rsidRDefault="00B652E2" w:rsidP="00AC3D95">
            <w:pPr>
              <w:pStyle w:val="TAC"/>
            </w:pPr>
            <w:r w:rsidRPr="005307A3">
              <w:t>00</w:t>
            </w:r>
          </w:p>
        </w:tc>
      </w:tr>
      <w:tr w:rsidR="00B652E2" w:rsidRPr="005307A3" w14:paraId="249B27C7" w14:textId="77777777" w:rsidTr="00AC3D95">
        <w:trPr>
          <w:jc w:val="center"/>
        </w:trPr>
        <w:tc>
          <w:tcPr>
            <w:tcW w:w="992" w:type="dxa"/>
            <w:tcBorders>
              <w:left w:val="single" w:sz="4" w:space="0" w:color="auto"/>
              <w:right w:val="single" w:sz="4" w:space="0" w:color="auto"/>
            </w:tcBorders>
          </w:tcPr>
          <w:p w14:paraId="19EB60C9"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75ECCBA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184E585C"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A0710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BF3F3"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296AA126"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7AB4E99F" w14:textId="77777777" w:rsidR="00B652E2" w:rsidRPr="005307A3" w:rsidRDefault="00B652E2" w:rsidP="00AC3D95">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9736928" w14:textId="77777777" w:rsidR="00B652E2" w:rsidRPr="005307A3" w:rsidRDefault="00B652E2" w:rsidP="00AC3D95">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B95E8B1" w14:textId="77777777" w:rsidR="00B652E2" w:rsidRPr="005307A3" w:rsidRDefault="00B652E2" w:rsidP="00AC3D95">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10C9AE1"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9E75A4" w14:textId="77777777" w:rsidR="00B652E2" w:rsidRPr="005307A3" w:rsidRDefault="00B652E2" w:rsidP="00AC3D95">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913EE7F"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CB1306A" w14:textId="77777777" w:rsidR="00B652E2" w:rsidRPr="005307A3" w:rsidRDefault="00B652E2" w:rsidP="00AC3D95">
            <w:pPr>
              <w:pStyle w:val="TAC"/>
            </w:pPr>
            <w:r w:rsidRPr="005307A3">
              <w:t>00</w:t>
            </w:r>
          </w:p>
        </w:tc>
      </w:tr>
      <w:tr w:rsidR="00B652E2" w:rsidRPr="005307A3" w14:paraId="72831E64" w14:textId="77777777" w:rsidTr="00AC3D95">
        <w:trPr>
          <w:jc w:val="center"/>
        </w:trPr>
        <w:tc>
          <w:tcPr>
            <w:tcW w:w="992" w:type="dxa"/>
            <w:tcBorders>
              <w:left w:val="single" w:sz="4" w:space="0" w:color="auto"/>
              <w:right w:val="single" w:sz="4" w:space="0" w:color="auto"/>
            </w:tcBorders>
          </w:tcPr>
          <w:p w14:paraId="6F51CB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07D86C"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80684F8"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2800D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56E1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54DE396"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4820F345" w14:textId="77777777" w:rsidR="00B652E2" w:rsidRPr="005307A3" w:rsidRDefault="00B652E2"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321689F"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76B56" w14:textId="77777777" w:rsidR="00B652E2" w:rsidRPr="005307A3" w:rsidRDefault="00B652E2" w:rsidP="00AC3D95">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E9D9856" w14:textId="77777777" w:rsidR="00B652E2" w:rsidRPr="005307A3" w:rsidRDefault="00B652E2" w:rsidP="00AC3D95">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EE9E9C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9EBD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905DE" w14:textId="77777777" w:rsidR="00B652E2" w:rsidRPr="005307A3" w:rsidRDefault="00B652E2" w:rsidP="00AC3D95">
            <w:pPr>
              <w:pStyle w:val="TAC"/>
            </w:pPr>
            <w:r w:rsidRPr="005307A3">
              <w:t>C7</w:t>
            </w:r>
          </w:p>
        </w:tc>
      </w:tr>
      <w:tr w:rsidR="00B652E2" w:rsidRPr="005307A3" w14:paraId="2E3E896A" w14:textId="77777777" w:rsidTr="00AC3D95">
        <w:trPr>
          <w:jc w:val="center"/>
        </w:trPr>
        <w:tc>
          <w:tcPr>
            <w:tcW w:w="992" w:type="dxa"/>
            <w:tcBorders>
              <w:left w:val="single" w:sz="4" w:space="0" w:color="auto"/>
              <w:right w:val="single" w:sz="4" w:space="0" w:color="auto"/>
            </w:tcBorders>
          </w:tcPr>
          <w:p w14:paraId="2B31CF33"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E6AE85" w14:textId="77777777" w:rsidR="00B652E2" w:rsidRPr="005307A3" w:rsidRDefault="00B652E2" w:rsidP="00AC3D95">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1CC1F9BD" w14:textId="77777777" w:rsidR="00B652E2" w:rsidRPr="005307A3" w:rsidRDefault="00B652E2"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967DD5" w14:textId="77777777" w:rsidR="00B652E2" w:rsidRPr="005307A3" w:rsidRDefault="00B652E2" w:rsidP="00AC3D95">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663ABC" w14:textId="77777777" w:rsidR="00B652E2" w:rsidRPr="005307A3" w:rsidRDefault="00B652E2" w:rsidP="00AC3D95">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0CE7F66C" w14:textId="77777777" w:rsidR="00B652E2" w:rsidRPr="005307A3" w:rsidRDefault="00B652E2" w:rsidP="00AC3D95">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39E54296" w14:textId="77777777" w:rsidR="00B652E2" w:rsidRPr="005307A3" w:rsidRDefault="00B652E2" w:rsidP="00AC3D95">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B38348F" w14:textId="77777777" w:rsidR="00B652E2" w:rsidRPr="005307A3" w:rsidRDefault="00B652E2" w:rsidP="00AC3D95">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645110A" w14:textId="77777777" w:rsidR="00B652E2" w:rsidRPr="005307A3" w:rsidRDefault="00B652E2" w:rsidP="00AC3D9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2AB8439" w14:textId="77777777" w:rsidR="00B652E2" w:rsidRPr="005307A3" w:rsidRDefault="00B652E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8FC6582" w14:textId="77777777" w:rsidR="00B652E2" w:rsidRPr="005307A3" w:rsidRDefault="00B652E2" w:rsidP="00AC3D9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5CF0E29" w14:textId="77777777" w:rsidR="00B652E2" w:rsidRPr="005307A3" w:rsidRDefault="00B652E2" w:rsidP="00AC3D95">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5EFDE1" w14:textId="77777777" w:rsidR="00B652E2" w:rsidRPr="005307A3" w:rsidRDefault="00B652E2" w:rsidP="00AC3D95">
            <w:pPr>
              <w:pStyle w:val="TAC"/>
            </w:pPr>
            <w:r w:rsidRPr="005307A3">
              <w:t>0B</w:t>
            </w:r>
          </w:p>
        </w:tc>
      </w:tr>
      <w:tr w:rsidR="00B652E2" w:rsidRPr="005307A3" w14:paraId="7694AFC0" w14:textId="77777777" w:rsidTr="00AC3D95">
        <w:trPr>
          <w:jc w:val="center"/>
        </w:trPr>
        <w:tc>
          <w:tcPr>
            <w:tcW w:w="992" w:type="dxa"/>
            <w:tcBorders>
              <w:left w:val="single" w:sz="4" w:space="0" w:color="auto"/>
              <w:bottom w:val="single" w:sz="4" w:space="0" w:color="auto"/>
              <w:right w:val="single" w:sz="4" w:space="0" w:color="auto"/>
            </w:tcBorders>
          </w:tcPr>
          <w:p w14:paraId="302A77D5"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6843F56D" w14:textId="77777777" w:rsidR="00B652E2" w:rsidRPr="005307A3" w:rsidRDefault="00B652E2" w:rsidP="00AC3D95">
            <w:pPr>
              <w:pStyle w:val="TAC"/>
            </w:pPr>
            <w:r w:rsidRPr="005307A3">
              <w:t>Note 4</w:t>
            </w:r>
          </w:p>
        </w:tc>
        <w:tc>
          <w:tcPr>
            <w:tcW w:w="680" w:type="dxa"/>
            <w:tcBorders>
              <w:top w:val="single" w:sz="4" w:space="0" w:color="auto"/>
              <w:left w:val="single" w:sz="4" w:space="0" w:color="auto"/>
              <w:bottom w:val="single" w:sz="4" w:space="0" w:color="auto"/>
            </w:tcBorders>
          </w:tcPr>
          <w:p w14:paraId="122B48A4" w14:textId="77777777" w:rsidR="00B652E2" w:rsidRPr="005307A3" w:rsidRDefault="00B652E2" w:rsidP="00AC3D95">
            <w:pPr>
              <w:pStyle w:val="TAC"/>
            </w:pPr>
          </w:p>
        </w:tc>
        <w:tc>
          <w:tcPr>
            <w:tcW w:w="567" w:type="dxa"/>
            <w:tcBorders>
              <w:top w:val="single" w:sz="4" w:space="0" w:color="auto"/>
              <w:bottom w:val="single" w:sz="4" w:space="0" w:color="auto"/>
            </w:tcBorders>
          </w:tcPr>
          <w:p w14:paraId="218E8097" w14:textId="77777777" w:rsidR="00B652E2" w:rsidRPr="005307A3" w:rsidRDefault="00B652E2" w:rsidP="00AC3D95">
            <w:pPr>
              <w:pStyle w:val="TAC"/>
            </w:pPr>
          </w:p>
        </w:tc>
        <w:tc>
          <w:tcPr>
            <w:tcW w:w="567" w:type="dxa"/>
            <w:tcBorders>
              <w:top w:val="single" w:sz="4" w:space="0" w:color="auto"/>
              <w:bottom w:val="single" w:sz="4" w:space="0" w:color="auto"/>
            </w:tcBorders>
          </w:tcPr>
          <w:p w14:paraId="72E7DF7E" w14:textId="77777777" w:rsidR="00B652E2" w:rsidRPr="005307A3" w:rsidRDefault="00B652E2" w:rsidP="00AC3D95">
            <w:pPr>
              <w:pStyle w:val="TAC"/>
            </w:pPr>
          </w:p>
        </w:tc>
        <w:tc>
          <w:tcPr>
            <w:tcW w:w="680" w:type="dxa"/>
            <w:tcBorders>
              <w:top w:val="single" w:sz="4" w:space="0" w:color="auto"/>
              <w:bottom w:val="single" w:sz="4" w:space="0" w:color="auto"/>
            </w:tcBorders>
          </w:tcPr>
          <w:p w14:paraId="4475DF48" w14:textId="77777777" w:rsidR="00B652E2" w:rsidRPr="005307A3" w:rsidRDefault="00B652E2" w:rsidP="00AC3D95">
            <w:pPr>
              <w:pStyle w:val="TAC"/>
            </w:pPr>
          </w:p>
        </w:tc>
        <w:tc>
          <w:tcPr>
            <w:tcW w:w="680" w:type="dxa"/>
            <w:tcBorders>
              <w:top w:val="single" w:sz="4" w:space="0" w:color="auto"/>
              <w:bottom w:val="single" w:sz="4" w:space="0" w:color="auto"/>
            </w:tcBorders>
          </w:tcPr>
          <w:p w14:paraId="7903A665" w14:textId="77777777" w:rsidR="00B652E2" w:rsidRPr="005307A3" w:rsidRDefault="00B652E2" w:rsidP="00AC3D95">
            <w:pPr>
              <w:pStyle w:val="TAC"/>
            </w:pPr>
          </w:p>
        </w:tc>
        <w:tc>
          <w:tcPr>
            <w:tcW w:w="567" w:type="dxa"/>
            <w:tcBorders>
              <w:top w:val="single" w:sz="4" w:space="0" w:color="auto"/>
              <w:bottom w:val="single" w:sz="4" w:space="0" w:color="auto"/>
            </w:tcBorders>
          </w:tcPr>
          <w:p w14:paraId="1C135758" w14:textId="77777777" w:rsidR="00B652E2" w:rsidRPr="005307A3" w:rsidRDefault="00B652E2" w:rsidP="00AC3D95">
            <w:pPr>
              <w:pStyle w:val="TAC"/>
            </w:pPr>
          </w:p>
        </w:tc>
        <w:tc>
          <w:tcPr>
            <w:tcW w:w="567" w:type="dxa"/>
            <w:tcBorders>
              <w:top w:val="single" w:sz="4" w:space="0" w:color="auto"/>
              <w:bottom w:val="single" w:sz="4" w:space="0" w:color="auto"/>
            </w:tcBorders>
          </w:tcPr>
          <w:p w14:paraId="2D0A9F1D" w14:textId="77777777" w:rsidR="00B652E2" w:rsidRPr="005307A3" w:rsidRDefault="00B652E2" w:rsidP="00AC3D95">
            <w:pPr>
              <w:pStyle w:val="TAC"/>
            </w:pPr>
          </w:p>
        </w:tc>
        <w:tc>
          <w:tcPr>
            <w:tcW w:w="567" w:type="dxa"/>
            <w:tcBorders>
              <w:top w:val="single" w:sz="4" w:space="0" w:color="auto"/>
              <w:bottom w:val="single" w:sz="4" w:space="0" w:color="auto"/>
            </w:tcBorders>
          </w:tcPr>
          <w:p w14:paraId="0B86F4B4" w14:textId="77777777" w:rsidR="00B652E2" w:rsidRPr="005307A3" w:rsidRDefault="00B652E2" w:rsidP="00AC3D95">
            <w:pPr>
              <w:pStyle w:val="TAC"/>
            </w:pPr>
          </w:p>
        </w:tc>
        <w:tc>
          <w:tcPr>
            <w:tcW w:w="567" w:type="dxa"/>
            <w:tcBorders>
              <w:top w:val="single" w:sz="4" w:space="0" w:color="auto"/>
              <w:bottom w:val="single" w:sz="4" w:space="0" w:color="auto"/>
            </w:tcBorders>
          </w:tcPr>
          <w:p w14:paraId="536656B6" w14:textId="77777777" w:rsidR="00B652E2" w:rsidRPr="005307A3" w:rsidRDefault="00B652E2" w:rsidP="00AC3D95">
            <w:pPr>
              <w:pStyle w:val="TAC"/>
            </w:pPr>
          </w:p>
        </w:tc>
        <w:tc>
          <w:tcPr>
            <w:tcW w:w="567" w:type="dxa"/>
            <w:tcBorders>
              <w:top w:val="single" w:sz="4" w:space="0" w:color="auto"/>
              <w:bottom w:val="single" w:sz="4" w:space="0" w:color="auto"/>
            </w:tcBorders>
          </w:tcPr>
          <w:p w14:paraId="18195C3C" w14:textId="77777777" w:rsidR="00B652E2" w:rsidRPr="005307A3" w:rsidRDefault="00B652E2" w:rsidP="00AC3D95">
            <w:pPr>
              <w:pStyle w:val="TAC"/>
            </w:pPr>
          </w:p>
        </w:tc>
        <w:tc>
          <w:tcPr>
            <w:tcW w:w="567" w:type="dxa"/>
            <w:tcBorders>
              <w:top w:val="single" w:sz="4" w:space="0" w:color="auto"/>
              <w:bottom w:val="single" w:sz="4" w:space="0" w:color="auto"/>
              <w:right w:val="single" w:sz="4" w:space="0" w:color="auto"/>
            </w:tcBorders>
          </w:tcPr>
          <w:p w14:paraId="1FF434A7" w14:textId="77777777" w:rsidR="00B652E2" w:rsidRPr="005307A3" w:rsidRDefault="00B652E2" w:rsidP="00AC3D95">
            <w:pPr>
              <w:pStyle w:val="TAC"/>
            </w:pPr>
          </w:p>
        </w:tc>
      </w:tr>
      <w:tr w:rsidR="00B652E2" w:rsidRPr="005307A3" w14:paraId="2467447A" w14:textId="77777777" w:rsidTr="00AC3D95">
        <w:trPr>
          <w:jc w:val="center"/>
        </w:trPr>
        <w:tc>
          <w:tcPr>
            <w:tcW w:w="8248" w:type="dxa"/>
            <w:gridSpan w:val="13"/>
            <w:tcBorders>
              <w:top w:val="single" w:sz="4" w:space="0" w:color="auto"/>
              <w:left w:val="single" w:sz="4" w:space="0" w:color="auto"/>
              <w:bottom w:val="single" w:sz="4" w:space="0" w:color="auto"/>
              <w:right w:val="single" w:sz="4" w:space="0" w:color="auto"/>
            </w:tcBorders>
          </w:tcPr>
          <w:p w14:paraId="412744B9" w14:textId="77777777" w:rsidR="00B652E2" w:rsidRPr="005307A3" w:rsidRDefault="00B652E2" w:rsidP="00AC3D95">
            <w:pPr>
              <w:pStyle w:val="TAN"/>
            </w:pPr>
            <w:r w:rsidRPr="005307A3">
              <w:t>Note 1:</w:t>
            </w:r>
            <w:r>
              <w:tab/>
            </w:r>
            <w:r w:rsidRPr="005307A3">
              <w:t>The length of the BER-TLV is present here.</w:t>
            </w:r>
          </w:p>
          <w:p w14:paraId="1A843D4F" w14:textId="77777777" w:rsidR="00B652E2" w:rsidRPr="005307A3" w:rsidRDefault="00B652E2" w:rsidP="00AC3D95">
            <w:pPr>
              <w:pStyle w:val="TAN"/>
            </w:pPr>
            <w:r w:rsidRPr="005307A3">
              <w:t>Note 2:</w:t>
            </w:r>
            <w:r>
              <w:tab/>
            </w:r>
            <w:r w:rsidRPr="005307A3">
              <w:t>Transaction identifier length and data.</w:t>
            </w:r>
          </w:p>
          <w:p w14:paraId="5E30B9D8" w14:textId="77777777" w:rsidR="00B652E2" w:rsidRPr="005307A3" w:rsidRDefault="00B652E2" w:rsidP="00AC3D95">
            <w:pPr>
              <w:pStyle w:val="TAN"/>
            </w:pPr>
            <w:r w:rsidRPr="005307A3">
              <w:t>Note 3:</w:t>
            </w:r>
            <w:r>
              <w:tab/>
            </w:r>
            <w:r w:rsidRPr="005307A3">
              <w:t>If A.1/185 is supported by the ME, Date-Time and Time zone shall be provided.</w:t>
            </w:r>
          </w:p>
          <w:p w14:paraId="0E566B83" w14:textId="77777777" w:rsidR="00B652E2" w:rsidRPr="005307A3" w:rsidRDefault="00B652E2" w:rsidP="00AC3D95">
            <w:pPr>
              <w:pStyle w:val="TAN"/>
            </w:pPr>
            <w:r w:rsidRPr="005307A3">
              <w:t>Note 4:</w:t>
            </w:r>
            <w:r>
              <w:tab/>
            </w:r>
            <w:r w:rsidRPr="005307A3">
              <w:t>The PDN Type length and data.</w:t>
            </w:r>
          </w:p>
        </w:tc>
      </w:tr>
    </w:tbl>
    <w:p w14:paraId="28BAC587" w14:textId="77777777" w:rsidR="00B652E2" w:rsidRDefault="00B652E2" w:rsidP="00B652E2"/>
    <w:p w14:paraId="2C2AC3C9" w14:textId="77777777" w:rsidR="00B652E2" w:rsidRPr="005307A3" w:rsidRDefault="00B652E2" w:rsidP="00B652E2">
      <w:r w:rsidRPr="005307A3">
        <w:t>EVENT DOWNLOAD - Data Connection Status Change 1.1.2</w:t>
      </w:r>
    </w:p>
    <w:p w14:paraId="7FA5D0FB" w14:textId="77777777" w:rsidR="00B652E2" w:rsidRPr="005307A3" w:rsidRDefault="00B652E2" w:rsidP="00B652E2">
      <w:r w:rsidRPr="005307A3">
        <w:t>Logically:</w:t>
      </w:r>
    </w:p>
    <w:p w14:paraId="174F1AA8" w14:textId="77777777" w:rsidR="00B652E2" w:rsidRPr="005307A3" w:rsidRDefault="00B652E2" w:rsidP="00B652E2">
      <w:pPr>
        <w:pStyle w:val="B1"/>
        <w:contextualSpacing/>
      </w:pPr>
      <w:r w:rsidRPr="005307A3">
        <w:t>Event list</w:t>
      </w:r>
      <w:r>
        <w:t>:</w:t>
      </w:r>
    </w:p>
    <w:p w14:paraId="50BE610B"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329DBDCF" w14:textId="77777777" w:rsidR="00B652E2" w:rsidRPr="005307A3" w:rsidRDefault="00B652E2" w:rsidP="00B652E2">
      <w:pPr>
        <w:pStyle w:val="B1"/>
        <w:contextualSpacing/>
      </w:pPr>
      <w:r w:rsidRPr="005307A3">
        <w:t>Device identities</w:t>
      </w:r>
      <w:r>
        <w:t>:</w:t>
      </w:r>
    </w:p>
    <w:p w14:paraId="68878DBB" w14:textId="77777777" w:rsidR="00B652E2" w:rsidRPr="005307A3" w:rsidRDefault="00B652E2" w:rsidP="00B652E2">
      <w:pPr>
        <w:pStyle w:val="B1"/>
        <w:contextualSpacing/>
      </w:pPr>
      <w:r w:rsidRPr="005307A3">
        <w:tab/>
        <w:t>Source device:</w:t>
      </w:r>
      <w:r w:rsidRPr="005307A3">
        <w:tab/>
      </w:r>
      <w:r>
        <w:tab/>
      </w:r>
      <w:r w:rsidRPr="005307A3">
        <w:t>Network</w:t>
      </w:r>
    </w:p>
    <w:p w14:paraId="33552F7A" w14:textId="77777777" w:rsidR="00B652E2" w:rsidRPr="005307A3" w:rsidRDefault="00B652E2" w:rsidP="00B652E2">
      <w:pPr>
        <w:pStyle w:val="B1"/>
        <w:contextualSpacing/>
      </w:pPr>
      <w:r w:rsidRPr="005307A3">
        <w:tab/>
        <w:t>Destination device:</w:t>
      </w:r>
      <w:r w:rsidRPr="005307A3">
        <w:tab/>
        <w:t>UICC</w:t>
      </w:r>
    </w:p>
    <w:p w14:paraId="660B2E6A" w14:textId="77777777" w:rsidR="00B652E2" w:rsidRDefault="00B652E2" w:rsidP="00B652E2">
      <w:pPr>
        <w:pStyle w:val="B1"/>
        <w:contextualSpacing/>
      </w:pPr>
      <w:r w:rsidRPr="005307A3">
        <w:t>Data connection status:</w:t>
      </w:r>
    </w:p>
    <w:p w14:paraId="56008334" w14:textId="77777777" w:rsidR="00B652E2" w:rsidRPr="005307A3" w:rsidRDefault="00B652E2" w:rsidP="00B652E2">
      <w:pPr>
        <w:pStyle w:val="B1"/>
        <w:contextualSpacing/>
      </w:pPr>
      <w:r w:rsidRPr="005307A3">
        <w:tab/>
        <w:t>Data connection dropped or deactivated.</w:t>
      </w:r>
    </w:p>
    <w:p w14:paraId="6CB654E7" w14:textId="77777777" w:rsidR="00B652E2" w:rsidRDefault="00B652E2" w:rsidP="00B652E2">
      <w:pPr>
        <w:pStyle w:val="B1"/>
        <w:contextualSpacing/>
      </w:pPr>
      <w:r w:rsidRPr="005307A3">
        <w:t>Data connection type:</w:t>
      </w:r>
    </w:p>
    <w:p w14:paraId="29E41B27" w14:textId="77777777" w:rsidR="00B652E2" w:rsidRPr="005307A3" w:rsidRDefault="00B652E2" w:rsidP="00B652E2">
      <w:pPr>
        <w:pStyle w:val="B1"/>
        <w:contextualSpacing/>
      </w:pPr>
      <w:r w:rsidRPr="005307A3">
        <w:tab/>
        <w:t>PDN connection</w:t>
      </w:r>
    </w:p>
    <w:p w14:paraId="2EF27D1D" w14:textId="77777777" w:rsidR="00B652E2" w:rsidRDefault="00B652E2" w:rsidP="00B652E2">
      <w:pPr>
        <w:pStyle w:val="B1"/>
        <w:contextualSpacing/>
      </w:pPr>
      <w:r w:rsidRPr="005307A3">
        <w:t>(E)SM cause:</w:t>
      </w:r>
    </w:p>
    <w:p w14:paraId="27B68220" w14:textId="77777777" w:rsidR="00B652E2" w:rsidRPr="005307A3" w:rsidRDefault="00B652E2" w:rsidP="00B652E2">
      <w:pPr>
        <w:pStyle w:val="B1"/>
        <w:contextualSpacing/>
      </w:pPr>
      <w:r w:rsidRPr="005307A3">
        <w:tab/>
        <w:t>Insufficient resources</w:t>
      </w:r>
    </w:p>
    <w:p w14:paraId="1FAACF22" w14:textId="77777777" w:rsidR="00B652E2" w:rsidRDefault="00B652E2" w:rsidP="00B652E2">
      <w:pPr>
        <w:pStyle w:val="B1"/>
        <w:contextualSpacing/>
      </w:pPr>
      <w:r w:rsidRPr="005307A3">
        <w:t>Transaction identifier:</w:t>
      </w:r>
    </w:p>
    <w:p w14:paraId="76D90618" w14:textId="77777777" w:rsidR="00B652E2" w:rsidRPr="005307A3" w:rsidRDefault="00B652E2" w:rsidP="00B652E2">
      <w:pPr>
        <w:pStyle w:val="B1"/>
        <w:contextualSpacing/>
      </w:pPr>
      <w:r w:rsidRPr="005307A3">
        <w:tab/>
        <w:t>the Transaction identifier data object shall contain:</w:t>
      </w:r>
    </w:p>
    <w:p w14:paraId="7ECBB024" w14:textId="77777777" w:rsidR="00B652E2" w:rsidRPr="005307A3" w:rsidRDefault="00B652E2" w:rsidP="00B652E2">
      <w:pPr>
        <w:pStyle w:val="B1"/>
        <w:contextualSpacing/>
      </w:pPr>
      <w:bookmarkStart w:id="121" w:name="MCCQCTEMPBM_00000091"/>
      <w:r w:rsidRPr="005307A3">
        <w:t>TI value generated by the terminal to uniquely identify the PDP or PDN data connection</w:t>
      </w:r>
    </w:p>
    <w:p w14:paraId="673144CB" w14:textId="77777777" w:rsidR="00B652E2" w:rsidRPr="005307A3" w:rsidRDefault="00B652E2" w:rsidP="00B652E2">
      <w:pPr>
        <w:pStyle w:val="B1"/>
        <w:contextualSpacing/>
      </w:pPr>
      <w:bookmarkStart w:id="122" w:name="MCCQCTEMPBM_00000092"/>
      <w:bookmarkEnd w:id="121"/>
      <w:r w:rsidRPr="005307A3">
        <w:t>TI flag is 0.</w:t>
      </w:r>
    </w:p>
    <w:bookmarkEnd w:id="122"/>
    <w:p w14:paraId="6829195A" w14:textId="77777777" w:rsidR="00B652E2" w:rsidRDefault="00B652E2" w:rsidP="00B652E2">
      <w:pPr>
        <w:pStyle w:val="B1"/>
        <w:contextualSpacing/>
      </w:pPr>
      <w:r w:rsidRPr="005307A3">
        <w:t>Date-Time and Time zone:</w:t>
      </w:r>
    </w:p>
    <w:p w14:paraId="0BBE8A55" w14:textId="77777777" w:rsidR="00B652E2" w:rsidRPr="005307A3" w:rsidRDefault="00B652E2" w:rsidP="00B652E2">
      <w:pPr>
        <w:pStyle w:val="B1"/>
        <w:contextualSpacing/>
      </w:pPr>
      <w:r w:rsidRPr="005307A3">
        <w:tab/>
        <w:t>Date and time set by the user if A.1/185 is supported by the ME</w:t>
      </w:r>
    </w:p>
    <w:p w14:paraId="27CDA34A" w14:textId="77777777" w:rsidR="00B652E2" w:rsidRDefault="00B652E2" w:rsidP="00B652E2">
      <w:pPr>
        <w:pStyle w:val="B1"/>
        <w:contextualSpacing/>
      </w:pPr>
      <w:r w:rsidRPr="005307A3">
        <w:t>Location Information:</w:t>
      </w:r>
    </w:p>
    <w:p w14:paraId="16FE2181" w14:textId="77777777" w:rsidR="00B652E2" w:rsidRPr="005307A3" w:rsidRDefault="00B652E2" w:rsidP="00B652E2">
      <w:pPr>
        <w:pStyle w:val="B1"/>
        <w:contextualSpacing/>
      </w:pPr>
      <w:r w:rsidRPr="005307A3">
        <w:lastRenderedPageBreak/>
        <w:tab/>
        <w:t>MCC:</w:t>
      </w:r>
      <w:r>
        <w:tab/>
      </w:r>
      <w:r>
        <w:tab/>
      </w:r>
      <w:r w:rsidRPr="005307A3">
        <w:t>001</w:t>
      </w:r>
    </w:p>
    <w:p w14:paraId="2E58209D" w14:textId="77777777" w:rsidR="00B652E2" w:rsidRPr="005307A3" w:rsidRDefault="00B652E2" w:rsidP="00B652E2">
      <w:pPr>
        <w:pStyle w:val="B1"/>
        <w:contextualSpacing/>
      </w:pPr>
      <w:r w:rsidRPr="005307A3">
        <w:t>MNC:</w:t>
      </w:r>
      <w:r>
        <w:tab/>
      </w:r>
      <w:r>
        <w:tab/>
      </w:r>
      <w:r w:rsidRPr="005307A3">
        <w:t>01</w:t>
      </w:r>
    </w:p>
    <w:p w14:paraId="05E7FD35" w14:textId="77777777" w:rsidR="00B652E2" w:rsidRPr="005307A3" w:rsidRDefault="00B652E2" w:rsidP="00B652E2">
      <w:pPr>
        <w:pStyle w:val="B1"/>
        <w:contextualSpacing/>
      </w:pPr>
      <w:r w:rsidRPr="005307A3">
        <w:t>TAC:</w:t>
      </w:r>
      <w:r>
        <w:tab/>
      </w:r>
      <w:r>
        <w:tab/>
      </w:r>
      <w:r w:rsidRPr="005307A3">
        <w:t>0001</w:t>
      </w:r>
    </w:p>
    <w:p w14:paraId="2FE98963" w14:textId="77777777" w:rsidR="00B652E2" w:rsidRPr="005307A3" w:rsidRDefault="00B652E2" w:rsidP="00B652E2">
      <w:pPr>
        <w:pStyle w:val="B1"/>
        <w:contextualSpacing/>
        <w:rPr>
          <w:color w:val="2E74B5"/>
        </w:rPr>
      </w:pPr>
      <w:r w:rsidRPr="005307A3">
        <w:t>ECI:</w:t>
      </w:r>
      <w:r>
        <w:tab/>
      </w:r>
      <w:r>
        <w:tab/>
      </w:r>
      <w:r w:rsidRPr="005307A3">
        <w:t>00000001</w:t>
      </w:r>
    </w:p>
    <w:p w14:paraId="2D48581C" w14:textId="77777777" w:rsidR="00B652E2" w:rsidRPr="005307A3" w:rsidRDefault="00B652E2" w:rsidP="00B652E2">
      <w:pPr>
        <w:pStyle w:val="B1"/>
        <w:contextualSpacing/>
        <w:rPr>
          <w:color w:val="2E74B5"/>
        </w:rPr>
      </w:pPr>
      <w:r w:rsidRPr="005307A3">
        <w:t>Access Technology:</w:t>
      </w:r>
      <w:r>
        <w:tab/>
      </w:r>
      <w:r>
        <w:tab/>
        <w:t>Not Checked</w:t>
      </w:r>
    </w:p>
    <w:p w14:paraId="4B68E60A" w14:textId="77777777" w:rsidR="00B652E2" w:rsidRPr="005307A3" w:rsidRDefault="00B652E2" w:rsidP="00B652E2">
      <w:pPr>
        <w:pStyle w:val="B1"/>
      </w:pPr>
      <w:r w:rsidRPr="005307A3">
        <w:t>Location status:</w:t>
      </w:r>
      <w:r>
        <w:tab/>
      </w:r>
      <w:r>
        <w:tab/>
      </w:r>
      <w:r w:rsidRPr="005307A3">
        <w:tab/>
        <w:t>Normal service</w:t>
      </w:r>
    </w:p>
    <w:p w14:paraId="124DEC7F" w14:textId="77777777" w:rsidR="00B652E2" w:rsidRPr="005307A3" w:rsidRDefault="00B652E2" w:rsidP="00B652E2">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B652E2" w:rsidRPr="005307A3" w14:paraId="7C5B8C15" w14:textId="77777777" w:rsidTr="00AC3D95">
        <w:trPr>
          <w:jc w:val="center"/>
        </w:trPr>
        <w:tc>
          <w:tcPr>
            <w:tcW w:w="992" w:type="dxa"/>
            <w:tcBorders>
              <w:top w:val="single" w:sz="4" w:space="0" w:color="auto"/>
              <w:left w:val="single" w:sz="4" w:space="0" w:color="auto"/>
              <w:right w:val="single" w:sz="4" w:space="0" w:color="auto"/>
            </w:tcBorders>
            <w:hideMark/>
          </w:tcPr>
          <w:p w14:paraId="527675F7" w14:textId="77777777" w:rsidR="00B652E2" w:rsidRPr="005307A3" w:rsidRDefault="00B652E2" w:rsidP="00AC3D95">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598568E" w14:textId="77777777" w:rsidR="00B652E2" w:rsidRPr="005307A3" w:rsidRDefault="00B652E2" w:rsidP="00AC3D95">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03D468C"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C85535"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799EC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5CC3D6A"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275CC32E"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CB893FA" w14:textId="77777777" w:rsidR="00B652E2" w:rsidRPr="005307A3" w:rsidRDefault="00B652E2" w:rsidP="00AC3D95">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4011B69C" w14:textId="77777777" w:rsidR="00B652E2" w:rsidRPr="005307A3" w:rsidRDefault="00B652E2" w:rsidP="00AC3D95">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029761E2" w14:textId="77777777" w:rsidR="00B652E2" w:rsidRPr="005307A3" w:rsidRDefault="00B652E2" w:rsidP="00AC3D95">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0492BB1A" w14:textId="77777777" w:rsidR="00B652E2" w:rsidRPr="005307A3" w:rsidRDefault="00B652E2" w:rsidP="00AC3D95">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0C207711"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54848E7F" w14:textId="77777777" w:rsidR="00B652E2" w:rsidRPr="005307A3" w:rsidRDefault="00B652E2" w:rsidP="00AC3D95">
            <w:pPr>
              <w:pStyle w:val="TAC"/>
            </w:pPr>
            <w:r w:rsidRPr="005307A3">
              <w:t>02</w:t>
            </w:r>
          </w:p>
        </w:tc>
      </w:tr>
      <w:tr w:rsidR="00B652E2" w:rsidRPr="005307A3" w14:paraId="73AD4E31" w14:textId="77777777" w:rsidTr="00AC3D95">
        <w:trPr>
          <w:jc w:val="center"/>
        </w:trPr>
        <w:tc>
          <w:tcPr>
            <w:tcW w:w="992" w:type="dxa"/>
            <w:tcBorders>
              <w:left w:val="single" w:sz="4" w:space="0" w:color="auto"/>
              <w:right w:val="single" w:sz="4" w:space="0" w:color="auto"/>
            </w:tcBorders>
          </w:tcPr>
          <w:p w14:paraId="5F19F4CB"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01D0F0A2" w14:textId="77777777" w:rsidR="00B652E2" w:rsidRPr="005307A3" w:rsidRDefault="00B652E2" w:rsidP="00AC3D95">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7AC250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4936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68597"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A1FE92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3FEA83"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01474AA" w14:textId="77777777" w:rsidR="00B652E2" w:rsidRPr="005307A3" w:rsidRDefault="00B652E2" w:rsidP="00AC3D95">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4BCC65C3" w14:textId="77777777" w:rsidR="00B652E2" w:rsidRPr="005307A3" w:rsidRDefault="00B652E2" w:rsidP="00AC3D95">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7B68D908" w14:textId="77777777" w:rsidR="00B652E2" w:rsidRPr="005307A3" w:rsidRDefault="00B652E2" w:rsidP="00AC3D95">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005AF707" w14:textId="77777777" w:rsidR="00B652E2" w:rsidRPr="005307A3" w:rsidRDefault="00B652E2" w:rsidP="00AC3D95">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3CC38968" w14:textId="77777777" w:rsidR="00B652E2" w:rsidRPr="005307A3" w:rsidRDefault="00B652E2" w:rsidP="00AC3D95">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347B27A9" w14:textId="77777777" w:rsidR="00B652E2" w:rsidRPr="005307A3" w:rsidRDefault="00B652E2" w:rsidP="00AC3D95">
            <w:pPr>
              <w:pStyle w:val="TAC"/>
            </w:pPr>
            <w:r w:rsidRPr="005307A3">
              <w:t>00</w:t>
            </w:r>
          </w:p>
        </w:tc>
      </w:tr>
      <w:tr w:rsidR="00B652E2" w:rsidRPr="005307A3" w14:paraId="3EAFB9F4" w14:textId="77777777" w:rsidTr="00AC3D95">
        <w:trPr>
          <w:jc w:val="center"/>
        </w:trPr>
        <w:tc>
          <w:tcPr>
            <w:tcW w:w="992" w:type="dxa"/>
            <w:tcBorders>
              <w:left w:val="single" w:sz="4" w:space="0" w:color="auto"/>
              <w:bottom w:val="single" w:sz="4" w:space="0" w:color="auto"/>
              <w:right w:val="single" w:sz="4" w:space="0" w:color="auto"/>
            </w:tcBorders>
          </w:tcPr>
          <w:p w14:paraId="5A9D98CC"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6AFBB2A2" w14:textId="77777777" w:rsidR="00B652E2" w:rsidRPr="005307A3" w:rsidRDefault="00B652E2" w:rsidP="00AC3D95">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5500D99A"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8C06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96ED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4DA530"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70B0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F47FD" w14:textId="77777777" w:rsidR="00B652E2" w:rsidRPr="005307A3" w:rsidRDefault="00B652E2" w:rsidP="00AC3D95">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5798815" w14:textId="77777777" w:rsidR="00B652E2" w:rsidRPr="005307A3" w:rsidRDefault="00B652E2" w:rsidP="00AC3D95">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26658EF" w14:textId="77777777" w:rsidR="00B652E2" w:rsidRPr="005307A3" w:rsidRDefault="00B652E2" w:rsidP="00AC3D95">
            <w:pPr>
              <w:pStyle w:val="TAC"/>
            </w:pPr>
            <w:r>
              <w:t>Note 4</w:t>
            </w:r>
          </w:p>
        </w:tc>
        <w:tc>
          <w:tcPr>
            <w:tcW w:w="710" w:type="dxa"/>
            <w:tcBorders>
              <w:top w:val="single" w:sz="4" w:space="0" w:color="auto"/>
              <w:left w:val="single" w:sz="4" w:space="0" w:color="auto"/>
              <w:bottom w:val="single" w:sz="4" w:space="0" w:color="auto"/>
              <w:right w:val="single" w:sz="4" w:space="0" w:color="auto"/>
            </w:tcBorders>
          </w:tcPr>
          <w:p w14:paraId="7B6E915A" w14:textId="77777777" w:rsidR="00B652E2" w:rsidRPr="005307A3" w:rsidRDefault="00B652E2" w:rsidP="00AC3D95">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5BCB234D"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B1639AF" w14:textId="77777777" w:rsidR="00B652E2" w:rsidRPr="005307A3" w:rsidRDefault="00B652E2" w:rsidP="00AC3D95">
            <w:pPr>
              <w:pStyle w:val="TAC"/>
            </w:pPr>
            <w:r w:rsidRPr="005307A3">
              <w:t>00</w:t>
            </w:r>
          </w:p>
        </w:tc>
      </w:tr>
      <w:tr w:rsidR="00B652E2" w:rsidRPr="005307A3" w14:paraId="0A39E633" w14:textId="77777777" w:rsidTr="00AC3D95">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767D9523" w14:textId="77777777" w:rsidR="00B652E2" w:rsidRPr="005307A3" w:rsidRDefault="00B652E2" w:rsidP="00AC3D95">
            <w:pPr>
              <w:pStyle w:val="TAN"/>
            </w:pPr>
            <w:r w:rsidRPr="005307A3">
              <w:t>Note 1:</w:t>
            </w:r>
            <w:r>
              <w:tab/>
            </w:r>
            <w:r w:rsidRPr="005307A3">
              <w:t>The length of the BER-TLV is present here.</w:t>
            </w:r>
          </w:p>
          <w:p w14:paraId="4ACF5534" w14:textId="77777777" w:rsidR="00B652E2" w:rsidRPr="005307A3" w:rsidRDefault="00B652E2" w:rsidP="00AC3D95">
            <w:pPr>
              <w:pStyle w:val="TAN"/>
            </w:pPr>
            <w:r w:rsidRPr="005307A3">
              <w:t>Note 2:</w:t>
            </w:r>
            <w:r>
              <w:tab/>
            </w:r>
            <w:r w:rsidRPr="005307A3">
              <w:t>Transaction identifier length and data.</w:t>
            </w:r>
          </w:p>
          <w:p w14:paraId="0F047E8A" w14:textId="77777777" w:rsidR="00B652E2" w:rsidRDefault="00B652E2" w:rsidP="00AC3D95">
            <w:pPr>
              <w:pStyle w:val="TAN"/>
            </w:pPr>
            <w:r w:rsidRPr="005307A3">
              <w:t>Note 3:</w:t>
            </w:r>
            <w:r>
              <w:tab/>
            </w:r>
            <w:r w:rsidRPr="005307A3">
              <w:t xml:space="preserve">If A.1/185 is supported by the ME, Date-Time and Time zone shall be provided. </w:t>
            </w:r>
          </w:p>
          <w:p w14:paraId="3A773505" w14:textId="77777777" w:rsidR="00B652E2" w:rsidRPr="005307A3" w:rsidRDefault="00B652E2" w:rsidP="00AC3D95">
            <w:pPr>
              <w:pStyle w:val="TAN"/>
            </w:pPr>
            <w:r>
              <w:t>Note 4:</w:t>
            </w:r>
            <w:r>
              <w:tab/>
            </w:r>
            <w:r w:rsidRPr="006B4D19">
              <w:t>Access Technology may be present</w:t>
            </w:r>
            <w:r>
              <w:t>, but not checked</w:t>
            </w:r>
          </w:p>
        </w:tc>
      </w:tr>
    </w:tbl>
    <w:p w14:paraId="6A40DCC9" w14:textId="77777777" w:rsidR="00B652E2" w:rsidRPr="005307A3" w:rsidRDefault="00B652E2" w:rsidP="00B652E2">
      <w:pPr>
        <w:keepLines/>
        <w:tabs>
          <w:tab w:val="left" w:pos="851"/>
        </w:tabs>
        <w:spacing w:after="0"/>
        <w:ind w:left="3402" w:hanging="3118"/>
      </w:pPr>
    </w:p>
    <w:p w14:paraId="2DABE0E3" w14:textId="77777777" w:rsidR="000C336E" w:rsidRDefault="000C336E" w:rsidP="000C336E">
      <w:pPr>
        <w:pStyle w:val="TH"/>
      </w:pPr>
      <w:r>
        <w:t>Expected Sequence 1.2 (EVENT DOWNLOAD – Data Connection Status Change event, NG-RAN, Activate PDU and Deactivate PDU)</w:t>
      </w:r>
    </w:p>
    <w:tbl>
      <w:tblPr>
        <w:tblW w:w="8805" w:type="dxa"/>
        <w:jc w:val="center"/>
        <w:tblLayout w:type="fixed"/>
        <w:tblCellMar>
          <w:left w:w="28" w:type="dxa"/>
          <w:right w:w="56" w:type="dxa"/>
        </w:tblCellMar>
        <w:tblLook w:val="04A0" w:firstRow="1" w:lastRow="0" w:firstColumn="1" w:lastColumn="0" w:noHBand="0" w:noVBand="1"/>
      </w:tblPr>
      <w:tblGrid>
        <w:gridCol w:w="542"/>
        <w:gridCol w:w="1248"/>
        <w:gridCol w:w="3464"/>
        <w:gridCol w:w="3551"/>
      </w:tblGrid>
      <w:tr w:rsidR="000C336E" w14:paraId="1454FC4E" w14:textId="77777777" w:rsidTr="00C51994">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35DF425A" w14:textId="77777777" w:rsidR="000C336E" w:rsidRDefault="000C336E" w:rsidP="00C51994">
            <w:pPr>
              <w:pStyle w:val="TAH"/>
              <w:rPr>
                <w:lang w:val="fr-FR"/>
              </w:rPr>
            </w:pPr>
            <w:r>
              <w:rPr>
                <w:lang w:val="fr-FR"/>
              </w:rPr>
              <w:t>Step</w:t>
            </w:r>
          </w:p>
        </w:tc>
        <w:tc>
          <w:tcPr>
            <w:tcW w:w="1248" w:type="dxa"/>
            <w:tcBorders>
              <w:top w:val="single" w:sz="6" w:space="0" w:color="auto"/>
              <w:left w:val="single" w:sz="6" w:space="0" w:color="auto"/>
              <w:bottom w:val="single" w:sz="4" w:space="0" w:color="auto"/>
              <w:right w:val="single" w:sz="6" w:space="0" w:color="auto"/>
            </w:tcBorders>
            <w:hideMark/>
          </w:tcPr>
          <w:p w14:paraId="51014106" w14:textId="77777777" w:rsidR="000C336E" w:rsidRDefault="000C336E" w:rsidP="00C51994">
            <w:pPr>
              <w:pStyle w:val="TAH"/>
              <w:rPr>
                <w:lang w:val="fr-FR"/>
              </w:rPr>
            </w:pPr>
            <w:r>
              <w:rPr>
                <w:lang w:val="fr-FR"/>
              </w:rPr>
              <w:t>Direction</w:t>
            </w:r>
          </w:p>
        </w:tc>
        <w:tc>
          <w:tcPr>
            <w:tcW w:w="3464" w:type="dxa"/>
            <w:tcBorders>
              <w:top w:val="single" w:sz="6" w:space="0" w:color="auto"/>
              <w:left w:val="single" w:sz="6" w:space="0" w:color="auto"/>
              <w:bottom w:val="single" w:sz="4" w:space="0" w:color="auto"/>
              <w:right w:val="single" w:sz="6" w:space="0" w:color="auto"/>
            </w:tcBorders>
            <w:hideMark/>
          </w:tcPr>
          <w:p w14:paraId="38286436" w14:textId="77777777" w:rsidR="000C336E" w:rsidRDefault="000C336E" w:rsidP="00C51994">
            <w:pPr>
              <w:pStyle w:val="TAH"/>
              <w:rPr>
                <w:lang w:val="fr-FR"/>
              </w:rPr>
            </w:pPr>
            <w:r>
              <w:rPr>
                <w:lang w:val="fr-FR"/>
              </w:rPr>
              <w:t>Message / Action</w:t>
            </w:r>
          </w:p>
        </w:tc>
        <w:tc>
          <w:tcPr>
            <w:tcW w:w="3551" w:type="dxa"/>
            <w:tcBorders>
              <w:top w:val="single" w:sz="6" w:space="0" w:color="auto"/>
              <w:left w:val="single" w:sz="6" w:space="0" w:color="auto"/>
              <w:bottom w:val="single" w:sz="4" w:space="0" w:color="auto"/>
              <w:right w:val="single" w:sz="6" w:space="0" w:color="auto"/>
            </w:tcBorders>
            <w:hideMark/>
          </w:tcPr>
          <w:p w14:paraId="00994E14" w14:textId="77777777" w:rsidR="000C336E" w:rsidRDefault="000C336E" w:rsidP="00C51994">
            <w:pPr>
              <w:pStyle w:val="TAH"/>
              <w:rPr>
                <w:lang w:val="fr-FR"/>
              </w:rPr>
            </w:pPr>
            <w:r>
              <w:rPr>
                <w:lang w:val="fr-FR"/>
              </w:rPr>
              <w:t>Comments</w:t>
            </w:r>
          </w:p>
        </w:tc>
      </w:tr>
      <w:tr w:rsidR="000C336E" w14:paraId="1995D9A0"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B60082B" w14:textId="77777777" w:rsidR="000C336E" w:rsidRDefault="000C336E" w:rsidP="00C51994">
            <w:pPr>
              <w:pStyle w:val="TAC"/>
              <w:rPr>
                <w:lang w:val="fr-FR"/>
              </w:rPr>
            </w:pPr>
            <w:r>
              <w:rPr>
                <w:lang w:val="fr-FR"/>
              </w:rPr>
              <w:t>1</w:t>
            </w:r>
          </w:p>
        </w:tc>
        <w:tc>
          <w:tcPr>
            <w:tcW w:w="1248" w:type="dxa"/>
            <w:tcBorders>
              <w:top w:val="single" w:sz="4" w:space="0" w:color="auto"/>
              <w:left w:val="single" w:sz="4" w:space="0" w:color="auto"/>
              <w:bottom w:val="single" w:sz="4" w:space="0" w:color="auto"/>
              <w:right w:val="single" w:sz="4" w:space="0" w:color="auto"/>
            </w:tcBorders>
            <w:hideMark/>
          </w:tcPr>
          <w:p w14:paraId="4E2611B4"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258211CD" w14:textId="77777777" w:rsidR="000C336E" w:rsidRDefault="000C336E" w:rsidP="00C51994">
            <w:pPr>
              <w:pStyle w:val="TAL"/>
              <w:rPr>
                <w:lang w:val="fr-FR"/>
              </w:rPr>
            </w:pPr>
            <w:r>
              <w:rPr>
                <w:lang w:val="fr-FR"/>
              </w:rPr>
              <w:t>PROACTIVE COMMAND PENDING: SET UP EVENT LIST 1.1.1</w:t>
            </w:r>
          </w:p>
        </w:tc>
        <w:tc>
          <w:tcPr>
            <w:tcW w:w="3551" w:type="dxa"/>
            <w:tcBorders>
              <w:top w:val="single" w:sz="4" w:space="0" w:color="auto"/>
              <w:left w:val="single" w:sz="4" w:space="0" w:color="auto"/>
              <w:bottom w:val="single" w:sz="4" w:space="0" w:color="auto"/>
              <w:right w:val="single" w:sz="4" w:space="0" w:color="auto"/>
            </w:tcBorders>
          </w:tcPr>
          <w:p w14:paraId="09F1BABF" w14:textId="77777777" w:rsidR="000C336E" w:rsidRDefault="000C336E" w:rsidP="00C51994">
            <w:pPr>
              <w:pStyle w:val="TAL"/>
              <w:rPr>
                <w:lang w:val="fr-FR"/>
              </w:rPr>
            </w:pPr>
          </w:p>
        </w:tc>
      </w:tr>
      <w:tr w:rsidR="000C336E" w14:paraId="607DEDA3"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4CA975C" w14:textId="77777777" w:rsidR="000C336E" w:rsidRDefault="000C336E" w:rsidP="00C51994">
            <w:pPr>
              <w:pStyle w:val="TAC"/>
              <w:rPr>
                <w:lang w:val="fr-FR"/>
              </w:rPr>
            </w:pPr>
            <w:r>
              <w:rPr>
                <w:lang w:val="fr-FR"/>
              </w:rPr>
              <w:t>2</w:t>
            </w:r>
          </w:p>
        </w:tc>
        <w:tc>
          <w:tcPr>
            <w:tcW w:w="1248" w:type="dxa"/>
            <w:tcBorders>
              <w:top w:val="single" w:sz="4" w:space="0" w:color="auto"/>
              <w:left w:val="single" w:sz="4" w:space="0" w:color="auto"/>
              <w:bottom w:val="single" w:sz="4" w:space="0" w:color="auto"/>
              <w:right w:val="single" w:sz="4" w:space="0" w:color="auto"/>
            </w:tcBorders>
            <w:hideMark/>
          </w:tcPr>
          <w:p w14:paraId="0B1D5BCC"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00575D81" w14:textId="77777777" w:rsidR="000C336E" w:rsidRDefault="000C336E" w:rsidP="00C51994">
            <w:pPr>
              <w:pStyle w:val="TAL"/>
              <w:rPr>
                <w:lang w:val="fr-FR"/>
              </w:rPr>
            </w:pPr>
            <w:r>
              <w:rPr>
                <w:lang w:val="fr-FR"/>
              </w:rPr>
              <w:t>FETCH</w:t>
            </w:r>
          </w:p>
        </w:tc>
        <w:tc>
          <w:tcPr>
            <w:tcW w:w="3551" w:type="dxa"/>
            <w:tcBorders>
              <w:top w:val="single" w:sz="4" w:space="0" w:color="auto"/>
              <w:left w:val="single" w:sz="4" w:space="0" w:color="auto"/>
              <w:bottom w:val="single" w:sz="4" w:space="0" w:color="auto"/>
              <w:right w:val="single" w:sz="4" w:space="0" w:color="auto"/>
            </w:tcBorders>
          </w:tcPr>
          <w:p w14:paraId="32AAE0C6" w14:textId="77777777" w:rsidR="000C336E" w:rsidRDefault="000C336E" w:rsidP="00C51994">
            <w:pPr>
              <w:pStyle w:val="TAL"/>
              <w:rPr>
                <w:lang w:val="fr-FR"/>
              </w:rPr>
            </w:pPr>
          </w:p>
        </w:tc>
      </w:tr>
      <w:tr w:rsidR="000C336E" w14:paraId="021F506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A12690B" w14:textId="77777777" w:rsidR="000C336E" w:rsidRDefault="000C336E" w:rsidP="00C51994">
            <w:pPr>
              <w:pStyle w:val="TAC"/>
              <w:rPr>
                <w:lang w:val="fr-FR"/>
              </w:rPr>
            </w:pPr>
            <w:r>
              <w:rPr>
                <w:lang w:val="fr-FR"/>
              </w:rPr>
              <w:t>3</w:t>
            </w:r>
          </w:p>
        </w:tc>
        <w:tc>
          <w:tcPr>
            <w:tcW w:w="1248" w:type="dxa"/>
            <w:tcBorders>
              <w:top w:val="single" w:sz="4" w:space="0" w:color="auto"/>
              <w:left w:val="single" w:sz="4" w:space="0" w:color="auto"/>
              <w:bottom w:val="single" w:sz="4" w:space="0" w:color="auto"/>
              <w:right w:val="single" w:sz="4" w:space="0" w:color="auto"/>
            </w:tcBorders>
            <w:hideMark/>
          </w:tcPr>
          <w:p w14:paraId="0F54BB3E"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409FF0BF" w14:textId="77777777" w:rsidR="000C336E" w:rsidRDefault="000C336E" w:rsidP="00C51994">
            <w:pPr>
              <w:pStyle w:val="TAL"/>
              <w:rPr>
                <w:lang w:val="fr-FR"/>
              </w:rPr>
            </w:pPr>
            <w:r>
              <w:rPr>
                <w:lang w:val="fr-FR"/>
              </w:rPr>
              <w:t>PROACTIVE COMMAND: SET UP EVENT LIST 1.1.1</w:t>
            </w:r>
          </w:p>
        </w:tc>
        <w:tc>
          <w:tcPr>
            <w:tcW w:w="3551" w:type="dxa"/>
            <w:tcBorders>
              <w:top w:val="single" w:sz="4" w:space="0" w:color="auto"/>
              <w:left w:val="single" w:sz="4" w:space="0" w:color="auto"/>
              <w:bottom w:val="single" w:sz="4" w:space="0" w:color="auto"/>
              <w:right w:val="single" w:sz="4" w:space="0" w:color="auto"/>
            </w:tcBorders>
          </w:tcPr>
          <w:p w14:paraId="52E3A434" w14:textId="77777777" w:rsidR="000C336E" w:rsidRDefault="000C336E" w:rsidP="00C51994">
            <w:pPr>
              <w:pStyle w:val="TAL"/>
              <w:rPr>
                <w:lang w:val="fr-FR"/>
              </w:rPr>
            </w:pPr>
          </w:p>
        </w:tc>
      </w:tr>
      <w:tr w:rsidR="000C336E" w14:paraId="5AE9EFC7"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65C86BE" w14:textId="77777777" w:rsidR="000C336E" w:rsidRDefault="000C336E" w:rsidP="00C51994">
            <w:pPr>
              <w:pStyle w:val="TAC"/>
              <w:rPr>
                <w:lang w:val="fr-FR"/>
              </w:rPr>
            </w:pPr>
            <w:r>
              <w:rPr>
                <w:lang w:val="fr-FR"/>
              </w:rPr>
              <w:t>4</w:t>
            </w:r>
          </w:p>
        </w:tc>
        <w:tc>
          <w:tcPr>
            <w:tcW w:w="1248" w:type="dxa"/>
            <w:tcBorders>
              <w:top w:val="single" w:sz="4" w:space="0" w:color="auto"/>
              <w:left w:val="single" w:sz="4" w:space="0" w:color="auto"/>
              <w:bottom w:val="single" w:sz="4" w:space="0" w:color="auto"/>
              <w:right w:val="single" w:sz="4" w:space="0" w:color="auto"/>
            </w:tcBorders>
            <w:hideMark/>
          </w:tcPr>
          <w:p w14:paraId="26A9DC27" w14:textId="19D2259B"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D6F8652" w14:textId="77777777" w:rsidR="000C336E" w:rsidRDefault="000C336E" w:rsidP="00C51994">
            <w:pPr>
              <w:pStyle w:val="TAL"/>
              <w:rPr>
                <w:lang w:val="fr-FR"/>
              </w:rPr>
            </w:pPr>
            <w:r>
              <w:rPr>
                <w:lang w:val="fr-FR"/>
              </w:rPr>
              <w:t>TERMINAL RESPONSE: SET UP EVENT LIST 1.1.1</w:t>
            </w:r>
          </w:p>
        </w:tc>
        <w:tc>
          <w:tcPr>
            <w:tcW w:w="3551" w:type="dxa"/>
            <w:tcBorders>
              <w:top w:val="single" w:sz="4" w:space="0" w:color="auto"/>
              <w:left w:val="single" w:sz="4" w:space="0" w:color="auto"/>
              <w:bottom w:val="single" w:sz="4" w:space="0" w:color="auto"/>
              <w:right w:val="single" w:sz="4" w:space="0" w:color="auto"/>
            </w:tcBorders>
          </w:tcPr>
          <w:p w14:paraId="1A80D14B" w14:textId="77777777" w:rsidR="000C336E" w:rsidRDefault="000C336E" w:rsidP="00C51994">
            <w:pPr>
              <w:pStyle w:val="TAL"/>
              <w:rPr>
                <w:lang w:val="fr-FR"/>
              </w:rPr>
            </w:pPr>
          </w:p>
        </w:tc>
      </w:tr>
      <w:tr w:rsidR="000C336E" w14:paraId="1BB511BB"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BA094B6" w14:textId="77777777" w:rsidR="000C336E" w:rsidRDefault="000C336E" w:rsidP="00C51994">
            <w:pPr>
              <w:pStyle w:val="TAC"/>
              <w:rPr>
                <w:lang w:val="fr-FR"/>
              </w:rPr>
            </w:pPr>
            <w:r>
              <w:rPr>
                <w:lang w:val="fr-FR"/>
              </w:rPr>
              <w:t>5</w:t>
            </w:r>
          </w:p>
        </w:tc>
        <w:tc>
          <w:tcPr>
            <w:tcW w:w="1248" w:type="dxa"/>
            <w:tcBorders>
              <w:top w:val="single" w:sz="4" w:space="0" w:color="auto"/>
              <w:left w:val="single" w:sz="4" w:space="0" w:color="auto"/>
              <w:bottom w:val="single" w:sz="4" w:space="0" w:color="auto"/>
              <w:right w:val="single" w:sz="4" w:space="0" w:color="auto"/>
            </w:tcBorders>
            <w:hideMark/>
          </w:tcPr>
          <w:p w14:paraId="3A75E7C7" w14:textId="2DF95AE4" w:rsidR="000C336E" w:rsidRDefault="000C336E" w:rsidP="00C51994">
            <w:pPr>
              <w:pStyle w:val="TAC"/>
              <w:rPr>
                <w:lang w:val="fr-FR"/>
              </w:rPr>
            </w:pPr>
            <w:r>
              <w:rPr>
                <w:lang w:val="fr-FR"/>
              </w:rPr>
              <w:t xml:space="preserve">USER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58499914" w14:textId="52209D6A" w:rsidR="000C336E" w:rsidRDefault="000C336E" w:rsidP="00C51994">
            <w:pPr>
              <w:pStyle w:val="TAL"/>
              <w:rPr>
                <w:lang w:val="fr-FR"/>
              </w:rPr>
            </w:pPr>
            <w:r>
              <w:rPr>
                <w:lang w:val="fr-FR"/>
              </w:rPr>
              <w:t>Set, configure and initiate an PDU session with DNN "TestGp.rs"</w:t>
            </w:r>
          </w:p>
        </w:tc>
        <w:tc>
          <w:tcPr>
            <w:tcW w:w="3551" w:type="dxa"/>
            <w:tcBorders>
              <w:top w:val="single" w:sz="4" w:space="0" w:color="auto"/>
              <w:left w:val="single" w:sz="4" w:space="0" w:color="auto"/>
              <w:bottom w:val="single" w:sz="4" w:space="0" w:color="auto"/>
              <w:right w:val="single" w:sz="4" w:space="0" w:color="auto"/>
            </w:tcBorders>
            <w:hideMark/>
          </w:tcPr>
          <w:p w14:paraId="1A8281AA" w14:textId="77777777" w:rsidR="000C336E" w:rsidRDefault="000C336E" w:rsidP="00C51994">
            <w:pPr>
              <w:pStyle w:val="TAL"/>
              <w:rPr>
                <w:lang w:val="fr-FR"/>
              </w:rPr>
            </w:pPr>
            <w:r>
              <w:rPr>
                <w:lang w:val="fr-FR"/>
              </w:rPr>
              <w:t>The PDU session shall be established</w:t>
            </w:r>
          </w:p>
        </w:tc>
      </w:tr>
      <w:tr w:rsidR="000C336E" w14:paraId="7034A13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C75E48A" w14:textId="77777777" w:rsidR="000C336E" w:rsidRDefault="000C336E" w:rsidP="00C51994">
            <w:pPr>
              <w:pStyle w:val="TAC"/>
              <w:rPr>
                <w:lang w:val="fr-FR"/>
              </w:rPr>
            </w:pPr>
            <w:r>
              <w:rPr>
                <w:lang w:val="fr-FR"/>
              </w:rPr>
              <w:t>6</w:t>
            </w:r>
          </w:p>
        </w:tc>
        <w:tc>
          <w:tcPr>
            <w:tcW w:w="1248" w:type="dxa"/>
            <w:tcBorders>
              <w:top w:val="single" w:sz="4" w:space="0" w:color="auto"/>
              <w:left w:val="single" w:sz="4" w:space="0" w:color="auto"/>
              <w:bottom w:val="single" w:sz="4" w:space="0" w:color="auto"/>
              <w:right w:val="single" w:sz="4" w:space="0" w:color="auto"/>
            </w:tcBorders>
            <w:hideMark/>
          </w:tcPr>
          <w:p w14:paraId="21CD3F0D"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9F8A30C" w14:textId="77777777" w:rsidR="000C336E" w:rsidRDefault="000C336E" w:rsidP="00C51994">
            <w:pPr>
              <w:pStyle w:val="TAL"/>
              <w:rPr>
                <w:lang w:val="fr-FR"/>
              </w:rPr>
            </w:pPr>
            <w:r>
              <w:rPr>
                <w:lang w:val="fr-FR"/>
              </w:rPr>
              <w:t>ENVELOPE: EVENT DOWNLOAD - Data Connection Status Change event 1.2.1</w:t>
            </w:r>
          </w:p>
        </w:tc>
        <w:tc>
          <w:tcPr>
            <w:tcW w:w="3551" w:type="dxa"/>
            <w:tcBorders>
              <w:top w:val="single" w:sz="4" w:space="0" w:color="auto"/>
              <w:left w:val="single" w:sz="4" w:space="0" w:color="auto"/>
              <w:bottom w:val="single" w:sz="4" w:space="0" w:color="auto"/>
              <w:right w:val="single" w:sz="4" w:space="0" w:color="auto"/>
            </w:tcBorders>
            <w:hideMark/>
          </w:tcPr>
          <w:p w14:paraId="3293EE95" w14:textId="77777777" w:rsidR="000C336E" w:rsidRDefault="000C336E" w:rsidP="00C51994">
            <w:pPr>
              <w:pStyle w:val="TAL"/>
              <w:rPr>
                <w:lang w:val="fr-FR"/>
              </w:rPr>
            </w:pPr>
            <w:r>
              <w:rPr>
                <w:lang w:val="fr-FR"/>
              </w:rPr>
              <w:t>[Data connection successful; i.e. accepted by the network and completed by the device]</w:t>
            </w:r>
          </w:p>
        </w:tc>
      </w:tr>
      <w:tr w:rsidR="000C336E" w14:paraId="5D96865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2E18D78D" w14:textId="77777777" w:rsidR="000C336E" w:rsidRDefault="000C336E" w:rsidP="00C51994">
            <w:pPr>
              <w:pStyle w:val="TAC"/>
              <w:rPr>
                <w:lang w:val="fr-FR"/>
              </w:rPr>
            </w:pPr>
            <w:r>
              <w:rPr>
                <w:lang w:val="fr-FR"/>
              </w:rPr>
              <w:t>7</w:t>
            </w:r>
          </w:p>
        </w:tc>
        <w:tc>
          <w:tcPr>
            <w:tcW w:w="1248" w:type="dxa"/>
            <w:tcBorders>
              <w:top w:val="single" w:sz="4" w:space="0" w:color="auto"/>
              <w:left w:val="single" w:sz="4" w:space="0" w:color="auto"/>
              <w:bottom w:val="single" w:sz="4" w:space="0" w:color="auto"/>
              <w:right w:val="single" w:sz="4" w:space="0" w:color="auto"/>
            </w:tcBorders>
          </w:tcPr>
          <w:p w14:paraId="0A1214B7" w14:textId="77777777" w:rsidR="000C336E" w:rsidRDefault="000C336E" w:rsidP="00C51994">
            <w:pPr>
              <w:pStyle w:val="TAC"/>
              <w:rPr>
                <w:lang w:val="es-ES"/>
              </w:rPr>
            </w:pPr>
            <w:r>
              <w:rPr>
                <w:lang w:val="es-ES"/>
              </w:rPr>
              <w:t xml:space="preserve">NG-SS </w:t>
            </w:r>
            <w:r>
              <w:rPr>
                <w:lang w:val="fr-FR"/>
              </w:rPr>
              <w:sym w:font="Wingdings" w:char="F0E0"/>
            </w:r>
            <w:r>
              <w:rPr>
                <w:lang w:val="es-ES"/>
              </w:rPr>
              <w:t xml:space="preserve"> ME</w:t>
            </w:r>
          </w:p>
        </w:tc>
        <w:tc>
          <w:tcPr>
            <w:tcW w:w="3464" w:type="dxa"/>
            <w:tcBorders>
              <w:top w:val="single" w:sz="4" w:space="0" w:color="auto"/>
              <w:left w:val="single" w:sz="4" w:space="0" w:color="auto"/>
              <w:bottom w:val="single" w:sz="4" w:space="0" w:color="auto"/>
              <w:right w:val="single" w:sz="4" w:space="0" w:color="auto"/>
            </w:tcBorders>
          </w:tcPr>
          <w:p w14:paraId="72B177CF" w14:textId="4843DB60" w:rsidR="000C336E" w:rsidRDefault="000C336E" w:rsidP="00C51994">
            <w:pPr>
              <w:pStyle w:val="TAL"/>
              <w:rPr>
                <w:highlight w:val="cyan"/>
                <w:lang w:val="fr-FR"/>
              </w:rPr>
            </w:pPr>
            <w:r>
              <w:rPr>
                <w:lang w:val="fr-FR"/>
              </w:rPr>
              <w:t>PDU SESSION RELEASE COMMAND</w:t>
            </w:r>
          </w:p>
        </w:tc>
        <w:tc>
          <w:tcPr>
            <w:tcW w:w="3551" w:type="dxa"/>
            <w:tcBorders>
              <w:top w:val="single" w:sz="4" w:space="0" w:color="auto"/>
              <w:left w:val="single" w:sz="4" w:space="0" w:color="auto"/>
              <w:bottom w:val="single" w:sz="4" w:space="0" w:color="auto"/>
              <w:right w:val="single" w:sz="4" w:space="0" w:color="auto"/>
            </w:tcBorders>
          </w:tcPr>
          <w:p w14:paraId="1D4E3D68" w14:textId="6E43D2FB" w:rsidR="000C336E" w:rsidRDefault="000C336E" w:rsidP="00C51994">
            <w:pPr>
              <w:pStyle w:val="TAL"/>
              <w:rPr>
                <w:lang w:val="fr-FR"/>
              </w:rPr>
            </w:pPr>
            <w:r>
              <w:rPr>
                <w:lang w:val="fr-FR"/>
              </w:rPr>
              <w:t>PDU SESSION RELEASE COMMAND message contains an (E/5G)SM cause #26: insufficient resources</w:t>
            </w:r>
          </w:p>
        </w:tc>
      </w:tr>
      <w:tr w:rsidR="000C336E" w14:paraId="21BCA8E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2AC7CFC" w14:textId="77777777" w:rsidR="000C336E" w:rsidRDefault="000C336E" w:rsidP="00C51994">
            <w:pPr>
              <w:pStyle w:val="TAC"/>
              <w:rPr>
                <w:lang w:val="fr-FR"/>
              </w:rPr>
            </w:pPr>
            <w:r>
              <w:rPr>
                <w:lang w:val="fr-FR"/>
              </w:rPr>
              <w:t>8</w:t>
            </w:r>
          </w:p>
        </w:tc>
        <w:tc>
          <w:tcPr>
            <w:tcW w:w="1248" w:type="dxa"/>
            <w:tcBorders>
              <w:top w:val="single" w:sz="4" w:space="0" w:color="auto"/>
              <w:left w:val="single" w:sz="4" w:space="0" w:color="auto"/>
              <w:bottom w:val="single" w:sz="4" w:space="0" w:color="auto"/>
              <w:right w:val="single" w:sz="4" w:space="0" w:color="auto"/>
            </w:tcBorders>
            <w:hideMark/>
          </w:tcPr>
          <w:p w14:paraId="5E43D764" w14:textId="4FACBA07" w:rsidR="000C336E" w:rsidRDefault="000C336E" w:rsidP="00C51994">
            <w:pPr>
              <w:pStyle w:val="TAC"/>
              <w:rPr>
                <w:lang w:val="es-ES"/>
              </w:rPr>
            </w:pPr>
            <w:r>
              <w:rPr>
                <w:lang w:val="es-ES"/>
              </w:rPr>
              <w:t xml:space="preserve">ME </w:t>
            </w:r>
            <w:r>
              <w:rPr>
                <w:lang w:val="fr-FR"/>
              </w:rPr>
              <w:sym w:font="Wingdings" w:char="F0E0"/>
            </w:r>
            <w:r>
              <w:rPr>
                <w:lang w:val="fr-FR"/>
              </w:rPr>
              <w:t xml:space="preserve"> </w:t>
            </w:r>
            <w:r>
              <w:rPr>
                <w:lang w:val="es-ES"/>
              </w:rPr>
              <w:t>NG-SS</w:t>
            </w:r>
          </w:p>
        </w:tc>
        <w:tc>
          <w:tcPr>
            <w:tcW w:w="3464" w:type="dxa"/>
            <w:tcBorders>
              <w:top w:val="single" w:sz="4" w:space="0" w:color="auto"/>
              <w:left w:val="single" w:sz="4" w:space="0" w:color="auto"/>
              <w:bottom w:val="single" w:sz="4" w:space="0" w:color="auto"/>
              <w:right w:val="single" w:sz="4" w:space="0" w:color="auto"/>
            </w:tcBorders>
            <w:hideMark/>
          </w:tcPr>
          <w:p w14:paraId="6BAAFD4E" w14:textId="306971B7" w:rsidR="000C336E" w:rsidRDefault="000C336E" w:rsidP="00C51994">
            <w:pPr>
              <w:pStyle w:val="TAL"/>
              <w:rPr>
                <w:highlight w:val="cyan"/>
                <w:lang w:val="fr-FR"/>
              </w:rPr>
            </w:pPr>
            <w:r>
              <w:rPr>
                <w:lang w:val="fr-FR"/>
              </w:rPr>
              <w:t>PDU SESSION RELEASE COMPLETE</w:t>
            </w:r>
          </w:p>
        </w:tc>
        <w:tc>
          <w:tcPr>
            <w:tcW w:w="3551" w:type="dxa"/>
            <w:tcBorders>
              <w:top w:val="single" w:sz="4" w:space="0" w:color="auto"/>
              <w:left w:val="single" w:sz="4" w:space="0" w:color="auto"/>
              <w:bottom w:val="single" w:sz="4" w:space="0" w:color="auto"/>
              <w:right w:val="single" w:sz="4" w:space="0" w:color="auto"/>
            </w:tcBorders>
            <w:hideMark/>
          </w:tcPr>
          <w:p w14:paraId="19C47B58" w14:textId="583C44C8" w:rsidR="000C336E" w:rsidRDefault="000C336E" w:rsidP="00C51994">
            <w:pPr>
              <w:pStyle w:val="TAL"/>
              <w:rPr>
                <w:lang w:val="fr-FR"/>
              </w:rPr>
            </w:pPr>
          </w:p>
        </w:tc>
      </w:tr>
      <w:tr w:rsidR="000C336E" w14:paraId="67CDA87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DA94A49" w14:textId="77777777" w:rsidR="000C336E" w:rsidRDefault="000C336E" w:rsidP="00C51994">
            <w:pPr>
              <w:pStyle w:val="TAC"/>
              <w:rPr>
                <w:lang w:val="fr-FR"/>
              </w:rPr>
            </w:pPr>
            <w:r>
              <w:rPr>
                <w:lang w:val="fr-FR"/>
              </w:rPr>
              <w:t>9</w:t>
            </w:r>
          </w:p>
        </w:tc>
        <w:tc>
          <w:tcPr>
            <w:tcW w:w="1248" w:type="dxa"/>
            <w:tcBorders>
              <w:top w:val="single" w:sz="4" w:space="0" w:color="auto"/>
              <w:left w:val="single" w:sz="4" w:space="0" w:color="auto"/>
              <w:bottom w:val="single" w:sz="4" w:space="0" w:color="auto"/>
              <w:right w:val="single" w:sz="4" w:space="0" w:color="auto"/>
            </w:tcBorders>
            <w:hideMark/>
          </w:tcPr>
          <w:p w14:paraId="4293C995" w14:textId="598743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3AA924A8" w14:textId="77777777" w:rsidR="000C336E" w:rsidRDefault="000C336E" w:rsidP="00C51994">
            <w:pPr>
              <w:pStyle w:val="TAL"/>
              <w:rPr>
                <w:lang w:val="fr-FR"/>
              </w:rPr>
            </w:pPr>
            <w:r>
              <w:rPr>
                <w:lang w:val="fr-FR"/>
              </w:rPr>
              <w:t>ENVELOPE: EVENT DOWNLOAD – Data Connection Status Change event 1.2.2</w:t>
            </w:r>
          </w:p>
        </w:tc>
        <w:tc>
          <w:tcPr>
            <w:tcW w:w="3551" w:type="dxa"/>
            <w:tcBorders>
              <w:top w:val="single" w:sz="4" w:space="0" w:color="auto"/>
              <w:left w:val="single" w:sz="4" w:space="0" w:color="auto"/>
              <w:bottom w:val="single" w:sz="4" w:space="0" w:color="auto"/>
              <w:right w:val="single" w:sz="4" w:space="0" w:color="auto"/>
            </w:tcBorders>
            <w:hideMark/>
          </w:tcPr>
          <w:p w14:paraId="05F01E78" w14:textId="77777777" w:rsidR="000C336E" w:rsidRDefault="000C336E" w:rsidP="00C51994">
            <w:pPr>
              <w:pStyle w:val="TAL"/>
              <w:rPr>
                <w:lang w:val="fr-FR"/>
              </w:rPr>
            </w:pPr>
            <w:r>
              <w:rPr>
                <w:lang w:val="fr-FR"/>
              </w:rPr>
              <w:t>[Data connection dropped or deactivated]</w:t>
            </w:r>
          </w:p>
        </w:tc>
      </w:tr>
    </w:tbl>
    <w:p w14:paraId="57C523B7" w14:textId="77777777" w:rsidR="000C336E" w:rsidRDefault="000C336E" w:rsidP="000C336E">
      <w:pPr>
        <w:rPr>
          <w:highlight w:val="green"/>
        </w:rPr>
      </w:pPr>
    </w:p>
    <w:p w14:paraId="3106C3DC" w14:textId="77777777" w:rsidR="00B652E2" w:rsidRPr="005307A3" w:rsidRDefault="00B652E2" w:rsidP="00B652E2">
      <w:r w:rsidRPr="005307A3">
        <w:t>EVENT DOWNLOAD - Data Connection Status Change 1.</w:t>
      </w:r>
      <w:r>
        <w:t>2</w:t>
      </w:r>
      <w:r w:rsidRPr="005307A3">
        <w:t>.1</w:t>
      </w:r>
    </w:p>
    <w:p w14:paraId="6B94AB75" w14:textId="77777777" w:rsidR="00B652E2" w:rsidRPr="005307A3" w:rsidRDefault="00B652E2" w:rsidP="00B652E2">
      <w:pPr>
        <w:contextualSpacing/>
      </w:pPr>
      <w:r w:rsidRPr="005307A3">
        <w:t>Logically:</w:t>
      </w:r>
    </w:p>
    <w:p w14:paraId="41828DDB" w14:textId="77777777" w:rsidR="00B652E2" w:rsidRPr="005307A3" w:rsidRDefault="00B652E2" w:rsidP="00B652E2">
      <w:pPr>
        <w:pStyle w:val="B1"/>
        <w:contextualSpacing/>
      </w:pPr>
      <w:r w:rsidRPr="005307A3">
        <w:t>Event list</w:t>
      </w:r>
      <w:r>
        <w:t>:</w:t>
      </w:r>
    </w:p>
    <w:p w14:paraId="4888E931"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4766E673" w14:textId="77777777" w:rsidR="00B652E2" w:rsidRPr="008369CD" w:rsidRDefault="00B652E2" w:rsidP="00B652E2">
      <w:pPr>
        <w:pStyle w:val="B1"/>
        <w:contextualSpacing/>
        <w:rPr>
          <w:lang w:val="fr-FR"/>
        </w:rPr>
      </w:pPr>
      <w:r w:rsidRPr="008369CD">
        <w:rPr>
          <w:lang w:val="fr-FR"/>
        </w:rPr>
        <w:t>Device identities</w:t>
      </w:r>
      <w:r>
        <w:rPr>
          <w:lang w:val="fr-FR"/>
        </w:rPr>
        <w:t>:</w:t>
      </w:r>
    </w:p>
    <w:p w14:paraId="51A3A7F6"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0E6F6E93"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63F1A796" w14:textId="77777777" w:rsidR="00B652E2" w:rsidRDefault="00B652E2" w:rsidP="00B652E2">
      <w:pPr>
        <w:pStyle w:val="B1"/>
        <w:contextualSpacing/>
      </w:pPr>
      <w:r w:rsidRPr="005307A3">
        <w:t>Data connection status:</w:t>
      </w:r>
    </w:p>
    <w:p w14:paraId="48B70972" w14:textId="77777777" w:rsidR="00B652E2" w:rsidRPr="005307A3" w:rsidRDefault="00B652E2" w:rsidP="00B652E2">
      <w:pPr>
        <w:pStyle w:val="B1"/>
        <w:contextualSpacing/>
      </w:pPr>
      <w:r w:rsidRPr="005307A3">
        <w:tab/>
        <w:t>Data connection successful; i.e. accepted by the network and completed by the device.</w:t>
      </w:r>
    </w:p>
    <w:p w14:paraId="30F24018" w14:textId="77777777" w:rsidR="00B652E2" w:rsidRDefault="00B652E2" w:rsidP="00B652E2">
      <w:pPr>
        <w:pStyle w:val="B1"/>
        <w:contextualSpacing/>
      </w:pPr>
      <w:r>
        <w:t>Data connection type:</w:t>
      </w:r>
    </w:p>
    <w:p w14:paraId="58919EDA" w14:textId="77777777" w:rsidR="00B652E2" w:rsidRDefault="00B652E2" w:rsidP="00B652E2">
      <w:pPr>
        <w:pStyle w:val="B1"/>
        <w:contextualSpacing/>
      </w:pPr>
      <w:r>
        <w:tab/>
        <w:t>PDU connection</w:t>
      </w:r>
    </w:p>
    <w:p w14:paraId="6587EBA2" w14:textId="77777777" w:rsidR="00B652E2" w:rsidRDefault="00B652E2" w:rsidP="00B652E2">
      <w:pPr>
        <w:pStyle w:val="B1"/>
        <w:contextualSpacing/>
      </w:pPr>
      <w:r>
        <w:t>Transaction identifier:</w:t>
      </w:r>
    </w:p>
    <w:p w14:paraId="2A6788E9" w14:textId="77777777" w:rsidR="00B652E2" w:rsidRDefault="00B652E2" w:rsidP="00B652E2">
      <w:pPr>
        <w:pStyle w:val="B1"/>
        <w:contextualSpacing/>
      </w:pPr>
      <w:r>
        <w:tab/>
        <w:t>the Transaction identifier data object shall contain:</w:t>
      </w:r>
    </w:p>
    <w:p w14:paraId="60FC0B10" w14:textId="77777777" w:rsidR="00B652E2" w:rsidRDefault="00B652E2" w:rsidP="00B652E2">
      <w:pPr>
        <w:pStyle w:val="B1"/>
        <w:ind w:firstLine="284"/>
        <w:contextualSpacing/>
      </w:pPr>
      <w:bookmarkStart w:id="123" w:name="MCCQCTEMPBM_00000093"/>
      <w:r>
        <w:t>TI value generated by the terminal to uniquely identify the PDP or PDN data connection</w:t>
      </w:r>
    </w:p>
    <w:p w14:paraId="40415C66" w14:textId="77777777" w:rsidR="00B652E2" w:rsidRDefault="00B652E2" w:rsidP="00B652E2">
      <w:pPr>
        <w:pStyle w:val="B1"/>
        <w:ind w:firstLine="284"/>
        <w:contextualSpacing/>
      </w:pPr>
      <w:bookmarkStart w:id="124" w:name="MCCQCTEMPBM_00000094"/>
      <w:bookmarkEnd w:id="123"/>
      <w:r>
        <w:t>TI flag is 0.</w:t>
      </w:r>
    </w:p>
    <w:bookmarkEnd w:id="124"/>
    <w:p w14:paraId="26828B00" w14:textId="77777777" w:rsidR="00B652E2" w:rsidRDefault="00B652E2" w:rsidP="00B652E2">
      <w:pPr>
        <w:pStyle w:val="B1"/>
        <w:contextualSpacing/>
      </w:pPr>
      <w:r>
        <w:t>Date-Time and Time zone:</w:t>
      </w:r>
    </w:p>
    <w:p w14:paraId="791B3F96" w14:textId="77777777" w:rsidR="00B652E2" w:rsidRDefault="00B652E2" w:rsidP="00B652E2">
      <w:pPr>
        <w:pStyle w:val="B1"/>
        <w:contextualSpacing/>
      </w:pPr>
      <w:r>
        <w:tab/>
        <w:t>Date and time set by the user if A.1/185 is supported by the ME</w:t>
      </w:r>
    </w:p>
    <w:p w14:paraId="25634D5D" w14:textId="77777777" w:rsidR="00B652E2" w:rsidRDefault="00B652E2" w:rsidP="00B652E2">
      <w:pPr>
        <w:pStyle w:val="B1"/>
        <w:contextualSpacing/>
      </w:pPr>
      <w:r>
        <w:t>Location Information:</w:t>
      </w:r>
    </w:p>
    <w:p w14:paraId="6D9BA39A" w14:textId="77777777" w:rsidR="00B652E2" w:rsidRDefault="00B652E2" w:rsidP="00B652E2">
      <w:pPr>
        <w:pStyle w:val="B1"/>
        <w:contextualSpacing/>
      </w:pPr>
      <w:r>
        <w:tab/>
        <w:t>MCC:</w:t>
      </w:r>
      <w:r>
        <w:tab/>
      </w:r>
      <w:r>
        <w:tab/>
        <w:t>001</w:t>
      </w:r>
    </w:p>
    <w:p w14:paraId="06E03B57" w14:textId="77777777" w:rsidR="00B652E2" w:rsidRDefault="00B652E2" w:rsidP="00B652E2">
      <w:pPr>
        <w:pStyle w:val="B1"/>
        <w:contextualSpacing/>
      </w:pPr>
      <w:r>
        <w:tab/>
        <w:t>MNC:</w:t>
      </w:r>
      <w:r>
        <w:tab/>
      </w:r>
      <w:r>
        <w:tab/>
        <w:t>01</w:t>
      </w:r>
    </w:p>
    <w:p w14:paraId="63513DC3" w14:textId="77777777" w:rsidR="00B652E2" w:rsidRDefault="00B652E2" w:rsidP="00B652E2">
      <w:pPr>
        <w:pStyle w:val="B1"/>
        <w:contextualSpacing/>
      </w:pPr>
      <w:r>
        <w:tab/>
        <w:t>TAC:</w:t>
      </w:r>
      <w:r>
        <w:tab/>
      </w:r>
      <w:r>
        <w:tab/>
        <w:t>000001</w:t>
      </w:r>
    </w:p>
    <w:p w14:paraId="3EBB54C8" w14:textId="77777777" w:rsidR="00B652E2" w:rsidRPr="00775FB0" w:rsidRDefault="00B652E2" w:rsidP="00B652E2">
      <w:pPr>
        <w:pStyle w:val="B1"/>
        <w:contextualSpacing/>
      </w:pPr>
      <w:r>
        <w:tab/>
        <w:t>NCI:</w:t>
      </w:r>
      <w:r>
        <w:tab/>
      </w:r>
      <w:r>
        <w:tab/>
        <w:t>0000000001</w:t>
      </w:r>
    </w:p>
    <w:p w14:paraId="33B0488F" w14:textId="77777777" w:rsidR="00B652E2" w:rsidRDefault="00B652E2" w:rsidP="00B652E2">
      <w:pPr>
        <w:pStyle w:val="B1"/>
        <w:contextualSpacing/>
      </w:pPr>
      <w:r>
        <w:lastRenderedPageBreak/>
        <w:t>Access Technology:</w:t>
      </w:r>
      <w:r>
        <w:tab/>
      </w:r>
      <w:r>
        <w:tab/>
        <w:t>3GPP NR</w:t>
      </w:r>
    </w:p>
    <w:p w14:paraId="0CDC6FDE" w14:textId="77777777" w:rsidR="00B652E2" w:rsidRDefault="00B652E2" w:rsidP="00B652E2">
      <w:pPr>
        <w:pStyle w:val="B1"/>
        <w:contextualSpacing/>
      </w:pPr>
      <w:r>
        <w:t>Location status:</w:t>
      </w:r>
      <w:r>
        <w:tab/>
      </w:r>
      <w:r>
        <w:tab/>
      </w:r>
      <w:r>
        <w:tab/>
        <w:t>Normal service</w:t>
      </w:r>
    </w:p>
    <w:p w14:paraId="7FBC49EC" w14:textId="77777777" w:rsidR="00B652E2" w:rsidRDefault="00B652E2" w:rsidP="00B652E2">
      <w:pPr>
        <w:pStyle w:val="B1"/>
        <w:contextualSpacing/>
      </w:pPr>
      <w:r>
        <w:t>Network Access Name:</w:t>
      </w:r>
      <w:r>
        <w:tab/>
        <w:t>TestGp.rs</w:t>
      </w:r>
    </w:p>
    <w:p w14:paraId="756CDE5D" w14:textId="77777777" w:rsidR="00B652E2" w:rsidRDefault="00B652E2" w:rsidP="00B652E2">
      <w:pPr>
        <w:pStyle w:val="B1"/>
      </w:pPr>
      <w:r>
        <w:t>PDP/PDN type</w:t>
      </w:r>
      <w:r>
        <w:tab/>
      </w:r>
      <w:r>
        <w:tab/>
      </w:r>
      <w:r>
        <w:tab/>
        <w:t>ME dependent</w:t>
      </w:r>
    </w:p>
    <w:p w14:paraId="6C9B8AE5" w14:textId="77777777" w:rsidR="00B652E2" w:rsidRDefault="00B652E2" w:rsidP="00B652E2">
      <w:pPr>
        <w:contextualSpacing/>
      </w:pPr>
      <w:r>
        <w:t>Coding:</w:t>
      </w:r>
    </w:p>
    <w:tbl>
      <w:tblPr>
        <w:tblW w:w="4299" w:type="pct"/>
        <w:jc w:val="center"/>
        <w:tblLayout w:type="fixed"/>
        <w:tblCellMar>
          <w:left w:w="57" w:type="dxa"/>
          <w:right w:w="57" w:type="dxa"/>
        </w:tblCellMar>
        <w:tblLook w:val="04A0" w:firstRow="1" w:lastRow="0" w:firstColumn="1" w:lastColumn="0" w:noHBand="0" w:noVBand="1"/>
      </w:tblPr>
      <w:tblGrid>
        <w:gridCol w:w="978"/>
        <w:gridCol w:w="591"/>
        <w:gridCol w:w="691"/>
        <w:gridCol w:w="682"/>
        <w:gridCol w:w="580"/>
        <w:gridCol w:w="682"/>
        <w:gridCol w:w="681"/>
        <w:gridCol w:w="565"/>
        <w:gridCol w:w="565"/>
        <w:gridCol w:w="565"/>
        <w:gridCol w:w="565"/>
        <w:gridCol w:w="570"/>
        <w:gridCol w:w="566"/>
      </w:tblGrid>
      <w:tr w:rsidR="00B652E2" w14:paraId="0A6E843F" w14:textId="77777777" w:rsidTr="00AC3D95">
        <w:trPr>
          <w:trHeight w:val="20"/>
          <w:jc w:val="center"/>
        </w:trPr>
        <w:tc>
          <w:tcPr>
            <w:tcW w:w="591" w:type="pct"/>
            <w:tcBorders>
              <w:top w:val="single" w:sz="4" w:space="0" w:color="auto"/>
              <w:left w:val="single" w:sz="4" w:space="0" w:color="auto"/>
              <w:right w:val="single" w:sz="4" w:space="0" w:color="auto"/>
            </w:tcBorders>
            <w:hideMark/>
          </w:tcPr>
          <w:p w14:paraId="262C6FCD" w14:textId="77777777" w:rsidR="00B652E2" w:rsidRDefault="00B652E2" w:rsidP="00AC3D95">
            <w:pPr>
              <w:pStyle w:val="TAL"/>
              <w:rPr>
                <w:lang w:val="fr-FR"/>
              </w:rPr>
            </w:pPr>
            <w:r>
              <w:rPr>
                <w:lang w:val="fr-FR"/>
              </w:rPr>
              <w:t>BER-TLV:</w:t>
            </w:r>
          </w:p>
        </w:tc>
        <w:tc>
          <w:tcPr>
            <w:tcW w:w="357" w:type="pct"/>
            <w:tcBorders>
              <w:top w:val="single" w:sz="4" w:space="0" w:color="auto"/>
              <w:left w:val="single" w:sz="4" w:space="0" w:color="auto"/>
              <w:bottom w:val="single" w:sz="4" w:space="0" w:color="auto"/>
              <w:right w:val="single" w:sz="4" w:space="0" w:color="auto"/>
            </w:tcBorders>
            <w:hideMark/>
          </w:tcPr>
          <w:p w14:paraId="11C9C1A6" w14:textId="77777777" w:rsidR="00B652E2" w:rsidRDefault="00B652E2" w:rsidP="00AC3D95">
            <w:pPr>
              <w:pStyle w:val="TAC"/>
              <w:rPr>
                <w:lang w:val="fr-FR"/>
              </w:rPr>
            </w:pPr>
            <w:r>
              <w:rPr>
                <w:lang w:val="fr-FR"/>
              </w:rPr>
              <w:t xml:space="preserve">D6 </w:t>
            </w:r>
          </w:p>
        </w:tc>
        <w:tc>
          <w:tcPr>
            <w:tcW w:w="417" w:type="pct"/>
            <w:tcBorders>
              <w:top w:val="single" w:sz="4" w:space="0" w:color="auto"/>
              <w:left w:val="single" w:sz="4" w:space="0" w:color="auto"/>
              <w:bottom w:val="single" w:sz="4" w:space="0" w:color="auto"/>
              <w:right w:val="single" w:sz="4" w:space="0" w:color="auto"/>
            </w:tcBorders>
            <w:hideMark/>
          </w:tcPr>
          <w:p w14:paraId="0416BD4C" w14:textId="77777777" w:rsidR="00B652E2" w:rsidRDefault="00B652E2" w:rsidP="00AC3D95">
            <w:pPr>
              <w:pStyle w:val="TAC"/>
              <w:rPr>
                <w:lang w:val="fr-FR"/>
              </w:rPr>
            </w:pPr>
            <w:r>
              <w:rPr>
                <w:lang w:val="fr-FR"/>
              </w:rPr>
              <w:t>Note 1</w:t>
            </w:r>
          </w:p>
        </w:tc>
        <w:tc>
          <w:tcPr>
            <w:tcW w:w="412" w:type="pct"/>
            <w:tcBorders>
              <w:top w:val="single" w:sz="4" w:space="0" w:color="auto"/>
              <w:left w:val="single" w:sz="4" w:space="0" w:color="auto"/>
              <w:bottom w:val="single" w:sz="4" w:space="0" w:color="auto"/>
              <w:right w:val="single" w:sz="4" w:space="0" w:color="auto"/>
            </w:tcBorders>
            <w:hideMark/>
          </w:tcPr>
          <w:p w14:paraId="7768C4BA" w14:textId="77777777" w:rsidR="00B652E2" w:rsidRDefault="00B652E2" w:rsidP="00AC3D95">
            <w:pPr>
              <w:pStyle w:val="TAC"/>
              <w:rPr>
                <w:lang w:val="fr-FR"/>
              </w:rPr>
            </w:pPr>
            <w:r>
              <w:rPr>
                <w:lang w:val="fr-FR"/>
              </w:rPr>
              <w:t>19</w:t>
            </w:r>
          </w:p>
        </w:tc>
        <w:tc>
          <w:tcPr>
            <w:tcW w:w="350" w:type="pct"/>
            <w:tcBorders>
              <w:top w:val="single" w:sz="4" w:space="0" w:color="auto"/>
              <w:left w:val="single" w:sz="4" w:space="0" w:color="auto"/>
              <w:bottom w:val="single" w:sz="4" w:space="0" w:color="auto"/>
              <w:right w:val="single" w:sz="4" w:space="0" w:color="auto"/>
            </w:tcBorders>
            <w:hideMark/>
          </w:tcPr>
          <w:p w14:paraId="095015A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605B415E" w14:textId="77777777" w:rsidR="00B652E2" w:rsidRDefault="00B652E2" w:rsidP="00AC3D95">
            <w:pPr>
              <w:pStyle w:val="TAC"/>
              <w:rPr>
                <w:lang w:val="fr-FR"/>
              </w:rPr>
            </w:pPr>
            <w:r>
              <w:rPr>
                <w:lang w:val="fr-FR"/>
              </w:rPr>
              <w:t>1D</w:t>
            </w:r>
          </w:p>
        </w:tc>
        <w:tc>
          <w:tcPr>
            <w:tcW w:w="411" w:type="pct"/>
            <w:tcBorders>
              <w:top w:val="single" w:sz="4" w:space="0" w:color="auto"/>
              <w:left w:val="single" w:sz="4" w:space="0" w:color="auto"/>
              <w:bottom w:val="single" w:sz="4" w:space="0" w:color="auto"/>
              <w:right w:val="single" w:sz="4" w:space="0" w:color="auto"/>
            </w:tcBorders>
            <w:hideMark/>
          </w:tcPr>
          <w:p w14:paraId="27E7989A" w14:textId="77777777" w:rsidR="00B652E2" w:rsidRDefault="00B652E2" w:rsidP="00AC3D95">
            <w:pPr>
              <w:pStyle w:val="TAC"/>
              <w:rPr>
                <w:lang w:val="fr-FR"/>
              </w:rPr>
            </w:pPr>
            <w:r>
              <w:rPr>
                <w:lang w:val="fr-FR"/>
              </w:rPr>
              <w:t>82</w:t>
            </w:r>
          </w:p>
        </w:tc>
        <w:tc>
          <w:tcPr>
            <w:tcW w:w="341" w:type="pct"/>
            <w:tcBorders>
              <w:top w:val="single" w:sz="4" w:space="0" w:color="auto"/>
              <w:left w:val="single" w:sz="4" w:space="0" w:color="auto"/>
              <w:bottom w:val="single" w:sz="4" w:space="0" w:color="auto"/>
              <w:right w:val="single" w:sz="4" w:space="0" w:color="auto"/>
            </w:tcBorders>
            <w:hideMark/>
          </w:tcPr>
          <w:p w14:paraId="7AD62389" w14:textId="77777777" w:rsidR="00B652E2" w:rsidRDefault="00B652E2" w:rsidP="00AC3D95">
            <w:pPr>
              <w:pStyle w:val="TAC"/>
              <w:rPr>
                <w:lang w:val="fr-FR"/>
              </w:rPr>
            </w:pPr>
            <w:r>
              <w:rPr>
                <w:lang w:val="fr-FR"/>
              </w:rPr>
              <w:t>02</w:t>
            </w:r>
          </w:p>
        </w:tc>
        <w:tc>
          <w:tcPr>
            <w:tcW w:w="341" w:type="pct"/>
            <w:tcBorders>
              <w:top w:val="single" w:sz="4" w:space="0" w:color="auto"/>
              <w:left w:val="single" w:sz="4" w:space="0" w:color="auto"/>
              <w:bottom w:val="single" w:sz="4" w:space="0" w:color="auto"/>
              <w:right w:val="single" w:sz="4" w:space="0" w:color="auto"/>
            </w:tcBorders>
            <w:hideMark/>
          </w:tcPr>
          <w:p w14:paraId="041E2593" w14:textId="77777777" w:rsidR="00B652E2" w:rsidRDefault="00B652E2" w:rsidP="00AC3D95">
            <w:pPr>
              <w:pStyle w:val="TAC"/>
              <w:rPr>
                <w:lang w:val="fr-FR"/>
              </w:rPr>
            </w:pPr>
            <w:r>
              <w:rPr>
                <w:lang w:val="fr-FR"/>
              </w:rPr>
              <w:t>83</w:t>
            </w:r>
          </w:p>
        </w:tc>
        <w:tc>
          <w:tcPr>
            <w:tcW w:w="341" w:type="pct"/>
            <w:tcBorders>
              <w:top w:val="single" w:sz="4" w:space="0" w:color="auto"/>
              <w:left w:val="single" w:sz="4" w:space="0" w:color="auto"/>
              <w:bottom w:val="single" w:sz="4" w:space="0" w:color="auto"/>
              <w:right w:val="single" w:sz="4" w:space="0" w:color="auto"/>
            </w:tcBorders>
            <w:hideMark/>
          </w:tcPr>
          <w:p w14:paraId="139433F9" w14:textId="77777777" w:rsidR="00B652E2" w:rsidRDefault="00B652E2" w:rsidP="00AC3D95">
            <w:pPr>
              <w:pStyle w:val="TAC"/>
              <w:rPr>
                <w:lang w:val="fr-FR"/>
              </w:rPr>
            </w:pPr>
            <w:r>
              <w:rPr>
                <w:lang w:val="fr-FR"/>
              </w:rPr>
              <w:t>81</w:t>
            </w:r>
          </w:p>
        </w:tc>
        <w:tc>
          <w:tcPr>
            <w:tcW w:w="341" w:type="pct"/>
            <w:tcBorders>
              <w:top w:val="single" w:sz="4" w:space="0" w:color="auto"/>
              <w:left w:val="single" w:sz="4" w:space="0" w:color="auto"/>
              <w:bottom w:val="single" w:sz="4" w:space="0" w:color="auto"/>
              <w:right w:val="single" w:sz="4" w:space="0" w:color="auto"/>
            </w:tcBorders>
            <w:hideMark/>
          </w:tcPr>
          <w:p w14:paraId="379A9A72" w14:textId="77777777" w:rsidR="00B652E2" w:rsidRDefault="00B652E2" w:rsidP="00AC3D95">
            <w:pPr>
              <w:pStyle w:val="TAC"/>
              <w:rPr>
                <w:lang w:val="fr-FR"/>
              </w:rPr>
            </w:pPr>
            <w:r>
              <w:rPr>
                <w:lang w:val="fr-FR"/>
              </w:rPr>
              <w:t>1D</w:t>
            </w:r>
          </w:p>
        </w:tc>
        <w:tc>
          <w:tcPr>
            <w:tcW w:w="344" w:type="pct"/>
            <w:tcBorders>
              <w:top w:val="single" w:sz="4" w:space="0" w:color="auto"/>
              <w:left w:val="single" w:sz="4" w:space="0" w:color="auto"/>
              <w:bottom w:val="single" w:sz="4" w:space="0" w:color="auto"/>
              <w:right w:val="single" w:sz="4" w:space="0" w:color="auto"/>
            </w:tcBorders>
            <w:hideMark/>
          </w:tcPr>
          <w:p w14:paraId="4123C9BA" w14:textId="77777777" w:rsidR="00B652E2" w:rsidRDefault="00B652E2" w:rsidP="00AC3D95">
            <w:pPr>
              <w:pStyle w:val="TAC"/>
              <w:rPr>
                <w:lang w:val="fr-FR"/>
              </w:rPr>
            </w:pPr>
            <w:r>
              <w:rPr>
                <w:lang w:val="fr-FR"/>
              </w:rPr>
              <w:t>01</w:t>
            </w:r>
          </w:p>
        </w:tc>
        <w:tc>
          <w:tcPr>
            <w:tcW w:w="342" w:type="pct"/>
            <w:tcBorders>
              <w:top w:val="single" w:sz="4" w:space="0" w:color="auto"/>
              <w:left w:val="single" w:sz="4" w:space="0" w:color="auto"/>
              <w:bottom w:val="single" w:sz="4" w:space="0" w:color="auto"/>
              <w:right w:val="single" w:sz="4" w:space="0" w:color="auto"/>
            </w:tcBorders>
            <w:hideMark/>
          </w:tcPr>
          <w:p w14:paraId="14FEB4E5" w14:textId="77777777" w:rsidR="00B652E2" w:rsidRDefault="00B652E2" w:rsidP="00AC3D95">
            <w:pPr>
              <w:pStyle w:val="TAC"/>
              <w:rPr>
                <w:lang w:val="fr-FR"/>
              </w:rPr>
            </w:pPr>
            <w:r>
              <w:rPr>
                <w:lang w:val="fr-FR"/>
              </w:rPr>
              <w:t>00</w:t>
            </w:r>
          </w:p>
        </w:tc>
      </w:tr>
      <w:tr w:rsidR="00B652E2" w14:paraId="22F14B6D" w14:textId="77777777" w:rsidTr="00AC3D95">
        <w:trPr>
          <w:trHeight w:val="20"/>
          <w:jc w:val="center"/>
        </w:trPr>
        <w:tc>
          <w:tcPr>
            <w:tcW w:w="591" w:type="pct"/>
            <w:tcBorders>
              <w:left w:val="single" w:sz="4" w:space="0" w:color="auto"/>
              <w:right w:val="single" w:sz="4" w:space="0" w:color="auto"/>
            </w:tcBorders>
          </w:tcPr>
          <w:p w14:paraId="4CD40A33"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D9831E5" w14:textId="77777777" w:rsidR="00B652E2" w:rsidRDefault="00B652E2" w:rsidP="00AC3D95">
            <w:pPr>
              <w:pStyle w:val="TAC"/>
              <w:rPr>
                <w:lang w:val="fr-FR"/>
              </w:rPr>
            </w:pPr>
            <w:r>
              <w:rPr>
                <w:lang w:val="fr-FR"/>
              </w:rPr>
              <w:t>2A</w:t>
            </w:r>
          </w:p>
        </w:tc>
        <w:tc>
          <w:tcPr>
            <w:tcW w:w="417" w:type="pct"/>
            <w:tcBorders>
              <w:top w:val="single" w:sz="4" w:space="0" w:color="auto"/>
              <w:left w:val="single" w:sz="4" w:space="0" w:color="auto"/>
              <w:bottom w:val="single" w:sz="4" w:space="0" w:color="auto"/>
              <w:right w:val="single" w:sz="4" w:space="0" w:color="auto"/>
            </w:tcBorders>
            <w:hideMark/>
          </w:tcPr>
          <w:p w14:paraId="52BF298F"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0AAA2719" w14:textId="77777777" w:rsidR="00B652E2" w:rsidRDefault="00B652E2" w:rsidP="00AC3D95">
            <w:pPr>
              <w:pStyle w:val="TAC"/>
              <w:rPr>
                <w:lang w:val="fr-FR"/>
              </w:rPr>
            </w:pPr>
            <w:r>
              <w:rPr>
                <w:lang w:val="fr-FR"/>
              </w:rPr>
              <w:t>02</w:t>
            </w:r>
          </w:p>
        </w:tc>
        <w:tc>
          <w:tcPr>
            <w:tcW w:w="350" w:type="pct"/>
            <w:tcBorders>
              <w:top w:val="single" w:sz="4" w:space="0" w:color="auto"/>
              <w:left w:val="single" w:sz="4" w:space="0" w:color="auto"/>
              <w:bottom w:val="single" w:sz="4" w:space="0" w:color="auto"/>
              <w:right w:val="single" w:sz="4" w:space="0" w:color="auto"/>
            </w:tcBorders>
            <w:hideMark/>
          </w:tcPr>
          <w:p w14:paraId="3CAA9CE2" w14:textId="77777777" w:rsidR="00B652E2" w:rsidRDefault="00B652E2" w:rsidP="00AC3D95">
            <w:pPr>
              <w:pStyle w:val="TAC"/>
              <w:rPr>
                <w:lang w:val="fr-FR"/>
              </w:rPr>
            </w:pPr>
            <w:r>
              <w:rPr>
                <w:lang w:val="fr-FR"/>
              </w:rPr>
              <w:t>1C</w:t>
            </w:r>
          </w:p>
        </w:tc>
        <w:tc>
          <w:tcPr>
            <w:tcW w:w="412" w:type="pct"/>
            <w:tcBorders>
              <w:top w:val="single" w:sz="4" w:space="0" w:color="auto"/>
              <w:left w:val="single" w:sz="4" w:space="0" w:color="auto"/>
              <w:bottom w:val="single" w:sz="4" w:space="0" w:color="auto"/>
              <w:right w:val="single" w:sz="4" w:space="0" w:color="auto"/>
            </w:tcBorders>
            <w:hideMark/>
          </w:tcPr>
          <w:p w14:paraId="785169C8" w14:textId="77777777" w:rsidR="00B652E2" w:rsidRDefault="00B652E2" w:rsidP="00AC3D95">
            <w:pPr>
              <w:pStyle w:val="TAC"/>
              <w:rPr>
                <w:lang w:val="fr-FR"/>
              </w:rPr>
            </w:pPr>
            <w:r>
              <w:rPr>
                <w:lang w:val="fr-FR"/>
              </w:rPr>
              <w:t>Note 2</w:t>
            </w:r>
          </w:p>
        </w:tc>
        <w:tc>
          <w:tcPr>
            <w:tcW w:w="411" w:type="pct"/>
            <w:tcBorders>
              <w:top w:val="single" w:sz="4" w:space="0" w:color="auto"/>
              <w:left w:val="single" w:sz="4" w:space="0" w:color="auto"/>
              <w:bottom w:val="single" w:sz="4" w:space="0" w:color="auto"/>
              <w:right w:val="single" w:sz="4" w:space="0" w:color="auto"/>
            </w:tcBorders>
            <w:hideMark/>
          </w:tcPr>
          <w:p w14:paraId="66541C22" w14:textId="77777777" w:rsidR="00B652E2" w:rsidRDefault="00B652E2" w:rsidP="00AC3D95">
            <w:pPr>
              <w:pStyle w:val="TAC"/>
              <w:rPr>
                <w:lang w:val="fr-FR"/>
              </w:rPr>
            </w:pPr>
            <w:r>
              <w:rPr>
                <w:lang w:val="fr-FR"/>
              </w:rPr>
              <w:t>Note 3</w:t>
            </w:r>
          </w:p>
        </w:tc>
        <w:tc>
          <w:tcPr>
            <w:tcW w:w="341" w:type="pct"/>
            <w:tcBorders>
              <w:top w:val="single" w:sz="4" w:space="0" w:color="auto"/>
              <w:left w:val="single" w:sz="4" w:space="0" w:color="auto"/>
              <w:bottom w:val="single" w:sz="4" w:space="0" w:color="auto"/>
              <w:right w:val="single" w:sz="4" w:space="0" w:color="auto"/>
            </w:tcBorders>
            <w:hideMark/>
          </w:tcPr>
          <w:p w14:paraId="43C83591" w14:textId="77777777" w:rsidR="00B652E2" w:rsidRDefault="00B652E2" w:rsidP="00AC3D95">
            <w:pPr>
              <w:pStyle w:val="TAC"/>
              <w:rPr>
                <w:lang w:val="fr-FR"/>
              </w:rPr>
            </w:pPr>
            <w:r>
              <w:rPr>
                <w:lang w:val="fr-FR"/>
              </w:rPr>
              <w:t>13</w:t>
            </w:r>
          </w:p>
        </w:tc>
        <w:tc>
          <w:tcPr>
            <w:tcW w:w="341" w:type="pct"/>
            <w:tcBorders>
              <w:top w:val="single" w:sz="4" w:space="0" w:color="auto"/>
              <w:left w:val="single" w:sz="4" w:space="0" w:color="auto"/>
              <w:bottom w:val="single" w:sz="4" w:space="0" w:color="auto"/>
              <w:right w:val="single" w:sz="4" w:space="0" w:color="auto"/>
            </w:tcBorders>
            <w:hideMark/>
          </w:tcPr>
          <w:p w14:paraId="72BBE71F" w14:textId="77777777" w:rsidR="00B652E2" w:rsidRDefault="00B652E2" w:rsidP="00AC3D95">
            <w:pPr>
              <w:pStyle w:val="TAC"/>
              <w:rPr>
                <w:lang w:val="fr-FR"/>
              </w:rPr>
            </w:pPr>
            <w:r>
              <w:rPr>
                <w:lang w:val="fr-FR"/>
              </w:rPr>
              <w:t xml:space="preserve">0B </w:t>
            </w:r>
          </w:p>
        </w:tc>
        <w:tc>
          <w:tcPr>
            <w:tcW w:w="341" w:type="pct"/>
            <w:tcBorders>
              <w:top w:val="single" w:sz="4" w:space="0" w:color="auto"/>
              <w:left w:val="single" w:sz="4" w:space="0" w:color="auto"/>
              <w:bottom w:val="single" w:sz="4" w:space="0" w:color="auto"/>
              <w:right w:val="single" w:sz="4" w:space="0" w:color="auto"/>
            </w:tcBorders>
            <w:hideMark/>
          </w:tcPr>
          <w:p w14:paraId="2D9E7C3C"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3410D9E5" w14:textId="77777777" w:rsidR="00B652E2" w:rsidRDefault="00B652E2" w:rsidP="00AC3D95">
            <w:pPr>
              <w:pStyle w:val="TAC"/>
              <w:rPr>
                <w:lang w:val="fr-FR"/>
              </w:rPr>
            </w:pPr>
            <w:r>
              <w:rPr>
                <w:lang w:val="fr-FR"/>
              </w:rPr>
              <w:t>F1</w:t>
            </w:r>
          </w:p>
        </w:tc>
        <w:tc>
          <w:tcPr>
            <w:tcW w:w="344" w:type="pct"/>
            <w:tcBorders>
              <w:top w:val="single" w:sz="4" w:space="0" w:color="auto"/>
              <w:left w:val="single" w:sz="4" w:space="0" w:color="auto"/>
              <w:bottom w:val="single" w:sz="4" w:space="0" w:color="auto"/>
              <w:right w:val="single" w:sz="4" w:space="0" w:color="auto"/>
            </w:tcBorders>
            <w:hideMark/>
          </w:tcPr>
          <w:p w14:paraId="058406B4" w14:textId="77777777" w:rsidR="00B652E2" w:rsidRDefault="00B652E2" w:rsidP="00AC3D95">
            <w:pPr>
              <w:pStyle w:val="TAC"/>
              <w:rPr>
                <w:lang w:val="fr-FR"/>
              </w:rPr>
            </w:pPr>
            <w:r>
              <w:rPr>
                <w:lang w:val="fr-FR"/>
              </w:rPr>
              <w:t>10</w:t>
            </w:r>
          </w:p>
        </w:tc>
        <w:tc>
          <w:tcPr>
            <w:tcW w:w="342" w:type="pct"/>
            <w:tcBorders>
              <w:top w:val="single" w:sz="4" w:space="0" w:color="auto"/>
              <w:left w:val="single" w:sz="4" w:space="0" w:color="auto"/>
              <w:bottom w:val="single" w:sz="4" w:space="0" w:color="auto"/>
              <w:right w:val="single" w:sz="4" w:space="0" w:color="auto"/>
            </w:tcBorders>
            <w:hideMark/>
          </w:tcPr>
          <w:p w14:paraId="3501D912" w14:textId="77777777" w:rsidR="00B652E2" w:rsidRDefault="00B652E2" w:rsidP="00AC3D95">
            <w:pPr>
              <w:pStyle w:val="TAC"/>
              <w:rPr>
                <w:lang w:val="fr-FR"/>
              </w:rPr>
            </w:pPr>
            <w:r>
              <w:rPr>
                <w:lang w:val="fr-FR"/>
              </w:rPr>
              <w:t>00</w:t>
            </w:r>
          </w:p>
        </w:tc>
      </w:tr>
      <w:tr w:rsidR="00B652E2" w14:paraId="3DF36E76" w14:textId="77777777" w:rsidTr="00AC3D95">
        <w:trPr>
          <w:trHeight w:val="20"/>
          <w:jc w:val="center"/>
        </w:trPr>
        <w:tc>
          <w:tcPr>
            <w:tcW w:w="591" w:type="pct"/>
            <w:tcBorders>
              <w:left w:val="single" w:sz="4" w:space="0" w:color="auto"/>
              <w:right w:val="single" w:sz="4" w:space="0" w:color="auto"/>
            </w:tcBorders>
          </w:tcPr>
          <w:p w14:paraId="1DE75DCE"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50066D12"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21931F1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241C56C7" w14:textId="77777777" w:rsidR="00B652E2" w:rsidRDefault="00B652E2" w:rsidP="00AC3D95">
            <w:pPr>
              <w:pStyle w:val="TAC"/>
              <w:rPr>
                <w:lang w:val="fr-FR"/>
              </w:rPr>
            </w:pPr>
            <w:r>
              <w:rPr>
                <w:lang w:val="fr-FR"/>
              </w:rPr>
              <w:t>00</w:t>
            </w:r>
          </w:p>
        </w:tc>
        <w:tc>
          <w:tcPr>
            <w:tcW w:w="350" w:type="pct"/>
            <w:tcBorders>
              <w:top w:val="single" w:sz="4" w:space="0" w:color="auto"/>
              <w:left w:val="single" w:sz="4" w:space="0" w:color="auto"/>
              <w:bottom w:val="single" w:sz="4" w:space="0" w:color="auto"/>
              <w:right w:val="single" w:sz="4" w:space="0" w:color="auto"/>
            </w:tcBorders>
            <w:hideMark/>
          </w:tcPr>
          <w:p w14:paraId="6E39C437" w14:textId="77777777" w:rsidR="00B652E2" w:rsidRDefault="00B652E2" w:rsidP="00AC3D95">
            <w:pPr>
              <w:pStyle w:val="TAC"/>
              <w:rPr>
                <w:lang w:val="fr-FR"/>
              </w:rPr>
            </w:pPr>
            <w:r>
              <w:rPr>
                <w:lang w:val="fr-FR"/>
              </w:rPr>
              <w:t>00</w:t>
            </w:r>
          </w:p>
        </w:tc>
        <w:tc>
          <w:tcPr>
            <w:tcW w:w="412" w:type="pct"/>
            <w:tcBorders>
              <w:top w:val="single" w:sz="4" w:space="0" w:color="auto"/>
              <w:left w:val="single" w:sz="4" w:space="0" w:color="auto"/>
              <w:bottom w:val="single" w:sz="4" w:space="0" w:color="auto"/>
              <w:right w:val="single" w:sz="4" w:space="0" w:color="auto"/>
            </w:tcBorders>
            <w:hideMark/>
          </w:tcPr>
          <w:p w14:paraId="39296D77" w14:textId="77777777" w:rsidR="00B652E2" w:rsidRDefault="00B652E2" w:rsidP="00AC3D95">
            <w:pPr>
              <w:pStyle w:val="TAC"/>
              <w:rPr>
                <w:lang w:val="fr-FR"/>
              </w:rPr>
            </w:pPr>
            <w:r>
              <w:rPr>
                <w:lang w:val="fr-FR"/>
              </w:rPr>
              <w:t>00</w:t>
            </w:r>
          </w:p>
        </w:tc>
        <w:tc>
          <w:tcPr>
            <w:tcW w:w="411" w:type="pct"/>
            <w:tcBorders>
              <w:top w:val="single" w:sz="4" w:space="0" w:color="auto"/>
              <w:left w:val="single" w:sz="4" w:space="0" w:color="auto"/>
              <w:bottom w:val="single" w:sz="4" w:space="0" w:color="auto"/>
              <w:right w:val="single" w:sz="4" w:space="0" w:color="auto"/>
            </w:tcBorders>
            <w:hideMark/>
          </w:tcPr>
          <w:p w14:paraId="05592EE6"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4968D7AA" w14:textId="77777777" w:rsidR="00B652E2" w:rsidRDefault="00B652E2" w:rsidP="00AC3D95">
            <w:pPr>
              <w:pStyle w:val="TAC"/>
              <w:rPr>
                <w:lang w:val="fr-FR"/>
              </w:rPr>
            </w:pPr>
            <w:r>
              <w:rPr>
                <w:lang w:val="fr-FR"/>
              </w:rPr>
              <w:t>1F</w:t>
            </w:r>
          </w:p>
        </w:tc>
        <w:tc>
          <w:tcPr>
            <w:tcW w:w="341" w:type="pct"/>
            <w:tcBorders>
              <w:top w:val="single" w:sz="4" w:space="0" w:color="auto"/>
              <w:left w:val="single" w:sz="4" w:space="0" w:color="auto"/>
              <w:bottom w:val="single" w:sz="4" w:space="0" w:color="auto"/>
              <w:right w:val="single" w:sz="4" w:space="0" w:color="auto"/>
            </w:tcBorders>
            <w:hideMark/>
          </w:tcPr>
          <w:p w14:paraId="562671BE" w14:textId="77777777" w:rsidR="00B652E2" w:rsidRDefault="00B652E2" w:rsidP="00AC3D95">
            <w:pPr>
              <w:pStyle w:val="TAC"/>
              <w:rPr>
                <w:lang w:val="fr-FR"/>
              </w:rPr>
            </w:pPr>
            <w:r>
              <w:rPr>
                <w:lang w:val="fr-FR"/>
              </w:rPr>
              <w:t>3F</w:t>
            </w:r>
          </w:p>
        </w:tc>
        <w:tc>
          <w:tcPr>
            <w:tcW w:w="341" w:type="pct"/>
            <w:tcBorders>
              <w:top w:val="single" w:sz="4" w:space="0" w:color="auto"/>
              <w:left w:val="single" w:sz="4" w:space="0" w:color="auto"/>
              <w:bottom w:val="single" w:sz="4" w:space="0" w:color="auto"/>
              <w:right w:val="single" w:sz="4" w:space="0" w:color="auto"/>
            </w:tcBorders>
            <w:hideMark/>
          </w:tcPr>
          <w:p w14:paraId="1BE66FD3" w14:textId="77777777" w:rsidR="00B652E2" w:rsidRDefault="00B652E2" w:rsidP="00AC3D95">
            <w:pPr>
              <w:pStyle w:val="TAC"/>
              <w:rPr>
                <w:lang w:val="fr-FR"/>
              </w:rPr>
            </w:pPr>
            <w:r>
              <w:rPr>
                <w:lang w:val="fr-FR"/>
              </w:rPr>
              <w:t>01</w:t>
            </w:r>
          </w:p>
        </w:tc>
        <w:tc>
          <w:tcPr>
            <w:tcW w:w="341" w:type="pct"/>
            <w:tcBorders>
              <w:top w:val="single" w:sz="4" w:space="0" w:color="auto"/>
              <w:left w:val="single" w:sz="4" w:space="0" w:color="auto"/>
              <w:bottom w:val="single" w:sz="4" w:space="0" w:color="auto"/>
              <w:right w:val="single" w:sz="4" w:space="0" w:color="auto"/>
            </w:tcBorders>
            <w:hideMark/>
          </w:tcPr>
          <w:p w14:paraId="725CB768" w14:textId="77777777" w:rsidR="00B652E2" w:rsidRDefault="00B652E2" w:rsidP="00AC3D95">
            <w:pPr>
              <w:pStyle w:val="TAC"/>
              <w:rPr>
                <w:lang w:val="fr-FR"/>
              </w:rPr>
            </w:pPr>
            <w:r>
              <w:rPr>
                <w:lang w:val="fr-FR"/>
              </w:rPr>
              <w:t>0A</w:t>
            </w:r>
          </w:p>
        </w:tc>
        <w:tc>
          <w:tcPr>
            <w:tcW w:w="344" w:type="pct"/>
            <w:tcBorders>
              <w:top w:val="single" w:sz="4" w:space="0" w:color="auto"/>
              <w:left w:val="single" w:sz="4" w:space="0" w:color="auto"/>
              <w:bottom w:val="single" w:sz="4" w:space="0" w:color="auto"/>
              <w:right w:val="single" w:sz="4" w:space="0" w:color="auto"/>
            </w:tcBorders>
            <w:hideMark/>
          </w:tcPr>
          <w:p w14:paraId="69F5151A" w14:textId="77777777" w:rsidR="00B652E2" w:rsidRDefault="00B652E2" w:rsidP="00AC3D95">
            <w:pPr>
              <w:pStyle w:val="TAC"/>
              <w:rPr>
                <w:lang w:val="fr-FR"/>
              </w:rPr>
            </w:pPr>
            <w:r>
              <w:rPr>
                <w:lang w:val="fr-FR"/>
              </w:rPr>
              <w:t>1B</w:t>
            </w:r>
          </w:p>
        </w:tc>
        <w:tc>
          <w:tcPr>
            <w:tcW w:w="342" w:type="pct"/>
            <w:tcBorders>
              <w:top w:val="single" w:sz="4" w:space="0" w:color="auto"/>
              <w:left w:val="single" w:sz="4" w:space="0" w:color="auto"/>
              <w:bottom w:val="single" w:sz="4" w:space="0" w:color="auto"/>
              <w:right w:val="single" w:sz="4" w:space="0" w:color="auto"/>
            </w:tcBorders>
            <w:hideMark/>
          </w:tcPr>
          <w:p w14:paraId="7A377E41" w14:textId="77777777" w:rsidR="00B652E2" w:rsidRDefault="00B652E2" w:rsidP="00AC3D95">
            <w:pPr>
              <w:pStyle w:val="TAC"/>
              <w:rPr>
                <w:lang w:val="fr-FR"/>
              </w:rPr>
            </w:pPr>
            <w:r>
              <w:rPr>
                <w:lang w:val="fr-FR"/>
              </w:rPr>
              <w:t>01</w:t>
            </w:r>
          </w:p>
        </w:tc>
      </w:tr>
      <w:tr w:rsidR="00B652E2" w14:paraId="2293CE2A" w14:textId="77777777" w:rsidTr="00AC3D95">
        <w:trPr>
          <w:trHeight w:val="20"/>
          <w:jc w:val="center"/>
        </w:trPr>
        <w:tc>
          <w:tcPr>
            <w:tcW w:w="591" w:type="pct"/>
            <w:tcBorders>
              <w:left w:val="single" w:sz="4" w:space="0" w:color="auto"/>
              <w:right w:val="single" w:sz="4" w:space="0" w:color="auto"/>
            </w:tcBorders>
          </w:tcPr>
          <w:p w14:paraId="3EE17F9B"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6BE935DF"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6CC4A0AC" w14:textId="77777777" w:rsidR="00B652E2" w:rsidRDefault="00B652E2" w:rsidP="00AC3D95">
            <w:pPr>
              <w:pStyle w:val="TAC"/>
              <w:rPr>
                <w:lang w:val="fr-FR"/>
              </w:rPr>
            </w:pPr>
            <w:r>
              <w:rPr>
                <w:lang w:val="fr-FR"/>
              </w:rPr>
              <w:t>C7</w:t>
            </w:r>
          </w:p>
        </w:tc>
        <w:tc>
          <w:tcPr>
            <w:tcW w:w="412" w:type="pct"/>
            <w:tcBorders>
              <w:top w:val="single" w:sz="4" w:space="0" w:color="auto"/>
              <w:left w:val="single" w:sz="4" w:space="0" w:color="auto"/>
              <w:bottom w:val="single" w:sz="4" w:space="0" w:color="auto"/>
              <w:right w:val="single" w:sz="4" w:space="0" w:color="auto"/>
            </w:tcBorders>
            <w:hideMark/>
          </w:tcPr>
          <w:p w14:paraId="4E54DFA5" w14:textId="77777777" w:rsidR="00B652E2" w:rsidRDefault="00B652E2" w:rsidP="00AC3D95">
            <w:pPr>
              <w:pStyle w:val="TAC"/>
              <w:rPr>
                <w:lang w:val="fr-FR"/>
              </w:rPr>
            </w:pPr>
            <w:r>
              <w:rPr>
                <w:lang w:val="fr-FR"/>
              </w:rPr>
              <w:t>0A</w:t>
            </w:r>
          </w:p>
        </w:tc>
        <w:tc>
          <w:tcPr>
            <w:tcW w:w="350" w:type="pct"/>
            <w:tcBorders>
              <w:top w:val="single" w:sz="4" w:space="0" w:color="auto"/>
              <w:left w:val="single" w:sz="4" w:space="0" w:color="auto"/>
              <w:bottom w:val="single" w:sz="4" w:space="0" w:color="auto"/>
              <w:right w:val="single" w:sz="4" w:space="0" w:color="auto"/>
            </w:tcBorders>
            <w:hideMark/>
          </w:tcPr>
          <w:p w14:paraId="29148BD8" w14:textId="77777777" w:rsidR="00B652E2" w:rsidRDefault="00B652E2" w:rsidP="00AC3D95">
            <w:pPr>
              <w:pStyle w:val="TAC"/>
              <w:rPr>
                <w:lang w:val="fr-FR"/>
              </w:rPr>
            </w:pPr>
            <w:r>
              <w:rPr>
                <w:lang w:val="fr-FR"/>
              </w:rPr>
              <w:t>06</w:t>
            </w:r>
          </w:p>
        </w:tc>
        <w:tc>
          <w:tcPr>
            <w:tcW w:w="412" w:type="pct"/>
            <w:tcBorders>
              <w:top w:val="single" w:sz="4" w:space="0" w:color="auto"/>
              <w:left w:val="single" w:sz="4" w:space="0" w:color="auto"/>
              <w:bottom w:val="single" w:sz="4" w:space="0" w:color="auto"/>
              <w:right w:val="single" w:sz="4" w:space="0" w:color="auto"/>
            </w:tcBorders>
            <w:hideMark/>
          </w:tcPr>
          <w:p w14:paraId="14459B36" w14:textId="77777777" w:rsidR="00B652E2" w:rsidRDefault="00B652E2" w:rsidP="00AC3D95">
            <w:pPr>
              <w:pStyle w:val="TAC"/>
              <w:rPr>
                <w:lang w:val="fr-FR"/>
              </w:rPr>
            </w:pPr>
            <w:r>
              <w:rPr>
                <w:lang w:val="fr-FR"/>
              </w:rPr>
              <w:t>54</w:t>
            </w:r>
          </w:p>
        </w:tc>
        <w:tc>
          <w:tcPr>
            <w:tcW w:w="411" w:type="pct"/>
            <w:tcBorders>
              <w:top w:val="single" w:sz="4" w:space="0" w:color="auto"/>
              <w:left w:val="single" w:sz="4" w:space="0" w:color="auto"/>
              <w:bottom w:val="single" w:sz="4" w:space="0" w:color="auto"/>
              <w:right w:val="single" w:sz="4" w:space="0" w:color="auto"/>
            </w:tcBorders>
            <w:hideMark/>
          </w:tcPr>
          <w:p w14:paraId="4D6033DE" w14:textId="77777777" w:rsidR="00B652E2" w:rsidRDefault="00B652E2" w:rsidP="00AC3D95">
            <w:pPr>
              <w:pStyle w:val="TAC"/>
              <w:rPr>
                <w:lang w:val="fr-FR"/>
              </w:rPr>
            </w:pPr>
            <w:r>
              <w:rPr>
                <w:lang w:val="fr-FR"/>
              </w:rPr>
              <w:t>65</w:t>
            </w:r>
          </w:p>
        </w:tc>
        <w:tc>
          <w:tcPr>
            <w:tcW w:w="341" w:type="pct"/>
            <w:tcBorders>
              <w:top w:val="single" w:sz="4" w:space="0" w:color="auto"/>
              <w:left w:val="single" w:sz="4" w:space="0" w:color="auto"/>
              <w:bottom w:val="single" w:sz="4" w:space="0" w:color="auto"/>
              <w:right w:val="single" w:sz="4" w:space="0" w:color="auto"/>
            </w:tcBorders>
            <w:hideMark/>
          </w:tcPr>
          <w:p w14:paraId="7EB2AFE6" w14:textId="77777777" w:rsidR="00B652E2" w:rsidRDefault="00B652E2" w:rsidP="00AC3D95">
            <w:pPr>
              <w:pStyle w:val="TAC"/>
              <w:rPr>
                <w:lang w:val="fr-FR"/>
              </w:rPr>
            </w:pPr>
            <w:r>
              <w:rPr>
                <w:lang w:val="fr-FR"/>
              </w:rPr>
              <w:t>73</w:t>
            </w:r>
          </w:p>
        </w:tc>
        <w:tc>
          <w:tcPr>
            <w:tcW w:w="341" w:type="pct"/>
            <w:tcBorders>
              <w:top w:val="single" w:sz="4" w:space="0" w:color="auto"/>
              <w:left w:val="single" w:sz="4" w:space="0" w:color="auto"/>
              <w:bottom w:val="single" w:sz="4" w:space="0" w:color="auto"/>
              <w:right w:val="single" w:sz="4" w:space="0" w:color="auto"/>
            </w:tcBorders>
            <w:hideMark/>
          </w:tcPr>
          <w:p w14:paraId="28130C1C" w14:textId="77777777" w:rsidR="00B652E2" w:rsidRDefault="00B652E2" w:rsidP="00AC3D95">
            <w:pPr>
              <w:pStyle w:val="TAC"/>
              <w:rPr>
                <w:lang w:val="fr-FR"/>
              </w:rPr>
            </w:pPr>
            <w:r>
              <w:rPr>
                <w:lang w:val="fr-FR"/>
              </w:rPr>
              <w:t>74</w:t>
            </w:r>
          </w:p>
        </w:tc>
        <w:tc>
          <w:tcPr>
            <w:tcW w:w="341" w:type="pct"/>
            <w:tcBorders>
              <w:top w:val="single" w:sz="4" w:space="0" w:color="auto"/>
              <w:left w:val="single" w:sz="4" w:space="0" w:color="auto"/>
              <w:bottom w:val="single" w:sz="4" w:space="0" w:color="auto"/>
              <w:right w:val="single" w:sz="4" w:space="0" w:color="auto"/>
            </w:tcBorders>
            <w:hideMark/>
          </w:tcPr>
          <w:p w14:paraId="7DC443E4" w14:textId="77777777" w:rsidR="00B652E2" w:rsidRDefault="00B652E2" w:rsidP="00AC3D95">
            <w:pPr>
              <w:pStyle w:val="TAC"/>
              <w:rPr>
                <w:lang w:val="fr-FR"/>
              </w:rPr>
            </w:pPr>
            <w:r>
              <w:rPr>
                <w:lang w:val="fr-FR"/>
              </w:rPr>
              <w:t>47</w:t>
            </w:r>
          </w:p>
        </w:tc>
        <w:tc>
          <w:tcPr>
            <w:tcW w:w="341" w:type="pct"/>
            <w:tcBorders>
              <w:top w:val="single" w:sz="4" w:space="0" w:color="auto"/>
              <w:left w:val="single" w:sz="4" w:space="0" w:color="auto"/>
              <w:bottom w:val="single" w:sz="4" w:space="0" w:color="auto"/>
              <w:right w:val="single" w:sz="4" w:space="0" w:color="auto"/>
            </w:tcBorders>
            <w:hideMark/>
          </w:tcPr>
          <w:p w14:paraId="6D6D8B18" w14:textId="77777777" w:rsidR="00B652E2" w:rsidRDefault="00B652E2" w:rsidP="00AC3D95">
            <w:pPr>
              <w:pStyle w:val="TAC"/>
              <w:rPr>
                <w:lang w:val="fr-FR"/>
              </w:rPr>
            </w:pPr>
            <w:r>
              <w:rPr>
                <w:lang w:val="fr-FR"/>
              </w:rPr>
              <w:t>70</w:t>
            </w:r>
          </w:p>
        </w:tc>
        <w:tc>
          <w:tcPr>
            <w:tcW w:w="344" w:type="pct"/>
            <w:tcBorders>
              <w:top w:val="single" w:sz="4" w:space="0" w:color="auto"/>
              <w:left w:val="single" w:sz="4" w:space="0" w:color="auto"/>
              <w:bottom w:val="single" w:sz="4" w:space="0" w:color="auto"/>
              <w:right w:val="single" w:sz="4" w:space="0" w:color="auto"/>
            </w:tcBorders>
            <w:hideMark/>
          </w:tcPr>
          <w:p w14:paraId="1E7E0EEF" w14:textId="77777777" w:rsidR="00B652E2" w:rsidRDefault="00B652E2" w:rsidP="00AC3D95">
            <w:pPr>
              <w:pStyle w:val="TAC"/>
              <w:rPr>
                <w:lang w:val="fr-FR"/>
              </w:rPr>
            </w:pPr>
            <w:r>
              <w:rPr>
                <w:lang w:val="fr-FR"/>
              </w:rPr>
              <w:t>02</w:t>
            </w:r>
          </w:p>
        </w:tc>
        <w:tc>
          <w:tcPr>
            <w:tcW w:w="342" w:type="pct"/>
            <w:tcBorders>
              <w:top w:val="single" w:sz="4" w:space="0" w:color="auto"/>
              <w:left w:val="single" w:sz="4" w:space="0" w:color="auto"/>
              <w:bottom w:val="single" w:sz="4" w:space="0" w:color="auto"/>
              <w:right w:val="single" w:sz="4" w:space="0" w:color="auto"/>
            </w:tcBorders>
            <w:hideMark/>
          </w:tcPr>
          <w:p w14:paraId="650F9A00" w14:textId="77777777" w:rsidR="00B652E2" w:rsidRDefault="00B652E2" w:rsidP="00AC3D95">
            <w:pPr>
              <w:pStyle w:val="TAC"/>
              <w:rPr>
                <w:lang w:val="fr-FR"/>
              </w:rPr>
            </w:pPr>
            <w:r>
              <w:rPr>
                <w:lang w:val="fr-FR"/>
              </w:rPr>
              <w:t>72</w:t>
            </w:r>
          </w:p>
        </w:tc>
      </w:tr>
      <w:tr w:rsidR="00B652E2" w14:paraId="4758CA7B" w14:textId="77777777" w:rsidTr="00AC3D95">
        <w:trPr>
          <w:trHeight w:val="20"/>
          <w:jc w:val="center"/>
        </w:trPr>
        <w:tc>
          <w:tcPr>
            <w:tcW w:w="591" w:type="pct"/>
            <w:tcBorders>
              <w:left w:val="single" w:sz="4" w:space="0" w:color="auto"/>
              <w:bottom w:val="single" w:sz="4" w:space="0" w:color="auto"/>
              <w:right w:val="single" w:sz="4" w:space="0" w:color="auto"/>
            </w:tcBorders>
          </w:tcPr>
          <w:p w14:paraId="1B58E4C5"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3C4D264B" w14:textId="77777777" w:rsidR="00B652E2" w:rsidRDefault="00B652E2" w:rsidP="00AC3D95">
            <w:pPr>
              <w:pStyle w:val="TAC"/>
              <w:rPr>
                <w:lang w:val="fr-FR"/>
              </w:rPr>
            </w:pPr>
            <w:r>
              <w:rPr>
                <w:lang w:val="fr-FR"/>
              </w:rPr>
              <w:t>73</w:t>
            </w:r>
          </w:p>
        </w:tc>
        <w:tc>
          <w:tcPr>
            <w:tcW w:w="417" w:type="pct"/>
            <w:tcBorders>
              <w:top w:val="single" w:sz="4" w:space="0" w:color="auto"/>
              <w:left w:val="single" w:sz="4" w:space="0" w:color="auto"/>
              <w:bottom w:val="single" w:sz="4" w:space="0" w:color="auto"/>
              <w:right w:val="single" w:sz="4" w:space="0" w:color="auto"/>
            </w:tcBorders>
            <w:hideMark/>
          </w:tcPr>
          <w:p w14:paraId="76C2E515" w14:textId="77777777" w:rsidR="00B652E2" w:rsidRDefault="00B652E2" w:rsidP="00AC3D95">
            <w:pPr>
              <w:pStyle w:val="TAC"/>
              <w:rPr>
                <w:lang w:val="fr-FR"/>
              </w:rPr>
            </w:pPr>
            <w:r>
              <w:rPr>
                <w:lang w:val="fr-FR"/>
              </w:rPr>
              <w:t>0B</w:t>
            </w:r>
          </w:p>
        </w:tc>
        <w:tc>
          <w:tcPr>
            <w:tcW w:w="412" w:type="pct"/>
            <w:tcBorders>
              <w:top w:val="single" w:sz="4" w:space="0" w:color="auto"/>
              <w:left w:val="single" w:sz="4" w:space="0" w:color="auto"/>
              <w:bottom w:val="single" w:sz="4" w:space="0" w:color="auto"/>
              <w:right w:val="single" w:sz="4" w:space="0" w:color="auto"/>
            </w:tcBorders>
            <w:hideMark/>
          </w:tcPr>
          <w:p w14:paraId="2DDB4EAA" w14:textId="77777777" w:rsidR="00B652E2" w:rsidRDefault="00B652E2" w:rsidP="00AC3D95">
            <w:pPr>
              <w:pStyle w:val="TAC"/>
              <w:rPr>
                <w:lang w:val="fr-FR"/>
              </w:rPr>
            </w:pPr>
            <w:r>
              <w:rPr>
                <w:lang w:val="fr-FR"/>
              </w:rPr>
              <w:t>Note 4</w:t>
            </w:r>
          </w:p>
        </w:tc>
        <w:tc>
          <w:tcPr>
            <w:tcW w:w="350" w:type="pct"/>
            <w:tcBorders>
              <w:top w:val="single" w:sz="4" w:space="0" w:color="auto"/>
              <w:left w:val="single" w:sz="4" w:space="0" w:color="auto"/>
              <w:bottom w:val="single" w:sz="4" w:space="0" w:color="auto"/>
            </w:tcBorders>
          </w:tcPr>
          <w:p w14:paraId="5165A94C" w14:textId="77777777" w:rsidR="00B652E2" w:rsidRDefault="00B652E2" w:rsidP="00AC3D95">
            <w:pPr>
              <w:pStyle w:val="TAC"/>
              <w:rPr>
                <w:lang w:val="fr-FR"/>
              </w:rPr>
            </w:pPr>
          </w:p>
        </w:tc>
        <w:tc>
          <w:tcPr>
            <w:tcW w:w="412" w:type="pct"/>
            <w:tcBorders>
              <w:top w:val="single" w:sz="4" w:space="0" w:color="auto"/>
              <w:bottom w:val="single" w:sz="4" w:space="0" w:color="auto"/>
            </w:tcBorders>
          </w:tcPr>
          <w:p w14:paraId="441CA4C5" w14:textId="77777777" w:rsidR="00B652E2" w:rsidRDefault="00B652E2" w:rsidP="00AC3D95">
            <w:pPr>
              <w:pStyle w:val="TAC"/>
              <w:rPr>
                <w:lang w:val="fr-FR"/>
              </w:rPr>
            </w:pPr>
          </w:p>
        </w:tc>
        <w:tc>
          <w:tcPr>
            <w:tcW w:w="411" w:type="pct"/>
            <w:tcBorders>
              <w:top w:val="single" w:sz="4" w:space="0" w:color="auto"/>
              <w:bottom w:val="single" w:sz="4" w:space="0" w:color="auto"/>
            </w:tcBorders>
          </w:tcPr>
          <w:p w14:paraId="19EA0371"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4192D2C7"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38ACF622"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E6B4806"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4B6E791" w14:textId="77777777" w:rsidR="00B652E2" w:rsidRDefault="00B652E2" w:rsidP="00AC3D95">
            <w:pPr>
              <w:pStyle w:val="TAC"/>
              <w:rPr>
                <w:lang w:val="fr-FR"/>
              </w:rPr>
            </w:pPr>
          </w:p>
        </w:tc>
        <w:tc>
          <w:tcPr>
            <w:tcW w:w="344" w:type="pct"/>
            <w:tcBorders>
              <w:top w:val="single" w:sz="4" w:space="0" w:color="auto"/>
              <w:bottom w:val="single" w:sz="4" w:space="0" w:color="auto"/>
            </w:tcBorders>
          </w:tcPr>
          <w:p w14:paraId="07DE9A45" w14:textId="77777777" w:rsidR="00B652E2" w:rsidRDefault="00B652E2" w:rsidP="00AC3D95">
            <w:pPr>
              <w:pStyle w:val="TAC"/>
              <w:rPr>
                <w:lang w:val="fr-FR"/>
              </w:rPr>
            </w:pPr>
          </w:p>
        </w:tc>
        <w:tc>
          <w:tcPr>
            <w:tcW w:w="342" w:type="pct"/>
            <w:tcBorders>
              <w:top w:val="single" w:sz="4" w:space="0" w:color="auto"/>
              <w:bottom w:val="single" w:sz="4" w:space="0" w:color="auto"/>
              <w:right w:val="single" w:sz="4" w:space="0" w:color="auto"/>
            </w:tcBorders>
          </w:tcPr>
          <w:p w14:paraId="01D0EE76" w14:textId="77777777" w:rsidR="00B652E2" w:rsidRDefault="00B652E2" w:rsidP="00AC3D95">
            <w:pPr>
              <w:pStyle w:val="TAC"/>
              <w:rPr>
                <w:lang w:val="fr-FR"/>
              </w:rPr>
            </w:pPr>
          </w:p>
        </w:tc>
      </w:tr>
      <w:tr w:rsidR="00B652E2" w14:paraId="2FEAB308" w14:textId="77777777" w:rsidTr="00AC3D95">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14:paraId="345CB192" w14:textId="77777777" w:rsidR="00B652E2" w:rsidRPr="00E6086D" w:rsidRDefault="00B652E2" w:rsidP="00AC3D95">
            <w:pPr>
              <w:pStyle w:val="TAN"/>
            </w:pPr>
            <w:r w:rsidRPr="00E6086D">
              <w:t>Note 1:</w:t>
            </w:r>
            <w:r w:rsidRPr="00E6086D">
              <w:tab/>
              <w:t>The length of the BER-TLV is present here.</w:t>
            </w:r>
          </w:p>
          <w:p w14:paraId="6314F332" w14:textId="77777777" w:rsidR="00B652E2" w:rsidRPr="00E6086D" w:rsidRDefault="00B652E2" w:rsidP="00AC3D95">
            <w:pPr>
              <w:pStyle w:val="TAN"/>
            </w:pPr>
            <w:r w:rsidRPr="00E6086D">
              <w:t>Note 2:</w:t>
            </w:r>
            <w:r w:rsidRPr="00E6086D">
              <w:tab/>
              <w:t>Transaction identifier length and data.</w:t>
            </w:r>
          </w:p>
          <w:p w14:paraId="35C2B81B" w14:textId="77777777" w:rsidR="00B652E2" w:rsidRPr="00E6086D" w:rsidRDefault="00B652E2" w:rsidP="00AC3D95">
            <w:pPr>
              <w:pStyle w:val="TAN"/>
            </w:pPr>
            <w:r w:rsidRPr="00E6086D">
              <w:t>Note 3:</w:t>
            </w:r>
            <w:r w:rsidRPr="00E6086D">
              <w:tab/>
              <w:t>If A.1/185 is supported by the ME, Date-Time and Time zone shall be provided.</w:t>
            </w:r>
          </w:p>
          <w:p w14:paraId="0A1DAFB7" w14:textId="77777777" w:rsidR="00B652E2" w:rsidRDefault="00B652E2" w:rsidP="00AC3D95">
            <w:pPr>
              <w:pStyle w:val="TAC"/>
              <w:jc w:val="left"/>
              <w:rPr>
                <w:lang w:val="fr-FR"/>
              </w:rPr>
            </w:pPr>
            <w:r w:rsidRPr="00E6086D">
              <w:t>Note 4:</w:t>
            </w:r>
            <w:r w:rsidRPr="00E6086D">
              <w:tab/>
              <w:t>The PDN Type length and data.</w:t>
            </w:r>
          </w:p>
        </w:tc>
      </w:tr>
    </w:tbl>
    <w:p w14:paraId="59E3128C" w14:textId="77777777" w:rsidR="00B652E2" w:rsidRPr="005307A3" w:rsidRDefault="00B652E2" w:rsidP="00B652E2"/>
    <w:p w14:paraId="25932C4B" w14:textId="77777777" w:rsidR="00B652E2" w:rsidRPr="005307A3" w:rsidRDefault="00B652E2" w:rsidP="00B652E2">
      <w:r w:rsidRPr="005307A3">
        <w:t>EVENT DOWNLOAD - Data Connection Status Change 1.</w:t>
      </w:r>
      <w:r>
        <w:t>2</w:t>
      </w:r>
      <w:r w:rsidRPr="005307A3">
        <w:t>.2</w:t>
      </w:r>
    </w:p>
    <w:p w14:paraId="1A1700CE" w14:textId="77777777" w:rsidR="00B652E2" w:rsidRPr="005307A3" w:rsidRDefault="00B652E2" w:rsidP="00B652E2">
      <w:r w:rsidRPr="005307A3">
        <w:t>Logically:</w:t>
      </w:r>
    </w:p>
    <w:p w14:paraId="7F86A437" w14:textId="77777777" w:rsidR="00B652E2" w:rsidRPr="005307A3" w:rsidRDefault="00B652E2" w:rsidP="00B652E2">
      <w:pPr>
        <w:pStyle w:val="B1"/>
        <w:contextualSpacing/>
      </w:pPr>
      <w:r w:rsidRPr="005307A3">
        <w:t>Event list</w:t>
      </w:r>
      <w:r>
        <w:t>:</w:t>
      </w:r>
    </w:p>
    <w:p w14:paraId="6B56D9D3" w14:textId="77777777" w:rsidR="00B652E2" w:rsidRPr="005307A3" w:rsidRDefault="00B652E2" w:rsidP="00B652E2">
      <w:pPr>
        <w:pStyle w:val="B1"/>
        <w:contextualSpacing/>
      </w:pPr>
      <w:r w:rsidRPr="005307A3">
        <w:tab/>
        <w:t>Event 1:</w:t>
      </w:r>
      <w:r>
        <w:tab/>
      </w:r>
      <w:r>
        <w:tab/>
      </w:r>
      <w:r>
        <w:tab/>
      </w:r>
      <w:r w:rsidRPr="005307A3">
        <w:tab/>
        <w:t>Data Connection Status Change</w:t>
      </w:r>
    </w:p>
    <w:p w14:paraId="7DEF59A0" w14:textId="77777777" w:rsidR="00B652E2" w:rsidRPr="008369CD" w:rsidRDefault="00B652E2" w:rsidP="00B652E2">
      <w:pPr>
        <w:pStyle w:val="B1"/>
        <w:contextualSpacing/>
        <w:rPr>
          <w:lang w:val="fr-FR"/>
        </w:rPr>
      </w:pPr>
      <w:r w:rsidRPr="008369CD">
        <w:rPr>
          <w:lang w:val="fr-FR"/>
        </w:rPr>
        <w:t>Device identities</w:t>
      </w:r>
      <w:r>
        <w:rPr>
          <w:lang w:val="fr-FR"/>
        </w:rPr>
        <w:t>:</w:t>
      </w:r>
    </w:p>
    <w:p w14:paraId="624E5791"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72824D09"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0BD239AD" w14:textId="77777777" w:rsidR="00B652E2" w:rsidRDefault="00B652E2" w:rsidP="00B652E2">
      <w:pPr>
        <w:pStyle w:val="B1"/>
        <w:contextualSpacing/>
      </w:pPr>
      <w:r w:rsidRPr="005307A3">
        <w:t>Data connection status:</w:t>
      </w:r>
    </w:p>
    <w:p w14:paraId="1AFB4870" w14:textId="77777777" w:rsidR="00B652E2" w:rsidRPr="005307A3" w:rsidRDefault="00B652E2" w:rsidP="00B652E2">
      <w:pPr>
        <w:pStyle w:val="B1"/>
        <w:contextualSpacing/>
      </w:pPr>
      <w:r w:rsidRPr="005307A3">
        <w:tab/>
        <w:t>Data connection dropped or deactivated.</w:t>
      </w:r>
    </w:p>
    <w:p w14:paraId="3516B912" w14:textId="77777777" w:rsidR="00B652E2" w:rsidRDefault="00B652E2" w:rsidP="00B652E2">
      <w:pPr>
        <w:pStyle w:val="B1"/>
        <w:contextualSpacing/>
      </w:pPr>
      <w:r w:rsidRPr="005307A3">
        <w:t>Data connection type:</w:t>
      </w:r>
    </w:p>
    <w:p w14:paraId="43C6ACD9" w14:textId="77777777" w:rsidR="00B652E2" w:rsidRPr="005307A3" w:rsidRDefault="00B652E2" w:rsidP="00B652E2">
      <w:pPr>
        <w:pStyle w:val="B1"/>
        <w:contextualSpacing/>
      </w:pPr>
      <w:r w:rsidRPr="005307A3">
        <w:tab/>
        <w:t>PD</w:t>
      </w:r>
      <w:r>
        <w:t>U</w:t>
      </w:r>
      <w:r w:rsidRPr="005307A3">
        <w:t xml:space="preserve"> </w:t>
      </w:r>
      <w:r>
        <w:t>session</w:t>
      </w:r>
    </w:p>
    <w:p w14:paraId="37E1DB59" w14:textId="77777777" w:rsidR="00B652E2" w:rsidRDefault="00B652E2" w:rsidP="00B652E2">
      <w:pPr>
        <w:pStyle w:val="B1"/>
        <w:contextualSpacing/>
      </w:pPr>
      <w:r w:rsidRPr="0079741A">
        <w:t>(E/5G)SM cause:</w:t>
      </w:r>
    </w:p>
    <w:p w14:paraId="6EA8A8FD" w14:textId="77777777" w:rsidR="00B652E2" w:rsidRPr="0079741A" w:rsidRDefault="00B652E2" w:rsidP="00B652E2">
      <w:pPr>
        <w:pStyle w:val="B1"/>
        <w:contextualSpacing/>
      </w:pPr>
      <w:r w:rsidRPr="0079741A">
        <w:tab/>
        <w:t>Insufficient resources</w:t>
      </w:r>
    </w:p>
    <w:p w14:paraId="5767F2F0" w14:textId="77777777" w:rsidR="00B652E2" w:rsidRDefault="00B652E2" w:rsidP="00B652E2">
      <w:pPr>
        <w:pStyle w:val="B1"/>
        <w:contextualSpacing/>
      </w:pPr>
      <w:r w:rsidRPr="005307A3">
        <w:t>Transaction identifier:</w:t>
      </w:r>
    </w:p>
    <w:p w14:paraId="49DFB2EF" w14:textId="77777777" w:rsidR="00B652E2" w:rsidRPr="005307A3" w:rsidRDefault="00B652E2" w:rsidP="00B652E2">
      <w:pPr>
        <w:pStyle w:val="B1"/>
        <w:contextualSpacing/>
      </w:pPr>
      <w:r w:rsidRPr="005307A3">
        <w:tab/>
        <w:t>the Transaction identifier data object shall contain:</w:t>
      </w:r>
    </w:p>
    <w:p w14:paraId="25E05B2F" w14:textId="77777777" w:rsidR="00B652E2" w:rsidRPr="005307A3" w:rsidRDefault="00B652E2" w:rsidP="00B652E2">
      <w:pPr>
        <w:pStyle w:val="B1"/>
        <w:ind w:firstLine="284"/>
        <w:contextualSpacing/>
      </w:pPr>
      <w:bookmarkStart w:id="125" w:name="MCCQCTEMPBM_00000095"/>
      <w:r w:rsidRPr="005307A3">
        <w:t>TI value generated by the terminal to uniquely identify the PD</w:t>
      </w:r>
      <w:r>
        <w:t>U</w:t>
      </w:r>
      <w:r w:rsidRPr="005307A3">
        <w:t xml:space="preserve"> data connection</w:t>
      </w:r>
    </w:p>
    <w:p w14:paraId="2B16E42E" w14:textId="77777777" w:rsidR="00B652E2" w:rsidRPr="005307A3" w:rsidRDefault="00B652E2" w:rsidP="00B652E2">
      <w:pPr>
        <w:pStyle w:val="B1"/>
        <w:ind w:firstLine="284"/>
        <w:contextualSpacing/>
      </w:pPr>
      <w:bookmarkStart w:id="126" w:name="MCCQCTEMPBM_00000096"/>
      <w:bookmarkEnd w:id="125"/>
      <w:r w:rsidRPr="005307A3">
        <w:t>TI flag is 0.</w:t>
      </w:r>
    </w:p>
    <w:bookmarkEnd w:id="126"/>
    <w:p w14:paraId="283C84D7" w14:textId="77777777" w:rsidR="00B652E2" w:rsidRDefault="00B652E2" w:rsidP="00B652E2">
      <w:pPr>
        <w:pStyle w:val="B1"/>
        <w:contextualSpacing/>
      </w:pPr>
      <w:r w:rsidRPr="005307A3">
        <w:t>Date-Time and Time zone:</w:t>
      </w:r>
    </w:p>
    <w:p w14:paraId="34C0F490" w14:textId="77777777" w:rsidR="00B652E2" w:rsidRPr="005307A3" w:rsidRDefault="00B652E2" w:rsidP="00B652E2">
      <w:pPr>
        <w:pStyle w:val="B1"/>
        <w:contextualSpacing/>
      </w:pPr>
      <w:r w:rsidRPr="005307A3">
        <w:tab/>
        <w:t>Date and time set by the user if A.1/185 is supported by the ME</w:t>
      </w:r>
    </w:p>
    <w:p w14:paraId="69730496" w14:textId="77777777" w:rsidR="00B652E2" w:rsidRDefault="00B652E2" w:rsidP="00B652E2">
      <w:pPr>
        <w:pStyle w:val="B1"/>
        <w:contextualSpacing/>
        <w:rPr>
          <w:lang w:val="fr-FR"/>
        </w:rPr>
      </w:pPr>
      <w:r w:rsidRPr="008369CD">
        <w:rPr>
          <w:lang w:val="fr-FR"/>
        </w:rPr>
        <w:t>Location Information:</w:t>
      </w:r>
    </w:p>
    <w:p w14:paraId="7C83EB3F" w14:textId="77777777" w:rsidR="00B652E2" w:rsidRPr="008369CD" w:rsidRDefault="00B652E2" w:rsidP="00B652E2">
      <w:pPr>
        <w:pStyle w:val="B1"/>
        <w:contextualSpacing/>
        <w:rPr>
          <w:lang w:val="fr-FR"/>
        </w:rPr>
      </w:pPr>
      <w:r w:rsidRPr="008369CD">
        <w:rPr>
          <w:lang w:val="fr-FR"/>
        </w:rPr>
        <w:tab/>
        <w:t>MCC:</w:t>
      </w:r>
      <w:r>
        <w:rPr>
          <w:lang w:val="fr-FR"/>
        </w:rPr>
        <w:tab/>
      </w:r>
      <w:r>
        <w:rPr>
          <w:lang w:val="fr-FR"/>
        </w:rPr>
        <w:tab/>
      </w:r>
      <w:r w:rsidRPr="008369CD">
        <w:rPr>
          <w:lang w:val="fr-FR"/>
        </w:rPr>
        <w:t>001</w:t>
      </w:r>
    </w:p>
    <w:p w14:paraId="6BE4BA48" w14:textId="77777777" w:rsidR="00B652E2" w:rsidRPr="008369CD" w:rsidRDefault="00B652E2" w:rsidP="00B652E2">
      <w:pPr>
        <w:pStyle w:val="B1"/>
        <w:ind w:firstLine="0"/>
        <w:contextualSpacing/>
        <w:rPr>
          <w:lang w:val="fr-FR"/>
        </w:rPr>
      </w:pPr>
      <w:r w:rsidRPr="008369CD">
        <w:rPr>
          <w:lang w:val="fr-FR"/>
        </w:rPr>
        <w:t>MNC:</w:t>
      </w:r>
      <w:r>
        <w:rPr>
          <w:lang w:val="fr-FR"/>
        </w:rPr>
        <w:tab/>
      </w:r>
      <w:r>
        <w:rPr>
          <w:lang w:val="fr-FR"/>
        </w:rPr>
        <w:tab/>
      </w:r>
      <w:r w:rsidRPr="008369CD">
        <w:rPr>
          <w:lang w:val="fr-FR"/>
        </w:rPr>
        <w:t>01</w:t>
      </w:r>
    </w:p>
    <w:p w14:paraId="40CB59A9" w14:textId="77777777" w:rsidR="00B652E2" w:rsidRPr="008369CD" w:rsidRDefault="00B652E2" w:rsidP="00B652E2">
      <w:pPr>
        <w:pStyle w:val="B1"/>
        <w:ind w:firstLine="0"/>
        <w:contextualSpacing/>
        <w:rPr>
          <w:lang w:val="fr-FR"/>
        </w:rPr>
      </w:pPr>
      <w:r w:rsidRPr="008369CD">
        <w:rPr>
          <w:lang w:val="fr-FR"/>
        </w:rPr>
        <w:t>TAC:</w:t>
      </w:r>
      <w:r>
        <w:rPr>
          <w:lang w:val="fr-FR"/>
        </w:rPr>
        <w:tab/>
      </w:r>
      <w:r>
        <w:rPr>
          <w:lang w:val="fr-FR"/>
        </w:rPr>
        <w:tab/>
        <w:t>00</w:t>
      </w:r>
      <w:r w:rsidRPr="008369CD">
        <w:rPr>
          <w:lang w:val="fr-FR"/>
        </w:rPr>
        <w:t>0001</w:t>
      </w:r>
    </w:p>
    <w:p w14:paraId="543B8BD3" w14:textId="77777777" w:rsidR="00B652E2" w:rsidRPr="005307A3" w:rsidRDefault="00B652E2" w:rsidP="00B652E2">
      <w:pPr>
        <w:pStyle w:val="B1"/>
        <w:ind w:left="567" w:firstLine="0"/>
        <w:contextualSpacing/>
        <w:rPr>
          <w:color w:val="2E74B5"/>
        </w:rPr>
      </w:pPr>
      <w:r>
        <w:t>N</w:t>
      </w:r>
      <w:r w:rsidRPr="005307A3">
        <w:t>CI:</w:t>
      </w:r>
      <w:r>
        <w:tab/>
      </w:r>
      <w:r>
        <w:tab/>
      </w:r>
      <w:r w:rsidRPr="005307A3">
        <w:t>00000000</w:t>
      </w:r>
      <w:r>
        <w:t>0</w:t>
      </w:r>
      <w:r w:rsidRPr="005307A3">
        <w:t>1</w:t>
      </w:r>
    </w:p>
    <w:p w14:paraId="0B6FF8EB" w14:textId="77777777" w:rsidR="00B652E2" w:rsidRDefault="00B652E2" w:rsidP="00B652E2">
      <w:pPr>
        <w:pStyle w:val="B1"/>
        <w:contextualSpacing/>
      </w:pPr>
      <w:r>
        <w:t xml:space="preserve">Access Technology: </w:t>
      </w:r>
      <w:r>
        <w:tab/>
      </w:r>
      <w:r>
        <w:tab/>
        <w:t>Not Checked</w:t>
      </w:r>
    </w:p>
    <w:p w14:paraId="61AD0BFD" w14:textId="77777777" w:rsidR="00B652E2" w:rsidRPr="005307A3" w:rsidRDefault="00B652E2" w:rsidP="00B652E2">
      <w:pPr>
        <w:pStyle w:val="B1"/>
      </w:pPr>
      <w:r w:rsidRPr="005307A3">
        <w:t>Location status:</w:t>
      </w:r>
      <w:r w:rsidRPr="005307A3">
        <w:tab/>
      </w:r>
      <w:r>
        <w:tab/>
      </w:r>
      <w:r>
        <w:tab/>
      </w:r>
      <w:r w:rsidRPr="005307A3">
        <w:t>Normal service</w:t>
      </w:r>
    </w:p>
    <w:p w14:paraId="46B1C0BA" w14:textId="77777777" w:rsidR="00B652E2" w:rsidRPr="005307A3" w:rsidRDefault="00B652E2" w:rsidP="00B652E2">
      <w:pPr>
        <w:keepNext/>
      </w:pPr>
      <w:r w:rsidRPr="005307A3">
        <w:t>Coding:</w:t>
      </w:r>
    </w:p>
    <w:tbl>
      <w:tblPr>
        <w:tblW w:w="9128" w:type="dxa"/>
        <w:jc w:val="center"/>
        <w:tblLayout w:type="fixed"/>
        <w:tblCellMar>
          <w:left w:w="28"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4"/>
      </w:tblGrid>
      <w:tr w:rsidR="00B652E2" w:rsidRPr="005307A3" w14:paraId="17559DE7" w14:textId="77777777" w:rsidTr="00AC3D95">
        <w:trPr>
          <w:jc w:val="center"/>
        </w:trPr>
        <w:tc>
          <w:tcPr>
            <w:tcW w:w="964" w:type="dxa"/>
            <w:tcBorders>
              <w:top w:val="single" w:sz="4" w:space="0" w:color="auto"/>
              <w:left w:val="single" w:sz="4" w:space="0" w:color="auto"/>
              <w:bottom w:val="single" w:sz="4" w:space="0" w:color="auto"/>
              <w:right w:val="single" w:sz="4" w:space="0" w:color="auto"/>
            </w:tcBorders>
            <w:hideMark/>
          </w:tcPr>
          <w:p w14:paraId="2C3B74EA"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00010A95" w14:textId="77777777" w:rsidR="00B652E2" w:rsidRPr="005307A3" w:rsidRDefault="00B652E2" w:rsidP="00AC3D95">
            <w:pPr>
              <w:pStyle w:val="TAC"/>
            </w:pPr>
            <w:r w:rsidRPr="005307A3">
              <w:t xml:space="preserve">D6 </w:t>
            </w:r>
          </w:p>
        </w:tc>
        <w:tc>
          <w:tcPr>
            <w:tcW w:w="680" w:type="dxa"/>
            <w:tcBorders>
              <w:top w:val="single" w:sz="4" w:space="0" w:color="auto"/>
              <w:left w:val="single" w:sz="4" w:space="0" w:color="auto"/>
              <w:bottom w:val="single" w:sz="4" w:space="0" w:color="auto"/>
              <w:right w:val="single" w:sz="4" w:space="0" w:color="auto"/>
            </w:tcBorders>
            <w:hideMark/>
          </w:tcPr>
          <w:p w14:paraId="42FF93E0" w14:textId="77777777" w:rsidR="00B652E2" w:rsidRPr="005307A3" w:rsidRDefault="00B652E2" w:rsidP="00AC3D95">
            <w:pPr>
              <w:pStyle w:val="TAC"/>
            </w:pPr>
            <w:r w:rsidRPr="005307A3">
              <w:t>Note 1</w:t>
            </w:r>
          </w:p>
        </w:tc>
        <w:tc>
          <w:tcPr>
            <w:tcW w:w="680" w:type="dxa"/>
            <w:tcBorders>
              <w:top w:val="single" w:sz="4" w:space="0" w:color="auto"/>
              <w:left w:val="single" w:sz="4" w:space="0" w:color="auto"/>
              <w:bottom w:val="single" w:sz="4" w:space="0" w:color="auto"/>
              <w:right w:val="single" w:sz="4" w:space="0" w:color="auto"/>
            </w:tcBorders>
            <w:hideMark/>
          </w:tcPr>
          <w:p w14:paraId="61D8D67C" w14:textId="77777777" w:rsidR="00B652E2" w:rsidRPr="005307A3" w:rsidRDefault="00B652E2" w:rsidP="00AC3D95">
            <w:pPr>
              <w:pStyle w:val="TAC"/>
            </w:pPr>
            <w:r w:rsidRPr="005307A3">
              <w:t>19</w:t>
            </w:r>
          </w:p>
        </w:tc>
        <w:tc>
          <w:tcPr>
            <w:tcW w:w="680" w:type="dxa"/>
            <w:tcBorders>
              <w:top w:val="single" w:sz="4" w:space="0" w:color="auto"/>
              <w:left w:val="single" w:sz="4" w:space="0" w:color="auto"/>
              <w:bottom w:val="single" w:sz="4" w:space="0" w:color="auto"/>
              <w:right w:val="single" w:sz="4" w:space="0" w:color="auto"/>
            </w:tcBorders>
            <w:hideMark/>
          </w:tcPr>
          <w:p w14:paraId="56A94024"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hideMark/>
          </w:tcPr>
          <w:p w14:paraId="360E90E7"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hideMark/>
          </w:tcPr>
          <w:p w14:paraId="67D9B001" w14:textId="77777777" w:rsidR="00B652E2" w:rsidRPr="005307A3" w:rsidRDefault="00B652E2" w:rsidP="00AC3D95">
            <w:pPr>
              <w:pStyle w:val="TAC"/>
            </w:pPr>
            <w:r w:rsidRPr="005307A3">
              <w:t>82</w:t>
            </w:r>
          </w:p>
        </w:tc>
        <w:tc>
          <w:tcPr>
            <w:tcW w:w="680" w:type="dxa"/>
            <w:tcBorders>
              <w:top w:val="single" w:sz="4" w:space="0" w:color="auto"/>
              <w:left w:val="single" w:sz="4" w:space="0" w:color="auto"/>
              <w:bottom w:val="single" w:sz="4" w:space="0" w:color="auto"/>
              <w:right w:val="single" w:sz="4" w:space="0" w:color="auto"/>
            </w:tcBorders>
            <w:hideMark/>
          </w:tcPr>
          <w:p w14:paraId="2541F826" w14:textId="77777777" w:rsidR="00B652E2" w:rsidRPr="005307A3" w:rsidRDefault="00B652E2" w:rsidP="00AC3D95">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14:paraId="6ED97EDA" w14:textId="77777777" w:rsidR="00B652E2" w:rsidRPr="005307A3" w:rsidRDefault="00B652E2" w:rsidP="00AC3D95">
            <w:pPr>
              <w:pStyle w:val="TAC"/>
            </w:pPr>
            <w:r w:rsidRPr="005307A3">
              <w:t>83</w:t>
            </w:r>
          </w:p>
        </w:tc>
        <w:tc>
          <w:tcPr>
            <w:tcW w:w="680" w:type="dxa"/>
            <w:tcBorders>
              <w:top w:val="single" w:sz="4" w:space="0" w:color="auto"/>
              <w:left w:val="single" w:sz="4" w:space="0" w:color="auto"/>
              <w:bottom w:val="single" w:sz="4" w:space="0" w:color="auto"/>
              <w:right w:val="single" w:sz="4" w:space="0" w:color="auto"/>
            </w:tcBorders>
            <w:hideMark/>
          </w:tcPr>
          <w:p w14:paraId="28E4621D" w14:textId="77777777" w:rsidR="00B652E2" w:rsidRPr="005307A3" w:rsidRDefault="00B652E2" w:rsidP="00AC3D95">
            <w:pPr>
              <w:pStyle w:val="TAC"/>
            </w:pPr>
            <w:r w:rsidRPr="005307A3">
              <w:t>81</w:t>
            </w:r>
          </w:p>
        </w:tc>
        <w:tc>
          <w:tcPr>
            <w:tcW w:w="680" w:type="dxa"/>
            <w:tcBorders>
              <w:top w:val="single" w:sz="4" w:space="0" w:color="auto"/>
              <w:left w:val="single" w:sz="4" w:space="0" w:color="auto"/>
              <w:bottom w:val="single" w:sz="4" w:space="0" w:color="auto"/>
              <w:right w:val="single" w:sz="4" w:space="0" w:color="auto"/>
            </w:tcBorders>
          </w:tcPr>
          <w:p w14:paraId="5C94C22F"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51EA6222"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27C3A31F" w14:textId="77777777" w:rsidR="00B652E2" w:rsidRPr="005307A3" w:rsidRDefault="00B652E2" w:rsidP="00AC3D95">
            <w:pPr>
              <w:pStyle w:val="TAC"/>
            </w:pPr>
            <w:r w:rsidRPr="005307A3">
              <w:t>02</w:t>
            </w:r>
          </w:p>
        </w:tc>
      </w:tr>
      <w:tr w:rsidR="00B652E2" w:rsidRPr="005307A3" w14:paraId="7B1BF285" w14:textId="77777777" w:rsidTr="00AC3D95">
        <w:trPr>
          <w:jc w:val="center"/>
        </w:trPr>
        <w:tc>
          <w:tcPr>
            <w:tcW w:w="964" w:type="dxa"/>
            <w:tcBorders>
              <w:top w:val="single" w:sz="4" w:space="0" w:color="auto"/>
              <w:left w:val="single" w:sz="4" w:space="0" w:color="auto"/>
              <w:right w:val="single" w:sz="4" w:space="0" w:color="auto"/>
            </w:tcBorders>
          </w:tcPr>
          <w:p w14:paraId="4A975E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2C201E9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6742E89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0CE2B3BE" w14:textId="77777777" w:rsidR="00B652E2" w:rsidRPr="005307A3" w:rsidRDefault="00B652E2" w:rsidP="00AC3D95">
            <w:pPr>
              <w:pStyle w:val="TAC"/>
            </w:pPr>
            <w:r w:rsidRPr="005307A3">
              <w:t>0</w:t>
            </w:r>
            <w:r>
              <w:t>2</w:t>
            </w:r>
          </w:p>
        </w:tc>
        <w:tc>
          <w:tcPr>
            <w:tcW w:w="680" w:type="dxa"/>
            <w:tcBorders>
              <w:top w:val="single" w:sz="4" w:space="0" w:color="auto"/>
              <w:left w:val="single" w:sz="4" w:space="0" w:color="auto"/>
              <w:bottom w:val="single" w:sz="4" w:space="0" w:color="auto"/>
              <w:right w:val="single" w:sz="4" w:space="0" w:color="auto"/>
            </w:tcBorders>
          </w:tcPr>
          <w:p w14:paraId="7016384B" w14:textId="77777777" w:rsidR="00B652E2" w:rsidRPr="005307A3" w:rsidRDefault="00B652E2" w:rsidP="00AC3D95">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1F7A7EE6"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962F587" w14:textId="77777777" w:rsidR="00B652E2" w:rsidRPr="005307A3" w:rsidRDefault="00B652E2" w:rsidP="00AC3D95">
            <w:pPr>
              <w:pStyle w:val="TAC"/>
            </w:pPr>
            <w:r w:rsidRPr="005307A3">
              <w:t>1A</w:t>
            </w:r>
          </w:p>
        </w:tc>
        <w:tc>
          <w:tcPr>
            <w:tcW w:w="680" w:type="dxa"/>
            <w:tcBorders>
              <w:top w:val="single" w:sz="4" w:space="0" w:color="auto"/>
              <w:left w:val="single" w:sz="4" w:space="0" w:color="auto"/>
              <w:bottom w:val="single" w:sz="4" w:space="0" w:color="auto"/>
              <w:right w:val="single" w:sz="4" w:space="0" w:color="auto"/>
            </w:tcBorders>
          </w:tcPr>
          <w:p w14:paraId="247209D2"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45EF8598"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10E4FCED" w14:textId="77777777" w:rsidR="00B652E2" w:rsidRPr="005307A3" w:rsidRDefault="00B652E2" w:rsidP="00AC3D95">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tcPr>
          <w:p w14:paraId="3BC7C85F" w14:textId="77777777" w:rsidR="00B652E2" w:rsidRPr="005307A3" w:rsidRDefault="00B652E2" w:rsidP="00AC3D95">
            <w:pPr>
              <w:pStyle w:val="TAC"/>
            </w:pPr>
            <w:r w:rsidRPr="005307A3">
              <w:t>13</w:t>
            </w:r>
          </w:p>
        </w:tc>
        <w:tc>
          <w:tcPr>
            <w:tcW w:w="680" w:type="dxa"/>
            <w:tcBorders>
              <w:top w:val="single" w:sz="4" w:space="0" w:color="auto"/>
              <w:left w:val="single" w:sz="4" w:space="0" w:color="auto"/>
              <w:bottom w:val="single" w:sz="4" w:space="0" w:color="auto"/>
              <w:right w:val="single" w:sz="4" w:space="0" w:color="auto"/>
            </w:tcBorders>
          </w:tcPr>
          <w:p w14:paraId="7A5EA7CB" w14:textId="77777777" w:rsidR="00B652E2" w:rsidRPr="005307A3" w:rsidRDefault="00B652E2" w:rsidP="00AC3D95">
            <w:pPr>
              <w:pStyle w:val="TAC"/>
            </w:pPr>
            <w:r w:rsidRPr="005307A3">
              <w:t>0</w:t>
            </w:r>
            <w:r>
              <w:t>B</w:t>
            </w:r>
            <w:r w:rsidRPr="005307A3">
              <w:t xml:space="preserve"> </w:t>
            </w:r>
          </w:p>
        </w:tc>
        <w:tc>
          <w:tcPr>
            <w:tcW w:w="680" w:type="dxa"/>
            <w:tcBorders>
              <w:top w:val="single" w:sz="4" w:space="0" w:color="auto"/>
              <w:left w:val="single" w:sz="4" w:space="0" w:color="auto"/>
              <w:bottom w:val="single" w:sz="4" w:space="0" w:color="auto"/>
              <w:right w:val="single" w:sz="4" w:space="0" w:color="auto"/>
            </w:tcBorders>
          </w:tcPr>
          <w:p w14:paraId="1C581B4C" w14:textId="77777777" w:rsidR="00B652E2" w:rsidRPr="005307A3" w:rsidRDefault="00B652E2" w:rsidP="00AC3D95">
            <w:pPr>
              <w:pStyle w:val="TAC"/>
            </w:pPr>
            <w:r w:rsidRPr="005307A3">
              <w:t>00</w:t>
            </w:r>
          </w:p>
        </w:tc>
      </w:tr>
      <w:tr w:rsidR="00B652E2" w:rsidRPr="005307A3" w14:paraId="2451A604" w14:textId="77777777" w:rsidTr="00AC3D95">
        <w:trPr>
          <w:jc w:val="center"/>
        </w:trPr>
        <w:tc>
          <w:tcPr>
            <w:tcW w:w="964" w:type="dxa"/>
            <w:tcBorders>
              <w:left w:val="single" w:sz="4" w:space="0" w:color="auto"/>
              <w:right w:val="single" w:sz="4" w:space="0" w:color="auto"/>
            </w:tcBorders>
          </w:tcPr>
          <w:p w14:paraId="7A33D631"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1AD1C00" w14:textId="77777777" w:rsidR="00B652E2" w:rsidRPr="005307A3" w:rsidRDefault="00B652E2" w:rsidP="00AC3D95">
            <w:pPr>
              <w:pStyle w:val="TAC"/>
            </w:pPr>
            <w:r w:rsidRPr="005307A3">
              <w:t>F1</w:t>
            </w:r>
          </w:p>
        </w:tc>
        <w:tc>
          <w:tcPr>
            <w:tcW w:w="680" w:type="dxa"/>
            <w:tcBorders>
              <w:top w:val="single" w:sz="4" w:space="0" w:color="auto"/>
              <w:left w:val="single" w:sz="4" w:space="0" w:color="auto"/>
              <w:bottom w:val="single" w:sz="4" w:space="0" w:color="auto"/>
              <w:right w:val="single" w:sz="4" w:space="0" w:color="auto"/>
            </w:tcBorders>
          </w:tcPr>
          <w:p w14:paraId="5917EBC3" w14:textId="77777777" w:rsidR="00B652E2" w:rsidRPr="005307A3" w:rsidRDefault="00B652E2" w:rsidP="00AC3D95">
            <w:pPr>
              <w:pStyle w:val="TAC"/>
            </w:pPr>
            <w:r w:rsidRPr="005307A3">
              <w:t>10</w:t>
            </w:r>
          </w:p>
        </w:tc>
        <w:tc>
          <w:tcPr>
            <w:tcW w:w="680" w:type="dxa"/>
            <w:tcBorders>
              <w:top w:val="single" w:sz="4" w:space="0" w:color="auto"/>
              <w:left w:val="single" w:sz="4" w:space="0" w:color="auto"/>
              <w:bottom w:val="single" w:sz="4" w:space="0" w:color="auto"/>
              <w:right w:val="single" w:sz="4" w:space="0" w:color="auto"/>
            </w:tcBorders>
          </w:tcPr>
          <w:p w14:paraId="05BC87C9"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CB1EBBC"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40AD4A3D" w14:textId="77777777" w:rsidR="00B652E2" w:rsidRPr="005307A3" w:rsidRDefault="00B652E2" w:rsidP="00AC3D95">
            <w:pPr>
              <w:pStyle w:val="TAC"/>
            </w:pPr>
            <w:r w:rsidRPr="005307A3">
              <w:t>0</w:t>
            </w:r>
            <w:r>
              <w:t>1</w:t>
            </w:r>
          </w:p>
        </w:tc>
        <w:tc>
          <w:tcPr>
            <w:tcW w:w="680" w:type="dxa"/>
            <w:tcBorders>
              <w:top w:val="single" w:sz="4" w:space="0" w:color="auto"/>
              <w:left w:val="single" w:sz="4" w:space="0" w:color="auto"/>
              <w:bottom w:val="single" w:sz="4" w:space="0" w:color="auto"/>
              <w:right w:val="single" w:sz="4" w:space="0" w:color="auto"/>
            </w:tcBorders>
          </w:tcPr>
          <w:p w14:paraId="5305CFD0"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1024D9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068147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63E6EFC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D8A76FF"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3403E137" w14:textId="77777777" w:rsidR="00B652E2" w:rsidRPr="005307A3" w:rsidRDefault="00B652E2" w:rsidP="00AC3D95">
            <w:pPr>
              <w:pStyle w:val="TAC"/>
            </w:pPr>
            <w:r>
              <w:t>Note 4</w:t>
            </w:r>
          </w:p>
        </w:tc>
        <w:tc>
          <w:tcPr>
            <w:tcW w:w="680" w:type="dxa"/>
            <w:tcBorders>
              <w:top w:val="single" w:sz="4" w:space="0" w:color="auto"/>
              <w:left w:val="single" w:sz="4" w:space="0" w:color="auto"/>
              <w:bottom w:val="single" w:sz="4" w:space="0" w:color="auto"/>
              <w:right w:val="single" w:sz="4" w:space="0" w:color="auto"/>
            </w:tcBorders>
          </w:tcPr>
          <w:p w14:paraId="13E3C6E3" w14:textId="77777777" w:rsidR="00B652E2" w:rsidRPr="005307A3" w:rsidRDefault="00B652E2" w:rsidP="00AC3D95">
            <w:pPr>
              <w:pStyle w:val="TAC"/>
            </w:pPr>
            <w:r>
              <w:t>1B</w:t>
            </w:r>
          </w:p>
        </w:tc>
      </w:tr>
      <w:tr w:rsidR="00B652E2" w:rsidRPr="005307A3" w14:paraId="17DD60DA" w14:textId="77777777" w:rsidTr="00AC3D95">
        <w:trPr>
          <w:jc w:val="center"/>
        </w:trPr>
        <w:tc>
          <w:tcPr>
            <w:tcW w:w="964" w:type="dxa"/>
            <w:tcBorders>
              <w:left w:val="single" w:sz="4" w:space="0" w:color="auto"/>
              <w:bottom w:val="single" w:sz="4" w:space="0" w:color="auto"/>
              <w:right w:val="single" w:sz="4" w:space="0" w:color="auto"/>
            </w:tcBorders>
          </w:tcPr>
          <w:p w14:paraId="6B5AC017"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13882DFD" w14:textId="77777777" w:rsidR="00B652E2" w:rsidRPr="005307A3" w:rsidRDefault="00B652E2" w:rsidP="00AC3D95">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6A5911A8"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tcBorders>
          </w:tcPr>
          <w:p w14:paraId="7607568F" w14:textId="77777777" w:rsidR="00B652E2" w:rsidRPr="005307A3" w:rsidRDefault="00B652E2" w:rsidP="00AC3D95">
            <w:pPr>
              <w:pStyle w:val="TAC"/>
            </w:pPr>
          </w:p>
        </w:tc>
        <w:tc>
          <w:tcPr>
            <w:tcW w:w="680" w:type="dxa"/>
            <w:tcBorders>
              <w:top w:val="single" w:sz="4" w:space="0" w:color="auto"/>
              <w:bottom w:val="single" w:sz="4" w:space="0" w:color="auto"/>
            </w:tcBorders>
          </w:tcPr>
          <w:p w14:paraId="1290A7CF" w14:textId="77777777" w:rsidR="00B652E2" w:rsidRPr="005307A3" w:rsidRDefault="00B652E2" w:rsidP="00AC3D95">
            <w:pPr>
              <w:pStyle w:val="TAC"/>
            </w:pPr>
          </w:p>
        </w:tc>
        <w:tc>
          <w:tcPr>
            <w:tcW w:w="680" w:type="dxa"/>
            <w:tcBorders>
              <w:top w:val="single" w:sz="4" w:space="0" w:color="auto"/>
              <w:bottom w:val="single" w:sz="4" w:space="0" w:color="auto"/>
            </w:tcBorders>
          </w:tcPr>
          <w:p w14:paraId="52826D6A" w14:textId="77777777" w:rsidR="00B652E2" w:rsidRPr="005307A3" w:rsidRDefault="00B652E2" w:rsidP="00AC3D95">
            <w:pPr>
              <w:pStyle w:val="TAC"/>
            </w:pPr>
          </w:p>
        </w:tc>
        <w:tc>
          <w:tcPr>
            <w:tcW w:w="680" w:type="dxa"/>
            <w:tcBorders>
              <w:top w:val="single" w:sz="4" w:space="0" w:color="auto"/>
              <w:bottom w:val="single" w:sz="4" w:space="0" w:color="auto"/>
            </w:tcBorders>
          </w:tcPr>
          <w:p w14:paraId="70AC64B4" w14:textId="77777777" w:rsidR="00B652E2" w:rsidRPr="005307A3" w:rsidRDefault="00B652E2" w:rsidP="00AC3D95">
            <w:pPr>
              <w:pStyle w:val="TAC"/>
            </w:pPr>
          </w:p>
        </w:tc>
        <w:tc>
          <w:tcPr>
            <w:tcW w:w="680" w:type="dxa"/>
            <w:tcBorders>
              <w:top w:val="single" w:sz="4" w:space="0" w:color="auto"/>
              <w:bottom w:val="single" w:sz="4" w:space="0" w:color="auto"/>
            </w:tcBorders>
          </w:tcPr>
          <w:p w14:paraId="20A04E7F" w14:textId="77777777" w:rsidR="00B652E2" w:rsidRPr="005307A3" w:rsidRDefault="00B652E2" w:rsidP="00AC3D95">
            <w:pPr>
              <w:pStyle w:val="TAC"/>
            </w:pPr>
          </w:p>
        </w:tc>
        <w:tc>
          <w:tcPr>
            <w:tcW w:w="680" w:type="dxa"/>
            <w:tcBorders>
              <w:top w:val="single" w:sz="4" w:space="0" w:color="auto"/>
              <w:bottom w:val="single" w:sz="4" w:space="0" w:color="auto"/>
            </w:tcBorders>
          </w:tcPr>
          <w:p w14:paraId="40F0106A" w14:textId="77777777" w:rsidR="00B652E2" w:rsidRPr="005307A3" w:rsidRDefault="00B652E2" w:rsidP="00AC3D95">
            <w:pPr>
              <w:pStyle w:val="TAC"/>
            </w:pPr>
          </w:p>
        </w:tc>
        <w:tc>
          <w:tcPr>
            <w:tcW w:w="680" w:type="dxa"/>
            <w:tcBorders>
              <w:top w:val="single" w:sz="4" w:space="0" w:color="auto"/>
              <w:bottom w:val="single" w:sz="4" w:space="0" w:color="auto"/>
            </w:tcBorders>
          </w:tcPr>
          <w:p w14:paraId="54B287C6" w14:textId="77777777" w:rsidR="00B652E2" w:rsidRPr="005307A3" w:rsidRDefault="00B652E2" w:rsidP="00AC3D95">
            <w:pPr>
              <w:pStyle w:val="TAC"/>
            </w:pPr>
          </w:p>
        </w:tc>
        <w:tc>
          <w:tcPr>
            <w:tcW w:w="680" w:type="dxa"/>
            <w:tcBorders>
              <w:top w:val="single" w:sz="4" w:space="0" w:color="auto"/>
              <w:bottom w:val="single" w:sz="4" w:space="0" w:color="auto"/>
            </w:tcBorders>
          </w:tcPr>
          <w:p w14:paraId="600FABE4" w14:textId="77777777" w:rsidR="00B652E2" w:rsidRPr="005307A3" w:rsidRDefault="00B652E2" w:rsidP="00AC3D95">
            <w:pPr>
              <w:pStyle w:val="TAC"/>
            </w:pPr>
          </w:p>
        </w:tc>
        <w:tc>
          <w:tcPr>
            <w:tcW w:w="680" w:type="dxa"/>
            <w:tcBorders>
              <w:top w:val="single" w:sz="4" w:space="0" w:color="auto"/>
              <w:bottom w:val="single" w:sz="4" w:space="0" w:color="auto"/>
            </w:tcBorders>
          </w:tcPr>
          <w:p w14:paraId="5442386C" w14:textId="77777777" w:rsidR="00B652E2" w:rsidRPr="005307A3" w:rsidRDefault="00B652E2" w:rsidP="00AC3D95">
            <w:pPr>
              <w:pStyle w:val="TAC"/>
            </w:pPr>
          </w:p>
        </w:tc>
        <w:tc>
          <w:tcPr>
            <w:tcW w:w="680" w:type="dxa"/>
            <w:tcBorders>
              <w:top w:val="single" w:sz="4" w:space="0" w:color="auto"/>
              <w:bottom w:val="single" w:sz="4" w:space="0" w:color="auto"/>
              <w:right w:val="single" w:sz="4" w:space="0" w:color="auto"/>
            </w:tcBorders>
          </w:tcPr>
          <w:p w14:paraId="0B7B64F9" w14:textId="77777777" w:rsidR="00B652E2" w:rsidRPr="005307A3" w:rsidRDefault="00B652E2" w:rsidP="00AC3D95">
            <w:pPr>
              <w:pStyle w:val="TAC"/>
            </w:pPr>
          </w:p>
        </w:tc>
      </w:tr>
      <w:tr w:rsidR="00B652E2" w:rsidRPr="005307A3" w14:paraId="1CD4FB49" w14:textId="77777777" w:rsidTr="00AC3D95">
        <w:trPr>
          <w:jc w:val="center"/>
        </w:trPr>
        <w:tc>
          <w:tcPr>
            <w:tcW w:w="9128" w:type="dxa"/>
            <w:gridSpan w:val="13"/>
            <w:tcBorders>
              <w:top w:val="single" w:sz="4" w:space="0" w:color="auto"/>
              <w:left w:val="single" w:sz="4" w:space="0" w:color="auto"/>
              <w:bottom w:val="single" w:sz="4" w:space="0" w:color="auto"/>
              <w:right w:val="single" w:sz="4" w:space="0" w:color="auto"/>
            </w:tcBorders>
            <w:hideMark/>
          </w:tcPr>
          <w:p w14:paraId="22D94E1C" w14:textId="77777777" w:rsidR="00B652E2" w:rsidRPr="005307A3" w:rsidRDefault="00B652E2" w:rsidP="00AC3D95">
            <w:pPr>
              <w:pStyle w:val="TAN"/>
            </w:pPr>
            <w:r w:rsidRPr="005307A3">
              <w:t>Note 1:</w:t>
            </w:r>
            <w:r>
              <w:tab/>
            </w:r>
            <w:r w:rsidRPr="005307A3">
              <w:t>The length of the BER-TLV is present here.</w:t>
            </w:r>
          </w:p>
          <w:p w14:paraId="05964385" w14:textId="77777777" w:rsidR="00B652E2" w:rsidRPr="005307A3" w:rsidRDefault="00B652E2" w:rsidP="00AC3D95">
            <w:pPr>
              <w:pStyle w:val="TAN"/>
            </w:pPr>
            <w:r w:rsidRPr="005307A3">
              <w:t>Note 2:</w:t>
            </w:r>
            <w:r>
              <w:tab/>
            </w:r>
            <w:r w:rsidRPr="005307A3">
              <w:t>Transaction identifier length and data.</w:t>
            </w:r>
          </w:p>
          <w:p w14:paraId="70A8F365" w14:textId="77777777" w:rsidR="00B652E2" w:rsidRDefault="00B652E2" w:rsidP="00AC3D95">
            <w:pPr>
              <w:pStyle w:val="TAN"/>
            </w:pPr>
            <w:r w:rsidRPr="005307A3">
              <w:t>Note 3:</w:t>
            </w:r>
            <w:r>
              <w:tab/>
            </w:r>
            <w:r w:rsidRPr="005307A3">
              <w:t>If A.1/185 is supported by the ME, Date-Time and Time zone shall be provided.</w:t>
            </w:r>
          </w:p>
          <w:p w14:paraId="1C8E5EBB" w14:textId="77777777" w:rsidR="00B652E2" w:rsidRPr="005307A3" w:rsidRDefault="00B652E2" w:rsidP="00AC3D95">
            <w:pPr>
              <w:pStyle w:val="TAN"/>
            </w:pPr>
            <w:r>
              <w:t>Note 4:</w:t>
            </w:r>
            <w:r>
              <w:tab/>
            </w:r>
            <w:r w:rsidRPr="006B4D19">
              <w:t>Access Technology may be present</w:t>
            </w:r>
            <w:r>
              <w:t>, but not checked</w:t>
            </w:r>
          </w:p>
        </w:tc>
      </w:tr>
    </w:tbl>
    <w:p w14:paraId="31B8E0B5" w14:textId="1791C5D2" w:rsidR="00B652E2" w:rsidRPr="003F28D0" w:rsidRDefault="00B652E2" w:rsidP="00B652E2"/>
    <w:p w14:paraId="0A6812BA" w14:textId="125C10D2" w:rsidR="00A773C5" w:rsidRPr="005307A3" w:rsidRDefault="00A773C5" w:rsidP="00A773C5">
      <w:pPr>
        <w:pStyle w:val="H6"/>
      </w:pPr>
      <w:r w:rsidRPr="005307A3">
        <w:t>27.22.7.21.5</w:t>
      </w:r>
      <w:r w:rsidRPr="005307A3">
        <w:tab/>
        <w:t>Test requirement</w:t>
      </w:r>
    </w:p>
    <w:p w14:paraId="55A3133B" w14:textId="73AD128F" w:rsidR="00A773C5" w:rsidRDefault="00A773C5" w:rsidP="00A773C5">
      <w:r w:rsidRPr="005307A3">
        <w:t>The ME shall operate in the manner defined in expected sequence 1.1 to 1.</w:t>
      </w:r>
      <w:r>
        <w:t>2</w:t>
      </w:r>
      <w:r w:rsidRPr="005307A3">
        <w:t>.</w:t>
      </w:r>
    </w:p>
    <w:p w14:paraId="0DB47F81" w14:textId="2BB1DEB8" w:rsidR="0003593A" w:rsidRPr="005307A3" w:rsidRDefault="0003593A" w:rsidP="0003593A">
      <w:pPr>
        <w:pStyle w:val="Heading4"/>
      </w:pPr>
      <w:bookmarkStart w:id="127" w:name="_Toc138685685"/>
      <w:r w:rsidRPr="005307A3">
        <w:lastRenderedPageBreak/>
        <w:t>27.22</w:t>
      </w:r>
      <w:r>
        <w:t>.7.22</w:t>
      </w:r>
      <w:r w:rsidRPr="005307A3">
        <w:tab/>
      </w:r>
      <w:r>
        <w:t>CAG</w:t>
      </w:r>
      <w:r w:rsidRPr="005307A3">
        <w:t xml:space="preserve"> Cell Selection event</w:t>
      </w:r>
      <w:bookmarkEnd w:id="127"/>
    </w:p>
    <w:p w14:paraId="608C4078" w14:textId="233B37E5" w:rsidR="0003593A" w:rsidRPr="005307A3" w:rsidRDefault="0003593A" w:rsidP="0003593A">
      <w:pPr>
        <w:pStyle w:val="Heading5"/>
      </w:pPr>
      <w:bookmarkStart w:id="128" w:name="_Toc138685686"/>
      <w:r w:rsidRPr="005307A3">
        <w:t>27.22</w:t>
      </w:r>
      <w:r>
        <w:t>.7.22</w:t>
      </w:r>
      <w:r w:rsidRPr="005307A3">
        <w:t>.1</w:t>
      </w:r>
      <w:r w:rsidRPr="005307A3">
        <w:tab/>
      </w:r>
      <w:r>
        <w:t>CAG</w:t>
      </w:r>
      <w:r w:rsidRPr="005307A3">
        <w:t xml:space="preserve"> Cell Selection (normal)</w:t>
      </w:r>
      <w:bookmarkEnd w:id="128"/>
    </w:p>
    <w:p w14:paraId="7F9215CE" w14:textId="76B65138" w:rsidR="0003593A" w:rsidRPr="005307A3" w:rsidRDefault="0003593A" w:rsidP="0003593A">
      <w:pPr>
        <w:pStyle w:val="Heading6"/>
      </w:pPr>
      <w:r w:rsidRPr="005307A3">
        <w:t>27.22</w:t>
      </w:r>
      <w:r>
        <w:t>.7.22</w:t>
      </w:r>
      <w:r w:rsidRPr="005307A3">
        <w:t>.1.1</w:t>
      </w:r>
      <w:r w:rsidRPr="005307A3">
        <w:tab/>
        <w:t>Definition and applicability</w:t>
      </w:r>
    </w:p>
    <w:p w14:paraId="225B745A" w14:textId="77777777" w:rsidR="0003593A" w:rsidRPr="005307A3" w:rsidRDefault="0003593A" w:rsidP="0003593A">
      <w:r w:rsidRPr="005307A3">
        <w:t>See clause 3.2.2.</w:t>
      </w:r>
    </w:p>
    <w:p w14:paraId="298B658E" w14:textId="23E5C276" w:rsidR="0003593A" w:rsidRPr="005307A3" w:rsidRDefault="0003593A" w:rsidP="0003593A">
      <w:pPr>
        <w:pStyle w:val="Heading6"/>
      </w:pPr>
      <w:r w:rsidRPr="005307A3">
        <w:t>27.22</w:t>
      </w:r>
      <w:r>
        <w:t>.7.22</w:t>
      </w:r>
      <w:r w:rsidRPr="005307A3">
        <w:t>.1.2</w:t>
      </w:r>
      <w:r w:rsidRPr="005307A3">
        <w:tab/>
        <w:t>Conformance requirement</w:t>
      </w:r>
    </w:p>
    <w:p w14:paraId="63C3CFA7" w14:textId="77777777" w:rsidR="0003593A" w:rsidRPr="005307A3" w:rsidRDefault="0003593A" w:rsidP="0003593A">
      <w:bookmarkStart w:id="129" w:name="_Hlk150443458"/>
      <w:r w:rsidRPr="005307A3">
        <w:t xml:space="preserve">The ME shall support the EVENT: </w:t>
      </w:r>
      <w:r>
        <w:t>CAG</w:t>
      </w:r>
      <w:r w:rsidRPr="005307A3">
        <w:t xml:space="preserve"> Cell selection </w:t>
      </w:r>
      <w:bookmarkEnd w:id="129"/>
      <w:r w:rsidRPr="005307A3">
        <w:t>as defined in:</w:t>
      </w:r>
    </w:p>
    <w:p w14:paraId="6A02160D" w14:textId="77777777" w:rsidR="0003593A" w:rsidRPr="005307A3" w:rsidRDefault="0003593A" w:rsidP="0003593A">
      <w:pPr>
        <w:pStyle w:val="B1"/>
      </w:pPr>
      <w:r w:rsidRPr="005307A3">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6D14EF80" w14:textId="4BB92832" w:rsidR="0003593A" w:rsidRPr="005307A3" w:rsidRDefault="0003593A" w:rsidP="0003593A">
      <w:pPr>
        <w:pStyle w:val="Heading6"/>
      </w:pPr>
      <w:r w:rsidRPr="005307A3">
        <w:t>27.22</w:t>
      </w:r>
      <w:r>
        <w:t>.7.22</w:t>
      </w:r>
      <w:r w:rsidRPr="005307A3">
        <w:t>.1.3</w:t>
      </w:r>
      <w:r w:rsidRPr="005307A3">
        <w:tab/>
        <w:t>Test purpose</w:t>
      </w:r>
    </w:p>
    <w:p w14:paraId="5734E83A" w14:textId="77777777" w:rsidR="0003593A" w:rsidRPr="005307A3" w:rsidRDefault="0003593A" w:rsidP="0003593A">
      <w:r w:rsidRPr="005307A3">
        <w:t xml:space="preserve">To verify that the </w:t>
      </w:r>
      <w:bookmarkStart w:id="130" w:name="_Hlk150443522"/>
      <w:r w:rsidRPr="005307A3">
        <w:t xml:space="preserve">ME informs the UICC that an Event: </w:t>
      </w:r>
      <w:r>
        <w:t>CAG</w:t>
      </w:r>
      <w:r w:rsidRPr="005307A3">
        <w:t xml:space="preserve"> Cell selection has occurred </w:t>
      </w:r>
      <w:bookmarkEnd w:id="130"/>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23BDD41C" w14:textId="27C82BDD" w:rsidR="0003593A" w:rsidRPr="005307A3" w:rsidRDefault="0003593A" w:rsidP="0003593A">
      <w:pPr>
        <w:pStyle w:val="Heading6"/>
      </w:pPr>
      <w:r w:rsidRPr="005307A3">
        <w:t>27.22</w:t>
      </w:r>
      <w:r>
        <w:t>.7.22</w:t>
      </w:r>
      <w:r w:rsidRPr="005307A3">
        <w:t>.1.4</w:t>
      </w:r>
      <w:r w:rsidRPr="005307A3">
        <w:tab/>
        <w:t>Method of test</w:t>
      </w:r>
    </w:p>
    <w:p w14:paraId="447F043F" w14:textId="62543339" w:rsidR="0003593A" w:rsidRPr="005307A3" w:rsidRDefault="0003593A" w:rsidP="0003593A">
      <w:pPr>
        <w:pStyle w:val="Heading7"/>
      </w:pPr>
      <w:r w:rsidRPr="005307A3">
        <w:t>27.22</w:t>
      </w:r>
      <w:r>
        <w:t>.7.22</w:t>
      </w:r>
      <w:r w:rsidRPr="005307A3">
        <w:t>.1.4.1</w:t>
      </w:r>
      <w:r w:rsidRPr="005307A3">
        <w:tab/>
        <w:t>Initial conditions</w:t>
      </w:r>
    </w:p>
    <w:p w14:paraId="57D2C911" w14:textId="77777777" w:rsidR="0003593A" w:rsidRPr="005307A3" w:rsidRDefault="0003593A" w:rsidP="0003593A">
      <w:r w:rsidRPr="005307A3">
        <w:t xml:space="preserve">The ME is connected to the USIM Simulator and the </w:t>
      </w:r>
      <w:r>
        <w:t>NG-SS</w:t>
      </w:r>
      <w:r w:rsidRPr="005307A3">
        <w:t>.</w:t>
      </w:r>
    </w:p>
    <w:p w14:paraId="4C786565" w14:textId="77777777" w:rsidR="0003593A" w:rsidRPr="005307A3" w:rsidRDefault="0003593A" w:rsidP="0003593A">
      <w:r w:rsidRPr="005307A3">
        <w:t>The ME shall be powered on and perform the PROFILE DOWNLOAD procedure.</w:t>
      </w:r>
    </w:p>
    <w:p w14:paraId="41D6B3D3" w14:textId="77777777" w:rsidR="0003593A" w:rsidRPr="0041528A" w:rsidRDefault="0003593A" w:rsidP="0003593A">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4BD8136" w14:textId="77777777" w:rsidR="0003593A" w:rsidRPr="0041528A" w:rsidRDefault="0003593A" w:rsidP="0003593A">
      <w:pPr>
        <w:pStyle w:val="B1"/>
        <w:tabs>
          <w:tab w:val="left" w:pos="2835"/>
        </w:tabs>
      </w:pPr>
      <w:r w:rsidRPr="0041528A">
        <w:t>Network parameters for cell 1:</w:t>
      </w:r>
    </w:p>
    <w:p w14:paraId="5512F378" w14:textId="77777777" w:rsidR="0003593A" w:rsidRPr="0041528A" w:rsidRDefault="0003593A" w:rsidP="0003593A">
      <w:pPr>
        <w:pStyle w:val="B1"/>
      </w:pPr>
      <w:r w:rsidRPr="0041528A">
        <w:t>-</w:t>
      </w:r>
      <w:r w:rsidRPr="0041528A">
        <w:tab/>
        <w:t xml:space="preserve">Mobile Country Code (MCC) = </w:t>
      </w:r>
      <w:r>
        <w:t>244</w:t>
      </w:r>
      <w:r w:rsidRPr="0041528A">
        <w:t>;</w:t>
      </w:r>
    </w:p>
    <w:p w14:paraId="5313304A" w14:textId="77777777" w:rsidR="0003593A" w:rsidRPr="0041528A" w:rsidRDefault="0003593A" w:rsidP="0003593A">
      <w:pPr>
        <w:pStyle w:val="B1"/>
      </w:pPr>
      <w:r w:rsidRPr="0041528A">
        <w:t>-</w:t>
      </w:r>
      <w:r w:rsidRPr="0041528A">
        <w:tab/>
        <w:t>Mobile Network Code (MNC) = 0</w:t>
      </w:r>
      <w:r>
        <w:t>83</w:t>
      </w:r>
      <w:r w:rsidRPr="0041528A">
        <w:t>;</w:t>
      </w:r>
    </w:p>
    <w:p w14:paraId="22305DBA" w14:textId="77777777" w:rsidR="0003593A" w:rsidRDefault="0003593A" w:rsidP="0003593A">
      <w:pPr>
        <w:pStyle w:val="B1"/>
      </w:pPr>
      <w:r w:rsidRPr="0041528A">
        <w:t>-</w:t>
      </w:r>
      <w:r w:rsidRPr="0041528A">
        <w:tab/>
        <w:t>Tracking Area Code (TAC) = 00000</w:t>
      </w:r>
      <w:r>
        <w:t>1</w:t>
      </w:r>
      <w:r w:rsidRPr="0041528A">
        <w:t>;</w:t>
      </w:r>
    </w:p>
    <w:p w14:paraId="3488700E"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13F8780"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D3E1F1B" w14:textId="77777777" w:rsidR="0003593A" w:rsidRDefault="0003593A" w:rsidP="0003593A">
      <w:pPr>
        <w:pStyle w:val="B1"/>
        <w:ind w:firstLine="0"/>
      </w:pPr>
      <w:r w:rsidRPr="0041528A">
        <w:t>-</w:t>
      </w:r>
      <w:r w:rsidRPr="0041528A">
        <w:tab/>
        <w:t>Mobile Network Code (MNC) = 0</w:t>
      </w:r>
      <w:r>
        <w:t>83</w:t>
      </w:r>
      <w:r w:rsidRPr="0041528A">
        <w:t>;</w:t>
      </w:r>
    </w:p>
    <w:p w14:paraId="433C0DF9" w14:textId="77777777" w:rsidR="0003593A" w:rsidRPr="00910E2C" w:rsidRDefault="0003593A" w:rsidP="0003593A">
      <w:pPr>
        <w:pStyle w:val="B1"/>
        <w:ind w:firstLine="0"/>
      </w:pPr>
      <w:r>
        <w:t>-</w:t>
      </w:r>
      <w:r w:rsidRPr="001D1519">
        <w:tab/>
      </w:r>
      <w:r w:rsidRPr="001B7C50">
        <w:t>CAG I</w:t>
      </w:r>
      <w:r>
        <w:t>D:</w:t>
      </w:r>
      <w:r>
        <w:tab/>
        <w:t>00 00 00 01</w:t>
      </w:r>
    </w:p>
    <w:p w14:paraId="3FACF6E4" w14:textId="565C4DB0"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1</w:t>
      </w:r>
      <w:r w:rsidRPr="00AF6740">
        <w:t>'</w:t>
      </w:r>
    </w:p>
    <w:p w14:paraId="4201C422" w14:textId="77777777" w:rsidR="0003593A" w:rsidRPr="009A5287" w:rsidRDefault="0003593A" w:rsidP="0003593A">
      <w:pPr>
        <w:pStyle w:val="B1"/>
        <w:ind w:firstLine="0"/>
      </w:pPr>
      <w:r>
        <w:t>-</w:t>
      </w:r>
      <w:r>
        <w:tab/>
        <w:t>Manual selection of the CAG-ID: allowed</w:t>
      </w:r>
    </w:p>
    <w:p w14:paraId="58CE2EBB" w14:textId="77777777" w:rsidR="0003593A" w:rsidRDefault="0003593A" w:rsidP="0003593A">
      <w:pPr>
        <w:pStyle w:val="B1"/>
        <w:tabs>
          <w:tab w:val="left" w:pos="2835"/>
        </w:tabs>
      </w:pPr>
      <w:r w:rsidRPr="0041528A">
        <w:t>Network parameters for cell 2:</w:t>
      </w:r>
    </w:p>
    <w:p w14:paraId="78E3A8BA" w14:textId="77777777" w:rsidR="0003593A" w:rsidRPr="0041528A" w:rsidRDefault="0003593A" w:rsidP="0003593A">
      <w:pPr>
        <w:pStyle w:val="B1"/>
      </w:pPr>
      <w:r w:rsidRPr="0041528A">
        <w:t>-</w:t>
      </w:r>
      <w:r w:rsidRPr="0041528A">
        <w:tab/>
        <w:t xml:space="preserve">Mobile Country Code (MCC) = </w:t>
      </w:r>
      <w:r>
        <w:t>244</w:t>
      </w:r>
      <w:r w:rsidRPr="0041528A">
        <w:t>;</w:t>
      </w:r>
    </w:p>
    <w:p w14:paraId="50CCDDE2" w14:textId="77777777" w:rsidR="0003593A" w:rsidRPr="0041528A" w:rsidRDefault="0003593A" w:rsidP="0003593A">
      <w:pPr>
        <w:pStyle w:val="B1"/>
      </w:pPr>
      <w:r w:rsidRPr="0041528A">
        <w:t>-</w:t>
      </w:r>
      <w:r w:rsidRPr="0041528A">
        <w:tab/>
        <w:t>Mobile Network Code (MNC) = 0</w:t>
      </w:r>
      <w:r>
        <w:t>83</w:t>
      </w:r>
      <w:r w:rsidRPr="0041528A">
        <w:t>;</w:t>
      </w:r>
    </w:p>
    <w:p w14:paraId="5E68F9BF" w14:textId="77777777" w:rsidR="0003593A" w:rsidRDefault="0003593A" w:rsidP="0003593A">
      <w:pPr>
        <w:pStyle w:val="B1"/>
      </w:pPr>
      <w:r w:rsidRPr="0041528A">
        <w:t>-</w:t>
      </w:r>
      <w:r w:rsidRPr="0041528A">
        <w:tab/>
        <w:t>Tracking Area Code (TAC) = 00000</w:t>
      </w:r>
      <w:r>
        <w:t>2</w:t>
      </w:r>
      <w:r w:rsidRPr="0041528A">
        <w:t>;</w:t>
      </w:r>
    </w:p>
    <w:p w14:paraId="7C41FBA2"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0A5F8199"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0CFB74EC" w14:textId="77777777" w:rsidR="0003593A" w:rsidRDefault="0003593A" w:rsidP="0003593A">
      <w:pPr>
        <w:pStyle w:val="B1"/>
        <w:ind w:firstLine="0"/>
      </w:pPr>
      <w:r w:rsidRPr="0041528A">
        <w:t>-</w:t>
      </w:r>
      <w:r w:rsidRPr="0041528A">
        <w:tab/>
        <w:t>Mobile Network Code (MNC) = 0</w:t>
      </w:r>
      <w:r>
        <w:t>83</w:t>
      </w:r>
      <w:r w:rsidRPr="0041528A">
        <w:t>;</w:t>
      </w:r>
    </w:p>
    <w:p w14:paraId="25C126E7" w14:textId="77777777" w:rsidR="0003593A" w:rsidRDefault="0003593A" w:rsidP="0003593A">
      <w:pPr>
        <w:pStyle w:val="B1"/>
        <w:ind w:firstLine="0"/>
      </w:pPr>
      <w:r>
        <w:lastRenderedPageBreak/>
        <w:t>-</w:t>
      </w:r>
      <w:r w:rsidRPr="001D1519">
        <w:tab/>
      </w:r>
      <w:r w:rsidRPr="001B7C50">
        <w:t>CAG I</w:t>
      </w:r>
      <w:r>
        <w:t>D:</w:t>
      </w:r>
      <w:r>
        <w:tab/>
        <w:t>00 00 00 02</w:t>
      </w:r>
    </w:p>
    <w:p w14:paraId="5C64B278" w14:textId="31E9C5B0" w:rsidR="00544FDD" w:rsidRDefault="00544FDD" w:rsidP="00544FDD">
      <w:pPr>
        <w:pStyle w:val="B1"/>
        <w:ind w:firstLine="0"/>
      </w:pPr>
      <w:r>
        <w:t>-</w:t>
      </w:r>
      <w:r>
        <w:tab/>
        <w:t>CAG H</w:t>
      </w:r>
      <w:r w:rsidRPr="001B7C50">
        <w:t>uman-readable network name</w:t>
      </w:r>
      <w:r>
        <w:t xml:space="preserve">: </w:t>
      </w:r>
      <w:r w:rsidRPr="00AF6740">
        <w:t>'</w:t>
      </w:r>
      <w:r>
        <w:t>CAG-00000002</w:t>
      </w:r>
      <w:r w:rsidRPr="00AF6740">
        <w:t>'</w:t>
      </w:r>
    </w:p>
    <w:p w14:paraId="19913129" w14:textId="77777777" w:rsidR="0003593A" w:rsidRPr="009A5287" w:rsidRDefault="0003593A" w:rsidP="0003593A">
      <w:pPr>
        <w:pStyle w:val="B1"/>
        <w:ind w:firstLine="0"/>
      </w:pPr>
      <w:r>
        <w:t>-</w:t>
      </w:r>
      <w:r>
        <w:tab/>
        <w:t>Manual selection of the CAG-ID: allowed</w:t>
      </w:r>
    </w:p>
    <w:p w14:paraId="72179F13" w14:textId="77777777" w:rsidR="0003593A" w:rsidRDefault="0003593A" w:rsidP="0003593A">
      <w:pPr>
        <w:pStyle w:val="B1"/>
        <w:tabs>
          <w:tab w:val="left" w:pos="2835"/>
        </w:tabs>
      </w:pPr>
      <w:r w:rsidRPr="0041528A">
        <w:t xml:space="preserve">Network parameters for cell </w:t>
      </w:r>
      <w:r>
        <w:t>3</w:t>
      </w:r>
      <w:r w:rsidRPr="0041528A">
        <w:t>:</w:t>
      </w:r>
    </w:p>
    <w:p w14:paraId="0F3E8A0D" w14:textId="77777777" w:rsidR="0003593A" w:rsidRPr="0041528A" w:rsidRDefault="0003593A" w:rsidP="0003593A">
      <w:pPr>
        <w:pStyle w:val="B1"/>
      </w:pPr>
      <w:r w:rsidRPr="0041528A">
        <w:t>-</w:t>
      </w:r>
      <w:r w:rsidRPr="0041528A">
        <w:tab/>
        <w:t xml:space="preserve">Mobile Country Code (MCC) = </w:t>
      </w:r>
      <w:r>
        <w:t>244</w:t>
      </w:r>
      <w:r w:rsidRPr="0041528A">
        <w:t>;</w:t>
      </w:r>
    </w:p>
    <w:p w14:paraId="6D42C8CC" w14:textId="77777777" w:rsidR="0003593A" w:rsidRPr="0041528A" w:rsidRDefault="0003593A" w:rsidP="0003593A">
      <w:pPr>
        <w:pStyle w:val="B1"/>
      </w:pPr>
      <w:r w:rsidRPr="0041528A">
        <w:t>-</w:t>
      </w:r>
      <w:r w:rsidRPr="0041528A">
        <w:tab/>
        <w:t>Mobile Network Code (MNC) = 0</w:t>
      </w:r>
      <w:r>
        <w:t>83</w:t>
      </w:r>
      <w:r w:rsidRPr="0041528A">
        <w:t>;</w:t>
      </w:r>
    </w:p>
    <w:p w14:paraId="361E1D2A" w14:textId="77777777" w:rsidR="0003593A" w:rsidRDefault="0003593A" w:rsidP="0003593A">
      <w:pPr>
        <w:pStyle w:val="B1"/>
      </w:pPr>
      <w:r w:rsidRPr="0041528A">
        <w:t>-</w:t>
      </w:r>
      <w:r w:rsidRPr="0041528A">
        <w:tab/>
        <w:t>Tracking Area Code (TAC) = 00000</w:t>
      </w:r>
      <w:r>
        <w:t>3</w:t>
      </w:r>
      <w:r w:rsidRPr="0041528A">
        <w:t>;</w:t>
      </w:r>
    </w:p>
    <w:p w14:paraId="3C51B331"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25543DF6"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BD9D412" w14:textId="77777777" w:rsidR="0003593A" w:rsidRDefault="0003593A" w:rsidP="0003593A">
      <w:pPr>
        <w:pStyle w:val="B1"/>
        <w:ind w:firstLine="0"/>
      </w:pPr>
      <w:r w:rsidRPr="0041528A">
        <w:t>-</w:t>
      </w:r>
      <w:r w:rsidRPr="0041528A">
        <w:tab/>
        <w:t>Mobile Network Code (MNC) = 0</w:t>
      </w:r>
      <w:r>
        <w:t>83</w:t>
      </w:r>
      <w:r w:rsidRPr="0041528A">
        <w:t>;</w:t>
      </w:r>
    </w:p>
    <w:p w14:paraId="5EA977E0" w14:textId="77777777" w:rsidR="0003593A" w:rsidRDefault="0003593A" w:rsidP="0003593A">
      <w:pPr>
        <w:pStyle w:val="B1"/>
        <w:ind w:firstLine="0"/>
      </w:pPr>
      <w:r>
        <w:t>-</w:t>
      </w:r>
      <w:r w:rsidRPr="001D1519">
        <w:tab/>
      </w:r>
      <w:r w:rsidRPr="001B7C50">
        <w:t>CAG I</w:t>
      </w:r>
      <w:r>
        <w:t>D:</w:t>
      </w:r>
      <w:r>
        <w:tab/>
        <w:t>00 00 00 03</w:t>
      </w:r>
    </w:p>
    <w:p w14:paraId="63F4FE57" w14:textId="0D83BE78"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3</w:t>
      </w:r>
      <w:r w:rsidRPr="00AF6740">
        <w:t>'</w:t>
      </w:r>
    </w:p>
    <w:p w14:paraId="19FC43CA" w14:textId="77777777" w:rsidR="0003593A" w:rsidRPr="009A5287" w:rsidRDefault="0003593A" w:rsidP="0003593A">
      <w:pPr>
        <w:pStyle w:val="B1"/>
        <w:ind w:firstLine="0"/>
      </w:pPr>
      <w:r>
        <w:t>-</w:t>
      </w:r>
      <w:r>
        <w:tab/>
        <w:t xml:space="preserve">Manual selection of the CAG-ID: </w:t>
      </w:r>
      <w:r w:rsidRPr="009A5287">
        <w:rPr>
          <w:lang w:val="en-US"/>
        </w:rPr>
        <w:t xml:space="preserve">not </w:t>
      </w:r>
      <w:r>
        <w:t>allowed</w:t>
      </w:r>
    </w:p>
    <w:p w14:paraId="7DC16330" w14:textId="77777777" w:rsidR="0003593A" w:rsidRPr="005307A3" w:rsidRDefault="0003593A" w:rsidP="0003593A">
      <w:r w:rsidRPr="00FD4DA2">
        <w:t>Cell 1 and Cell 2 are initially disabled. Cell 3 is enabled.</w:t>
      </w:r>
    </w:p>
    <w:p w14:paraId="7F071B39" w14:textId="141150DC" w:rsidR="0003593A" w:rsidRPr="005307A3" w:rsidRDefault="008176A4" w:rsidP="0003593A">
      <w:r>
        <w:rPr>
          <w:lang w:val="en-US" w:eastAsia="fr-FR"/>
        </w:rPr>
        <w:t>The NG-RAN UICC supporting CAG as defined in clause 27.22.2D.4 is used.</w:t>
      </w:r>
    </w:p>
    <w:p w14:paraId="4EAC6466" w14:textId="33752EEC" w:rsidR="0003593A" w:rsidRPr="005307A3" w:rsidRDefault="0003593A" w:rsidP="0003593A">
      <w:pPr>
        <w:pStyle w:val="Heading7"/>
      </w:pPr>
      <w:r w:rsidRPr="005307A3">
        <w:t>27.22</w:t>
      </w:r>
      <w:r>
        <w:t>.7.22</w:t>
      </w:r>
      <w:r w:rsidRPr="005307A3">
        <w:t>.1.4.2</w:t>
      </w:r>
      <w:r w:rsidRPr="005307A3">
        <w:tab/>
        <w:t>Procedure</w:t>
      </w:r>
    </w:p>
    <w:p w14:paraId="68E407EE" w14:textId="77777777" w:rsidR="00370408" w:rsidRPr="005307A3" w:rsidRDefault="00370408" w:rsidP="00370408">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70408" w:rsidRPr="005307A3" w14:paraId="2981DD7B" w14:textId="77777777" w:rsidTr="0013647E">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F112DF3" w14:textId="77777777" w:rsidR="00370408" w:rsidRPr="005307A3" w:rsidRDefault="00370408" w:rsidP="0013647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11C79C1" w14:textId="77777777" w:rsidR="00370408" w:rsidRPr="005307A3" w:rsidRDefault="00370408" w:rsidP="0013647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C77969C" w14:textId="77777777" w:rsidR="00370408" w:rsidRPr="005307A3" w:rsidRDefault="00370408" w:rsidP="0013647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2D9D308" w14:textId="77777777" w:rsidR="00370408" w:rsidRPr="005307A3" w:rsidRDefault="00370408" w:rsidP="0013647E">
            <w:pPr>
              <w:pStyle w:val="TAH"/>
            </w:pPr>
            <w:r w:rsidRPr="005307A3">
              <w:t>Comments</w:t>
            </w:r>
          </w:p>
        </w:tc>
      </w:tr>
      <w:tr w:rsidR="00370408" w:rsidRPr="005307A3" w14:paraId="1850E75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61A9005" w14:textId="77777777" w:rsidR="00370408" w:rsidRPr="005307A3" w:rsidRDefault="00370408" w:rsidP="0013647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41415EF" w14:textId="77777777" w:rsidR="00370408" w:rsidRPr="005307A3" w:rsidRDefault="00370408" w:rsidP="0013647E">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419A776C" w14:textId="77777777" w:rsidR="00370408" w:rsidRPr="005307A3" w:rsidRDefault="00370408" w:rsidP="0013647E">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5DE43EFA" w14:textId="77777777" w:rsidR="00370408" w:rsidRPr="005307A3" w:rsidRDefault="00370408" w:rsidP="0013647E">
            <w:pPr>
              <w:pStyle w:val="TAL"/>
            </w:pPr>
            <w:r>
              <w:t xml:space="preserve">ME is in automatic network selection mode </w:t>
            </w:r>
          </w:p>
        </w:tc>
      </w:tr>
      <w:tr w:rsidR="00370408" w:rsidRPr="005307A3" w14:paraId="1EC9139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C8E639" w14:textId="77777777" w:rsidR="00370408" w:rsidRPr="005307A3" w:rsidRDefault="00370408" w:rsidP="0013647E">
            <w:pPr>
              <w:pStyle w:val="TAC"/>
              <w:keepNext w:val="0"/>
              <w:keepLines w:val="0"/>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0351A2F"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03A521E" w14:textId="77777777" w:rsidR="00370408" w:rsidRPr="005307A3" w:rsidRDefault="00370408" w:rsidP="0013647E">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86D28F5" w14:textId="77777777" w:rsidR="00370408" w:rsidRPr="005307A3" w:rsidRDefault="00370408" w:rsidP="0013647E">
            <w:pPr>
              <w:pStyle w:val="TAL"/>
              <w:keepNext w:val="0"/>
              <w:keepLines w:val="0"/>
            </w:pPr>
          </w:p>
        </w:tc>
      </w:tr>
      <w:tr w:rsidR="00370408" w:rsidRPr="005307A3" w14:paraId="7AA0498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301B132" w14:textId="77777777" w:rsidR="00370408" w:rsidRPr="005307A3" w:rsidRDefault="00370408" w:rsidP="0013647E">
            <w:pPr>
              <w:pStyle w:val="TAC"/>
              <w:keepNext w:val="0"/>
              <w:keepLines w:val="0"/>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2F79220"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EAD89A0" w14:textId="77777777" w:rsidR="00370408" w:rsidRPr="005307A3" w:rsidRDefault="00370408" w:rsidP="0013647E">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2859B37" w14:textId="77777777" w:rsidR="00370408" w:rsidRPr="005307A3" w:rsidRDefault="00370408" w:rsidP="0013647E">
            <w:pPr>
              <w:pStyle w:val="TAL"/>
              <w:keepNext w:val="0"/>
              <w:keepLines w:val="0"/>
            </w:pPr>
          </w:p>
        </w:tc>
      </w:tr>
      <w:tr w:rsidR="00370408" w:rsidRPr="005307A3" w14:paraId="417EC6F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316A86" w14:textId="77777777" w:rsidR="00370408" w:rsidRPr="005307A3" w:rsidRDefault="00370408" w:rsidP="0013647E">
            <w:pPr>
              <w:pStyle w:val="TAC"/>
              <w:keepNext w:val="0"/>
              <w:keepLines w:val="0"/>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CD09694"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2DAE5E" w14:textId="77777777" w:rsidR="00370408" w:rsidRPr="005307A3" w:rsidRDefault="00370408" w:rsidP="0013647E">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88716B5" w14:textId="77777777" w:rsidR="00370408" w:rsidRPr="005307A3" w:rsidRDefault="00370408" w:rsidP="0013647E">
            <w:pPr>
              <w:pStyle w:val="TAL"/>
              <w:keepNext w:val="0"/>
              <w:keepLines w:val="0"/>
            </w:pPr>
          </w:p>
        </w:tc>
      </w:tr>
      <w:tr w:rsidR="00370408" w:rsidRPr="005307A3" w14:paraId="13CB2E7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37A3C7D3" w14:textId="77777777" w:rsidR="00370408" w:rsidRPr="005307A3" w:rsidRDefault="00370408" w:rsidP="0013647E">
            <w:pPr>
              <w:pStyle w:val="TAC"/>
              <w:keepNext w:val="0"/>
              <w:keepLines w:val="0"/>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135B82E"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4E77DFA" w14:textId="77777777" w:rsidR="00370408" w:rsidRPr="005307A3" w:rsidRDefault="00370408" w:rsidP="0013647E">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FD89B50" w14:textId="77777777" w:rsidR="00370408" w:rsidRPr="005307A3" w:rsidRDefault="00370408" w:rsidP="0013647E">
            <w:pPr>
              <w:pStyle w:val="TAL"/>
              <w:keepNext w:val="0"/>
              <w:keepLines w:val="0"/>
            </w:pPr>
          </w:p>
        </w:tc>
      </w:tr>
      <w:tr w:rsidR="00544FDD" w:rsidRPr="005307A3" w14:paraId="4D02E54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93BABAD" w14:textId="727B8C3A" w:rsidR="00544FDD" w:rsidRPr="005307A3" w:rsidRDefault="00544FDD" w:rsidP="00544FDD">
            <w:pPr>
              <w:pStyle w:val="TAC"/>
              <w:keepNext w:val="0"/>
              <w:keepLines w:val="0"/>
            </w:pPr>
            <w:r>
              <w:t>5A</w:t>
            </w:r>
          </w:p>
        </w:tc>
        <w:tc>
          <w:tcPr>
            <w:tcW w:w="1247" w:type="dxa"/>
            <w:tcBorders>
              <w:top w:val="single" w:sz="4" w:space="0" w:color="auto"/>
              <w:left w:val="single" w:sz="4" w:space="0" w:color="auto"/>
              <w:bottom w:val="single" w:sz="4" w:space="0" w:color="auto"/>
              <w:right w:val="single" w:sz="4" w:space="0" w:color="auto"/>
            </w:tcBorders>
          </w:tcPr>
          <w:p w14:paraId="5135BB47" w14:textId="08BF70BB" w:rsidR="00544FDD" w:rsidRPr="005307A3" w:rsidRDefault="00544FDD" w:rsidP="00544FDD">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3545987" w14:textId="77777777" w:rsidR="00544FDD" w:rsidRPr="005307A3" w:rsidRDefault="00544FDD" w:rsidP="00544FDD">
            <w:pPr>
              <w:pStyle w:val="TAL"/>
              <w:keepNext w:val="0"/>
              <w:keepLines w:val="0"/>
            </w:pPr>
            <w:r w:rsidRPr="005307A3">
              <w:t xml:space="preserve">ENVELOPE: EVENT DOWNLOAD – </w:t>
            </w:r>
            <w:r>
              <w:t>CAG</w:t>
            </w:r>
            <w:r w:rsidRPr="005307A3">
              <w:t xml:space="preserve"> Cell selection 1.1.1A</w:t>
            </w:r>
            <w:r>
              <w:t>.1</w:t>
            </w:r>
          </w:p>
          <w:p w14:paraId="45FB4E3C" w14:textId="77777777" w:rsidR="00544FDD" w:rsidRPr="005307A3" w:rsidRDefault="00544FDD" w:rsidP="00544FDD">
            <w:pPr>
              <w:pStyle w:val="TAL"/>
              <w:keepNext w:val="0"/>
              <w:keepLines w:val="0"/>
            </w:pPr>
            <w:r w:rsidRPr="005307A3">
              <w:t>OR</w:t>
            </w:r>
          </w:p>
          <w:p w14:paraId="155E6BD0" w14:textId="54F5247E" w:rsidR="00544FDD" w:rsidRPr="005307A3" w:rsidRDefault="00544FDD" w:rsidP="00544FDD">
            <w:pPr>
              <w:pStyle w:val="TAL"/>
              <w:keepNext w:val="0"/>
              <w:keepLines w:val="0"/>
            </w:pPr>
            <w:r w:rsidRPr="005307A3">
              <w:t xml:space="preserve">ENVELOPE: EVENT DOWNLOAD – </w:t>
            </w:r>
            <w:r>
              <w:t>CAG</w:t>
            </w:r>
            <w:r w:rsidRPr="005307A3">
              <w:t xml:space="preserve"> Cell selection 1.1.1B</w:t>
            </w:r>
            <w:r>
              <w:t>.1</w:t>
            </w:r>
          </w:p>
        </w:tc>
        <w:tc>
          <w:tcPr>
            <w:tcW w:w="3776" w:type="dxa"/>
            <w:tcBorders>
              <w:top w:val="single" w:sz="4" w:space="0" w:color="auto"/>
              <w:left w:val="single" w:sz="4" w:space="0" w:color="auto"/>
              <w:bottom w:val="single" w:sz="4" w:space="0" w:color="auto"/>
              <w:right w:val="single" w:sz="4" w:space="0" w:color="auto"/>
            </w:tcBorders>
          </w:tcPr>
          <w:p w14:paraId="625AB5F2" w14:textId="7D399F46" w:rsidR="00544FDD" w:rsidRPr="005307A3" w:rsidRDefault="00544FDD" w:rsidP="00544FDD">
            <w:pPr>
              <w:pStyle w:val="TAL"/>
              <w:keepNext w:val="0"/>
              <w:keepLines w:val="0"/>
            </w:pPr>
            <w:r>
              <w:t>This step only applies only if A.1/198</w:t>
            </w:r>
          </w:p>
        </w:tc>
      </w:tr>
      <w:tr w:rsidR="00370408" w:rsidRPr="005307A3" w14:paraId="7615E53B"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C191D8" w14:textId="77777777" w:rsidR="00370408" w:rsidRPr="005307A3" w:rsidRDefault="00370408" w:rsidP="0013647E">
            <w:pPr>
              <w:pStyle w:val="TAC"/>
              <w:keepNext w:val="0"/>
              <w:keepLines w:val="0"/>
            </w:pPr>
            <w:r w:rsidRPr="005307A3">
              <w:t>6</w:t>
            </w:r>
          </w:p>
        </w:tc>
        <w:tc>
          <w:tcPr>
            <w:tcW w:w="1247" w:type="dxa"/>
            <w:tcBorders>
              <w:top w:val="single" w:sz="4" w:space="0" w:color="auto"/>
              <w:left w:val="single" w:sz="4" w:space="0" w:color="auto"/>
              <w:bottom w:val="single" w:sz="4" w:space="0" w:color="auto"/>
              <w:right w:val="single" w:sz="4" w:space="0" w:color="auto"/>
            </w:tcBorders>
          </w:tcPr>
          <w:p w14:paraId="410501C8"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822284D" w14:textId="77777777" w:rsidR="00370408" w:rsidRPr="005307A3" w:rsidRDefault="00370408" w:rsidP="0013647E">
            <w:pPr>
              <w:pStyle w:val="TAL"/>
              <w:keepNext w:val="0"/>
              <w:keepLines w:val="0"/>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170F939" w14:textId="77777777" w:rsidR="00370408" w:rsidRPr="005307A3" w:rsidRDefault="00370408" w:rsidP="0013647E">
            <w:pPr>
              <w:pStyle w:val="TAL"/>
              <w:keepNext w:val="0"/>
              <w:keepLines w:val="0"/>
            </w:pPr>
            <w:r>
              <w:t>ME is set to manual network selection mode</w:t>
            </w:r>
          </w:p>
        </w:tc>
      </w:tr>
      <w:tr w:rsidR="00370408" w:rsidRPr="005307A3" w14:paraId="4970512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1080D5B" w14:textId="77777777" w:rsidR="00370408" w:rsidRPr="005307A3" w:rsidRDefault="00370408" w:rsidP="0013647E">
            <w:pPr>
              <w:pStyle w:val="TAC"/>
              <w:keepNext w:val="0"/>
              <w:keepLines w:val="0"/>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CF53EE3" w14:textId="77777777" w:rsidR="00370408" w:rsidRPr="005307A3" w:rsidRDefault="00370408" w:rsidP="0013647E">
            <w:pPr>
              <w:pStyle w:val="TAC"/>
              <w:keepNext w:val="0"/>
              <w:keepLines w:val="0"/>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7A7AB6"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0C24F7D" w14:textId="43B04C63" w:rsidR="00370408" w:rsidRPr="005307A3" w:rsidRDefault="00370408" w:rsidP="0013647E">
            <w:pPr>
              <w:pStyle w:val="TAL"/>
              <w:keepNext w:val="0"/>
              <w:keepLines w:val="0"/>
            </w:pPr>
          </w:p>
        </w:tc>
      </w:tr>
      <w:tr w:rsidR="00370408" w:rsidRPr="005307A3" w14:paraId="5266F21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E6A187" w14:textId="77777777" w:rsidR="00370408" w:rsidRPr="005307A3" w:rsidRDefault="00370408" w:rsidP="0013647E">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ECFC01D"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309ECFB"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ED527DB" w14:textId="77777777" w:rsidR="00370408" w:rsidRDefault="00370408" w:rsidP="0013647E">
            <w:pPr>
              <w:pStyle w:val="TAL"/>
              <w:keepNext w:val="0"/>
              <w:keepLines w:val="0"/>
            </w:pPr>
          </w:p>
        </w:tc>
      </w:tr>
      <w:tr w:rsidR="00370408" w:rsidRPr="005307A3" w14:paraId="75C4E45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26368F3" w14:textId="77777777" w:rsidR="00370408" w:rsidRDefault="00370408" w:rsidP="0013647E">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ABE1C60"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A537081"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E0FF8B3"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63B02ACE"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D789415" w14:textId="77777777" w:rsidR="00370408" w:rsidDel="00AD5BB1" w:rsidRDefault="00370408" w:rsidP="0013647E">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35D59F3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F4962DC"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D626B04" w14:textId="77777777" w:rsidR="00370408" w:rsidRPr="005307A3" w:rsidRDefault="00370408" w:rsidP="0013647E">
            <w:pPr>
              <w:pStyle w:val="TAL"/>
              <w:keepNext w:val="0"/>
              <w:keepLines w:val="0"/>
            </w:pPr>
          </w:p>
        </w:tc>
      </w:tr>
      <w:tr w:rsidR="00370408" w:rsidRPr="005307A3" w14:paraId="2148C6D3"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866FD12" w14:textId="142D440B" w:rsidR="00370408" w:rsidRPr="005307A3" w:rsidRDefault="00370408" w:rsidP="0013647E">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2078C62"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6A1545C"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1.1.1A</w:t>
            </w:r>
          </w:p>
          <w:p w14:paraId="462E0F35" w14:textId="77777777" w:rsidR="00370408" w:rsidRPr="005307A3" w:rsidRDefault="00370408" w:rsidP="0013647E">
            <w:pPr>
              <w:pStyle w:val="TAL"/>
              <w:keepNext w:val="0"/>
              <w:keepLines w:val="0"/>
            </w:pPr>
            <w:r w:rsidRPr="005307A3">
              <w:t>OR</w:t>
            </w:r>
          </w:p>
          <w:p w14:paraId="700A5086"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6C01093"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001</w:t>
            </w:r>
          </w:p>
        </w:tc>
      </w:tr>
      <w:tr w:rsidR="00370408" w:rsidRPr="005307A3" w14:paraId="331BDF8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00043F4" w14:textId="27980E86" w:rsidR="00370408" w:rsidRPr="005307A3" w:rsidRDefault="00370408" w:rsidP="0013647E">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53B9D11"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B055C35" w14:textId="77777777" w:rsidR="00370408" w:rsidRPr="005307A3" w:rsidRDefault="00370408" w:rsidP="0013647E">
            <w:pPr>
              <w:pStyle w:val="TAL"/>
              <w:keepNext w:val="0"/>
              <w:keepLines w:val="0"/>
            </w:pPr>
            <w:r w:rsidRPr="005307A3">
              <w:t xml:space="preserve">Cell </w:t>
            </w:r>
            <w:r>
              <w:t>1</w:t>
            </w:r>
            <w:r w:rsidRPr="005307A3">
              <w:t xml:space="preserve"> is disabled</w:t>
            </w:r>
          </w:p>
          <w:p w14:paraId="17AF4C60" w14:textId="77777777" w:rsidR="00370408" w:rsidRPr="005307A3" w:rsidRDefault="00370408" w:rsidP="0013647E">
            <w:pPr>
              <w:pStyle w:val="TAL"/>
              <w:keepNext w:val="0"/>
              <w:keepLines w:val="0"/>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3B11C0BD" w14:textId="77777777" w:rsidR="00370408" w:rsidRPr="005307A3" w:rsidRDefault="00370408" w:rsidP="0013647E">
            <w:pPr>
              <w:pStyle w:val="TAL"/>
              <w:keepNext w:val="0"/>
              <w:keepLines w:val="0"/>
            </w:pPr>
          </w:p>
        </w:tc>
      </w:tr>
      <w:tr w:rsidR="00370408" w:rsidRPr="005307A3" w14:paraId="7B785F8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F5B728B" w14:textId="204A4059" w:rsidR="00370408" w:rsidRPr="005307A3" w:rsidRDefault="00370408" w:rsidP="0013647E">
            <w:pPr>
              <w:pStyle w:val="TAC"/>
              <w:keepNext w:val="0"/>
              <w:keepLines w:val="0"/>
            </w:pPr>
            <w:r>
              <w:lastRenderedPageBreak/>
              <w:t>13</w:t>
            </w:r>
          </w:p>
        </w:tc>
        <w:tc>
          <w:tcPr>
            <w:tcW w:w="1247" w:type="dxa"/>
            <w:tcBorders>
              <w:top w:val="single" w:sz="4" w:space="0" w:color="auto"/>
              <w:left w:val="single" w:sz="4" w:space="0" w:color="auto"/>
              <w:bottom w:val="single" w:sz="4" w:space="0" w:color="auto"/>
              <w:right w:val="single" w:sz="4" w:space="0" w:color="auto"/>
            </w:tcBorders>
          </w:tcPr>
          <w:p w14:paraId="02462E4B"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AA705"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p>
          <w:p w14:paraId="6B96585D" w14:textId="77777777" w:rsidR="00370408" w:rsidRDefault="00370408" w:rsidP="0013647E">
            <w:pPr>
              <w:pStyle w:val="TAL"/>
              <w:keepNext w:val="0"/>
              <w:keepLines w:val="0"/>
            </w:pPr>
            <w:r>
              <w:t>OR</w:t>
            </w:r>
          </w:p>
          <w:p w14:paraId="01C8C7B3" w14:textId="77777777" w:rsidR="00370408" w:rsidRDefault="00370408" w:rsidP="0013647E">
            <w:pPr>
              <w:pStyle w:val="TAL"/>
              <w:keepNext w:val="0"/>
              <w:keepLines w:val="0"/>
            </w:pPr>
            <w:r w:rsidRPr="005307A3">
              <w:t>ENVELOPE: EVENT DOWNLOAD</w:t>
            </w:r>
          </w:p>
          <w:p w14:paraId="0EA1BE53"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E0F34A4"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001</w:t>
            </w:r>
          </w:p>
          <w:p w14:paraId="58637B27"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r w:rsidR="00370408" w:rsidRPr="005307A3" w14:paraId="630861D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F4DDFC" w14:textId="414EC4A6" w:rsidR="00370408" w:rsidRPr="005307A3" w:rsidRDefault="00370408" w:rsidP="0013647E">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73F4EBC7" w14:textId="77777777" w:rsidR="00370408" w:rsidRPr="005307A3" w:rsidRDefault="00370408" w:rsidP="0013647E">
            <w:pPr>
              <w:pStyle w:val="TAC"/>
              <w:keepNext w:val="0"/>
              <w:keepLines w:val="0"/>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6062C54"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05DF4FE3" w14:textId="05DAF2B8" w:rsidR="00370408" w:rsidRPr="005307A3" w:rsidRDefault="00370408" w:rsidP="0013647E">
            <w:pPr>
              <w:pStyle w:val="TAL"/>
              <w:keepNext w:val="0"/>
              <w:keepLines w:val="0"/>
            </w:pPr>
          </w:p>
        </w:tc>
      </w:tr>
      <w:tr w:rsidR="00370408" w:rsidRPr="005307A3" w14:paraId="6328527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9FA0DF" w14:textId="77777777" w:rsidR="00370408" w:rsidRPr="005307A3" w:rsidRDefault="00370408" w:rsidP="0013647E">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2DEB645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A74B1C6"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9D4C8CE" w14:textId="77777777" w:rsidR="00370408" w:rsidRDefault="00370408" w:rsidP="0013647E">
            <w:pPr>
              <w:pStyle w:val="TAL"/>
              <w:keepNext w:val="0"/>
              <w:keepLines w:val="0"/>
            </w:pPr>
          </w:p>
        </w:tc>
      </w:tr>
      <w:tr w:rsidR="00370408" w:rsidRPr="005307A3" w14:paraId="376CD8F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CEF7718" w14:textId="77777777" w:rsidR="00370408" w:rsidRDefault="00370408" w:rsidP="0013647E">
            <w:pPr>
              <w:pStyle w:val="TAC"/>
              <w:keepNext w:val="0"/>
              <w:keepLines w:val="0"/>
            </w:pPr>
            <w:r>
              <w:t>16</w:t>
            </w:r>
          </w:p>
        </w:tc>
        <w:tc>
          <w:tcPr>
            <w:tcW w:w="1247" w:type="dxa"/>
            <w:tcBorders>
              <w:top w:val="single" w:sz="4" w:space="0" w:color="auto"/>
              <w:left w:val="single" w:sz="4" w:space="0" w:color="auto"/>
              <w:bottom w:val="single" w:sz="4" w:space="0" w:color="auto"/>
              <w:right w:val="single" w:sz="4" w:space="0" w:color="auto"/>
            </w:tcBorders>
          </w:tcPr>
          <w:p w14:paraId="29B8967B"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971C075"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0BF0FED5"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559319A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65CB6BCB" w14:textId="77777777" w:rsidR="00370408" w:rsidDel="00AD5BB1" w:rsidRDefault="00370408" w:rsidP="0013647E">
            <w:pPr>
              <w:pStyle w:val="TAC"/>
              <w:keepNext w:val="0"/>
              <w:keepLines w:val="0"/>
            </w:pPr>
            <w:r>
              <w:t>17</w:t>
            </w:r>
          </w:p>
        </w:tc>
        <w:tc>
          <w:tcPr>
            <w:tcW w:w="1247" w:type="dxa"/>
            <w:tcBorders>
              <w:top w:val="single" w:sz="4" w:space="0" w:color="auto"/>
              <w:left w:val="single" w:sz="4" w:space="0" w:color="auto"/>
              <w:bottom w:val="single" w:sz="4" w:space="0" w:color="auto"/>
              <w:right w:val="single" w:sz="4" w:space="0" w:color="auto"/>
            </w:tcBorders>
          </w:tcPr>
          <w:p w14:paraId="47F32735"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633FBA3"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3497ED3" w14:textId="77777777" w:rsidR="00370408" w:rsidRPr="005307A3" w:rsidRDefault="00370408" w:rsidP="0013647E">
            <w:pPr>
              <w:pStyle w:val="TAL"/>
              <w:keepNext w:val="0"/>
              <w:keepLines w:val="0"/>
            </w:pPr>
          </w:p>
        </w:tc>
      </w:tr>
      <w:tr w:rsidR="00370408" w:rsidRPr="005307A3" w14:paraId="7A2CD99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74AF914" w14:textId="3DED1441" w:rsidR="00370408" w:rsidRPr="005307A3" w:rsidRDefault="00370408" w:rsidP="0013647E">
            <w:pPr>
              <w:pStyle w:val="TAC"/>
              <w:keepNext w:val="0"/>
              <w:keepLines w:val="0"/>
            </w:pPr>
            <w:r>
              <w:t>18</w:t>
            </w:r>
          </w:p>
        </w:tc>
        <w:tc>
          <w:tcPr>
            <w:tcW w:w="1247" w:type="dxa"/>
            <w:tcBorders>
              <w:top w:val="single" w:sz="4" w:space="0" w:color="auto"/>
              <w:left w:val="single" w:sz="4" w:space="0" w:color="auto"/>
              <w:bottom w:val="single" w:sz="4" w:space="0" w:color="auto"/>
              <w:right w:val="single" w:sz="4" w:space="0" w:color="auto"/>
            </w:tcBorders>
          </w:tcPr>
          <w:p w14:paraId="62422198"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0FC04D"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w:t>
            </w:r>
            <w:r>
              <w:t>1</w:t>
            </w:r>
            <w:r w:rsidRPr="005307A3">
              <w:t>.</w:t>
            </w:r>
            <w:r>
              <w:t>3</w:t>
            </w:r>
            <w:r w:rsidRPr="005307A3">
              <w:t>A</w:t>
            </w:r>
          </w:p>
          <w:p w14:paraId="5D511C05" w14:textId="77777777" w:rsidR="00370408" w:rsidRPr="005307A3" w:rsidRDefault="00370408" w:rsidP="0013647E">
            <w:pPr>
              <w:pStyle w:val="TAL"/>
              <w:keepNext w:val="0"/>
              <w:keepLines w:val="0"/>
            </w:pPr>
            <w:r w:rsidRPr="005307A3">
              <w:t>OR</w:t>
            </w:r>
          </w:p>
          <w:p w14:paraId="0BACC1B0"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7D8F368E"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002</w:t>
            </w:r>
          </w:p>
        </w:tc>
      </w:tr>
      <w:tr w:rsidR="00370408" w:rsidRPr="005307A3" w14:paraId="5528BF7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5A3BD23" w14:textId="6154EF69" w:rsidR="00370408" w:rsidRPr="005307A3" w:rsidRDefault="00370408" w:rsidP="0013647E">
            <w:pPr>
              <w:pStyle w:val="TAC"/>
              <w:keepNext w:val="0"/>
              <w:keepLines w:val="0"/>
            </w:pPr>
            <w:r>
              <w:t>19</w:t>
            </w:r>
          </w:p>
        </w:tc>
        <w:tc>
          <w:tcPr>
            <w:tcW w:w="1247" w:type="dxa"/>
            <w:tcBorders>
              <w:top w:val="single" w:sz="4" w:space="0" w:color="auto"/>
              <w:left w:val="single" w:sz="4" w:space="0" w:color="auto"/>
              <w:bottom w:val="single" w:sz="4" w:space="0" w:color="auto"/>
              <w:right w:val="single" w:sz="4" w:space="0" w:color="auto"/>
            </w:tcBorders>
          </w:tcPr>
          <w:p w14:paraId="159BAE60"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107D575E" w14:textId="77777777" w:rsidR="00370408" w:rsidRPr="005307A3" w:rsidRDefault="00370408" w:rsidP="0013647E">
            <w:pPr>
              <w:pStyle w:val="TAL"/>
              <w:keepNext w:val="0"/>
              <w:keepLines w:val="0"/>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338D775B" w14:textId="77777777" w:rsidR="00370408" w:rsidRPr="005307A3" w:rsidRDefault="00370408" w:rsidP="0013647E">
            <w:pPr>
              <w:pStyle w:val="TAL"/>
              <w:keepNext w:val="0"/>
              <w:keepLines w:val="0"/>
            </w:pPr>
          </w:p>
        </w:tc>
      </w:tr>
      <w:tr w:rsidR="00370408" w:rsidRPr="005307A3" w14:paraId="475A4D3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746172B" w14:textId="28DD2348" w:rsidR="00370408" w:rsidRPr="005307A3" w:rsidRDefault="00370408" w:rsidP="0013647E">
            <w:pPr>
              <w:pStyle w:val="TAC"/>
              <w:keepNext w:val="0"/>
              <w:keepLines w:val="0"/>
            </w:pPr>
            <w:r>
              <w:t>20</w:t>
            </w:r>
          </w:p>
        </w:tc>
        <w:tc>
          <w:tcPr>
            <w:tcW w:w="1247" w:type="dxa"/>
            <w:tcBorders>
              <w:top w:val="single" w:sz="4" w:space="0" w:color="auto"/>
              <w:left w:val="single" w:sz="4" w:space="0" w:color="auto"/>
              <w:bottom w:val="single" w:sz="4" w:space="0" w:color="auto"/>
              <w:right w:val="single" w:sz="4" w:space="0" w:color="auto"/>
            </w:tcBorders>
          </w:tcPr>
          <w:p w14:paraId="76F3856A"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7522792"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r>
              <w:br/>
              <w:t>OR</w:t>
            </w:r>
          </w:p>
          <w:p w14:paraId="25C4F3D1" w14:textId="77777777" w:rsidR="00370408" w:rsidRDefault="00370408" w:rsidP="0013647E">
            <w:pPr>
              <w:pStyle w:val="TAL"/>
              <w:keepNext w:val="0"/>
              <w:keepLines w:val="0"/>
            </w:pPr>
            <w:r w:rsidRPr="005307A3">
              <w:t>ENVELOPE: EVENT DOWNLOAD</w:t>
            </w:r>
          </w:p>
          <w:p w14:paraId="0FCA626F"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22EF711"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002</w:t>
            </w:r>
          </w:p>
          <w:p w14:paraId="3EC9309A"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bl>
    <w:p w14:paraId="3FA52DBB" w14:textId="77777777" w:rsidR="00370408" w:rsidRDefault="00370408" w:rsidP="00D73343"/>
    <w:p w14:paraId="5925D374" w14:textId="77777777" w:rsidR="00334A91" w:rsidRPr="005307A3" w:rsidRDefault="00334A91" w:rsidP="00334A91">
      <w:pPr>
        <w:keepNext/>
      </w:pPr>
      <w:r w:rsidRPr="005307A3">
        <w:t>PROACTIVE COMMAND: SET UP EVENT LIST 1.1.1</w:t>
      </w:r>
    </w:p>
    <w:p w14:paraId="1B2DE71A" w14:textId="77777777" w:rsidR="00334A91" w:rsidRPr="005307A3" w:rsidRDefault="00334A91" w:rsidP="00334A91">
      <w:r w:rsidRPr="005307A3">
        <w:t>Logically:</w:t>
      </w:r>
    </w:p>
    <w:p w14:paraId="4B07A1BE" w14:textId="77777777" w:rsidR="00334A91" w:rsidRPr="005307A3" w:rsidRDefault="00334A91" w:rsidP="00334A91">
      <w:pPr>
        <w:pStyle w:val="B1"/>
        <w:contextualSpacing/>
      </w:pPr>
      <w:r w:rsidRPr="005307A3">
        <w:t>Command details</w:t>
      </w:r>
      <w:r>
        <w:t>:</w:t>
      </w:r>
    </w:p>
    <w:p w14:paraId="7ED4D2EE" w14:textId="77777777" w:rsidR="00334A91" w:rsidRPr="005307A3" w:rsidRDefault="00334A91" w:rsidP="00334A91">
      <w:pPr>
        <w:pStyle w:val="B1"/>
        <w:contextualSpacing/>
      </w:pPr>
      <w:r w:rsidRPr="005307A3">
        <w:tab/>
        <w:t>Command number:</w:t>
      </w:r>
      <w:r w:rsidRPr="005307A3">
        <w:tab/>
        <w:t>1</w:t>
      </w:r>
    </w:p>
    <w:p w14:paraId="45ACFDA8" w14:textId="77777777" w:rsidR="00334A91" w:rsidRPr="005307A3" w:rsidRDefault="00334A91" w:rsidP="00334A91">
      <w:pPr>
        <w:pStyle w:val="B1"/>
        <w:contextualSpacing/>
      </w:pPr>
      <w:r w:rsidRPr="005307A3">
        <w:tab/>
        <w:t>Command type:</w:t>
      </w:r>
      <w:r w:rsidRPr="005307A3">
        <w:tab/>
      </w:r>
      <w:r>
        <w:tab/>
      </w:r>
      <w:r w:rsidRPr="005307A3">
        <w:t>SET UP EVENT LIST</w:t>
      </w:r>
    </w:p>
    <w:p w14:paraId="188BDFFD" w14:textId="77777777" w:rsidR="00334A91" w:rsidRPr="00E36038" w:rsidRDefault="00334A91" w:rsidP="00334A91">
      <w:pPr>
        <w:pStyle w:val="B1"/>
        <w:contextualSpacing/>
      </w:pPr>
      <w:r w:rsidRPr="005307A3">
        <w:tab/>
      </w:r>
      <w:r w:rsidRPr="00E36038">
        <w:t>Command qualifier:</w:t>
      </w:r>
      <w:r w:rsidRPr="00E36038">
        <w:tab/>
        <w:t>'00'</w:t>
      </w:r>
    </w:p>
    <w:p w14:paraId="491CAB1A" w14:textId="77777777" w:rsidR="00334A91" w:rsidRPr="00E36038" w:rsidRDefault="00334A91" w:rsidP="00334A91">
      <w:pPr>
        <w:pStyle w:val="B1"/>
        <w:contextualSpacing/>
      </w:pPr>
      <w:r w:rsidRPr="00E36038">
        <w:t>Device identities</w:t>
      </w:r>
      <w:r>
        <w:t>:</w:t>
      </w:r>
    </w:p>
    <w:p w14:paraId="6BDCD524" w14:textId="77777777" w:rsidR="00334A91" w:rsidRPr="00E36038" w:rsidRDefault="00334A91" w:rsidP="00334A91">
      <w:pPr>
        <w:pStyle w:val="B1"/>
        <w:contextualSpacing/>
      </w:pPr>
      <w:r w:rsidRPr="00E36038">
        <w:tab/>
        <w:t>Source device:</w:t>
      </w:r>
      <w:r w:rsidRPr="00E36038">
        <w:tab/>
      </w:r>
      <w:r>
        <w:tab/>
      </w:r>
      <w:r w:rsidRPr="00E36038">
        <w:t>UICC</w:t>
      </w:r>
    </w:p>
    <w:p w14:paraId="11E9B7F9" w14:textId="77777777" w:rsidR="00334A91" w:rsidRPr="005B0E45" w:rsidRDefault="00334A91" w:rsidP="00334A91">
      <w:pPr>
        <w:pStyle w:val="B1"/>
        <w:contextualSpacing/>
      </w:pPr>
      <w:r w:rsidRPr="00E36038">
        <w:rPr>
          <w:lang w:val="fr-FR"/>
        </w:rPr>
        <w:tab/>
      </w:r>
      <w:r w:rsidRPr="005B0E45">
        <w:t>Destination device:</w:t>
      </w:r>
      <w:r w:rsidRPr="005B0E45">
        <w:tab/>
        <w:t>ME</w:t>
      </w:r>
    </w:p>
    <w:p w14:paraId="4E438287" w14:textId="77777777" w:rsidR="00334A91" w:rsidRPr="005307A3" w:rsidRDefault="00334A91" w:rsidP="00334A91">
      <w:pPr>
        <w:pStyle w:val="B1"/>
        <w:contextualSpacing/>
      </w:pPr>
      <w:r w:rsidRPr="005307A3">
        <w:t>Event list</w:t>
      </w:r>
      <w:r>
        <w:t>:</w:t>
      </w:r>
    </w:p>
    <w:p w14:paraId="0EF3624B" w14:textId="77777777" w:rsidR="00334A91" w:rsidRPr="005307A3" w:rsidRDefault="00334A91" w:rsidP="00334A91">
      <w:pPr>
        <w:pStyle w:val="B1"/>
      </w:pPr>
      <w:r w:rsidRPr="005307A3">
        <w:tab/>
        <w:t>Event 1:</w:t>
      </w:r>
      <w:r>
        <w:tab/>
      </w:r>
      <w:r>
        <w:tab/>
      </w:r>
      <w:r>
        <w:tab/>
      </w:r>
      <w:r w:rsidRPr="005307A3">
        <w:tab/>
      </w:r>
      <w:r w:rsidRPr="00265526">
        <w:t>'1</w:t>
      </w:r>
      <w:r>
        <w:t>E</w:t>
      </w:r>
      <w:r w:rsidRPr="00265526">
        <w:t xml:space="preserve">' = </w:t>
      </w:r>
      <w:bookmarkStart w:id="131" w:name="_Hlk150445499"/>
      <w:r>
        <w:t>CA</w:t>
      </w:r>
      <w:r w:rsidRPr="00816C4A">
        <w:t>G cell selection</w:t>
      </w:r>
      <w:bookmarkEnd w:id="131"/>
    </w:p>
    <w:p w14:paraId="2A0E8448"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4A4DC9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9F57801"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9097A88" w14:textId="77777777" w:rsidR="00334A91" w:rsidRPr="00190264" w:rsidRDefault="00334A91" w:rsidP="00AC3D95">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6BAE87C6" w14:textId="77777777" w:rsidR="00334A91" w:rsidRPr="00190264" w:rsidRDefault="00334A91" w:rsidP="00AC3D95">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219BA500"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B15C465" w14:textId="77777777" w:rsidR="00334A91" w:rsidRPr="008E3401" w:rsidRDefault="00334A91" w:rsidP="00AC3D95">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3D1C36E6"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E72F815" w14:textId="77777777" w:rsidR="00334A91" w:rsidRPr="008E3401" w:rsidRDefault="00334A91" w:rsidP="00AC3D95">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1BA4385D"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6130FA5"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44BE7D6"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F09CDBE"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626B311"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5B039C4" w14:textId="77777777" w:rsidR="00334A91" w:rsidRPr="008E3401" w:rsidRDefault="00334A91" w:rsidP="00AC3D95">
            <w:pPr>
              <w:pStyle w:val="TAC"/>
            </w:pPr>
            <w:r w:rsidRPr="008E3401">
              <w:t>99</w:t>
            </w:r>
          </w:p>
        </w:tc>
      </w:tr>
      <w:tr w:rsidR="00334A91" w:rsidRPr="005307A3" w14:paraId="77FA6314" w14:textId="77777777" w:rsidTr="00AC3D95">
        <w:trPr>
          <w:jc w:val="center"/>
        </w:trPr>
        <w:tc>
          <w:tcPr>
            <w:tcW w:w="1134" w:type="dxa"/>
            <w:tcBorders>
              <w:top w:val="single" w:sz="4" w:space="0" w:color="auto"/>
              <w:right w:val="single" w:sz="4" w:space="0" w:color="auto"/>
            </w:tcBorders>
          </w:tcPr>
          <w:p w14:paraId="63AF2BCD"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23031FC"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DFA7A93" w14:textId="77777777" w:rsidR="00334A91" w:rsidRPr="00190264" w:rsidRDefault="00334A91" w:rsidP="00AC3D95">
            <w:pPr>
              <w:pStyle w:val="TAC"/>
            </w:pPr>
            <w:r w:rsidRPr="00190264">
              <w:t>1E</w:t>
            </w:r>
          </w:p>
        </w:tc>
        <w:tc>
          <w:tcPr>
            <w:tcW w:w="567" w:type="dxa"/>
            <w:tcBorders>
              <w:top w:val="single" w:sz="4" w:space="0" w:color="auto"/>
              <w:left w:val="single" w:sz="4" w:space="0" w:color="auto"/>
            </w:tcBorders>
          </w:tcPr>
          <w:p w14:paraId="2D3D0DB4" w14:textId="77777777" w:rsidR="00334A91" w:rsidRPr="000503CF" w:rsidRDefault="00334A91" w:rsidP="00AC3D95">
            <w:pPr>
              <w:pStyle w:val="TAC"/>
            </w:pPr>
          </w:p>
        </w:tc>
        <w:tc>
          <w:tcPr>
            <w:tcW w:w="567" w:type="dxa"/>
            <w:tcBorders>
              <w:top w:val="single" w:sz="4" w:space="0" w:color="auto"/>
            </w:tcBorders>
          </w:tcPr>
          <w:p w14:paraId="1A4383FD" w14:textId="77777777" w:rsidR="00334A91" w:rsidRPr="000503CF" w:rsidRDefault="00334A91" w:rsidP="00AC3D95">
            <w:pPr>
              <w:pStyle w:val="TAC"/>
            </w:pPr>
          </w:p>
        </w:tc>
        <w:tc>
          <w:tcPr>
            <w:tcW w:w="567" w:type="dxa"/>
            <w:tcBorders>
              <w:top w:val="single" w:sz="4" w:space="0" w:color="auto"/>
            </w:tcBorders>
          </w:tcPr>
          <w:p w14:paraId="2B2B5355" w14:textId="77777777" w:rsidR="00334A91" w:rsidRPr="000503CF" w:rsidRDefault="00334A91" w:rsidP="00AC3D95">
            <w:pPr>
              <w:pStyle w:val="TAC"/>
            </w:pPr>
          </w:p>
        </w:tc>
        <w:tc>
          <w:tcPr>
            <w:tcW w:w="567" w:type="dxa"/>
            <w:tcBorders>
              <w:top w:val="single" w:sz="4" w:space="0" w:color="auto"/>
            </w:tcBorders>
          </w:tcPr>
          <w:p w14:paraId="3828B63A" w14:textId="77777777" w:rsidR="00334A91" w:rsidRPr="000503CF" w:rsidRDefault="00334A91" w:rsidP="00AC3D95">
            <w:pPr>
              <w:pStyle w:val="TAC"/>
            </w:pPr>
          </w:p>
        </w:tc>
        <w:tc>
          <w:tcPr>
            <w:tcW w:w="567" w:type="dxa"/>
            <w:tcBorders>
              <w:top w:val="single" w:sz="4" w:space="0" w:color="auto"/>
            </w:tcBorders>
          </w:tcPr>
          <w:p w14:paraId="0CE39A74" w14:textId="77777777" w:rsidR="00334A91" w:rsidRPr="000503CF" w:rsidRDefault="00334A91" w:rsidP="00AC3D95">
            <w:pPr>
              <w:pStyle w:val="TAC"/>
            </w:pPr>
          </w:p>
        </w:tc>
        <w:tc>
          <w:tcPr>
            <w:tcW w:w="567" w:type="dxa"/>
            <w:tcBorders>
              <w:top w:val="single" w:sz="4" w:space="0" w:color="auto"/>
            </w:tcBorders>
          </w:tcPr>
          <w:p w14:paraId="12A8FD48" w14:textId="77777777" w:rsidR="00334A91" w:rsidRPr="000503CF" w:rsidRDefault="00334A91" w:rsidP="00AC3D95">
            <w:pPr>
              <w:pStyle w:val="TAC"/>
            </w:pPr>
          </w:p>
        </w:tc>
        <w:tc>
          <w:tcPr>
            <w:tcW w:w="567" w:type="dxa"/>
            <w:tcBorders>
              <w:top w:val="single" w:sz="4" w:space="0" w:color="auto"/>
            </w:tcBorders>
          </w:tcPr>
          <w:p w14:paraId="78095BEA" w14:textId="77777777" w:rsidR="00334A91" w:rsidRPr="000503CF" w:rsidRDefault="00334A91" w:rsidP="00AC3D95">
            <w:pPr>
              <w:pStyle w:val="TAC"/>
            </w:pPr>
          </w:p>
        </w:tc>
        <w:tc>
          <w:tcPr>
            <w:tcW w:w="567" w:type="dxa"/>
            <w:tcBorders>
              <w:top w:val="single" w:sz="4" w:space="0" w:color="auto"/>
            </w:tcBorders>
          </w:tcPr>
          <w:p w14:paraId="1A181905" w14:textId="77777777" w:rsidR="00334A91" w:rsidRPr="000503CF" w:rsidRDefault="00334A91" w:rsidP="00AC3D95">
            <w:pPr>
              <w:pStyle w:val="TAC"/>
            </w:pPr>
          </w:p>
        </w:tc>
        <w:tc>
          <w:tcPr>
            <w:tcW w:w="567" w:type="dxa"/>
            <w:tcBorders>
              <w:top w:val="single" w:sz="4" w:space="0" w:color="auto"/>
            </w:tcBorders>
          </w:tcPr>
          <w:p w14:paraId="298495C8" w14:textId="77777777" w:rsidR="00334A91" w:rsidRPr="000503CF" w:rsidRDefault="00334A91" w:rsidP="00AC3D95">
            <w:pPr>
              <w:pStyle w:val="TAC"/>
            </w:pPr>
          </w:p>
        </w:tc>
        <w:tc>
          <w:tcPr>
            <w:tcW w:w="567" w:type="dxa"/>
            <w:tcBorders>
              <w:top w:val="single" w:sz="4" w:space="0" w:color="auto"/>
            </w:tcBorders>
          </w:tcPr>
          <w:p w14:paraId="5E72DFA3" w14:textId="77777777" w:rsidR="00334A91" w:rsidRPr="000503CF" w:rsidRDefault="00334A91" w:rsidP="00AC3D95">
            <w:pPr>
              <w:pStyle w:val="TAC"/>
            </w:pPr>
          </w:p>
        </w:tc>
      </w:tr>
    </w:tbl>
    <w:p w14:paraId="5BB7E190" w14:textId="77777777" w:rsidR="00334A91" w:rsidRPr="005307A3" w:rsidRDefault="00334A91" w:rsidP="00334A91"/>
    <w:p w14:paraId="38552F59" w14:textId="77777777" w:rsidR="00334A91" w:rsidRPr="005307A3" w:rsidRDefault="00334A91" w:rsidP="00334A91">
      <w:r w:rsidRPr="005307A3">
        <w:t>TERMINAL RESPONSE: SET UP EVENT LIST 1.1.1</w:t>
      </w:r>
    </w:p>
    <w:p w14:paraId="37064199" w14:textId="77777777" w:rsidR="00334A91" w:rsidRPr="005307A3" w:rsidRDefault="00334A91" w:rsidP="00334A91">
      <w:r w:rsidRPr="005307A3">
        <w:t>Logically:</w:t>
      </w:r>
    </w:p>
    <w:p w14:paraId="060F6360" w14:textId="77777777" w:rsidR="00334A91" w:rsidRPr="005307A3" w:rsidRDefault="00334A91" w:rsidP="00334A91">
      <w:pPr>
        <w:pStyle w:val="B1"/>
        <w:contextualSpacing/>
      </w:pPr>
      <w:r w:rsidRPr="005307A3">
        <w:t>Command details</w:t>
      </w:r>
      <w:r>
        <w:t>:</w:t>
      </w:r>
    </w:p>
    <w:p w14:paraId="176416B8" w14:textId="77777777" w:rsidR="00334A91" w:rsidRPr="005307A3" w:rsidRDefault="00334A91" w:rsidP="00334A91">
      <w:pPr>
        <w:pStyle w:val="B1"/>
        <w:contextualSpacing/>
      </w:pPr>
      <w:r w:rsidRPr="005307A3">
        <w:tab/>
        <w:t>Command number:</w:t>
      </w:r>
      <w:r w:rsidRPr="005307A3">
        <w:tab/>
        <w:t>1</w:t>
      </w:r>
    </w:p>
    <w:p w14:paraId="75C85733" w14:textId="77777777" w:rsidR="00334A91" w:rsidRPr="005307A3" w:rsidRDefault="00334A91" w:rsidP="00334A91">
      <w:pPr>
        <w:pStyle w:val="B1"/>
        <w:contextualSpacing/>
      </w:pPr>
      <w:r w:rsidRPr="005307A3">
        <w:tab/>
        <w:t>Command type:</w:t>
      </w:r>
      <w:r w:rsidRPr="005307A3">
        <w:tab/>
      </w:r>
      <w:r>
        <w:tab/>
      </w:r>
      <w:r w:rsidRPr="005307A3">
        <w:t>SET UP EVENT LIST</w:t>
      </w:r>
    </w:p>
    <w:p w14:paraId="21C62EDF" w14:textId="77777777" w:rsidR="00334A91" w:rsidRPr="00E36038" w:rsidRDefault="00334A91" w:rsidP="00334A91">
      <w:pPr>
        <w:pStyle w:val="B1"/>
        <w:contextualSpacing/>
      </w:pPr>
      <w:r w:rsidRPr="005307A3">
        <w:tab/>
      </w:r>
      <w:r w:rsidRPr="00E36038">
        <w:t>Command qualifier:</w:t>
      </w:r>
      <w:r w:rsidRPr="00E36038">
        <w:tab/>
        <w:t>'00'</w:t>
      </w:r>
    </w:p>
    <w:p w14:paraId="4B00F7DA" w14:textId="7811E1BC" w:rsidR="00334A91" w:rsidRPr="00E36038" w:rsidRDefault="00334A91" w:rsidP="00334A91">
      <w:pPr>
        <w:pStyle w:val="B1"/>
        <w:contextualSpacing/>
      </w:pPr>
      <w:r w:rsidRPr="00E36038">
        <w:t>Device identities</w:t>
      </w:r>
      <w:r>
        <w:t>:</w:t>
      </w:r>
    </w:p>
    <w:p w14:paraId="7F315409" w14:textId="77777777" w:rsidR="00334A91" w:rsidRPr="00E36038" w:rsidRDefault="00334A91" w:rsidP="00334A91">
      <w:pPr>
        <w:pStyle w:val="B1"/>
        <w:contextualSpacing/>
      </w:pPr>
      <w:r w:rsidRPr="00E36038">
        <w:tab/>
        <w:t>Source device:</w:t>
      </w:r>
      <w:r w:rsidRPr="00E36038">
        <w:tab/>
      </w:r>
      <w:r>
        <w:tab/>
      </w:r>
      <w:r w:rsidRPr="00E36038">
        <w:t>ME</w:t>
      </w:r>
    </w:p>
    <w:p w14:paraId="2271E86A" w14:textId="77777777" w:rsidR="00334A91" w:rsidRPr="005B0E45" w:rsidRDefault="00334A91" w:rsidP="00334A91">
      <w:pPr>
        <w:pStyle w:val="B1"/>
        <w:contextualSpacing/>
      </w:pPr>
      <w:r w:rsidRPr="00E36038">
        <w:rPr>
          <w:lang w:val="fr-FR"/>
        </w:rPr>
        <w:tab/>
      </w:r>
      <w:r w:rsidRPr="005B0E45">
        <w:t>Destination device:</w:t>
      </w:r>
      <w:r w:rsidRPr="005B0E45">
        <w:tab/>
        <w:t>UICC</w:t>
      </w:r>
    </w:p>
    <w:p w14:paraId="06EDE9D3" w14:textId="77777777" w:rsidR="00334A91" w:rsidRPr="005307A3" w:rsidRDefault="00334A91" w:rsidP="00334A91">
      <w:pPr>
        <w:pStyle w:val="B1"/>
        <w:contextualSpacing/>
      </w:pPr>
      <w:r w:rsidRPr="005307A3">
        <w:t>Result</w:t>
      </w:r>
      <w:r>
        <w:t>:</w:t>
      </w:r>
    </w:p>
    <w:p w14:paraId="703009C8" w14:textId="77777777" w:rsidR="00334A91" w:rsidRPr="005307A3" w:rsidRDefault="00334A91" w:rsidP="00334A91">
      <w:pPr>
        <w:pStyle w:val="B1"/>
      </w:pPr>
      <w:r w:rsidRPr="005307A3">
        <w:tab/>
        <w:t>General Result:</w:t>
      </w:r>
      <w:r w:rsidRPr="005307A3">
        <w:tab/>
      </w:r>
      <w:r>
        <w:tab/>
      </w:r>
      <w:r w:rsidRPr="005307A3">
        <w:t>Command performed successfully</w:t>
      </w:r>
    </w:p>
    <w:p w14:paraId="7DF43E74" w14:textId="77777777" w:rsidR="00334A91" w:rsidRPr="005307A3" w:rsidRDefault="00334A91" w:rsidP="00334A9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7F1D2248"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19EB9AD"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461C47"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7C881" w14:textId="77777777" w:rsidR="00334A91" w:rsidRPr="005307A3" w:rsidRDefault="00334A91"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93C85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8A1E4" w14:textId="77777777" w:rsidR="00334A91" w:rsidRPr="005307A3" w:rsidRDefault="00334A91"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79932" w14:textId="77777777" w:rsidR="00334A91" w:rsidRPr="005307A3" w:rsidRDefault="00334A91"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ECE62E"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477CCE"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8BBBB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AC0209"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70ED4"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60A2BA"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F6688" w14:textId="77777777" w:rsidR="00334A91" w:rsidRPr="005307A3" w:rsidRDefault="00334A91" w:rsidP="00AC3D95">
            <w:pPr>
              <w:pStyle w:val="TAC"/>
            </w:pPr>
            <w:r w:rsidRPr="005307A3">
              <w:t>00</w:t>
            </w:r>
          </w:p>
        </w:tc>
      </w:tr>
    </w:tbl>
    <w:p w14:paraId="1BB9192E" w14:textId="77777777" w:rsidR="00334A91" w:rsidRPr="005307A3" w:rsidRDefault="00334A91" w:rsidP="00334A91"/>
    <w:p w14:paraId="2707AA7E" w14:textId="77777777" w:rsidR="00334A91" w:rsidRPr="005307A3" w:rsidRDefault="00334A91" w:rsidP="00334A91">
      <w:r w:rsidRPr="005307A3">
        <w:t xml:space="preserve">EVENT DOWNLOAD – </w:t>
      </w:r>
      <w:r>
        <w:t>CAG</w:t>
      </w:r>
      <w:r w:rsidRPr="005307A3">
        <w:t xml:space="preserve"> CELL SELECTION 1.1.1A</w:t>
      </w:r>
      <w:r>
        <w:t>.1</w:t>
      </w:r>
    </w:p>
    <w:p w14:paraId="6C2460C3" w14:textId="77777777" w:rsidR="00334A91" w:rsidRPr="00EE38C3" w:rsidRDefault="00334A91" w:rsidP="00334A91">
      <w:r w:rsidRPr="00EE38C3">
        <w:lastRenderedPageBreak/>
        <w:t>Logically:</w:t>
      </w:r>
    </w:p>
    <w:p w14:paraId="4AA1137F" w14:textId="77777777" w:rsidR="00334A91" w:rsidRPr="00EE38C3" w:rsidRDefault="00334A91" w:rsidP="00334A91">
      <w:pPr>
        <w:pStyle w:val="B1"/>
        <w:contextualSpacing/>
      </w:pPr>
      <w:r w:rsidRPr="00EE38C3">
        <w:t>Event list</w:t>
      </w:r>
      <w:r>
        <w:t>:</w:t>
      </w:r>
    </w:p>
    <w:p w14:paraId="2075D651"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63AB9978" w14:textId="77777777" w:rsidR="00334A91" w:rsidRPr="00EE38C3" w:rsidRDefault="00334A91" w:rsidP="00334A91">
      <w:pPr>
        <w:pStyle w:val="B1"/>
        <w:contextualSpacing/>
      </w:pPr>
      <w:r w:rsidRPr="00EE38C3">
        <w:t>Device identities</w:t>
      </w:r>
      <w:r>
        <w:t>:</w:t>
      </w:r>
    </w:p>
    <w:p w14:paraId="492B8BB3" w14:textId="77777777" w:rsidR="00334A91" w:rsidRPr="00AF6740" w:rsidRDefault="00334A91" w:rsidP="00334A91">
      <w:pPr>
        <w:pStyle w:val="B1"/>
        <w:contextualSpacing/>
      </w:pPr>
      <w:r w:rsidRPr="00AF6740">
        <w:tab/>
        <w:t>Source device:</w:t>
      </w:r>
      <w:r w:rsidRPr="00AF6740">
        <w:tab/>
      </w:r>
      <w:r>
        <w:tab/>
      </w:r>
      <w:r w:rsidRPr="00AF6740">
        <w:t>Network</w:t>
      </w:r>
    </w:p>
    <w:p w14:paraId="269B3C94" w14:textId="77777777" w:rsidR="00334A91" w:rsidRPr="00AF6740" w:rsidRDefault="00334A91" w:rsidP="00334A91">
      <w:pPr>
        <w:pStyle w:val="B1"/>
        <w:contextualSpacing/>
      </w:pPr>
      <w:r w:rsidRPr="00AF6740">
        <w:tab/>
        <w:t>Destination device:</w:t>
      </w:r>
      <w:r w:rsidRPr="00AF6740">
        <w:tab/>
        <w:t>UICC</w:t>
      </w:r>
    </w:p>
    <w:p w14:paraId="2C6FB87B" w14:textId="77777777" w:rsidR="00334A91" w:rsidRPr="00EE38C3" w:rsidRDefault="00334A91" w:rsidP="00334A91">
      <w:pPr>
        <w:pStyle w:val="B1"/>
        <w:contextualSpacing/>
      </w:pPr>
      <w:r w:rsidRPr="00EE38C3">
        <w:t>Access Technology</w:t>
      </w:r>
      <w:r>
        <w:t>:</w:t>
      </w:r>
    </w:p>
    <w:p w14:paraId="550521CC" w14:textId="77777777" w:rsidR="00334A91" w:rsidRPr="00EE38C3" w:rsidRDefault="00334A91" w:rsidP="00334A91">
      <w:pPr>
        <w:pStyle w:val="B1"/>
        <w:contextualSpacing/>
      </w:pPr>
      <w:r w:rsidRPr="00EE38C3">
        <w:tab/>
        <w:t>Technology:</w:t>
      </w:r>
      <w:r w:rsidRPr="00EE38C3">
        <w:tab/>
      </w:r>
      <w:r>
        <w:tab/>
      </w:r>
      <w:r>
        <w:tab/>
      </w:r>
      <w:r w:rsidRPr="00EE38C3">
        <w:t>3GPP NG-RAN</w:t>
      </w:r>
    </w:p>
    <w:p w14:paraId="40EE6427" w14:textId="77777777" w:rsidR="00334A91" w:rsidRPr="00EE38C3" w:rsidRDefault="00334A91" w:rsidP="00334A91">
      <w:pPr>
        <w:pStyle w:val="B1"/>
        <w:contextualSpacing/>
      </w:pPr>
      <w:r w:rsidRPr="00EE38C3">
        <w:t>CAG Cell selection status:</w:t>
      </w:r>
    </w:p>
    <w:p w14:paraId="14850C3B" w14:textId="610DCEAC" w:rsidR="00334A91" w:rsidRPr="00AF6740" w:rsidRDefault="00334A91" w:rsidP="00334A91">
      <w:pPr>
        <w:pStyle w:val="B1"/>
        <w:contextualSpacing/>
      </w:pPr>
      <w:r w:rsidRPr="00AF6740">
        <w:tab/>
        <w:t>Byte 1, general information:</w:t>
      </w:r>
      <w:r>
        <w:tab/>
      </w:r>
      <w:r>
        <w:tab/>
      </w:r>
      <w:r w:rsidRPr="00AF6740">
        <w:t>'01' (camped on a CAG cell)</w:t>
      </w:r>
    </w:p>
    <w:p w14:paraId="4F32E1AA" w14:textId="69BE938B" w:rsidR="00334A91" w:rsidRPr="00E420EF" w:rsidRDefault="00334A91" w:rsidP="00334A91">
      <w:pPr>
        <w:pStyle w:val="B1"/>
        <w:ind w:firstLine="0"/>
        <w:contextualSpacing/>
      </w:pPr>
      <w:r w:rsidRPr="00AF6740">
        <w:t xml:space="preserve">Byte 2, </w:t>
      </w:r>
      <w:r w:rsidRPr="00E420EF">
        <w:t>additional information:</w:t>
      </w:r>
      <w:r>
        <w:tab/>
      </w:r>
      <w:r w:rsidRPr="00E420EF">
        <w:t>'</w:t>
      </w:r>
      <w:r>
        <w:t>8</w:t>
      </w:r>
      <w:r w:rsidRPr="00E420EF">
        <w:t xml:space="preserve">1' (Result of </w:t>
      </w:r>
      <w:r w:rsidRPr="00C71367">
        <w:t>another CAG selection</w:t>
      </w:r>
      <w:r>
        <w:t xml:space="preserve"> type</w:t>
      </w:r>
      <w:r w:rsidRPr="00E420EF">
        <w:t>)</w:t>
      </w:r>
    </w:p>
    <w:p w14:paraId="6E08135E" w14:textId="77777777" w:rsidR="00334A91" w:rsidRDefault="00334A91" w:rsidP="00334A91">
      <w:pPr>
        <w:pStyle w:val="B1"/>
        <w:contextualSpacing/>
      </w:pPr>
      <w:r w:rsidRPr="00EE38C3">
        <w:t>CAG information list</w:t>
      </w:r>
      <w:r>
        <w:t>:</w:t>
      </w:r>
    </w:p>
    <w:p w14:paraId="46DBEA78" w14:textId="77777777" w:rsidR="00334A91" w:rsidRDefault="00334A91" w:rsidP="00334A91">
      <w:pPr>
        <w:pStyle w:val="B1"/>
        <w:contextualSpacing/>
      </w:pPr>
      <w:r>
        <w:tab/>
        <w:t>One CAG ID for MCC = 244, MNC = 083</w:t>
      </w:r>
    </w:p>
    <w:p w14:paraId="7DBED807" w14:textId="4F2F2D63" w:rsidR="00334A91" w:rsidRDefault="00334A91" w:rsidP="00334A91">
      <w:pPr>
        <w:pStyle w:val="B1"/>
        <w:ind w:firstLine="0"/>
        <w:contextualSpacing/>
      </w:pPr>
      <w:r>
        <w:t>Ignore 'CAG only' bit = false</w:t>
      </w:r>
    </w:p>
    <w:p w14:paraId="1D728DF7" w14:textId="77777777" w:rsidR="00334A91" w:rsidRDefault="00334A91" w:rsidP="00334A91">
      <w:pPr>
        <w:pStyle w:val="B1"/>
        <w:ind w:firstLine="0"/>
        <w:contextualSpacing/>
      </w:pPr>
      <w:r>
        <w:t>'CAG only' bit = true</w:t>
      </w:r>
    </w:p>
    <w:p w14:paraId="4EBCF54D" w14:textId="77777777" w:rsidR="00334A91" w:rsidRDefault="00334A91" w:rsidP="00334A91">
      <w:pPr>
        <w:pStyle w:val="B1"/>
        <w:contextualSpacing/>
      </w:pPr>
      <w:r>
        <w:tab/>
        <w:t>CAG ID:</w:t>
      </w:r>
      <w:r>
        <w:tab/>
        <w:t>00 00 00 03</w:t>
      </w:r>
    </w:p>
    <w:p w14:paraId="421B6A22" w14:textId="77777777" w:rsidR="00334A91" w:rsidRDefault="00334A91" w:rsidP="00334A91">
      <w:pPr>
        <w:pStyle w:val="B1"/>
        <w:contextualSpacing/>
      </w:pPr>
      <w:r>
        <w:t>CAG Human-readable network name list:</w:t>
      </w:r>
    </w:p>
    <w:p w14:paraId="30C3680E" w14:textId="77777777" w:rsidR="00334A91" w:rsidRDefault="00334A91" w:rsidP="00334A91">
      <w:pPr>
        <w:pStyle w:val="B1"/>
        <w:contextualSpacing/>
      </w:pPr>
      <w:r>
        <w:tab/>
        <w:t>Only one CAG Human-readable network name in the list</w:t>
      </w:r>
    </w:p>
    <w:p w14:paraId="537BA26C" w14:textId="77777777" w:rsidR="00334A91" w:rsidRDefault="00334A91" w:rsidP="00334A91">
      <w:pPr>
        <w:pStyle w:val="B1"/>
      </w:pPr>
      <w:r>
        <w:tab/>
        <w:t>CAG Human-readable network name:</w:t>
      </w:r>
      <w:r>
        <w:tab/>
      </w:r>
      <w:r w:rsidRPr="00AF6740">
        <w:t>'</w:t>
      </w:r>
      <w:r>
        <w:t>CAG-00000003</w:t>
      </w:r>
      <w:r w:rsidRPr="00AF6740">
        <w:t>'</w:t>
      </w:r>
    </w:p>
    <w:p w14:paraId="76DD07B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47C594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87D97ED"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53A2B9A"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3A777E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AAED0C7"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F8C143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BEF9AF4"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21865EB"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D0ADC22"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4ABF68C"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41E0571"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EC39CD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163AC7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DBD69F" w14:textId="77777777" w:rsidR="00334A91" w:rsidRPr="008E3401" w:rsidRDefault="00334A91" w:rsidP="00AC3D95">
            <w:pPr>
              <w:pStyle w:val="TAC"/>
            </w:pPr>
            <w:r w:rsidRPr="008E3401">
              <w:t>0A</w:t>
            </w:r>
          </w:p>
        </w:tc>
      </w:tr>
      <w:tr w:rsidR="00334A91" w:rsidRPr="008E3401" w14:paraId="35E2D124" w14:textId="77777777" w:rsidTr="00AC3D95">
        <w:trPr>
          <w:jc w:val="center"/>
        </w:trPr>
        <w:tc>
          <w:tcPr>
            <w:tcW w:w="1134" w:type="dxa"/>
            <w:tcBorders>
              <w:top w:val="single" w:sz="4" w:space="0" w:color="auto"/>
              <w:right w:val="single" w:sz="4" w:space="0" w:color="auto"/>
            </w:tcBorders>
          </w:tcPr>
          <w:p w14:paraId="01F07D4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203EE4F" w14:textId="77777777" w:rsidR="00334A91" w:rsidRPr="00773EC5" w:rsidRDefault="00334A91" w:rsidP="00AC3D95">
            <w:pPr>
              <w:pStyle w:val="TAC"/>
            </w:pPr>
            <w:r w:rsidRPr="00773EC5">
              <w:t>55</w:t>
            </w:r>
          </w:p>
        </w:tc>
        <w:tc>
          <w:tcPr>
            <w:tcW w:w="567" w:type="dxa"/>
            <w:tcBorders>
              <w:top w:val="single" w:sz="4" w:space="0" w:color="auto"/>
              <w:left w:val="single" w:sz="4" w:space="0" w:color="auto"/>
              <w:bottom w:val="single" w:sz="4" w:space="0" w:color="auto"/>
              <w:right w:val="single" w:sz="4" w:space="0" w:color="auto"/>
            </w:tcBorders>
          </w:tcPr>
          <w:p w14:paraId="6BD9FF6D" w14:textId="77777777" w:rsidR="00334A91" w:rsidRPr="00773EC5" w:rsidRDefault="00334A91" w:rsidP="00AC3D95">
            <w:pPr>
              <w:pStyle w:val="TAC"/>
            </w:pPr>
            <w:r w:rsidRPr="00773EC5">
              <w:t>02</w:t>
            </w:r>
          </w:p>
        </w:tc>
        <w:tc>
          <w:tcPr>
            <w:tcW w:w="567" w:type="dxa"/>
            <w:tcBorders>
              <w:top w:val="single" w:sz="4" w:space="0" w:color="auto"/>
              <w:left w:val="single" w:sz="4" w:space="0" w:color="auto"/>
              <w:bottom w:val="single" w:sz="4" w:space="0" w:color="auto"/>
              <w:right w:val="single" w:sz="4" w:space="0" w:color="auto"/>
            </w:tcBorders>
          </w:tcPr>
          <w:p w14:paraId="2528E850" w14:textId="77777777" w:rsidR="00334A91" w:rsidRPr="00773EC5" w:rsidRDefault="00334A91" w:rsidP="00AC3D95">
            <w:pPr>
              <w:pStyle w:val="TAC"/>
            </w:pPr>
            <w:r w:rsidRPr="00773EC5">
              <w:t>01</w:t>
            </w:r>
          </w:p>
        </w:tc>
        <w:tc>
          <w:tcPr>
            <w:tcW w:w="567" w:type="dxa"/>
            <w:tcBorders>
              <w:top w:val="single" w:sz="4" w:space="0" w:color="auto"/>
              <w:left w:val="single" w:sz="4" w:space="0" w:color="auto"/>
              <w:bottom w:val="single" w:sz="4" w:space="0" w:color="auto"/>
              <w:right w:val="single" w:sz="4" w:space="0" w:color="auto"/>
            </w:tcBorders>
          </w:tcPr>
          <w:p w14:paraId="2D6510AB" w14:textId="77777777" w:rsidR="00334A91" w:rsidRPr="00773EC5" w:rsidRDefault="00334A91" w:rsidP="00AC3D95">
            <w:pPr>
              <w:pStyle w:val="TAC"/>
            </w:pPr>
            <w:r w:rsidRPr="008E7904">
              <w:t>81</w:t>
            </w:r>
          </w:p>
        </w:tc>
        <w:tc>
          <w:tcPr>
            <w:tcW w:w="567" w:type="dxa"/>
            <w:tcBorders>
              <w:top w:val="single" w:sz="4" w:space="0" w:color="auto"/>
              <w:left w:val="single" w:sz="4" w:space="0" w:color="auto"/>
              <w:bottom w:val="single" w:sz="4" w:space="0" w:color="auto"/>
              <w:right w:val="single" w:sz="4" w:space="0" w:color="auto"/>
            </w:tcBorders>
          </w:tcPr>
          <w:p w14:paraId="193D2E2A" w14:textId="77777777" w:rsidR="00334A91" w:rsidRPr="00773EC5" w:rsidRDefault="00334A91" w:rsidP="00AC3D95">
            <w:pPr>
              <w:pStyle w:val="TAC"/>
            </w:pPr>
            <w:r w:rsidRPr="00773EC5">
              <w:t>56</w:t>
            </w:r>
          </w:p>
        </w:tc>
        <w:tc>
          <w:tcPr>
            <w:tcW w:w="567" w:type="dxa"/>
            <w:tcBorders>
              <w:top w:val="single" w:sz="4" w:space="0" w:color="auto"/>
              <w:left w:val="single" w:sz="4" w:space="0" w:color="auto"/>
              <w:bottom w:val="single" w:sz="4" w:space="0" w:color="auto"/>
              <w:right w:val="single" w:sz="4" w:space="0" w:color="auto"/>
            </w:tcBorders>
          </w:tcPr>
          <w:p w14:paraId="5B20C405" w14:textId="77777777" w:rsidR="00334A91" w:rsidRPr="00773EC5" w:rsidRDefault="00334A91" w:rsidP="00AC3D95">
            <w:pPr>
              <w:pStyle w:val="TAC"/>
            </w:pPr>
            <w:r w:rsidRPr="00773EC5">
              <w:t>09</w:t>
            </w:r>
          </w:p>
        </w:tc>
        <w:tc>
          <w:tcPr>
            <w:tcW w:w="567" w:type="dxa"/>
            <w:tcBorders>
              <w:top w:val="single" w:sz="4" w:space="0" w:color="auto"/>
              <w:left w:val="single" w:sz="4" w:space="0" w:color="auto"/>
              <w:bottom w:val="single" w:sz="4" w:space="0" w:color="auto"/>
              <w:right w:val="single" w:sz="4" w:space="0" w:color="auto"/>
            </w:tcBorders>
          </w:tcPr>
          <w:p w14:paraId="130CC797" w14:textId="77777777" w:rsidR="00334A91" w:rsidRPr="00773EC5" w:rsidRDefault="00334A91" w:rsidP="00AC3D95">
            <w:pPr>
              <w:pStyle w:val="TAC"/>
            </w:pPr>
            <w:r w:rsidRPr="00773EC5">
              <w:t>08</w:t>
            </w:r>
          </w:p>
        </w:tc>
        <w:tc>
          <w:tcPr>
            <w:tcW w:w="567" w:type="dxa"/>
            <w:tcBorders>
              <w:top w:val="single" w:sz="4" w:space="0" w:color="auto"/>
              <w:left w:val="single" w:sz="4" w:space="0" w:color="auto"/>
              <w:bottom w:val="single" w:sz="4" w:space="0" w:color="auto"/>
              <w:right w:val="single" w:sz="4" w:space="0" w:color="auto"/>
            </w:tcBorders>
          </w:tcPr>
          <w:p w14:paraId="6C51A22D" w14:textId="77777777" w:rsidR="00334A91" w:rsidRPr="00773EC5" w:rsidRDefault="00334A91" w:rsidP="00AC3D95">
            <w:pPr>
              <w:pStyle w:val="TAC"/>
            </w:pPr>
            <w:r w:rsidRPr="00773EC5">
              <w:t>42</w:t>
            </w:r>
          </w:p>
        </w:tc>
        <w:tc>
          <w:tcPr>
            <w:tcW w:w="567" w:type="dxa"/>
            <w:tcBorders>
              <w:top w:val="single" w:sz="4" w:space="0" w:color="auto"/>
              <w:left w:val="single" w:sz="4" w:space="0" w:color="auto"/>
              <w:bottom w:val="single" w:sz="4" w:space="0" w:color="auto"/>
              <w:right w:val="single" w:sz="4" w:space="0" w:color="auto"/>
            </w:tcBorders>
          </w:tcPr>
          <w:p w14:paraId="12C78CA4" w14:textId="77777777" w:rsidR="00334A91" w:rsidRPr="00773EC5" w:rsidRDefault="00334A91" w:rsidP="00AC3D95">
            <w:pPr>
              <w:pStyle w:val="TAC"/>
            </w:pPr>
            <w:r w:rsidRPr="00773EC5">
              <w:t>34</w:t>
            </w:r>
          </w:p>
        </w:tc>
        <w:tc>
          <w:tcPr>
            <w:tcW w:w="567" w:type="dxa"/>
            <w:tcBorders>
              <w:top w:val="single" w:sz="4" w:space="0" w:color="auto"/>
              <w:left w:val="single" w:sz="4" w:space="0" w:color="auto"/>
              <w:bottom w:val="single" w:sz="4" w:space="0" w:color="auto"/>
              <w:right w:val="single" w:sz="4" w:space="0" w:color="auto"/>
            </w:tcBorders>
          </w:tcPr>
          <w:p w14:paraId="0C6B1F76" w14:textId="77777777" w:rsidR="00334A91" w:rsidRPr="00773EC5" w:rsidRDefault="00334A91" w:rsidP="00AC3D95">
            <w:pPr>
              <w:pStyle w:val="TAC"/>
            </w:pPr>
            <w:r w:rsidRPr="00773EC5">
              <w:t>80</w:t>
            </w:r>
          </w:p>
        </w:tc>
        <w:tc>
          <w:tcPr>
            <w:tcW w:w="567" w:type="dxa"/>
            <w:tcBorders>
              <w:top w:val="single" w:sz="4" w:space="0" w:color="auto"/>
              <w:left w:val="single" w:sz="4" w:space="0" w:color="auto"/>
              <w:bottom w:val="single" w:sz="4" w:space="0" w:color="auto"/>
              <w:right w:val="single" w:sz="4" w:space="0" w:color="auto"/>
            </w:tcBorders>
          </w:tcPr>
          <w:p w14:paraId="04A2A7F8" w14:textId="5FED0C66" w:rsidR="00334A91" w:rsidRPr="00773EC5" w:rsidRDefault="00334A91" w:rsidP="00AC3D95">
            <w:pPr>
              <w:pStyle w:val="TAC"/>
            </w:pPr>
            <w:r w:rsidRPr="00773EC5">
              <w:t>0</w:t>
            </w:r>
            <w:r>
              <w:t>1</w:t>
            </w:r>
          </w:p>
        </w:tc>
        <w:tc>
          <w:tcPr>
            <w:tcW w:w="567" w:type="dxa"/>
            <w:tcBorders>
              <w:top w:val="single" w:sz="4" w:space="0" w:color="auto"/>
              <w:left w:val="single" w:sz="4" w:space="0" w:color="auto"/>
              <w:bottom w:val="single" w:sz="4" w:space="0" w:color="auto"/>
              <w:right w:val="single" w:sz="4" w:space="0" w:color="auto"/>
            </w:tcBorders>
          </w:tcPr>
          <w:p w14:paraId="6F128E1D" w14:textId="77777777" w:rsidR="00334A91" w:rsidRPr="00773EC5" w:rsidRDefault="00334A91" w:rsidP="00AC3D95">
            <w:pPr>
              <w:pStyle w:val="TAC"/>
            </w:pPr>
            <w:r>
              <w:t>00</w:t>
            </w:r>
          </w:p>
        </w:tc>
      </w:tr>
      <w:tr w:rsidR="00334A91" w:rsidRPr="008E3401" w14:paraId="10E84BE8" w14:textId="77777777" w:rsidTr="00AC3D95">
        <w:trPr>
          <w:jc w:val="center"/>
        </w:trPr>
        <w:tc>
          <w:tcPr>
            <w:tcW w:w="1134" w:type="dxa"/>
            <w:tcBorders>
              <w:right w:val="single" w:sz="4" w:space="0" w:color="auto"/>
            </w:tcBorders>
          </w:tcPr>
          <w:p w14:paraId="597E2D6A"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8A12575"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926CD33"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09AF33F" w14:textId="77777777" w:rsidR="00334A91" w:rsidRPr="00190264" w:rsidRDefault="00334A91" w:rsidP="00AC3D95">
            <w:pPr>
              <w:pStyle w:val="TAC"/>
            </w:pPr>
            <w:r w:rsidRPr="008E7904">
              <w:t>03</w:t>
            </w:r>
          </w:p>
        </w:tc>
        <w:tc>
          <w:tcPr>
            <w:tcW w:w="567" w:type="dxa"/>
            <w:tcBorders>
              <w:top w:val="single" w:sz="4" w:space="0" w:color="auto"/>
              <w:left w:val="single" w:sz="4" w:space="0" w:color="auto"/>
              <w:bottom w:val="single" w:sz="4" w:space="0" w:color="auto"/>
              <w:right w:val="single" w:sz="4" w:space="0" w:color="auto"/>
            </w:tcBorders>
          </w:tcPr>
          <w:p w14:paraId="737289EE"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C226BB2"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1F8A4570"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16968EE4"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8F472F5"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44EAE856"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2E0021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6BCCD79"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4237FBC" w14:textId="77777777" w:rsidR="00334A91" w:rsidRPr="008E3401" w:rsidRDefault="00334A91" w:rsidP="00AC3D95">
            <w:pPr>
              <w:pStyle w:val="TAC"/>
            </w:pPr>
            <w:r w:rsidRPr="008E3401">
              <w:t>30</w:t>
            </w:r>
          </w:p>
        </w:tc>
      </w:tr>
      <w:tr w:rsidR="00334A91" w:rsidRPr="008E3401" w14:paraId="4B13FE15" w14:textId="77777777" w:rsidTr="00AC3D95">
        <w:trPr>
          <w:jc w:val="center"/>
        </w:trPr>
        <w:tc>
          <w:tcPr>
            <w:tcW w:w="1134" w:type="dxa"/>
            <w:tcBorders>
              <w:right w:val="single" w:sz="4" w:space="0" w:color="auto"/>
            </w:tcBorders>
          </w:tcPr>
          <w:p w14:paraId="3AB4B97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423B7D7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F4A2941"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B1DA4B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B43DA5E"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1D073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AB86C1"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705D5A8D" w14:textId="77777777" w:rsidR="00334A91" w:rsidRPr="007F6138" w:rsidRDefault="00334A91" w:rsidP="00AC3D95">
            <w:pPr>
              <w:pStyle w:val="TAC"/>
              <w:rPr>
                <w:highlight w:val="yellow"/>
              </w:rPr>
            </w:pPr>
            <w:r w:rsidRPr="008E7904">
              <w:t>33</w:t>
            </w:r>
          </w:p>
        </w:tc>
        <w:tc>
          <w:tcPr>
            <w:tcW w:w="567" w:type="dxa"/>
            <w:tcBorders>
              <w:top w:val="single" w:sz="4" w:space="0" w:color="auto"/>
              <w:left w:val="single" w:sz="4" w:space="0" w:color="auto"/>
            </w:tcBorders>
          </w:tcPr>
          <w:p w14:paraId="4867B527" w14:textId="77777777" w:rsidR="00334A91" w:rsidRPr="00A8795B" w:rsidRDefault="00334A91" w:rsidP="00AC3D95">
            <w:pPr>
              <w:pStyle w:val="TAC"/>
            </w:pPr>
          </w:p>
        </w:tc>
        <w:tc>
          <w:tcPr>
            <w:tcW w:w="567" w:type="dxa"/>
            <w:tcBorders>
              <w:top w:val="single" w:sz="4" w:space="0" w:color="auto"/>
            </w:tcBorders>
          </w:tcPr>
          <w:p w14:paraId="4D9D8297" w14:textId="77777777" w:rsidR="00334A91" w:rsidRPr="00A8795B" w:rsidRDefault="00334A91" w:rsidP="00AC3D95">
            <w:pPr>
              <w:pStyle w:val="TAC"/>
            </w:pPr>
          </w:p>
        </w:tc>
        <w:tc>
          <w:tcPr>
            <w:tcW w:w="567" w:type="dxa"/>
            <w:tcBorders>
              <w:top w:val="single" w:sz="4" w:space="0" w:color="auto"/>
            </w:tcBorders>
          </w:tcPr>
          <w:p w14:paraId="2EA7CA80" w14:textId="77777777" w:rsidR="00334A91" w:rsidRPr="00A8795B" w:rsidRDefault="00334A91" w:rsidP="00AC3D95">
            <w:pPr>
              <w:pStyle w:val="TAC"/>
            </w:pPr>
          </w:p>
        </w:tc>
        <w:tc>
          <w:tcPr>
            <w:tcW w:w="567" w:type="dxa"/>
            <w:tcBorders>
              <w:top w:val="single" w:sz="4" w:space="0" w:color="auto"/>
            </w:tcBorders>
          </w:tcPr>
          <w:p w14:paraId="76105CB3" w14:textId="77777777" w:rsidR="00334A91" w:rsidRPr="00A8795B" w:rsidRDefault="00334A91" w:rsidP="00AC3D95">
            <w:pPr>
              <w:pStyle w:val="TAC"/>
            </w:pPr>
          </w:p>
        </w:tc>
        <w:tc>
          <w:tcPr>
            <w:tcW w:w="567" w:type="dxa"/>
            <w:tcBorders>
              <w:top w:val="single" w:sz="4" w:space="0" w:color="auto"/>
            </w:tcBorders>
          </w:tcPr>
          <w:p w14:paraId="6CC134D0" w14:textId="77777777" w:rsidR="00334A91" w:rsidRPr="00A8795B" w:rsidRDefault="00334A91" w:rsidP="00AC3D95">
            <w:pPr>
              <w:pStyle w:val="TAC"/>
            </w:pPr>
          </w:p>
        </w:tc>
      </w:tr>
    </w:tbl>
    <w:p w14:paraId="59074278" w14:textId="77777777" w:rsidR="00334A91" w:rsidRPr="005307A3" w:rsidRDefault="00334A91" w:rsidP="00334A91"/>
    <w:p w14:paraId="068DE371" w14:textId="77777777" w:rsidR="00334A91" w:rsidRPr="005307A3" w:rsidRDefault="00334A91" w:rsidP="00334A91">
      <w:r w:rsidRPr="005307A3">
        <w:t xml:space="preserve">EVENT DOWNLOAD – </w:t>
      </w:r>
      <w:r>
        <w:t>CAG</w:t>
      </w:r>
      <w:r w:rsidRPr="005307A3">
        <w:t xml:space="preserve"> CELL SELECTION 1.1.1</w:t>
      </w:r>
      <w:r>
        <w:t>B.1</w:t>
      </w:r>
    </w:p>
    <w:p w14:paraId="0C5B2478" w14:textId="77777777" w:rsidR="00334A91" w:rsidRPr="005307A3" w:rsidRDefault="00334A91" w:rsidP="00334A91">
      <w:r w:rsidRPr="005307A3">
        <w:t>Logically:</w:t>
      </w:r>
    </w:p>
    <w:p w14:paraId="1F92CED6" w14:textId="77777777" w:rsidR="00334A91" w:rsidRPr="005307A3" w:rsidRDefault="00334A91" w:rsidP="00334A91">
      <w:pPr>
        <w:pStyle w:val="B1"/>
        <w:contextualSpacing/>
      </w:pPr>
      <w:r w:rsidRPr="005307A3">
        <w:t>Event list</w:t>
      </w:r>
      <w:r>
        <w:t>:</w:t>
      </w:r>
    </w:p>
    <w:p w14:paraId="5E15A6E8"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7FB0F0D6" w14:textId="77777777" w:rsidR="00334A91" w:rsidRPr="00E36038" w:rsidRDefault="00334A91" w:rsidP="00334A91">
      <w:pPr>
        <w:pStyle w:val="B1"/>
        <w:contextualSpacing/>
      </w:pPr>
      <w:r w:rsidRPr="00E36038">
        <w:t>Device identities</w:t>
      </w:r>
      <w:r>
        <w:t>:</w:t>
      </w:r>
    </w:p>
    <w:p w14:paraId="42144AC9" w14:textId="77777777" w:rsidR="00334A91" w:rsidRPr="00E36038" w:rsidRDefault="00334A91" w:rsidP="00334A91">
      <w:pPr>
        <w:pStyle w:val="B1"/>
        <w:contextualSpacing/>
      </w:pPr>
      <w:r w:rsidRPr="00E36038">
        <w:tab/>
        <w:t>Source device:</w:t>
      </w:r>
      <w:r w:rsidRPr="00E36038">
        <w:tab/>
      </w:r>
      <w:r>
        <w:tab/>
      </w:r>
      <w:r w:rsidRPr="00E36038">
        <w:t>Network</w:t>
      </w:r>
    </w:p>
    <w:p w14:paraId="1F85E367" w14:textId="77777777" w:rsidR="00334A91" w:rsidRPr="00E36038" w:rsidRDefault="00334A91" w:rsidP="00334A91">
      <w:pPr>
        <w:pStyle w:val="B1"/>
        <w:contextualSpacing/>
      </w:pPr>
      <w:r w:rsidRPr="00E36038">
        <w:tab/>
        <w:t>Destination device:</w:t>
      </w:r>
      <w:r w:rsidRPr="00E36038">
        <w:tab/>
        <w:t>UICC</w:t>
      </w:r>
    </w:p>
    <w:p w14:paraId="6E71ACD9" w14:textId="77777777" w:rsidR="00334A91" w:rsidRPr="005307A3" w:rsidRDefault="00334A91" w:rsidP="00334A91">
      <w:pPr>
        <w:pStyle w:val="B1"/>
        <w:contextualSpacing/>
      </w:pPr>
      <w:r w:rsidRPr="005307A3">
        <w:t>Access Technology</w:t>
      </w:r>
      <w:r>
        <w:t>:</w:t>
      </w:r>
    </w:p>
    <w:p w14:paraId="1A00F725" w14:textId="77777777" w:rsidR="00334A91" w:rsidRPr="005307A3" w:rsidRDefault="00334A91" w:rsidP="00334A91">
      <w:pPr>
        <w:pStyle w:val="B1"/>
        <w:contextualSpacing/>
      </w:pPr>
      <w:r w:rsidRPr="005307A3">
        <w:tab/>
        <w:t>Technology:</w:t>
      </w:r>
      <w:r w:rsidRPr="005307A3">
        <w:tab/>
      </w:r>
      <w:r>
        <w:tab/>
      </w:r>
      <w:r>
        <w:tab/>
      </w:r>
      <w:r w:rsidRPr="00265526">
        <w:t>3GPP NG-RAN</w:t>
      </w:r>
    </w:p>
    <w:p w14:paraId="32161917" w14:textId="2401924D" w:rsidR="00334A91" w:rsidRDefault="00334A91" w:rsidP="00334A91">
      <w:pPr>
        <w:pStyle w:val="B1"/>
        <w:contextualSpacing/>
      </w:pPr>
      <w:r>
        <w:t>CAG</w:t>
      </w:r>
      <w:r w:rsidRPr="005307A3">
        <w:t xml:space="preserve"> Cell selection status:</w:t>
      </w:r>
    </w:p>
    <w:p w14:paraId="14CD483F" w14:textId="6B56675E"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225957E7" w14:textId="6CC8615B" w:rsidR="00334A91" w:rsidRPr="005307A3" w:rsidRDefault="00334A91" w:rsidP="00334A91">
      <w:pPr>
        <w:pStyle w:val="B1"/>
        <w:ind w:firstLine="0"/>
        <w:contextualSpacing/>
      </w:pPr>
      <w:r w:rsidRPr="00567551">
        <w:t>Byte 2, no additional information:</w:t>
      </w:r>
      <w:r>
        <w:tab/>
      </w:r>
      <w:r w:rsidRPr="00567551">
        <w:t>'00'</w:t>
      </w:r>
    </w:p>
    <w:p w14:paraId="588E098A" w14:textId="77777777" w:rsidR="00334A91" w:rsidRDefault="00334A91" w:rsidP="00334A91">
      <w:pPr>
        <w:pStyle w:val="B1"/>
        <w:contextualSpacing/>
      </w:pPr>
      <w:r>
        <w:t>CAG information list:</w:t>
      </w:r>
    </w:p>
    <w:p w14:paraId="5C10DE0E" w14:textId="77777777" w:rsidR="00334A91" w:rsidRDefault="00334A91" w:rsidP="00334A91">
      <w:pPr>
        <w:pStyle w:val="B1"/>
        <w:contextualSpacing/>
      </w:pPr>
      <w:r>
        <w:tab/>
        <w:t>One CAG IDs for MCC = 244, MNC = 083</w:t>
      </w:r>
    </w:p>
    <w:p w14:paraId="0E23A0A5" w14:textId="5E4BC296" w:rsidR="00334A91" w:rsidRDefault="00334A91" w:rsidP="00334A91">
      <w:pPr>
        <w:pStyle w:val="B1"/>
        <w:ind w:firstLine="0"/>
        <w:contextualSpacing/>
      </w:pPr>
      <w:r>
        <w:t>Ignore 'CAG only' bit = false</w:t>
      </w:r>
    </w:p>
    <w:p w14:paraId="07D6A074" w14:textId="77777777" w:rsidR="00334A91" w:rsidRDefault="00334A91" w:rsidP="00334A91">
      <w:pPr>
        <w:pStyle w:val="B1"/>
        <w:ind w:firstLine="0"/>
        <w:contextualSpacing/>
      </w:pPr>
      <w:r>
        <w:t>'CAG only' bit = true</w:t>
      </w:r>
    </w:p>
    <w:p w14:paraId="4FD632B2" w14:textId="77777777" w:rsidR="00334A91" w:rsidRDefault="00334A91" w:rsidP="00334A91">
      <w:pPr>
        <w:pStyle w:val="B1"/>
        <w:contextualSpacing/>
      </w:pPr>
      <w:r>
        <w:tab/>
        <w:t>CAG ID:</w:t>
      </w:r>
      <w:r>
        <w:tab/>
        <w:t>00 00 00 03</w:t>
      </w:r>
    </w:p>
    <w:p w14:paraId="6763A51D" w14:textId="77777777" w:rsidR="00334A91" w:rsidRDefault="00334A91" w:rsidP="00334A91">
      <w:pPr>
        <w:pStyle w:val="B1"/>
        <w:contextualSpacing/>
      </w:pPr>
      <w:r>
        <w:t>CAG Human-readable network name list:</w:t>
      </w:r>
    </w:p>
    <w:p w14:paraId="74C22A31" w14:textId="77777777" w:rsidR="00334A91" w:rsidRDefault="00334A91" w:rsidP="00334A91">
      <w:pPr>
        <w:pStyle w:val="B1"/>
        <w:contextualSpacing/>
      </w:pPr>
      <w:r>
        <w:tab/>
        <w:t>Only one CAG Human-readable network name in the list</w:t>
      </w:r>
    </w:p>
    <w:p w14:paraId="57D97FC7" w14:textId="1B74EF4D" w:rsidR="00334A91" w:rsidRDefault="00334A91" w:rsidP="00334A91">
      <w:pPr>
        <w:pStyle w:val="B1"/>
      </w:pPr>
      <w:r>
        <w:tab/>
        <w:t>CAG Human-readable network name:</w:t>
      </w:r>
      <w:r>
        <w:tab/>
      </w:r>
      <w:r w:rsidRPr="00AF6740">
        <w:t>'</w:t>
      </w:r>
      <w:r>
        <w:t>CAG-00000003</w:t>
      </w:r>
      <w:r w:rsidRPr="00AF6740">
        <w:t>'</w:t>
      </w:r>
    </w:p>
    <w:p w14:paraId="1DDE4ECD"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9229231"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481C88A"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1F74D92"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767A23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5DC62EEE"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1703477D"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A56E1"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1A43F91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B7AAD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D22D35F"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6C13E3B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213B53A"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91C5280"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95EFF0" w14:textId="77777777" w:rsidR="00334A91" w:rsidRPr="008E3401" w:rsidRDefault="00334A91" w:rsidP="00AC3D95">
            <w:pPr>
              <w:pStyle w:val="TAC"/>
            </w:pPr>
            <w:r w:rsidRPr="008E3401">
              <w:t>0A</w:t>
            </w:r>
          </w:p>
        </w:tc>
      </w:tr>
      <w:tr w:rsidR="00334A91" w:rsidRPr="005307A3" w14:paraId="13000B8E" w14:textId="77777777" w:rsidTr="00AC3D95">
        <w:trPr>
          <w:jc w:val="center"/>
        </w:trPr>
        <w:tc>
          <w:tcPr>
            <w:tcW w:w="1134" w:type="dxa"/>
            <w:tcBorders>
              <w:top w:val="single" w:sz="4" w:space="0" w:color="auto"/>
              <w:right w:val="single" w:sz="4" w:space="0" w:color="auto"/>
            </w:tcBorders>
          </w:tcPr>
          <w:p w14:paraId="4E4F50F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3E30F64"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8D2577A"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4872CF97"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92BFC0" w14:textId="77777777" w:rsidR="00334A91" w:rsidRPr="008E3401" w:rsidRDefault="00334A91" w:rsidP="00AC3D95">
            <w:pPr>
              <w:pStyle w:val="TAC"/>
            </w:pPr>
            <w:r w:rsidRPr="00567551">
              <w:t>00</w:t>
            </w:r>
          </w:p>
        </w:tc>
        <w:tc>
          <w:tcPr>
            <w:tcW w:w="567" w:type="dxa"/>
            <w:tcBorders>
              <w:top w:val="single" w:sz="4" w:space="0" w:color="auto"/>
              <w:left w:val="single" w:sz="4" w:space="0" w:color="auto"/>
              <w:bottom w:val="single" w:sz="4" w:space="0" w:color="auto"/>
              <w:right w:val="single" w:sz="4" w:space="0" w:color="auto"/>
            </w:tcBorders>
          </w:tcPr>
          <w:p w14:paraId="53D3182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6453075B"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604E10D0"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2DE7E4D7"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3442C773"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0EA5B3A"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9BA6862" w14:textId="700D2BA5"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3F4346CD" w14:textId="77777777" w:rsidR="00334A91" w:rsidRPr="008E3401" w:rsidRDefault="00334A91" w:rsidP="00AC3D95">
            <w:pPr>
              <w:pStyle w:val="TAC"/>
            </w:pPr>
            <w:r w:rsidRPr="008E3401">
              <w:t>00</w:t>
            </w:r>
          </w:p>
        </w:tc>
      </w:tr>
      <w:tr w:rsidR="00334A91" w:rsidRPr="005307A3" w14:paraId="72AA0EC2" w14:textId="77777777" w:rsidTr="00AC3D95">
        <w:trPr>
          <w:jc w:val="center"/>
        </w:trPr>
        <w:tc>
          <w:tcPr>
            <w:tcW w:w="1134" w:type="dxa"/>
            <w:tcBorders>
              <w:right w:val="single" w:sz="4" w:space="0" w:color="auto"/>
            </w:tcBorders>
          </w:tcPr>
          <w:p w14:paraId="03C7FB5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A01E74A"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612BB94"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7B2F15C" w14:textId="77777777" w:rsidR="00334A91" w:rsidRPr="00190264" w:rsidRDefault="00334A91" w:rsidP="00AC3D95">
            <w:pPr>
              <w:pStyle w:val="TAC"/>
            </w:pPr>
            <w:r w:rsidRPr="00567551">
              <w:t>03</w:t>
            </w:r>
          </w:p>
        </w:tc>
        <w:tc>
          <w:tcPr>
            <w:tcW w:w="567" w:type="dxa"/>
            <w:tcBorders>
              <w:top w:val="single" w:sz="4" w:space="0" w:color="auto"/>
              <w:left w:val="single" w:sz="4" w:space="0" w:color="auto"/>
              <w:bottom w:val="single" w:sz="4" w:space="0" w:color="auto"/>
              <w:right w:val="single" w:sz="4" w:space="0" w:color="auto"/>
            </w:tcBorders>
          </w:tcPr>
          <w:p w14:paraId="66E23308"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ECCA73B"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C38366F"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738D1C69"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787CB0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7F858291"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EEF481"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D26CE35"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4C19CD2" w14:textId="77777777" w:rsidR="00334A91" w:rsidRPr="008E3401" w:rsidRDefault="00334A91" w:rsidP="00AC3D95">
            <w:pPr>
              <w:pStyle w:val="TAC"/>
            </w:pPr>
            <w:r w:rsidRPr="008E3401">
              <w:t>30</w:t>
            </w:r>
          </w:p>
        </w:tc>
      </w:tr>
      <w:tr w:rsidR="00334A91" w:rsidRPr="005307A3" w14:paraId="3FEA3074" w14:textId="77777777" w:rsidTr="00AC3D95">
        <w:trPr>
          <w:jc w:val="center"/>
        </w:trPr>
        <w:tc>
          <w:tcPr>
            <w:tcW w:w="1134" w:type="dxa"/>
            <w:tcBorders>
              <w:right w:val="single" w:sz="4" w:space="0" w:color="auto"/>
            </w:tcBorders>
          </w:tcPr>
          <w:p w14:paraId="01052CF4"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E9A458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F69874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E76DE0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1304700"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4209507"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1021911"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8886DD3" w14:textId="77777777" w:rsidR="00334A91" w:rsidRPr="00190264" w:rsidRDefault="00334A91" w:rsidP="00AC3D95">
            <w:pPr>
              <w:pStyle w:val="TAC"/>
            </w:pPr>
            <w:r w:rsidRPr="00567551">
              <w:t>33</w:t>
            </w:r>
          </w:p>
        </w:tc>
        <w:tc>
          <w:tcPr>
            <w:tcW w:w="567" w:type="dxa"/>
            <w:tcBorders>
              <w:top w:val="single" w:sz="4" w:space="0" w:color="auto"/>
              <w:left w:val="single" w:sz="4" w:space="0" w:color="auto"/>
            </w:tcBorders>
          </w:tcPr>
          <w:p w14:paraId="54EA30E3" w14:textId="77777777" w:rsidR="00334A91" w:rsidRPr="00A8795B" w:rsidRDefault="00334A91" w:rsidP="00AC3D95">
            <w:pPr>
              <w:pStyle w:val="TAC"/>
            </w:pPr>
          </w:p>
        </w:tc>
        <w:tc>
          <w:tcPr>
            <w:tcW w:w="567" w:type="dxa"/>
            <w:tcBorders>
              <w:top w:val="single" w:sz="4" w:space="0" w:color="auto"/>
            </w:tcBorders>
          </w:tcPr>
          <w:p w14:paraId="37624A42" w14:textId="77777777" w:rsidR="00334A91" w:rsidRPr="008E3401" w:rsidRDefault="00334A91" w:rsidP="00AC3D95">
            <w:pPr>
              <w:pStyle w:val="TAC"/>
            </w:pPr>
          </w:p>
        </w:tc>
        <w:tc>
          <w:tcPr>
            <w:tcW w:w="567" w:type="dxa"/>
            <w:tcBorders>
              <w:top w:val="single" w:sz="4" w:space="0" w:color="auto"/>
            </w:tcBorders>
          </w:tcPr>
          <w:p w14:paraId="50C79EFE" w14:textId="77777777" w:rsidR="00334A91" w:rsidRPr="008E3401" w:rsidRDefault="00334A91" w:rsidP="00AC3D95">
            <w:pPr>
              <w:pStyle w:val="TAC"/>
            </w:pPr>
          </w:p>
        </w:tc>
        <w:tc>
          <w:tcPr>
            <w:tcW w:w="567" w:type="dxa"/>
            <w:tcBorders>
              <w:top w:val="single" w:sz="4" w:space="0" w:color="auto"/>
            </w:tcBorders>
          </w:tcPr>
          <w:p w14:paraId="152B4806" w14:textId="77777777" w:rsidR="00334A91" w:rsidRPr="008E3401" w:rsidRDefault="00334A91" w:rsidP="00AC3D95">
            <w:pPr>
              <w:pStyle w:val="TAC"/>
            </w:pPr>
          </w:p>
        </w:tc>
        <w:tc>
          <w:tcPr>
            <w:tcW w:w="567" w:type="dxa"/>
            <w:tcBorders>
              <w:top w:val="single" w:sz="4" w:space="0" w:color="auto"/>
            </w:tcBorders>
          </w:tcPr>
          <w:p w14:paraId="3876C82D" w14:textId="77777777" w:rsidR="00334A91" w:rsidRPr="008E3401" w:rsidRDefault="00334A91" w:rsidP="00AC3D95">
            <w:pPr>
              <w:pStyle w:val="TAC"/>
            </w:pPr>
          </w:p>
        </w:tc>
      </w:tr>
    </w:tbl>
    <w:p w14:paraId="16519E45" w14:textId="77777777" w:rsidR="00334A91" w:rsidRPr="005307A3" w:rsidRDefault="00334A91" w:rsidP="00334A91"/>
    <w:p w14:paraId="54318585" w14:textId="77777777" w:rsidR="00334A91" w:rsidRPr="005307A3" w:rsidRDefault="00334A91" w:rsidP="00334A91">
      <w:r w:rsidRPr="005307A3">
        <w:t xml:space="preserve">EVENT DOWNLOAD – </w:t>
      </w:r>
      <w:r>
        <w:t>CAG</w:t>
      </w:r>
      <w:r w:rsidRPr="005307A3">
        <w:t xml:space="preserve"> CELL SELECTION 1.1.1A</w:t>
      </w:r>
    </w:p>
    <w:p w14:paraId="0ADC31F6" w14:textId="77777777" w:rsidR="00334A91" w:rsidRPr="00EE38C3" w:rsidRDefault="00334A91" w:rsidP="00334A91">
      <w:r w:rsidRPr="00EE38C3">
        <w:t>Logically:</w:t>
      </w:r>
    </w:p>
    <w:p w14:paraId="3C755A66" w14:textId="77777777" w:rsidR="00334A91" w:rsidRPr="00EE38C3" w:rsidRDefault="00334A91" w:rsidP="00334A91">
      <w:pPr>
        <w:pStyle w:val="B1"/>
        <w:contextualSpacing/>
      </w:pPr>
      <w:r w:rsidRPr="00EE38C3">
        <w:lastRenderedPageBreak/>
        <w:t>Event list</w:t>
      </w:r>
      <w:r>
        <w:t>:</w:t>
      </w:r>
    </w:p>
    <w:p w14:paraId="7D19BF16"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5FC4AC7F" w14:textId="77777777" w:rsidR="00334A91" w:rsidRPr="00EE38C3" w:rsidRDefault="00334A91" w:rsidP="00334A91">
      <w:pPr>
        <w:pStyle w:val="B1"/>
        <w:contextualSpacing/>
      </w:pPr>
      <w:r w:rsidRPr="00EE38C3">
        <w:t>Device identities</w:t>
      </w:r>
      <w:r>
        <w:t>:</w:t>
      </w:r>
    </w:p>
    <w:p w14:paraId="171A6792" w14:textId="77777777" w:rsidR="00334A91" w:rsidRPr="00AF6740" w:rsidRDefault="00334A91" w:rsidP="00334A91">
      <w:pPr>
        <w:pStyle w:val="B1"/>
        <w:contextualSpacing/>
      </w:pPr>
      <w:r w:rsidRPr="00AF6740">
        <w:tab/>
        <w:t>Source device:</w:t>
      </w:r>
      <w:r w:rsidRPr="00AF6740">
        <w:tab/>
      </w:r>
      <w:r>
        <w:tab/>
      </w:r>
      <w:r w:rsidRPr="00AF6740">
        <w:t>Network</w:t>
      </w:r>
    </w:p>
    <w:p w14:paraId="6B0400F0" w14:textId="77777777" w:rsidR="00334A91" w:rsidRPr="00AF6740" w:rsidRDefault="00334A91" w:rsidP="00334A91">
      <w:pPr>
        <w:pStyle w:val="B1"/>
        <w:contextualSpacing/>
      </w:pPr>
      <w:r w:rsidRPr="00AF6740">
        <w:tab/>
        <w:t>Destination device:</w:t>
      </w:r>
      <w:r w:rsidRPr="00AF6740">
        <w:tab/>
        <w:t>UICC</w:t>
      </w:r>
    </w:p>
    <w:p w14:paraId="13A4DA2C" w14:textId="77777777" w:rsidR="00334A91" w:rsidRPr="00EE38C3" w:rsidRDefault="00334A91" w:rsidP="00334A91">
      <w:pPr>
        <w:pStyle w:val="B1"/>
        <w:contextualSpacing/>
      </w:pPr>
      <w:r w:rsidRPr="00EE38C3">
        <w:t>Access Technology</w:t>
      </w:r>
      <w:r>
        <w:t>:</w:t>
      </w:r>
    </w:p>
    <w:p w14:paraId="36527B83" w14:textId="77777777" w:rsidR="00334A91" w:rsidRPr="00EE38C3" w:rsidRDefault="00334A91" w:rsidP="00334A91">
      <w:pPr>
        <w:pStyle w:val="B1"/>
        <w:contextualSpacing/>
      </w:pPr>
      <w:r w:rsidRPr="00EE38C3">
        <w:tab/>
        <w:t>Technology:</w:t>
      </w:r>
      <w:r w:rsidRPr="00EE38C3">
        <w:tab/>
      </w:r>
      <w:r>
        <w:tab/>
      </w:r>
      <w:r>
        <w:tab/>
      </w:r>
      <w:r w:rsidRPr="00EE38C3">
        <w:t>3GPP NG-RAN</w:t>
      </w:r>
    </w:p>
    <w:p w14:paraId="15592CE8" w14:textId="77777777" w:rsidR="00334A91" w:rsidRPr="00EE38C3" w:rsidRDefault="00334A91" w:rsidP="00334A91">
      <w:pPr>
        <w:pStyle w:val="B1"/>
        <w:contextualSpacing/>
      </w:pPr>
      <w:r w:rsidRPr="00EE38C3">
        <w:t>CAG Cell selection status:</w:t>
      </w:r>
    </w:p>
    <w:p w14:paraId="191C6B5E" w14:textId="44504E81" w:rsidR="00334A91" w:rsidRPr="00AF6740" w:rsidRDefault="00334A91" w:rsidP="00334A91">
      <w:pPr>
        <w:pStyle w:val="B1"/>
        <w:contextualSpacing/>
      </w:pPr>
      <w:r w:rsidRPr="00AF6740">
        <w:tab/>
        <w:t>Byte 1, general information:</w:t>
      </w:r>
      <w:r>
        <w:tab/>
      </w:r>
      <w:r>
        <w:tab/>
      </w:r>
      <w:r w:rsidRPr="00AF6740">
        <w:t>'01' (camped on a CAG cell)</w:t>
      </w:r>
    </w:p>
    <w:p w14:paraId="724FB9A1" w14:textId="57E0848D" w:rsidR="00334A91" w:rsidRPr="00E420EF" w:rsidRDefault="00334A91" w:rsidP="00334A91">
      <w:pPr>
        <w:pStyle w:val="B1"/>
        <w:ind w:firstLine="0"/>
        <w:contextualSpacing/>
      </w:pPr>
      <w:r w:rsidRPr="00AF6740">
        <w:t xml:space="preserve">Byte 2, </w:t>
      </w:r>
      <w:r w:rsidRPr="00E420EF">
        <w:t>additional information:</w:t>
      </w:r>
      <w:r>
        <w:tab/>
      </w:r>
      <w:r w:rsidRPr="00E420EF">
        <w:t>'41' (Result of a manual CAG selection)</w:t>
      </w:r>
    </w:p>
    <w:p w14:paraId="77915670" w14:textId="77777777" w:rsidR="00334A91" w:rsidRDefault="00334A91" w:rsidP="00334A91">
      <w:pPr>
        <w:pStyle w:val="B1"/>
        <w:contextualSpacing/>
      </w:pPr>
      <w:r w:rsidRPr="00EE38C3">
        <w:t>CAG information list</w:t>
      </w:r>
      <w:r>
        <w:t>:</w:t>
      </w:r>
    </w:p>
    <w:p w14:paraId="1DADF7C2" w14:textId="77777777" w:rsidR="00334A91" w:rsidRDefault="00334A91" w:rsidP="00334A91">
      <w:pPr>
        <w:pStyle w:val="B1"/>
        <w:contextualSpacing/>
      </w:pPr>
      <w:r>
        <w:tab/>
        <w:t>One CAG ID for MCC = 244, MNC = 083</w:t>
      </w:r>
    </w:p>
    <w:p w14:paraId="360684B3" w14:textId="5B49FF52" w:rsidR="00334A91" w:rsidRDefault="00334A91" w:rsidP="00334A91">
      <w:pPr>
        <w:pStyle w:val="B1"/>
        <w:ind w:firstLine="0"/>
        <w:contextualSpacing/>
      </w:pPr>
      <w:r>
        <w:t>Ignore 'CAG only' bit = false</w:t>
      </w:r>
    </w:p>
    <w:p w14:paraId="331D9BD9" w14:textId="77777777" w:rsidR="00334A91" w:rsidRDefault="00334A91" w:rsidP="00334A91">
      <w:pPr>
        <w:pStyle w:val="B1"/>
        <w:ind w:firstLine="0"/>
        <w:contextualSpacing/>
      </w:pPr>
      <w:r>
        <w:t>'CAG only' bit = true</w:t>
      </w:r>
    </w:p>
    <w:p w14:paraId="11F09EFD" w14:textId="77777777" w:rsidR="00334A91" w:rsidRDefault="00334A91" w:rsidP="00334A91">
      <w:pPr>
        <w:pStyle w:val="B1"/>
        <w:contextualSpacing/>
      </w:pPr>
      <w:r>
        <w:tab/>
        <w:t>CAG ID:</w:t>
      </w:r>
      <w:r>
        <w:tab/>
        <w:t>00 00 00 01</w:t>
      </w:r>
    </w:p>
    <w:p w14:paraId="57100A81" w14:textId="77777777" w:rsidR="00334A91" w:rsidRDefault="00334A91" w:rsidP="00334A91">
      <w:pPr>
        <w:pStyle w:val="B1"/>
        <w:contextualSpacing/>
      </w:pPr>
      <w:r>
        <w:t>CAG Human-readable network name list:</w:t>
      </w:r>
    </w:p>
    <w:p w14:paraId="1D6FD25A" w14:textId="77777777" w:rsidR="00334A91" w:rsidRDefault="00334A91" w:rsidP="00334A91">
      <w:pPr>
        <w:pStyle w:val="B1"/>
        <w:contextualSpacing/>
      </w:pPr>
      <w:r>
        <w:tab/>
        <w:t>Only one CAG Human-readable network name in the list</w:t>
      </w:r>
    </w:p>
    <w:p w14:paraId="65E59837" w14:textId="40D4CE6C" w:rsidR="00334A91" w:rsidRDefault="00334A91" w:rsidP="00334A91">
      <w:pPr>
        <w:pStyle w:val="B1"/>
      </w:pPr>
      <w:r>
        <w:tab/>
        <w:t>CAG Human-readable network name:</w:t>
      </w:r>
      <w:r>
        <w:tab/>
      </w:r>
      <w:r w:rsidRPr="00AF6740">
        <w:t>'</w:t>
      </w:r>
      <w:r>
        <w:t>CAG-00000001</w:t>
      </w:r>
      <w:r w:rsidRPr="00AF6740">
        <w:t>'</w:t>
      </w:r>
    </w:p>
    <w:p w14:paraId="0153D39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5117A4C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7E89FC6"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2461B98"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569D38B9"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6895F0A1"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B3D3A5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6F4CE83"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8A3516F"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7C77BAA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83FB23E"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EA5C2D2"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82FEB6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16589B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F61AC31" w14:textId="77777777" w:rsidR="00334A91" w:rsidRPr="008E3401" w:rsidRDefault="00334A91" w:rsidP="00AC3D95">
            <w:pPr>
              <w:pStyle w:val="TAC"/>
            </w:pPr>
            <w:r w:rsidRPr="008E3401">
              <w:t>0A</w:t>
            </w:r>
          </w:p>
        </w:tc>
      </w:tr>
      <w:tr w:rsidR="00334A91" w:rsidRPr="008E3401" w14:paraId="5A7845DA" w14:textId="77777777" w:rsidTr="00AC3D95">
        <w:trPr>
          <w:jc w:val="center"/>
        </w:trPr>
        <w:tc>
          <w:tcPr>
            <w:tcW w:w="1134" w:type="dxa"/>
            <w:tcBorders>
              <w:top w:val="single" w:sz="4" w:space="0" w:color="auto"/>
              <w:right w:val="single" w:sz="4" w:space="0" w:color="auto"/>
            </w:tcBorders>
          </w:tcPr>
          <w:p w14:paraId="131A190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B3E63A6"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381D628"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3701AA4D"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55EF29C8"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5322C761"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7847B963"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72A01368"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2157425"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0C15708F"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D8BCB82"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70B157A" w14:textId="3EFFD2B6"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2F43E36B" w14:textId="77777777" w:rsidR="00334A91" w:rsidRPr="008E3401" w:rsidRDefault="00334A91" w:rsidP="00AC3D95">
            <w:pPr>
              <w:pStyle w:val="TAC"/>
            </w:pPr>
            <w:r w:rsidRPr="008E3401">
              <w:t>00</w:t>
            </w:r>
          </w:p>
        </w:tc>
      </w:tr>
      <w:tr w:rsidR="00334A91" w:rsidRPr="008E3401" w14:paraId="6918A764" w14:textId="77777777" w:rsidTr="00AC3D95">
        <w:trPr>
          <w:jc w:val="center"/>
        </w:trPr>
        <w:tc>
          <w:tcPr>
            <w:tcW w:w="1134" w:type="dxa"/>
            <w:tcBorders>
              <w:right w:val="single" w:sz="4" w:space="0" w:color="auto"/>
            </w:tcBorders>
          </w:tcPr>
          <w:p w14:paraId="531CAF0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E74BDC0"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FA0266C"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DEED580"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3E81684A"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58AC21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3744B2B7"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6188DF75"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5AF1888F"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7F10B5DB"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1D7F94"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9B435B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417CBAD7" w14:textId="77777777" w:rsidR="00334A91" w:rsidRPr="008E3401" w:rsidRDefault="00334A91" w:rsidP="00AC3D95">
            <w:pPr>
              <w:pStyle w:val="TAC"/>
            </w:pPr>
            <w:r w:rsidRPr="008E3401">
              <w:t>30</w:t>
            </w:r>
          </w:p>
        </w:tc>
      </w:tr>
      <w:tr w:rsidR="00334A91" w:rsidRPr="008E3401" w14:paraId="41FAE2C4" w14:textId="77777777" w:rsidTr="00AC3D95">
        <w:trPr>
          <w:jc w:val="center"/>
        </w:trPr>
        <w:tc>
          <w:tcPr>
            <w:tcW w:w="1134" w:type="dxa"/>
            <w:tcBorders>
              <w:right w:val="single" w:sz="4" w:space="0" w:color="auto"/>
            </w:tcBorders>
          </w:tcPr>
          <w:p w14:paraId="71DA86A2"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76BF6DA"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3E9E8B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F92181D"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2B3E3A2"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A30823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1FF3817"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7179D3A"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6FF78FDC" w14:textId="77777777" w:rsidR="00334A91" w:rsidRPr="00A8795B" w:rsidRDefault="00334A91" w:rsidP="00AC3D95">
            <w:pPr>
              <w:pStyle w:val="TAC"/>
            </w:pPr>
          </w:p>
        </w:tc>
        <w:tc>
          <w:tcPr>
            <w:tcW w:w="567" w:type="dxa"/>
            <w:tcBorders>
              <w:top w:val="single" w:sz="4" w:space="0" w:color="auto"/>
            </w:tcBorders>
          </w:tcPr>
          <w:p w14:paraId="0756EA4E" w14:textId="77777777" w:rsidR="00334A91" w:rsidRPr="00A8795B" w:rsidRDefault="00334A91" w:rsidP="00AC3D95">
            <w:pPr>
              <w:pStyle w:val="TAC"/>
            </w:pPr>
          </w:p>
        </w:tc>
        <w:tc>
          <w:tcPr>
            <w:tcW w:w="567" w:type="dxa"/>
            <w:tcBorders>
              <w:top w:val="single" w:sz="4" w:space="0" w:color="auto"/>
            </w:tcBorders>
          </w:tcPr>
          <w:p w14:paraId="2C675DB9" w14:textId="77777777" w:rsidR="00334A91" w:rsidRPr="00A8795B" w:rsidRDefault="00334A91" w:rsidP="00AC3D95">
            <w:pPr>
              <w:pStyle w:val="TAC"/>
            </w:pPr>
          </w:p>
        </w:tc>
        <w:tc>
          <w:tcPr>
            <w:tcW w:w="567" w:type="dxa"/>
            <w:tcBorders>
              <w:top w:val="single" w:sz="4" w:space="0" w:color="auto"/>
            </w:tcBorders>
          </w:tcPr>
          <w:p w14:paraId="14833C34" w14:textId="77777777" w:rsidR="00334A91" w:rsidRPr="00A8795B" w:rsidRDefault="00334A91" w:rsidP="00AC3D95">
            <w:pPr>
              <w:pStyle w:val="TAC"/>
            </w:pPr>
          </w:p>
        </w:tc>
        <w:tc>
          <w:tcPr>
            <w:tcW w:w="567" w:type="dxa"/>
            <w:tcBorders>
              <w:top w:val="single" w:sz="4" w:space="0" w:color="auto"/>
            </w:tcBorders>
          </w:tcPr>
          <w:p w14:paraId="09A96100" w14:textId="77777777" w:rsidR="00334A91" w:rsidRPr="00A8795B" w:rsidRDefault="00334A91" w:rsidP="00AC3D95">
            <w:pPr>
              <w:pStyle w:val="TAC"/>
            </w:pPr>
          </w:p>
        </w:tc>
      </w:tr>
    </w:tbl>
    <w:p w14:paraId="50DA41A8" w14:textId="77777777" w:rsidR="00334A91" w:rsidRPr="005307A3" w:rsidRDefault="00334A91" w:rsidP="00334A91"/>
    <w:p w14:paraId="6015BCAB" w14:textId="77777777" w:rsidR="00334A91" w:rsidRPr="005307A3" w:rsidRDefault="00334A91" w:rsidP="00334A91">
      <w:r w:rsidRPr="005307A3">
        <w:t xml:space="preserve">EVENT DOWNLOAD – </w:t>
      </w:r>
      <w:r>
        <w:t>CAG</w:t>
      </w:r>
      <w:r w:rsidRPr="005307A3">
        <w:t xml:space="preserve"> CELL SELECTION 1.1.1</w:t>
      </w:r>
      <w:r>
        <w:t>B</w:t>
      </w:r>
    </w:p>
    <w:p w14:paraId="3CF3E8E1" w14:textId="77777777" w:rsidR="00334A91" w:rsidRPr="005307A3" w:rsidRDefault="00334A91" w:rsidP="00334A91">
      <w:r w:rsidRPr="005307A3">
        <w:t>Logically:</w:t>
      </w:r>
    </w:p>
    <w:p w14:paraId="7439C3C5" w14:textId="77777777" w:rsidR="00334A91" w:rsidRPr="005307A3" w:rsidRDefault="00334A91" w:rsidP="00334A91">
      <w:pPr>
        <w:pStyle w:val="B1"/>
        <w:contextualSpacing/>
      </w:pPr>
      <w:r w:rsidRPr="005307A3">
        <w:t>Event list</w:t>
      </w:r>
      <w:r>
        <w:t>:</w:t>
      </w:r>
    </w:p>
    <w:p w14:paraId="67185A12"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2C4447F8" w14:textId="77777777" w:rsidR="00334A91" w:rsidRPr="00E36038" w:rsidRDefault="00334A91" w:rsidP="00334A91">
      <w:pPr>
        <w:pStyle w:val="B1"/>
        <w:contextualSpacing/>
      </w:pPr>
      <w:r w:rsidRPr="00E36038">
        <w:t>Device identities</w:t>
      </w:r>
      <w:r>
        <w:t>:</w:t>
      </w:r>
    </w:p>
    <w:p w14:paraId="5289D05B" w14:textId="77777777" w:rsidR="00334A91" w:rsidRPr="00E36038" w:rsidRDefault="00334A91" w:rsidP="00334A91">
      <w:pPr>
        <w:pStyle w:val="B1"/>
        <w:contextualSpacing/>
      </w:pPr>
      <w:r w:rsidRPr="00E36038">
        <w:tab/>
        <w:t>Source device:</w:t>
      </w:r>
      <w:r w:rsidRPr="00E36038">
        <w:tab/>
      </w:r>
      <w:r>
        <w:tab/>
      </w:r>
      <w:r w:rsidRPr="00E36038">
        <w:t>Network</w:t>
      </w:r>
    </w:p>
    <w:p w14:paraId="0C0B160B" w14:textId="77777777" w:rsidR="00334A91" w:rsidRPr="00E36038" w:rsidRDefault="00334A91" w:rsidP="00334A91">
      <w:pPr>
        <w:pStyle w:val="B1"/>
        <w:contextualSpacing/>
      </w:pPr>
      <w:r w:rsidRPr="00E36038">
        <w:tab/>
        <w:t>Destination device:</w:t>
      </w:r>
      <w:r w:rsidRPr="00E36038">
        <w:tab/>
        <w:t>UICC</w:t>
      </w:r>
    </w:p>
    <w:p w14:paraId="20595573" w14:textId="77777777" w:rsidR="00334A91" w:rsidRPr="005307A3" w:rsidRDefault="00334A91" w:rsidP="00334A91">
      <w:pPr>
        <w:pStyle w:val="B1"/>
        <w:contextualSpacing/>
      </w:pPr>
      <w:r w:rsidRPr="005307A3">
        <w:t>Access Technology</w:t>
      </w:r>
      <w:r>
        <w:t>:</w:t>
      </w:r>
    </w:p>
    <w:p w14:paraId="1E2FF220" w14:textId="77777777" w:rsidR="00334A91" w:rsidRPr="005307A3" w:rsidRDefault="00334A91" w:rsidP="00334A91">
      <w:pPr>
        <w:pStyle w:val="B1"/>
        <w:contextualSpacing/>
      </w:pPr>
      <w:r w:rsidRPr="005307A3">
        <w:tab/>
        <w:t>Technology:</w:t>
      </w:r>
      <w:r w:rsidRPr="005307A3">
        <w:tab/>
      </w:r>
      <w:r>
        <w:tab/>
      </w:r>
      <w:r>
        <w:tab/>
      </w:r>
      <w:r w:rsidRPr="00265526">
        <w:t>3GPP NG-RAN</w:t>
      </w:r>
    </w:p>
    <w:p w14:paraId="306864D5" w14:textId="774362E9" w:rsidR="00334A91" w:rsidRDefault="00334A91" w:rsidP="00334A91">
      <w:pPr>
        <w:pStyle w:val="B1"/>
        <w:contextualSpacing/>
      </w:pPr>
      <w:r>
        <w:t>CAG</w:t>
      </w:r>
      <w:r w:rsidRPr="005307A3">
        <w:t xml:space="preserve"> Cell selection status:</w:t>
      </w:r>
    </w:p>
    <w:p w14:paraId="2FF1037D" w14:textId="6F3679D4"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4C1FB085" w14:textId="17ECBD84" w:rsidR="00334A91" w:rsidRPr="005307A3" w:rsidRDefault="00334A91" w:rsidP="00334A91">
      <w:pPr>
        <w:pStyle w:val="B1"/>
        <w:ind w:firstLine="0"/>
        <w:contextualSpacing/>
      </w:pPr>
      <w:r>
        <w:t xml:space="preserve">Byte 2, no </w:t>
      </w:r>
      <w:r w:rsidRPr="005307A3">
        <w:t>additional information</w:t>
      </w:r>
      <w:r>
        <w:t>:</w:t>
      </w:r>
      <w:r>
        <w:tab/>
      </w:r>
      <w:r w:rsidRPr="005307A3">
        <w:t>'</w:t>
      </w:r>
      <w:r>
        <w:t>00</w:t>
      </w:r>
      <w:r w:rsidRPr="005307A3">
        <w:t>'</w:t>
      </w:r>
    </w:p>
    <w:p w14:paraId="76C3BD8C" w14:textId="77777777" w:rsidR="00334A91" w:rsidRDefault="00334A91" w:rsidP="00334A91">
      <w:pPr>
        <w:pStyle w:val="B1"/>
        <w:contextualSpacing/>
      </w:pPr>
      <w:r>
        <w:t>CAG information list</w:t>
      </w:r>
    </w:p>
    <w:p w14:paraId="4E4B9EE4" w14:textId="77777777" w:rsidR="00334A91" w:rsidRDefault="00334A91" w:rsidP="00334A91">
      <w:pPr>
        <w:pStyle w:val="B1"/>
        <w:contextualSpacing/>
      </w:pPr>
      <w:r>
        <w:tab/>
        <w:t>One CAG IDs for MCC = 244, MNC = 083</w:t>
      </w:r>
    </w:p>
    <w:p w14:paraId="461B748F" w14:textId="702F4266" w:rsidR="00334A91" w:rsidRDefault="00334A91" w:rsidP="00334A91">
      <w:pPr>
        <w:pStyle w:val="B1"/>
        <w:ind w:firstLine="0"/>
        <w:contextualSpacing/>
      </w:pPr>
      <w:r>
        <w:t>Ignore 'CAG only' bit = false</w:t>
      </w:r>
    </w:p>
    <w:p w14:paraId="265362B9" w14:textId="77777777" w:rsidR="00334A91" w:rsidRDefault="00334A91" w:rsidP="00334A91">
      <w:pPr>
        <w:pStyle w:val="B1"/>
        <w:ind w:firstLine="0"/>
        <w:contextualSpacing/>
      </w:pPr>
      <w:r>
        <w:t>'CAG only' bit = true</w:t>
      </w:r>
    </w:p>
    <w:p w14:paraId="67FF25B3" w14:textId="77777777" w:rsidR="00334A91" w:rsidRDefault="00334A91" w:rsidP="00334A91">
      <w:pPr>
        <w:pStyle w:val="B1"/>
        <w:contextualSpacing/>
      </w:pPr>
      <w:r>
        <w:tab/>
        <w:t>CAG ID:</w:t>
      </w:r>
      <w:r>
        <w:tab/>
        <w:t>00 00 00 01</w:t>
      </w:r>
    </w:p>
    <w:p w14:paraId="425643B5" w14:textId="77777777" w:rsidR="00334A91" w:rsidRDefault="00334A91" w:rsidP="00334A91">
      <w:pPr>
        <w:pStyle w:val="B1"/>
        <w:contextualSpacing/>
      </w:pPr>
      <w:r>
        <w:t>CAG Human-readable network name list:</w:t>
      </w:r>
    </w:p>
    <w:p w14:paraId="02703E04" w14:textId="77777777" w:rsidR="00334A91" w:rsidRDefault="00334A91" w:rsidP="00334A91">
      <w:pPr>
        <w:pStyle w:val="B1"/>
        <w:contextualSpacing/>
      </w:pPr>
      <w:r>
        <w:tab/>
        <w:t>Only one CAG Human-readable network name in the list</w:t>
      </w:r>
    </w:p>
    <w:p w14:paraId="2707C8F7" w14:textId="60132DE7" w:rsidR="00334A91" w:rsidRDefault="00334A91" w:rsidP="00334A91">
      <w:pPr>
        <w:pStyle w:val="B1"/>
      </w:pPr>
      <w:r>
        <w:tab/>
        <w:t>CAG Human-readable network name:</w:t>
      </w:r>
      <w:r>
        <w:tab/>
        <w:t>′CAG-00000001′</w:t>
      </w:r>
    </w:p>
    <w:p w14:paraId="7CAFF348"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10E052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51517A8"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5393D4F"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FF1B8CB"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74B2D53"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A167A0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B5362AF"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8FDCA1C"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B3F7B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D7D22F7"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4B3401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BAF5EF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61DB200A"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691892" w14:textId="77777777" w:rsidR="00334A91" w:rsidRPr="008E3401" w:rsidRDefault="00334A91" w:rsidP="00AC3D95">
            <w:pPr>
              <w:pStyle w:val="TAC"/>
            </w:pPr>
            <w:r w:rsidRPr="008E3401">
              <w:t>0A</w:t>
            </w:r>
          </w:p>
        </w:tc>
      </w:tr>
      <w:tr w:rsidR="00334A91" w:rsidRPr="005307A3" w14:paraId="28276A09" w14:textId="77777777" w:rsidTr="00AC3D95">
        <w:trPr>
          <w:jc w:val="center"/>
        </w:trPr>
        <w:tc>
          <w:tcPr>
            <w:tcW w:w="1134" w:type="dxa"/>
            <w:tcBorders>
              <w:top w:val="single" w:sz="4" w:space="0" w:color="auto"/>
              <w:right w:val="single" w:sz="4" w:space="0" w:color="auto"/>
            </w:tcBorders>
          </w:tcPr>
          <w:p w14:paraId="08DB6A82"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491A71C"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2C4CB9E"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12C43C3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D46352A"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59724E6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113747A0"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0C3760E"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594C204"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6E3DF82"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F023FB8"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4531FE0" w14:textId="5AD4D1A8"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63FAD0C1" w14:textId="77777777" w:rsidR="00334A91" w:rsidRPr="008E3401" w:rsidRDefault="00334A91" w:rsidP="00AC3D95">
            <w:pPr>
              <w:pStyle w:val="TAC"/>
            </w:pPr>
            <w:r w:rsidRPr="008E3401">
              <w:t>00</w:t>
            </w:r>
          </w:p>
        </w:tc>
      </w:tr>
      <w:tr w:rsidR="00334A91" w:rsidRPr="005307A3" w14:paraId="50D72042" w14:textId="77777777" w:rsidTr="00AC3D95">
        <w:trPr>
          <w:jc w:val="center"/>
        </w:trPr>
        <w:tc>
          <w:tcPr>
            <w:tcW w:w="1134" w:type="dxa"/>
            <w:tcBorders>
              <w:right w:val="single" w:sz="4" w:space="0" w:color="auto"/>
            </w:tcBorders>
          </w:tcPr>
          <w:p w14:paraId="0B1BA0A8"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DEF082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6187FB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44E81DCB"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CBC2D3"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7EFDD67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6B198DD0"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4E6244B2"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AF23C4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A00356F"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650EA688"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7E17ACFC"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D5429DE" w14:textId="77777777" w:rsidR="00334A91" w:rsidRPr="008E3401" w:rsidRDefault="00334A91" w:rsidP="00AC3D95">
            <w:pPr>
              <w:pStyle w:val="TAC"/>
            </w:pPr>
            <w:r w:rsidRPr="008E3401">
              <w:t>30</w:t>
            </w:r>
          </w:p>
        </w:tc>
      </w:tr>
      <w:tr w:rsidR="00334A91" w:rsidRPr="005307A3" w14:paraId="54C7CED0" w14:textId="77777777" w:rsidTr="00AC3D95">
        <w:trPr>
          <w:jc w:val="center"/>
        </w:trPr>
        <w:tc>
          <w:tcPr>
            <w:tcW w:w="1134" w:type="dxa"/>
            <w:tcBorders>
              <w:right w:val="single" w:sz="4" w:space="0" w:color="auto"/>
            </w:tcBorders>
          </w:tcPr>
          <w:p w14:paraId="67FD727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11E48E8"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1DFACCC"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CF4D0A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6F53AAB"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8D892D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786A224"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13071CF7"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12EEFA10" w14:textId="77777777" w:rsidR="00334A91" w:rsidRPr="00A8795B" w:rsidRDefault="00334A91" w:rsidP="00AC3D95">
            <w:pPr>
              <w:pStyle w:val="TAC"/>
            </w:pPr>
          </w:p>
        </w:tc>
        <w:tc>
          <w:tcPr>
            <w:tcW w:w="567" w:type="dxa"/>
            <w:tcBorders>
              <w:top w:val="single" w:sz="4" w:space="0" w:color="auto"/>
            </w:tcBorders>
          </w:tcPr>
          <w:p w14:paraId="74FBF27A" w14:textId="77777777" w:rsidR="00334A91" w:rsidRPr="008E3401" w:rsidRDefault="00334A91" w:rsidP="00AC3D95">
            <w:pPr>
              <w:pStyle w:val="TAC"/>
            </w:pPr>
          </w:p>
        </w:tc>
        <w:tc>
          <w:tcPr>
            <w:tcW w:w="567" w:type="dxa"/>
            <w:tcBorders>
              <w:top w:val="single" w:sz="4" w:space="0" w:color="auto"/>
            </w:tcBorders>
          </w:tcPr>
          <w:p w14:paraId="00923B25" w14:textId="77777777" w:rsidR="00334A91" w:rsidRPr="008E3401" w:rsidRDefault="00334A91" w:rsidP="00AC3D95">
            <w:pPr>
              <w:pStyle w:val="TAC"/>
            </w:pPr>
          </w:p>
        </w:tc>
        <w:tc>
          <w:tcPr>
            <w:tcW w:w="567" w:type="dxa"/>
            <w:tcBorders>
              <w:top w:val="single" w:sz="4" w:space="0" w:color="auto"/>
            </w:tcBorders>
          </w:tcPr>
          <w:p w14:paraId="04F3A1A2" w14:textId="77777777" w:rsidR="00334A91" w:rsidRPr="008E3401" w:rsidRDefault="00334A91" w:rsidP="00AC3D95">
            <w:pPr>
              <w:pStyle w:val="TAC"/>
            </w:pPr>
          </w:p>
        </w:tc>
        <w:tc>
          <w:tcPr>
            <w:tcW w:w="567" w:type="dxa"/>
            <w:tcBorders>
              <w:top w:val="single" w:sz="4" w:space="0" w:color="auto"/>
            </w:tcBorders>
          </w:tcPr>
          <w:p w14:paraId="118C7742" w14:textId="77777777" w:rsidR="00334A91" w:rsidRPr="008E3401" w:rsidRDefault="00334A91" w:rsidP="00AC3D95">
            <w:pPr>
              <w:pStyle w:val="TAC"/>
            </w:pPr>
          </w:p>
        </w:tc>
      </w:tr>
    </w:tbl>
    <w:p w14:paraId="1055E61A" w14:textId="77777777" w:rsidR="00334A91" w:rsidRPr="005307A3" w:rsidRDefault="00334A91" w:rsidP="00334A91"/>
    <w:p w14:paraId="4A6925A6" w14:textId="77777777" w:rsidR="00334A91" w:rsidRPr="005307A3" w:rsidRDefault="00334A91" w:rsidP="00334A91">
      <w:r w:rsidRPr="005307A3">
        <w:t xml:space="preserve">EVENT DOWNLOAD – </w:t>
      </w:r>
      <w:r>
        <w:t>CAG</w:t>
      </w:r>
      <w:r w:rsidRPr="005307A3">
        <w:t xml:space="preserve"> CELL SELECTION 1.1.</w:t>
      </w:r>
      <w:r>
        <w:t>2A</w:t>
      </w:r>
    </w:p>
    <w:p w14:paraId="3ED61F9B" w14:textId="77777777" w:rsidR="00334A91" w:rsidRPr="005307A3" w:rsidRDefault="00334A91" w:rsidP="00334A91">
      <w:r w:rsidRPr="005307A3">
        <w:t>Logically:</w:t>
      </w:r>
    </w:p>
    <w:p w14:paraId="37875008" w14:textId="77777777" w:rsidR="00334A91" w:rsidRPr="005307A3" w:rsidRDefault="00334A91" w:rsidP="00334A91">
      <w:pPr>
        <w:pStyle w:val="B1"/>
        <w:contextualSpacing/>
      </w:pPr>
      <w:r w:rsidRPr="005307A3">
        <w:t>Event list</w:t>
      </w:r>
      <w:r>
        <w:t>:</w:t>
      </w:r>
    </w:p>
    <w:p w14:paraId="5D160AC3"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31A7BC19" w14:textId="77777777" w:rsidR="00334A91" w:rsidRPr="00E36038" w:rsidRDefault="00334A91" w:rsidP="00334A91">
      <w:pPr>
        <w:pStyle w:val="B1"/>
        <w:contextualSpacing/>
      </w:pPr>
      <w:r w:rsidRPr="00E36038">
        <w:lastRenderedPageBreak/>
        <w:t>Device identities</w:t>
      </w:r>
      <w:r>
        <w:t>:</w:t>
      </w:r>
    </w:p>
    <w:p w14:paraId="0AE7DC15" w14:textId="77777777" w:rsidR="00334A91" w:rsidRPr="00E36038" w:rsidRDefault="00334A91" w:rsidP="00334A91">
      <w:pPr>
        <w:pStyle w:val="B1"/>
        <w:contextualSpacing/>
      </w:pPr>
      <w:r w:rsidRPr="00E36038">
        <w:tab/>
        <w:t>Source device:</w:t>
      </w:r>
      <w:r w:rsidRPr="00E36038">
        <w:tab/>
      </w:r>
      <w:r>
        <w:tab/>
      </w:r>
      <w:r w:rsidRPr="00E36038">
        <w:t>Network</w:t>
      </w:r>
    </w:p>
    <w:p w14:paraId="7BF2D2AA" w14:textId="77777777" w:rsidR="00334A91" w:rsidRPr="00E36038" w:rsidRDefault="00334A91" w:rsidP="00334A91">
      <w:pPr>
        <w:pStyle w:val="B1"/>
        <w:contextualSpacing/>
      </w:pPr>
      <w:r w:rsidRPr="00E36038">
        <w:tab/>
        <w:t>Destination device:</w:t>
      </w:r>
      <w:r w:rsidRPr="00E36038">
        <w:tab/>
        <w:t>UICC</w:t>
      </w:r>
    </w:p>
    <w:p w14:paraId="2D88B713" w14:textId="77777777" w:rsidR="00334A91" w:rsidRDefault="00334A91" w:rsidP="00334A91">
      <w:pPr>
        <w:pStyle w:val="B1"/>
        <w:contextualSpacing/>
      </w:pPr>
      <w:r>
        <w:t>CAG</w:t>
      </w:r>
      <w:r w:rsidRPr="005307A3">
        <w:t xml:space="preserve"> Cell selection status:</w:t>
      </w:r>
      <w:r w:rsidRPr="005307A3">
        <w:tab/>
      </w:r>
    </w:p>
    <w:p w14:paraId="70E41C5B"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7A20C1B2" w14:textId="77777777" w:rsidR="00334A91" w:rsidRPr="005307A3" w:rsidRDefault="00334A91" w:rsidP="00334A91">
      <w:pPr>
        <w:pStyle w:val="B1"/>
      </w:pPr>
      <w:r>
        <w:t xml:space="preserve">Byte 2, no </w:t>
      </w:r>
      <w:r w:rsidRPr="005307A3">
        <w:t>additional information</w:t>
      </w:r>
      <w:r>
        <w:t xml:space="preserve">: </w:t>
      </w:r>
      <w:r w:rsidRPr="005307A3">
        <w:t>'</w:t>
      </w:r>
      <w:r>
        <w:t>00</w:t>
      </w:r>
      <w:r w:rsidRPr="005307A3">
        <w:t>'</w:t>
      </w:r>
    </w:p>
    <w:p w14:paraId="55B3C692"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7E8600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CD5A115" w14:textId="77777777" w:rsidR="00334A91" w:rsidRPr="005307A3" w:rsidRDefault="00334A91" w:rsidP="00AC3D95">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5A919EDC"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1F883E0F"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48C17AA6"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18B0AC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E29FB72"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B9FF4E4"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282BCA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8CF76A"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36FC6AAF"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C9598DD"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62160F3B"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3532613" w14:textId="77777777" w:rsidR="00334A91" w:rsidRPr="008E3401" w:rsidRDefault="00334A91" w:rsidP="00AC3D95">
            <w:pPr>
              <w:pStyle w:val="TAC"/>
            </w:pPr>
            <w:r w:rsidRPr="008E3401">
              <w:t>00</w:t>
            </w:r>
          </w:p>
        </w:tc>
      </w:tr>
      <w:tr w:rsidR="00334A91" w:rsidRPr="005307A3" w14:paraId="74512113" w14:textId="77777777" w:rsidTr="00AC3D95">
        <w:trPr>
          <w:trHeight w:val="47"/>
          <w:jc w:val="center"/>
        </w:trPr>
        <w:tc>
          <w:tcPr>
            <w:tcW w:w="1134" w:type="dxa"/>
            <w:tcBorders>
              <w:top w:val="single" w:sz="4" w:space="0" w:color="auto"/>
              <w:right w:val="single" w:sz="4" w:space="0" w:color="auto"/>
            </w:tcBorders>
          </w:tcPr>
          <w:p w14:paraId="18B7A33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7FD3CD6" w14:textId="77777777" w:rsidR="00334A91" w:rsidRPr="00A8795B" w:rsidRDefault="00334A91" w:rsidP="00AC3D95">
            <w:pPr>
              <w:pStyle w:val="TAC"/>
            </w:pPr>
            <w:r w:rsidRPr="008E3401">
              <w:t>00</w:t>
            </w:r>
          </w:p>
        </w:tc>
        <w:tc>
          <w:tcPr>
            <w:tcW w:w="567" w:type="dxa"/>
            <w:tcBorders>
              <w:top w:val="single" w:sz="4" w:space="0" w:color="auto"/>
              <w:left w:val="single" w:sz="4" w:space="0" w:color="auto"/>
            </w:tcBorders>
          </w:tcPr>
          <w:p w14:paraId="2913BF00" w14:textId="77777777" w:rsidR="00334A91" w:rsidRPr="00A8795B" w:rsidRDefault="00334A91" w:rsidP="00AC3D95">
            <w:pPr>
              <w:pStyle w:val="TAC"/>
            </w:pPr>
          </w:p>
        </w:tc>
        <w:tc>
          <w:tcPr>
            <w:tcW w:w="567" w:type="dxa"/>
            <w:tcBorders>
              <w:top w:val="single" w:sz="4" w:space="0" w:color="auto"/>
            </w:tcBorders>
          </w:tcPr>
          <w:p w14:paraId="759333FF" w14:textId="77777777" w:rsidR="00334A91" w:rsidRPr="00A8795B" w:rsidRDefault="00334A91" w:rsidP="00AC3D95">
            <w:pPr>
              <w:pStyle w:val="TAC"/>
            </w:pPr>
          </w:p>
        </w:tc>
        <w:tc>
          <w:tcPr>
            <w:tcW w:w="567" w:type="dxa"/>
            <w:tcBorders>
              <w:top w:val="single" w:sz="4" w:space="0" w:color="auto"/>
            </w:tcBorders>
          </w:tcPr>
          <w:p w14:paraId="2B3EA50A" w14:textId="77777777" w:rsidR="00334A91" w:rsidRPr="008E3401" w:rsidRDefault="00334A91" w:rsidP="00AC3D95">
            <w:pPr>
              <w:pStyle w:val="TAC"/>
            </w:pPr>
          </w:p>
        </w:tc>
        <w:tc>
          <w:tcPr>
            <w:tcW w:w="567" w:type="dxa"/>
            <w:tcBorders>
              <w:top w:val="single" w:sz="4" w:space="0" w:color="auto"/>
            </w:tcBorders>
          </w:tcPr>
          <w:p w14:paraId="1D4E3D96" w14:textId="77777777" w:rsidR="00334A91" w:rsidRPr="00A8795B" w:rsidRDefault="00334A91" w:rsidP="00AC3D95">
            <w:pPr>
              <w:pStyle w:val="TAC"/>
            </w:pPr>
          </w:p>
        </w:tc>
        <w:tc>
          <w:tcPr>
            <w:tcW w:w="567" w:type="dxa"/>
            <w:tcBorders>
              <w:top w:val="single" w:sz="4" w:space="0" w:color="auto"/>
            </w:tcBorders>
          </w:tcPr>
          <w:p w14:paraId="5D9D6BDF" w14:textId="77777777" w:rsidR="00334A91" w:rsidRPr="00A8795B" w:rsidRDefault="00334A91" w:rsidP="00AC3D95">
            <w:pPr>
              <w:pStyle w:val="TAC"/>
            </w:pPr>
          </w:p>
        </w:tc>
        <w:tc>
          <w:tcPr>
            <w:tcW w:w="567" w:type="dxa"/>
            <w:tcBorders>
              <w:top w:val="single" w:sz="4" w:space="0" w:color="auto"/>
            </w:tcBorders>
          </w:tcPr>
          <w:p w14:paraId="7B4035AE" w14:textId="77777777" w:rsidR="00334A91" w:rsidRPr="00A8795B" w:rsidRDefault="00334A91" w:rsidP="00AC3D95">
            <w:pPr>
              <w:pStyle w:val="TAC"/>
            </w:pPr>
          </w:p>
        </w:tc>
        <w:tc>
          <w:tcPr>
            <w:tcW w:w="567" w:type="dxa"/>
            <w:tcBorders>
              <w:top w:val="single" w:sz="4" w:space="0" w:color="auto"/>
            </w:tcBorders>
          </w:tcPr>
          <w:p w14:paraId="69585516" w14:textId="77777777" w:rsidR="00334A91" w:rsidRPr="008E3401" w:rsidRDefault="00334A91" w:rsidP="00AC3D95">
            <w:pPr>
              <w:pStyle w:val="TAC"/>
            </w:pPr>
          </w:p>
        </w:tc>
        <w:tc>
          <w:tcPr>
            <w:tcW w:w="567" w:type="dxa"/>
            <w:tcBorders>
              <w:top w:val="single" w:sz="4" w:space="0" w:color="auto"/>
            </w:tcBorders>
          </w:tcPr>
          <w:p w14:paraId="7CC51703" w14:textId="77777777" w:rsidR="00334A91" w:rsidRPr="008E3401" w:rsidRDefault="00334A91" w:rsidP="00AC3D95">
            <w:pPr>
              <w:pStyle w:val="TAC"/>
            </w:pPr>
          </w:p>
        </w:tc>
        <w:tc>
          <w:tcPr>
            <w:tcW w:w="567" w:type="dxa"/>
            <w:tcBorders>
              <w:top w:val="single" w:sz="4" w:space="0" w:color="auto"/>
            </w:tcBorders>
          </w:tcPr>
          <w:p w14:paraId="3010CF1E" w14:textId="77777777" w:rsidR="00334A91" w:rsidRPr="008E3401" w:rsidRDefault="00334A91" w:rsidP="00AC3D95">
            <w:pPr>
              <w:pStyle w:val="TAC"/>
            </w:pPr>
          </w:p>
        </w:tc>
        <w:tc>
          <w:tcPr>
            <w:tcW w:w="567" w:type="dxa"/>
            <w:tcBorders>
              <w:top w:val="single" w:sz="4" w:space="0" w:color="auto"/>
            </w:tcBorders>
          </w:tcPr>
          <w:p w14:paraId="0FE683A6" w14:textId="77777777" w:rsidR="00334A91" w:rsidRPr="008E3401" w:rsidRDefault="00334A91" w:rsidP="00AC3D95">
            <w:pPr>
              <w:pStyle w:val="TAC"/>
            </w:pPr>
          </w:p>
        </w:tc>
        <w:tc>
          <w:tcPr>
            <w:tcW w:w="567" w:type="dxa"/>
            <w:tcBorders>
              <w:top w:val="single" w:sz="4" w:space="0" w:color="auto"/>
            </w:tcBorders>
          </w:tcPr>
          <w:p w14:paraId="1955314D" w14:textId="77777777" w:rsidR="00334A91" w:rsidRPr="008E3401" w:rsidRDefault="00334A91" w:rsidP="00AC3D95">
            <w:pPr>
              <w:pStyle w:val="TAC"/>
            </w:pPr>
          </w:p>
        </w:tc>
      </w:tr>
    </w:tbl>
    <w:p w14:paraId="676EC864" w14:textId="77777777" w:rsidR="00334A91" w:rsidRDefault="00334A91" w:rsidP="00334A91"/>
    <w:p w14:paraId="200A9326" w14:textId="77777777" w:rsidR="00334A91" w:rsidRPr="005307A3" w:rsidRDefault="00334A91" w:rsidP="00334A91">
      <w:pPr>
        <w:keepNext/>
      </w:pPr>
      <w:r w:rsidRPr="005307A3">
        <w:t xml:space="preserve">EVENT DOWNLOAD – </w:t>
      </w:r>
      <w:r>
        <w:t>CAG</w:t>
      </w:r>
      <w:r w:rsidRPr="005307A3">
        <w:t xml:space="preserve"> CELL SELECTION 1.1.</w:t>
      </w:r>
      <w:r>
        <w:t>2B</w:t>
      </w:r>
    </w:p>
    <w:p w14:paraId="50BBE515" w14:textId="77777777" w:rsidR="00334A91" w:rsidRPr="005307A3" w:rsidRDefault="00334A91" w:rsidP="00334A91">
      <w:r w:rsidRPr="005307A3">
        <w:t>Logically:</w:t>
      </w:r>
    </w:p>
    <w:p w14:paraId="53502D05" w14:textId="77777777" w:rsidR="00334A91" w:rsidRPr="005307A3" w:rsidRDefault="00334A91" w:rsidP="00334A91">
      <w:pPr>
        <w:pStyle w:val="B1"/>
        <w:contextualSpacing/>
      </w:pPr>
      <w:r w:rsidRPr="005307A3">
        <w:t>Event list</w:t>
      </w:r>
      <w:r>
        <w:t>:</w:t>
      </w:r>
    </w:p>
    <w:p w14:paraId="45DC0337"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24742C20" w14:textId="77777777" w:rsidR="00334A91" w:rsidRPr="00E36038" w:rsidRDefault="00334A91" w:rsidP="00334A91">
      <w:pPr>
        <w:pStyle w:val="B1"/>
        <w:contextualSpacing/>
      </w:pPr>
      <w:r w:rsidRPr="00E36038">
        <w:t>Device identities</w:t>
      </w:r>
      <w:r>
        <w:t>:</w:t>
      </w:r>
    </w:p>
    <w:p w14:paraId="17CD849F" w14:textId="77777777" w:rsidR="00334A91" w:rsidRPr="00E36038" w:rsidRDefault="00334A91" w:rsidP="00334A91">
      <w:pPr>
        <w:pStyle w:val="B1"/>
        <w:contextualSpacing/>
      </w:pPr>
      <w:r w:rsidRPr="00E36038">
        <w:tab/>
        <w:t>Source device:</w:t>
      </w:r>
      <w:r>
        <w:tab/>
      </w:r>
      <w:r w:rsidRPr="00E36038">
        <w:tab/>
        <w:t>Network</w:t>
      </w:r>
    </w:p>
    <w:p w14:paraId="426575B1" w14:textId="77777777" w:rsidR="00334A91" w:rsidRPr="00E36038" w:rsidRDefault="00334A91" w:rsidP="00334A91">
      <w:pPr>
        <w:pStyle w:val="B1"/>
        <w:contextualSpacing/>
      </w:pPr>
      <w:r w:rsidRPr="00E36038">
        <w:tab/>
        <w:t>Destination device:</w:t>
      </w:r>
      <w:r w:rsidRPr="00E36038">
        <w:tab/>
        <w:t>UICC</w:t>
      </w:r>
    </w:p>
    <w:p w14:paraId="4960EE67" w14:textId="77777777" w:rsidR="00334A91" w:rsidRDefault="00334A91" w:rsidP="00334A91">
      <w:pPr>
        <w:pStyle w:val="B1"/>
        <w:contextualSpacing/>
      </w:pPr>
      <w:r>
        <w:t>CAG</w:t>
      </w:r>
      <w:r w:rsidRPr="005307A3">
        <w:t xml:space="preserve"> Cell selection status:</w:t>
      </w:r>
      <w:r w:rsidRPr="005307A3">
        <w:tab/>
      </w:r>
    </w:p>
    <w:p w14:paraId="26A6BCDC"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65A81CC9" w14:textId="77777777" w:rsidR="00334A91" w:rsidRPr="005307A3" w:rsidRDefault="00334A91" w:rsidP="00334A91">
      <w:pPr>
        <w:pStyle w:val="B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7D653531"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56BE2BBA"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EB68167"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8F15C6"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4E432019"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003350C1"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BAD9E48"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E9E0367"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EF56713"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78029E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AD37ED1"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4EB50F3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3156B0E"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37B8A2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14A341E" w14:textId="77777777" w:rsidR="00334A91" w:rsidRPr="008E3401" w:rsidRDefault="00334A91" w:rsidP="00AC3D95">
            <w:pPr>
              <w:pStyle w:val="TAC"/>
            </w:pPr>
            <w:r w:rsidRPr="008E3401">
              <w:t>00</w:t>
            </w:r>
          </w:p>
        </w:tc>
      </w:tr>
      <w:tr w:rsidR="00334A91" w:rsidRPr="005307A3" w14:paraId="414C99ED" w14:textId="77777777" w:rsidTr="00AC3D95">
        <w:trPr>
          <w:jc w:val="center"/>
        </w:trPr>
        <w:tc>
          <w:tcPr>
            <w:tcW w:w="1134" w:type="dxa"/>
            <w:tcBorders>
              <w:top w:val="single" w:sz="4" w:space="0" w:color="auto"/>
              <w:right w:val="single" w:sz="4" w:space="0" w:color="auto"/>
            </w:tcBorders>
          </w:tcPr>
          <w:p w14:paraId="58A06DB0"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9CE117" w14:textId="77777777" w:rsidR="00334A91" w:rsidRPr="00A8795B" w:rsidRDefault="00334A91" w:rsidP="00AC3D95">
            <w:pPr>
              <w:pStyle w:val="TAC"/>
            </w:pPr>
            <w:r w:rsidRPr="008E3401">
              <w:t>41</w:t>
            </w:r>
          </w:p>
        </w:tc>
        <w:tc>
          <w:tcPr>
            <w:tcW w:w="567" w:type="dxa"/>
            <w:tcBorders>
              <w:top w:val="single" w:sz="4" w:space="0" w:color="auto"/>
              <w:left w:val="single" w:sz="4" w:space="0" w:color="auto"/>
            </w:tcBorders>
          </w:tcPr>
          <w:p w14:paraId="2673F544" w14:textId="77777777" w:rsidR="00334A91" w:rsidRPr="008E3401" w:rsidRDefault="00334A91" w:rsidP="00AC3D95">
            <w:pPr>
              <w:pStyle w:val="TAC"/>
            </w:pPr>
          </w:p>
        </w:tc>
        <w:tc>
          <w:tcPr>
            <w:tcW w:w="567" w:type="dxa"/>
            <w:tcBorders>
              <w:top w:val="single" w:sz="4" w:space="0" w:color="auto"/>
            </w:tcBorders>
          </w:tcPr>
          <w:p w14:paraId="4994F73C" w14:textId="77777777" w:rsidR="00334A91" w:rsidRPr="008E3401" w:rsidRDefault="00334A91" w:rsidP="00AC3D95">
            <w:pPr>
              <w:pStyle w:val="TAC"/>
            </w:pPr>
          </w:p>
        </w:tc>
        <w:tc>
          <w:tcPr>
            <w:tcW w:w="567" w:type="dxa"/>
            <w:tcBorders>
              <w:top w:val="single" w:sz="4" w:space="0" w:color="auto"/>
            </w:tcBorders>
          </w:tcPr>
          <w:p w14:paraId="72DDA836" w14:textId="77777777" w:rsidR="00334A91" w:rsidRPr="008E3401" w:rsidRDefault="00334A91" w:rsidP="00AC3D95">
            <w:pPr>
              <w:pStyle w:val="TAC"/>
            </w:pPr>
          </w:p>
        </w:tc>
        <w:tc>
          <w:tcPr>
            <w:tcW w:w="567" w:type="dxa"/>
            <w:tcBorders>
              <w:top w:val="single" w:sz="4" w:space="0" w:color="auto"/>
            </w:tcBorders>
          </w:tcPr>
          <w:p w14:paraId="3C8B23A4" w14:textId="77777777" w:rsidR="00334A91" w:rsidRPr="00A8795B" w:rsidRDefault="00334A91" w:rsidP="00AC3D95">
            <w:pPr>
              <w:pStyle w:val="TAC"/>
            </w:pPr>
          </w:p>
        </w:tc>
        <w:tc>
          <w:tcPr>
            <w:tcW w:w="567" w:type="dxa"/>
            <w:tcBorders>
              <w:top w:val="single" w:sz="4" w:space="0" w:color="auto"/>
            </w:tcBorders>
          </w:tcPr>
          <w:p w14:paraId="40E32684" w14:textId="77777777" w:rsidR="00334A91" w:rsidRPr="008E3401" w:rsidRDefault="00334A91" w:rsidP="00AC3D95">
            <w:pPr>
              <w:pStyle w:val="TAC"/>
            </w:pPr>
          </w:p>
        </w:tc>
        <w:tc>
          <w:tcPr>
            <w:tcW w:w="567" w:type="dxa"/>
            <w:tcBorders>
              <w:top w:val="single" w:sz="4" w:space="0" w:color="auto"/>
            </w:tcBorders>
          </w:tcPr>
          <w:p w14:paraId="65496AEB" w14:textId="77777777" w:rsidR="00334A91" w:rsidRPr="008E3401" w:rsidRDefault="00334A91" w:rsidP="00AC3D95">
            <w:pPr>
              <w:pStyle w:val="TAC"/>
            </w:pPr>
          </w:p>
        </w:tc>
        <w:tc>
          <w:tcPr>
            <w:tcW w:w="567" w:type="dxa"/>
            <w:tcBorders>
              <w:top w:val="single" w:sz="4" w:space="0" w:color="auto"/>
            </w:tcBorders>
          </w:tcPr>
          <w:p w14:paraId="4C97B8D3" w14:textId="77777777" w:rsidR="00334A91" w:rsidRPr="008E3401" w:rsidRDefault="00334A91" w:rsidP="00AC3D95">
            <w:pPr>
              <w:pStyle w:val="TAC"/>
            </w:pPr>
          </w:p>
        </w:tc>
        <w:tc>
          <w:tcPr>
            <w:tcW w:w="567" w:type="dxa"/>
            <w:tcBorders>
              <w:top w:val="single" w:sz="4" w:space="0" w:color="auto"/>
            </w:tcBorders>
          </w:tcPr>
          <w:p w14:paraId="739A4F5D" w14:textId="77777777" w:rsidR="00334A91" w:rsidRPr="008E3401" w:rsidRDefault="00334A91" w:rsidP="00AC3D95">
            <w:pPr>
              <w:pStyle w:val="TAC"/>
            </w:pPr>
          </w:p>
        </w:tc>
        <w:tc>
          <w:tcPr>
            <w:tcW w:w="567" w:type="dxa"/>
            <w:tcBorders>
              <w:top w:val="single" w:sz="4" w:space="0" w:color="auto"/>
            </w:tcBorders>
          </w:tcPr>
          <w:p w14:paraId="01E3A564" w14:textId="77777777" w:rsidR="00334A91" w:rsidRPr="008E3401" w:rsidRDefault="00334A91" w:rsidP="00AC3D95">
            <w:pPr>
              <w:pStyle w:val="TAC"/>
            </w:pPr>
          </w:p>
        </w:tc>
        <w:tc>
          <w:tcPr>
            <w:tcW w:w="567" w:type="dxa"/>
            <w:tcBorders>
              <w:top w:val="single" w:sz="4" w:space="0" w:color="auto"/>
            </w:tcBorders>
          </w:tcPr>
          <w:p w14:paraId="154C9185" w14:textId="77777777" w:rsidR="00334A91" w:rsidRPr="008E3401" w:rsidRDefault="00334A91" w:rsidP="00AC3D95">
            <w:pPr>
              <w:pStyle w:val="TAC"/>
            </w:pPr>
          </w:p>
        </w:tc>
        <w:tc>
          <w:tcPr>
            <w:tcW w:w="567" w:type="dxa"/>
            <w:tcBorders>
              <w:top w:val="single" w:sz="4" w:space="0" w:color="auto"/>
            </w:tcBorders>
          </w:tcPr>
          <w:p w14:paraId="35776AE5" w14:textId="77777777" w:rsidR="00334A91" w:rsidRPr="008E3401" w:rsidRDefault="00334A91" w:rsidP="00AC3D95">
            <w:pPr>
              <w:pStyle w:val="TAC"/>
            </w:pPr>
          </w:p>
        </w:tc>
      </w:tr>
    </w:tbl>
    <w:p w14:paraId="32B9DE8F" w14:textId="77777777" w:rsidR="00334A91" w:rsidRDefault="00334A91" w:rsidP="00334A91"/>
    <w:p w14:paraId="1F9BD60A" w14:textId="77777777" w:rsidR="00334A91" w:rsidRPr="005307A3" w:rsidRDefault="00334A91" w:rsidP="00334A91">
      <w:r w:rsidRPr="005307A3">
        <w:t xml:space="preserve">EVENT DOWNLOAD – </w:t>
      </w:r>
      <w:r>
        <w:t>CAG</w:t>
      </w:r>
      <w:r w:rsidRPr="005307A3">
        <w:t xml:space="preserve"> CELL SELECTION 1.1.</w:t>
      </w:r>
      <w:r>
        <w:t>3</w:t>
      </w:r>
      <w:r w:rsidRPr="005307A3">
        <w:t>A</w:t>
      </w:r>
    </w:p>
    <w:p w14:paraId="386EF90D" w14:textId="77777777" w:rsidR="00334A91" w:rsidRPr="005307A3" w:rsidRDefault="00334A91" w:rsidP="00334A91">
      <w:r w:rsidRPr="005307A3">
        <w:t>Logically:</w:t>
      </w:r>
    </w:p>
    <w:p w14:paraId="14554323" w14:textId="77777777" w:rsidR="00334A91" w:rsidRPr="005307A3" w:rsidRDefault="00334A91" w:rsidP="00334A91">
      <w:pPr>
        <w:pStyle w:val="B1"/>
        <w:contextualSpacing/>
      </w:pPr>
      <w:r w:rsidRPr="005307A3">
        <w:t>Event list</w:t>
      </w:r>
      <w:r>
        <w:t>:</w:t>
      </w:r>
    </w:p>
    <w:p w14:paraId="25FD6045"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046306A5" w14:textId="77777777" w:rsidR="00334A91" w:rsidRPr="00E36038" w:rsidRDefault="00334A91" w:rsidP="00334A91">
      <w:pPr>
        <w:pStyle w:val="B1"/>
        <w:contextualSpacing/>
      </w:pPr>
      <w:r w:rsidRPr="00E36038">
        <w:t>Device identities</w:t>
      </w:r>
      <w:r>
        <w:t>:</w:t>
      </w:r>
    </w:p>
    <w:p w14:paraId="660297AB" w14:textId="77777777" w:rsidR="00334A91" w:rsidRPr="00E36038" w:rsidRDefault="00334A91" w:rsidP="00334A91">
      <w:pPr>
        <w:pStyle w:val="B1"/>
        <w:contextualSpacing/>
      </w:pPr>
      <w:r w:rsidRPr="00E36038">
        <w:tab/>
        <w:t>Source device:</w:t>
      </w:r>
      <w:r w:rsidRPr="00E36038">
        <w:tab/>
      </w:r>
      <w:r>
        <w:tab/>
      </w:r>
      <w:r w:rsidRPr="00E36038">
        <w:t>Network</w:t>
      </w:r>
    </w:p>
    <w:p w14:paraId="0C817003" w14:textId="77777777" w:rsidR="00334A91" w:rsidRPr="00E36038" w:rsidRDefault="00334A91" w:rsidP="00334A91">
      <w:pPr>
        <w:pStyle w:val="B1"/>
        <w:contextualSpacing/>
      </w:pPr>
      <w:r w:rsidRPr="00E36038">
        <w:tab/>
        <w:t>Destination device:</w:t>
      </w:r>
      <w:r w:rsidRPr="00E36038">
        <w:tab/>
        <w:t>UICC</w:t>
      </w:r>
    </w:p>
    <w:p w14:paraId="5CB2E45A" w14:textId="77777777" w:rsidR="00334A91" w:rsidRPr="005307A3" w:rsidRDefault="00334A91" w:rsidP="00334A91">
      <w:pPr>
        <w:pStyle w:val="B1"/>
        <w:contextualSpacing/>
      </w:pPr>
      <w:r w:rsidRPr="005307A3">
        <w:t>Access Technology</w:t>
      </w:r>
      <w:r>
        <w:t>:</w:t>
      </w:r>
    </w:p>
    <w:p w14:paraId="55EF328D" w14:textId="77777777" w:rsidR="00334A91" w:rsidRPr="005307A3" w:rsidRDefault="00334A91" w:rsidP="00334A91">
      <w:pPr>
        <w:pStyle w:val="B1"/>
        <w:contextualSpacing/>
      </w:pPr>
      <w:r w:rsidRPr="005307A3">
        <w:tab/>
        <w:t>Technology:</w:t>
      </w:r>
      <w:r w:rsidRPr="005307A3">
        <w:tab/>
      </w:r>
      <w:r>
        <w:tab/>
      </w:r>
      <w:r>
        <w:tab/>
      </w:r>
      <w:r w:rsidRPr="00265526">
        <w:t>3GPP NG-RAN</w:t>
      </w:r>
    </w:p>
    <w:p w14:paraId="54732D9A" w14:textId="317BF299" w:rsidR="00334A91" w:rsidRDefault="00334A91" w:rsidP="00334A91">
      <w:pPr>
        <w:pStyle w:val="B1"/>
        <w:contextualSpacing/>
      </w:pPr>
      <w:r>
        <w:t>CAG</w:t>
      </w:r>
      <w:r w:rsidRPr="005307A3">
        <w:t xml:space="preserve"> Cell selection status:</w:t>
      </w:r>
    </w:p>
    <w:p w14:paraId="61A959BD" w14:textId="7B16A5E1" w:rsidR="00334A91" w:rsidRDefault="00334A91" w:rsidP="00334A91">
      <w:pPr>
        <w:pStyle w:val="B1"/>
        <w:contextualSpacing/>
      </w:pPr>
      <w:r w:rsidRPr="005307A3">
        <w:tab/>
        <w:t>Byte 1</w:t>
      </w:r>
      <w:r>
        <w:t>, general information:</w:t>
      </w:r>
      <w:r>
        <w:tab/>
      </w:r>
      <w:r>
        <w:tab/>
      </w:r>
      <w:r w:rsidRPr="005307A3">
        <w:t>'01' (</w:t>
      </w:r>
      <w:r>
        <w:t>camped on a CAG cell</w:t>
      </w:r>
      <w:r w:rsidRPr="005307A3">
        <w:t>)</w:t>
      </w:r>
    </w:p>
    <w:p w14:paraId="38E49DF9" w14:textId="2EE6A1D3" w:rsidR="00334A91" w:rsidRPr="005307A3" w:rsidRDefault="00334A91" w:rsidP="00334A91">
      <w:pPr>
        <w:pStyle w:val="B1"/>
        <w:ind w:firstLine="0"/>
        <w:contextualSpacing/>
      </w:pPr>
      <w:r>
        <w:t xml:space="preserve">Byte 2, </w:t>
      </w:r>
      <w:r w:rsidRPr="005307A3">
        <w:t>additional information</w:t>
      </w:r>
      <w:r>
        <w:t>:</w:t>
      </w:r>
      <w:r>
        <w:tab/>
      </w:r>
      <w:r w:rsidRPr="005307A3">
        <w:t>'</w:t>
      </w:r>
      <w:r>
        <w:t>4</w:t>
      </w:r>
      <w:r w:rsidRPr="005307A3">
        <w:t xml:space="preserve">1' </w:t>
      </w:r>
      <w:r>
        <w:t>(</w:t>
      </w:r>
      <w:r w:rsidRPr="00265526">
        <w:t>Result of a manual CAG selection</w:t>
      </w:r>
      <w:r>
        <w:t>)</w:t>
      </w:r>
    </w:p>
    <w:p w14:paraId="358D2C07" w14:textId="77777777" w:rsidR="00334A91" w:rsidRDefault="00334A91" w:rsidP="00334A91">
      <w:pPr>
        <w:pStyle w:val="B1"/>
        <w:contextualSpacing/>
      </w:pPr>
      <w:r>
        <w:t>CAG information list:</w:t>
      </w:r>
    </w:p>
    <w:p w14:paraId="03DEE8D4" w14:textId="77777777" w:rsidR="00334A91" w:rsidRDefault="00334A91" w:rsidP="00334A91">
      <w:pPr>
        <w:pStyle w:val="B1"/>
        <w:contextualSpacing/>
      </w:pPr>
      <w:r>
        <w:tab/>
        <w:t>One CAG IDs for MCC = 244, MNC = 083</w:t>
      </w:r>
    </w:p>
    <w:p w14:paraId="1996D027" w14:textId="60DAE382" w:rsidR="00334A91" w:rsidRDefault="00334A91" w:rsidP="00334A91">
      <w:pPr>
        <w:pStyle w:val="B1"/>
        <w:ind w:firstLine="0"/>
        <w:contextualSpacing/>
      </w:pPr>
      <w:r>
        <w:t>Ignore 'CAG only' bit = false</w:t>
      </w:r>
    </w:p>
    <w:p w14:paraId="49BC386A" w14:textId="77777777" w:rsidR="00334A91" w:rsidRDefault="00334A91" w:rsidP="00334A91">
      <w:pPr>
        <w:pStyle w:val="B1"/>
        <w:ind w:firstLine="0"/>
        <w:contextualSpacing/>
      </w:pPr>
      <w:r>
        <w:t>'CAG only' bit = true</w:t>
      </w:r>
    </w:p>
    <w:p w14:paraId="54CD28F3" w14:textId="77777777" w:rsidR="00334A91" w:rsidRDefault="00334A91" w:rsidP="00334A91">
      <w:pPr>
        <w:pStyle w:val="B1"/>
        <w:contextualSpacing/>
      </w:pPr>
      <w:r>
        <w:tab/>
        <w:t>CAG ID:</w:t>
      </w:r>
      <w:r>
        <w:tab/>
        <w:t>00 00 00 02</w:t>
      </w:r>
    </w:p>
    <w:p w14:paraId="5DA8E870" w14:textId="77777777" w:rsidR="00334A91" w:rsidRDefault="00334A91" w:rsidP="00334A91">
      <w:pPr>
        <w:pStyle w:val="B1"/>
        <w:contextualSpacing/>
      </w:pPr>
      <w:r>
        <w:t>CAG Human-readable network name list:</w:t>
      </w:r>
    </w:p>
    <w:p w14:paraId="33E9FBB0" w14:textId="77777777" w:rsidR="00334A91" w:rsidRDefault="00334A91" w:rsidP="00334A91">
      <w:pPr>
        <w:pStyle w:val="B1"/>
        <w:contextualSpacing/>
      </w:pPr>
      <w:r>
        <w:tab/>
        <w:t>Only one CAG Human-readable network name in the list</w:t>
      </w:r>
    </w:p>
    <w:p w14:paraId="3269511A" w14:textId="77777777" w:rsidR="00334A91" w:rsidRDefault="00334A91" w:rsidP="00334A91">
      <w:pPr>
        <w:pStyle w:val="B1"/>
      </w:pPr>
      <w:r>
        <w:tab/>
        <w:t>CAG Human-readable network name:</w:t>
      </w:r>
      <w:r>
        <w:tab/>
      </w:r>
      <w:r w:rsidRPr="00AF6740">
        <w:t>'</w:t>
      </w:r>
      <w:r>
        <w:t>CAG-00000002</w:t>
      </w:r>
      <w:r w:rsidRPr="00AF6740">
        <w:t>'</w:t>
      </w:r>
    </w:p>
    <w:p w14:paraId="0D5914D6" w14:textId="77777777" w:rsidR="00334A91" w:rsidRDefault="00334A91" w:rsidP="00334A91">
      <w:pPr>
        <w:pStyle w:val="B1"/>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B08221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D8106AC" w14:textId="77777777" w:rsidR="00334A91" w:rsidRPr="00A8795B" w:rsidRDefault="00334A91" w:rsidP="00AC3D95">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49E9BF6A" w14:textId="77777777" w:rsidR="00334A91" w:rsidRPr="00A8795B" w:rsidRDefault="00334A91" w:rsidP="00AC3D95">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27611190" w14:textId="77777777" w:rsidR="00334A91" w:rsidRPr="008E3401" w:rsidRDefault="00334A91" w:rsidP="00AC3D95">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51EB82CD"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5305C2DF"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F11BB08"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640E97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3493F9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1A4B85"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7CFECD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EBE7F9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7D31FBF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19BA4A6" w14:textId="77777777" w:rsidR="00334A91" w:rsidRPr="008E3401" w:rsidRDefault="00334A91" w:rsidP="00AC3D95">
            <w:pPr>
              <w:pStyle w:val="TAC"/>
            </w:pPr>
            <w:r w:rsidRPr="008E3401">
              <w:t>0A</w:t>
            </w:r>
          </w:p>
        </w:tc>
      </w:tr>
      <w:tr w:rsidR="00334A91" w:rsidRPr="005307A3" w14:paraId="4A595E64" w14:textId="77777777" w:rsidTr="00AC3D95">
        <w:trPr>
          <w:jc w:val="center"/>
        </w:trPr>
        <w:tc>
          <w:tcPr>
            <w:tcW w:w="1134" w:type="dxa"/>
            <w:tcBorders>
              <w:top w:val="single" w:sz="4" w:space="0" w:color="auto"/>
              <w:right w:val="single" w:sz="4" w:space="0" w:color="auto"/>
            </w:tcBorders>
          </w:tcPr>
          <w:p w14:paraId="12107F29"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EB0CAE" w14:textId="77777777" w:rsidR="00334A91" w:rsidRPr="00A8795B" w:rsidRDefault="00334A91" w:rsidP="00AC3D95">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5D523F4F"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7539A3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D4FBB4C"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16D1167F" w14:textId="77777777" w:rsidR="00334A91" w:rsidRPr="00A8795B" w:rsidRDefault="00334A91" w:rsidP="00AC3D95">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6E58CF57" w14:textId="77777777" w:rsidR="00334A91" w:rsidRPr="008E3401" w:rsidRDefault="00334A91" w:rsidP="00AC3D95">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60172833"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736E266F"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3C55E78"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5C5FC09"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762A1F6" w14:textId="4856D37C"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5DEC3926" w14:textId="77777777" w:rsidR="00334A91" w:rsidRPr="008E3401" w:rsidRDefault="00334A91" w:rsidP="00AC3D95">
            <w:pPr>
              <w:pStyle w:val="TAC"/>
            </w:pPr>
            <w:r w:rsidRPr="008E3401">
              <w:t>00</w:t>
            </w:r>
          </w:p>
        </w:tc>
      </w:tr>
      <w:tr w:rsidR="00334A91" w:rsidRPr="005307A3" w14:paraId="0E723779" w14:textId="77777777" w:rsidTr="00AC3D95">
        <w:trPr>
          <w:jc w:val="center"/>
        </w:trPr>
        <w:tc>
          <w:tcPr>
            <w:tcW w:w="1134" w:type="dxa"/>
            <w:tcBorders>
              <w:right w:val="single" w:sz="4" w:space="0" w:color="auto"/>
            </w:tcBorders>
          </w:tcPr>
          <w:p w14:paraId="6186F845"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1EF5605" w14:textId="77777777" w:rsidR="00334A91" w:rsidRPr="00A8795B" w:rsidRDefault="00334A91" w:rsidP="00AC3D95">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25C3C753"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62C275E5"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931BB9D" w14:textId="77777777" w:rsidR="00334A91" w:rsidRPr="008E3401" w:rsidRDefault="00334A91" w:rsidP="00AC3D95">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63F765AD" w14:textId="77777777" w:rsidR="00334A91" w:rsidRPr="00A8795B"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2504906A" w14:textId="77777777" w:rsidR="00334A91" w:rsidRPr="008E3401" w:rsidRDefault="00334A91" w:rsidP="00AC3D95">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B2501EF" w14:textId="77777777" w:rsidR="00334A91" w:rsidRPr="008E3401" w:rsidRDefault="00334A91" w:rsidP="00AC3D95">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15C7F5FC"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333474F4"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E77752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7D6421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01B16B68" w14:textId="77777777" w:rsidR="00334A91" w:rsidRPr="008E3401" w:rsidRDefault="00334A91" w:rsidP="00AC3D95">
            <w:pPr>
              <w:pStyle w:val="TAC"/>
            </w:pPr>
            <w:r w:rsidRPr="008E3401">
              <w:t>30</w:t>
            </w:r>
          </w:p>
        </w:tc>
      </w:tr>
      <w:tr w:rsidR="00334A91" w:rsidRPr="005307A3" w14:paraId="303948F2" w14:textId="77777777" w:rsidTr="00AC3D95">
        <w:trPr>
          <w:jc w:val="center"/>
        </w:trPr>
        <w:tc>
          <w:tcPr>
            <w:tcW w:w="1134" w:type="dxa"/>
            <w:tcBorders>
              <w:right w:val="single" w:sz="4" w:space="0" w:color="auto"/>
            </w:tcBorders>
          </w:tcPr>
          <w:p w14:paraId="4EC6C366"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A42F181"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3537A659"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2F57EEC"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F12EE5E"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44F3C53"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4ECA347D" w14:textId="77777777" w:rsidR="00334A91" w:rsidRPr="00A8795B"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E4C6E4F" w14:textId="77777777" w:rsidR="00334A91" w:rsidRPr="008E3401" w:rsidRDefault="00334A91" w:rsidP="00AC3D95">
            <w:pPr>
              <w:pStyle w:val="TAC"/>
            </w:pPr>
            <w:r w:rsidRPr="008E3401">
              <w:t>32</w:t>
            </w:r>
          </w:p>
        </w:tc>
        <w:tc>
          <w:tcPr>
            <w:tcW w:w="567" w:type="dxa"/>
            <w:tcBorders>
              <w:top w:val="single" w:sz="4" w:space="0" w:color="auto"/>
              <w:left w:val="single" w:sz="4" w:space="0" w:color="auto"/>
            </w:tcBorders>
          </w:tcPr>
          <w:p w14:paraId="1530B0CE" w14:textId="77777777" w:rsidR="00334A91" w:rsidRPr="008E3401" w:rsidRDefault="00334A91" w:rsidP="00AC3D95">
            <w:pPr>
              <w:pStyle w:val="TAC"/>
            </w:pPr>
          </w:p>
        </w:tc>
        <w:tc>
          <w:tcPr>
            <w:tcW w:w="567" w:type="dxa"/>
            <w:tcBorders>
              <w:top w:val="single" w:sz="4" w:space="0" w:color="auto"/>
            </w:tcBorders>
          </w:tcPr>
          <w:p w14:paraId="07FB9C17" w14:textId="77777777" w:rsidR="00334A91" w:rsidRPr="008E3401" w:rsidRDefault="00334A91" w:rsidP="00AC3D95">
            <w:pPr>
              <w:pStyle w:val="TAC"/>
            </w:pPr>
          </w:p>
        </w:tc>
        <w:tc>
          <w:tcPr>
            <w:tcW w:w="567" w:type="dxa"/>
            <w:tcBorders>
              <w:top w:val="single" w:sz="4" w:space="0" w:color="auto"/>
            </w:tcBorders>
          </w:tcPr>
          <w:p w14:paraId="5A9FDC3F" w14:textId="77777777" w:rsidR="00334A91" w:rsidRPr="008E3401" w:rsidRDefault="00334A91" w:rsidP="00AC3D95">
            <w:pPr>
              <w:pStyle w:val="TAC"/>
            </w:pPr>
          </w:p>
        </w:tc>
        <w:tc>
          <w:tcPr>
            <w:tcW w:w="567" w:type="dxa"/>
            <w:tcBorders>
              <w:top w:val="single" w:sz="4" w:space="0" w:color="auto"/>
            </w:tcBorders>
          </w:tcPr>
          <w:p w14:paraId="41D13813" w14:textId="77777777" w:rsidR="00334A91" w:rsidRPr="008E3401" w:rsidRDefault="00334A91" w:rsidP="00AC3D95">
            <w:pPr>
              <w:pStyle w:val="TAC"/>
            </w:pPr>
          </w:p>
        </w:tc>
        <w:tc>
          <w:tcPr>
            <w:tcW w:w="567" w:type="dxa"/>
            <w:tcBorders>
              <w:top w:val="single" w:sz="4" w:space="0" w:color="auto"/>
            </w:tcBorders>
          </w:tcPr>
          <w:p w14:paraId="12610CEB" w14:textId="77777777" w:rsidR="00334A91" w:rsidRPr="008E3401" w:rsidRDefault="00334A91" w:rsidP="00AC3D95">
            <w:pPr>
              <w:pStyle w:val="TAC"/>
            </w:pPr>
          </w:p>
        </w:tc>
      </w:tr>
    </w:tbl>
    <w:p w14:paraId="20B040E3" w14:textId="77777777" w:rsidR="00334A91" w:rsidRPr="005307A3" w:rsidRDefault="00334A91" w:rsidP="00334A91"/>
    <w:p w14:paraId="24B5F731" w14:textId="77777777" w:rsidR="00334A91" w:rsidRPr="005307A3" w:rsidRDefault="00334A91" w:rsidP="00334A91">
      <w:r w:rsidRPr="005307A3">
        <w:t xml:space="preserve">EVENT DOWNLOAD – </w:t>
      </w:r>
      <w:r>
        <w:t>CAG</w:t>
      </w:r>
      <w:r w:rsidRPr="005307A3">
        <w:t xml:space="preserve"> CELL SELECTION 1.1.</w:t>
      </w:r>
      <w:r>
        <w:t>3B</w:t>
      </w:r>
    </w:p>
    <w:p w14:paraId="73D8EB83" w14:textId="77777777" w:rsidR="00334A91" w:rsidRPr="005307A3" w:rsidRDefault="00334A91" w:rsidP="00334A91">
      <w:r w:rsidRPr="005307A3">
        <w:lastRenderedPageBreak/>
        <w:t>Logically:</w:t>
      </w:r>
    </w:p>
    <w:p w14:paraId="63D00330" w14:textId="77777777" w:rsidR="00334A91" w:rsidRPr="005307A3" w:rsidRDefault="00334A91" w:rsidP="00334A91">
      <w:pPr>
        <w:pStyle w:val="B1"/>
        <w:contextualSpacing/>
      </w:pPr>
      <w:r w:rsidRPr="005307A3">
        <w:t>Event list</w:t>
      </w:r>
      <w:r>
        <w:t>:</w:t>
      </w:r>
    </w:p>
    <w:p w14:paraId="3E17395B"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1C0027A3" w14:textId="77777777" w:rsidR="00334A91" w:rsidRPr="00E36038" w:rsidRDefault="00334A91" w:rsidP="00334A91">
      <w:pPr>
        <w:pStyle w:val="B1"/>
        <w:contextualSpacing/>
      </w:pPr>
      <w:r w:rsidRPr="00E36038">
        <w:t>Device identities</w:t>
      </w:r>
    </w:p>
    <w:p w14:paraId="4CFD47F2" w14:textId="77777777" w:rsidR="00334A91" w:rsidRPr="00E36038" w:rsidRDefault="00334A91" w:rsidP="00334A91">
      <w:pPr>
        <w:pStyle w:val="B1"/>
        <w:contextualSpacing/>
      </w:pPr>
      <w:r w:rsidRPr="00E36038">
        <w:tab/>
        <w:t>Source device:</w:t>
      </w:r>
      <w:r w:rsidRPr="00E36038">
        <w:tab/>
      </w:r>
      <w:r>
        <w:tab/>
      </w:r>
      <w:r w:rsidRPr="00E36038">
        <w:t>Network</w:t>
      </w:r>
    </w:p>
    <w:p w14:paraId="2BBDDD71" w14:textId="77777777" w:rsidR="00334A91" w:rsidRPr="00E36038" w:rsidRDefault="00334A91" w:rsidP="00334A91">
      <w:pPr>
        <w:pStyle w:val="B1"/>
        <w:contextualSpacing/>
      </w:pPr>
      <w:r w:rsidRPr="00E36038">
        <w:tab/>
        <w:t>Destination device:</w:t>
      </w:r>
      <w:r w:rsidRPr="00E36038">
        <w:tab/>
        <w:t>UICC</w:t>
      </w:r>
    </w:p>
    <w:p w14:paraId="2DE4F951" w14:textId="77777777" w:rsidR="00334A91" w:rsidRPr="005307A3" w:rsidRDefault="00334A91" w:rsidP="00334A91">
      <w:pPr>
        <w:pStyle w:val="B1"/>
        <w:contextualSpacing/>
      </w:pPr>
      <w:r w:rsidRPr="005307A3">
        <w:t>Access Technology</w:t>
      </w:r>
    </w:p>
    <w:p w14:paraId="443D53EB" w14:textId="77777777" w:rsidR="00334A91" w:rsidRPr="005307A3" w:rsidRDefault="00334A91" w:rsidP="00334A91">
      <w:pPr>
        <w:pStyle w:val="B1"/>
        <w:contextualSpacing/>
      </w:pPr>
      <w:r w:rsidRPr="005307A3">
        <w:tab/>
        <w:t>Technology:</w:t>
      </w:r>
      <w:r w:rsidRPr="005307A3">
        <w:tab/>
      </w:r>
      <w:r>
        <w:tab/>
      </w:r>
      <w:r>
        <w:tab/>
      </w:r>
      <w:r w:rsidRPr="00265526">
        <w:t>3GPP NG-RAN</w:t>
      </w:r>
    </w:p>
    <w:p w14:paraId="7FC940C0" w14:textId="77777777" w:rsidR="00334A91" w:rsidRDefault="00334A91" w:rsidP="00334A91">
      <w:pPr>
        <w:pStyle w:val="B1"/>
        <w:contextualSpacing/>
      </w:pPr>
      <w:r>
        <w:t>CAG</w:t>
      </w:r>
      <w:r w:rsidRPr="005307A3">
        <w:t xml:space="preserve"> Cell selection status:</w:t>
      </w:r>
      <w:r w:rsidRPr="005307A3">
        <w:tab/>
      </w:r>
    </w:p>
    <w:p w14:paraId="66C5F28B" w14:textId="77777777" w:rsidR="00334A91" w:rsidRDefault="00334A91" w:rsidP="00334A91">
      <w:pPr>
        <w:pStyle w:val="B1"/>
        <w:contextualSpacing/>
      </w:pPr>
      <w:r w:rsidRPr="005307A3">
        <w:tab/>
        <w:t>Byte 1</w:t>
      </w:r>
      <w:r>
        <w:t>, general information:</w:t>
      </w:r>
      <w:r w:rsidRPr="005307A3">
        <w:t xml:space="preserve"> '01' (</w:t>
      </w:r>
      <w:r>
        <w:t>camped on a CAG cell</w:t>
      </w:r>
      <w:r w:rsidRPr="005307A3">
        <w:t>)</w:t>
      </w:r>
    </w:p>
    <w:p w14:paraId="52F6B4CF" w14:textId="77777777" w:rsidR="00334A91" w:rsidRPr="005307A3" w:rsidRDefault="00334A91" w:rsidP="00334A91">
      <w:pPr>
        <w:pStyle w:val="B1"/>
        <w:contextualSpacing/>
      </w:pPr>
      <w:r>
        <w:t xml:space="preserve">Byte 2, no </w:t>
      </w:r>
      <w:r w:rsidRPr="005307A3">
        <w:t>additional information</w:t>
      </w:r>
      <w:r>
        <w:t xml:space="preserve">: </w:t>
      </w:r>
      <w:r w:rsidRPr="005307A3">
        <w:t>'</w:t>
      </w:r>
      <w:r>
        <w:t>00</w:t>
      </w:r>
      <w:r w:rsidRPr="005307A3">
        <w:t>'</w:t>
      </w:r>
    </w:p>
    <w:p w14:paraId="5D833BC5" w14:textId="77777777" w:rsidR="00334A91" w:rsidRDefault="00334A91" w:rsidP="00334A91">
      <w:pPr>
        <w:pStyle w:val="B1"/>
        <w:contextualSpacing/>
      </w:pPr>
      <w:r>
        <w:t>CAG information list:</w:t>
      </w:r>
    </w:p>
    <w:p w14:paraId="0E98D4DA" w14:textId="77777777" w:rsidR="00334A91" w:rsidRDefault="00334A91" w:rsidP="00334A91">
      <w:pPr>
        <w:pStyle w:val="B1"/>
        <w:contextualSpacing/>
      </w:pPr>
      <w:r>
        <w:tab/>
        <w:t>One CAG IDs for MCC = 244, MNC = 083</w:t>
      </w:r>
    </w:p>
    <w:p w14:paraId="182A7255" w14:textId="45FC0D0B" w:rsidR="00334A91" w:rsidRDefault="00334A91" w:rsidP="00334A91">
      <w:pPr>
        <w:pStyle w:val="B1"/>
        <w:contextualSpacing/>
      </w:pPr>
      <w:r>
        <w:t>Ignore 'CAG only' bit = false</w:t>
      </w:r>
    </w:p>
    <w:p w14:paraId="2F70F721" w14:textId="77777777" w:rsidR="00334A91" w:rsidRDefault="00334A91" w:rsidP="00334A91">
      <w:pPr>
        <w:pStyle w:val="B1"/>
        <w:contextualSpacing/>
      </w:pPr>
      <w:r>
        <w:t>'CAG only' bit = true</w:t>
      </w:r>
    </w:p>
    <w:p w14:paraId="1BC57512" w14:textId="77777777" w:rsidR="00334A91" w:rsidRDefault="00334A91" w:rsidP="00334A91">
      <w:pPr>
        <w:pStyle w:val="B1"/>
        <w:contextualSpacing/>
      </w:pPr>
      <w:r>
        <w:tab/>
        <w:t>CAG ID:</w:t>
      </w:r>
      <w:r>
        <w:tab/>
        <w:t>00 00 00 02</w:t>
      </w:r>
    </w:p>
    <w:p w14:paraId="01290358" w14:textId="77777777" w:rsidR="00334A91" w:rsidRDefault="00334A91" w:rsidP="00334A91">
      <w:pPr>
        <w:pStyle w:val="B1"/>
        <w:contextualSpacing/>
      </w:pPr>
      <w:r>
        <w:t>CAG Human-readable network name list</w:t>
      </w:r>
    </w:p>
    <w:p w14:paraId="1D71E53E" w14:textId="77777777" w:rsidR="00334A91" w:rsidRDefault="00334A91" w:rsidP="00334A91">
      <w:pPr>
        <w:pStyle w:val="B1"/>
        <w:contextualSpacing/>
      </w:pPr>
      <w:r>
        <w:tab/>
        <w:t>Only one CAG Human-readable network name in the list</w:t>
      </w:r>
    </w:p>
    <w:p w14:paraId="35743DB0" w14:textId="77777777" w:rsidR="00334A91" w:rsidRDefault="00334A91" w:rsidP="00334A91">
      <w:pPr>
        <w:pStyle w:val="B1"/>
      </w:pPr>
      <w:r>
        <w:tab/>
        <w:t>CAG Human-readable network name:</w:t>
      </w:r>
      <w:r>
        <w:tab/>
      </w:r>
      <w:r w:rsidRPr="00AF6740">
        <w:t>'</w:t>
      </w:r>
      <w:r>
        <w:t>CAG-00000002</w:t>
      </w:r>
      <w:r w:rsidRPr="00AF6740">
        <w:t>'</w:t>
      </w:r>
    </w:p>
    <w:p w14:paraId="476F56D3" w14:textId="77777777" w:rsidR="00334A91"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FEBE4B7"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562C28F" w14:textId="77777777" w:rsidR="00334A91" w:rsidRPr="008E3401" w:rsidRDefault="00334A91" w:rsidP="00AC3D95">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08CE9CA1" w14:textId="77777777" w:rsidR="00334A91" w:rsidRPr="005307A3" w:rsidRDefault="00334A91" w:rsidP="00AC3D95">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95B7432" w14:textId="77777777" w:rsidR="00334A91" w:rsidRPr="005307A3" w:rsidRDefault="00334A91" w:rsidP="00AC3D95">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4485ACB5" w14:textId="77777777" w:rsidR="00334A91" w:rsidRPr="005307A3" w:rsidRDefault="00334A91"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F700C"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BA6376" w14:textId="77777777" w:rsidR="00334A91" w:rsidRPr="005307A3" w:rsidRDefault="00334A91" w:rsidP="00AC3D95">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04867D5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821891"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F5367D"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381BA5"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8978A8" w14:textId="77777777" w:rsidR="00334A91" w:rsidRPr="005307A3" w:rsidRDefault="00334A91"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8E6BE9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98BFB" w14:textId="77777777" w:rsidR="00334A91" w:rsidRPr="005307A3" w:rsidRDefault="00334A91" w:rsidP="00AC3D95">
            <w:pPr>
              <w:pStyle w:val="TAC"/>
            </w:pPr>
            <w:r>
              <w:t>0A</w:t>
            </w:r>
          </w:p>
        </w:tc>
      </w:tr>
      <w:tr w:rsidR="00334A91" w:rsidRPr="005307A3" w14:paraId="09C0D440" w14:textId="77777777" w:rsidTr="00AC3D95">
        <w:trPr>
          <w:jc w:val="center"/>
        </w:trPr>
        <w:tc>
          <w:tcPr>
            <w:tcW w:w="1134" w:type="dxa"/>
            <w:tcBorders>
              <w:top w:val="single" w:sz="4" w:space="0" w:color="auto"/>
              <w:right w:val="single" w:sz="4" w:space="0" w:color="auto"/>
            </w:tcBorders>
          </w:tcPr>
          <w:p w14:paraId="07B213BB"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5AB98D7" w14:textId="77777777" w:rsidR="00334A91" w:rsidRPr="005307A3" w:rsidRDefault="00334A91" w:rsidP="00AC3D95">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33135AE1" w14:textId="77777777" w:rsidR="00334A91" w:rsidRPr="005307A3" w:rsidRDefault="00334A91" w:rsidP="00AC3D95">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08923D5D" w14:textId="77777777" w:rsidR="00334A91" w:rsidRPr="005307A3" w:rsidRDefault="00334A91" w:rsidP="00AC3D95">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6D48C12B" w14:textId="77777777" w:rsidR="00334A91" w:rsidRPr="009A3622"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278B28" w14:textId="77777777" w:rsidR="00334A91" w:rsidRPr="005307A3" w:rsidRDefault="00334A91" w:rsidP="00AC3D95">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57122CCF" w14:textId="77777777" w:rsidR="00334A91" w:rsidRPr="005307A3" w:rsidRDefault="00334A91"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6F4DF2A3" w14:textId="77777777" w:rsidR="00334A91" w:rsidRPr="005307A3" w:rsidRDefault="00334A91"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C625792" w14:textId="77777777" w:rsidR="00334A91" w:rsidRPr="005307A3" w:rsidRDefault="00334A91"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03C6355D" w14:textId="77777777" w:rsidR="00334A91" w:rsidRPr="005307A3" w:rsidRDefault="00334A91"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9E289" w14:textId="77777777" w:rsidR="00334A91" w:rsidRPr="005307A3" w:rsidRDefault="00334A91"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E7492FD" w14:textId="718D4665" w:rsidR="00334A91" w:rsidRPr="005307A3" w:rsidRDefault="00334A91"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37B8FF" w14:textId="77777777" w:rsidR="00334A91" w:rsidRPr="005307A3" w:rsidRDefault="00334A91" w:rsidP="00AC3D95">
            <w:pPr>
              <w:pStyle w:val="TAC"/>
            </w:pPr>
            <w:r>
              <w:t>00</w:t>
            </w:r>
          </w:p>
        </w:tc>
      </w:tr>
      <w:tr w:rsidR="00334A91" w:rsidRPr="005307A3" w14:paraId="0116B59E" w14:textId="77777777" w:rsidTr="00AC3D95">
        <w:trPr>
          <w:jc w:val="center"/>
        </w:trPr>
        <w:tc>
          <w:tcPr>
            <w:tcW w:w="1134" w:type="dxa"/>
            <w:tcBorders>
              <w:right w:val="single" w:sz="4" w:space="0" w:color="auto"/>
            </w:tcBorders>
          </w:tcPr>
          <w:p w14:paraId="459B44E9"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70AF782E"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6A27F3D"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2F80AD1" w14:textId="77777777" w:rsidR="00334A91" w:rsidRPr="005307A3" w:rsidRDefault="00334A91"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C3F4F4" w14:textId="77777777" w:rsidR="00334A91" w:rsidRPr="0081223E" w:rsidRDefault="00334A91" w:rsidP="00AC3D95">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68990663" w14:textId="77777777" w:rsidR="00334A91" w:rsidRPr="005307A3"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5196E452" w14:textId="77777777" w:rsidR="00334A91" w:rsidRPr="009A3622" w:rsidRDefault="00334A91" w:rsidP="00AC3D95">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24C20E42" w14:textId="77777777" w:rsidR="00334A91" w:rsidRPr="005307A3" w:rsidRDefault="00334A91"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3A9C61B" w14:textId="77777777" w:rsidR="00334A91" w:rsidRPr="005307A3" w:rsidRDefault="00334A91"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6321C243" w14:textId="77777777" w:rsidR="00334A91" w:rsidRPr="005307A3" w:rsidRDefault="00334A91"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12676FB" w14:textId="77777777" w:rsidR="00334A91" w:rsidRPr="005307A3" w:rsidRDefault="00334A91"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5BAF5193" w14:textId="77777777" w:rsidR="00334A91" w:rsidRPr="009A3622" w:rsidRDefault="00334A91"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6FD95ECC" w14:textId="77777777" w:rsidR="00334A91" w:rsidRPr="005307A3" w:rsidRDefault="00334A91" w:rsidP="00AC3D95">
            <w:pPr>
              <w:pStyle w:val="TAC"/>
            </w:pPr>
            <w:r>
              <w:t>30</w:t>
            </w:r>
          </w:p>
        </w:tc>
      </w:tr>
      <w:tr w:rsidR="00334A91" w:rsidRPr="005307A3" w14:paraId="33089513" w14:textId="77777777" w:rsidTr="00AC3D95">
        <w:trPr>
          <w:jc w:val="center"/>
        </w:trPr>
        <w:tc>
          <w:tcPr>
            <w:tcW w:w="1134" w:type="dxa"/>
            <w:tcBorders>
              <w:right w:val="single" w:sz="4" w:space="0" w:color="auto"/>
            </w:tcBorders>
          </w:tcPr>
          <w:p w14:paraId="5F422B77"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88A4F7F"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D188338"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06ECB24"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5740F13" w14:textId="77777777" w:rsidR="00334A91" w:rsidRPr="009A3622" w:rsidRDefault="00334A91" w:rsidP="00AC3D95">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3073346E"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EAF2259" w14:textId="77777777" w:rsidR="00334A91" w:rsidRPr="009A3622" w:rsidRDefault="00334A91" w:rsidP="00AC3D95">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2FC587A0" w14:textId="77777777" w:rsidR="00334A91" w:rsidRPr="005307A3" w:rsidRDefault="00334A91" w:rsidP="00AC3D95">
            <w:pPr>
              <w:pStyle w:val="TAC"/>
            </w:pPr>
            <w:r>
              <w:t>32</w:t>
            </w:r>
          </w:p>
        </w:tc>
        <w:tc>
          <w:tcPr>
            <w:tcW w:w="567" w:type="dxa"/>
            <w:tcBorders>
              <w:top w:val="single" w:sz="4" w:space="0" w:color="auto"/>
              <w:left w:val="single" w:sz="4" w:space="0" w:color="auto"/>
            </w:tcBorders>
          </w:tcPr>
          <w:p w14:paraId="47F0D00E" w14:textId="77777777" w:rsidR="00334A91" w:rsidRPr="005307A3" w:rsidRDefault="00334A91" w:rsidP="00AC3D95">
            <w:pPr>
              <w:pStyle w:val="TAC"/>
            </w:pPr>
          </w:p>
        </w:tc>
        <w:tc>
          <w:tcPr>
            <w:tcW w:w="567" w:type="dxa"/>
            <w:tcBorders>
              <w:top w:val="single" w:sz="4" w:space="0" w:color="auto"/>
            </w:tcBorders>
          </w:tcPr>
          <w:p w14:paraId="7C6A7523" w14:textId="77777777" w:rsidR="00334A91" w:rsidRPr="005307A3" w:rsidRDefault="00334A91" w:rsidP="00AC3D95">
            <w:pPr>
              <w:pStyle w:val="TAC"/>
            </w:pPr>
          </w:p>
        </w:tc>
        <w:tc>
          <w:tcPr>
            <w:tcW w:w="567" w:type="dxa"/>
            <w:tcBorders>
              <w:top w:val="single" w:sz="4" w:space="0" w:color="auto"/>
            </w:tcBorders>
          </w:tcPr>
          <w:p w14:paraId="1B1CA791" w14:textId="77777777" w:rsidR="00334A91" w:rsidRPr="005307A3" w:rsidRDefault="00334A91" w:rsidP="00AC3D95">
            <w:pPr>
              <w:pStyle w:val="TAC"/>
            </w:pPr>
          </w:p>
        </w:tc>
        <w:tc>
          <w:tcPr>
            <w:tcW w:w="567" w:type="dxa"/>
            <w:tcBorders>
              <w:top w:val="single" w:sz="4" w:space="0" w:color="auto"/>
            </w:tcBorders>
          </w:tcPr>
          <w:p w14:paraId="3555363A" w14:textId="77777777" w:rsidR="00334A91" w:rsidRPr="009A3622" w:rsidRDefault="00334A91" w:rsidP="00AC3D95">
            <w:pPr>
              <w:pStyle w:val="TAC"/>
            </w:pPr>
          </w:p>
        </w:tc>
        <w:tc>
          <w:tcPr>
            <w:tcW w:w="567" w:type="dxa"/>
            <w:tcBorders>
              <w:top w:val="single" w:sz="4" w:space="0" w:color="auto"/>
            </w:tcBorders>
          </w:tcPr>
          <w:p w14:paraId="210E0CAA" w14:textId="77777777" w:rsidR="00334A91" w:rsidRPr="005307A3" w:rsidRDefault="00334A91" w:rsidP="00AC3D95">
            <w:pPr>
              <w:pStyle w:val="TAC"/>
            </w:pPr>
          </w:p>
        </w:tc>
      </w:tr>
    </w:tbl>
    <w:p w14:paraId="6B4BC008" w14:textId="0308B275" w:rsidR="00334A91" w:rsidRPr="00362A36" w:rsidRDefault="00334A91" w:rsidP="00334A91"/>
    <w:p w14:paraId="24E43CB1" w14:textId="41188A0D" w:rsidR="0003593A" w:rsidRPr="005307A3" w:rsidRDefault="0003593A" w:rsidP="0003593A">
      <w:pPr>
        <w:pStyle w:val="Heading6"/>
      </w:pPr>
      <w:r w:rsidRPr="005307A3">
        <w:t>27.22</w:t>
      </w:r>
      <w:r>
        <w:t>.7.22</w:t>
      </w:r>
      <w:r w:rsidRPr="005307A3">
        <w:t>.1.5</w:t>
      </w:r>
      <w:r w:rsidRPr="005307A3">
        <w:tab/>
        <w:t>Test requirement</w:t>
      </w:r>
    </w:p>
    <w:p w14:paraId="6AE27BCE" w14:textId="52D00E28" w:rsidR="0003593A" w:rsidRDefault="0003593A" w:rsidP="00A773C5">
      <w:r w:rsidRPr="005307A3">
        <w:t>The ME shall operate in the manner defined in expected sequence 1.1.</w:t>
      </w:r>
    </w:p>
    <w:p w14:paraId="24E66147" w14:textId="657FDB8C" w:rsidR="00DC59D9" w:rsidRPr="005307A3" w:rsidRDefault="00DC59D9" w:rsidP="00DC59D9">
      <w:pPr>
        <w:pStyle w:val="Heading4"/>
      </w:pPr>
      <w:r>
        <w:t>27.22.7.23</w:t>
      </w:r>
      <w:r w:rsidRPr="005307A3">
        <w:tab/>
      </w:r>
      <w:r>
        <w:t>Slices Status Change</w:t>
      </w:r>
      <w:r w:rsidRPr="005307A3">
        <w:t xml:space="preserve"> event</w:t>
      </w:r>
    </w:p>
    <w:p w14:paraId="352EA5CE" w14:textId="79A1FD2D" w:rsidR="00DC59D9" w:rsidRPr="005307A3" w:rsidRDefault="00DC59D9" w:rsidP="00DC59D9">
      <w:pPr>
        <w:pStyle w:val="Heading5"/>
      </w:pPr>
      <w:r>
        <w:t>27.22.7.23</w:t>
      </w:r>
      <w:r w:rsidRPr="005307A3">
        <w:t>.1</w:t>
      </w:r>
      <w:r w:rsidRPr="005307A3">
        <w:tab/>
      </w:r>
      <w:r>
        <w:t>Slice Status change (allowed, rejected, served slices)</w:t>
      </w:r>
    </w:p>
    <w:p w14:paraId="599B8E7A" w14:textId="3869B5C4" w:rsidR="00DC59D9" w:rsidRPr="005307A3" w:rsidRDefault="00DC59D9" w:rsidP="00DC59D9">
      <w:pPr>
        <w:pStyle w:val="Heading6"/>
      </w:pPr>
      <w:r>
        <w:t>27.22.7.23</w:t>
      </w:r>
      <w:r w:rsidRPr="005307A3">
        <w:t>.1.1</w:t>
      </w:r>
      <w:r w:rsidRPr="005307A3">
        <w:tab/>
        <w:t>Definition and applicability</w:t>
      </w:r>
    </w:p>
    <w:p w14:paraId="3FB5B277" w14:textId="77777777" w:rsidR="00DC59D9" w:rsidRPr="005307A3" w:rsidRDefault="00DC59D9" w:rsidP="00DC59D9">
      <w:r w:rsidRPr="005307A3">
        <w:t>See clause 3.2.2.</w:t>
      </w:r>
    </w:p>
    <w:p w14:paraId="388C5865" w14:textId="1E1C6DF0" w:rsidR="00DC59D9" w:rsidRPr="005307A3" w:rsidRDefault="00DC59D9" w:rsidP="00DC59D9">
      <w:pPr>
        <w:pStyle w:val="Heading6"/>
      </w:pPr>
      <w:r>
        <w:t>27.22.7.23</w:t>
      </w:r>
      <w:r w:rsidRPr="005307A3">
        <w:t>.1.2</w:t>
      </w:r>
      <w:r w:rsidRPr="005307A3">
        <w:tab/>
        <w:t>Conformance requirement</w:t>
      </w:r>
    </w:p>
    <w:p w14:paraId="7B27FA5F" w14:textId="77777777" w:rsidR="00DC59D9" w:rsidRPr="005307A3" w:rsidRDefault="00DC59D9" w:rsidP="00DC59D9">
      <w:r w:rsidRPr="005307A3">
        <w:t xml:space="preserve">The ME shall support the EVENT: </w:t>
      </w:r>
      <w:r>
        <w:t xml:space="preserve">Slices Status Change event </w:t>
      </w:r>
      <w:r w:rsidRPr="005307A3">
        <w:t>as defined in:</w:t>
      </w:r>
    </w:p>
    <w:p w14:paraId="47BD0CFE" w14:textId="77777777" w:rsidR="00DC59D9" w:rsidRPr="005307A3" w:rsidRDefault="00DC59D9" w:rsidP="00DC59D9">
      <w:pPr>
        <w:pStyle w:val="B1"/>
      </w:pPr>
      <w:r w:rsidRPr="005307A3">
        <w:t>-</w:t>
      </w:r>
      <w:r w:rsidRPr="005307A3">
        <w:tab/>
        <w:t xml:space="preserve">TS 31.111 [15] clause 4.7, clause 5.2, clause 6.4.16, clause 6.8, clause </w:t>
      </w:r>
      <w:r>
        <w:t xml:space="preserve">7.5, </w:t>
      </w:r>
      <w:r w:rsidRPr="005307A3">
        <w:t>7.5</w:t>
      </w:r>
      <w:r>
        <w:t>.27</w:t>
      </w:r>
      <w:r w:rsidRPr="005307A3">
        <w:t>, clause 8.25.</w:t>
      </w:r>
    </w:p>
    <w:p w14:paraId="3AA83721" w14:textId="2BEB5F20" w:rsidR="00DC59D9" w:rsidRPr="005307A3" w:rsidRDefault="00DC59D9" w:rsidP="00DC59D9">
      <w:pPr>
        <w:pStyle w:val="Heading6"/>
      </w:pPr>
      <w:r>
        <w:t>27.22.7.23</w:t>
      </w:r>
      <w:r w:rsidRPr="005307A3">
        <w:t>.1.3</w:t>
      </w:r>
      <w:r w:rsidRPr="005307A3">
        <w:tab/>
        <w:t>Test purpose</w:t>
      </w:r>
    </w:p>
    <w:p w14:paraId="6257B212" w14:textId="77777777" w:rsidR="00DC59D9" w:rsidRPr="005307A3" w:rsidRDefault="00DC59D9" w:rsidP="00DC59D9">
      <w:r w:rsidRPr="005307A3">
        <w:t xml:space="preserve">To verify that the ME informs the UICC that an Event: </w:t>
      </w:r>
      <w:r>
        <w:t>Slices status change</w:t>
      </w:r>
      <w:r w:rsidRPr="005307A3">
        <w:t xml:space="preserve"> has occurred using the ENVELOPE (EVENT DOWNLOAD </w:t>
      </w:r>
      <w:r>
        <w:t>–</w:t>
      </w:r>
      <w:r w:rsidRPr="005307A3">
        <w:t xml:space="preserve"> </w:t>
      </w:r>
      <w:r>
        <w:t>Slices status</w:t>
      </w:r>
      <w:r w:rsidRPr="005307A3">
        <w:t xml:space="preserve">) command when the ME detects a change in </w:t>
      </w:r>
      <w:r w:rsidRPr="00DF0AD9">
        <w:t xml:space="preserve">any S-NSSAI status (S-NSSAI included to or removed from Rejected </w:t>
      </w:r>
      <w:r>
        <w:t>S</w:t>
      </w:r>
      <w:r w:rsidRPr="00DF0AD9">
        <w:t xml:space="preserve">-NSSAI, Allowed </w:t>
      </w:r>
      <w:r>
        <w:t>S-</w:t>
      </w:r>
      <w:r w:rsidRPr="00DF0AD9">
        <w:t xml:space="preserve">NSSAI , Served </w:t>
      </w:r>
      <w:r>
        <w:t>S</w:t>
      </w:r>
      <w:r w:rsidRPr="00DF0AD9">
        <w:t>-NSSAI , partially allowed or partially rejected slice(s) list)</w:t>
      </w:r>
      <w:r w:rsidRPr="005307A3">
        <w:t>.</w:t>
      </w:r>
    </w:p>
    <w:p w14:paraId="59574882" w14:textId="2F04E547" w:rsidR="00DC59D9" w:rsidRPr="005307A3" w:rsidRDefault="00DC59D9" w:rsidP="00DC59D9">
      <w:pPr>
        <w:pStyle w:val="Heading6"/>
      </w:pPr>
      <w:r>
        <w:t>27.22.7.23</w:t>
      </w:r>
      <w:r w:rsidRPr="005307A3">
        <w:t>.1.4</w:t>
      </w:r>
      <w:r w:rsidRPr="005307A3">
        <w:tab/>
        <w:t>Method of test</w:t>
      </w:r>
    </w:p>
    <w:p w14:paraId="0485999E" w14:textId="4FB1AAB7" w:rsidR="00DC59D9" w:rsidRPr="005307A3" w:rsidRDefault="00DC59D9" w:rsidP="00DC59D9">
      <w:pPr>
        <w:pStyle w:val="Heading7"/>
      </w:pPr>
      <w:r>
        <w:t>27.22.7.23</w:t>
      </w:r>
      <w:r w:rsidRPr="005307A3">
        <w:t>.1.4.1</w:t>
      </w:r>
      <w:r w:rsidRPr="005307A3">
        <w:tab/>
        <w:t>Initial conditions</w:t>
      </w:r>
    </w:p>
    <w:p w14:paraId="1462F594" w14:textId="77777777" w:rsidR="00DC59D9" w:rsidRDefault="00DC59D9" w:rsidP="00DC59D9">
      <w:r w:rsidRPr="005307A3">
        <w:t xml:space="preserve">The ME is connected to the USIM Simulator and the </w:t>
      </w:r>
      <w:r>
        <w:t>NG-SS</w:t>
      </w:r>
      <w:r w:rsidRPr="005307A3">
        <w:t>.</w:t>
      </w:r>
    </w:p>
    <w:p w14:paraId="3373E491" w14:textId="77777777" w:rsidR="00DC59D9" w:rsidRDefault="00DC59D9" w:rsidP="00DC59D9">
      <w:r>
        <w:t>The ME shall be configured with:</w:t>
      </w:r>
    </w:p>
    <w:p w14:paraId="00145231" w14:textId="77777777" w:rsidR="00DC59D9" w:rsidRPr="001D1909" w:rsidRDefault="00DC59D9" w:rsidP="00DC59D9">
      <w:pPr>
        <w:pStyle w:val="B1"/>
      </w:pPr>
      <w:r w:rsidRPr="001D1909">
        <w:lastRenderedPageBreak/>
        <w:t>URSP:</w:t>
      </w:r>
    </w:p>
    <w:p w14:paraId="26A1C82A" w14:textId="77777777" w:rsidR="00DC59D9" w:rsidRPr="001D1909" w:rsidRDefault="00DC59D9" w:rsidP="00DC59D9">
      <w:pPr>
        <w:pStyle w:val="B1"/>
      </w:pPr>
      <w:r w:rsidRPr="001D1909">
        <w:t>Rule Precedence</w:t>
      </w:r>
      <w:r>
        <w:t xml:space="preserve"> =1</w:t>
      </w:r>
    </w:p>
    <w:p w14:paraId="2788CD1A" w14:textId="77777777" w:rsidR="00DC59D9" w:rsidRPr="001D1909" w:rsidRDefault="00DC59D9" w:rsidP="00DC59D9">
      <w:pPr>
        <w:pStyle w:val="B2"/>
      </w:pPr>
      <w:r w:rsidRPr="001D1909">
        <w:t>Traffic Descriptor:</w:t>
      </w:r>
    </w:p>
    <w:p w14:paraId="46311764" w14:textId="77777777" w:rsidR="00DC59D9" w:rsidRPr="001D1909" w:rsidRDefault="00DC59D9" w:rsidP="00DC59D9">
      <w:pPr>
        <w:pStyle w:val="B30"/>
        <w:numPr>
          <w:ilvl w:val="0"/>
          <w:numId w:val="23"/>
        </w:numPr>
        <w:tabs>
          <w:tab w:val="clear" w:pos="644"/>
        </w:tabs>
        <w:ind w:left="1135" w:hanging="284"/>
      </w:pPr>
      <w:bookmarkStart w:id="132" w:name="MCCQCTEMPBM_00000037"/>
      <w:r w:rsidRPr="001D1909">
        <w:t>DNN=</w:t>
      </w:r>
      <w:r w:rsidRPr="00002152">
        <w:t>TestGp.rs</w:t>
      </w:r>
    </w:p>
    <w:bookmarkEnd w:id="132"/>
    <w:p w14:paraId="645B32F7" w14:textId="77777777" w:rsidR="00DC59D9" w:rsidRPr="001D1909" w:rsidRDefault="00DC59D9" w:rsidP="00DC59D9">
      <w:pPr>
        <w:pStyle w:val="B2"/>
        <w:rPr>
          <w:rFonts w:eastAsia="SimSun"/>
        </w:rPr>
      </w:pPr>
      <w:r w:rsidRPr="001D1909">
        <w:rPr>
          <w:rFonts w:eastAsia="SimSun"/>
        </w:rPr>
        <w:t>Route Selection Descriptor:</w:t>
      </w:r>
    </w:p>
    <w:p w14:paraId="19BF0D31" w14:textId="77777777" w:rsidR="00DC59D9" w:rsidRPr="001D1909" w:rsidRDefault="00DC59D9" w:rsidP="00DC59D9">
      <w:pPr>
        <w:pStyle w:val="B30"/>
        <w:numPr>
          <w:ilvl w:val="0"/>
          <w:numId w:val="23"/>
        </w:numPr>
        <w:tabs>
          <w:tab w:val="clear" w:pos="644"/>
        </w:tabs>
        <w:ind w:left="1135" w:hanging="284"/>
        <w:rPr>
          <w:rFonts w:eastAsia="SimSun"/>
        </w:rPr>
      </w:pPr>
      <w:bookmarkStart w:id="133" w:name="MCCQCTEMPBM_00000038"/>
      <w:r w:rsidRPr="001D1909">
        <w:rPr>
          <w:rFonts w:eastAsia="SimSun"/>
        </w:rPr>
        <w:t>Precedence=1</w:t>
      </w:r>
    </w:p>
    <w:p w14:paraId="5169D403" w14:textId="77777777" w:rsidR="00DC59D9" w:rsidRPr="001D1909" w:rsidRDefault="00DC59D9" w:rsidP="00DC59D9">
      <w:pPr>
        <w:pStyle w:val="B30"/>
        <w:numPr>
          <w:ilvl w:val="0"/>
          <w:numId w:val="23"/>
        </w:numPr>
        <w:tabs>
          <w:tab w:val="clear" w:pos="644"/>
        </w:tabs>
        <w:ind w:left="1135" w:hanging="284"/>
        <w:rPr>
          <w:rFonts w:eastAsia="SimSun"/>
        </w:rPr>
      </w:pPr>
      <w:bookmarkStart w:id="134" w:name="MCCQCTEMPBM_00000039"/>
      <w:bookmarkEnd w:id="133"/>
      <w:r w:rsidRPr="001D1909">
        <w:rPr>
          <w:rFonts w:eastAsia="SimSun"/>
        </w:rPr>
        <w:t>Network Slice</w:t>
      </w:r>
      <w:r>
        <w:rPr>
          <w:rFonts w:eastAsia="SimSun"/>
        </w:rPr>
        <w:t xml:space="preserve"> Selection, S-NSSAI: 01 01 01 03</w:t>
      </w:r>
      <w:r w:rsidRPr="001D1909">
        <w:rPr>
          <w:rFonts w:eastAsia="SimSun"/>
        </w:rPr>
        <w:t xml:space="preserve"> (S</w:t>
      </w:r>
      <w:r>
        <w:rPr>
          <w:rFonts w:eastAsia="SimSun"/>
        </w:rPr>
        <w:t>S</w:t>
      </w:r>
      <w:r w:rsidRPr="001D1909">
        <w:rPr>
          <w:rFonts w:eastAsia="SimSun"/>
        </w:rPr>
        <w:t>T:</w:t>
      </w:r>
      <w:r>
        <w:rPr>
          <w:rFonts w:eastAsia="SimSun"/>
        </w:rPr>
        <w:t xml:space="preserve"> eMBB, SD: 010103</w:t>
      </w:r>
      <w:r w:rsidRPr="001D1909">
        <w:rPr>
          <w:rFonts w:eastAsia="SimSun"/>
        </w:rPr>
        <w:t>)</w:t>
      </w:r>
    </w:p>
    <w:p w14:paraId="63F74E4E"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35" w:name="MCCQCTEMPBM_00000040"/>
      <w:bookmarkEnd w:id="134"/>
      <w:r w:rsidRPr="002B44D6">
        <w:rPr>
          <w:rFonts w:eastAsia="SimSun"/>
          <w:lang w:val="fr-FR"/>
        </w:rPr>
        <w:t>SSC Mode Selection: SSC Mode 1</w:t>
      </w:r>
    </w:p>
    <w:p w14:paraId="2183F0A9" w14:textId="77777777" w:rsidR="00DC59D9" w:rsidRPr="0080429E" w:rsidRDefault="00DC59D9" w:rsidP="00DC59D9">
      <w:pPr>
        <w:pStyle w:val="B30"/>
        <w:numPr>
          <w:ilvl w:val="0"/>
          <w:numId w:val="23"/>
        </w:numPr>
        <w:tabs>
          <w:tab w:val="clear" w:pos="644"/>
        </w:tabs>
        <w:ind w:left="1135" w:hanging="284"/>
      </w:pPr>
      <w:bookmarkStart w:id="136" w:name="MCCQCTEMPBM_00000041"/>
      <w:bookmarkEnd w:id="135"/>
      <w:r w:rsidRPr="001D1909">
        <w:rPr>
          <w:rFonts w:eastAsia="SimSun"/>
        </w:rPr>
        <w:t xml:space="preserve">Access Type preference: </w:t>
      </w:r>
      <w:r w:rsidRPr="00941DCE">
        <w:rPr>
          <w:rFonts w:eastAsia="SimSun"/>
        </w:rPr>
        <w:t>3GPP access</w:t>
      </w:r>
    </w:p>
    <w:bookmarkEnd w:id="136"/>
    <w:p w14:paraId="5DB45391" w14:textId="77777777" w:rsidR="00DC59D9" w:rsidRPr="001D1909" w:rsidRDefault="00DC59D9" w:rsidP="00DC59D9">
      <w:pPr>
        <w:pStyle w:val="B1"/>
      </w:pPr>
      <w:r w:rsidRPr="001D1909">
        <w:t>Rule Precedence</w:t>
      </w:r>
      <w:r>
        <w:t xml:space="preserve"> =2</w:t>
      </w:r>
    </w:p>
    <w:p w14:paraId="69F6C926" w14:textId="77777777" w:rsidR="00DC59D9" w:rsidRPr="001D1909" w:rsidRDefault="00DC59D9" w:rsidP="00DC59D9">
      <w:pPr>
        <w:pStyle w:val="B2"/>
      </w:pPr>
      <w:r w:rsidRPr="001D1909">
        <w:t>Traffic Descriptor:</w:t>
      </w:r>
    </w:p>
    <w:p w14:paraId="3B8FB117" w14:textId="77777777" w:rsidR="00DC59D9" w:rsidRPr="00002152" w:rsidRDefault="00DC59D9" w:rsidP="00DC59D9">
      <w:pPr>
        <w:pStyle w:val="B30"/>
        <w:numPr>
          <w:ilvl w:val="0"/>
          <w:numId w:val="23"/>
        </w:numPr>
        <w:tabs>
          <w:tab w:val="clear" w:pos="644"/>
        </w:tabs>
        <w:ind w:left="1135" w:hanging="284"/>
      </w:pPr>
      <w:bookmarkStart w:id="137" w:name="MCCQCTEMPBM_00000042"/>
      <w:r w:rsidRPr="001D1909">
        <w:t>DNN=</w:t>
      </w:r>
      <w:r w:rsidRPr="00002152">
        <w:t>Test12.rs</w:t>
      </w:r>
    </w:p>
    <w:bookmarkEnd w:id="137"/>
    <w:p w14:paraId="1289839E" w14:textId="77777777" w:rsidR="00DC59D9" w:rsidRPr="001D1909" w:rsidRDefault="00DC59D9" w:rsidP="00DC59D9">
      <w:pPr>
        <w:pStyle w:val="B2"/>
        <w:rPr>
          <w:rFonts w:eastAsia="SimSun"/>
        </w:rPr>
      </w:pPr>
      <w:r w:rsidRPr="001D1909">
        <w:rPr>
          <w:rFonts w:eastAsia="SimSun"/>
        </w:rPr>
        <w:t>Route Selection Descriptor:</w:t>
      </w:r>
    </w:p>
    <w:p w14:paraId="408B0A15" w14:textId="77777777" w:rsidR="00DC59D9" w:rsidRPr="001D1909" w:rsidRDefault="00DC59D9" w:rsidP="00DC59D9">
      <w:pPr>
        <w:pStyle w:val="B30"/>
        <w:numPr>
          <w:ilvl w:val="0"/>
          <w:numId w:val="23"/>
        </w:numPr>
        <w:tabs>
          <w:tab w:val="clear" w:pos="644"/>
        </w:tabs>
        <w:ind w:left="1135" w:hanging="284"/>
        <w:rPr>
          <w:rFonts w:eastAsia="SimSun"/>
        </w:rPr>
      </w:pPr>
      <w:bookmarkStart w:id="138" w:name="MCCQCTEMPBM_00000043"/>
      <w:r w:rsidRPr="001D1909">
        <w:rPr>
          <w:rFonts w:eastAsia="SimSun"/>
        </w:rPr>
        <w:t>Precedence=1</w:t>
      </w:r>
    </w:p>
    <w:p w14:paraId="310E9E9F" w14:textId="77777777" w:rsidR="00DC59D9" w:rsidRPr="001D1909" w:rsidRDefault="00DC59D9" w:rsidP="00DC59D9">
      <w:pPr>
        <w:pStyle w:val="B30"/>
        <w:numPr>
          <w:ilvl w:val="0"/>
          <w:numId w:val="23"/>
        </w:numPr>
        <w:tabs>
          <w:tab w:val="clear" w:pos="644"/>
        </w:tabs>
        <w:ind w:left="1135" w:hanging="284"/>
        <w:rPr>
          <w:rFonts w:eastAsia="SimSun"/>
        </w:rPr>
      </w:pPr>
      <w:bookmarkStart w:id="139" w:name="MCCQCTEMPBM_00000044"/>
      <w:bookmarkEnd w:id="138"/>
      <w:r w:rsidRPr="001D1909">
        <w:rPr>
          <w:rFonts w:eastAsia="SimSun"/>
        </w:rPr>
        <w:t>Network Slice</w:t>
      </w:r>
      <w:r>
        <w:rPr>
          <w:rFonts w:eastAsia="SimSun"/>
        </w:rPr>
        <w:t xml:space="preserve"> Selection, S-NSSAI: 01 01 01 02</w:t>
      </w:r>
      <w:r w:rsidRPr="001D1909">
        <w:rPr>
          <w:rFonts w:eastAsia="SimSun"/>
        </w:rPr>
        <w:t xml:space="preserve"> (</w:t>
      </w:r>
      <w:r>
        <w:rPr>
          <w:rFonts w:eastAsia="SimSun"/>
        </w:rPr>
        <w:t>S</w:t>
      </w:r>
      <w:r w:rsidRPr="001D1909">
        <w:rPr>
          <w:rFonts w:eastAsia="SimSun"/>
        </w:rPr>
        <w:t>ST:</w:t>
      </w:r>
      <w:r>
        <w:rPr>
          <w:rFonts w:eastAsia="SimSun"/>
        </w:rPr>
        <w:t xml:space="preserve"> eMBB, SD: 010102</w:t>
      </w:r>
      <w:r w:rsidRPr="001D1909">
        <w:rPr>
          <w:rFonts w:eastAsia="SimSun"/>
        </w:rPr>
        <w:t>)</w:t>
      </w:r>
    </w:p>
    <w:p w14:paraId="18E80F2F"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40" w:name="MCCQCTEMPBM_00000045"/>
      <w:bookmarkEnd w:id="139"/>
      <w:r w:rsidRPr="002B44D6">
        <w:rPr>
          <w:rFonts w:eastAsia="SimSun"/>
          <w:lang w:val="fr-FR"/>
        </w:rPr>
        <w:t>SSC Mode Selection: SSC Mode 1</w:t>
      </w:r>
    </w:p>
    <w:p w14:paraId="199B3440" w14:textId="77777777" w:rsidR="00DC59D9" w:rsidRPr="001D1909" w:rsidRDefault="00DC59D9" w:rsidP="00DC59D9">
      <w:pPr>
        <w:pStyle w:val="B30"/>
        <w:numPr>
          <w:ilvl w:val="0"/>
          <w:numId w:val="23"/>
        </w:numPr>
        <w:tabs>
          <w:tab w:val="clear" w:pos="644"/>
        </w:tabs>
        <w:ind w:left="1135" w:hanging="284"/>
      </w:pPr>
      <w:bookmarkStart w:id="141" w:name="MCCQCTEMPBM_00000046"/>
      <w:bookmarkEnd w:id="140"/>
      <w:r w:rsidRPr="001D1909">
        <w:rPr>
          <w:rFonts w:eastAsia="SimSun"/>
        </w:rPr>
        <w:t xml:space="preserve">Access Type preference: </w:t>
      </w:r>
      <w:r w:rsidRPr="00941DCE">
        <w:rPr>
          <w:rFonts w:eastAsia="SimSun"/>
        </w:rPr>
        <w:t>3GPP access</w:t>
      </w:r>
    </w:p>
    <w:bookmarkEnd w:id="141"/>
    <w:p w14:paraId="72303B3C" w14:textId="77777777" w:rsidR="00DC59D9" w:rsidRPr="001D1909" w:rsidRDefault="00DC59D9" w:rsidP="00DC59D9">
      <w:pPr>
        <w:pStyle w:val="B1"/>
        <w:rPr>
          <w:rFonts w:eastAsia="SimSun"/>
        </w:rPr>
      </w:pPr>
      <w:r w:rsidRPr="001D1909">
        <w:rPr>
          <w:rFonts w:eastAsia="SimSun"/>
        </w:rPr>
        <w:t>Rule Precedence = &lt;lowest priority&gt;</w:t>
      </w:r>
    </w:p>
    <w:p w14:paraId="3F5D71A5" w14:textId="77777777" w:rsidR="00DC59D9" w:rsidRPr="001D1909" w:rsidRDefault="00DC59D9" w:rsidP="00DC59D9">
      <w:pPr>
        <w:pStyle w:val="B2"/>
      </w:pPr>
      <w:r>
        <w:rPr>
          <w:rFonts w:eastAsia="SimSun"/>
        </w:rPr>
        <w:t xml:space="preserve">Traffic Descriptor: </w:t>
      </w:r>
      <w:r>
        <w:t>*</w:t>
      </w:r>
    </w:p>
    <w:p w14:paraId="7EDDA2BA" w14:textId="77777777" w:rsidR="00DC59D9" w:rsidRPr="001D1909" w:rsidRDefault="00DC59D9" w:rsidP="00DC59D9">
      <w:pPr>
        <w:pStyle w:val="B2"/>
        <w:rPr>
          <w:rFonts w:eastAsia="SimSun"/>
        </w:rPr>
      </w:pPr>
      <w:r w:rsidRPr="001D1909">
        <w:rPr>
          <w:rFonts w:eastAsia="SimSun"/>
        </w:rPr>
        <w:t>Route Selection Descriptor:</w:t>
      </w:r>
    </w:p>
    <w:p w14:paraId="17B8A6F8" w14:textId="77777777" w:rsidR="00DC59D9" w:rsidRPr="001D1909" w:rsidRDefault="00DC59D9" w:rsidP="00DC59D9">
      <w:pPr>
        <w:pStyle w:val="B30"/>
        <w:numPr>
          <w:ilvl w:val="0"/>
          <w:numId w:val="23"/>
        </w:numPr>
        <w:tabs>
          <w:tab w:val="clear" w:pos="644"/>
        </w:tabs>
        <w:ind w:left="1135" w:hanging="284"/>
        <w:rPr>
          <w:rFonts w:eastAsia="SimSun"/>
        </w:rPr>
      </w:pPr>
      <w:bookmarkStart w:id="142" w:name="MCCQCTEMPBM_00000047"/>
      <w:r w:rsidRPr="001D1909">
        <w:rPr>
          <w:rFonts w:eastAsia="SimSun"/>
        </w:rPr>
        <w:t>Precedence =1</w:t>
      </w:r>
    </w:p>
    <w:p w14:paraId="21EA3311" w14:textId="77777777" w:rsidR="00DC59D9" w:rsidRDefault="00DC59D9" w:rsidP="00DC59D9">
      <w:pPr>
        <w:pStyle w:val="B30"/>
        <w:numPr>
          <w:ilvl w:val="0"/>
          <w:numId w:val="23"/>
        </w:numPr>
        <w:tabs>
          <w:tab w:val="clear" w:pos="644"/>
        </w:tabs>
        <w:ind w:left="1135" w:hanging="284"/>
        <w:rPr>
          <w:rFonts w:eastAsia="SimSun"/>
          <w:lang w:val="fr-FR"/>
        </w:rPr>
      </w:pPr>
      <w:bookmarkStart w:id="143" w:name="MCCQCTEMPBM_00000048"/>
      <w:bookmarkEnd w:id="142"/>
      <w:r w:rsidRPr="002B44D6">
        <w:rPr>
          <w:rFonts w:eastAsia="SimSun"/>
          <w:lang w:val="fr-FR"/>
        </w:rPr>
        <w:t>SSC Mode Selection: SSC Mode 1</w:t>
      </w:r>
    </w:p>
    <w:p w14:paraId="30B5C4C8" w14:textId="77777777" w:rsidR="00DC59D9" w:rsidRPr="005307A3" w:rsidRDefault="00DC59D9" w:rsidP="00DC59D9">
      <w:pPr>
        <w:pStyle w:val="B30"/>
        <w:numPr>
          <w:ilvl w:val="0"/>
          <w:numId w:val="23"/>
        </w:numPr>
        <w:tabs>
          <w:tab w:val="clear" w:pos="644"/>
        </w:tabs>
        <w:ind w:left="1135" w:hanging="284"/>
      </w:pPr>
      <w:bookmarkStart w:id="144" w:name="MCCQCTEMPBM_00000049"/>
      <w:bookmarkEnd w:id="143"/>
      <w:r w:rsidRPr="001D1909">
        <w:rPr>
          <w:rFonts w:eastAsia="SimSun"/>
        </w:rPr>
        <w:t xml:space="preserve">Access Type preference: </w:t>
      </w:r>
      <w:r w:rsidRPr="00941DCE">
        <w:rPr>
          <w:rFonts w:eastAsia="SimSun"/>
        </w:rPr>
        <w:t>3GPP access</w:t>
      </w:r>
      <w:bookmarkEnd w:id="144"/>
    </w:p>
    <w:p w14:paraId="484AE993" w14:textId="77777777" w:rsidR="00DC59D9" w:rsidRPr="005307A3" w:rsidRDefault="00DC59D9" w:rsidP="00DC59D9">
      <w:r w:rsidRPr="005307A3">
        <w:t>The ME shall be powered o</w:t>
      </w:r>
      <w:r>
        <w:t>ff</w:t>
      </w:r>
      <w:r w:rsidRPr="005307A3">
        <w:t>.</w:t>
      </w:r>
    </w:p>
    <w:p w14:paraId="7CEF79BA" w14:textId="77777777" w:rsidR="00DC59D9" w:rsidRPr="0041528A" w:rsidRDefault="00DC59D9" w:rsidP="00DC59D9">
      <w:pPr>
        <w:pStyle w:val="List"/>
        <w:tabs>
          <w:tab w:val="left" w:pos="2835"/>
        </w:tabs>
        <w:ind w:left="0" w:firstLine="0"/>
      </w:pPr>
      <w:r>
        <w:t>The NG</w:t>
      </w:r>
      <w:r w:rsidRPr="0041528A">
        <w:t xml:space="preserve">-SS </w:t>
      </w:r>
      <w:r>
        <w:t>configures</w:t>
      </w:r>
      <w:r w:rsidRPr="0041528A">
        <w:t xml:space="preserve"> </w:t>
      </w:r>
      <w:r>
        <w:t xml:space="preserve">NR </w:t>
      </w:r>
      <w:r w:rsidRPr="0041528A">
        <w:t>cell</w:t>
      </w:r>
      <w:r>
        <w:t>s</w:t>
      </w:r>
      <w:r w:rsidRPr="0041528A">
        <w:t xml:space="preserve"> with the following </w:t>
      </w:r>
      <w:r>
        <w:t>configuration</w:t>
      </w:r>
      <w:r w:rsidRPr="0041528A">
        <w:t>:</w:t>
      </w:r>
    </w:p>
    <w:p w14:paraId="0A1DBFCC" w14:textId="77777777" w:rsidR="00DC59D9" w:rsidRPr="0041528A" w:rsidRDefault="00DC59D9" w:rsidP="00DC59D9">
      <w:pPr>
        <w:pStyle w:val="B1"/>
        <w:tabs>
          <w:tab w:val="left" w:pos="2835"/>
        </w:tabs>
      </w:pPr>
      <w:r w:rsidRPr="0041528A">
        <w:t xml:space="preserve">Network parameters for </w:t>
      </w:r>
      <w:r>
        <w:t>sequence 1.1</w:t>
      </w:r>
      <w:r w:rsidRPr="0041528A">
        <w:t>:</w:t>
      </w:r>
    </w:p>
    <w:p w14:paraId="3253A5E4" w14:textId="77777777" w:rsidR="00DC59D9" w:rsidRPr="0041528A" w:rsidRDefault="00DC59D9" w:rsidP="00DC59D9">
      <w:pPr>
        <w:pStyle w:val="B1"/>
      </w:pPr>
      <w:r w:rsidRPr="0041528A">
        <w:t>-</w:t>
      </w:r>
      <w:r w:rsidRPr="0041528A">
        <w:tab/>
        <w:t xml:space="preserve">Mobile Country Code (MCC) = </w:t>
      </w:r>
      <w:r>
        <w:t>001</w:t>
      </w:r>
      <w:r w:rsidRPr="0041528A">
        <w:t>;</w:t>
      </w:r>
    </w:p>
    <w:p w14:paraId="4E0FD8D2" w14:textId="77777777" w:rsidR="00DC59D9" w:rsidRPr="0041528A" w:rsidRDefault="00DC59D9" w:rsidP="00DC59D9">
      <w:pPr>
        <w:pStyle w:val="B1"/>
      </w:pPr>
      <w:r w:rsidRPr="0041528A">
        <w:t>-</w:t>
      </w:r>
      <w:r w:rsidRPr="0041528A">
        <w:tab/>
        <w:t xml:space="preserve">Mobile Network Code (MNC) = </w:t>
      </w:r>
      <w:r>
        <w:t>01</w:t>
      </w:r>
      <w:r w:rsidRPr="0041528A">
        <w:t>;</w:t>
      </w:r>
    </w:p>
    <w:p w14:paraId="50FDC495" w14:textId="77777777" w:rsidR="00DC59D9" w:rsidRDefault="00DC59D9" w:rsidP="00DC59D9">
      <w:pPr>
        <w:pStyle w:val="B1"/>
      </w:pPr>
      <w:r w:rsidRPr="0041528A">
        <w:t>-</w:t>
      </w:r>
      <w:r w:rsidRPr="0041528A">
        <w:tab/>
        <w:t>Tracking Area Code (TAC) = 00000</w:t>
      </w:r>
      <w:r>
        <w:t>1</w:t>
      </w:r>
      <w:r w:rsidRPr="0041528A">
        <w:t>;</w:t>
      </w:r>
    </w:p>
    <w:p w14:paraId="326B6F3B" w14:textId="77777777" w:rsidR="00DC59D9" w:rsidRPr="0041528A" w:rsidRDefault="00DC59D9" w:rsidP="00DC59D9">
      <w:pPr>
        <w:pStyle w:val="List"/>
        <w:tabs>
          <w:tab w:val="left" w:pos="2835"/>
        </w:tabs>
        <w:ind w:left="284" w:firstLine="0"/>
      </w:pPr>
      <w:r>
        <w:t>The allowed S-NSSAI list and rejected S-NSSAI is configured as below</w:t>
      </w:r>
      <w:r w:rsidRPr="0041528A">
        <w:t>:</w:t>
      </w:r>
    </w:p>
    <w:p w14:paraId="5E9701E0" w14:textId="77777777" w:rsidR="00DC59D9" w:rsidRDefault="00DC59D9" w:rsidP="00DC59D9">
      <w:pPr>
        <w:pStyle w:val="B1"/>
        <w:ind w:left="284" w:firstLine="284"/>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622FC73D" w14:textId="77777777" w:rsidR="00DC59D9" w:rsidRPr="009A5287" w:rsidRDefault="00DC59D9" w:rsidP="00DC59D9">
      <w:pPr>
        <w:pStyle w:val="B1"/>
        <w:ind w:firstLine="0"/>
      </w:pPr>
      <w:r>
        <w:t xml:space="preserve">-    Rejected S-NSSAI =  </w:t>
      </w:r>
      <w:r w:rsidRPr="009A418A">
        <w:rPr>
          <w:lang w:val="en-US"/>
        </w:rPr>
        <w:t>0101010</w:t>
      </w:r>
      <w:r>
        <w:rPr>
          <w:lang w:val="en-US"/>
        </w:rPr>
        <w:t xml:space="preserve">1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Pr>
          <w:rFonts w:eastAsia="SimSun"/>
        </w:rPr>
        <w:t>;</w:t>
      </w:r>
    </w:p>
    <w:p w14:paraId="5DFB5955" w14:textId="77777777" w:rsidR="00DC59D9" w:rsidRDefault="00DC59D9" w:rsidP="00DC59D9">
      <w:pPr>
        <w:pStyle w:val="B1"/>
        <w:tabs>
          <w:tab w:val="left" w:pos="2835"/>
        </w:tabs>
      </w:pPr>
      <w:r w:rsidRPr="0041528A">
        <w:t xml:space="preserve">Network parameters for </w:t>
      </w:r>
      <w:r>
        <w:t>sequence 1.2</w:t>
      </w:r>
      <w:r w:rsidRPr="0041528A">
        <w:t>:</w:t>
      </w:r>
    </w:p>
    <w:p w14:paraId="0E9EFA7B" w14:textId="77777777" w:rsidR="00DC59D9" w:rsidRPr="0041528A" w:rsidRDefault="00DC59D9" w:rsidP="00DC59D9">
      <w:pPr>
        <w:pStyle w:val="B1"/>
      </w:pPr>
      <w:r w:rsidRPr="0041528A">
        <w:t>-</w:t>
      </w:r>
      <w:r w:rsidRPr="0041528A">
        <w:tab/>
        <w:t>Mobile Country Code (MCC) =</w:t>
      </w:r>
      <w:r>
        <w:t>001</w:t>
      </w:r>
      <w:r w:rsidRPr="0041528A">
        <w:t>;</w:t>
      </w:r>
    </w:p>
    <w:p w14:paraId="03FC0A0B" w14:textId="77777777" w:rsidR="00DC59D9" w:rsidRPr="0041528A" w:rsidRDefault="00DC59D9" w:rsidP="00DC59D9">
      <w:pPr>
        <w:pStyle w:val="B1"/>
      </w:pPr>
      <w:r w:rsidRPr="0041528A">
        <w:t>-</w:t>
      </w:r>
      <w:r w:rsidRPr="0041528A">
        <w:tab/>
        <w:t>Mobile Network Code (MNC) = 0</w:t>
      </w:r>
      <w:r>
        <w:t>2</w:t>
      </w:r>
      <w:r w:rsidRPr="0041528A">
        <w:t>;</w:t>
      </w:r>
    </w:p>
    <w:p w14:paraId="7719F4CD" w14:textId="77777777" w:rsidR="00DC59D9" w:rsidRDefault="00DC59D9" w:rsidP="00DC59D9">
      <w:pPr>
        <w:pStyle w:val="B1"/>
      </w:pPr>
      <w:r w:rsidRPr="0041528A">
        <w:lastRenderedPageBreak/>
        <w:t>-</w:t>
      </w:r>
      <w:r w:rsidRPr="0041528A">
        <w:tab/>
        <w:t>Tracking Area Code (TAC) = 00000</w:t>
      </w:r>
      <w:r>
        <w:t>2</w:t>
      </w:r>
      <w:r w:rsidRPr="0041528A">
        <w:t>;</w:t>
      </w:r>
    </w:p>
    <w:p w14:paraId="39D14E2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2DAF83AF"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cs="Arial"/>
          <w:szCs w:val="18"/>
          <w:lang w:val="en-US" w:eastAsia="fr-FR"/>
        </w:rPr>
        <w:t xml:space="preserve"> </w:t>
      </w:r>
      <w:r>
        <w:rPr>
          <w:rFonts w:eastAsia="SimSun"/>
        </w:rPr>
        <w:t xml:space="preserve"> (Mapped HPLMN SST: eMBB, Mapped HPLMN SD:010103</w:t>
      </w:r>
      <w:r w:rsidRPr="009A418A">
        <w:rPr>
          <w:rFonts w:eastAsia="SimSun"/>
        </w:rPr>
        <w:t>)</w:t>
      </w:r>
      <w:r>
        <w:rPr>
          <w:rFonts w:cs="Arial"/>
          <w:szCs w:val="18"/>
          <w:lang w:val="en-US" w:eastAsia="fr-FR"/>
        </w:rPr>
        <w:t xml:space="preserve">, </w:t>
      </w:r>
    </w:p>
    <w:p w14:paraId="415BAACA" w14:textId="77777777" w:rsidR="00DC59D9"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2</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74B3D588" w14:textId="77777777" w:rsidR="00DC59D9" w:rsidRDefault="00DC59D9" w:rsidP="00DC59D9">
      <w:pPr>
        <w:pStyle w:val="B1"/>
        <w:tabs>
          <w:tab w:val="left" w:pos="2835"/>
        </w:tabs>
      </w:pPr>
      <w:r w:rsidRPr="0041528A">
        <w:t xml:space="preserve">Network parameters for </w:t>
      </w:r>
      <w:r>
        <w:t>sequence 1.3</w:t>
      </w:r>
      <w:r w:rsidRPr="0041528A">
        <w:t>:</w:t>
      </w:r>
    </w:p>
    <w:p w14:paraId="3213AD8E" w14:textId="77777777" w:rsidR="00DC59D9" w:rsidRPr="0041528A" w:rsidRDefault="00DC59D9" w:rsidP="00DC59D9">
      <w:pPr>
        <w:pStyle w:val="B1"/>
      </w:pPr>
      <w:r w:rsidRPr="0041528A">
        <w:t>-</w:t>
      </w:r>
      <w:r w:rsidRPr="0041528A">
        <w:tab/>
        <w:t xml:space="preserve">Mobile Country Code (MCC) = </w:t>
      </w:r>
      <w:r>
        <w:t>001</w:t>
      </w:r>
      <w:r w:rsidRPr="0041528A">
        <w:t>;</w:t>
      </w:r>
    </w:p>
    <w:p w14:paraId="37F5F0D6" w14:textId="77777777" w:rsidR="00DC59D9" w:rsidRPr="0041528A" w:rsidRDefault="00DC59D9" w:rsidP="00DC59D9">
      <w:pPr>
        <w:pStyle w:val="B1"/>
      </w:pPr>
      <w:r w:rsidRPr="0041528A">
        <w:t>-</w:t>
      </w:r>
      <w:r w:rsidRPr="0041528A">
        <w:tab/>
        <w:t>Mobile Network Code (MNC) = 0</w:t>
      </w:r>
      <w:r>
        <w:t>3</w:t>
      </w:r>
      <w:r w:rsidRPr="0041528A">
        <w:t>;</w:t>
      </w:r>
    </w:p>
    <w:p w14:paraId="712509D2" w14:textId="77777777" w:rsidR="00DC59D9" w:rsidRDefault="00DC59D9" w:rsidP="00DC59D9">
      <w:pPr>
        <w:pStyle w:val="B1"/>
      </w:pPr>
      <w:r w:rsidRPr="0041528A">
        <w:t>-</w:t>
      </w:r>
      <w:r w:rsidRPr="0041528A">
        <w:tab/>
        <w:t>Tracking Area Code (TAC) = 00000</w:t>
      </w:r>
      <w:r>
        <w:t>3</w:t>
      </w:r>
      <w:r w:rsidRPr="0041528A">
        <w:t>;</w:t>
      </w:r>
    </w:p>
    <w:p w14:paraId="34F6B37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774F2DD9"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r>
        <w:rPr>
          <w:rFonts w:cs="Arial"/>
          <w:szCs w:val="18"/>
          <w:lang w:val="en-US" w:eastAsia="fr-FR"/>
        </w:rPr>
        <w:t xml:space="preserve">, </w:t>
      </w:r>
    </w:p>
    <w:p w14:paraId="339ECD54" w14:textId="77777777" w:rsidR="00DC59D9" w:rsidRPr="00FF5AE8"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4</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6E37CDC7" w14:textId="77777777" w:rsidR="00DC59D9" w:rsidRPr="005307A3" w:rsidRDefault="00DC59D9" w:rsidP="00DC59D9">
      <w:r w:rsidRPr="0075543F">
        <w:rPr>
          <w:lang w:val="en-US" w:eastAsia="fr-FR"/>
        </w:rPr>
        <w:t>The NG-RAN UICC as defined in clause 27.22.2D.5 is used</w:t>
      </w:r>
      <w:r>
        <w:rPr>
          <w:lang w:val="en-US" w:eastAsia="fr-FR"/>
        </w:rPr>
        <w:t xml:space="preserve"> for sequences 1.1, 1.2, 1.3</w:t>
      </w:r>
      <w:r w:rsidRPr="0075543F">
        <w:rPr>
          <w:lang w:val="en-US" w:eastAsia="fr-FR"/>
        </w:rPr>
        <w:t>.</w:t>
      </w:r>
    </w:p>
    <w:p w14:paraId="6DDE4952" w14:textId="0874E891" w:rsidR="00DC59D9" w:rsidRPr="005307A3" w:rsidRDefault="00DC59D9" w:rsidP="00DC59D9">
      <w:pPr>
        <w:pStyle w:val="Heading7"/>
      </w:pPr>
      <w:r>
        <w:t>27.22.7.23</w:t>
      </w:r>
      <w:r w:rsidRPr="005307A3">
        <w:t>.1.4.2</w:t>
      </w:r>
      <w:r w:rsidRPr="005307A3">
        <w:tab/>
        <w:t>Procedure</w:t>
      </w:r>
    </w:p>
    <w:p w14:paraId="3C21F9FA" w14:textId="77777777" w:rsidR="00EB364C" w:rsidRPr="005307A3" w:rsidRDefault="00EB364C" w:rsidP="00EB364C">
      <w:pPr>
        <w:pStyle w:val="TH"/>
        <w:jc w:val="left"/>
      </w:pPr>
      <w:r w:rsidRPr="005307A3">
        <w:t xml:space="preserve">Expected Sequence 1.1 (EVENT DOWNLOAD </w:t>
      </w:r>
      <w:r>
        <w:t>–</w:t>
      </w:r>
      <w:r w:rsidRPr="005307A3">
        <w:t xml:space="preserve"> </w:t>
      </w:r>
      <w:r>
        <w:t>Slices Status Change</w:t>
      </w:r>
      <w:r w:rsidRPr="005307A3">
        <w:t xml:space="preserve"> event)</w:t>
      </w:r>
      <w:r>
        <w:t xml:space="preserve"> - no mapping case.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AB9A8E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E7FC655"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6E894E8"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3A53CA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514D199" w14:textId="77777777" w:rsidR="00EB364C" w:rsidRPr="005307A3" w:rsidRDefault="00EB364C" w:rsidP="00AC3D95">
            <w:pPr>
              <w:pStyle w:val="TAH"/>
            </w:pPr>
            <w:r w:rsidRPr="005307A3">
              <w:t>Comments</w:t>
            </w:r>
          </w:p>
        </w:tc>
      </w:tr>
      <w:tr w:rsidR="00EB364C" w:rsidRPr="005307A3" w14:paraId="3BAB0D7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90B8D3"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0E0F3E83"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9DDE27B"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5046800B" w14:textId="77777777" w:rsidR="00EB364C" w:rsidRPr="005307A3" w:rsidRDefault="00EB364C" w:rsidP="00AC3D95">
            <w:pPr>
              <w:pStyle w:val="TAL"/>
            </w:pPr>
            <w:r>
              <w:rPr>
                <w:bCs/>
              </w:rPr>
              <w:t xml:space="preserve"> [see initial conditions]</w:t>
            </w:r>
          </w:p>
        </w:tc>
      </w:tr>
      <w:tr w:rsidR="00EB364C" w:rsidRPr="005307A3" w14:paraId="60B3871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C30AEE1"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2B1B1FF"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56066FAF"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4FF76391" w14:textId="77777777" w:rsidR="00EB364C" w:rsidRPr="005307A3" w:rsidRDefault="00EB364C" w:rsidP="00AC3D95">
            <w:pPr>
              <w:pStyle w:val="TAL"/>
            </w:pPr>
          </w:p>
        </w:tc>
      </w:tr>
      <w:tr w:rsidR="00EB364C" w:rsidRPr="005307A3" w14:paraId="662FA2B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2528041"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20F23F8"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E39936"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B79AEB1" w14:textId="77777777" w:rsidR="00EB364C" w:rsidRPr="005307A3" w:rsidRDefault="00EB364C" w:rsidP="00AC3D95">
            <w:pPr>
              <w:pStyle w:val="TAL"/>
            </w:pPr>
          </w:p>
        </w:tc>
      </w:tr>
      <w:tr w:rsidR="00EB364C" w:rsidRPr="005307A3" w14:paraId="1D404C9E"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829F06"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4A1B80C5"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C27EC5F"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2A3B414" w14:textId="77777777" w:rsidR="00EB364C" w:rsidRPr="005307A3" w:rsidRDefault="00EB364C" w:rsidP="00AC3D95">
            <w:pPr>
              <w:pStyle w:val="TAL"/>
            </w:pPr>
          </w:p>
        </w:tc>
      </w:tr>
      <w:tr w:rsidR="00EB364C" w:rsidRPr="005307A3" w14:paraId="018D4FEF"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46C80BB6"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03761572"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4215F19"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F4A341F" w14:textId="77777777" w:rsidR="00EB364C" w:rsidRPr="00C4623A" w:rsidRDefault="00EB364C" w:rsidP="00AC3D95">
            <w:pPr>
              <w:pStyle w:val="B1"/>
              <w:ind w:left="0" w:firstLine="0"/>
              <w:rPr>
                <w:rFonts w:ascii="Arial" w:hAnsi="Arial" w:cs="Arial"/>
                <w:sz w:val="18"/>
                <w:szCs w:val="18"/>
                <w:lang w:val="en-US" w:eastAsia="fr-FR"/>
              </w:rPr>
            </w:pPr>
            <w:r w:rsidRPr="00E9273B">
              <w:rPr>
                <w:rFonts w:ascii="Arial" w:hAnsi="Arial" w:cs="Arial"/>
                <w:sz w:val="18"/>
                <w:szCs w:val="18"/>
                <w:lang w:val="en-US" w:eastAsia="fr-FR"/>
              </w:rPr>
              <w:t>Allowed S-NSSAIs = 01010103</w:t>
            </w:r>
            <w:r w:rsidRPr="00C4623A">
              <w:rPr>
                <w:rFonts w:ascii="Arial" w:hAnsi="Arial" w:cs="Arial"/>
                <w:sz w:val="18"/>
                <w:szCs w:val="18"/>
                <w:lang w:val="en-US" w:eastAsia="fr-FR"/>
              </w:rPr>
              <w:t xml:space="preserve">, </w:t>
            </w:r>
            <w:r w:rsidRPr="00E9273B">
              <w:rPr>
                <w:rFonts w:ascii="Arial" w:hAnsi="Arial" w:cs="Arial"/>
                <w:sz w:val="18"/>
                <w:szCs w:val="18"/>
                <w:lang w:val="en-US" w:eastAsia="fr-FR"/>
              </w:rPr>
              <w:t>01010102</w:t>
            </w:r>
            <w:r w:rsidRPr="00C4623A">
              <w:rPr>
                <w:rFonts w:ascii="Arial" w:hAnsi="Arial" w:cs="Arial"/>
                <w:sz w:val="18"/>
                <w:szCs w:val="18"/>
                <w:lang w:val="en-US" w:eastAsia="fr-FR"/>
              </w:rPr>
              <w:t xml:space="preserve">; Rejected S-NSSAI = </w:t>
            </w:r>
            <w:r w:rsidRPr="00E9273B">
              <w:rPr>
                <w:rFonts w:ascii="Arial" w:hAnsi="Arial" w:cs="Arial"/>
                <w:sz w:val="18"/>
                <w:szCs w:val="18"/>
                <w:lang w:val="en-US" w:eastAsia="fr-FR"/>
              </w:rPr>
              <w:t>01010101</w:t>
            </w:r>
            <w:r w:rsidRPr="00C4623A">
              <w:rPr>
                <w:rFonts w:ascii="Arial" w:hAnsi="Arial" w:cs="Arial"/>
                <w:sz w:val="18"/>
                <w:szCs w:val="18"/>
                <w:lang w:val="en-US" w:eastAsia="fr-FR"/>
              </w:rPr>
              <w:t xml:space="preserve"> </w:t>
            </w:r>
          </w:p>
          <w:p w14:paraId="0CBE74A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8083B0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403893"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2BC73473"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433E4FA"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5E407B4" w14:textId="77777777" w:rsidR="00EB364C" w:rsidRPr="005307A3" w:rsidRDefault="00EB364C" w:rsidP="00AC3D95">
            <w:pPr>
              <w:pStyle w:val="TAL"/>
            </w:pPr>
          </w:p>
        </w:tc>
      </w:tr>
      <w:tr w:rsidR="00EB364C" w:rsidRPr="005307A3" w14:paraId="329D2F2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ECE3BD3"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8D9E49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A22837E"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391B3312"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382F927"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7A6506A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279B4D"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317DBD8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DCB4BE"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10EA88E" w14:textId="77777777" w:rsidR="00EB364C" w:rsidRPr="005307A3" w:rsidRDefault="00EB364C" w:rsidP="00AC3D95">
            <w:pPr>
              <w:pStyle w:val="TAL"/>
              <w:keepNext w:val="0"/>
              <w:keepLines w:val="0"/>
            </w:pPr>
          </w:p>
        </w:tc>
      </w:tr>
      <w:tr w:rsidR="00EB364C" w:rsidRPr="005307A3" w14:paraId="19C4B6B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0BD484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88A9F5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0F946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5BC7441" w14:textId="77777777" w:rsidR="00EB364C" w:rsidRPr="005307A3" w:rsidRDefault="00EB364C" w:rsidP="00AC3D95">
            <w:pPr>
              <w:pStyle w:val="TAL"/>
              <w:keepNext w:val="0"/>
              <w:keepLines w:val="0"/>
            </w:pPr>
          </w:p>
        </w:tc>
      </w:tr>
      <w:tr w:rsidR="00EB364C" w:rsidRPr="005307A3" w14:paraId="3DD4384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AA30AF6"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4BE84FD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A4BC818"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8480428" w14:textId="77777777" w:rsidR="00EB364C" w:rsidRPr="005307A3" w:rsidRDefault="00EB364C" w:rsidP="00AC3D95">
            <w:pPr>
              <w:pStyle w:val="TAL"/>
              <w:keepNext w:val="0"/>
              <w:keepLines w:val="0"/>
            </w:pPr>
          </w:p>
        </w:tc>
      </w:tr>
      <w:tr w:rsidR="00EB364C" w:rsidRPr="005307A3" w14:paraId="3F80790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1804CD9"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0210CBC5"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5FB1D"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85F6A5E" w14:textId="77777777" w:rsidR="00EB364C" w:rsidRPr="005307A3" w:rsidRDefault="00EB364C" w:rsidP="00AC3D95">
            <w:pPr>
              <w:pStyle w:val="TAL"/>
              <w:keepNext w:val="0"/>
              <w:keepLines w:val="0"/>
            </w:pPr>
          </w:p>
        </w:tc>
      </w:tr>
      <w:tr w:rsidR="00EB364C" w:rsidRPr="005307A3" w14:paraId="43C8D4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EAFFC6D"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0073B73F"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249909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1</w:t>
            </w:r>
          </w:p>
        </w:tc>
        <w:tc>
          <w:tcPr>
            <w:tcW w:w="3776" w:type="dxa"/>
            <w:tcBorders>
              <w:top w:val="single" w:sz="4" w:space="0" w:color="auto"/>
              <w:left w:val="single" w:sz="4" w:space="0" w:color="auto"/>
              <w:bottom w:val="single" w:sz="4" w:space="0" w:color="auto"/>
              <w:right w:val="single" w:sz="4" w:space="0" w:color="auto"/>
            </w:tcBorders>
          </w:tcPr>
          <w:p w14:paraId="0B3D3DF0" w14:textId="77777777" w:rsidR="00EB364C" w:rsidRDefault="00EB364C" w:rsidP="00AC3D95">
            <w:pPr>
              <w:pStyle w:val="TAL"/>
              <w:keepNext w:val="0"/>
              <w:keepLines w:val="0"/>
            </w:pPr>
            <w:r>
              <w:t>Slice status: Allowed</w:t>
            </w:r>
          </w:p>
          <w:p w14:paraId="477DE50C" w14:textId="77777777" w:rsidR="00EB364C" w:rsidRPr="005307A3" w:rsidRDefault="00EB364C" w:rsidP="00AC3D95">
            <w:pPr>
              <w:pStyle w:val="TAL"/>
              <w:keepNext w:val="0"/>
              <w:keepLines w:val="0"/>
            </w:pPr>
            <w:r>
              <w:t>Note</w:t>
            </w:r>
          </w:p>
        </w:tc>
      </w:tr>
      <w:tr w:rsidR="00EB364C" w:rsidRPr="005307A3" w14:paraId="0F0F206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A8A35FD"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345DCF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A3AB018"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188263C2" w14:textId="77777777" w:rsidR="00EB364C" w:rsidRDefault="00EB364C" w:rsidP="00AC3D95">
            <w:pPr>
              <w:pStyle w:val="TAL"/>
              <w:keepNext w:val="0"/>
              <w:keepLines w:val="0"/>
            </w:pPr>
            <w:r>
              <w:t>Slice status: Served</w:t>
            </w:r>
          </w:p>
          <w:p w14:paraId="5D39D78D" w14:textId="77777777" w:rsidR="00EB364C" w:rsidRDefault="00EB364C" w:rsidP="00AC3D95">
            <w:pPr>
              <w:pStyle w:val="TAL"/>
              <w:keepNext w:val="0"/>
              <w:keepLines w:val="0"/>
            </w:pPr>
            <w:r>
              <w:t>Note</w:t>
            </w:r>
          </w:p>
        </w:tc>
      </w:tr>
      <w:tr w:rsidR="00EB364C" w:rsidRPr="005307A3" w14:paraId="75B8C5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25AE3A3" w14:textId="77777777" w:rsidR="00EB364C" w:rsidRDefault="00EB364C" w:rsidP="00AC3D95">
            <w:pPr>
              <w:pStyle w:val="TAC"/>
              <w:keepNext w:val="0"/>
              <w:keepLines w:val="0"/>
            </w:pPr>
            <w:r>
              <w:lastRenderedPageBreak/>
              <w:t>14</w:t>
            </w:r>
          </w:p>
        </w:tc>
        <w:tc>
          <w:tcPr>
            <w:tcW w:w="1247" w:type="dxa"/>
            <w:tcBorders>
              <w:top w:val="single" w:sz="4" w:space="0" w:color="auto"/>
              <w:left w:val="single" w:sz="4" w:space="0" w:color="auto"/>
              <w:bottom w:val="single" w:sz="4" w:space="0" w:color="auto"/>
              <w:right w:val="single" w:sz="4" w:space="0" w:color="auto"/>
            </w:tcBorders>
          </w:tcPr>
          <w:p w14:paraId="03DBC45A"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0865E6"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3</w:t>
            </w:r>
          </w:p>
        </w:tc>
        <w:tc>
          <w:tcPr>
            <w:tcW w:w="3776" w:type="dxa"/>
            <w:tcBorders>
              <w:top w:val="single" w:sz="4" w:space="0" w:color="auto"/>
              <w:left w:val="single" w:sz="4" w:space="0" w:color="auto"/>
              <w:bottom w:val="single" w:sz="4" w:space="0" w:color="auto"/>
              <w:right w:val="single" w:sz="4" w:space="0" w:color="auto"/>
            </w:tcBorders>
          </w:tcPr>
          <w:p w14:paraId="5A39DAAE" w14:textId="77777777" w:rsidR="00EB364C" w:rsidRDefault="00EB364C" w:rsidP="00AC3D95">
            <w:pPr>
              <w:pStyle w:val="TAL"/>
              <w:keepNext w:val="0"/>
              <w:keepLines w:val="0"/>
            </w:pPr>
            <w:r>
              <w:t>Slice status: Rejected</w:t>
            </w:r>
          </w:p>
          <w:p w14:paraId="788732E7" w14:textId="77777777" w:rsidR="00EB364C" w:rsidRDefault="00EB364C" w:rsidP="00AC3D95">
            <w:pPr>
              <w:pStyle w:val="TAL"/>
              <w:keepNext w:val="0"/>
              <w:keepLines w:val="0"/>
            </w:pPr>
            <w:r>
              <w:t>Note</w:t>
            </w:r>
          </w:p>
        </w:tc>
      </w:tr>
      <w:tr w:rsidR="00EB364C" w:rsidRPr="005307A3" w14:paraId="2A68B10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6F242E"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5ECBE488"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4F0B1DDB"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78853C56" w14:textId="77777777" w:rsidR="00EB364C" w:rsidRPr="005307A3" w:rsidRDefault="00EB364C" w:rsidP="00AC3D95">
            <w:pPr>
              <w:pStyle w:val="TAL"/>
              <w:keepNext w:val="0"/>
              <w:keepLines w:val="0"/>
            </w:pPr>
            <w:r>
              <w:t>[Device perform de-registration procedure]</w:t>
            </w:r>
          </w:p>
        </w:tc>
      </w:tr>
      <w:tr w:rsidR="00EB364C" w:rsidRPr="005307A3" w14:paraId="17622717"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0D5BD760"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B824D16" w14:textId="77777777" w:rsidR="00EB364C" w:rsidRDefault="00EB364C" w:rsidP="00EB364C"/>
    <w:p w14:paraId="6AC27CF6" w14:textId="77777777" w:rsidR="00DC59D9" w:rsidRPr="005307A3" w:rsidRDefault="00DC59D9" w:rsidP="00DC59D9">
      <w:r w:rsidRPr="005307A3">
        <w:t>PROACTIVE COMMAND: SET UP EVENT LIST 1.1.1</w:t>
      </w:r>
    </w:p>
    <w:p w14:paraId="4240EB11" w14:textId="77777777" w:rsidR="00DC59D9" w:rsidRPr="005307A3" w:rsidRDefault="00DC59D9" w:rsidP="00DC59D9">
      <w:r w:rsidRPr="005307A3">
        <w:t>Logically:</w:t>
      </w:r>
    </w:p>
    <w:p w14:paraId="4F86D520" w14:textId="77777777" w:rsidR="00DC59D9" w:rsidRPr="005307A3" w:rsidRDefault="00DC59D9" w:rsidP="00DC59D9">
      <w:pPr>
        <w:pStyle w:val="EW"/>
        <w:ind w:left="284" w:firstLine="0"/>
      </w:pPr>
      <w:r w:rsidRPr="005307A3">
        <w:t>Command details</w:t>
      </w:r>
    </w:p>
    <w:p w14:paraId="02AB0053" w14:textId="77777777" w:rsidR="00DC59D9" w:rsidRPr="005307A3" w:rsidRDefault="00DC59D9" w:rsidP="00DC59D9">
      <w:pPr>
        <w:pStyle w:val="EW"/>
        <w:ind w:left="284" w:firstLine="0"/>
      </w:pPr>
      <w:r w:rsidRPr="005307A3">
        <w:tab/>
        <w:t>Command number:</w:t>
      </w:r>
      <w:r w:rsidRPr="005307A3">
        <w:tab/>
        <w:t>1</w:t>
      </w:r>
    </w:p>
    <w:p w14:paraId="75381F81" w14:textId="77777777" w:rsidR="00DC59D9" w:rsidRPr="005307A3" w:rsidRDefault="00DC59D9" w:rsidP="00DC59D9">
      <w:pPr>
        <w:pStyle w:val="EW"/>
        <w:ind w:left="284" w:firstLine="0"/>
      </w:pPr>
      <w:r w:rsidRPr="005307A3">
        <w:tab/>
        <w:t>Command type:</w:t>
      </w:r>
      <w:r w:rsidRPr="005307A3">
        <w:tab/>
      </w:r>
      <w:r>
        <w:tab/>
      </w:r>
      <w:r w:rsidRPr="005307A3">
        <w:t>SET UP EVENT LIST</w:t>
      </w:r>
    </w:p>
    <w:p w14:paraId="051D9048" w14:textId="77777777" w:rsidR="00DC59D9" w:rsidRPr="00E36038" w:rsidRDefault="00DC59D9" w:rsidP="00DC59D9">
      <w:pPr>
        <w:pStyle w:val="EW"/>
        <w:ind w:left="284" w:firstLine="0"/>
        <w:rPr>
          <w:lang w:val="fr-FR"/>
        </w:rPr>
      </w:pPr>
      <w:r w:rsidRPr="005307A3">
        <w:tab/>
      </w:r>
      <w:r w:rsidRPr="00E36038">
        <w:rPr>
          <w:lang w:val="fr-FR"/>
        </w:rPr>
        <w:t>Command qualifier:</w:t>
      </w:r>
      <w:r w:rsidRPr="00E36038">
        <w:rPr>
          <w:lang w:val="fr-FR"/>
        </w:rPr>
        <w:tab/>
        <w:t>'00'</w:t>
      </w:r>
    </w:p>
    <w:p w14:paraId="5A34BA4D" w14:textId="77777777" w:rsidR="00DC59D9" w:rsidRPr="00E36038" w:rsidRDefault="00DC59D9" w:rsidP="00DC59D9">
      <w:pPr>
        <w:pStyle w:val="EW"/>
        <w:ind w:left="284" w:firstLine="0"/>
        <w:rPr>
          <w:lang w:val="fr-FR"/>
        </w:rPr>
      </w:pPr>
      <w:r w:rsidRPr="00E36038">
        <w:rPr>
          <w:lang w:val="fr-FR"/>
        </w:rPr>
        <w:t>Device identities</w:t>
      </w:r>
    </w:p>
    <w:p w14:paraId="33DBF2E4" w14:textId="77777777" w:rsidR="00DC59D9" w:rsidRPr="00E36038" w:rsidRDefault="00DC59D9" w:rsidP="00DC59D9">
      <w:pPr>
        <w:pStyle w:val="EW"/>
        <w:ind w:left="284" w:firstLine="0"/>
        <w:rPr>
          <w:lang w:val="fr-FR"/>
        </w:rPr>
      </w:pPr>
      <w:r w:rsidRPr="00E36038">
        <w:rPr>
          <w:lang w:val="fr-FR"/>
        </w:rPr>
        <w:tab/>
        <w:t>Source device:</w:t>
      </w:r>
      <w:r w:rsidRPr="00E36038">
        <w:rPr>
          <w:lang w:val="fr-FR"/>
        </w:rPr>
        <w:tab/>
      </w:r>
      <w:r>
        <w:rPr>
          <w:lang w:val="fr-FR"/>
        </w:rPr>
        <w:tab/>
      </w:r>
      <w:r w:rsidRPr="00E36038">
        <w:rPr>
          <w:lang w:val="fr-FR"/>
        </w:rPr>
        <w:t>UICC</w:t>
      </w:r>
    </w:p>
    <w:p w14:paraId="1801E348" w14:textId="77777777" w:rsidR="00DC59D9" w:rsidRPr="005A2D4B" w:rsidRDefault="00DC59D9" w:rsidP="00DC59D9">
      <w:pPr>
        <w:pStyle w:val="EW"/>
        <w:keepLines w:val="0"/>
        <w:ind w:left="284" w:firstLine="0"/>
        <w:rPr>
          <w:lang w:val="fr-FR"/>
        </w:rPr>
      </w:pPr>
      <w:r w:rsidRPr="00E36038">
        <w:rPr>
          <w:lang w:val="fr-FR"/>
        </w:rPr>
        <w:tab/>
      </w:r>
      <w:r w:rsidRPr="005A2D4B">
        <w:rPr>
          <w:lang w:val="fr-FR"/>
        </w:rPr>
        <w:t>Destination device:</w:t>
      </w:r>
      <w:r w:rsidRPr="005A2D4B">
        <w:rPr>
          <w:lang w:val="fr-FR"/>
        </w:rPr>
        <w:tab/>
        <w:t>ME</w:t>
      </w:r>
    </w:p>
    <w:p w14:paraId="1B78FB74" w14:textId="77777777" w:rsidR="00DC59D9" w:rsidRPr="005307A3" w:rsidRDefault="00DC59D9" w:rsidP="00DC59D9">
      <w:pPr>
        <w:pStyle w:val="EW"/>
        <w:keepNext/>
        <w:ind w:left="284" w:firstLine="0"/>
      </w:pPr>
      <w:r w:rsidRPr="005307A3">
        <w:t>Event list</w:t>
      </w:r>
    </w:p>
    <w:p w14:paraId="0B5350C2" w14:textId="77777777" w:rsidR="00DC59D9" w:rsidRPr="005307A3" w:rsidRDefault="00DC59D9" w:rsidP="00DC59D9">
      <w:pPr>
        <w:pStyle w:val="EX"/>
        <w:ind w:left="284" w:firstLine="0"/>
      </w:pPr>
      <w:r w:rsidRPr="005307A3">
        <w:tab/>
        <w:t>Event 1:</w:t>
      </w:r>
      <w:r>
        <w:tab/>
      </w:r>
      <w:r>
        <w:tab/>
      </w:r>
      <w:r>
        <w:tab/>
      </w:r>
      <w:r w:rsidRPr="005307A3">
        <w:tab/>
      </w:r>
      <w:r w:rsidRPr="00265526">
        <w:t>'1</w:t>
      </w:r>
      <w:r>
        <w:t>F</w:t>
      </w:r>
      <w:r w:rsidRPr="00265526">
        <w:t xml:space="preserve">' = </w:t>
      </w:r>
      <w:r>
        <w:t>Slices Status Change</w:t>
      </w:r>
    </w:p>
    <w:p w14:paraId="164DDE1F" w14:textId="77777777" w:rsidR="00DC59D9" w:rsidRPr="005307A3"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074D6C90"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444F1537"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8EDC389" w14:textId="77777777" w:rsidR="00DC59D9" w:rsidRPr="00190264" w:rsidRDefault="00DC59D9" w:rsidP="0038106F">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44732F78" w14:textId="77777777" w:rsidR="00DC59D9" w:rsidRPr="00190264" w:rsidRDefault="00DC59D9" w:rsidP="0038106F">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11F0DA20"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FECB4B2" w14:textId="77777777" w:rsidR="00DC59D9" w:rsidRPr="008E3401" w:rsidRDefault="00DC59D9" w:rsidP="0038106F">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16DCFDEA"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705A70A" w14:textId="77777777" w:rsidR="00DC59D9" w:rsidRPr="008E3401" w:rsidRDefault="00DC59D9" w:rsidP="0038106F">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6EE60AD7" w14:textId="77777777" w:rsidR="00DC59D9" w:rsidRPr="008E3401" w:rsidRDefault="00DC59D9" w:rsidP="0038106F">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A3ABCA4"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A638DAA"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83E5B1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B3890BC"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4157C46" w14:textId="77777777" w:rsidR="00DC59D9" w:rsidRPr="008E3401" w:rsidRDefault="00DC59D9" w:rsidP="0038106F">
            <w:pPr>
              <w:pStyle w:val="TAC"/>
            </w:pPr>
            <w:r w:rsidRPr="008E3401">
              <w:t>99</w:t>
            </w:r>
          </w:p>
        </w:tc>
      </w:tr>
      <w:tr w:rsidR="00DC59D9" w:rsidRPr="005307A3" w14:paraId="068E0F30" w14:textId="77777777" w:rsidTr="0038106F">
        <w:trPr>
          <w:jc w:val="center"/>
        </w:trPr>
        <w:tc>
          <w:tcPr>
            <w:tcW w:w="1134" w:type="dxa"/>
            <w:tcBorders>
              <w:top w:val="single" w:sz="4" w:space="0" w:color="auto"/>
              <w:right w:val="single" w:sz="4" w:space="0" w:color="auto"/>
            </w:tcBorders>
          </w:tcPr>
          <w:p w14:paraId="404A8FB4"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77B97F" w14:textId="77777777" w:rsidR="00DC59D9" w:rsidRPr="00190264" w:rsidRDefault="00DC59D9" w:rsidP="0038106F">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13ED18" w14:textId="77777777" w:rsidR="00DC59D9" w:rsidRPr="00190264" w:rsidRDefault="00DC59D9" w:rsidP="0038106F">
            <w:pPr>
              <w:pStyle w:val="TAC"/>
            </w:pPr>
            <w:r w:rsidRPr="00190264">
              <w:t>1</w:t>
            </w:r>
            <w:r>
              <w:t>F</w:t>
            </w:r>
          </w:p>
        </w:tc>
        <w:tc>
          <w:tcPr>
            <w:tcW w:w="567" w:type="dxa"/>
            <w:tcBorders>
              <w:top w:val="single" w:sz="4" w:space="0" w:color="auto"/>
              <w:left w:val="single" w:sz="4" w:space="0" w:color="auto"/>
            </w:tcBorders>
          </w:tcPr>
          <w:p w14:paraId="727B6EC8" w14:textId="77777777" w:rsidR="00DC59D9" w:rsidRPr="008E3401" w:rsidRDefault="00DC59D9" w:rsidP="0038106F">
            <w:pPr>
              <w:pStyle w:val="TAC"/>
            </w:pPr>
          </w:p>
        </w:tc>
        <w:tc>
          <w:tcPr>
            <w:tcW w:w="567" w:type="dxa"/>
            <w:tcBorders>
              <w:top w:val="single" w:sz="4" w:space="0" w:color="auto"/>
            </w:tcBorders>
          </w:tcPr>
          <w:p w14:paraId="0455F049" w14:textId="77777777" w:rsidR="00DC59D9" w:rsidRPr="008E3401" w:rsidRDefault="00DC59D9" w:rsidP="0038106F">
            <w:pPr>
              <w:pStyle w:val="TAC"/>
            </w:pPr>
          </w:p>
        </w:tc>
        <w:tc>
          <w:tcPr>
            <w:tcW w:w="567" w:type="dxa"/>
            <w:tcBorders>
              <w:top w:val="single" w:sz="4" w:space="0" w:color="auto"/>
            </w:tcBorders>
          </w:tcPr>
          <w:p w14:paraId="6FEFDD49" w14:textId="77777777" w:rsidR="00DC59D9" w:rsidRPr="008E3401" w:rsidRDefault="00DC59D9" w:rsidP="0038106F">
            <w:pPr>
              <w:pStyle w:val="TAC"/>
            </w:pPr>
          </w:p>
        </w:tc>
        <w:tc>
          <w:tcPr>
            <w:tcW w:w="567" w:type="dxa"/>
            <w:tcBorders>
              <w:top w:val="single" w:sz="4" w:space="0" w:color="auto"/>
            </w:tcBorders>
          </w:tcPr>
          <w:p w14:paraId="60091F45" w14:textId="77777777" w:rsidR="00DC59D9" w:rsidRPr="008E3401" w:rsidRDefault="00DC59D9" w:rsidP="0038106F">
            <w:pPr>
              <w:pStyle w:val="TAC"/>
            </w:pPr>
          </w:p>
        </w:tc>
        <w:tc>
          <w:tcPr>
            <w:tcW w:w="567" w:type="dxa"/>
            <w:tcBorders>
              <w:top w:val="single" w:sz="4" w:space="0" w:color="auto"/>
            </w:tcBorders>
          </w:tcPr>
          <w:p w14:paraId="59018DAE" w14:textId="77777777" w:rsidR="00DC59D9" w:rsidRPr="008E3401" w:rsidRDefault="00DC59D9" w:rsidP="0038106F">
            <w:pPr>
              <w:pStyle w:val="TAC"/>
            </w:pPr>
          </w:p>
        </w:tc>
        <w:tc>
          <w:tcPr>
            <w:tcW w:w="567" w:type="dxa"/>
            <w:tcBorders>
              <w:top w:val="single" w:sz="4" w:space="0" w:color="auto"/>
            </w:tcBorders>
          </w:tcPr>
          <w:p w14:paraId="2BA53077" w14:textId="77777777" w:rsidR="00DC59D9" w:rsidRPr="008E3401" w:rsidRDefault="00DC59D9" w:rsidP="0038106F">
            <w:pPr>
              <w:pStyle w:val="TAC"/>
            </w:pPr>
          </w:p>
        </w:tc>
        <w:tc>
          <w:tcPr>
            <w:tcW w:w="567" w:type="dxa"/>
            <w:tcBorders>
              <w:top w:val="single" w:sz="4" w:space="0" w:color="auto"/>
            </w:tcBorders>
          </w:tcPr>
          <w:p w14:paraId="7B41206A" w14:textId="77777777" w:rsidR="00DC59D9" w:rsidRPr="008E3401" w:rsidRDefault="00DC59D9" w:rsidP="0038106F">
            <w:pPr>
              <w:pStyle w:val="TAC"/>
            </w:pPr>
          </w:p>
        </w:tc>
        <w:tc>
          <w:tcPr>
            <w:tcW w:w="567" w:type="dxa"/>
            <w:tcBorders>
              <w:top w:val="single" w:sz="4" w:space="0" w:color="auto"/>
            </w:tcBorders>
          </w:tcPr>
          <w:p w14:paraId="0C8584E3" w14:textId="77777777" w:rsidR="00DC59D9" w:rsidRPr="008E3401" w:rsidRDefault="00DC59D9" w:rsidP="0038106F">
            <w:pPr>
              <w:pStyle w:val="TAC"/>
            </w:pPr>
          </w:p>
        </w:tc>
        <w:tc>
          <w:tcPr>
            <w:tcW w:w="567" w:type="dxa"/>
            <w:tcBorders>
              <w:top w:val="single" w:sz="4" w:space="0" w:color="auto"/>
            </w:tcBorders>
          </w:tcPr>
          <w:p w14:paraId="7947AE09" w14:textId="77777777" w:rsidR="00DC59D9" w:rsidRPr="008E3401" w:rsidRDefault="00DC59D9" w:rsidP="0038106F">
            <w:pPr>
              <w:pStyle w:val="TAC"/>
            </w:pPr>
          </w:p>
        </w:tc>
        <w:tc>
          <w:tcPr>
            <w:tcW w:w="567" w:type="dxa"/>
            <w:tcBorders>
              <w:top w:val="single" w:sz="4" w:space="0" w:color="auto"/>
            </w:tcBorders>
          </w:tcPr>
          <w:p w14:paraId="4DEC8A9A" w14:textId="77777777" w:rsidR="00DC59D9" w:rsidRPr="008E3401" w:rsidRDefault="00DC59D9" w:rsidP="0038106F">
            <w:pPr>
              <w:pStyle w:val="TAC"/>
            </w:pPr>
          </w:p>
        </w:tc>
      </w:tr>
    </w:tbl>
    <w:p w14:paraId="12E964BB" w14:textId="77777777" w:rsidR="00DC59D9" w:rsidRPr="005307A3" w:rsidRDefault="00DC59D9" w:rsidP="00DC59D9">
      <w:pPr>
        <w:ind w:left="284"/>
      </w:pPr>
    </w:p>
    <w:p w14:paraId="1ECA0791" w14:textId="77777777" w:rsidR="00DC59D9" w:rsidRPr="005307A3" w:rsidRDefault="00DC59D9" w:rsidP="00DC59D9">
      <w:pPr>
        <w:ind w:left="284"/>
      </w:pPr>
      <w:r w:rsidRPr="005307A3">
        <w:t>TERMINAL RESPONSE: SET UP EVENT LIST 1.1.1</w:t>
      </w:r>
    </w:p>
    <w:p w14:paraId="479110E7" w14:textId="77777777" w:rsidR="00DC59D9" w:rsidRPr="005307A3" w:rsidRDefault="00DC59D9" w:rsidP="00DC59D9">
      <w:pPr>
        <w:ind w:left="284"/>
      </w:pPr>
      <w:r w:rsidRPr="005307A3">
        <w:t>Logically:</w:t>
      </w:r>
    </w:p>
    <w:p w14:paraId="234255D8" w14:textId="77777777" w:rsidR="00DC59D9" w:rsidRPr="005307A3" w:rsidRDefault="00DC59D9" w:rsidP="00DC59D9">
      <w:pPr>
        <w:pStyle w:val="EW"/>
        <w:ind w:left="568" w:firstLine="0"/>
      </w:pPr>
      <w:r w:rsidRPr="005307A3">
        <w:t>Command details</w:t>
      </w:r>
      <w:r>
        <w:t>:</w:t>
      </w:r>
    </w:p>
    <w:p w14:paraId="42E416D6" w14:textId="77777777" w:rsidR="00DC59D9" w:rsidRPr="005307A3" w:rsidRDefault="00DC59D9" w:rsidP="00DC59D9">
      <w:pPr>
        <w:pStyle w:val="EW"/>
        <w:ind w:left="568" w:firstLine="0"/>
      </w:pPr>
      <w:r w:rsidRPr="005307A3">
        <w:tab/>
        <w:t>Command number:</w:t>
      </w:r>
      <w:r w:rsidRPr="005307A3">
        <w:tab/>
        <w:t>1</w:t>
      </w:r>
    </w:p>
    <w:p w14:paraId="434CE1A4" w14:textId="77777777" w:rsidR="00DC59D9" w:rsidRPr="005307A3" w:rsidRDefault="00DC59D9" w:rsidP="00DC59D9">
      <w:pPr>
        <w:pStyle w:val="EW"/>
        <w:ind w:left="568" w:firstLine="0"/>
      </w:pPr>
      <w:r w:rsidRPr="005307A3">
        <w:tab/>
        <w:t>Command type:</w:t>
      </w:r>
      <w:r w:rsidRPr="005307A3">
        <w:tab/>
      </w:r>
      <w:r>
        <w:tab/>
      </w:r>
      <w:r w:rsidRPr="005307A3">
        <w:t>SET UP EVENT LIST</w:t>
      </w:r>
    </w:p>
    <w:p w14:paraId="77791882" w14:textId="77777777" w:rsidR="00DC59D9" w:rsidRPr="00E36038" w:rsidRDefault="00DC59D9" w:rsidP="00DC59D9">
      <w:pPr>
        <w:pStyle w:val="EW"/>
        <w:ind w:left="568" w:firstLine="0"/>
        <w:rPr>
          <w:lang w:val="fr-FR"/>
        </w:rPr>
      </w:pPr>
      <w:r w:rsidRPr="005307A3">
        <w:tab/>
      </w:r>
      <w:r w:rsidRPr="00E36038">
        <w:rPr>
          <w:lang w:val="fr-FR"/>
        </w:rPr>
        <w:t>Command qualifier:</w:t>
      </w:r>
      <w:r w:rsidRPr="00E36038">
        <w:rPr>
          <w:lang w:val="fr-FR"/>
        </w:rPr>
        <w:tab/>
        <w:t>'00'</w:t>
      </w:r>
    </w:p>
    <w:p w14:paraId="7BAE1B73" w14:textId="77777777" w:rsidR="00DC59D9" w:rsidRPr="00E36038" w:rsidRDefault="00DC59D9" w:rsidP="00DC59D9">
      <w:pPr>
        <w:pStyle w:val="EW"/>
        <w:ind w:left="568" w:firstLine="0"/>
        <w:rPr>
          <w:lang w:val="fr-FR"/>
        </w:rPr>
      </w:pPr>
      <w:r w:rsidRPr="00E36038">
        <w:rPr>
          <w:lang w:val="fr-FR"/>
        </w:rPr>
        <w:t>Device identities</w:t>
      </w:r>
      <w:r>
        <w:rPr>
          <w:lang w:val="fr-FR"/>
        </w:rPr>
        <w:t> :</w:t>
      </w:r>
    </w:p>
    <w:p w14:paraId="615FFE17" w14:textId="77777777" w:rsidR="00DC59D9" w:rsidRPr="00E36038" w:rsidRDefault="00DC59D9" w:rsidP="00DC59D9">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ME</w:t>
      </w:r>
    </w:p>
    <w:p w14:paraId="3AA3A72D" w14:textId="77777777" w:rsidR="00DC59D9" w:rsidRPr="005A2D4B" w:rsidRDefault="00DC59D9" w:rsidP="00DC59D9">
      <w:pPr>
        <w:pStyle w:val="EW"/>
        <w:ind w:left="568" w:firstLine="0"/>
        <w:rPr>
          <w:lang w:val="fr-FR"/>
        </w:rPr>
      </w:pPr>
      <w:r w:rsidRPr="00E36038">
        <w:rPr>
          <w:lang w:val="fr-FR"/>
        </w:rPr>
        <w:tab/>
      </w:r>
      <w:r w:rsidRPr="005A2D4B">
        <w:rPr>
          <w:lang w:val="fr-FR"/>
        </w:rPr>
        <w:t>Destination device:</w:t>
      </w:r>
      <w:r w:rsidRPr="005A2D4B">
        <w:rPr>
          <w:lang w:val="fr-FR"/>
        </w:rPr>
        <w:tab/>
        <w:t>UICC</w:t>
      </w:r>
    </w:p>
    <w:p w14:paraId="335135A0" w14:textId="77777777" w:rsidR="00DC59D9" w:rsidRPr="005307A3" w:rsidRDefault="00DC59D9" w:rsidP="00DC59D9">
      <w:pPr>
        <w:pStyle w:val="EW"/>
        <w:ind w:left="568" w:firstLine="0"/>
      </w:pPr>
      <w:r w:rsidRPr="005307A3">
        <w:t>Result</w:t>
      </w:r>
      <w:r>
        <w:t>:</w:t>
      </w:r>
    </w:p>
    <w:p w14:paraId="4D831184" w14:textId="77777777" w:rsidR="00DC59D9" w:rsidRPr="005307A3" w:rsidRDefault="00DC59D9" w:rsidP="00DC59D9">
      <w:pPr>
        <w:pStyle w:val="EX"/>
        <w:ind w:left="568" w:firstLine="0"/>
      </w:pPr>
      <w:r w:rsidRPr="005307A3">
        <w:tab/>
        <w:t>General Result:</w:t>
      </w:r>
      <w:r w:rsidRPr="005307A3">
        <w:tab/>
      </w:r>
      <w:r>
        <w:tab/>
      </w:r>
      <w:r w:rsidRPr="005307A3">
        <w:t>Command performed successfully</w:t>
      </w:r>
    </w:p>
    <w:p w14:paraId="3843DF5A" w14:textId="77777777" w:rsidR="00DC59D9" w:rsidRPr="005307A3" w:rsidRDefault="00DC59D9" w:rsidP="00DC59D9">
      <w:pPr>
        <w:ind w:left="284"/>
      </w:pPr>
      <w:r w:rsidRPr="005307A3">
        <w:t>Coding:</w:t>
      </w:r>
    </w:p>
    <w:p w14:paraId="1EDC56D7" w14:textId="77777777" w:rsidR="00DC59D9" w:rsidRPr="005307A3" w:rsidRDefault="00DC59D9" w:rsidP="00DC59D9">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1CC0B1F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05FC331A" w14:textId="77777777" w:rsidR="00DC59D9" w:rsidRPr="005307A3" w:rsidRDefault="00DC59D9" w:rsidP="0038106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1A61"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9DBBFA" w14:textId="77777777" w:rsidR="00DC59D9" w:rsidRPr="005307A3" w:rsidRDefault="00DC59D9" w:rsidP="0038106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413D43"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D80C35" w14:textId="77777777" w:rsidR="00DC59D9" w:rsidRPr="005307A3" w:rsidRDefault="00DC59D9" w:rsidP="0038106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591111" w14:textId="77777777" w:rsidR="00DC59D9" w:rsidRPr="005307A3" w:rsidRDefault="00DC59D9" w:rsidP="0038106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F07B6B"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BB5ADE" w14:textId="77777777" w:rsidR="00DC59D9" w:rsidRPr="005307A3" w:rsidRDefault="00DC59D9" w:rsidP="0038106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99A376"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208ACF"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9EFBB" w14:textId="77777777" w:rsidR="00DC59D9" w:rsidRPr="005307A3" w:rsidRDefault="00DC59D9" w:rsidP="0038106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EEAC2E"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5032FC" w14:textId="77777777" w:rsidR="00DC59D9" w:rsidRPr="005307A3" w:rsidRDefault="00DC59D9" w:rsidP="0038106F">
            <w:pPr>
              <w:pStyle w:val="TAC"/>
            </w:pPr>
            <w:r w:rsidRPr="005307A3">
              <w:t>00</w:t>
            </w:r>
          </w:p>
        </w:tc>
      </w:tr>
    </w:tbl>
    <w:p w14:paraId="2777D7A0" w14:textId="77777777" w:rsidR="00DC59D9" w:rsidRPr="005307A3" w:rsidRDefault="00DC59D9" w:rsidP="00DC59D9"/>
    <w:p w14:paraId="3B97E3E0" w14:textId="77777777" w:rsidR="00DC59D9" w:rsidRPr="005307A3" w:rsidRDefault="00DC59D9" w:rsidP="00DC59D9"/>
    <w:p w14:paraId="319186AB" w14:textId="77777777" w:rsidR="00EB364C" w:rsidRPr="005307A3" w:rsidRDefault="00EB364C" w:rsidP="00EB364C">
      <w:r>
        <w:t xml:space="preserve">ENVELOPE: </w:t>
      </w:r>
      <w:r w:rsidRPr="005307A3">
        <w:t xml:space="preserve">EVENT DOWNLOAD – </w:t>
      </w:r>
      <w:r>
        <w:t>Slice Status</w:t>
      </w:r>
      <w:r w:rsidRPr="005307A3">
        <w:t xml:space="preserve"> 1.1</w:t>
      </w:r>
      <w:r>
        <w:t>.1</w:t>
      </w:r>
    </w:p>
    <w:p w14:paraId="36E81EF8" w14:textId="77777777" w:rsidR="00EB364C" w:rsidRPr="00EE38C3" w:rsidRDefault="00EB364C" w:rsidP="00EB364C">
      <w:pPr>
        <w:ind w:left="284"/>
      </w:pPr>
      <w:r w:rsidRPr="00EE38C3">
        <w:t>Logically:</w:t>
      </w:r>
    </w:p>
    <w:p w14:paraId="01F8E990" w14:textId="77777777" w:rsidR="00EB364C" w:rsidRPr="00EE38C3" w:rsidRDefault="00EB364C" w:rsidP="00EB364C">
      <w:pPr>
        <w:pStyle w:val="EW"/>
        <w:ind w:left="568" w:firstLine="0"/>
      </w:pPr>
      <w:r w:rsidRPr="00EE38C3">
        <w:t>Event list</w:t>
      </w:r>
      <w:r>
        <w:t>:</w:t>
      </w:r>
    </w:p>
    <w:p w14:paraId="4524E825"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EA9B14"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4A4C0B42"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6258B745"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007BB92C" w14:textId="77777777" w:rsidR="00EB364C" w:rsidRPr="00EE38C3" w:rsidRDefault="00EB364C" w:rsidP="00EB364C">
      <w:pPr>
        <w:pStyle w:val="EW"/>
        <w:ind w:left="568" w:firstLine="0"/>
      </w:pPr>
      <w:r w:rsidRPr="00EE38C3">
        <w:t>Access Technology</w:t>
      </w:r>
      <w:r>
        <w:t>:</w:t>
      </w:r>
    </w:p>
    <w:p w14:paraId="257B7E10"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0DA004AF" w14:textId="77777777" w:rsidR="00EB364C" w:rsidRDefault="00EB364C" w:rsidP="00EB364C">
      <w:pPr>
        <w:pStyle w:val="EW"/>
        <w:ind w:left="568" w:firstLine="0"/>
      </w:pPr>
      <w:r>
        <w:t>Slices</w:t>
      </w:r>
      <w:r w:rsidRPr="00EE38C3">
        <w:t xml:space="preserve"> status:</w:t>
      </w:r>
      <w:r>
        <w:t xml:space="preserve"> '01' = Allowed</w:t>
      </w:r>
    </w:p>
    <w:p w14:paraId="0F642391" w14:textId="77777777" w:rsidR="00EB364C" w:rsidRDefault="00EB364C" w:rsidP="00EB364C">
      <w:pPr>
        <w:pStyle w:val="EW"/>
        <w:ind w:left="568" w:firstLine="0"/>
      </w:pPr>
      <w:r>
        <w:t>Allowed Slice information:</w:t>
      </w:r>
    </w:p>
    <w:p w14:paraId="0FB53B69" w14:textId="77777777" w:rsidR="00EB364C" w:rsidRPr="0041528A" w:rsidRDefault="00EB364C" w:rsidP="00EB364C">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6B4D46E" w14:textId="77777777" w:rsidR="00EB364C" w:rsidRPr="0041528A" w:rsidRDefault="00EB364C" w:rsidP="00EB364C">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52465D05" w14:textId="77777777" w:rsidR="00EB364C" w:rsidRPr="005E7B49" w:rsidRDefault="00EB364C" w:rsidP="00EB364C">
      <w:pPr>
        <w:pStyle w:val="EW"/>
        <w:spacing w:after="180"/>
        <w:ind w:firstLine="0"/>
        <w:rPr>
          <w:rFonts w:eastAsia="SimSun"/>
        </w:rPr>
      </w:pP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706B7995" w14:textId="77777777" w:rsidR="00EB364C" w:rsidRPr="005307A3" w:rsidRDefault="00EB364C" w:rsidP="00EB364C">
      <w:pPr>
        <w:keepNext/>
        <w:ind w:firstLine="284"/>
      </w:pPr>
      <w:r w:rsidRPr="005307A3">
        <w:lastRenderedPageBreak/>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661"/>
        <w:gridCol w:w="745"/>
        <w:gridCol w:w="567"/>
        <w:gridCol w:w="745"/>
        <w:gridCol w:w="745"/>
        <w:gridCol w:w="567"/>
        <w:gridCol w:w="567"/>
        <w:gridCol w:w="567"/>
        <w:gridCol w:w="567"/>
        <w:gridCol w:w="567"/>
        <w:gridCol w:w="567"/>
        <w:gridCol w:w="569"/>
        <w:gridCol w:w="9"/>
      </w:tblGrid>
      <w:tr w:rsidR="00EB364C" w:rsidRPr="008E3401" w14:paraId="14AC127F" w14:textId="77777777" w:rsidTr="00AC3D95">
        <w:trPr>
          <w:gridAfter w:val="1"/>
          <w:wAfter w:w="9" w:type="dxa"/>
          <w:jc w:val="center"/>
        </w:trPr>
        <w:tc>
          <w:tcPr>
            <w:tcW w:w="1134" w:type="dxa"/>
            <w:tcBorders>
              <w:top w:val="single" w:sz="4" w:space="0" w:color="auto"/>
              <w:left w:val="single" w:sz="4" w:space="0" w:color="auto"/>
              <w:bottom w:val="single" w:sz="4" w:space="0" w:color="auto"/>
              <w:right w:val="single" w:sz="4" w:space="0" w:color="auto"/>
            </w:tcBorders>
          </w:tcPr>
          <w:p w14:paraId="66243121" w14:textId="77777777" w:rsidR="00EB364C" w:rsidRPr="00190264" w:rsidRDefault="00EB364C" w:rsidP="00AC3D95">
            <w:pPr>
              <w:pStyle w:val="TAL"/>
            </w:pPr>
            <w:r w:rsidRPr="00190264">
              <w:t>BER-TLV:</w:t>
            </w:r>
          </w:p>
        </w:tc>
        <w:tc>
          <w:tcPr>
            <w:tcW w:w="661" w:type="dxa"/>
            <w:tcBorders>
              <w:top w:val="single" w:sz="4" w:space="0" w:color="auto"/>
              <w:left w:val="single" w:sz="4" w:space="0" w:color="auto"/>
              <w:bottom w:val="single" w:sz="4" w:space="0" w:color="auto"/>
              <w:right w:val="single" w:sz="4" w:space="0" w:color="auto"/>
            </w:tcBorders>
          </w:tcPr>
          <w:p w14:paraId="157D9D5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1F2E0C4" w14:textId="1C462879" w:rsidR="00EB364C" w:rsidRPr="00190264" w:rsidRDefault="00EB364C" w:rsidP="00AC3D95">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0DA5A3E9"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268DD9EB"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2AEDCFA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0443E38"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513AA2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E749D9F"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ACFCF1B"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148F97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7979FC7" w14:textId="77777777" w:rsidR="00EB364C" w:rsidRPr="008E3401" w:rsidRDefault="00EB364C" w:rsidP="00AC3D95">
            <w:pPr>
              <w:pStyle w:val="TAC"/>
            </w:pPr>
            <w:r w:rsidRPr="008E3401">
              <w:t>01</w:t>
            </w:r>
          </w:p>
        </w:tc>
        <w:tc>
          <w:tcPr>
            <w:tcW w:w="569" w:type="dxa"/>
            <w:tcBorders>
              <w:top w:val="single" w:sz="4" w:space="0" w:color="auto"/>
              <w:left w:val="single" w:sz="4" w:space="0" w:color="auto"/>
              <w:bottom w:val="single" w:sz="4" w:space="0" w:color="auto"/>
              <w:right w:val="single" w:sz="4" w:space="0" w:color="auto"/>
            </w:tcBorders>
          </w:tcPr>
          <w:p w14:paraId="1ED962B2" w14:textId="77777777" w:rsidR="00EB364C" w:rsidRPr="008E3401" w:rsidRDefault="00EB364C" w:rsidP="00AC3D95">
            <w:pPr>
              <w:pStyle w:val="TAC"/>
            </w:pPr>
            <w:r w:rsidRPr="008E3401">
              <w:t>0A</w:t>
            </w:r>
          </w:p>
        </w:tc>
      </w:tr>
      <w:tr w:rsidR="00EB364C" w:rsidRPr="008E3401" w14:paraId="10138D71" w14:textId="77777777" w:rsidTr="00AC3D95">
        <w:trPr>
          <w:gridAfter w:val="1"/>
          <w:wAfter w:w="9" w:type="dxa"/>
          <w:jc w:val="center"/>
        </w:trPr>
        <w:tc>
          <w:tcPr>
            <w:tcW w:w="1134" w:type="dxa"/>
            <w:tcBorders>
              <w:top w:val="single" w:sz="4" w:space="0" w:color="auto"/>
              <w:right w:val="single" w:sz="4" w:space="0" w:color="auto"/>
            </w:tcBorders>
          </w:tcPr>
          <w:p w14:paraId="284E3EB9"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5CC8F59B"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4831034"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53116D03" w14:textId="77777777" w:rsidR="00EB364C" w:rsidRPr="00190264" w:rsidRDefault="00EB364C" w:rsidP="00AC3D95">
            <w:pPr>
              <w:pStyle w:val="TAC"/>
            </w:pPr>
            <w:r w:rsidRPr="00190264">
              <w:t>01</w:t>
            </w:r>
          </w:p>
        </w:tc>
        <w:tc>
          <w:tcPr>
            <w:tcW w:w="745" w:type="dxa"/>
            <w:tcBorders>
              <w:top w:val="single" w:sz="4" w:space="0" w:color="auto"/>
              <w:left w:val="single" w:sz="4" w:space="0" w:color="auto"/>
              <w:bottom w:val="single" w:sz="4" w:space="0" w:color="auto"/>
              <w:right w:val="single" w:sz="4" w:space="0" w:color="auto"/>
            </w:tcBorders>
          </w:tcPr>
          <w:p w14:paraId="51E7A7F5" w14:textId="56FB6424" w:rsidR="00EB364C" w:rsidRPr="008E3401" w:rsidRDefault="00EB364C" w:rsidP="00AC3D95">
            <w:pPr>
              <w:pStyle w:val="TAC"/>
            </w:pPr>
            <w:r>
              <w:t>78</w:t>
            </w:r>
          </w:p>
        </w:tc>
        <w:tc>
          <w:tcPr>
            <w:tcW w:w="745" w:type="dxa"/>
            <w:tcBorders>
              <w:top w:val="single" w:sz="4" w:space="0" w:color="auto"/>
              <w:left w:val="single" w:sz="4" w:space="0" w:color="auto"/>
              <w:bottom w:val="single" w:sz="4" w:space="0" w:color="auto"/>
              <w:right w:val="single" w:sz="4" w:space="0" w:color="auto"/>
            </w:tcBorders>
          </w:tcPr>
          <w:p w14:paraId="49B5315C" w14:textId="542C29E2"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47336EC3" w14:textId="3D4FABB4" w:rsidR="00EB364C" w:rsidRPr="00190264"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2D0E9A" w14:textId="347AE1B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A95E2AB" w14:textId="2AD0B8B0"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2580DA" w14:textId="47795DE6" w:rsidR="00EB364C" w:rsidRPr="008E3401" w:rsidRDefault="00EB364C" w:rsidP="00C462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CD170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6F8DCE7" w14:textId="6BB44C40" w:rsidR="00EB364C" w:rsidRPr="008E3401" w:rsidRDefault="00EB364C" w:rsidP="00AC3D95">
            <w:pPr>
              <w:pStyle w:val="TAC"/>
            </w:pPr>
            <w:r>
              <w:t>01</w:t>
            </w:r>
          </w:p>
        </w:tc>
        <w:tc>
          <w:tcPr>
            <w:tcW w:w="569" w:type="dxa"/>
            <w:tcBorders>
              <w:top w:val="single" w:sz="4" w:space="0" w:color="auto"/>
              <w:left w:val="single" w:sz="4" w:space="0" w:color="auto"/>
              <w:bottom w:val="single" w:sz="4" w:space="0" w:color="auto"/>
              <w:right w:val="single" w:sz="4" w:space="0" w:color="auto"/>
            </w:tcBorders>
          </w:tcPr>
          <w:p w14:paraId="043F6BB4" w14:textId="77777777" w:rsidR="00EB364C" w:rsidRPr="008E3401" w:rsidRDefault="00EB364C" w:rsidP="00AC3D95">
            <w:pPr>
              <w:pStyle w:val="TAC"/>
            </w:pPr>
            <w:r>
              <w:t>01</w:t>
            </w:r>
          </w:p>
        </w:tc>
      </w:tr>
      <w:tr w:rsidR="00EB364C" w:rsidRPr="008E3401" w14:paraId="64A0C0ED" w14:textId="77777777" w:rsidTr="00AC3D95">
        <w:trPr>
          <w:gridAfter w:val="1"/>
          <w:wAfter w:w="9" w:type="dxa"/>
          <w:jc w:val="center"/>
        </w:trPr>
        <w:tc>
          <w:tcPr>
            <w:tcW w:w="1134" w:type="dxa"/>
            <w:tcBorders>
              <w:right w:val="single" w:sz="4" w:space="0" w:color="auto"/>
            </w:tcBorders>
          </w:tcPr>
          <w:p w14:paraId="5925F29A"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1FD8F3E2" w14:textId="7EDE2224" w:rsidR="00EB364C" w:rsidRPr="00E138AF"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6110FB31" w14:textId="651BCDF3"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3817BB0" w14:textId="76B8BCF7" w:rsidR="00EB364C" w:rsidRPr="00E138AF" w:rsidRDefault="00EB364C" w:rsidP="00AC3D95">
            <w:pPr>
              <w:pStyle w:val="TAC"/>
            </w:pPr>
          </w:p>
        </w:tc>
        <w:tc>
          <w:tcPr>
            <w:tcW w:w="745" w:type="dxa"/>
            <w:tcBorders>
              <w:top w:val="single" w:sz="4" w:space="0" w:color="auto"/>
              <w:left w:val="single" w:sz="4" w:space="0" w:color="auto"/>
              <w:bottom w:val="single" w:sz="4" w:space="0" w:color="auto"/>
              <w:right w:val="single" w:sz="4" w:space="0" w:color="auto"/>
            </w:tcBorders>
          </w:tcPr>
          <w:p w14:paraId="7972F68F" w14:textId="77777777" w:rsidR="00EB364C" w:rsidRPr="00E138AF" w:rsidRDefault="00EB364C" w:rsidP="00AC3D95">
            <w:pPr>
              <w:pStyle w:val="TAC"/>
              <w:jc w:val="left"/>
            </w:pPr>
          </w:p>
        </w:tc>
        <w:tc>
          <w:tcPr>
            <w:tcW w:w="745" w:type="dxa"/>
            <w:tcBorders>
              <w:top w:val="single" w:sz="4" w:space="0" w:color="auto"/>
              <w:left w:val="single" w:sz="4" w:space="0" w:color="auto"/>
              <w:bottom w:val="single" w:sz="4" w:space="0" w:color="auto"/>
              <w:right w:val="single" w:sz="4" w:space="0" w:color="auto"/>
            </w:tcBorders>
          </w:tcPr>
          <w:p w14:paraId="4A69D42B"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8FD582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2BA48A"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75409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E0A506C"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BC3ED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CC37E79" w14:textId="77777777" w:rsidR="00EB364C" w:rsidRPr="00E138AF" w:rsidRDefault="00EB364C" w:rsidP="00AC3D95">
            <w:pPr>
              <w:pStyle w:val="TAC"/>
            </w:pPr>
          </w:p>
        </w:tc>
        <w:tc>
          <w:tcPr>
            <w:tcW w:w="569" w:type="dxa"/>
            <w:tcBorders>
              <w:top w:val="single" w:sz="4" w:space="0" w:color="auto"/>
              <w:left w:val="single" w:sz="4" w:space="0" w:color="auto"/>
              <w:bottom w:val="single" w:sz="4" w:space="0" w:color="auto"/>
              <w:right w:val="single" w:sz="4" w:space="0" w:color="auto"/>
            </w:tcBorders>
          </w:tcPr>
          <w:p w14:paraId="42D79CA2" w14:textId="77777777" w:rsidR="00EB364C" w:rsidRPr="00E138AF" w:rsidRDefault="00EB364C" w:rsidP="00AC3D95">
            <w:pPr>
              <w:pStyle w:val="TAC"/>
            </w:pPr>
          </w:p>
        </w:tc>
      </w:tr>
      <w:tr w:rsidR="00EB364C" w:rsidRPr="008E3401" w14:paraId="6FF28D44" w14:textId="77777777" w:rsidTr="00AC3D95">
        <w:trPr>
          <w:jc w:val="center"/>
        </w:trPr>
        <w:tc>
          <w:tcPr>
            <w:tcW w:w="1134" w:type="dxa"/>
          </w:tcPr>
          <w:p w14:paraId="06162848" w14:textId="77777777" w:rsidR="00EB364C" w:rsidRPr="00EE38C3" w:rsidRDefault="00EB364C" w:rsidP="00AC3D95">
            <w:pPr>
              <w:pStyle w:val="TAL"/>
              <w:ind w:left="284"/>
            </w:pPr>
          </w:p>
        </w:tc>
        <w:tc>
          <w:tcPr>
            <w:tcW w:w="7443" w:type="dxa"/>
            <w:gridSpan w:val="13"/>
            <w:vMerge w:val="restart"/>
            <w:tcBorders>
              <w:top w:val="single" w:sz="4" w:space="0" w:color="auto"/>
            </w:tcBorders>
          </w:tcPr>
          <w:p w14:paraId="69515338" w14:textId="33AEE360" w:rsidR="00EB364C" w:rsidRPr="00E138AF" w:rsidRDefault="00EB364C" w:rsidP="00AC3D95">
            <w:pPr>
              <w:pStyle w:val="TAN"/>
            </w:pPr>
          </w:p>
        </w:tc>
      </w:tr>
      <w:tr w:rsidR="00EB364C" w:rsidRPr="008E3401" w14:paraId="633169DE" w14:textId="77777777" w:rsidTr="00AC3D95">
        <w:trPr>
          <w:jc w:val="center"/>
        </w:trPr>
        <w:tc>
          <w:tcPr>
            <w:tcW w:w="1134" w:type="dxa"/>
          </w:tcPr>
          <w:p w14:paraId="4722688E" w14:textId="77777777" w:rsidR="00EB364C" w:rsidRPr="00EE38C3" w:rsidRDefault="00EB364C" w:rsidP="00AC3D95">
            <w:pPr>
              <w:pStyle w:val="TAL"/>
              <w:ind w:left="284"/>
            </w:pPr>
          </w:p>
        </w:tc>
        <w:tc>
          <w:tcPr>
            <w:tcW w:w="7443" w:type="dxa"/>
            <w:gridSpan w:val="13"/>
            <w:vMerge/>
          </w:tcPr>
          <w:p w14:paraId="0E11FD5C" w14:textId="77777777" w:rsidR="00EB364C" w:rsidRPr="00E138AF" w:rsidRDefault="00EB364C" w:rsidP="00AC3D95">
            <w:pPr>
              <w:pStyle w:val="TAC"/>
            </w:pPr>
          </w:p>
        </w:tc>
      </w:tr>
    </w:tbl>
    <w:p w14:paraId="79B7535E" w14:textId="77777777" w:rsidR="00EB364C" w:rsidRPr="005307A3" w:rsidRDefault="00EB364C" w:rsidP="00EB364C"/>
    <w:p w14:paraId="1E932B0E" w14:textId="77777777" w:rsidR="00DC59D9" w:rsidRPr="005307A3" w:rsidRDefault="00DC59D9" w:rsidP="00DC59D9">
      <w:r>
        <w:t xml:space="preserve">ENVELOPE: </w:t>
      </w:r>
      <w:r w:rsidRPr="005307A3">
        <w:t xml:space="preserve">EVENT DOWNLOAD – </w:t>
      </w:r>
      <w:r>
        <w:t>Slice Status</w:t>
      </w:r>
      <w:r w:rsidRPr="005307A3">
        <w:t xml:space="preserve"> 1.1</w:t>
      </w:r>
      <w:r>
        <w:t>.2</w:t>
      </w:r>
    </w:p>
    <w:p w14:paraId="0EE78C15" w14:textId="77777777" w:rsidR="00DC59D9" w:rsidRPr="005307A3" w:rsidRDefault="00DC59D9" w:rsidP="00DC59D9">
      <w:pPr>
        <w:keepNext/>
        <w:ind w:left="284"/>
      </w:pPr>
      <w:r w:rsidRPr="005307A3">
        <w:t>Logically:</w:t>
      </w:r>
    </w:p>
    <w:p w14:paraId="63F5CCDB" w14:textId="77777777" w:rsidR="00DC59D9" w:rsidRPr="00EE38C3" w:rsidRDefault="00DC59D9" w:rsidP="00DC59D9">
      <w:pPr>
        <w:pStyle w:val="EW"/>
        <w:ind w:left="568" w:firstLine="0"/>
      </w:pPr>
      <w:r w:rsidRPr="00EE38C3">
        <w:t>Event list</w:t>
      </w:r>
      <w:r>
        <w:t>:</w:t>
      </w:r>
    </w:p>
    <w:p w14:paraId="67C0D57B"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6BCACD69"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5E372D67"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05D5B6C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72D22C36" w14:textId="77777777" w:rsidR="00DC59D9" w:rsidRPr="00EE38C3" w:rsidRDefault="00DC59D9" w:rsidP="00DC59D9">
      <w:pPr>
        <w:pStyle w:val="EW"/>
        <w:ind w:left="568" w:firstLine="0"/>
      </w:pPr>
      <w:r w:rsidRPr="00EE38C3">
        <w:t>Access Technology</w:t>
      </w:r>
      <w:r>
        <w:t>:</w:t>
      </w:r>
    </w:p>
    <w:p w14:paraId="03F702BD"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3630CE86" w14:textId="77777777" w:rsidR="00DC59D9" w:rsidRDefault="00DC59D9" w:rsidP="00DC59D9">
      <w:pPr>
        <w:pStyle w:val="EW"/>
        <w:ind w:left="568" w:firstLine="0"/>
      </w:pPr>
      <w:r>
        <w:t>Slices</w:t>
      </w:r>
      <w:r w:rsidRPr="00EE38C3">
        <w:t xml:space="preserve"> status:</w:t>
      </w:r>
      <w:r>
        <w:t xml:space="preserve"> '04' = Served</w:t>
      </w:r>
    </w:p>
    <w:p w14:paraId="096FB78F" w14:textId="77777777" w:rsidR="00DC59D9" w:rsidRDefault="00DC59D9" w:rsidP="00DC59D9">
      <w:pPr>
        <w:pStyle w:val="EW"/>
        <w:ind w:left="568" w:firstLine="0"/>
      </w:pPr>
      <w:r>
        <w:t>Slices information (served):</w:t>
      </w:r>
    </w:p>
    <w:p w14:paraId="1DE1AA5D" w14:textId="77777777" w:rsidR="00DC59D9" w:rsidRDefault="00DC59D9" w:rsidP="00DC59D9">
      <w:pPr>
        <w:pStyle w:val="EW"/>
        <w:ind w:firstLine="2"/>
        <w:rPr>
          <w:rFonts w:cs="Arial"/>
          <w:szCs w:val="18"/>
          <w:lang w:val="en-US" w:eastAsia="fr-FR"/>
        </w:rPr>
      </w:pPr>
      <w:r>
        <w:rPr>
          <w:rFonts w:cs="Arial"/>
          <w:szCs w:val="18"/>
          <w:lang w:val="en-US" w:eastAsia="fr-FR"/>
        </w:rPr>
        <w:t>Number of Served S-NSSAIs: 1</w:t>
      </w:r>
    </w:p>
    <w:p w14:paraId="75517B36" w14:textId="77777777" w:rsidR="00DC59D9" w:rsidRPr="00642AC0" w:rsidRDefault="00DC59D9" w:rsidP="00DC59D9">
      <w:pPr>
        <w:pStyle w:val="EW"/>
        <w:ind w:firstLine="0"/>
        <w:rPr>
          <w:rFonts w:eastAsia="SimSun"/>
        </w:rPr>
      </w:pP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51F0C71E" w14:textId="77777777" w:rsidR="00DC59D9" w:rsidRPr="005307A3" w:rsidRDefault="00DC59D9" w:rsidP="00DC59D9">
      <w:pPr>
        <w:pStyle w:val="EW"/>
        <w:ind w:left="284" w:firstLine="0"/>
      </w:pPr>
    </w:p>
    <w:p w14:paraId="1D13B785" w14:textId="77777777" w:rsidR="00DC59D9"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79C6686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18743931"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DC2D867" w14:textId="77777777" w:rsidR="00DC59D9" w:rsidRPr="00190264" w:rsidRDefault="00DC59D9" w:rsidP="0038106F">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6F4CBD2" w14:textId="77777777" w:rsidR="00DC59D9" w:rsidRPr="00190264" w:rsidRDefault="00DC59D9" w:rsidP="0038106F">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283C206A" w14:textId="77777777" w:rsidR="00DC59D9" w:rsidRPr="00190264" w:rsidRDefault="00DC59D9" w:rsidP="0038106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5B4565B"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2619E5A" w14:textId="77777777" w:rsidR="00DC59D9" w:rsidRPr="008E3401" w:rsidRDefault="00DC59D9" w:rsidP="0038106F">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4604AC80"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5A811E"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71834D6" w14:textId="77777777" w:rsidR="00DC59D9" w:rsidRPr="008E3401" w:rsidRDefault="00DC59D9" w:rsidP="0038106F">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76AFE6E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53950BB" w14:textId="77777777" w:rsidR="00DC59D9" w:rsidRPr="008E3401" w:rsidRDefault="00DC59D9" w:rsidP="0038106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2DAEDAD"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CD438" w14:textId="77777777" w:rsidR="00DC59D9" w:rsidRPr="008E3401" w:rsidRDefault="00DC59D9" w:rsidP="0038106F">
            <w:pPr>
              <w:pStyle w:val="TAC"/>
            </w:pPr>
            <w:r w:rsidRPr="008E3401">
              <w:t>0A</w:t>
            </w:r>
          </w:p>
        </w:tc>
      </w:tr>
      <w:tr w:rsidR="00DC59D9" w:rsidRPr="005307A3" w14:paraId="0DD382A1" w14:textId="77777777" w:rsidTr="0038106F">
        <w:trPr>
          <w:jc w:val="center"/>
        </w:trPr>
        <w:tc>
          <w:tcPr>
            <w:tcW w:w="1134" w:type="dxa"/>
            <w:tcBorders>
              <w:top w:val="single" w:sz="4" w:space="0" w:color="auto"/>
              <w:right w:val="single" w:sz="4" w:space="0" w:color="auto"/>
            </w:tcBorders>
          </w:tcPr>
          <w:p w14:paraId="4B9FD4DD"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DB60AF6" w14:textId="77777777" w:rsidR="00DC59D9" w:rsidRPr="00190264" w:rsidRDefault="00DC59D9" w:rsidP="0038106F">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BCF4FB0" w14:textId="77777777" w:rsidR="00DC59D9" w:rsidRPr="00190264" w:rsidRDefault="00DC59D9" w:rsidP="0038106F">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3B31085A" w14:textId="77777777" w:rsidR="00DC59D9" w:rsidRPr="008E3401" w:rsidRDefault="00DC59D9" w:rsidP="0038106F">
            <w:pPr>
              <w:pStyle w:val="TAC"/>
            </w:pPr>
            <w:r w:rsidRPr="00190264">
              <w:t>0</w:t>
            </w:r>
            <w:r>
              <w:t>4</w:t>
            </w:r>
          </w:p>
        </w:tc>
        <w:tc>
          <w:tcPr>
            <w:tcW w:w="567" w:type="dxa"/>
            <w:tcBorders>
              <w:top w:val="single" w:sz="4" w:space="0" w:color="auto"/>
              <w:left w:val="single" w:sz="4" w:space="0" w:color="auto"/>
              <w:bottom w:val="single" w:sz="4" w:space="0" w:color="auto"/>
              <w:right w:val="single" w:sz="4" w:space="0" w:color="auto"/>
            </w:tcBorders>
          </w:tcPr>
          <w:p w14:paraId="631A305F" w14:textId="77777777" w:rsidR="00DC59D9" w:rsidRPr="008E3401" w:rsidRDefault="00DC59D9" w:rsidP="0038106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7EBE97E1" w14:textId="77777777" w:rsidR="00DC59D9" w:rsidRPr="00190264" w:rsidRDefault="00DC59D9" w:rsidP="0038106F">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0D59E1A" w14:textId="77777777" w:rsidR="00DC59D9" w:rsidRPr="00190264"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1F45F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B7AE2"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35F06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5540052" w14:textId="77777777" w:rsidR="00DC59D9" w:rsidRPr="008E3401" w:rsidRDefault="00DC59D9" w:rsidP="0038106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29D3B61"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44FBE02A" w14:textId="77777777" w:rsidR="00DC59D9" w:rsidRPr="008E3401" w:rsidRDefault="00DC59D9" w:rsidP="0038106F">
            <w:pPr>
              <w:pStyle w:val="TAC"/>
            </w:pPr>
          </w:p>
        </w:tc>
      </w:tr>
    </w:tbl>
    <w:p w14:paraId="06470607" w14:textId="77777777" w:rsidR="00DC59D9" w:rsidRPr="005307A3" w:rsidRDefault="00DC59D9" w:rsidP="00DC59D9">
      <w:pPr>
        <w:ind w:left="284"/>
      </w:pPr>
    </w:p>
    <w:p w14:paraId="0C1BB23E" w14:textId="77777777" w:rsidR="00EB364C" w:rsidRPr="005307A3" w:rsidRDefault="00EB364C" w:rsidP="00EB364C">
      <w:r>
        <w:t xml:space="preserve">ENVELOPE: </w:t>
      </w:r>
      <w:r w:rsidRPr="005307A3">
        <w:t xml:space="preserve">EVENT DOWNLOAD – </w:t>
      </w:r>
      <w:r>
        <w:t>Slice Status</w:t>
      </w:r>
      <w:r w:rsidRPr="005307A3">
        <w:t xml:space="preserve"> 1.1.</w:t>
      </w:r>
      <w:r>
        <w:t>3</w:t>
      </w:r>
    </w:p>
    <w:p w14:paraId="1D91B6B0" w14:textId="77777777" w:rsidR="00EB364C" w:rsidRPr="005307A3" w:rsidRDefault="00EB364C" w:rsidP="00EB364C">
      <w:pPr>
        <w:keepNext/>
        <w:ind w:left="284"/>
      </w:pPr>
      <w:r w:rsidRPr="005307A3">
        <w:t>Logically:</w:t>
      </w:r>
    </w:p>
    <w:p w14:paraId="7A1A4052" w14:textId="77777777" w:rsidR="00EB364C" w:rsidRPr="00EE38C3" w:rsidRDefault="00EB364C" w:rsidP="00EB364C">
      <w:pPr>
        <w:pStyle w:val="EW"/>
        <w:ind w:left="568" w:firstLine="0"/>
      </w:pPr>
      <w:r w:rsidRPr="00EE38C3">
        <w:t>Event list</w:t>
      </w:r>
      <w:r>
        <w:t>:</w:t>
      </w:r>
    </w:p>
    <w:p w14:paraId="5C228771"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B2EB6B"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71FE3AE4"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4126208F"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6EBBDECB" w14:textId="77777777" w:rsidR="00EB364C" w:rsidRPr="00EE38C3" w:rsidRDefault="00EB364C" w:rsidP="00EB364C">
      <w:pPr>
        <w:pStyle w:val="EW"/>
        <w:ind w:left="568" w:firstLine="0"/>
      </w:pPr>
      <w:r w:rsidRPr="00EE38C3">
        <w:t>Access Technology</w:t>
      </w:r>
      <w:r>
        <w:t>:</w:t>
      </w:r>
    </w:p>
    <w:p w14:paraId="385F119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323209BF" w14:textId="77777777" w:rsidR="00EB364C" w:rsidRDefault="00EB364C" w:rsidP="00EB364C">
      <w:pPr>
        <w:pStyle w:val="EW"/>
        <w:ind w:left="568" w:firstLine="0"/>
      </w:pPr>
      <w:r>
        <w:t>Slices</w:t>
      </w:r>
      <w:r w:rsidRPr="00EE38C3">
        <w:t xml:space="preserve"> status:</w:t>
      </w:r>
      <w:r>
        <w:t xml:space="preserve"> '02' = Rejected</w:t>
      </w:r>
    </w:p>
    <w:p w14:paraId="3166B01D" w14:textId="77777777" w:rsidR="00EB364C" w:rsidRDefault="00EB364C" w:rsidP="00EB364C">
      <w:pPr>
        <w:pStyle w:val="EW"/>
        <w:keepLines w:val="0"/>
        <w:ind w:left="284" w:firstLine="284"/>
      </w:pPr>
      <w:r>
        <w:t>Rejected slices information:</w:t>
      </w:r>
    </w:p>
    <w:p w14:paraId="4B7F26A5" w14:textId="05148C01" w:rsidR="00EB364C" w:rsidRDefault="00EB364C" w:rsidP="00EB364C">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67FA672C"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4</w:t>
      </w:r>
    </w:p>
    <w:p w14:paraId="0C54FE05"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33A1C309" w14:textId="77777777" w:rsidR="00EB364C" w:rsidRPr="0041528A" w:rsidRDefault="00EB364C" w:rsidP="00EB364C">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5FC3F31B" w14:textId="77777777" w:rsidR="00EB364C" w:rsidRPr="005307A3" w:rsidRDefault="00EB364C" w:rsidP="00EB364C">
      <w:pPr>
        <w:pStyle w:val="EW"/>
        <w:ind w:left="0" w:firstLine="0"/>
      </w:pPr>
    </w:p>
    <w:p w14:paraId="7B522D8B"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567"/>
        <w:gridCol w:w="745"/>
        <w:gridCol w:w="745"/>
        <w:gridCol w:w="567"/>
        <w:gridCol w:w="567"/>
        <w:gridCol w:w="567"/>
        <w:gridCol w:w="567"/>
        <w:gridCol w:w="567"/>
        <w:gridCol w:w="567"/>
        <w:gridCol w:w="567"/>
      </w:tblGrid>
      <w:tr w:rsidR="00EB364C" w:rsidRPr="005307A3" w14:paraId="24AAE48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AAA2C6D"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D77200D"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0238786F" w14:textId="066D24FF" w:rsidR="00EB364C" w:rsidRPr="00190264" w:rsidRDefault="00EB364C" w:rsidP="00AC3D95">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4B70F5F7"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4798F50D"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51FDC8EA"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011A70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0409DB8"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9EF52D8"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D49E863"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764CF1E"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216A91BC"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06598FD" w14:textId="77777777" w:rsidR="00EB364C" w:rsidRPr="008E3401" w:rsidRDefault="00EB364C" w:rsidP="00AC3D95">
            <w:pPr>
              <w:pStyle w:val="TAC"/>
            </w:pPr>
            <w:r w:rsidRPr="008E3401">
              <w:t>0A</w:t>
            </w:r>
          </w:p>
        </w:tc>
      </w:tr>
      <w:tr w:rsidR="00EB364C" w:rsidRPr="005307A3" w14:paraId="67B9F8E5" w14:textId="77777777" w:rsidTr="00AC3D95">
        <w:trPr>
          <w:jc w:val="center"/>
        </w:trPr>
        <w:tc>
          <w:tcPr>
            <w:tcW w:w="1134" w:type="dxa"/>
            <w:tcBorders>
              <w:top w:val="single" w:sz="4" w:space="0" w:color="auto"/>
              <w:right w:val="single" w:sz="4" w:space="0" w:color="auto"/>
            </w:tcBorders>
          </w:tcPr>
          <w:p w14:paraId="4B0DAE83"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6ECBC84"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309077F"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2C714A10" w14:textId="77777777" w:rsidR="00EB364C" w:rsidRPr="008E3401" w:rsidRDefault="00EB364C" w:rsidP="00AC3D95">
            <w:pPr>
              <w:pStyle w:val="TAC"/>
            </w:pPr>
            <w:r w:rsidRPr="00190264">
              <w:t>0</w:t>
            </w:r>
            <w:r>
              <w:t>2</w:t>
            </w:r>
          </w:p>
        </w:tc>
        <w:tc>
          <w:tcPr>
            <w:tcW w:w="745" w:type="dxa"/>
            <w:tcBorders>
              <w:top w:val="single" w:sz="4" w:space="0" w:color="auto"/>
              <w:left w:val="single" w:sz="4" w:space="0" w:color="auto"/>
              <w:bottom w:val="single" w:sz="4" w:space="0" w:color="auto"/>
              <w:right w:val="single" w:sz="4" w:space="0" w:color="auto"/>
            </w:tcBorders>
          </w:tcPr>
          <w:p w14:paraId="6CB0EE1D" w14:textId="77486F0A" w:rsidR="00EB364C" w:rsidRPr="008E3401" w:rsidRDefault="00EB364C" w:rsidP="00AC3D95">
            <w:pPr>
              <w:pStyle w:val="TAC"/>
            </w:pPr>
            <w:r>
              <w:t>31</w:t>
            </w:r>
          </w:p>
        </w:tc>
        <w:tc>
          <w:tcPr>
            <w:tcW w:w="745" w:type="dxa"/>
            <w:tcBorders>
              <w:top w:val="single" w:sz="4" w:space="0" w:color="auto"/>
              <w:left w:val="single" w:sz="4" w:space="0" w:color="auto"/>
              <w:bottom w:val="single" w:sz="4" w:space="0" w:color="auto"/>
              <w:right w:val="single" w:sz="4" w:space="0" w:color="auto"/>
            </w:tcBorders>
          </w:tcPr>
          <w:p w14:paraId="073ED300" w14:textId="02250DA2" w:rsidR="00EB364C" w:rsidRPr="00190264" w:rsidRDefault="00EB364C" w:rsidP="00AC3D95">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103165CB" w14:textId="6288A5B0" w:rsidR="00EB364C" w:rsidRPr="00190264" w:rsidRDefault="00EB364C"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521AD877" w14:textId="2F4946BA"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EF1E27"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649E99"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254B18" w14:textId="292B2CBB"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BEA6C5" w14:textId="785FCFA2"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109F3F" w14:textId="77777777" w:rsidR="00EB364C" w:rsidRPr="008E3401" w:rsidRDefault="00EB364C" w:rsidP="00AC3D95">
            <w:pPr>
              <w:pStyle w:val="TAC"/>
            </w:pPr>
          </w:p>
        </w:tc>
      </w:tr>
      <w:tr w:rsidR="00EB364C" w:rsidRPr="005307A3" w14:paraId="7C5578F7" w14:textId="77777777" w:rsidTr="00AC3D95">
        <w:trPr>
          <w:jc w:val="center"/>
        </w:trPr>
        <w:tc>
          <w:tcPr>
            <w:tcW w:w="1134" w:type="dxa"/>
          </w:tcPr>
          <w:p w14:paraId="648E4E31" w14:textId="77777777" w:rsidR="00EB364C" w:rsidRPr="005307A3" w:rsidRDefault="00EB364C" w:rsidP="00AC3D95">
            <w:pPr>
              <w:pStyle w:val="TAL"/>
              <w:ind w:left="284"/>
            </w:pPr>
          </w:p>
        </w:tc>
        <w:tc>
          <w:tcPr>
            <w:tcW w:w="7338" w:type="dxa"/>
            <w:gridSpan w:val="12"/>
            <w:vMerge w:val="restart"/>
            <w:tcBorders>
              <w:top w:val="single" w:sz="4" w:space="0" w:color="auto"/>
            </w:tcBorders>
          </w:tcPr>
          <w:p w14:paraId="2AF7B7DE" w14:textId="67B3E11A" w:rsidR="00EB364C" w:rsidRPr="008E3401" w:rsidRDefault="00EB364C" w:rsidP="00AC3D95">
            <w:pPr>
              <w:pStyle w:val="TAN"/>
            </w:pPr>
            <w:r w:rsidRPr="0041528A">
              <w:tab/>
            </w:r>
          </w:p>
        </w:tc>
      </w:tr>
      <w:tr w:rsidR="00EB364C" w:rsidRPr="005307A3" w14:paraId="6A69EB1D" w14:textId="77777777" w:rsidTr="00AC3D95">
        <w:trPr>
          <w:jc w:val="center"/>
        </w:trPr>
        <w:tc>
          <w:tcPr>
            <w:tcW w:w="1134" w:type="dxa"/>
          </w:tcPr>
          <w:p w14:paraId="760E9A35" w14:textId="77777777" w:rsidR="00EB364C" w:rsidRPr="005307A3" w:rsidRDefault="00EB364C" w:rsidP="00AC3D95">
            <w:pPr>
              <w:pStyle w:val="TAL"/>
              <w:ind w:left="284"/>
            </w:pPr>
          </w:p>
        </w:tc>
        <w:tc>
          <w:tcPr>
            <w:tcW w:w="7338" w:type="dxa"/>
            <w:gridSpan w:val="12"/>
            <w:vMerge/>
          </w:tcPr>
          <w:p w14:paraId="293ED479" w14:textId="77777777" w:rsidR="00EB364C" w:rsidRPr="008E3401" w:rsidRDefault="00EB364C" w:rsidP="00AC3D95">
            <w:pPr>
              <w:pStyle w:val="TAC"/>
            </w:pPr>
          </w:p>
        </w:tc>
      </w:tr>
    </w:tbl>
    <w:p w14:paraId="7C6DAA79" w14:textId="77777777" w:rsidR="00EB364C" w:rsidRDefault="00EB364C" w:rsidP="00EB364C">
      <w:pPr>
        <w:ind w:left="284"/>
      </w:pPr>
    </w:p>
    <w:p w14:paraId="660896F6" w14:textId="77777777" w:rsidR="00EB364C" w:rsidRDefault="00EB364C" w:rsidP="00EB364C">
      <w:pPr>
        <w:pStyle w:val="TH"/>
        <w:jc w:val="left"/>
      </w:pPr>
      <w:r w:rsidRPr="005307A3">
        <w:lastRenderedPageBreak/>
        <w:t>Expected Sequence 1.</w:t>
      </w:r>
      <w:r>
        <w:t>2</w:t>
      </w:r>
      <w:r w:rsidRPr="005307A3">
        <w:t xml:space="preserve"> (EVENT DOWNLOAD </w:t>
      </w:r>
      <w:r>
        <w:t>–</w:t>
      </w:r>
      <w:r w:rsidRPr="005307A3">
        <w:t xml:space="preserve"> </w:t>
      </w:r>
      <w:r>
        <w:t>Slices Status Change</w:t>
      </w:r>
      <w:r w:rsidRPr="005307A3">
        <w:t xml:space="preserve"> event)</w:t>
      </w:r>
      <w:r>
        <w:t xml:space="preserve"> - with mapping (same).</w:t>
      </w:r>
    </w:p>
    <w:p w14:paraId="7294410B"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15C7854B"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902F7E"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27ACF37"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6C2DAC"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D20FE46" w14:textId="77777777" w:rsidR="00EB364C" w:rsidRPr="005307A3" w:rsidRDefault="00EB364C" w:rsidP="00AC3D95">
            <w:pPr>
              <w:pStyle w:val="TAH"/>
            </w:pPr>
            <w:r w:rsidRPr="005307A3">
              <w:t>Comments</w:t>
            </w:r>
          </w:p>
        </w:tc>
      </w:tr>
      <w:tr w:rsidR="00EB364C" w:rsidRPr="005307A3" w14:paraId="08B997E7"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2515B20"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26219C0A"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26BF50F"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32A540F4" w14:textId="77777777" w:rsidR="00EB364C" w:rsidRPr="005307A3" w:rsidRDefault="00EB364C" w:rsidP="00AC3D95">
            <w:pPr>
              <w:pStyle w:val="TAL"/>
            </w:pPr>
            <w:r>
              <w:rPr>
                <w:bCs/>
              </w:rPr>
              <w:t xml:space="preserve"> [see initial conditions]</w:t>
            </w:r>
          </w:p>
        </w:tc>
      </w:tr>
      <w:tr w:rsidR="00EB364C" w:rsidRPr="005307A3" w14:paraId="41FA4C1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05226D"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0706A191"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2470F5B8"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1C8F569B" w14:textId="77777777" w:rsidR="00EB364C" w:rsidRPr="005307A3" w:rsidRDefault="00EB364C" w:rsidP="00AC3D95">
            <w:pPr>
              <w:pStyle w:val="TAL"/>
            </w:pPr>
          </w:p>
        </w:tc>
      </w:tr>
      <w:tr w:rsidR="00EB364C" w:rsidRPr="005307A3" w14:paraId="59E6BEC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A4577F4"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6179992"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26B25EC"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39A84D6" w14:textId="77777777" w:rsidR="00EB364C" w:rsidRPr="005307A3" w:rsidRDefault="00EB364C" w:rsidP="00AC3D95">
            <w:pPr>
              <w:pStyle w:val="TAL"/>
            </w:pPr>
          </w:p>
        </w:tc>
      </w:tr>
      <w:tr w:rsidR="00EB364C" w:rsidRPr="005307A3" w14:paraId="119FA4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4312173"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BDCEDC0"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599C8B4"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7B54EDF" w14:textId="77777777" w:rsidR="00EB364C" w:rsidRPr="005307A3" w:rsidRDefault="00EB364C" w:rsidP="00AC3D95">
            <w:pPr>
              <w:pStyle w:val="TAL"/>
            </w:pPr>
          </w:p>
        </w:tc>
      </w:tr>
      <w:tr w:rsidR="00EB364C" w:rsidRPr="005307A3" w14:paraId="391A9BC5"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347CFDED"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A2643B7"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009C6B"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577DA603" w14:textId="77777777" w:rsidR="00EB364C" w:rsidRDefault="00EB364C" w:rsidP="00AC3D95">
            <w:pPr>
              <w:pStyle w:val="B1"/>
              <w:ind w:left="0" w:firstLine="0"/>
              <w:rPr>
                <w:rFonts w:ascii="Arial" w:hAnsi="Arial" w:cs="Arial"/>
                <w:sz w:val="18"/>
                <w:szCs w:val="18"/>
                <w:lang w:val="en-US" w:eastAsia="fr-FR"/>
              </w:rPr>
            </w:pPr>
            <w:r w:rsidRPr="008D2DBA">
              <w:rPr>
                <w:rFonts w:ascii="Arial" w:hAnsi="Arial" w:cs="Arial"/>
                <w:sz w:val="18"/>
                <w:szCs w:val="18"/>
                <w:lang w:val="en-US" w:eastAsia="fr-FR"/>
              </w:rPr>
              <w:t xml:space="preserve">Allowed S-NSSAIs = '01010103', '01010103' </w:t>
            </w:r>
            <w:r w:rsidRPr="00C4623A">
              <w:rPr>
                <w:rFonts w:ascii="Arial" w:hAnsi="Arial" w:cs="Arial"/>
                <w:sz w:val="18"/>
                <w:szCs w:val="18"/>
                <w:lang w:val="en-US" w:eastAsia="fr-FR"/>
              </w:rPr>
              <w:t xml:space="preserve">Rejected S-NSSAI = </w:t>
            </w:r>
            <w:r w:rsidRPr="008D2DBA">
              <w:rPr>
                <w:rFonts w:ascii="Arial" w:hAnsi="Arial" w:cs="Arial"/>
                <w:sz w:val="18"/>
                <w:szCs w:val="18"/>
                <w:lang w:val="en-US" w:eastAsia="fr-FR"/>
              </w:rPr>
              <w:t xml:space="preserve">'01010102', '01010102' </w:t>
            </w:r>
          </w:p>
          <w:p w14:paraId="0A56A59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77521F6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D6A437"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6166AF0A"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B560367"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6DCD480D" w14:textId="77777777" w:rsidR="00EB364C" w:rsidRPr="005307A3" w:rsidRDefault="00EB364C" w:rsidP="00AC3D95">
            <w:pPr>
              <w:pStyle w:val="TAL"/>
            </w:pPr>
          </w:p>
        </w:tc>
      </w:tr>
      <w:tr w:rsidR="00EB364C" w:rsidRPr="005307A3" w14:paraId="09BD5CF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48C4016"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3835B58"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540028"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1E96D96C"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C1FC460"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6A70B3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0A3104B"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AB4F46C"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11B1A6"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0D8DBB0" w14:textId="77777777" w:rsidR="00EB364C" w:rsidRPr="005307A3" w:rsidRDefault="00EB364C" w:rsidP="00AC3D95">
            <w:pPr>
              <w:pStyle w:val="TAL"/>
              <w:keepNext w:val="0"/>
              <w:keepLines w:val="0"/>
            </w:pPr>
          </w:p>
        </w:tc>
      </w:tr>
      <w:tr w:rsidR="00EB364C" w:rsidRPr="005307A3" w14:paraId="7FC03D7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094915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5E9891B7"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1B14E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0FFD33FD" w14:textId="77777777" w:rsidR="00EB364C" w:rsidRPr="005307A3" w:rsidRDefault="00EB364C" w:rsidP="00AC3D95">
            <w:pPr>
              <w:pStyle w:val="TAL"/>
              <w:keepNext w:val="0"/>
              <w:keepLines w:val="0"/>
            </w:pPr>
          </w:p>
        </w:tc>
      </w:tr>
      <w:tr w:rsidR="00EB364C" w:rsidRPr="005307A3" w14:paraId="5C5E368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D03B051"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618FC70D"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3D41D54"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B761706" w14:textId="77777777" w:rsidR="00EB364C" w:rsidRPr="005307A3" w:rsidRDefault="00EB364C" w:rsidP="00AC3D95">
            <w:pPr>
              <w:pStyle w:val="TAL"/>
              <w:keepNext w:val="0"/>
              <w:keepLines w:val="0"/>
            </w:pPr>
          </w:p>
        </w:tc>
      </w:tr>
      <w:tr w:rsidR="00EB364C" w:rsidRPr="005307A3" w14:paraId="69528F4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E5107"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E5742A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4A5A51C"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41BC2134" w14:textId="77777777" w:rsidR="00EB364C" w:rsidRPr="005307A3" w:rsidRDefault="00EB364C" w:rsidP="00AC3D95">
            <w:pPr>
              <w:pStyle w:val="TAL"/>
              <w:keepNext w:val="0"/>
              <w:keepLines w:val="0"/>
            </w:pPr>
          </w:p>
        </w:tc>
      </w:tr>
      <w:tr w:rsidR="00EB364C" w:rsidRPr="005307A3" w14:paraId="5C831D8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50346C"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62F7D69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F06A5F"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2.1</w:t>
            </w:r>
          </w:p>
        </w:tc>
        <w:tc>
          <w:tcPr>
            <w:tcW w:w="3776" w:type="dxa"/>
            <w:tcBorders>
              <w:top w:val="single" w:sz="4" w:space="0" w:color="auto"/>
              <w:left w:val="single" w:sz="4" w:space="0" w:color="auto"/>
              <w:bottom w:val="single" w:sz="4" w:space="0" w:color="auto"/>
              <w:right w:val="single" w:sz="4" w:space="0" w:color="auto"/>
            </w:tcBorders>
          </w:tcPr>
          <w:p w14:paraId="1A2DA098" w14:textId="77777777" w:rsidR="00EB364C" w:rsidRDefault="00EB364C" w:rsidP="00AC3D95">
            <w:pPr>
              <w:pStyle w:val="TAL"/>
              <w:keepNext w:val="0"/>
              <w:keepLines w:val="0"/>
            </w:pPr>
            <w:r>
              <w:t xml:space="preserve">Slice status: Allowed </w:t>
            </w:r>
          </w:p>
          <w:p w14:paraId="6376B824" w14:textId="77777777" w:rsidR="00EB364C" w:rsidRPr="005307A3" w:rsidRDefault="00EB364C" w:rsidP="00AC3D95">
            <w:pPr>
              <w:pStyle w:val="TAL"/>
              <w:keepNext w:val="0"/>
              <w:keepLines w:val="0"/>
            </w:pPr>
            <w:r>
              <w:t>Note</w:t>
            </w:r>
          </w:p>
        </w:tc>
      </w:tr>
      <w:tr w:rsidR="00EB364C" w:rsidRPr="005307A3" w14:paraId="327842C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D0FFBAA"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593670C3"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890D80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 xml:space="preserve"> 2</w:t>
            </w:r>
          </w:p>
        </w:tc>
        <w:tc>
          <w:tcPr>
            <w:tcW w:w="3776" w:type="dxa"/>
            <w:tcBorders>
              <w:top w:val="single" w:sz="4" w:space="0" w:color="auto"/>
              <w:left w:val="single" w:sz="4" w:space="0" w:color="auto"/>
              <w:bottom w:val="single" w:sz="4" w:space="0" w:color="auto"/>
              <w:right w:val="single" w:sz="4" w:space="0" w:color="auto"/>
            </w:tcBorders>
          </w:tcPr>
          <w:p w14:paraId="07BC9A07" w14:textId="77777777" w:rsidR="00EB364C" w:rsidRDefault="00EB364C" w:rsidP="00AC3D95">
            <w:pPr>
              <w:pStyle w:val="TAL"/>
              <w:keepNext w:val="0"/>
              <w:keepLines w:val="0"/>
            </w:pPr>
            <w:r>
              <w:t>Slice status: Served</w:t>
            </w:r>
          </w:p>
          <w:p w14:paraId="696DC054" w14:textId="77777777" w:rsidR="00EB364C" w:rsidRDefault="00EB364C" w:rsidP="00AC3D95">
            <w:pPr>
              <w:pStyle w:val="TAL"/>
              <w:keepNext w:val="0"/>
              <w:keepLines w:val="0"/>
            </w:pPr>
            <w:r>
              <w:t>Note</w:t>
            </w:r>
          </w:p>
        </w:tc>
      </w:tr>
      <w:tr w:rsidR="00EB364C" w:rsidRPr="005307A3" w14:paraId="2A116E2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AA704EA"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0474746E"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2A35743"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2.2</w:t>
            </w:r>
          </w:p>
        </w:tc>
        <w:tc>
          <w:tcPr>
            <w:tcW w:w="3776" w:type="dxa"/>
            <w:tcBorders>
              <w:top w:val="single" w:sz="4" w:space="0" w:color="auto"/>
              <w:left w:val="single" w:sz="4" w:space="0" w:color="auto"/>
              <w:bottom w:val="single" w:sz="4" w:space="0" w:color="auto"/>
              <w:right w:val="single" w:sz="4" w:space="0" w:color="auto"/>
            </w:tcBorders>
          </w:tcPr>
          <w:p w14:paraId="4F575AC3" w14:textId="77777777" w:rsidR="00EB364C" w:rsidRDefault="00EB364C" w:rsidP="00AC3D95">
            <w:pPr>
              <w:pStyle w:val="TAL"/>
              <w:keepNext w:val="0"/>
              <w:keepLines w:val="0"/>
            </w:pPr>
            <w:r>
              <w:t>Slice status: Rejected</w:t>
            </w:r>
          </w:p>
          <w:p w14:paraId="6541D83C" w14:textId="77777777" w:rsidR="00EB364C" w:rsidRDefault="00EB364C" w:rsidP="00AC3D95">
            <w:pPr>
              <w:pStyle w:val="TAL"/>
              <w:keepNext w:val="0"/>
              <w:keepLines w:val="0"/>
            </w:pPr>
            <w:r>
              <w:t>Note</w:t>
            </w:r>
          </w:p>
        </w:tc>
      </w:tr>
      <w:tr w:rsidR="00EB364C" w:rsidRPr="005307A3" w14:paraId="243CC1D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9BADD3F"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10C6C45B"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3467A450"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07174EF5" w14:textId="77777777" w:rsidR="00EB364C" w:rsidRPr="005307A3" w:rsidRDefault="00EB364C" w:rsidP="00AC3D95">
            <w:pPr>
              <w:pStyle w:val="TAL"/>
              <w:keepNext w:val="0"/>
              <w:keepLines w:val="0"/>
            </w:pPr>
            <w:r>
              <w:t>[Device perform de-registration procedure]</w:t>
            </w:r>
          </w:p>
        </w:tc>
      </w:tr>
      <w:tr w:rsidR="00EB364C" w:rsidRPr="005307A3" w14:paraId="675AEE7A"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49E4BE07"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67BB9A7" w14:textId="77777777" w:rsidR="00EB364C" w:rsidRDefault="00EB364C" w:rsidP="00EB364C"/>
    <w:p w14:paraId="738E14C1" w14:textId="77777777" w:rsidR="00EB364C" w:rsidRDefault="00EB364C" w:rsidP="00EB364C">
      <w:r w:rsidRPr="005307A3">
        <w:t>PROACTIVE COMMAND: SET UP EVENT LIST 1.1.1</w:t>
      </w:r>
    </w:p>
    <w:p w14:paraId="2CBF2F31" w14:textId="77777777" w:rsidR="00EB364C" w:rsidRPr="005307A3" w:rsidRDefault="00EB364C" w:rsidP="00EB364C">
      <w:r>
        <w:tab/>
        <w:t xml:space="preserve">Same as </w:t>
      </w:r>
      <w:r w:rsidRPr="005307A3">
        <w:t>PROACTIVE COMMAND: SET UP EVENT LIST 1.1.1</w:t>
      </w:r>
      <w:r>
        <w:t xml:space="preserve"> in expected sequence 1.1</w:t>
      </w:r>
    </w:p>
    <w:p w14:paraId="3D82470A" w14:textId="77777777" w:rsidR="00EB364C" w:rsidRPr="005307A3" w:rsidRDefault="00EB364C" w:rsidP="00EB364C">
      <w:r w:rsidRPr="005307A3">
        <w:t>TERMINAL RESPONSE: SET UP EVENT LIST 1.1.1</w:t>
      </w:r>
    </w:p>
    <w:p w14:paraId="49EC151C" w14:textId="77777777" w:rsidR="00EB364C" w:rsidRDefault="00EB364C" w:rsidP="00EB364C">
      <w:r>
        <w:tab/>
        <w:t xml:space="preserve">Same as </w:t>
      </w:r>
      <w:r w:rsidRPr="005307A3">
        <w:t>TERMINAL RESPONSE: SET UP EVENT LIST 1.1.1</w:t>
      </w:r>
      <w:r>
        <w:t xml:space="preserve"> in expected sequence 1.1</w:t>
      </w:r>
    </w:p>
    <w:p w14:paraId="00F2C225" w14:textId="77777777" w:rsidR="00EB364C" w:rsidRPr="005307A3" w:rsidRDefault="00EB364C" w:rsidP="00EB364C">
      <w:r>
        <w:t xml:space="preserve">ENVELOPE: </w:t>
      </w:r>
      <w:r w:rsidRPr="005307A3">
        <w:t xml:space="preserve">EVENT DOWNLOAD – </w:t>
      </w:r>
      <w:r>
        <w:t>Slice Status</w:t>
      </w:r>
      <w:r w:rsidRPr="005307A3">
        <w:t xml:space="preserve"> 1.</w:t>
      </w:r>
      <w:r>
        <w:t>2.1</w:t>
      </w:r>
    </w:p>
    <w:p w14:paraId="7C0EB94A" w14:textId="77777777" w:rsidR="00EB364C" w:rsidRPr="00EE38C3" w:rsidRDefault="00EB364C" w:rsidP="00EB364C">
      <w:pPr>
        <w:ind w:left="284"/>
      </w:pPr>
      <w:r w:rsidRPr="00EE38C3">
        <w:t>Logically:</w:t>
      </w:r>
    </w:p>
    <w:p w14:paraId="5BE74065" w14:textId="77777777" w:rsidR="00EB364C" w:rsidRPr="00EE38C3" w:rsidRDefault="00EB364C" w:rsidP="00EB364C">
      <w:pPr>
        <w:pStyle w:val="EW"/>
        <w:ind w:left="568" w:firstLine="0"/>
      </w:pPr>
      <w:r w:rsidRPr="00EE38C3">
        <w:t>Event list</w:t>
      </w:r>
      <w:r>
        <w:t>:</w:t>
      </w:r>
    </w:p>
    <w:p w14:paraId="519E5974"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2DA8D29"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55662573"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4AB79886"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00632E2A" w14:textId="77777777" w:rsidR="00EB364C" w:rsidRPr="00EE38C3" w:rsidRDefault="00EB364C" w:rsidP="00EB364C">
      <w:pPr>
        <w:pStyle w:val="EW"/>
        <w:ind w:left="568" w:firstLine="0"/>
      </w:pPr>
      <w:r w:rsidRPr="00EE38C3">
        <w:t>Access Technology</w:t>
      </w:r>
      <w:r>
        <w:t>:</w:t>
      </w:r>
    </w:p>
    <w:p w14:paraId="77EEC0CB"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1D672D27" w14:textId="77777777" w:rsidR="00EB364C" w:rsidRPr="00E420EF" w:rsidRDefault="00EB364C" w:rsidP="00EB364C">
      <w:pPr>
        <w:pStyle w:val="EW"/>
        <w:ind w:left="568" w:firstLine="0"/>
      </w:pPr>
      <w:r>
        <w:t>Slices</w:t>
      </w:r>
      <w:r w:rsidRPr="00EE38C3">
        <w:t xml:space="preserve"> status:</w:t>
      </w:r>
      <w:r>
        <w:t xml:space="preserve"> '01' = Allowed</w:t>
      </w:r>
    </w:p>
    <w:p w14:paraId="1A3BE758" w14:textId="77777777" w:rsidR="00EB364C" w:rsidRDefault="00EB364C" w:rsidP="00EB364C">
      <w:pPr>
        <w:pStyle w:val="EW"/>
        <w:ind w:left="568" w:firstLine="0"/>
      </w:pPr>
      <w:r>
        <w:t>Allowed Slice information with S-NSSAI mapping:</w:t>
      </w:r>
    </w:p>
    <w:p w14:paraId="0726DAF6" w14:textId="515EE94A"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78AAC77C" w14:textId="77777777" w:rsidR="00EB364C" w:rsidRPr="0041528A" w:rsidRDefault="00EB364C" w:rsidP="00EB364C">
      <w:pPr>
        <w:pStyle w:val="EW"/>
        <w:ind w:firstLine="0"/>
      </w:pPr>
      <w:r>
        <w:rPr>
          <w:rFonts w:cs="Arial"/>
          <w:szCs w:val="18"/>
          <w:lang w:val="en-US" w:eastAsia="fr-FR"/>
        </w:rPr>
        <w:t>Length of S-NSSAI contents: 8</w:t>
      </w:r>
    </w:p>
    <w:p w14:paraId="4AB3E21F"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1E3F3665" w14:textId="77777777" w:rsidR="00EB364C" w:rsidRPr="005307A3" w:rsidRDefault="00EB364C" w:rsidP="00EB364C">
      <w:pPr>
        <w:pStyle w:val="EW"/>
        <w:ind w:left="568" w:firstLine="0"/>
      </w:pPr>
    </w:p>
    <w:p w14:paraId="7A167211" w14:textId="77777777" w:rsidR="00EB364C" w:rsidRPr="005307A3" w:rsidRDefault="00EB364C" w:rsidP="00EB364C">
      <w:pPr>
        <w:keepNext/>
        <w:ind w:left="284"/>
      </w:pPr>
      <w:r w:rsidRPr="005307A3">
        <w:t>Coding:</w:t>
      </w:r>
    </w:p>
    <w:tbl>
      <w:tblPr>
        <w:tblW w:w="0" w:type="auto"/>
        <w:tblInd w:w="650" w:type="dxa"/>
        <w:tblLayout w:type="fixed"/>
        <w:tblCellMar>
          <w:left w:w="57" w:type="dxa"/>
          <w:right w:w="57" w:type="dxa"/>
        </w:tblCellMar>
        <w:tblLook w:val="0000" w:firstRow="0" w:lastRow="0" w:firstColumn="0" w:lastColumn="0" w:noHBand="0" w:noVBand="0"/>
      </w:tblPr>
      <w:tblGrid>
        <w:gridCol w:w="1134"/>
        <w:gridCol w:w="567"/>
        <w:gridCol w:w="745"/>
        <w:gridCol w:w="745"/>
        <w:gridCol w:w="564"/>
        <w:gridCol w:w="630"/>
        <w:gridCol w:w="540"/>
        <w:gridCol w:w="540"/>
        <w:gridCol w:w="540"/>
        <w:gridCol w:w="630"/>
        <w:gridCol w:w="540"/>
        <w:gridCol w:w="540"/>
        <w:gridCol w:w="540"/>
      </w:tblGrid>
      <w:tr w:rsidR="00EB364C" w:rsidRPr="008E3401" w14:paraId="7D6AE49C" w14:textId="77777777" w:rsidTr="00AC3D95">
        <w:tc>
          <w:tcPr>
            <w:tcW w:w="1134" w:type="dxa"/>
            <w:tcBorders>
              <w:top w:val="single" w:sz="4" w:space="0" w:color="auto"/>
              <w:left w:val="single" w:sz="4" w:space="0" w:color="auto"/>
              <w:bottom w:val="single" w:sz="4" w:space="0" w:color="auto"/>
              <w:right w:val="single" w:sz="4" w:space="0" w:color="auto"/>
            </w:tcBorders>
          </w:tcPr>
          <w:p w14:paraId="4A22EAE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89AECD9"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1B3BB841" w14:textId="37BC2B94"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5D1863D6" w14:textId="77777777" w:rsidR="00EB364C" w:rsidRPr="00190264" w:rsidRDefault="00EB364C" w:rsidP="00AC3D95">
            <w:pPr>
              <w:pStyle w:val="TAC"/>
            </w:pPr>
            <w:r w:rsidRPr="00190264">
              <w:t>19</w:t>
            </w:r>
          </w:p>
        </w:tc>
        <w:tc>
          <w:tcPr>
            <w:tcW w:w="564" w:type="dxa"/>
            <w:tcBorders>
              <w:top w:val="single" w:sz="4" w:space="0" w:color="auto"/>
              <w:left w:val="single" w:sz="4" w:space="0" w:color="auto"/>
              <w:bottom w:val="single" w:sz="4" w:space="0" w:color="auto"/>
              <w:right w:val="single" w:sz="4" w:space="0" w:color="auto"/>
            </w:tcBorders>
          </w:tcPr>
          <w:p w14:paraId="0BBAFADD" w14:textId="77777777" w:rsidR="00EB364C" w:rsidRPr="008E3401" w:rsidRDefault="00EB364C" w:rsidP="00AC3D95">
            <w:pPr>
              <w:pStyle w:val="TAC"/>
            </w:pPr>
            <w:r w:rsidRPr="008E3401">
              <w:t>01</w:t>
            </w:r>
          </w:p>
        </w:tc>
        <w:tc>
          <w:tcPr>
            <w:tcW w:w="630" w:type="dxa"/>
            <w:tcBorders>
              <w:top w:val="single" w:sz="4" w:space="0" w:color="auto"/>
              <w:left w:val="single" w:sz="4" w:space="0" w:color="auto"/>
              <w:bottom w:val="single" w:sz="4" w:space="0" w:color="auto"/>
              <w:right w:val="single" w:sz="4" w:space="0" w:color="auto"/>
            </w:tcBorders>
          </w:tcPr>
          <w:p w14:paraId="1F3695E7" w14:textId="77777777" w:rsidR="00EB364C" w:rsidRPr="008E3401" w:rsidRDefault="00EB364C" w:rsidP="00AC3D95">
            <w:pPr>
              <w:pStyle w:val="TAC"/>
            </w:pPr>
            <w:r w:rsidRPr="008E3401">
              <w:t>1</w:t>
            </w:r>
            <w:r>
              <w:t>F</w:t>
            </w:r>
          </w:p>
        </w:tc>
        <w:tc>
          <w:tcPr>
            <w:tcW w:w="540" w:type="dxa"/>
            <w:tcBorders>
              <w:top w:val="single" w:sz="4" w:space="0" w:color="auto"/>
              <w:left w:val="single" w:sz="4" w:space="0" w:color="auto"/>
              <w:bottom w:val="single" w:sz="4" w:space="0" w:color="auto"/>
              <w:right w:val="single" w:sz="4" w:space="0" w:color="auto"/>
            </w:tcBorders>
          </w:tcPr>
          <w:p w14:paraId="0C217971" w14:textId="77777777" w:rsidR="00EB364C" w:rsidRPr="008E3401" w:rsidRDefault="00EB364C" w:rsidP="00AC3D95">
            <w:pPr>
              <w:pStyle w:val="TAC"/>
            </w:pPr>
            <w:r w:rsidRPr="008E3401">
              <w:t>82</w:t>
            </w:r>
          </w:p>
        </w:tc>
        <w:tc>
          <w:tcPr>
            <w:tcW w:w="540" w:type="dxa"/>
            <w:tcBorders>
              <w:top w:val="single" w:sz="4" w:space="0" w:color="auto"/>
              <w:left w:val="single" w:sz="4" w:space="0" w:color="auto"/>
              <w:bottom w:val="single" w:sz="4" w:space="0" w:color="auto"/>
              <w:right w:val="single" w:sz="4" w:space="0" w:color="auto"/>
            </w:tcBorders>
          </w:tcPr>
          <w:p w14:paraId="7B3C9234" w14:textId="77777777" w:rsidR="00EB364C" w:rsidRPr="008E3401" w:rsidRDefault="00EB364C" w:rsidP="00C4623A">
            <w:pPr>
              <w:pStyle w:val="TAC"/>
            </w:pPr>
            <w:r w:rsidRPr="008E3401">
              <w:t>02</w:t>
            </w:r>
          </w:p>
        </w:tc>
        <w:tc>
          <w:tcPr>
            <w:tcW w:w="540" w:type="dxa"/>
            <w:tcBorders>
              <w:top w:val="single" w:sz="4" w:space="0" w:color="auto"/>
              <w:left w:val="single" w:sz="4" w:space="0" w:color="auto"/>
              <w:bottom w:val="single" w:sz="4" w:space="0" w:color="auto"/>
              <w:right w:val="single" w:sz="4" w:space="0" w:color="auto"/>
            </w:tcBorders>
          </w:tcPr>
          <w:p w14:paraId="5DC1D0E5" w14:textId="77777777" w:rsidR="00EB364C" w:rsidRPr="008E3401" w:rsidRDefault="00EB364C" w:rsidP="00C4623A">
            <w:pPr>
              <w:pStyle w:val="TAC"/>
            </w:pPr>
            <w:r w:rsidRPr="008E3401">
              <w:t>8</w:t>
            </w:r>
            <w:r>
              <w:t>2</w:t>
            </w:r>
          </w:p>
        </w:tc>
        <w:tc>
          <w:tcPr>
            <w:tcW w:w="630" w:type="dxa"/>
            <w:tcBorders>
              <w:top w:val="single" w:sz="4" w:space="0" w:color="auto"/>
              <w:left w:val="single" w:sz="4" w:space="0" w:color="auto"/>
              <w:bottom w:val="single" w:sz="4" w:space="0" w:color="auto"/>
              <w:right w:val="single" w:sz="4" w:space="0" w:color="auto"/>
            </w:tcBorders>
          </w:tcPr>
          <w:p w14:paraId="6F77D2B5" w14:textId="77777777" w:rsidR="00EB364C" w:rsidRPr="008E3401" w:rsidRDefault="00EB364C" w:rsidP="00C4623A">
            <w:pPr>
              <w:pStyle w:val="TAC"/>
            </w:pPr>
            <w:r w:rsidRPr="008E3401">
              <w:t>81</w:t>
            </w:r>
          </w:p>
        </w:tc>
        <w:tc>
          <w:tcPr>
            <w:tcW w:w="540" w:type="dxa"/>
            <w:tcBorders>
              <w:top w:val="single" w:sz="4" w:space="0" w:color="auto"/>
              <w:left w:val="single" w:sz="4" w:space="0" w:color="auto"/>
              <w:bottom w:val="single" w:sz="4" w:space="0" w:color="auto"/>
              <w:right w:val="single" w:sz="4" w:space="0" w:color="auto"/>
            </w:tcBorders>
          </w:tcPr>
          <w:p w14:paraId="62DB4AB6" w14:textId="77777777" w:rsidR="00EB364C" w:rsidRPr="008E3401" w:rsidRDefault="00EB364C" w:rsidP="00AC3D95">
            <w:pPr>
              <w:pStyle w:val="TAC"/>
            </w:pPr>
            <w:r w:rsidRPr="008E3401">
              <w:t>3F</w:t>
            </w:r>
          </w:p>
        </w:tc>
        <w:tc>
          <w:tcPr>
            <w:tcW w:w="540" w:type="dxa"/>
            <w:tcBorders>
              <w:top w:val="single" w:sz="4" w:space="0" w:color="auto"/>
              <w:left w:val="single" w:sz="4" w:space="0" w:color="auto"/>
              <w:bottom w:val="single" w:sz="4" w:space="0" w:color="auto"/>
              <w:right w:val="single" w:sz="4" w:space="0" w:color="auto"/>
            </w:tcBorders>
          </w:tcPr>
          <w:p w14:paraId="11CE03C2" w14:textId="77777777" w:rsidR="00EB364C" w:rsidRPr="008E3401" w:rsidRDefault="00EB364C" w:rsidP="00AC3D95">
            <w:pPr>
              <w:pStyle w:val="TAC"/>
            </w:pPr>
            <w:r w:rsidRPr="008E3401">
              <w:t>01</w:t>
            </w:r>
          </w:p>
        </w:tc>
        <w:tc>
          <w:tcPr>
            <w:tcW w:w="540" w:type="dxa"/>
            <w:tcBorders>
              <w:top w:val="single" w:sz="4" w:space="0" w:color="auto"/>
              <w:left w:val="single" w:sz="4" w:space="0" w:color="auto"/>
              <w:bottom w:val="single" w:sz="4" w:space="0" w:color="auto"/>
              <w:right w:val="single" w:sz="4" w:space="0" w:color="auto"/>
            </w:tcBorders>
          </w:tcPr>
          <w:p w14:paraId="2772E293" w14:textId="77777777" w:rsidR="00EB364C" w:rsidRPr="008E3401" w:rsidRDefault="00EB364C" w:rsidP="00AC3D95">
            <w:pPr>
              <w:pStyle w:val="TAC"/>
            </w:pPr>
            <w:r w:rsidRPr="008E3401">
              <w:t>0A</w:t>
            </w:r>
          </w:p>
        </w:tc>
      </w:tr>
      <w:tr w:rsidR="00EB364C" w:rsidRPr="008E3401" w14:paraId="16ED28DD" w14:textId="77777777" w:rsidTr="00AC3D95">
        <w:tc>
          <w:tcPr>
            <w:tcW w:w="1134" w:type="dxa"/>
            <w:tcBorders>
              <w:top w:val="single" w:sz="4" w:space="0" w:color="auto"/>
              <w:right w:val="single" w:sz="4" w:space="0" w:color="auto"/>
            </w:tcBorders>
          </w:tcPr>
          <w:p w14:paraId="08D13241"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C81AB92"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759FF693"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14C34CE2" w14:textId="77777777" w:rsidR="00EB364C" w:rsidRPr="00190264" w:rsidRDefault="00EB364C" w:rsidP="00AC3D95">
            <w:pPr>
              <w:pStyle w:val="TAC"/>
            </w:pPr>
            <w:r w:rsidRPr="00190264">
              <w:t>01</w:t>
            </w:r>
          </w:p>
        </w:tc>
        <w:tc>
          <w:tcPr>
            <w:tcW w:w="564" w:type="dxa"/>
            <w:tcBorders>
              <w:top w:val="single" w:sz="4" w:space="0" w:color="auto"/>
              <w:left w:val="single" w:sz="4" w:space="0" w:color="auto"/>
              <w:bottom w:val="single" w:sz="4" w:space="0" w:color="auto"/>
              <w:right w:val="single" w:sz="4" w:space="0" w:color="auto"/>
            </w:tcBorders>
          </w:tcPr>
          <w:p w14:paraId="236927BC" w14:textId="77777777" w:rsidR="00EB364C" w:rsidRPr="00D75744" w:rsidRDefault="00EB364C" w:rsidP="00AC3D95">
            <w:pPr>
              <w:pStyle w:val="TAC"/>
            </w:pPr>
            <w:r w:rsidRPr="00D75744">
              <w:t>77</w:t>
            </w:r>
          </w:p>
        </w:tc>
        <w:tc>
          <w:tcPr>
            <w:tcW w:w="630" w:type="dxa"/>
            <w:tcBorders>
              <w:top w:val="single" w:sz="4" w:space="0" w:color="auto"/>
              <w:left w:val="single" w:sz="4" w:space="0" w:color="auto"/>
              <w:bottom w:val="single" w:sz="4" w:space="0" w:color="auto"/>
              <w:right w:val="single" w:sz="4" w:space="0" w:color="auto"/>
            </w:tcBorders>
          </w:tcPr>
          <w:p w14:paraId="14262287" w14:textId="48E08F87" w:rsidR="00EB364C" w:rsidRPr="00D75744" w:rsidRDefault="00EB364C" w:rsidP="00AC3D95">
            <w:pPr>
              <w:pStyle w:val="TAC"/>
            </w:pPr>
            <w:r w:rsidRPr="00D75744">
              <w:t>0</w:t>
            </w:r>
            <w:r>
              <w:t>9</w:t>
            </w:r>
          </w:p>
        </w:tc>
        <w:tc>
          <w:tcPr>
            <w:tcW w:w="540" w:type="dxa"/>
            <w:tcBorders>
              <w:top w:val="single" w:sz="4" w:space="0" w:color="auto"/>
              <w:left w:val="single" w:sz="4" w:space="0" w:color="auto"/>
              <w:bottom w:val="single" w:sz="4" w:space="0" w:color="auto"/>
              <w:right w:val="single" w:sz="4" w:space="0" w:color="auto"/>
            </w:tcBorders>
          </w:tcPr>
          <w:p w14:paraId="1607569C" w14:textId="69EF01D0" w:rsidR="00EB364C" w:rsidRPr="00D75744" w:rsidRDefault="00EB364C" w:rsidP="00AC3D95">
            <w:pPr>
              <w:pStyle w:val="TAC"/>
            </w:pPr>
            <w:r>
              <w:t>08</w:t>
            </w:r>
          </w:p>
        </w:tc>
        <w:tc>
          <w:tcPr>
            <w:tcW w:w="540" w:type="dxa"/>
            <w:tcBorders>
              <w:top w:val="single" w:sz="4" w:space="0" w:color="auto"/>
              <w:left w:val="single" w:sz="4" w:space="0" w:color="auto"/>
              <w:bottom w:val="single" w:sz="4" w:space="0" w:color="auto"/>
              <w:right w:val="single" w:sz="4" w:space="0" w:color="auto"/>
            </w:tcBorders>
          </w:tcPr>
          <w:p w14:paraId="32924FAD" w14:textId="77777777" w:rsidR="00EB364C" w:rsidRPr="00D75744" w:rsidRDefault="00EB364C" w:rsidP="00C4623A">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320771BF" w14:textId="4D018751" w:rsidR="00EB364C" w:rsidRPr="00D75744" w:rsidRDefault="00EB364C" w:rsidP="00C4623A">
            <w:pPr>
              <w:pStyle w:val="TAC"/>
            </w:pPr>
            <w:r w:rsidRPr="00D75744">
              <w:t>01</w:t>
            </w:r>
          </w:p>
        </w:tc>
        <w:tc>
          <w:tcPr>
            <w:tcW w:w="630" w:type="dxa"/>
            <w:tcBorders>
              <w:top w:val="single" w:sz="4" w:space="0" w:color="auto"/>
              <w:left w:val="single" w:sz="4" w:space="0" w:color="auto"/>
              <w:bottom w:val="single" w:sz="4" w:space="0" w:color="auto"/>
              <w:right w:val="single" w:sz="4" w:space="0" w:color="auto"/>
            </w:tcBorders>
          </w:tcPr>
          <w:p w14:paraId="62A37451" w14:textId="796BA0CD" w:rsidR="00EB364C" w:rsidRPr="00D75744" w:rsidRDefault="00EB364C" w:rsidP="00C4623A">
            <w:pPr>
              <w:pStyle w:val="TAC"/>
            </w:pPr>
            <w:r w:rsidRPr="00D75744">
              <w:t>0</w:t>
            </w:r>
            <w:r>
              <w:t>1</w:t>
            </w:r>
          </w:p>
        </w:tc>
        <w:tc>
          <w:tcPr>
            <w:tcW w:w="540" w:type="dxa"/>
            <w:tcBorders>
              <w:top w:val="single" w:sz="4" w:space="0" w:color="auto"/>
              <w:left w:val="single" w:sz="4" w:space="0" w:color="auto"/>
              <w:bottom w:val="single" w:sz="4" w:space="0" w:color="auto"/>
              <w:right w:val="single" w:sz="4" w:space="0" w:color="auto"/>
            </w:tcBorders>
          </w:tcPr>
          <w:p w14:paraId="33B22FA7" w14:textId="62AA162C" w:rsidR="00EB364C" w:rsidRPr="00D75744" w:rsidRDefault="00EB364C" w:rsidP="00AC3D95">
            <w:pPr>
              <w:pStyle w:val="TAC"/>
            </w:pPr>
            <w:r w:rsidRPr="00D75744">
              <w:t>0</w:t>
            </w:r>
            <w:r>
              <w:t>3</w:t>
            </w:r>
          </w:p>
        </w:tc>
        <w:tc>
          <w:tcPr>
            <w:tcW w:w="540" w:type="dxa"/>
            <w:tcBorders>
              <w:top w:val="single" w:sz="4" w:space="0" w:color="auto"/>
              <w:left w:val="single" w:sz="4" w:space="0" w:color="auto"/>
              <w:bottom w:val="single" w:sz="4" w:space="0" w:color="auto"/>
              <w:right w:val="single" w:sz="4" w:space="0" w:color="auto"/>
            </w:tcBorders>
          </w:tcPr>
          <w:p w14:paraId="55DAE68B" w14:textId="77777777" w:rsidR="00EB364C" w:rsidRPr="00D75744" w:rsidRDefault="00EB364C" w:rsidP="00AC3D95">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49CB4A46" w14:textId="77777777" w:rsidR="00EB364C" w:rsidRPr="00D75744" w:rsidRDefault="00EB364C" w:rsidP="00AC3D95">
            <w:pPr>
              <w:pStyle w:val="TAC"/>
            </w:pPr>
            <w:r w:rsidRPr="00D75744">
              <w:t>01</w:t>
            </w:r>
          </w:p>
        </w:tc>
      </w:tr>
      <w:tr w:rsidR="00EB364C" w:rsidRPr="008E3401" w14:paraId="120965BA" w14:textId="77777777" w:rsidTr="00AC3D95">
        <w:tc>
          <w:tcPr>
            <w:tcW w:w="1134" w:type="dxa"/>
            <w:tcBorders>
              <w:right w:val="single" w:sz="4" w:space="0" w:color="auto"/>
            </w:tcBorders>
          </w:tcPr>
          <w:p w14:paraId="23455A10"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69CDEFF" w14:textId="3104DA2D" w:rsidR="00EB364C" w:rsidRPr="00E138AF" w:rsidRDefault="00EB364C" w:rsidP="00AC3D95">
            <w:pPr>
              <w:pStyle w:val="TAC"/>
            </w:pPr>
            <w:r w:rsidRPr="00D75744">
              <w:t>0</w:t>
            </w:r>
            <w:r>
              <w:t>1</w:t>
            </w:r>
          </w:p>
        </w:tc>
        <w:tc>
          <w:tcPr>
            <w:tcW w:w="745" w:type="dxa"/>
            <w:tcBorders>
              <w:top w:val="single" w:sz="4" w:space="0" w:color="auto"/>
              <w:left w:val="single" w:sz="4" w:space="0" w:color="auto"/>
              <w:bottom w:val="single" w:sz="4" w:space="0" w:color="auto"/>
              <w:right w:val="single" w:sz="4" w:space="0" w:color="auto"/>
            </w:tcBorders>
          </w:tcPr>
          <w:p w14:paraId="61929538" w14:textId="77604CEC"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199E4E29" w14:textId="2F2BAAAA" w:rsidR="00EB364C" w:rsidRPr="00E138AF" w:rsidRDefault="00EB364C" w:rsidP="00AC3D95">
            <w:pPr>
              <w:pStyle w:val="TAC"/>
            </w:pPr>
          </w:p>
        </w:tc>
        <w:tc>
          <w:tcPr>
            <w:tcW w:w="564" w:type="dxa"/>
            <w:tcBorders>
              <w:top w:val="single" w:sz="4" w:space="0" w:color="auto"/>
              <w:left w:val="single" w:sz="4" w:space="0" w:color="auto"/>
              <w:bottom w:val="single" w:sz="4" w:space="0" w:color="auto"/>
              <w:right w:val="single" w:sz="4" w:space="0" w:color="auto"/>
            </w:tcBorders>
          </w:tcPr>
          <w:p w14:paraId="69293CE7"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E126B18"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53A35740"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3C5722DE"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5E178B6"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5E0C4B1"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AE6ADC3"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EA50E84"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1D2AE7C0" w14:textId="77777777" w:rsidR="00EB364C" w:rsidRPr="00E138AF" w:rsidRDefault="00EB364C" w:rsidP="00AC3D95">
            <w:pPr>
              <w:pStyle w:val="TAC"/>
            </w:pPr>
          </w:p>
        </w:tc>
      </w:tr>
      <w:tr w:rsidR="00EB364C" w:rsidRPr="008E3401" w14:paraId="3A234B6E" w14:textId="77777777" w:rsidTr="00AC3D95">
        <w:tc>
          <w:tcPr>
            <w:tcW w:w="1134" w:type="dxa"/>
          </w:tcPr>
          <w:p w14:paraId="0D905429" w14:textId="77777777" w:rsidR="00EB364C" w:rsidRPr="00EE38C3" w:rsidRDefault="00EB364C" w:rsidP="00AC3D95">
            <w:pPr>
              <w:pStyle w:val="TAL"/>
              <w:ind w:left="284"/>
            </w:pPr>
          </w:p>
        </w:tc>
        <w:tc>
          <w:tcPr>
            <w:tcW w:w="7121" w:type="dxa"/>
            <w:gridSpan w:val="12"/>
            <w:vMerge w:val="restart"/>
            <w:tcBorders>
              <w:top w:val="single" w:sz="4" w:space="0" w:color="auto"/>
            </w:tcBorders>
          </w:tcPr>
          <w:p w14:paraId="1C6DC4CA" w14:textId="541832AA" w:rsidR="00EB364C" w:rsidRPr="00E138AF" w:rsidRDefault="00EB364C" w:rsidP="00AC3D95">
            <w:pPr>
              <w:pStyle w:val="TAN"/>
            </w:pPr>
            <w:r w:rsidRPr="00C30152">
              <w:t xml:space="preserve"> </w:t>
            </w:r>
          </w:p>
        </w:tc>
      </w:tr>
      <w:tr w:rsidR="00EB364C" w:rsidRPr="008E3401" w14:paraId="7EDCCEB2" w14:textId="77777777" w:rsidTr="00AC3D95">
        <w:tc>
          <w:tcPr>
            <w:tcW w:w="1134" w:type="dxa"/>
          </w:tcPr>
          <w:p w14:paraId="771190D3" w14:textId="77777777" w:rsidR="00EB364C" w:rsidRPr="00EE38C3" w:rsidRDefault="00EB364C" w:rsidP="00AC3D95">
            <w:pPr>
              <w:pStyle w:val="TAL"/>
              <w:ind w:left="284"/>
            </w:pPr>
          </w:p>
        </w:tc>
        <w:tc>
          <w:tcPr>
            <w:tcW w:w="7121" w:type="dxa"/>
            <w:gridSpan w:val="12"/>
            <w:vMerge/>
          </w:tcPr>
          <w:p w14:paraId="77EDF4FF" w14:textId="77777777" w:rsidR="00EB364C" w:rsidRPr="00E138AF" w:rsidRDefault="00EB364C" w:rsidP="00AC3D95">
            <w:pPr>
              <w:pStyle w:val="TAC"/>
            </w:pPr>
          </w:p>
        </w:tc>
      </w:tr>
    </w:tbl>
    <w:p w14:paraId="77F290CD" w14:textId="77777777" w:rsidR="00EB364C" w:rsidRDefault="00EB364C" w:rsidP="00EB364C"/>
    <w:p w14:paraId="02F2CB72" w14:textId="77777777" w:rsidR="00DC59D9" w:rsidRDefault="00DC59D9" w:rsidP="00DC59D9">
      <w:r w:rsidRPr="005307A3">
        <w:t xml:space="preserve">ENVELOPE: EVENT DOWNLOAD – </w:t>
      </w:r>
      <w:r>
        <w:t xml:space="preserve">Slice Status </w:t>
      </w:r>
      <w:r w:rsidRPr="005307A3">
        <w:t>1.1</w:t>
      </w:r>
      <w:r>
        <w:t xml:space="preserve"> 2</w:t>
      </w:r>
    </w:p>
    <w:p w14:paraId="37737E99" w14:textId="77777777" w:rsidR="00DC59D9" w:rsidRPr="005307A3" w:rsidRDefault="00DC59D9" w:rsidP="00DC59D9">
      <w:r>
        <w:tab/>
        <w:t xml:space="preserve">Same as </w:t>
      </w:r>
      <w:r w:rsidRPr="005307A3">
        <w:t xml:space="preserve">ENVELOPE: EVENT DOWNLOAD – </w:t>
      </w:r>
      <w:r>
        <w:t xml:space="preserve">Slice Status </w:t>
      </w:r>
      <w:r w:rsidRPr="005307A3">
        <w:t>1.1</w:t>
      </w:r>
      <w:r>
        <w:t xml:space="preserve"> 2 in expected sequence 1.1</w:t>
      </w:r>
    </w:p>
    <w:p w14:paraId="64CC9789" w14:textId="77777777" w:rsidR="00DC59D9" w:rsidRPr="005307A3" w:rsidRDefault="00DC59D9" w:rsidP="00DC59D9">
      <w:r>
        <w:t xml:space="preserve">ENVELOPE: </w:t>
      </w:r>
      <w:r w:rsidRPr="005307A3">
        <w:t xml:space="preserve">EVENT DOWNLOAD – </w:t>
      </w:r>
      <w:r>
        <w:t>Slice Status</w:t>
      </w:r>
      <w:r w:rsidRPr="005307A3">
        <w:t xml:space="preserve"> 1.</w:t>
      </w:r>
      <w:r>
        <w:t>2.2</w:t>
      </w:r>
    </w:p>
    <w:p w14:paraId="17DE5F74" w14:textId="77777777" w:rsidR="00DC59D9" w:rsidRPr="005307A3" w:rsidRDefault="00DC59D9" w:rsidP="00DC59D9">
      <w:pPr>
        <w:keepNext/>
        <w:ind w:left="284"/>
      </w:pPr>
      <w:r w:rsidRPr="005307A3">
        <w:t>Logically:</w:t>
      </w:r>
    </w:p>
    <w:p w14:paraId="4900A235" w14:textId="77777777" w:rsidR="00DC59D9" w:rsidRPr="00EE38C3" w:rsidRDefault="00DC59D9" w:rsidP="00DC59D9">
      <w:pPr>
        <w:pStyle w:val="EW"/>
        <w:ind w:left="568" w:firstLine="0"/>
      </w:pPr>
      <w:r w:rsidRPr="00EE38C3">
        <w:t>Event list</w:t>
      </w:r>
      <w:r>
        <w:t>:</w:t>
      </w:r>
    </w:p>
    <w:p w14:paraId="385BA684"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2F0FF8EF"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12CDC0A5"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7A6428E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6F82BB4D" w14:textId="77777777" w:rsidR="00DC59D9" w:rsidRPr="00EE38C3" w:rsidRDefault="00DC59D9" w:rsidP="00DC59D9">
      <w:pPr>
        <w:pStyle w:val="EW"/>
        <w:ind w:left="568" w:firstLine="0"/>
      </w:pPr>
      <w:r w:rsidRPr="00EE38C3">
        <w:t>Access Technology</w:t>
      </w:r>
      <w:r>
        <w:t>:</w:t>
      </w:r>
    </w:p>
    <w:p w14:paraId="05586399"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2AF1AA58" w14:textId="77777777" w:rsidR="00DC59D9" w:rsidRDefault="00DC59D9" w:rsidP="00DC59D9">
      <w:pPr>
        <w:pStyle w:val="EW"/>
        <w:ind w:left="568" w:firstLine="0"/>
      </w:pPr>
      <w:r>
        <w:t>Slices</w:t>
      </w:r>
      <w:r w:rsidRPr="00EE38C3">
        <w:t xml:space="preserve"> status:</w:t>
      </w:r>
      <w:r>
        <w:t xml:space="preserve"> '02' = Rejected</w:t>
      </w:r>
    </w:p>
    <w:p w14:paraId="3CFF9264" w14:textId="77777777" w:rsidR="00EB364C" w:rsidRDefault="00EB364C" w:rsidP="00EB364C">
      <w:pPr>
        <w:pStyle w:val="EW"/>
        <w:ind w:left="568" w:firstLine="0"/>
      </w:pPr>
      <w:r>
        <w:t>Rejected Slice information with S-NSSAI mapping:</w:t>
      </w:r>
    </w:p>
    <w:p w14:paraId="339FEA5C" w14:textId="3F5C90A1"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8EE91B5"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13588EC5" w14:textId="77777777" w:rsidR="00EB364C" w:rsidRPr="00C44386" w:rsidRDefault="00EB364C" w:rsidP="00EB364C">
      <w:pPr>
        <w:pStyle w:val="EW"/>
        <w:ind w:firstLine="0"/>
      </w:pPr>
      <w:r>
        <w:rPr>
          <w:rFonts w:cs="Arial"/>
          <w:szCs w:val="18"/>
          <w:lang w:val="en-US" w:eastAsia="fr-FR"/>
        </w:rPr>
        <w:t>Cause value: 1 (S-NSSAI not available in the current registration area)</w:t>
      </w:r>
    </w:p>
    <w:p w14:paraId="4769D004"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4F8B9C17" w14:textId="77777777" w:rsidR="00EB364C" w:rsidRDefault="00EB364C" w:rsidP="00EB364C">
      <w:pPr>
        <w:pStyle w:val="EW"/>
        <w:ind w:hanging="1134"/>
        <w:rPr>
          <w:rFonts w:cs="Arial"/>
          <w:szCs w:val="18"/>
          <w:lang w:val="en-US" w:eastAsia="fr-FR"/>
        </w:rPr>
      </w:pPr>
    </w:p>
    <w:p w14:paraId="39EFF174"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4AE64C5F"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450EB37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0081BF8"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4CE564E" w14:textId="2988175A"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2AD1EDB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299573A"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FB42C6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E19421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A08524D"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C4A42C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7F13207"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B18E692"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5525971"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33DF4D5" w14:textId="77777777" w:rsidR="00EB364C" w:rsidRPr="008E3401" w:rsidRDefault="00EB364C" w:rsidP="00AC3D95">
            <w:pPr>
              <w:pStyle w:val="TAC"/>
            </w:pPr>
            <w:r w:rsidRPr="008E3401">
              <w:t>0A</w:t>
            </w:r>
          </w:p>
        </w:tc>
      </w:tr>
      <w:tr w:rsidR="00EB364C" w:rsidRPr="005307A3" w14:paraId="10D45A8B" w14:textId="77777777" w:rsidTr="00AC3D95">
        <w:trPr>
          <w:jc w:val="center"/>
        </w:trPr>
        <w:tc>
          <w:tcPr>
            <w:tcW w:w="1134" w:type="dxa"/>
            <w:tcBorders>
              <w:top w:val="single" w:sz="4" w:space="0" w:color="auto"/>
              <w:right w:val="single" w:sz="4" w:space="0" w:color="auto"/>
            </w:tcBorders>
          </w:tcPr>
          <w:p w14:paraId="000CACCF"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14E41F1"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32446BA2"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05E1E603"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4641B3D1"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19C31A4" w14:textId="64F4A4A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40293CD1" w14:textId="185D3CB0"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EE86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F6A66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59FE2D" w14:textId="4BEDF13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778F8DC" w14:textId="024CD867" w:rsidR="00EB364C" w:rsidRPr="008E3401" w:rsidRDefault="00EB364C"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EFFB1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7FB1C9" w14:textId="77777777" w:rsidR="00EB364C" w:rsidRPr="008E3401" w:rsidRDefault="00EB364C" w:rsidP="00AC3D95">
            <w:pPr>
              <w:pStyle w:val="TAC"/>
            </w:pPr>
            <w:r>
              <w:t>01</w:t>
            </w:r>
          </w:p>
        </w:tc>
      </w:tr>
      <w:tr w:rsidR="00EB364C" w:rsidRPr="005307A3" w14:paraId="59F78AA5" w14:textId="77777777" w:rsidTr="00AC3D95">
        <w:trPr>
          <w:jc w:val="center"/>
        </w:trPr>
        <w:tc>
          <w:tcPr>
            <w:tcW w:w="1134" w:type="dxa"/>
            <w:tcBorders>
              <w:right w:val="single" w:sz="4" w:space="0" w:color="auto"/>
            </w:tcBorders>
          </w:tcPr>
          <w:p w14:paraId="3DA236FA"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323DC4E" w14:textId="5916AB14"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37F15D5B" w14:textId="6F364E2A"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5F620844" w14:textId="687C2932"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EE3FB62"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B2FC0E9"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2086A1D"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67DB883D"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0684B8"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11E6AA6"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EE3A0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35ACB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23081FC" w14:textId="77777777" w:rsidR="00EB364C" w:rsidRPr="008E3401" w:rsidRDefault="00EB364C" w:rsidP="00AC3D95">
            <w:pPr>
              <w:pStyle w:val="TAC"/>
            </w:pPr>
          </w:p>
        </w:tc>
      </w:tr>
      <w:tr w:rsidR="00EB364C" w:rsidRPr="005307A3" w14:paraId="09D39D99" w14:textId="77777777" w:rsidTr="00AC3D95">
        <w:trPr>
          <w:jc w:val="center"/>
        </w:trPr>
        <w:tc>
          <w:tcPr>
            <w:tcW w:w="1134" w:type="dxa"/>
          </w:tcPr>
          <w:p w14:paraId="088EBD94"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3EE8F389" w14:textId="69C88870" w:rsidR="00EB364C" w:rsidRPr="000C16AF" w:rsidRDefault="00EB364C" w:rsidP="00AC3D95">
            <w:pPr>
              <w:pStyle w:val="TAN"/>
            </w:pPr>
          </w:p>
        </w:tc>
      </w:tr>
      <w:tr w:rsidR="00EB364C" w:rsidRPr="005307A3" w14:paraId="46CB58D7" w14:textId="77777777" w:rsidTr="00AC3D95">
        <w:trPr>
          <w:jc w:val="center"/>
        </w:trPr>
        <w:tc>
          <w:tcPr>
            <w:tcW w:w="1134" w:type="dxa"/>
          </w:tcPr>
          <w:p w14:paraId="1651AD5C" w14:textId="77777777" w:rsidR="00EB364C" w:rsidRPr="005307A3" w:rsidRDefault="00EB364C" w:rsidP="00AC3D95">
            <w:pPr>
              <w:pStyle w:val="TAL"/>
              <w:ind w:left="284"/>
            </w:pPr>
          </w:p>
        </w:tc>
        <w:tc>
          <w:tcPr>
            <w:tcW w:w="7160" w:type="dxa"/>
            <w:gridSpan w:val="12"/>
            <w:vMerge/>
          </w:tcPr>
          <w:p w14:paraId="56744D6E" w14:textId="77777777" w:rsidR="00EB364C" w:rsidRPr="008E3401" w:rsidRDefault="00EB364C" w:rsidP="00AC3D95">
            <w:pPr>
              <w:pStyle w:val="TAC"/>
            </w:pPr>
          </w:p>
        </w:tc>
      </w:tr>
    </w:tbl>
    <w:p w14:paraId="021C0ED2" w14:textId="77777777" w:rsidR="00EB364C" w:rsidRDefault="00EB364C" w:rsidP="00EB364C"/>
    <w:p w14:paraId="6D634014" w14:textId="77777777" w:rsidR="00DC59D9" w:rsidRDefault="00DC59D9" w:rsidP="00DC59D9">
      <w:pPr>
        <w:pStyle w:val="TH"/>
        <w:jc w:val="left"/>
      </w:pPr>
      <w:r w:rsidRPr="005307A3">
        <w:lastRenderedPageBreak/>
        <w:t>Expected Sequence 1.</w:t>
      </w:r>
      <w:r>
        <w:t>3</w:t>
      </w:r>
      <w:r w:rsidRPr="005307A3">
        <w:t xml:space="preserve"> (EVENT DOWNLOAD </w:t>
      </w:r>
      <w:r>
        <w:t>–</w:t>
      </w:r>
      <w:r w:rsidRPr="005307A3">
        <w:t xml:space="preserve"> </w:t>
      </w:r>
      <w:r>
        <w:t>Slices Status Change</w:t>
      </w:r>
      <w:r w:rsidRPr="005307A3">
        <w:t xml:space="preserve"> event)</w:t>
      </w:r>
      <w:r>
        <w:t xml:space="preserve"> - with mapping (different).</w:t>
      </w:r>
    </w:p>
    <w:p w14:paraId="3E3A3FCF"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73B507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BAEB48D"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8516295"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53FD46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C4714C" w14:textId="77777777" w:rsidR="00EB364C" w:rsidRPr="005307A3" w:rsidRDefault="00EB364C" w:rsidP="00AC3D95">
            <w:pPr>
              <w:pStyle w:val="TAH"/>
            </w:pPr>
            <w:r w:rsidRPr="005307A3">
              <w:t>Comments</w:t>
            </w:r>
          </w:p>
        </w:tc>
      </w:tr>
      <w:tr w:rsidR="00EB364C" w:rsidRPr="005307A3" w14:paraId="170B3DF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989E51B"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5A26FF6B"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5219812"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14D3A91B" w14:textId="77777777" w:rsidR="00EB364C" w:rsidRPr="005307A3" w:rsidRDefault="00EB364C" w:rsidP="00AC3D95">
            <w:pPr>
              <w:pStyle w:val="TAL"/>
            </w:pPr>
            <w:r>
              <w:rPr>
                <w:bCs/>
              </w:rPr>
              <w:t xml:space="preserve"> [see initial conditions]</w:t>
            </w:r>
          </w:p>
        </w:tc>
      </w:tr>
      <w:tr w:rsidR="00EB364C" w:rsidRPr="005307A3" w14:paraId="14F3CD8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5C9D6"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72CCFB0"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3D286E93" w14:textId="77777777" w:rsidR="00EB364C" w:rsidRPr="005307A3" w:rsidRDefault="00EB364C" w:rsidP="00AC3D95">
            <w:pPr>
              <w:pStyle w:val="TAL"/>
            </w:pPr>
            <w:r>
              <w:t>NG-RAN cell 3 is switched on.</w:t>
            </w:r>
          </w:p>
        </w:tc>
        <w:tc>
          <w:tcPr>
            <w:tcW w:w="3776" w:type="dxa"/>
            <w:tcBorders>
              <w:top w:val="single" w:sz="4" w:space="0" w:color="auto"/>
              <w:left w:val="single" w:sz="4" w:space="0" w:color="auto"/>
              <w:bottom w:val="single" w:sz="4" w:space="0" w:color="auto"/>
              <w:right w:val="single" w:sz="4" w:space="0" w:color="auto"/>
            </w:tcBorders>
          </w:tcPr>
          <w:p w14:paraId="5326DCDC" w14:textId="77777777" w:rsidR="00EB364C" w:rsidRPr="005307A3" w:rsidRDefault="00EB364C" w:rsidP="00AC3D95">
            <w:pPr>
              <w:pStyle w:val="TAL"/>
            </w:pPr>
          </w:p>
        </w:tc>
      </w:tr>
      <w:tr w:rsidR="00EB364C" w:rsidRPr="005307A3" w14:paraId="23CAB8F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81F585A"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58D5F05"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B8312FD"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1E7C5B63" w14:textId="77777777" w:rsidR="00EB364C" w:rsidRPr="005307A3" w:rsidRDefault="00EB364C" w:rsidP="00AC3D95">
            <w:pPr>
              <w:pStyle w:val="TAL"/>
            </w:pPr>
          </w:p>
        </w:tc>
      </w:tr>
      <w:tr w:rsidR="00EB364C" w:rsidRPr="005307A3" w14:paraId="53097F0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3268099"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7202F24"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8BD75CE"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75D5818" w14:textId="77777777" w:rsidR="00EB364C" w:rsidRPr="005307A3" w:rsidRDefault="00EB364C" w:rsidP="00AC3D95">
            <w:pPr>
              <w:pStyle w:val="TAL"/>
            </w:pPr>
          </w:p>
        </w:tc>
      </w:tr>
      <w:tr w:rsidR="00EB364C" w:rsidRPr="005307A3" w14:paraId="7FBE8A60"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2E5A7E51" w14:textId="77777777" w:rsidR="00EB364C" w:rsidRPr="00D51184" w:rsidRDefault="00EB364C" w:rsidP="00AC3D95">
            <w:pPr>
              <w:pStyle w:val="TAC"/>
              <w:rPr>
                <w:rFonts w:cs="Arial"/>
                <w:szCs w:val="18"/>
              </w:rPr>
            </w:pPr>
            <w:r>
              <w:rPr>
                <w:rFonts w:cs="Arial"/>
                <w:szCs w:val="18"/>
              </w:rPr>
              <w:t>5</w:t>
            </w:r>
          </w:p>
        </w:tc>
        <w:tc>
          <w:tcPr>
            <w:tcW w:w="1247" w:type="dxa"/>
            <w:tcBorders>
              <w:top w:val="single" w:sz="4" w:space="0" w:color="auto"/>
              <w:left w:val="single" w:sz="4" w:space="0" w:color="auto"/>
              <w:bottom w:val="single" w:sz="4" w:space="0" w:color="auto"/>
              <w:right w:val="single" w:sz="4" w:space="0" w:color="auto"/>
            </w:tcBorders>
          </w:tcPr>
          <w:p w14:paraId="60ACB64D" w14:textId="77777777" w:rsidR="00EB364C" w:rsidRPr="00D51184" w:rsidRDefault="00EB364C" w:rsidP="00AC3D95">
            <w:pPr>
              <w:pStyle w:val="TAC"/>
              <w:rPr>
                <w:rFonts w:cs="Arial"/>
                <w:szCs w:val="18"/>
              </w:rPr>
            </w:pPr>
            <w:r w:rsidRPr="00D51184">
              <w:rPr>
                <w:rFonts w:cs="Arial"/>
                <w:szCs w:val="18"/>
              </w:rPr>
              <w:t xml:space="preserve">NG-SS </w:t>
            </w:r>
            <w:r w:rsidRPr="005307A3">
              <w:rPr>
                <w:rFonts w:ascii="Symbol" w:hAnsi="Symbol"/>
              </w:rPr>
              <w:t></w:t>
            </w:r>
            <w:r w:rsidRPr="00D51184">
              <w:rPr>
                <w:rFonts w:cs="Arial"/>
                <w:szCs w:val="18"/>
              </w:rPr>
              <w:t>ME</w:t>
            </w:r>
          </w:p>
        </w:tc>
        <w:tc>
          <w:tcPr>
            <w:tcW w:w="2892" w:type="dxa"/>
            <w:tcBorders>
              <w:top w:val="single" w:sz="4" w:space="0" w:color="auto"/>
              <w:left w:val="single" w:sz="4" w:space="0" w:color="auto"/>
              <w:bottom w:val="single" w:sz="4" w:space="0" w:color="auto"/>
              <w:right w:val="single" w:sz="4" w:space="0" w:color="auto"/>
            </w:tcBorders>
          </w:tcPr>
          <w:p w14:paraId="5CDA8FBF" w14:textId="77777777" w:rsidR="00EB364C" w:rsidRPr="00D51184" w:rsidRDefault="00EB364C" w:rsidP="00AC3D95">
            <w:pPr>
              <w:pStyle w:val="TAL"/>
              <w:rPr>
                <w:rFonts w:cs="Arial"/>
                <w:szCs w:val="18"/>
              </w:rPr>
            </w:pPr>
            <w:r w:rsidRPr="00D51184">
              <w:rPr>
                <w:rFonts w:cs="Arial"/>
                <w:szCs w:val="18"/>
              </w:rPr>
              <w:t>REGISTRATION ACCEPT</w:t>
            </w:r>
          </w:p>
        </w:tc>
        <w:tc>
          <w:tcPr>
            <w:tcW w:w="3776" w:type="dxa"/>
            <w:tcBorders>
              <w:top w:val="single" w:sz="4" w:space="0" w:color="auto"/>
              <w:left w:val="single" w:sz="4" w:space="0" w:color="auto"/>
              <w:bottom w:val="single" w:sz="4" w:space="0" w:color="auto"/>
              <w:right w:val="single" w:sz="4" w:space="0" w:color="auto"/>
            </w:tcBorders>
          </w:tcPr>
          <w:p w14:paraId="0BE6326A" w14:textId="2217AA62" w:rsidR="00C4623A" w:rsidRPr="00C4623A" w:rsidRDefault="00EB364C" w:rsidP="00AC3D95">
            <w:pPr>
              <w:pStyle w:val="B1"/>
              <w:ind w:left="0" w:firstLine="0"/>
              <w:rPr>
                <w:rFonts w:ascii="Arial" w:hAnsi="Arial" w:cs="Arial"/>
                <w:sz w:val="18"/>
                <w:szCs w:val="18"/>
                <w:lang w:val="en-US" w:eastAsia="fr-FR"/>
              </w:rPr>
            </w:pPr>
            <w:r w:rsidRPr="00D51184">
              <w:rPr>
                <w:rFonts w:ascii="Arial" w:hAnsi="Arial" w:cs="Arial"/>
                <w:sz w:val="18"/>
                <w:szCs w:val="18"/>
                <w:lang w:val="en-US" w:eastAsia="fr-FR"/>
              </w:rPr>
              <w:t xml:space="preserve">Allowed S-NSSAIs = '01010106', '01010103' </w:t>
            </w:r>
            <w:r w:rsidRPr="00C4623A">
              <w:rPr>
                <w:rFonts w:ascii="Arial" w:hAnsi="Arial" w:cs="Arial"/>
                <w:sz w:val="18"/>
                <w:szCs w:val="18"/>
                <w:lang w:val="en-US" w:eastAsia="fr-FR"/>
              </w:rPr>
              <w:t xml:space="preserve">Rejected S-NSSAI = </w:t>
            </w:r>
            <w:r w:rsidRPr="00D51184">
              <w:rPr>
                <w:rFonts w:ascii="Arial" w:hAnsi="Arial" w:cs="Arial"/>
                <w:sz w:val="18"/>
                <w:szCs w:val="18"/>
                <w:lang w:val="en-US" w:eastAsia="fr-FR"/>
              </w:rPr>
              <w:t>'01010104', '01010102'</w:t>
            </w:r>
          </w:p>
          <w:p w14:paraId="1893F8DA" w14:textId="5EF8DA93" w:rsidR="00EB364C" w:rsidRPr="00D51184"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9192ED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BCF7425"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0A77F3D"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64C93228"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596110F" w14:textId="77777777" w:rsidR="00EB364C" w:rsidRPr="005307A3" w:rsidRDefault="00EB364C" w:rsidP="00AC3D95">
            <w:pPr>
              <w:pStyle w:val="TAL"/>
            </w:pPr>
          </w:p>
        </w:tc>
      </w:tr>
      <w:tr w:rsidR="00EB364C" w:rsidRPr="005307A3" w14:paraId="487A152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6269F09"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62AFE73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1455B95"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2CD7249E"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54A491CC"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5C822DB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E895A8C"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663723E"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0229601"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9E18A43" w14:textId="77777777" w:rsidR="00EB364C" w:rsidRPr="005307A3" w:rsidRDefault="00EB364C" w:rsidP="00AC3D95">
            <w:pPr>
              <w:pStyle w:val="TAL"/>
              <w:keepNext w:val="0"/>
              <w:keepLines w:val="0"/>
            </w:pPr>
          </w:p>
        </w:tc>
      </w:tr>
      <w:tr w:rsidR="00EB364C" w:rsidRPr="005307A3" w14:paraId="39144B9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921A02D"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6A0AA321"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211F73"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2C05F49" w14:textId="77777777" w:rsidR="00EB364C" w:rsidRPr="005307A3" w:rsidRDefault="00EB364C" w:rsidP="00AC3D95">
            <w:pPr>
              <w:pStyle w:val="TAL"/>
              <w:keepNext w:val="0"/>
              <w:keepLines w:val="0"/>
            </w:pPr>
          </w:p>
        </w:tc>
      </w:tr>
      <w:tr w:rsidR="00EB364C" w:rsidRPr="005307A3" w14:paraId="44E8DD6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AA39732"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50EC48BB"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3AF1989"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7349F4" w14:textId="77777777" w:rsidR="00EB364C" w:rsidRPr="005307A3" w:rsidRDefault="00EB364C" w:rsidP="00AC3D95">
            <w:pPr>
              <w:pStyle w:val="TAL"/>
              <w:keepNext w:val="0"/>
              <w:keepLines w:val="0"/>
            </w:pPr>
          </w:p>
        </w:tc>
      </w:tr>
      <w:tr w:rsidR="00EB364C" w:rsidRPr="005307A3" w14:paraId="113501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4835286"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D01B3C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5B8023"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24F8F31" w14:textId="77777777" w:rsidR="00EB364C" w:rsidRPr="005307A3" w:rsidRDefault="00EB364C" w:rsidP="00AC3D95">
            <w:pPr>
              <w:pStyle w:val="TAL"/>
              <w:keepNext w:val="0"/>
              <w:keepLines w:val="0"/>
            </w:pPr>
          </w:p>
        </w:tc>
      </w:tr>
      <w:tr w:rsidR="00EB364C" w:rsidRPr="005307A3" w14:paraId="48E413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9847609"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9B0FD0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E7D382"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3.1</w:t>
            </w:r>
          </w:p>
        </w:tc>
        <w:tc>
          <w:tcPr>
            <w:tcW w:w="3776" w:type="dxa"/>
            <w:tcBorders>
              <w:top w:val="single" w:sz="4" w:space="0" w:color="auto"/>
              <w:left w:val="single" w:sz="4" w:space="0" w:color="auto"/>
              <w:bottom w:val="single" w:sz="4" w:space="0" w:color="auto"/>
              <w:right w:val="single" w:sz="4" w:space="0" w:color="auto"/>
            </w:tcBorders>
          </w:tcPr>
          <w:p w14:paraId="29A9CD2A" w14:textId="77777777" w:rsidR="00EB364C" w:rsidRDefault="00EB364C" w:rsidP="00AC3D95">
            <w:pPr>
              <w:pStyle w:val="TAL"/>
              <w:keepNext w:val="0"/>
              <w:keepLines w:val="0"/>
            </w:pPr>
            <w:r>
              <w:t>Slice status: Allowed</w:t>
            </w:r>
          </w:p>
          <w:p w14:paraId="72307ACE" w14:textId="77777777" w:rsidR="00EB364C" w:rsidRPr="005307A3" w:rsidRDefault="00EB364C" w:rsidP="00AC3D95">
            <w:pPr>
              <w:pStyle w:val="TAL"/>
              <w:keepNext w:val="0"/>
              <w:keepLines w:val="0"/>
            </w:pPr>
            <w:r>
              <w:t>Note</w:t>
            </w:r>
          </w:p>
        </w:tc>
      </w:tr>
      <w:tr w:rsidR="00EB364C" w:rsidRPr="005307A3" w14:paraId="69A502E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0D35113"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5DA2A74"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9B9B5A"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65A3A53C" w14:textId="77777777" w:rsidR="00EB364C" w:rsidRDefault="00EB364C" w:rsidP="00AC3D95">
            <w:pPr>
              <w:pStyle w:val="TAL"/>
              <w:keepNext w:val="0"/>
              <w:keepLines w:val="0"/>
            </w:pPr>
            <w:r>
              <w:t>Slice status: Served</w:t>
            </w:r>
          </w:p>
          <w:p w14:paraId="5206CAF5" w14:textId="77777777" w:rsidR="00EB364C" w:rsidRDefault="00EB364C" w:rsidP="00AC3D95">
            <w:pPr>
              <w:pStyle w:val="TAL"/>
              <w:keepNext w:val="0"/>
              <w:keepLines w:val="0"/>
            </w:pPr>
            <w:r>
              <w:t>Note</w:t>
            </w:r>
          </w:p>
        </w:tc>
      </w:tr>
      <w:tr w:rsidR="00EB364C" w:rsidRPr="005307A3" w14:paraId="331B309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A6C3E76"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25A53512"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F1C54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3.2</w:t>
            </w:r>
          </w:p>
        </w:tc>
        <w:tc>
          <w:tcPr>
            <w:tcW w:w="3776" w:type="dxa"/>
            <w:tcBorders>
              <w:top w:val="single" w:sz="4" w:space="0" w:color="auto"/>
              <w:left w:val="single" w:sz="4" w:space="0" w:color="auto"/>
              <w:bottom w:val="single" w:sz="4" w:space="0" w:color="auto"/>
              <w:right w:val="single" w:sz="4" w:space="0" w:color="auto"/>
            </w:tcBorders>
          </w:tcPr>
          <w:p w14:paraId="4F2A61E0" w14:textId="77777777" w:rsidR="00EB364C" w:rsidRDefault="00EB364C" w:rsidP="00AC3D95">
            <w:pPr>
              <w:pStyle w:val="TAL"/>
              <w:keepNext w:val="0"/>
              <w:keepLines w:val="0"/>
            </w:pPr>
            <w:r>
              <w:t>Slice status: Rejected</w:t>
            </w:r>
          </w:p>
          <w:p w14:paraId="27F9BED8" w14:textId="77777777" w:rsidR="00EB364C" w:rsidRDefault="00EB364C" w:rsidP="00AC3D95">
            <w:pPr>
              <w:pStyle w:val="TAL"/>
              <w:keepNext w:val="0"/>
              <w:keepLines w:val="0"/>
            </w:pPr>
            <w:r>
              <w:t>Note</w:t>
            </w:r>
          </w:p>
        </w:tc>
      </w:tr>
      <w:tr w:rsidR="00EB364C" w:rsidRPr="005307A3" w14:paraId="56EED44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524260A"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46D419E9"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F2D609"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6C0A01AA" w14:textId="77777777" w:rsidR="00EB364C" w:rsidRPr="005307A3" w:rsidRDefault="00EB364C" w:rsidP="00AC3D95">
            <w:pPr>
              <w:pStyle w:val="TAL"/>
              <w:keepNext w:val="0"/>
              <w:keepLines w:val="0"/>
            </w:pPr>
            <w:r>
              <w:t>[Device perform de-registration procedure]</w:t>
            </w:r>
          </w:p>
        </w:tc>
      </w:tr>
      <w:tr w:rsidR="00EB364C" w:rsidRPr="005307A3" w14:paraId="19B4EDD5"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2351F1C6" w14:textId="77777777" w:rsidR="00EB364C" w:rsidRDefault="00EB364C" w:rsidP="00AC3D95">
            <w:pPr>
              <w:pStyle w:val="TAL"/>
              <w:tabs>
                <w:tab w:val="left" w:pos="744"/>
              </w:tabs>
              <w:ind w:left="742" w:hanging="742"/>
            </w:pPr>
            <w:r w:rsidRPr="0041528A">
              <w:t>NOTE:</w:t>
            </w:r>
            <w:r w:rsidRPr="0041528A">
              <w:tab/>
            </w:r>
            <w:r>
              <w:t>Steps 12,13,14 may occur in any order</w:t>
            </w:r>
            <w:r w:rsidRPr="0041528A">
              <w:t>.</w:t>
            </w:r>
          </w:p>
        </w:tc>
      </w:tr>
    </w:tbl>
    <w:p w14:paraId="4D14C0FF" w14:textId="77777777" w:rsidR="00EB364C" w:rsidRDefault="00EB364C" w:rsidP="00EB364C"/>
    <w:p w14:paraId="303CCE74" w14:textId="77777777" w:rsidR="00EB364C" w:rsidRDefault="00EB364C" w:rsidP="00EB364C">
      <w:r w:rsidRPr="005307A3">
        <w:t>PROACTIVE COMMAND: SET UP EVENT LIST 1.1.1</w:t>
      </w:r>
    </w:p>
    <w:p w14:paraId="27C90D7C" w14:textId="77777777" w:rsidR="00EB364C" w:rsidRPr="005307A3" w:rsidRDefault="00EB364C" w:rsidP="00EB364C">
      <w:r>
        <w:tab/>
        <w:t xml:space="preserve">Same as </w:t>
      </w:r>
      <w:r w:rsidRPr="005307A3">
        <w:t>PROACTIVE COMMAND: SET UP EVENT LIST 1.1.1</w:t>
      </w:r>
      <w:r>
        <w:t xml:space="preserve"> in expected sequence 1.1</w:t>
      </w:r>
    </w:p>
    <w:p w14:paraId="6717239D" w14:textId="77777777" w:rsidR="00EB364C" w:rsidRPr="005307A3" w:rsidRDefault="00EB364C" w:rsidP="00EB364C">
      <w:r w:rsidRPr="005307A3">
        <w:t>TERMINAL RESPONSE: SET UP EVENT LIST 1.1.1</w:t>
      </w:r>
    </w:p>
    <w:p w14:paraId="7DBE2881" w14:textId="77777777" w:rsidR="00EB364C" w:rsidRDefault="00EB364C" w:rsidP="00EB364C">
      <w:r>
        <w:tab/>
        <w:t xml:space="preserve">Same as </w:t>
      </w:r>
      <w:r w:rsidRPr="005307A3">
        <w:t>TERMINAL RESPONSE: SET UP EVENT LIST 1.1.1</w:t>
      </w:r>
      <w:r>
        <w:t xml:space="preserve"> in expected sequence 1.1</w:t>
      </w:r>
    </w:p>
    <w:p w14:paraId="0324E157" w14:textId="77777777" w:rsidR="00EB364C" w:rsidRPr="005307A3" w:rsidRDefault="00EB364C" w:rsidP="00EB364C">
      <w:r>
        <w:t xml:space="preserve">ENVELOPE: </w:t>
      </w:r>
      <w:r w:rsidRPr="005307A3">
        <w:t xml:space="preserve">EVENT DOWNLOAD – </w:t>
      </w:r>
      <w:r>
        <w:t>Slice Status</w:t>
      </w:r>
      <w:r w:rsidRPr="005307A3">
        <w:t xml:space="preserve"> 1.</w:t>
      </w:r>
      <w:r>
        <w:t>3.1</w:t>
      </w:r>
    </w:p>
    <w:p w14:paraId="38E57F7A" w14:textId="77777777" w:rsidR="00EB364C" w:rsidRPr="00EE38C3" w:rsidRDefault="00EB364C" w:rsidP="00EB364C">
      <w:pPr>
        <w:ind w:left="284"/>
      </w:pPr>
      <w:r w:rsidRPr="00EE38C3">
        <w:t>Logically:</w:t>
      </w:r>
    </w:p>
    <w:p w14:paraId="57583FFE" w14:textId="77777777" w:rsidR="00EB364C" w:rsidRPr="00EE38C3" w:rsidRDefault="00EB364C" w:rsidP="00EB364C">
      <w:pPr>
        <w:pStyle w:val="EW"/>
        <w:ind w:left="568" w:firstLine="0"/>
      </w:pPr>
      <w:r w:rsidRPr="00EE38C3">
        <w:t>Event list</w:t>
      </w:r>
      <w:r>
        <w:t>:</w:t>
      </w:r>
    </w:p>
    <w:p w14:paraId="6F9BC77E"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6410CE8"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4898FBEB"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300545D5"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5554BF97" w14:textId="77777777" w:rsidR="00EB364C" w:rsidRPr="00EE38C3" w:rsidRDefault="00EB364C" w:rsidP="00EB364C">
      <w:pPr>
        <w:pStyle w:val="EW"/>
        <w:ind w:left="568" w:firstLine="0"/>
      </w:pPr>
      <w:r w:rsidRPr="00EE38C3">
        <w:t>Access Technology</w:t>
      </w:r>
      <w:r>
        <w:t>:</w:t>
      </w:r>
    </w:p>
    <w:p w14:paraId="2F46DB1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C4F2BDD" w14:textId="77777777" w:rsidR="00EB364C" w:rsidRPr="00E420EF" w:rsidRDefault="00EB364C" w:rsidP="00EB364C">
      <w:pPr>
        <w:pStyle w:val="EW"/>
        <w:ind w:left="568" w:firstLine="0"/>
      </w:pPr>
      <w:r>
        <w:t>Slices</w:t>
      </w:r>
      <w:r w:rsidRPr="00EE38C3">
        <w:t xml:space="preserve"> status:</w:t>
      </w:r>
      <w:r>
        <w:t xml:space="preserve"> '01' = Allowed</w:t>
      </w:r>
    </w:p>
    <w:p w14:paraId="14528D76" w14:textId="77777777" w:rsidR="00EB364C" w:rsidRDefault="00EB364C" w:rsidP="00EB364C">
      <w:pPr>
        <w:pStyle w:val="EW"/>
        <w:ind w:left="568" w:firstLine="0"/>
      </w:pPr>
      <w:r>
        <w:t>Allowed Slice information with S-NSSAI mapping:</w:t>
      </w:r>
    </w:p>
    <w:p w14:paraId="3E09A8FB" w14:textId="00F03125"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3A4791B" w14:textId="77777777" w:rsidR="00EB364C" w:rsidRPr="0041528A" w:rsidRDefault="00EB364C" w:rsidP="00EB364C">
      <w:pPr>
        <w:pStyle w:val="EW"/>
        <w:ind w:firstLine="0"/>
      </w:pPr>
      <w:r>
        <w:rPr>
          <w:rFonts w:cs="Arial"/>
          <w:szCs w:val="18"/>
          <w:lang w:val="en-US" w:eastAsia="fr-FR"/>
        </w:rPr>
        <w:t>Length of S-NSSAI contents: 8</w:t>
      </w:r>
    </w:p>
    <w:p w14:paraId="27C6C512" w14:textId="77777777" w:rsidR="00EB364C" w:rsidRPr="00EF5F36" w:rsidRDefault="00EB364C" w:rsidP="00EB364C">
      <w:pPr>
        <w:pStyle w:val="EW"/>
        <w:ind w:firstLine="0"/>
        <w:rPr>
          <w:rFonts w:eastAsia="SimSun"/>
        </w:rPr>
      </w:pPr>
      <w:r w:rsidRPr="0041528A">
        <w:lastRenderedPageBreak/>
        <w:tab/>
      </w:r>
      <w:r>
        <w:rPr>
          <w:rFonts w:cs="Arial"/>
          <w:szCs w:val="18"/>
          <w:lang w:val="en-US" w:eastAsia="fr-FR"/>
        </w:rPr>
        <w:t xml:space="preserve">Allowed S-NSSAI with mapping information element 1: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3105A6B3" w14:textId="77777777" w:rsidR="00EB364C" w:rsidRPr="005307A3" w:rsidRDefault="00EB364C" w:rsidP="00EB364C">
      <w:pPr>
        <w:pStyle w:val="EW"/>
        <w:ind w:left="568" w:firstLine="0"/>
      </w:pPr>
    </w:p>
    <w:p w14:paraId="40D8F672" w14:textId="77777777" w:rsidR="00EB364C" w:rsidRPr="005307A3" w:rsidRDefault="00EB364C" w:rsidP="00EB364C">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8E3401" w14:paraId="31DEDC6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5E734FF3"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8CF03A2"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216CD2B" w14:textId="6E3D0C22"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6FC9D10C"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C659EE4"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18D491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343A2DBB"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6F93D1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2AA8E1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341A4BFF"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FE2333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3D41DBF"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B8614F6" w14:textId="77777777" w:rsidR="00EB364C" w:rsidRPr="008E3401" w:rsidRDefault="00EB364C" w:rsidP="00AC3D95">
            <w:pPr>
              <w:pStyle w:val="TAC"/>
            </w:pPr>
            <w:r w:rsidRPr="008E3401">
              <w:t>0A</w:t>
            </w:r>
          </w:p>
        </w:tc>
      </w:tr>
      <w:tr w:rsidR="00EB364C" w:rsidRPr="008E3401" w14:paraId="4FDFF925" w14:textId="77777777" w:rsidTr="00AC3D95">
        <w:trPr>
          <w:jc w:val="center"/>
        </w:trPr>
        <w:tc>
          <w:tcPr>
            <w:tcW w:w="1134" w:type="dxa"/>
            <w:tcBorders>
              <w:top w:val="single" w:sz="4" w:space="0" w:color="auto"/>
              <w:right w:val="single" w:sz="4" w:space="0" w:color="auto"/>
            </w:tcBorders>
          </w:tcPr>
          <w:p w14:paraId="4DBA8714"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DCE96E"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40F3C84C"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357F34F" w14:textId="77777777" w:rsidR="00EB364C" w:rsidRPr="00190264" w:rsidRDefault="00EB364C"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401E0686" w14:textId="77777777" w:rsidR="00EB364C" w:rsidRPr="008E3401" w:rsidRDefault="00EB364C" w:rsidP="00AC3D95">
            <w:pPr>
              <w:pStyle w:val="TAC"/>
            </w:pPr>
            <w:r>
              <w:t>77</w:t>
            </w:r>
          </w:p>
        </w:tc>
        <w:tc>
          <w:tcPr>
            <w:tcW w:w="567" w:type="dxa"/>
            <w:tcBorders>
              <w:top w:val="single" w:sz="4" w:space="0" w:color="auto"/>
              <w:left w:val="single" w:sz="4" w:space="0" w:color="auto"/>
              <w:bottom w:val="single" w:sz="4" w:space="0" w:color="auto"/>
              <w:right w:val="single" w:sz="4" w:space="0" w:color="auto"/>
            </w:tcBorders>
          </w:tcPr>
          <w:p w14:paraId="5AED20F0" w14:textId="37076FE9"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615845B" w14:textId="335D055A"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28389DA"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B4C2E29" w14:textId="5E16E0FD"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493BD0E" w14:textId="1D502B62" w:rsidR="00EB364C" w:rsidRPr="008E3401" w:rsidRDefault="00EB364C" w:rsidP="00C462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2C8739E" w14:textId="17366FB2" w:rsidR="00EB364C" w:rsidRPr="008E3401" w:rsidRDefault="00EB364C"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F082A5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D69C8" w14:textId="77777777" w:rsidR="00EB364C" w:rsidRPr="008E3401" w:rsidRDefault="00EB364C" w:rsidP="00AC3D95">
            <w:pPr>
              <w:pStyle w:val="TAC"/>
            </w:pPr>
            <w:r>
              <w:t>01</w:t>
            </w:r>
          </w:p>
        </w:tc>
      </w:tr>
      <w:tr w:rsidR="00EB364C" w:rsidRPr="008E3401" w14:paraId="14965AD0" w14:textId="77777777" w:rsidTr="00AC3D95">
        <w:trPr>
          <w:jc w:val="center"/>
        </w:trPr>
        <w:tc>
          <w:tcPr>
            <w:tcW w:w="1134" w:type="dxa"/>
            <w:tcBorders>
              <w:right w:val="single" w:sz="4" w:space="0" w:color="auto"/>
            </w:tcBorders>
          </w:tcPr>
          <w:p w14:paraId="5E65D1F6"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334BC30" w14:textId="1E67BFF4" w:rsidR="00EB364C" w:rsidRPr="00E138AF"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1BF3F881" w14:textId="7CCD6DF9"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51FF5F58" w14:textId="6DB1EE7B"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F984B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654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75423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B79DDBF"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D3CB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C591AC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163E7EE"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0C5677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01DDC3A" w14:textId="77777777" w:rsidR="00EB364C" w:rsidRPr="00E138AF" w:rsidRDefault="00EB364C" w:rsidP="00AC3D95">
            <w:pPr>
              <w:pStyle w:val="TAC"/>
            </w:pPr>
          </w:p>
        </w:tc>
      </w:tr>
      <w:tr w:rsidR="00EB364C" w:rsidRPr="008E3401" w14:paraId="06462F0E" w14:textId="77777777" w:rsidTr="00AC3D95">
        <w:trPr>
          <w:jc w:val="center"/>
        </w:trPr>
        <w:tc>
          <w:tcPr>
            <w:tcW w:w="1134" w:type="dxa"/>
          </w:tcPr>
          <w:p w14:paraId="6726AAD0" w14:textId="77777777" w:rsidR="00EB364C" w:rsidRPr="00EE38C3" w:rsidRDefault="00EB364C" w:rsidP="00AC3D95">
            <w:pPr>
              <w:pStyle w:val="TAL"/>
              <w:ind w:left="284"/>
            </w:pPr>
          </w:p>
        </w:tc>
        <w:tc>
          <w:tcPr>
            <w:tcW w:w="7160" w:type="dxa"/>
            <w:gridSpan w:val="12"/>
            <w:vMerge w:val="restart"/>
            <w:tcBorders>
              <w:top w:val="single" w:sz="4" w:space="0" w:color="auto"/>
              <w:bottom w:val="single" w:sz="4" w:space="0" w:color="auto"/>
            </w:tcBorders>
          </w:tcPr>
          <w:p w14:paraId="656C4955" w14:textId="6167BA79" w:rsidR="00EB364C" w:rsidRPr="00E138AF" w:rsidRDefault="00EB364C" w:rsidP="00AC3D95">
            <w:pPr>
              <w:pStyle w:val="TAN"/>
            </w:pPr>
          </w:p>
        </w:tc>
      </w:tr>
      <w:tr w:rsidR="00EB364C" w:rsidRPr="008E3401" w14:paraId="06C45A83" w14:textId="77777777" w:rsidTr="00AC3D95">
        <w:trPr>
          <w:jc w:val="center"/>
        </w:trPr>
        <w:tc>
          <w:tcPr>
            <w:tcW w:w="1134" w:type="dxa"/>
          </w:tcPr>
          <w:p w14:paraId="4D87D226" w14:textId="77777777" w:rsidR="00EB364C" w:rsidRPr="00EE38C3" w:rsidRDefault="00EB364C" w:rsidP="00AC3D95">
            <w:pPr>
              <w:pStyle w:val="TAL"/>
              <w:ind w:left="284"/>
            </w:pPr>
          </w:p>
        </w:tc>
        <w:tc>
          <w:tcPr>
            <w:tcW w:w="7160" w:type="dxa"/>
            <w:gridSpan w:val="12"/>
            <w:vMerge/>
            <w:tcBorders>
              <w:top w:val="single" w:sz="4" w:space="0" w:color="auto"/>
            </w:tcBorders>
          </w:tcPr>
          <w:p w14:paraId="6E95E022" w14:textId="77777777" w:rsidR="00EB364C" w:rsidRPr="00E138AF" w:rsidRDefault="00EB364C" w:rsidP="00AC3D95">
            <w:pPr>
              <w:pStyle w:val="TAC"/>
            </w:pPr>
          </w:p>
        </w:tc>
      </w:tr>
    </w:tbl>
    <w:p w14:paraId="35D10545" w14:textId="77777777" w:rsidR="00EB364C" w:rsidRDefault="00EB364C" w:rsidP="00EB364C">
      <w:pPr>
        <w:ind w:left="284"/>
      </w:pPr>
    </w:p>
    <w:p w14:paraId="2EC3EBF4" w14:textId="77777777" w:rsidR="00EB364C" w:rsidRDefault="00EB364C" w:rsidP="00EB364C">
      <w:r w:rsidRPr="005307A3">
        <w:t xml:space="preserve">ENVELOPE: EVENT DOWNLOAD – </w:t>
      </w:r>
      <w:r>
        <w:t xml:space="preserve">Slice Status </w:t>
      </w:r>
      <w:r w:rsidRPr="005307A3">
        <w:t>1.1</w:t>
      </w:r>
      <w:r>
        <w:t xml:space="preserve"> 2</w:t>
      </w:r>
    </w:p>
    <w:p w14:paraId="2D3FB8D9" w14:textId="77777777" w:rsidR="00EB364C" w:rsidRPr="005307A3" w:rsidRDefault="00EB364C" w:rsidP="00EB364C">
      <w:r>
        <w:tab/>
        <w:t xml:space="preserve">Same as </w:t>
      </w:r>
      <w:r w:rsidRPr="005307A3">
        <w:t xml:space="preserve">ENVELOPE: EVENT DOWNLOAD – </w:t>
      </w:r>
      <w:r>
        <w:t xml:space="preserve">Slice Status </w:t>
      </w:r>
      <w:r w:rsidRPr="005307A3">
        <w:t>1.1</w:t>
      </w:r>
      <w:r>
        <w:t xml:space="preserve"> 2 in expected sequence 1.1</w:t>
      </w:r>
    </w:p>
    <w:p w14:paraId="00A32212" w14:textId="77777777" w:rsidR="00EB364C" w:rsidRPr="005307A3" w:rsidRDefault="00EB364C" w:rsidP="00EB364C">
      <w:r>
        <w:t xml:space="preserve">ENVELOPE: </w:t>
      </w:r>
      <w:r w:rsidRPr="005307A3">
        <w:t xml:space="preserve">EVENT DOWNLOAD – </w:t>
      </w:r>
      <w:r>
        <w:t>Slice Status</w:t>
      </w:r>
      <w:r w:rsidRPr="005307A3">
        <w:t xml:space="preserve"> 1.</w:t>
      </w:r>
      <w:r>
        <w:t>3.2</w:t>
      </w:r>
    </w:p>
    <w:p w14:paraId="0D5EB9B9" w14:textId="77777777" w:rsidR="00EB364C" w:rsidRPr="005307A3" w:rsidRDefault="00EB364C" w:rsidP="00EB364C">
      <w:pPr>
        <w:keepNext/>
        <w:ind w:left="284"/>
      </w:pPr>
      <w:r w:rsidRPr="005307A3">
        <w:t>Logically:</w:t>
      </w:r>
    </w:p>
    <w:p w14:paraId="0607B5FE" w14:textId="77777777" w:rsidR="00EB364C" w:rsidRPr="00EE38C3" w:rsidRDefault="00EB364C" w:rsidP="00EB364C">
      <w:pPr>
        <w:pStyle w:val="EW"/>
        <w:ind w:left="568" w:firstLine="0"/>
      </w:pPr>
      <w:r w:rsidRPr="00EE38C3">
        <w:t>Event list</w:t>
      </w:r>
      <w:r>
        <w:t>:</w:t>
      </w:r>
    </w:p>
    <w:p w14:paraId="70DD90B3"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7F0506CA"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7EE28138"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52843BB3"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35F333B2" w14:textId="77777777" w:rsidR="00EB364C" w:rsidRPr="00EE38C3" w:rsidRDefault="00EB364C" w:rsidP="00EB364C">
      <w:pPr>
        <w:pStyle w:val="EW"/>
        <w:ind w:left="568" w:firstLine="0"/>
      </w:pPr>
      <w:r w:rsidRPr="00EE38C3">
        <w:t>Access Technology</w:t>
      </w:r>
      <w:r>
        <w:t>:</w:t>
      </w:r>
    </w:p>
    <w:p w14:paraId="4E12FC32"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961DD69" w14:textId="77777777" w:rsidR="00EB364C" w:rsidRDefault="00EB364C" w:rsidP="00EB364C">
      <w:pPr>
        <w:pStyle w:val="EW"/>
        <w:ind w:left="568" w:firstLine="0"/>
      </w:pPr>
      <w:r>
        <w:t>Slices</w:t>
      </w:r>
      <w:r w:rsidRPr="00EE38C3">
        <w:t xml:space="preserve"> status:</w:t>
      </w:r>
      <w:r>
        <w:t xml:space="preserve"> '02' = Rejected</w:t>
      </w:r>
    </w:p>
    <w:p w14:paraId="4A77D76A" w14:textId="77777777" w:rsidR="00EB364C" w:rsidRDefault="00EB364C" w:rsidP="00EB364C">
      <w:pPr>
        <w:pStyle w:val="EW"/>
        <w:ind w:left="568" w:firstLine="0"/>
      </w:pPr>
      <w:r>
        <w:t>Rejected Slice information with S-NSSAI mapping:</w:t>
      </w:r>
    </w:p>
    <w:p w14:paraId="728FE847" w14:textId="6369ABFE"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5CEE5C7"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3D51D20B"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06F3C62B"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7070BF41" w14:textId="77777777" w:rsidR="00EB364C" w:rsidRDefault="00EB364C" w:rsidP="00EB364C">
      <w:pPr>
        <w:pStyle w:val="EW"/>
        <w:ind w:hanging="1134"/>
        <w:rPr>
          <w:rFonts w:cs="Arial"/>
          <w:szCs w:val="18"/>
          <w:lang w:val="en-US" w:eastAsia="fr-FR"/>
        </w:rPr>
      </w:pPr>
    </w:p>
    <w:p w14:paraId="306602D8"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16D950A7" w14:textId="77777777" w:rsidTr="00AC3D95">
        <w:trPr>
          <w:trHeight w:val="138"/>
          <w:jc w:val="center"/>
        </w:trPr>
        <w:tc>
          <w:tcPr>
            <w:tcW w:w="1134" w:type="dxa"/>
            <w:tcBorders>
              <w:top w:val="single" w:sz="4" w:space="0" w:color="auto"/>
              <w:left w:val="single" w:sz="4" w:space="0" w:color="auto"/>
              <w:bottom w:val="single" w:sz="4" w:space="0" w:color="auto"/>
              <w:right w:val="single" w:sz="4" w:space="0" w:color="auto"/>
            </w:tcBorders>
          </w:tcPr>
          <w:p w14:paraId="5487F767"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7F2B099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D84FD01" w14:textId="20FE1F7E"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71EAFF2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F4B7BAB"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DD43CB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22B14E7"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9CD874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CCCADAD"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32FBDBD"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98EA0C0"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FB9BC38"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376925A" w14:textId="77777777" w:rsidR="00EB364C" w:rsidRPr="008E3401" w:rsidRDefault="00EB364C" w:rsidP="00AC3D95">
            <w:pPr>
              <w:pStyle w:val="TAC"/>
            </w:pPr>
            <w:r w:rsidRPr="008E3401">
              <w:t>0A</w:t>
            </w:r>
          </w:p>
        </w:tc>
      </w:tr>
      <w:tr w:rsidR="00EB364C" w:rsidRPr="005307A3" w14:paraId="1B47A4EB" w14:textId="77777777" w:rsidTr="00AC3D95">
        <w:trPr>
          <w:trHeight w:val="138"/>
          <w:jc w:val="center"/>
        </w:trPr>
        <w:tc>
          <w:tcPr>
            <w:tcW w:w="1134" w:type="dxa"/>
            <w:tcBorders>
              <w:top w:val="single" w:sz="4" w:space="0" w:color="auto"/>
              <w:right w:val="single" w:sz="4" w:space="0" w:color="auto"/>
            </w:tcBorders>
          </w:tcPr>
          <w:p w14:paraId="29F7D4DC"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3ADCC9F"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5D8FBB4A"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E10E351"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18ED87AD"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B7AA507" w14:textId="500ADB0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B19EBB0" w14:textId="4B813C23"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C73996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CFDAE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0EBB3F" w14:textId="37ECE514"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32311C" w14:textId="161D0C5B" w:rsidR="00EB364C" w:rsidRPr="008E3401" w:rsidRDefault="00EB364C" w:rsidP="00AC3D95">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692D51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06A07C" w14:textId="77777777" w:rsidR="00EB364C" w:rsidRPr="008E3401" w:rsidRDefault="00EB364C" w:rsidP="00AC3D95">
            <w:pPr>
              <w:pStyle w:val="TAC"/>
            </w:pPr>
            <w:r>
              <w:t>01</w:t>
            </w:r>
          </w:p>
        </w:tc>
      </w:tr>
      <w:tr w:rsidR="00EB364C" w:rsidRPr="005307A3" w14:paraId="50A1F2D2" w14:textId="77777777" w:rsidTr="00AC3D95">
        <w:trPr>
          <w:trHeight w:val="93"/>
          <w:jc w:val="center"/>
        </w:trPr>
        <w:tc>
          <w:tcPr>
            <w:tcW w:w="1134" w:type="dxa"/>
            <w:tcBorders>
              <w:right w:val="single" w:sz="4" w:space="0" w:color="auto"/>
            </w:tcBorders>
          </w:tcPr>
          <w:p w14:paraId="268E861E"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4BBEFF6" w14:textId="736FBB99"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62D4A181" w14:textId="7CD688AE"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73AEF9B1" w14:textId="20A6898A"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AADF450"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E826207"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F76C88"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510B438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2B16C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81647C7"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9CC9BE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9868585"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BD48E3" w14:textId="77777777" w:rsidR="00EB364C" w:rsidRPr="008E3401" w:rsidRDefault="00EB364C" w:rsidP="00AC3D95">
            <w:pPr>
              <w:pStyle w:val="TAC"/>
            </w:pPr>
          </w:p>
        </w:tc>
      </w:tr>
      <w:tr w:rsidR="00EB364C" w:rsidRPr="005307A3" w14:paraId="2A8CFA63" w14:textId="77777777" w:rsidTr="00AC3D95">
        <w:trPr>
          <w:jc w:val="center"/>
        </w:trPr>
        <w:tc>
          <w:tcPr>
            <w:tcW w:w="1134" w:type="dxa"/>
          </w:tcPr>
          <w:p w14:paraId="6FED51A1"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7F0CD67A" w14:textId="5F6250B6" w:rsidR="00EB364C" w:rsidRPr="008E3401" w:rsidRDefault="00EB364C" w:rsidP="00AC3D95">
            <w:pPr>
              <w:pStyle w:val="TAN"/>
            </w:pPr>
          </w:p>
        </w:tc>
      </w:tr>
      <w:tr w:rsidR="00EB364C" w:rsidRPr="005307A3" w14:paraId="5874B542" w14:textId="77777777" w:rsidTr="00AC3D95">
        <w:trPr>
          <w:jc w:val="center"/>
        </w:trPr>
        <w:tc>
          <w:tcPr>
            <w:tcW w:w="1134" w:type="dxa"/>
          </w:tcPr>
          <w:p w14:paraId="7D6E6960" w14:textId="77777777" w:rsidR="00EB364C" w:rsidRPr="005307A3" w:rsidRDefault="00EB364C" w:rsidP="00AC3D95">
            <w:pPr>
              <w:pStyle w:val="TAL"/>
              <w:ind w:left="284"/>
            </w:pPr>
          </w:p>
        </w:tc>
        <w:tc>
          <w:tcPr>
            <w:tcW w:w="7160" w:type="dxa"/>
            <w:gridSpan w:val="12"/>
            <w:vMerge/>
          </w:tcPr>
          <w:p w14:paraId="0FCD77AC" w14:textId="77777777" w:rsidR="00EB364C" w:rsidRPr="008E3401" w:rsidRDefault="00EB364C" w:rsidP="00AC3D95">
            <w:pPr>
              <w:pStyle w:val="TAC"/>
            </w:pPr>
          </w:p>
        </w:tc>
      </w:tr>
    </w:tbl>
    <w:p w14:paraId="105A9286" w14:textId="77777777" w:rsidR="00EB364C" w:rsidRPr="005307A3" w:rsidRDefault="00EB364C" w:rsidP="00EB364C">
      <w:pPr>
        <w:pStyle w:val="TH"/>
        <w:jc w:val="left"/>
      </w:pPr>
    </w:p>
    <w:p w14:paraId="5B42465D" w14:textId="1BF55F1F" w:rsidR="00DC59D9" w:rsidRPr="005307A3" w:rsidRDefault="00DC59D9" w:rsidP="00DC59D9">
      <w:pPr>
        <w:pStyle w:val="Heading6"/>
      </w:pPr>
      <w:r>
        <w:t>27.22.7.23</w:t>
      </w:r>
      <w:r w:rsidRPr="005307A3">
        <w:t>.1.5</w:t>
      </w:r>
      <w:r w:rsidRPr="005307A3">
        <w:tab/>
        <w:t>Test requirement</w:t>
      </w:r>
    </w:p>
    <w:p w14:paraId="18924E1B" w14:textId="77777777" w:rsidR="00DC59D9" w:rsidRPr="005307A3" w:rsidRDefault="00DC59D9" w:rsidP="00DC59D9">
      <w:r w:rsidRPr="005307A3">
        <w:t>The ME shall operate in the manner defined in expected sequence 1.1</w:t>
      </w:r>
      <w:r>
        <w:t xml:space="preserve"> to 1.3</w:t>
      </w:r>
      <w:r w:rsidRPr="005307A3">
        <w:t>.</w:t>
      </w:r>
    </w:p>
    <w:p w14:paraId="3CF13CAA" w14:textId="77777777" w:rsidR="00151440" w:rsidRPr="005307A3" w:rsidRDefault="00151440" w:rsidP="00A773C5"/>
    <w:sectPr w:rsidR="00151440" w:rsidRPr="005307A3" w:rsidSect="00AA29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2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14A2F" w14:textId="77777777" w:rsidR="006A3E4A" w:rsidRDefault="006A3E4A">
      <w:r>
        <w:separator/>
      </w:r>
    </w:p>
  </w:endnote>
  <w:endnote w:type="continuationSeparator" w:id="0">
    <w:p w14:paraId="12F96F66" w14:textId="77777777" w:rsidR="006A3E4A" w:rsidRDefault="006A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6362" w14:textId="77777777" w:rsidR="00AA29CA" w:rsidRDefault="00AA2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1C387396" w:rsidR="00597B11" w:rsidRDefault="00EF645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81E19" w14:textId="77777777" w:rsidR="00AA29CA" w:rsidRDefault="00AA29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1D10A" w14:textId="77777777" w:rsidR="006A3E4A" w:rsidRDefault="006A3E4A">
      <w:r>
        <w:separator/>
      </w:r>
    </w:p>
  </w:footnote>
  <w:footnote w:type="continuationSeparator" w:id="0">
    <w:p w14:paraId="13B426BC" w14:textId="77777777" w:rsidR="006A3E4A" w:rsidRDefault="006A3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7E27B" w14:textId="77777777" w:rsidR="00AA29CA" w:rsidRDefault="00AA29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2B793E8" w:rsidR="00597B11" w:rsidRDefault="00EF6456">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EF1FC2F" w:rsidR="00597B11" w:rsidRDefault="00EF6456">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805A4" w14:textId="77777777" w:rsidR="00AA29CA" w:rsidRDefault="00AA29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09"/>
    <w:rsid w:val="000059F2"/>
    <w:rsid w:val="00017C00"/>
    <w:rsid w:val="00024111"/>
    <w:rsid w:val="00033397"/>
    <w:rsid w:val="0003593A"/>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336E"/>
    <w:rsid w:val="000C3C38"/>
    <w:rsid w:val="000C47C3"/>
    <w:rsid w:val="000C738A"/>
    <w:rsid w:val="000D58AB"/>
    <w:rsid w:val="000E20D4"/>
    <w:rsid w:val="000F021F"/>
    <w:rsid w:val="000F06BA"/>
    <w:rsid w:val="00133525"/>
    <w:rsid w:val="00134D55"/>
    <w:rsid w:val="00141407"/>
    <w:rsid w:val="00151440"/>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61ED"/>
    <w:rsid w:val="002347A2"/>
    <w:rsid w:val="00260673"/>
    <w:rsid w:val="002675F0"/>
    <w:rsid w:val="002727DD"/>
    <w:rsid w:val="002B11B9"/>
    <w:rsid w:val="002B6339"/>
    <w:rsid w:val="002C721F"/>
    <w:rsid w:val="002C7E3B"/>
    <w:rsid w:val="002E00EE"/>
    <w:rsid w:val="002E1C50"/>
    <w:rsid w:val="0030384C"/>
    <w:rsid w:val="00313ED2"/>
    <w:rsid w:val="003172DC"/>
    <w:rsid w:val="00334A91"/>
    <w:rsid w:val="0035462D"/>
    <w:rsid w:val="00355148"/>
    <w:rsid w:val="003631C7"/>
    <w:rsid w:val="00370408"/>
    <w:rsid w:val="003765B8"/>
    <w:rsid w:val="00390CEC"/>
    <w:rsid w:val="00391D40"/>
    <w:rsid w:val="0039324E"/>
    <w:rsid w:val="003959F7"/>
    <w:rsid w:val="00397C6F"/>
    <w:rsid w:val="003C3971"/>
    <w:rsid w:val="003C612D"/>
    <w:rsid w:val="003D7E7B"/>
    <w:rsid w:val="003F7214"/>
    <w:rsid w:val="00400ED7"/>
    <w:rsid w:val="0041503E"/>
    <w:rsid w:val="0041528A"/>
    <w:rsid w:val="004217E9"/>
    <w:rsid w:val="00423334"/>
    <w:rsid w:val="004345EC"/>
    <w:rsid w:val="00434906"/>
    <w:rsid w:val="00437231"/>
    <w:rsid w:val="00447E8E"/>
    <w:rsid w:val="00460886"/>
    <w:rsid w:val="00465515"/>
    <w:rsid w:val="00470323"/>
    <w:rsid w:val="00470BE7"/>
    <w:rsid w:val="00483F79"/>
    <w:rsid w:val="0048577D"/>
    <w:rsid w:val="00496700"/>
    <w:rsid w:val="004B4E23"/>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2758"/>
    <w:rsid w:val="0053388B"/>
    <w:rsid w:val="00535773"/>
    <w:rsid w:val="00543E6C"/>
    <w:rsid w:val="00544FDD"/>
    <w:rsid w:val="00561326"/>
    <w:rsid w:val="00565087"/>
    <w:rsid w:val="00576929"/>
    <w:rsid w:val="005859F8"/>
    <w:rsid w:val="00593D7F"/>
    <w:rsid w:val="00597B11"/>
    <w:rsid w:val="005A400E"/>
    <w:rsid w:val="005B3C1D"/>
    <w:rsid w:val="005B7335"/>
    <w:rsid w:val="005C2A0F"/>
    <w:rsid w:val="005C2FBF"/>
    <w:rsid w:val="005C7B4C"/>
    <w:rsid w:val="005D2E01"/>
    <w:rsid w:val="005D5551"/>
    <w:rsid w:val="005D7526"/>
    <w:rsid w:val="005E40A6"/>
    <w:rsid w:val="005E4BB2"/>
    <w:rsid w:val="005F7BA7"/>
    <w:rsid w:val="00602AEA"/>
    <w:rsid w:val="00604AE5"/>
    <w:rsid w:val="00613387"/>
    <w:rsid w:val="00614FDF"/>
    <w:rsid w:val="00621500"/>
    <w:rsid w:val="00627C5F"/>
    <w:rsid w:val="0063543D"/>
    <w:rsid w:val="00635D50"/>
    <w:rsid w:val="00635DF4"/>
    <w:rsid w:val="00647114"/>
    <w:rsid w:val="00647117"/>
    <w:rsid w:val="006546F5"/>
    <w:rsid w:val="00662483"/>
    <w:rsid w:val="00672E5C"/>
    <w:rsid w:val="006959C7"/>
    <w:rsid w:val="006A12F5"/>
    <w:rsid w:val="006A323F"/>
    <w:rsid w:val="006A3E4A"/>
    <w:rsid w:val="006B30D0"/>
    <w:rsid w:val="006B6724"/>
    <w:rsid w:val="006C2E9C"/>
    <w:rsid w:val="006C3D95"/>
    <w:rsid w:val="006D6C30"/>
    <w:rsid w:val="006E5C86"/>
    <w:rsid w:val="006F70E9"/>
    <w:rsid w:val="00701116"/>
    <w:rsid w:val="00713C44"/>
    <w:rsid w:val="0071712A"/>
    <w:rsid w:val="00734A5B"/>
    <w:rsid w:val="00737E4A"/>
    <w:rsid w:val="0074026F"/>
    <w:rsid w:val="007429F6"/>
    <w:rsid w:val="00744E76"/>
    <w:rsid w:val="0076548D"/>
    <w:rsid w:val="00774DA4"/>
    <w:rsid w:val="00781F0F"/>
    <w:rsid w:val="0079323A"/>
    <w:rsid w:val="007944FC"/>
    <w:rsid w:val="007B600E"/>
    <w:rsid w:val="007B74F7"/>
    <w:rsid w:val="007F0F4A"/>
    <w:rsid w:val="008028A4"/>
    <w:rsid w:val="008176A4"/>
    <w:rsid w:val="008263DF"/>
    <w:rsid w:val="00830747"/>
    <w:rsid w:val="00833D10"/>
    <w:rsid w:val="00841B73"/>
    <w:rsid w:val="00860D00"/>
    <w:rsid w:val="00862811"/>
    <w:rsid w:val="008768CA"/>
    <w:rsid w:val="0088711E"/>
    <w:rsid w:val="008904FA"/>
    <w:rsid w:val="008925C8"/>
    <w:rsid w:val="00897B2C"/>
    <w:rsid w:val="008C384C"/>
    <w:rsid w:val="008D6906"/>
    <w:rsid w:val="0090271F"/>
    <w:rsid w:val="00902E23"/>
    <w:rsid w:val="009114D7"/>
    <w:rsid w:val="0091348E"/>
    <w:rsid w:val="009173A9"/>
    <w:rsid w:val="00917CCB"/>
    <w:rsid w:val="0092045E"/>
    <w:rsid w:val="009251AC"/>
    <w:rsid w:val="00930F2E"/>
    <w:rsid w:val="00942EC2"/>
    <w:rsid w:val="009448FB"/>
    <w:rsid w:val="00956666"/>
    <w:rsid w:val="0096110F"/>
    <w:rsid w:val="00961477"/>
    <w:rsid w:val="00967DB4"/>
    <w:rsid w:val="00993668"/>
    <w:rsid w:val="009B537F"/>
    <w:rsid w:val="009C21DD"/>
    <w:rsid w:val="009C5A7D"/>
    <w:rsid w:val="009D7413"/>
    <w:rsid w:val="009F069A"/>
    <w:rsid w:val="009F2B62"/>
    <w:rsid w:val="009F2C04"/>
    <w:rsid w:val="009F37B7"/>
    <w:rsid w:val="009F45E8"/>
    <w:rsid w:val="00A10F02"/>
    <w:rsid w:val="00A164B4"/>
    <w:rsid w:val="00A26956"/>
    <w:rsid w:val="00A27486"/>
    <w:rsid w:val="00A33235"/>
    <w:rsid w:val="00A360CB"/>
    <w:rsid w:val="00A53724"/>
    <w:rsid w:val="00A56066"/>
    <w:rsid w:val="00A572AC"/>
    <w:rsid w:val="00A73129"/>
    <w:rsid w:val="00A773C5"/>
    <w:rsid w:val="00A82346"/>
    <w:rsid w:val="00A86604"/>
    <w:rsid w:val="00A92BA1"/>
    <w:rsid w:val="00A94B5C"/>
    <w:rsid w:val="00AA29CA"/>
    <w:rsid w:val="00AB03C2"/>
    <w:rsid w:val="00AC2462"/>
    <w:rsid w:val="00AC37F1"/>
    <w:rsid w:val="00AC4D4E"/>
    <w:rsid w:val="00AC5A70"/>
    <w:rsid w:val="00AC6BC6"/>
    <w:rsid w:val="00AD2C23"/>
    <w:rsid w:val="00AD71EA"/>
    <w:rsid w:val="00AE65E2"/>
    <w:rsid w:val="00B15449"/>
    <w:rsid w:val="00B27DEC"/>
    <w:rsid w:val="00B55E08"/>
    <w:rsid w:val="00B652E2"/>
    <w:rsid w:val="00B653C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4623A"/>
    <w:rsid w:val="00C4759B"/>
    <w:rsid w:val="00C6133D"/>
    <w:rsid w:val="00C6433C"/>
    <w:rsid w:val="00C6551D"/>
    <w:rsid w:val="00C72628"/>
    <w:rsid w:val="00C72833"/>
    <w:rsid w:val="00C80F1D"/>
    <w:rsid w:val="00C93F40"/>
    <w:rsid w:val="00CA3D0C"/>
    <w:rsid w:val="00CA6728"/>
    <w:rsid w:val="00CB4D60"/>
    <w:rsid w:val="00CE2ABF"/>
    <w:rsid w:val="00D06AE0"/>
    <w:rsid w:val="00D23139"/>
    <w:rsid w:val="00D31239"/>
    <w:rsid w:val="00D417E3"/>
    <w:rsid w:val="00D57972"/>
    <w:rsid w:val="00D675A9"/>
    <w:rsid w:val="00D73343"/>
    <w:rsid w:val="00D738D6"/>
    <w:rsid w:val="00D755EB"/>
    <w:rsid w:val="00D76048"/>
    <w:rsid w:val="00D77BFB"/>
    <w:rsid w:val="00D8286F"/>
    <w:rsid w:val="00D87E00"/>
    <w:rsid w:val="00D9134D"/>
    <w:rsid w:val="00DA1F84"/>
    <w:rsid w:val="00DA7A03"/>
    <w:rsid w:val="00DB1818"/>
    <w:rsid w:val="00DC309B"/>
    <w:rsid w:val="00DC4DA2"/>
    <w:rsid w:val="00DC59D9"/>
    <w:rsid w:val="00DD08D3"/>
    <w:rsid w:val="00DD30EB"/>
    <w:rsid w:val="00DD4C17"/>
    <w:rsid w:val="00DD74A5"/>
    <w:rsid w:val="00DF2B1F"/>
    <w:rsid w:val="00DF62CD"/>
    <w:rsid w:val="00E026FC"/>
    <w:rsid w:val="00E16509"/>
    <w:rsid w:val="00E212B8"/>
    <w:rsid w:val="00E2245F"/>
    <w:rsid w:val="00E27B95"/>
    <w:rsid w:val="00E27BE7"/>
    <w:rsid w:val="00E301C0"/>
    <w:rsid w:val="00E44582"/>
    <w:rsid w:val="00E77645"/>
    <w:rsid w:val="00E822FC"/>
    <w:rsid w:val="00E85E6D"/>
    <w:rsid w:val="00E97A68"/>
    <w:rsid w:val="00EA15B0"/>
    <w:rsid w:val="00EA5EA7"/>
    <w:rsid w:val="00EA784F"/>
    <w:rsid w:val="00EB05F5"/>
    <w:rsid w:val="00EB364C"/>
    <w:rsid w:val="00EC064D"/>
    <w:rsid w:val="00EC4A25"/>
    <w:rsid w:val="00ED2D5E"/>
    <w:rsid w:val="00ED3DBE"/>
    <w:rsid w:val="00EE38C4"/>
    <w:rsid w:val="00EF6456"/>
    <w:rsid w:val="00F02399"/>
    <w:rsid w:val="00F025A2"/>
    <w:rsid w:val="00F04712"/>
    <w:rsid w:val="00F13360"/>
    <w:rsid w:val="00F21C1D"/>
    <w:rsid w:val="00F22EC7"/>
    <w:rsid w:val="00F2660C"/>
    <w:rsid w:val="00F325C8"/>
    <w:rsid w:val="00F43928"/>
    <w:rsid w:val="00F57160"/>
    <w:rsid w:val="00F653B8"/>
    <w:rsid w:val="00F716BD"/>
    <w:rsid w:val="00F80AB5"/>
    <w:rsid w:val="00F81791"/>
    <w:rsid w:val="00F85CA5"/>
    <w:rsid w:val="00F9008D"/>
    <w:rsid w:val="00F92ACE"/>
    <w:rsid w:val="00FA1266"/>
    <w:rsid w:val="00FC1192"/>
    <w:rsid w:val="00FD4491"/>
    <w:rsid w:val="00FD4D7A"/>
    <w:rsid w:val="00FE563E"/>
    <w:rsid w:val="00FF6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hsdate"/>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tabs>
        <w:tab w:val="clear" w:pos="643"/>
        <w:tab w:val="num" w:pos="1209"/>
      </w:tabs>
      <w:ind w:left="1209"/>
      <w:contextualSpacing/>
    </w:pPr>
  </w:style>
  <w:style w:type="paragraph" w:styleId="ListBullet3">
    <w:name w:val="List Bullet 3"/>
    <w:basedOn w:val="Normal"/>
    <w:uiPriority w:val="99"/>
    <w:rsid w:val="00604AE5"/>
    <w:pPr>
      <w:numPr>
        <w:numId w:val="12"/>
      </w:numPr>
      <w:tabs>
        <w:tab w:val="clear" w:pos="926"/>
        <w:tab w:val="num" w:pos="1492"/>
      </w:tabs>
      <w:ind w:left="1492"/>
      <w:contextualSpacing/>
    </w:pPr>
  </w:style>
  <w:style w:type="paragraph" w:styleId="ListBullet4">
    <w:name w:val="List Bullet 4"/>
    <w:basedOn w:val="Normal"/>
    <w:uiPriority w:val="99"/>
    <w:rsid w:val="00604AE5"/>
    <w:pPr>
      <w:numPr>
        <w:numId w:val="13"/>
      </w:numPr>
      <w:tabs>
        <w:tab w:val="clear" w:pos="1209"/>
      </w:tabs>
      <w:ind w:left="927"/>
      <w:contextualSpacing/>
    </w:pPr>
  </w:style>
  <w:style w:type="paragraph" w:styleId="ListBullet5">
    <w:name w:val="List Bullet 5"/>
    <w:basedOn w:val="Normal"/>
    <w:uiPriority w:val="99"/>
    <w:rsid w:val="00604AE5"/>
    <w:pPr>
      <w:numPr>
        <w:numId w:val="14"/>
      </w:numPr>
      <w:tabs>
        <w:tab w:val="clear" w:pos="1492"/>
      </w:tabs>
      <w:ind w:left="360"/>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tabs>
        <w:tab w:val="clear" w:pos="643"/>
      </w:tabs>
      <w:ind w:left="720"/>
      <w:contextualSpacing/>
    </w:pPr>
  </w:style>
  <w:style w:type="paragraph" w:styleId="ListNumber3">
    <w:name w:val="List Number 3"/>
    <w:basedOn w:val="Normal"/>
    <w:uiPriority w:val="99"/>
    <w:rsid w:val="00604AE5"/>
    <w:pPr>
      <w:numPr>
        <w:numId w:val="16"/>
      </w:numPr>
      <w:tabs>
        <w:tab w:val="clear" w:pos="926"/>
      </w:tabs>
      <w:ind w:left="360"/>
      <w:contextualSpacing/>
    </w:pPr>
  </w:style>
  <w:style w:type="paragraph" w:styleId="ListNumber4">
    <w:name w:val="List Number 4"/>
    <w:basedOn w:val="Normal"/>
    <w:rsid w:val="00604AE5"/>
    <w:pPr>
      <w:numPr>
        <w:numId w:val="17"/>
      </w:numPr>
      <w:tabs>
        <w:tab w:val="clear" w:pos="1209"/>
        <w:tab w:val="num" w:pos="644"/>
      </w:tabs>
      <w:ind w:left="284" w:firstLine="0"/>
      <w:contextualSpacing/>
    </w:pPr>
  </w:style>
  <w:style w:type="paragraph" w:styleId="ListNumber5">
    <w:name w:val="List Number 5"/>
    <w:basedOn w:val="Normal"/>
    <w:rsid w:val="00604AE5"/>
    <w:pPr>
      <w:numPr>
        <w:numId w:val="18"/>
      </w:numPr>
      <w:tabs>
        <w:tab w:val="clear" w:pos="1492"/>
      </w:tabs>
      <w:ind w:left="720"/>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ind w:left="36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166</Pages>
  <Words>40284</Words>
  <Characters>229625</Characters>
  <Application>Microsoft Office Word</Application>
  <DocSecurity>0</DocSecurity>
  <Lines>1913</Lines>
  <Paragraphs>538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269371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45</cp:revision>
  <cp:lastPrinted>2019-02-25T14:05:00Z</cp:lastPrinted>
  <dcterms:created xsi:type="dcterms:W3CDTF">2023-09-25T10:05:00Z</dcterms:created>
  <dcterms:modified xsi:type="dcterms:W3CDTF">2025-11-04T07:30:00Z</dcterms:modified>
</cp:coreProperties>
</file>