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lastRenderedPageBreak/>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258C125C" w14:textId="77777777" w:rsidR="007A7810" w:rsidRPr="007A7810" w:rsidRDefault="007A7810" w:rsidP="007A7810">
      <w:r w:rsidRPr="007A7810">
        <w:t>To verify that the ME does not disconnect the Deafult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t>UserLog</w:t>
      </w:r>
    </w:p>
    <w:p w14:paraId="0CBEC30C" w14:textId="77777777" w:rsidR="007A7810" w:rsidRPr="007A7810" w:rsidRDefault="007A7810" w:rsidP="007A7810">
      <w:pPr>
        <w:pStyle w:val="EW"/>
      </w:pPr>
      <w:r w:rsidRPr="007A7810">
        <w:t>User password:</w:t>
      </w:r>
      <w:r w:rsidRPr="007A7810">
        <w:tab/>
      </w:r>
      <w:r w:rsidRPr="007A7810">
        <w:tab/>
        <w:t>UserPwd</w:t>
      </w:r>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1A04A9" w14:textId="64D9192A" w:rsidR="007A7810" w:rsidRPr="007A7810" w:rsidRDefault="007A7810" w:rsidP="007A7810">
      <w:r w:rsidRPr="007A7810">
        <w:t>In case the ME supports A.1/241 AND A.1/174 AND A.1/178, for sequences 10.1 and 10.3 to 10.5 the SAT-NB-SS shall be able to support 2 active PDN connections at the same time.</w:t>
      </w:r>
    </w:p>
    <w:p w14:paraId="59318822" w14:textId="65050B4C" w:rsidR="007A7810" w:rsidRPr="007A7810" w:rsidRDefault="007A7810" w:rsidP="007A7810">
      <w:pPr>
        <w:pStyle w:val="B1"/>
        <w:tabs>
          <w:tab w:val="left" w:pos="2835"/>
        </w:tabs>
        <w:ind w:left="0" w:firstLine="0"/>
      </w:pPr>
      <w:r w:rsidRPr="007A7810">
        <w:t>For sequences 10.3 to 10.5 the ME is pre-configured with the UE position defined in TS 36.508 [33] clause 4.13.</w:t>
      </w:r>
    </w:p>
    <w:p w14:paraId="5C4057CB" w14:textId="7A22BC77" w:rsidR="007A7810" w:rsidRPr="007A7810" w:rsidRDefault="007A7810" w:rsidP="007A7810">
      <w:pPr>
        <w:pStyle w:val="H6"/>
      </w:pPr>
      <w:r w:rsidRPr="007A7810">
        <w:lastRenderedPageBreak/>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42ED911F" w:rsidR="007A7810" w:rsidRPr="007A7810" w:rsidRDefault="007A7810" w:rsidP="008108BD">
            <w:pPr>
              <w:pStyle w:val="TAL"/>
              <w:rPr>
                <w:rFonts w:cs="Arial"/>
                <w:szCs w:val="18"/>
              </w:rPr>
            </w:pPr>
            <w:r w:rsidRPr="007A7810">
              <w:rPr>
                <w:rFonts w:cs="Arial"/>
                <w:szCs w:val="18"/>
              </w:rPr>
              <w:t>If the ME supports A.1/241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458A9BB2"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"UserLog" (User login)</w:t>
      </w:r>
    </w:p>
    <w:p w14:paraId="0F86AE47" w14:textId="77777777" w:rsidR="007A7810" w:rsidRPr="007A7810" w:rsidRDefault="007A7810" w:rsidP="007A7810">
      <w:pPr>
        <w:pStyle w:val="EW"/>
      </w:pPr>
      <w:r w:rsidRPr="007A7810">
        <w:t>Text String:</w:t>
      </w:r>
      <w:r w:rsidRPr="007A7810">
        <w:tab/>
      </w:r>
      <w:r w:rsidRPr="007A7810">
        <w:tab/>
        <w:t>"UserPwd"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34161D5A" w14:textId="77777777" w:rsidR="007A7810" w:rsidRPr="007A7810" w:rsidRDefault="007A7810" w:rsidP="007A7810">
      <w:pPr>
        <w:pStyle w:val="EW"/>
      </w:pPr>
      <w:r w:rsidRPr="007A7810">
        <w:t>Bearer description</w:t>
      </w:r>
    </w:p>
    <w:p w14:paraId="4F70D857"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1BC2319" w14:textId="77777777" w:rsidR="007A7810" w:rsidRPr="007A7810" w:rsidRDefault="007A7810" w:rsidP="007A7810">
      <w:pPr>
        <w:pStyle w:val="EW"/>
      </w:pPr>
      <w:r w:rsidRPr="007A7810">
        <w:t>Bearer description</w:t>
      </w:r>
    </w:p>
    <w:p w14:paraId="199B315A" w14:textId="77777777" w:rsidR="007A7810" w:rsidRPr="007A7810" w:rsidRDefault="007A7810" w:rsidP="007A7810">
      <w:pPr>
        <w:pStyle w:val="EW"/>
      </w:pPr>
      <w:r w:rsidRPr="007A7810">
        <w:tab/>
        <w:t>Bearer type:</w:t>
      </w:r>
      <w:r w:rsidRPr="007A7810">
        <w:tab/>
        <w:t>GPRS / UTRAN packet service / E-UTRAN / Satellite E-UTRAN</w:t>
      </w:r>
      <w:r w:rsidRPr="007A7810">
        <w:rPr>
          <w:lang w:val="sv-SE"/>
        </w:rPr>
        <w:t xml:space="preserve"> / NG-RAN / Satelite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lastRenderedPageBreak/>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77777777"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lastRenderedPageBreak/>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03C04732" w14:textId="77777777" w:rsidR="007A7810" w:rsidRPr="007A7810" w:rsidRDefault="007A7810" w:rsidP="007A7810">
      <w:pPr>
        <w:pStyle w:val="EW"/>
      </w:pPr>
      <w:r w:rsidRPr="007A7810">
        <w:t>Bearer</w:t>
      </w:r>
    </w:p>
    <w:p w14:paraId="02780B8E"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"UserLog" (User login)</w:t>
      </w:r>
    </w:p>
    <w:p w14:paraId="6419A6C3" w14:textId="77777777" w:rsidR="007A7810" w:rsidRPr="007A7810" w:rsidRDefault="007A7810" w:rsidP="007A7810">
      <w:pPr>
        <w:pStyle w:val="EW"/>
      </w:pPr>
      <w:r w:rsidRPr="007A7810">
        <w:t>Text String:</w:t>
      </w:r>
      <w:r w:rsidRPr="007A7810">
        <w:tab/>
      </w:r>
      <w:r w:rsidRPr="007A7810">
        <w:tab/>
        <w:t>"UserPwd"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280C1B73"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43440ED3" w14:textId="77777777" w:rsidR="007A7810" w:rsidRPr="007A7810" w:rsidRDefault="007A7810" w:rsidP="007A7810">
      <w:pPr>
        <w:pStyle w:val="EW"/>
      </w:pPr>
      <w:r w:rsidRPr="007A7810">
        <w:t>Bearer</w:t>
      </w:r>
    </w:p>
    <w:p w14:paraId="24F97A90" w14:textId="77777777" w:rsidR="007A7810" w:rsidRPr="007A7810" w:rsidRDefault="007A7810" w:rsidP="007A7810">
      <w:pPr>
        <w:pStyle w:val="EW"/>
      </w:pPr>
      <w:r w:rsidRPr="007A7810">
        <w:tab/>
        <w:t>Bearer type:</w:t>
      </w:r>
      <w:r w:rsidRPr="007A7810">
        <w:tab/>
      </w:r>
      <w:r w:rsidRPr="007A7810">
        <w:tab/>
        <w:t>E-UTRAN / Satellite E-UTRAN / NG-RAN / Satelite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5D597538" w14:textId="77777777" w:rsidR="007A7810" w:rsidRPr="007A7810" w:rsidRDefault="007A7810" w:rsidP="007A7810">
      <w:pPr>
        <w:pStyle w:val="EW"/>
      </w:pPr>
      <w:r w:rsidRPr="007A7810">
        <w:t>Bearer</w:t>
      </w:r>
    </w:p>
    <w:p w14:paraId="4BF2D151" w14:textId="77777777" w:rsidR="007A7810" w:rsidRPr="007A7810" w:rsidRDefault="007A7810" w:rsidP="007A7810">
      <w:pPr>
        <w:pStyle w:val="EW"/>
      </w:pPr>
      <w:r w:rsidRPr="007A7810">
        <w:lastRenderedPageBreak/>
        <w:tab/>
        <w:t>Bearer type:</w:t>
      </w:r>
      <w:r w:rsidRPr="007A7810">
        <w:tab/>
      </w:r>
      <w:r w:rsidRPr="007A7810">
        <w:tab/>
        <w:t>E-UTRAN / Satellite E-UTRAN / NG-RAN / Satelite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"UserLog" (User login)</w:t>
      </w:r>
    </w:p>
    <w:p w14:paraId="1C684324" w14:textId="77777777" w:rsidR="007A7810" w:rsidRPr="007A7810" w:rsidRDefault="007A7810" w:rsidP="007A7810">
      <w:pPr>
        <w:pStyle w:val="EW"/>
      </w:pPr>
      <w:r w:rsidRPr="007A7810">
        <w:t>Text String:</w:t>
      </w:r>
      <w:r w:rsidRPr="007A7810">
        <w:tab/>
      </w:r>
      <w:r w:rsidRPr="007A7810">
        <w:tab/>
        <w:t>"UserPwd"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61532DBE" w:rsidR="007A7810" w:rsidRPr="007A7810" w:rsidRDefault="007A7810" w:rsidP="008108BD">
            <w:pPr>
              <w:pStyle w:val="TAL"/>
            </w:pPr>
            <w:r w:rsidRPr="007A7810">
              <w:t>If the ME supports A.1/241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0F1985B9" w14:textId="77777777" w:rsidR="007A7810" w:rsidRPr="007A7810" w:rsidRDefault="007A7810" w:rsidP="007A7810">
      <w:pPr>
        <w:pStyle w:val="EW"/>
      </w:pPr>
      <w:r w:rsidRPr="007A7810">
        <w:t>Bearer</w:t>
      </w:r>
    </w:p>
    <w:p w14:paraId="612BB73D" w14:textId="77777777" w:rsidR="007A7810" w:rsidRPr="007A7810" w:rsidRDefault="007A7810" w:rsidP="007A7810">
      <w:pPr>
        <w:pStyle w:val="EW"/>
      </w:pPr>
      <w:r w:rsidRPr="007A7810">
        <w:tab/>
        <w:t>Bearer type:</w:t>
      </w:r>
      <w:r w:rsidRPr="007A7810">
        <w:tab/>
        <w:t>GPRS / UTRAN packet service / E-UTRAN / Satellite E-UTRAN / NG-RAN / Satelite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"UserLog" (User login)</w:t>
      </w:r>
    </w:p>
    <w:p w14:paraId="5C732482" w14:textId="77777777" w:rsidR="007A7810" w:rsidRPr="007A7810" w:rsidRDefault="007A7810" w:rsidP="007A7810">
      <w:pPr>
        <w:pStyle w:val="EW"/>
      </w:pPr>
      <w:r w:rsidRPr="007A7810">
        <w:t>Text String:</w:t>
      </w:r>
      <w:r w:rsidRPr="007A7810">
        <w:tab/>
      </w:r>
      <w:r w:rsidRPr="007A7810">
        <w:tab/>
        <w:t>"UserPwd"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lastRenderedPageBreak/>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7387BD38" w:rsidR="007A7810" w:rsidRPr="007A7810" w:rsidRDefault="007A7810" w:rsidP="008108BD">
            <w:pPr>
              <w:pStyle w:val="TAL"/>
            </w:pPr>
            <w:r w:rsidRPr="007A7810">
              <w:t>If the ME supports A.1/241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"UserLog" (User login)</w:t>
      </w:r>
    </w:p>
    <w:p w14:paraId="699DECD5" w14:textId="77777777" w:rsidR="007A7810" w:rsidRPr="007A7810" w:rsidRDefault="007A7810" w:rsidP="007A7810">
      <w:pPr>
        <w:pStyle w:val="EW"/>
      </w:pPr>
      <w:r w:rsidRPr="007A7810">
        <w:t>Text String:</w:t>
      </w:r>
      <w:r w:rsidRPr="007A7810">
        <w:tab/>
      </w:r>
      <w:r w:rsidRPr="007A7810">
        <w:tab/>
        <w:t>"UserPwd"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lastRenderedPageBreak/>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lastRenderedPageBreak/>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208968E2" w:rsidR="007A7810" w:rsidRPr="007A7810" w:rsidRDefault="007A7810" w:rsidP="008108BD">
            <w:pPr>
              <w:pStyle w:val="TAL"/>
            </w:pPr>
            <w:r w:rsidRPr="007A7810">
              <w:t>If the ME supports A.1/241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52AAC32B" w:rsidR="007A7810" w:rsidRPr="007A7810" w:rsidRDefault="007A7810" w:rsidP="008108BD">
            <w:pPr>
              <w:pStyle w:val="TAL"/>
            </w:pPr>
            <w:r w:rsidRPr="007A7810">
              <w:t>Exception: If the ME supports A.1/241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lastRenderedPageBreak/>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lastRenderedPageBreak/>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EF5B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C69A3" w14:textId="77777777" w:rsidR="00F30C6E" w:rsidRDefault="00F30C6E">
      <w:r>
        <w:separator/>
      </w:r>
    </w:p>
  </w:endnote>
  <w:endnote w:type="continuationSeparator" w:id="0">
    <w:p w14:paraId="5B4846C6" w14:textId="77777777" w:rsidR="00F30C6E" w:rsidRDefault="00F3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EB1B4" w14:textId="77777777" w:rsidR="00EF5BD3" w:rsidRDefault="00EF5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69FAC1A" w:rsidR="00597B11" w:rsidRDefault="002529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D60C" w14:textId="77777777" w:rsidR="00EF5BD3" w:rsidRDefault="00EF5B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615C8" w14:textId="77777777" w:rsidR="00F30C6E" w:rsidRDefault="00F30C6E">
      <w:r>
        <w:separator/>
      </w:r>
    </w:p>
  </w:footnote>
  <w:footnote w:type="continuationSeparator" w:id="0">
    <w:p w14:paraId="0BF13B23" w14:textId="77777777" w:rsidR="00F30C6E" w:rsidRDefault="00F3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56D83" w14:textId="77777777" w:rsidR="00EF5BD3" w:rsidRDefault="00EF5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D739D35" w:rsidR="00597B11" w:rsidRDefault="0025299D">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FE64E27" w:rsidR="00597B11" w:rsidRDefault="0025299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DF77" w14:textId="77777777" w:rsidR="00EF5BD3" w:rsidRDefault="00EF5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99D"/>
    <w:rsid w:val="002675F0"/>
    <w:rsid w:val="002727DD"/>
    <w:rsid w:val="002B11B9"/>
    <w:rsid w:val="002B633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87941"/>
    <w:rsid w:val="006A12F5"/>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8028A4"/>
    <w:rsid w:val="008263DF"/>
    <w:rsid w:val="00830747"/>
    <w:rsid w:val="00841B73"/>
    <w:rsid w:val="00862811"/>
    <w:rsid w:val="008768CA"/>
    <w:rsid w:val="008843AB"/>
    <w:rsid w:val="0088711E"/>
    <w:rsid w:val="008904FA"/>
    <w:rsid w:val="00891558"/>
    <w:rsid w:val="00891FFB"/>
    <w:rsid w:val="008925C8"/>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2240"/>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200</Pages>
  <Words>45658</Words>
  <Characters>260254</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305302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26</cp:revision>
  <cp:lastPrinted>2019-02-25T14:05:00Z</cp:lastPrinted>
  <dcterms:created xsi:type="dcterms:W3CDTF">2023-09-25T09:58:00Z</dcterms:created>
  <dcterms:modified xsi:type="dcterms:W3CDTF">2025-11-04T07:30:00Z</dcterms:modified>
</cp:coreProperties>
</file>