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0F4749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0F4749" w:rsidRPr="005307A3" w:rsidRDefault="000F4749" w:rsidP="000F4749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0F4749" w:rsidRPr="005307A3" w:rsidRDefault="000F4749" w:rsidP="000F4749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0F4749" w:rsidRPr="005307A3" w:rsidRDefault="000F4749" w:rsidP="000F4749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0F4749" w:rsidRPr="005307A3" w:rsidRDefault="000F4749" w:rsidP="000F4749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3F4EC015" w:rsidR="000F4749" w:rsidRPr="005307A3" w:rsidRDefault="000F4749" w:rsidP="000F4749">
            <w:pPr>
              <w:pStyle w:val="TAC"/>
              <w:keepNext w:val="0"/>
            </w:pPr>
            <w:r w:rsidRPr="005307A3">
              <w:t>C278</w:t>
            </w:r>
            <w:r>
              <w:t xml:space="preserve"> OR 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0F4749" w:rsidRPr="005307A3" w:rsidRDefault="000F4749" w:rsidP="000F4749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</w:tbl>
    <w:p w14:paraId="100E29E9" w14:textId="77777777" w:rsidR="00BF46E1" w:rsidRPr="0041528A" w:rsidRDefault="00BF46E1"/>
    <w:sectPr w:rsidR="00BF46E1" w:rsidRPr="0041528A" w:rsidSect="00A1764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7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73F55" w14:textId="77777777" w:rsidR="00D34135" w:rsidRDefault="00D34135">
      <w:r>
        <w:separator/>
      </w:r>
    </w:p>
  </w:endnote>
  <w:endnote w:type="continuationSeparator" w:id="0">
    <w:p w14:paraId="33640FD5" w14:textId="77777777" w:rsidR="00D34135" w:rsidRDefault="00D3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5C71" w14:textId="77777777" w:rsidR="00A1764A" w:rsidRDefault="00A17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3E9F20CF" w:rsidR="00597B11" w:rsidRDefault="00A1764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E342" w14:textId="77777777" w:rsidR="00A1764A" w:rsidRDefault="00A17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BDC7" w14:textId="77777777" w:rsidR="00D34135" w:rsidRDefault="00D34135">
      <w:r>
        <w:separator/>
      </w:r>
    </w:p>
  </w:footnote>
  <w:footnote w:type="continuationSeparator" w:id="0">
    <w:p w14:paraId="537EC5E8" w14:textId="77777777" w:rsidR="00D34135" w:rsidRDefault="00D34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DFC4" w14:textId="77777777" w:rsidR="00A1764A" w:rsidRDefault="00A17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0C8B6FAA" w:rsidR="00597B11" w:rsidRDefault="00A1764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V18.3.0 (2025-06)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D65B719" w:rsidR="00597B11" w:rsidRDefault="00A1764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76CC" w14:textId="77777777" w:rsidR="00A1764A" w:rsidRDefault="00A17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65515"/>
    <w:rsid w:val="0047032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DEC"/>
    <w:rsid w:val="00B30B13"/>
    <w:rsid w:val="00B55E08"/>
    <w:rsid w:val="00B7406F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44224"/>
    <w:rsid w:val="00F44CA0"/>
    <w:rsid w:val="00F45B11"/>
    <w:rsid w:val="00F52EAA"/>
    <w:rsid w:val="00F653B8"/>
    <w:rsid w:val="00F80AB5"/>
    <w:rsid w:val="00F81791"/>
    <w:rsid w:val="00F9008D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26</Pages>
  <Words>14121</Words>
  <Characters>80491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94424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31.122_CR0087R2_(Rel-18)_TEI18</cp:lastModifiedBy>
  <cp:revision>65</cp:revision>
  <cp:lastPrinted>2019-02-25T14:05:00Z</cp:lastPrinted>
  <dcterms:created xsi:type="dcterms:W3CDTF">2023-09-25T10:14:00Z</dcterms:created>
  <dcterms:modified xsi:type="dcterms:W3CDTF">2025-09-18T04:37:00Z</dcterms:modified>
</cp:coreProperties>
</file>