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3E7A0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257B284B" w:rsidR="00597B11" w:rsidRDefault="003E7A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578CC85" w:rsidR="00597B11" w:rsidRDefault="003E7A0E">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28FBF29" w:rsidR="00597B11" w:rsidRDefault="003E7A0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E7A0E"/>
    <w:rsid w:val="003F7214"/>
    <w:rsid w:val="0041503E"/>
    <w:rsid w:val="0041528A"/>
    <w:rsid w:val="004217E9"/>
    <w:rsid w:val="00423334"/>
    <w:rsid w:val="004345EC"/>
    <w:rsid w:val="00437231"/>
    <w:rsid w:val="00443AD3"/>
    <w:rsid w:val="00447E8E"/>
    <w:rsid w:val="00456134"/>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323A"/>
    <w:rsid w:val="007944FC"/>
    <w:rsid w:val="007B600E"/>
    <w:rsid w:val="007B74F7"/>
    <w:rsid w:val="007E6501"/>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01E62"/>
    <w:rsid w:val="00E16509"/>
    <w:rsid w:val="00E2245F"/>
    <w:rsid w:val="00E27BE7"/>
    <w:rsid w:val="00E301C0"/>
    <w:rsid w:val="00E44582"/>
    <w:rsid w:val="00E77645"/>
    <w:rsid w:val="00E822FC"/>
    <w:rsid w:val="00E84009"/>
    <w:rsid w:val="00E85E6D"/>
    <w:rsid w:val="00E96EFF"/>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31.122_CR0087R2_(Rel-18)_TEI18</cp:lastModifiedBy>
  <cp:revision>16</cp:revision>
  <cp:lastPrinted>2019-02-25T14:05:00Z</cp:lastPrinted>
  <dcterms:created xsi:type="dcterms:W3CDTF">2023-09-25T10:01:00Z</dcterms:created>
  <dcterms:modified xsi:type="dcterms:W3CDTF">2025-09-18T04:37:00Z</dcterms:modified>
</cp:coreProperties>
</file>