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0"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0"/>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1711C96C" w14:textId="77777777" w:rsidR="003D2871" w:rsidRDefault="003D2871" w:rsidP="003D2871">
      <w:r>
        <w:t>Coding:</w:t>
      </w:r>
    </w:p>
    <w:p w14:paraId="2068F38D" w14:textId="77777777" w:rsidR="003D2871" w:rsidRDefault="003D2871" w:rsidP="003D287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73E189C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75542E5A"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983337F"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95B7244" w14:textId="77777777" w:rsidR="003D2871" w:rsidRDefault="003D2871" w:rsidP="0098062C">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43B8075"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BBD5C1"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604315D"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E6BE57"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20C554"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83F0A6C"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7FA214"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C79D917"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8A42EA"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35D2B6" w14:textId="77777777" w:rsidR="003D2871" w:rsidRDefault="003D2871" w:rsidP="0098062C">
            <w:pPr>
              <w:pStyle w:val="TAC"/>
            </w:pPr>
            <w:r>
              <w:t>72</w:t>
            </w:r>
          </w:p>
        </w:tc>
      </w:tr>
      <w:tr w:rsidR="003D2871" w14:paraId="07AD5B30" w14:textId="77777777" w:rsidTr="0098062C">
        <w:trPr>
          <w:jc w:val="center"/>
        </w:trPr>
        <w:tc>
          <w:tcPr>
            <w:tcW w:w="1134" w:type="dxa"/>
            <w:tcBorders>
              <w:top w:val="single" w:sz="4" w:space="0" w:color="auto"/>
              <w:left w:val="nil"/>
              <w:bottom w:val="nil"/>
              <w:right w:val="single" w:sz="4" w:space="0" w:color="auto"/>
            </w:tcBorders>
          </w:tcPr>
          <w:p w14:paraId="2E7056B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BB6AD9"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EBB6E"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D69586F" w14:textId="010E17F8"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25C57"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474D2A0E"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76533A9E"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1FCAFF0"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5F683CD" w14:textId="77777777" w:rsidR="003D2871" w:rsidRDefault="003D2871" w:rsidP="0098062C">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5D2AFB74"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FD82E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2E79A"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CBCE12" w14:textId="77777777" w:rsidR="003D2871" w:rsidRDefault="003D2871" w:rsidP="0098062C">
            <w:pPr>
              <w:pStyle w:val="TAC"/>
            </w:pPr>
          </w:p>
        </w:tc>
      </w:tr>
    </w:tbl>
    <w:p w14:paraId="20900154" w14:textId="77777777" w:rsidR="003D2871" w:rsidRDefault="003D2871" w:rsidP="003D2871">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08EF065A" w14:textId="77777777" w:rsidR="003D2871" w:rsidRDefault="003D2871" w:rsidP="003D28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3EAF9ABE"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54D36284"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C774828"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717F715" w14:textId="77777777" w:rsidR="003D2871" w:rsidRDefault="003D2871" w:rsidP="0098062C">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D6E9E39"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7B8B005"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459C5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8A838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E3A88F"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4C62E5F"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EDC3BC"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7AD93E"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ECE01D"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5E820A" w14:textId="77777777" w:rsidR="003D2871" w:rsidRDefault="003D2871" w:rsidP="0098062C">
            <w:pPr>
              <w:pStyle w:val="TAC"/>
            </w:pPr>
            <w:r>
              <w:t>72</w:t>
            </w:r>
          </w:p>
        </w:tc>
      </w:tr>
      <w:tr w:rsidR="003D2871" w14:paraId="1ECCE338" w14:textId="77777777" w:rsidTr="0098062C">
        <w:trPr>
          <w:jc w:val="center"/>
        </w:trPr>
        <w:tc>
          <w:tcPr>
            <w:tcW w:w="1134" w:type="dxa"/>
            <w:tcBorders>
              <w:top w:val="single" w:sz="4" w:space="0" w:color="auto"/>
              <w:left w:val="nil"/>
              <w:bottom w:val="nil"/>
              <w:right w:val="single" w:sz="4" w:space="0" w:color="auto"/>
            </w:tcBorders>
          </w:tcPr>
          <w:p w14:paraId="71D02E15"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84CB45"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7708C8"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898BE04" w14:textId="77777777" w:rsidR="003D2871" w:rsidRDefault="003D2871" w:rsidP="0098062C">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16BE85BC"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D2E87" w14:textId="14BA28D6" w:rsidR="003D2871" w:rsidRDefault="003D2871" w:rsidP="0098062C">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488EB17B" w14:textId="77777777" w:rsidR="003D2871" w:rsidRDefault="003D2871" w:rsidP="0098062C">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53B9D9E"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1A7962" w14:textId="77777777" w:rsidR="003D2871" w:rsidRDefault="003D2871" w:rsidP="0098062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AF8D47" w14:textId="77777777"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CBAD32" w14:textId="77777777" w:rsidR="003D2871" w:rsidRDefault="003D2871" w:rsidP="0098062C">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4EC006D1"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7D26DD9" w14:textId="77777777" w:rsidR="003D2871" w:rsidRDefault="003D2871" w:rsidP="0098062C">
            <w:pPr>
              <w:pStyle w:val="TAC"/>
            </w:pPr>
            <w:r>
              <w:t>74</w:t>
            </w:r>
          </w:p>
        </w:tc>
      </w:tr>
      <w:tr w:rsidR="003D2871" w14:paraId="07546246" w14:textId="77777777" w:rsidTr="0098062C">
        <w:trPr>
          <w:jc w:val="center"/>
        </w:trPr>
        <w:tc>
          <w:tcPr>
            <w:tcW w:w="1134" w:type="dxa"/>
            <w:tcBorders>
              <w:top w:val="nil"/>
              <w:left w:val="nil"/>
              <w:bottom w:val="nil"/>
              <w:right w:val="single" w:sz="4" w:space="0" w:color="auto"/>
            </w:tcBorders>
          </w:tcPr>
          <w:p w14:paraId="3535967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A12C5"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00EEA9B" w14:textId="77777777" w:rsidR="003D2871" w:rsidRDefault="003D2871" w:rsidP="0098062C">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74B0A63"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4DA35C8"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24E0DE0" w14:textId="77777777" w:rsidR="003D2871" w:rsidRDefault="003D2871" w:rsidP="0098062C">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7772A81"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31A698CA"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F405605"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4230F973"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BDE7F6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C97478"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5FD54" w14:textId="77777777" w:rsidR="003D2871" w:rsidRDefault="003D2871" w:rsidP="0098062C">
            <w:pPr>
              <w:pStyle w:val="TAC"/>
              <w:rPr>
                <w:highlight w:val="yellow"/>
              </w:rPr>
            </w:pPr>
            <w:r>
              <w:t>01</w:t>
            </w:r>
          </w:p>
        </w:tc>
      </w:tr>
      <w:tr w:rsidR="003D2871" w14:paraId="75CDE549" w14:textId="77777777" w:rsidTr="0098062C">
        <w:trPr>
          <w:jc w:val="center"/>
        </w:trPr>
        <w:tc>
          <w:tcPr>
            <w:tcW w:w="1134" w:type="dxa"/>
            <w:tcBorders>
              <w:top w:val="nil"/>
              <w:left w:val="nil"/>
              <w:bottom w:val="nil"/>
              <w:right w:val="single" w:sz="4" w:space="0" w:color="auto"/>
            </w:tcBorders>
          </w:tcPr>
          <w:p w14:paraId="4B4ADA5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71D5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1C5A81" w14:textId="77777777" w:rsidR="003D2871" w:rsidRDefault="003D2871" w:rsidP="0098062C">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1C8FBE8"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6749C1F" w14:textId="77777777" w:rsidR="003D2871" w:rsidRDefault="003D2871" w:rsidP="0098062C">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2960485" w14:textId="77777777" w:rsidR="003D2871" w:rsidRDefault="003D2871" w:rsidP="0098062C">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0380FBA"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C008E5"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22071E"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3777E024"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CDEA18B"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3E80A84"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7E84C90" w14:textId="77777777" w:rsidR="003D2871" w:rsidRDefault="003D2871" w:rsidP="0098062C">
            <w:pPr>
              <w:pStyle w:val="TAC"/>
            </w:pPr>
          </w:p>
        </w:tc>
      </w:tr>
    </w:tbl>
    <w:p w14:paraId="76E20B77" w14:textId="77777777" w:rsidR="003D2871" w:rsidRDefault="003D2871" w:rsidP="003D2871">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6B3C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E2FB" w14:textId="77777777" w:rsidR="00325919" w:rsidRDefault="00325919">
      <w:r>
        <w:separator/>
      </w:r>
    </w:p>
  </w:endnote>
  <w:endnote w:type="continuationSeparator" w:id="0">
    <w:p w14:paraId="0D1843BF" w14:textId="77777777" w:rsidR="00325919" w:rsidRDefault="003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E5C9" w14:textId="77777777" w:rsidR="000A1905" w:rsidRDefault="000A1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8DC126A" w:rsidR="00597B11" w:rsidRDefault="000A19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4507" w14:textId="77777777" w:rsidR="000A1905" w:rsidRDefault="000A1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8536" w14:textId="77777777" w:rsidR="00325919" w:rsidRDefault="00325919">
      <w:r>
        <w:separator/>
      </w:r>
    </w:p>
  </w:footnote>
  <w:footnote w:type="continuationSeparator" w:id="0">
    <w:p w14:paraId="1A87B397" w14:textId="77777777" w:rsidR="00325919" w:rsidRDefault="0032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B3EA" w14:textId="77777777" w:rsidR="000A1905" w:rsidRDefault="000A1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8DD6136" w:rsidR="00597B11" w:rsidRDefault="000A1905">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183E078" w:rsidR="00597B11" w:rsidRDefault="000A1905">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AF76" w14:textId="77777777" w:rsidR="000A1905" w:rsidRDefault="000A1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1905"/>
    <w:rsid w:val="000A458B"/>
    <w:rsid w:val="000C0F65"/>
    <w:rsid w:val="000C47C3"/>
    <w:rsid w:val="000D58AB"/>
    <w:rsid w:val="000F06BA"/>
    <w:rsid w:val="001174DC"/>
    <w:rsid w:val="00133525"/>
    <w:rsid w:val="00134D55"/>
    <w:rsid w:val="001605B9"/>
    <w:rsid w:val="00166206"/>
    <w:rsid w:val="00174302"/>
    <w:rsid w:val="00195D76"/>
    <w:rsid w:val="00195FE9"/>
    <w:rsid w:val="001A4C42"/>
    <w:rsid w:val="001A7420"/>
    <w:rsid w:val="001B41A9"/>
    <w:rsid w:val="001B5072"/>
    <w:rsid w:val="001B6637"/>
    <w:rsid w:val="001C21C3"/>
    <w:rsid w:val="001D02C2"/>
    <w:rsid w:val="001D55FA"/>
    <w:rsid w:val="001E2197"/>
    <w:rsid w:val="001F0C1D"/>
    <w:rsid w:val="001F1132"/>
    <w:rsid w:val="001F168B"/>
    <w:rsid w:val="00200BBF"/>
    <w:rsid w:val="00213EA6"/>
    <w:rsid w:val="0021575D"/>
    <w:rsid w:val="002162FE"/>
    <w:rsid w:val="002347A2"/>
    <w:rsid w:val="002675F0"/>
    <w:rsid w:val="002727DD"/>
    <w:rsid w:val="002A2C2C"/>
    <w:rsid w:val="002A30B3"/>
    <w:rsid w:val="002B11B9"/>
    <w:rsid w:val="002B6339"/>
    <w:rsid w:val="002E00EE"/>
    <w:rsid w:val="002E1C50"/>
    <w:rsid w:val="00301547"/>
    <w:rsid w:val="0030384C"/>
    <w:rsid w:val="003172DC"/>
    <w:rsid w:val="00325919"/>
    <w:rsid w:val="0035462D"/>
    <w:rsid w:val="003765B8"/>
    <w:rsid w:val="00383703"/>
    <w:rsid w:val="00390CEC"/>
    <w:rsid w:val="00391D40"/>
    <w:rsid w:val="003B09F4"/>
    <w:rsid w:val="003C3971"/>
    <w:rsid w:val="003D28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C76A5"/>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602AEA"/>
    <w:rsid w:val="00602D6B"/>
    <w:rsid w:val="00604AE5"/>
    <w:rsid w:val="006055C9"/>
    <w:rsid w:val="00614FDF"/>
    <w:rsid w:val="00621500"/>
    <w:rsid w:val="00627C5F"/>
    <w:rsid w:val="0063543D"/>
    <w:rsid w:val="00635D50"/>
    <w:rsid w:val="00635DF4"/>
    <w:rsid w:val="00637C52"/>
    <w:rsid w:val="00647114"/>
    <w:rsid w:val="00647117"/>
    <w:rsid w:val="006546F5"/>
    <w:rsid w:val="00662483"/>
    <w:rsid w:val="00672E5C"/>
    <w:rsid w:val="006A323F"/>
    <w:rsid w:val="006B30D0"/>
    <w:rsid w:val="006B3CEA"/>
    <w:rsid w:val="006B6724"/>
    <w:rsid w:val="006C3D95"/>
    <w:rsid w:val="006C6407"/>
    <w:rsid w:val="006C7D24"/>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548D"/>
    <w:rsid w:val="00774DA4"/>
    <w:rsid w:val="007805FF"/>
    <w:rsid w:val="00781F0F"/>
    <w:rsid w:val="0079323A"/>
    <w:rsid w:val="007944FC"/>
    <w:rsid w:val="007B455F"/>
    <w:rsid w:val="007B600E"/>
    <w:rsid w:val="007B74F7"/>
    <w:rsid w:val="007C16FB"/>
    <w:rsid w:val="007E3B6E"/>
    <w:rsid w:val="007F0F4A"/>
    <w:rsid w:val="007F7011"/>
    <w:rsid w:val="008028A4"/>
    <w:rsid w:val="00805ED2"/>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14808"/>
    <w:rsid w:val="00E16509"/>
    <w:rsid w:val="00E2245F"/>
    <w:rsid w:val="00E27BE7"/>
    <w:rsid w:val="00E301C0"/>
    <w:rsid w:val="00E36071"/>
    <w:rsid w:val="00E44582"/>
    <w:rsid w:val="00E53D31"/>
    <w:rsid w:val="00E6076A"/>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2778F"/>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190</Pages>
  <Words>46900</Words>
  <Characters>267331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48</cp:revision>
  <cp:lastPrinted>2019-02-25T14:05:00Z</cp:lastPrinted>
  <dcterms:created xsi:type="dcterms:W3CDTF">2023-09-25T09:30:00Z</dcterms:created>
  <dcterms:modified xsi:type="dcterms:W3CDTF">2025-09-18T04:36:00Z</dcterms:modified>
</cp:coreProperties>
</file>