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4EB27" w14:textId="77777777" w:rsidR="00EB007F" w:rsidRDefault="00EB007F" w:rsidP="001F5FEF">
      <w:pPr>
        <w:keepNext/>
      </w:pPr>
      <w:bookmarkStart w:id="0" w:name="_Toc146312807"/>
    </w:p>
    <w:p w14:paraId="66973962" w14:textId="4217C2B1" w:rsidR="00BF46E1" w:rsidRPr="0041528A" w:rsidRDefault="00BF46E1" w:rsidP="00391D40">
      <w:pPr>
        <w:pStyle w:val="Heading2"/>
      </w:pPr>
      <w:r w:rsidRPr="0041528A">
        <w:t>3.4</w:t>
      </w:r>
      <w:r w:rsidRPr="0041528A">
        <w:tab/>
        <w:t>Applicability table</w:t>
      </w:r>
      <w:bookmarkEnd w:id="0"/>
    </w:p>
    <w:p w14:paraId="52814615" w14:textId="77777777" w:rsidR="00BF46E1" w:rsidRPr="0041528A" w:rsidRDefault="00BF46E1" w:rsidP="00BF46E1">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2E2F6F5" w14:textId="77777777" w:rsidR="000236E6" w:rsidRDefault="000236E6" w:rsidP="000236E6">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0236E6" w:rsidRPr="00C30D6B" w14:paraId="14AA4B47" w14:textId="77777777" w:rsidTr="001A75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7828E33A" w14:textId="77777777" w:rsidR="000236E6" w:rsidRPr="00C30D6B" w:rsidRDefault="000236E6" w:rsidP="001A75DA">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53A21A2F"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0CD36F7E"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2668F643"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3BC38BD" w14:textId="757EEA09"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06D980AF"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612A5AC4"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0E8FCF4"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753CD7C2"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3A2E1361"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0236E6" w:rsidRPr="00C30D6B" w14:paraId="2F30E5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416B0DE" w14:textId="20E5491E" w:rsidR="000236E6" w:rsidRPr="00C30D6B" w:rsidRDefault="000236E6" w:rsidP="001A75DA">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58C18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AA1513B"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9B64A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16568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A5766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605A5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1B2F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333B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826A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09777B" w14:paraId="1190A70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1E2D620" w14:textId="1732C277" w:rsidR="000236E6" w:rsidRPr="00C30D6B" w:rsidRDefault="000236E6" w:rsidP="001A75DA">
            <w:pPr>
              <w:pStyle w:val="TAL"/>
            </w:pPr>
          </w:p>
        </w:tc>
        <w:tc>
          <w:tcPr>
            <w:tcW w:w="850" w:type="dxa"/>
            <w:tcBorders>
              <w:top w:val="single" w:sz="4" w:space="0" w:color="auto"/>
              <w:bottom w:val="single" w:sz="4" w:space="0" w:color="auto"/>
            </w:tcBorders>
            <w:shd w:val="clear" w:color="auto" w:fill="auto"/>
            <w:vAlign w:val="center"/>
          </w:tcPr>
          <w:p w14:paraId="763D27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232D84DA"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244E566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C561BB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3E71207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4F6E32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5E75F17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DBC497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6B5AB2F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09777B" w14:paraId="2654B20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5650777" w14:textId="77777777" w:rsidR="000236E6" w:rsidRPr="00C30D6B" w:rsidRDefault="000236E6" w:rsidP="001A75DA">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FDC62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4B9F0A8"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6C522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5E81F0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4FB09C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DB25CD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EA0D6F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B6364F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F24802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09777B" w14:paraId="47FA8C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A3EA54A" w14:textId="77777777" w:rsidR="000236E6" w:rsidRPr="00C30D6B" w:rsidRDefault="000236E6" w:rsidP="001A75DA">
            <w:pPr>
              <w:pStyle w:val="TAL"/>
            </w:pPr>
            <w:r w:rsidRPr="00C30D6B">
              <w:t> </w:t>
            </w:r>
          </w:p>
        </w:tc>
        <w:tc>
          <w:tcPr>
            <w:tcW w:w="850" w:type="dxa"/>
            <w:tcBorders>
              <w:top w:val="single" w:sz="4" w:space="0" w:color="auto"/>
              <w:bottom w:val="single" w:sz="4" w:space="0" w:color="auto"/>
            </w:tcBorders>
            <w:shd w:val="clear" w:color="auto" w:fill="auto"/>
          </w:tcPr>
          <w:p w14:paraId="7057CD30" w14:textId="115B1C69"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7367AB50"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6B24061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00A54B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761629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3E0F76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7248731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073DB3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7ADF77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C21C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1F8A41C" w14:textId="77777777" w:rsidR="000236E6" w:rsidRPr="00C30D6B" w:rsidRDefault="000236E6" w:rsidP="001A75DA">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BCA7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81372E"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122ED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9A498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A8C7B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79BC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B52E8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6B82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1D32F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FD4F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ABB46B6" w14:textId="77777777" w:rsidR="000236E6" w:rsidRPr="00C30D6B" w:rsidRDefault="000236E6" w:rsidP="001A75DA">
            <w:pPr>
              <w:pStyle w:val="TAL"/>
            </w:pPr>
            <w:r w:rsidRPr="00C30D6B">
              <w:t> </w:t>
            </w:r>
          </w:p>
        </w:tc>
        <w:tc>
          <w:tcPr>
            <w:tcW w:w="850" w:type="dxa"/>
            <w:tcBorders>
              <w:top w:val="single" w:sz="4" w:space="0" w:color="auto"/>
              <w:bottom w:val="single" w:sz="4" w:space="0" w:color="auto"/>
            </w:tcBorders>
            <w:shd w:val="clear" w:color="auto" w:fill="auto"/>
          </w:tcPr>
          <w:p w14:paraId="2D949719" w14:textId="6F5D9F1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387571E6"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0C9F5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5848A2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75806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5A652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76D88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6BE6D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1B146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8388A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8D131BB" w14:textId="77777777" w:rsidR="000236E6" w:rsidRPr="00C30D6B" w:rsidRDefault="000236E6" w:rsidP="001A75DA">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C6D81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01803D5"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457F5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627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820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56B5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48D3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9BB91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BBC7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EC41DB" w14:paraId="25DA0073" w14:textId="77777777" w:rsidTr="001A75DA">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61D3571" w14:textId="77777777" w:rsidR="000236E6" w:rsidRPr="00EC41DB" w:rsidRDefault="000236E6" w:rsidP="001A75DA">
            <w:pPr>
              <w:pStyle w:val="TAC"/>
              <w:jc w:val="left"/>
            </w:pPr>
          </w:p>
        </w:tc>
        <w:tc>
          <w:tcPr>
            <w:tcW w:w="850" w:type="dxa"/>
            <w:tcBorders>
              <w:top w:val="single" w:sz="4" w:space="0" w:color="auto"/>
              <w:left w:val="single" w:sz="4" w:space="0" w:color="auto"/>
            </w:tcBorders>
            <w:shd w:val="clear" w:color="auto" w:fill="auto"/>
          </w:tcPr>
          <w:p w14:paraId="09982FA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2E69005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Unpacked</w:t>
            </w:r>
          </w:p>
        </w:tc>
        <w:tc>
          <w:tcPr>
            <w:tcW w:w="673" w:type="dxa"/>
            <w:tcBorders>
              <w:top w:val="single" w:sz="4" w:space="0" w:color="auto"/>
            </w:tcBorders>
            <w:shd w:val="clear" w:color="auto" w:fill="auto"/>
          </w:tcPr>
          <w:p w14:paraId="0D3E1DC9"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23097340"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3C971FD0"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0CAC45EF"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48038D5B"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4B52CA5A"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4229C6EC"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7C1189C"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DA5091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500535"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3E49C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445095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Screen busy</w:t>
            </w:r>
          </w:p>
        </w:tc>
        <w:tc>
          <w:tcPr>
            <w:tcW w:w="673" w:type="dxa"/>
            <w:shd w:val="clear" w:color="auto" w:fill="auto"/>
          </w:tcPr>
          <w:p w14:paraId="62927B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8904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48C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C8B22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0C4C7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1B17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253A6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2A73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DE9E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5AB59C"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5F5FE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19205D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high priority</w:t>
            </w:r>
          </w:p>
        </w:tc>
        <w:tc>
          <w:tcPr>
            <w:tcW w:w="673" w:type="dxa"/>
            <w:shd w:val="clear" w:color="auto" w:fill="auto"/>
          </w:tcPr>
          <w:p w14:paraId="09BDCE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19524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94F4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A68E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5038D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5033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3D5FE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A21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728C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7E031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B48AE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E48BF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Packed</w:t>
            </w:r>
          </w:p>
        </w:tc>
        <w:tc>
          <w:tcPr>
            <w:tcW w:w="673" w:type="dxa"/>
            <w:shd w:val="clear" w:color="auto" w:fill="auto"/>
          </w:tcPr>
          <w:p w14:paraId="17EC0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5CA1B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817E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3DE6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5F7A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972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E380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CB04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B6A1B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73674C"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0A4EBE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09F3EF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clear after delay</w:t>
            </w:r>
          </w:p>
        </w:tc>
        <w:tc>
          <w:tcPr>
            <w:tcW w:w="673" w:type="dxa"/>
            <w:shd w:val="clear" w:color="auto" w:fill="auto"/>
          </w:tcPr>
          <w:p w14:paraId="6E2E05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69C83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776F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9ED6F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4CBA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A9C7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34BA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909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D5F08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B693F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756A1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418DDF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7AC32C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9D7A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6799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1872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8363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29EB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D5A2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9EB6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6BE09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9C39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05129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34A7B1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USIM session</w:t>
            </w:r>
          </w:p>
        </w:tc>
        <w:tc>
          <w:tcPr>
            <w:tcW w:w="673" w:type="dxa"/>
            <w:shd w:val="clear" w:color="auto" w:fill="auto"/>
          </w:tcPr>
          <w:p w14:paraId="2044BE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53B6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9053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1EA2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D94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EC10C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0A9A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D797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ECE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DF7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FA49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94A58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99EF2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shd w:val="clear" w:color="auto" w:fill="auto"/>
          </w:tcPr>
          <w:p w14:paraId="71C062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7C95A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40CD3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2C7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232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1E24C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1AE9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8A12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0022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53990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562C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3476B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F56FB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ECB7C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7F6782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Command not understood by ME</w:t>
            </w:r>
          </w:p>
        </w:tc>
        <w:tc>
          <w:tcPr>
            <w:tcW w:w="673" w:type="dxa"/>
            <w:shd w:val="clear" w:color="auto" w:fill="auto"/>
          </w:tcPr>
          <w:p w14:paraId="41165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01C3F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B396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297F5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ABECB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8D7B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2B811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7C7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2594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BA530B"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610B8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A8952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133F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2C3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54D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0FD1C4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79D7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65CAA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C0BE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5EB4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2E6E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33EEB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EE2C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77753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C5D5D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3A971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268341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Extension Text</w:t>
            </w:r>
          </w:p>
        </w:tc>
        <w:tc>
          <w:tcPr>
            <w:tcW w:w="673" w:type="dxa"/>
            <w:shd w:val="clear" w:color="auto" w:fill="auto"/>
          </w:tcPr>
          <w:p w14:paraId="1470AC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9327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5EB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E896E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95B5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E.1/16 AND</w:t>
            </w:r>
          </w:p>
          <w:p w14:paraId="2173D4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3A5AD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5FBF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204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8F767A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D9F92B"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038A7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38904A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129385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06CBB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65C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AD15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B8A4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41F67F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7BD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1EA2E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138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D3ACF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50890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AA58F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2C7A48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sustained text</w:t>
            </w:r>
          </w:p>
        </w:tc>
        <w:tc>
          <w:tcPr>
            <w:tcW w:w="673" w:type="dxa"/>
            <w:shd w:val="clear" w:color="auto" w:fill="auto"/>
          </w:tcPr>
          <w:p w14:paraId="6A405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6954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E59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D145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F6A5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42E33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0B828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A9181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B2630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20E3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B3E1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3DF3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9F12C3"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6A9FA1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0913C7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56E5FB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FB2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681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26A15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AC940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15AB02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5C83F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2ECE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BAE2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8CD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5836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3513B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A17B03"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29F8D4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F50F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9624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545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59B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053B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99F0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AB6F5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7F92A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2CCF20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1A9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109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81FE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0FA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4C35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615BFA"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081253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5.1, 5.3</w:t>
            </w:r>
          </w:p>
        </w:tc>
        <w:tc>
          <w:tcPr>
            <w:tcW w:w="2494" w:type="dxa"/>
            <w:shd w:val="clear" w:color="auto" w:fill="auto"/>
          </w:tcPr>
          <w:p w14:paraId="4209BD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0AC2EF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7B7F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E410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r w:rsidRPr="00C30D6B">
              <w:br/>
              <w:t>C177</w:t>
            </w:r>
          </w:p>
        </w:tc>
        <w:tc>
          <w:tcPr>
            <w:tcW w:w="1020" w:type="dxa"/>
            <w:shd w:val="clear" w:color="auto" w:fill="auto"/>
          </w:tcPr>
          <w:p w14:paraId="3F60B8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C8975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0741C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166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4BE9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38F2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BD54D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56C65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6A88E9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217BFA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C39C6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922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r w:rsidRPr="00C30D6B">
              <w:br/>
              <w:t>C177</w:t>
            </w:r>
          </w:p>
        </w:tc>
        <w:tc>
          <w:tcPr>
            <w:tcW w:w="1020" w:type="dxa"/>
            <w:shd w:val="clear" w:color="auto" w:fill="auto"/>
          </w:tcPr>
          <w:p w14:paraId="64A27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6DDA9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0BED2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A611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FEA6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0122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B1363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878EC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721DE6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00102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96F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CA1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r w:rsidRPr="00C30D6B">
              <w:br/>
              <w:t>C177</w:t>
            </w:r>
          </w:p>
        </w:tc>
        <w:tc>
          <w:tcPr>
            <w:tcW w:w="1020" w:type="dxa"/>
            <w:shd w:val="clear" w:color="auto" w:fill="auto"/>
          </w:tcPr>
          <w:p w14:paraId="2C6C7F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953FB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5EFE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FF0C5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D5FF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B0A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751D7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909644"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CE17C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018282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06CA43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189DE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E25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C126 AND</w:t>
            </w:r>
          </w:p>
          <w:p w14:paraId="6FB62B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AA97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1DBF9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F086B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E.1/137 AND</w:t>
            </w:r>
          </w:p>
          <w:p w14:paraId="40FEBB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7602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4C9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C970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8B7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F753D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F7D9C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06BBE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shd w:val="clear" w:color="auto" w:fill="auto"/>
          </w:tcPr>
          <w:p w14:paraId="508782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9A844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66F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0C4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403B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ED8F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5824A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2686E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B6E4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CFC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AB0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0F8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1FA1E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C5CC85"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243BC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shd w:val="clear" w:color="auto" w:fill="auto"/>
          </w:tcPr>
          <w:p w14:paraId="6BA128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20A4F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4B9E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92A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7837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8F90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A3E6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BD224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7BD97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5BC4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E96D1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E017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C38C3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767A0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3335F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shd w:val="clear" w:color="auto" w:fill="auto"/>
          </w:tcPr>
          <w:p w14:paraId="34D3D0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CEBA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68859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DE0A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C4A33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59569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00C26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D2BBC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1E5B9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5172B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4E1F3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44D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76504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A951BD"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72B1A7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shd w:val="clear" w:color="auto" w:fill="auto"/>
          </w:tcPr>
          <w:p w14:paraId="247CB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605C2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AB4C1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74F8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966B8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4C9A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6829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BB2DB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9C0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84BCF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F645D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8588F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89255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F0F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1B93A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6AEA43"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5A9D5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shd w:val="clear" w:color="auto" w:fill="auto"/>
          </w:tcPr>
          <w:p w14:paraId="6F5E01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small font size</w:t>
            </w:r>
          </w:p>
        </w:tc>
        <w:tc>
          <w:tcPr>
            <w:tcW w:w="673" w:type="dxa"/>
            <w:shd w:val="clear" w:color="auto" w:fill="auto"/>
          </w:tcPr>
          <w:p w14:paraId="047F84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F8EC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851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E79FC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8C5F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EE29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4FFC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39B20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131BF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C878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5E810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2D240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0857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8AEFB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D4AC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229D8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shd w:val="clear" w:color="auto" w:fill="auto"/>
          </w:tcPr>
          <w:p w14:paraId="6A60D9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08FE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CBBAA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8289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8D069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E5CD8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AF6C9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8AF65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E5CA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98355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E80E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E6C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B231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EF97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A9C35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1BC594"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677A7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8.7</w:t>
            </w:r>
          </w:p>
        </w:tc>
        <w:tc>
          <w:tcPr>
            <w:tcW w:w="2494" w:type="dxa"/>
            <w:shd w:val="clear" w:color="auto" w:fill="auto"/>
          </w:tcPr>
          <w:p w14:paraId="5753F6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B1ED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9675F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BD66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61F7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0E339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82C3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444A4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63B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ED9B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 E.1/110</w:t>
            </w:r>
          </w:p>
        </w:tc>
        <w:tc>
          <w:tcPr>
            <w:tcW w:w="1077" w:type="dxa"/>
            <w:shd w:val="clear" w:color="auto" w:fill="auto"/>
          </w:tcPr>
          <w:p w14:paraId="1A61D4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62BC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B89E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F5B55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C8BB8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60D03E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8.8</w:t>
            </w:r>
          </w:p>
        </w:tc>
        <w:tc>
          <w:tcPr>
            <w:tcW w:w="2494" w:type="dxa"/>
            <w:shd w:val="clear" w:color="auto" w:fill="auto"/>
          </w:tcPr>
          <w:p w14:paraId="300367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0DA08B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32353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357C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7FEBA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361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F6A9B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7E8D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81AF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F3E5C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 E.1/110</w:t>
            </w:r>
          </w:p>
        </w:tc>
        <w:tc>
          <w:tcPr>
            <w:tcW w:w="1077" w:type="dxa"/>
            <w:shd w:val="clear" w:color="auto" w:fill="auto"/>
          </w:tcPr>
          <w:p w14:paraId="766948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002C6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8AF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997049" w14:textId="77777777" w:rsidTr="001A75DA">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D9D7DD"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93B2F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8.9</w:t>
            </w:r>
          </w:p>
        </w:tc>
        <w:tc>
          <w:tcPr>
            <w:tcW w:w="2494" w:type="dxa"/>
            <w:shd w:val="clear" w:color="auto" w:fill="auto"/>
          </w:tcPr>
          <w:p w14:paraId="4EA952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0D6E6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645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D02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ADD5D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4864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947C1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40DD2A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FC147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E6D1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60B4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A214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B310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8E27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A1B8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757CA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D3D09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8.10</w:t>
            </w:r>
          </w:p>
        </w:tc>
        <w:tc>
          <w:tcPr>
            <w:tcW w:w="2494" w:type="dxa"/>
            <w:shd w:val="clear" w:color="auto" w:fill="auto"/>
          </w:tcPr>
          <w:p w14:paraId="69925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2F2235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E724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E3E6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F0600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43B8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B662C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9B65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315FF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4DFD7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1184A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EEA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ED062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6B12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3AB9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1CA1F5"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1D7DF2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03C138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26AF41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7CA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44F914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A2F5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0B0E9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DF4B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307D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599B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D7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58507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E2C031"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5EF40B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5B46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A3F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13F98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D39B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3EFF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7BE2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410F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91BE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DDAEC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2B028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03C2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6297E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12A796"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0BB409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14E0FF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16C372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3118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3363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019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11FDC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E62E4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F20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AA3E6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C755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DF7F3C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D785A8"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472F72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24A2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2C6F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DACB3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615B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2F475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7456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D0D2A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D2EDD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E7C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D3DF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6244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EC41DB" w14:paraId="5CA291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8B99961" w14:textId="77777777" w:rsidR="000236E6" w:rsidRPr="00EC41DB" w:rsidRDefault="000236E6" w:rsidP="001A75DA">
            <w:pPr>
              <w:pStyle w:val="TAL"/>
            </w:pPr>
            <w:r w:rsidRPr="00EC41DB">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33DFF1E"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C711CC8"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A69FA4C"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EB4270D"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04AF7DC"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13A079"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6FFE4A7"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1F391F6"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338C85"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C3AEF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3B1C488"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35CD8F9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2A0B5D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prompt unpacked</w:t>
            </w:r>
          </w:p>
        </w:tc>
        <w:tc>
          <w:tcPr>
            <w:tcW w:w="673" w:type="dxa"/>
            <w:tcBorders>
              <w:top w:val="single" w:sz="4" w:space="0" w:color="auto"/>
            </w:tcBorders>
            <w:shd w:val="clear" w:color="auto" w:fill="auto"/>
          </w:tcPr>
          <w:p w14:paraId="11161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17CDF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5399E9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2A11D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4" w:space="0" w:color="auto"/>
            </w:tcBorders>
            <w:shd w:val="clear" w:color="auto" w:fill="auto"/>
          </w:tcPr>
          <w:p w14:paraId="0A0558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A128D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C5AB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E591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tcBorders>
            <w:shd w:val="clear" w:color="auto" w:fill="auto"/>
            <w:vAlign w:val="center"/>
          </w:tcPr>
          <w:p w14:paraId="2B8CEB5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tcBorders>
            <w:shd w:val="clear" w:color="auto" w:fill="auto"/>
            <w:vAlign w:val="center"/>
          </w:tcPr>
          <w:p w14:paraId="582CDD8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189D0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BFAB7A9"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6496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29F635B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prompt packed</w:t>
            </w:r>
          </w:p>
        </w:tc>
        <w:tc>
          <w:tcPr>
            <w:tcW w:w="673" w:type="dxa"/>
            <w:shd w:val="clear" w:color="auto" w:fill="auto"/>
          </w:tcPr>
          <w:p w14:paraId="657825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461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ACE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9669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08C9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BC86E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3D2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D33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207201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668121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909AD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53150"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B11A3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4EC6C6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3AC25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AA9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6C37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AA1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5A5F9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B673B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25FDA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25DB8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06E306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435B1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9CF1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346CB21"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DEB9B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42A69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0CD869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5C3D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B1A9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BF9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245F8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53E4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A65D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01F8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4399C9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13A38A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D0AC9A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F54514"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867D0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21BB8B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 alphabet</w:t>
            </w:r>
          </w:p>
        </w:tc>
        <w:tc>
          <w:tcPr>
            <w:tcW w:w="673" w:type="dxa"/>
            <w:shd w:val="clear" w:color="auto" w:fill="auto"/>
          </w:tcPr>
          <w:p w14:paraId="32E1A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60061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9D4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04A7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8A6A0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B630C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1ED94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591A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F4FBAD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0BF116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D2123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E5BD9E"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A81C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0D5E47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74F21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52B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8FD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B50AF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17279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 E.1/110 AND</w:t>
            </w:r>
          </w:p>
          <w:p w14:paraId="3FAC9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E81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11A5BB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B3D63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760A0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6D8B5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487E69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7CA71C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320EA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789D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0672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C120 AND</w:t>
            </w:r>
          </w:p>
          <w:p w14:paraId="356541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8AA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13B2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 E.1/110 AND</w:t>
            </w:r>
          </w:p>
          <w:p w14:paraId="70ADFE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E011D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BCEB4B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F7E0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B4BC0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FEF87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08E94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28E946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838C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B736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AD4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7A6DE4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F0C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445B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EEA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BCFC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854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F883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ED11B3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70E51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C50DE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28845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6A31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shd w:val="clear" w:color="auto" w:fill="auto"/>
          </w:tcPr>
          <w:p w14:paraId="11EEA7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Long text up to 70 chars in Cyrillic</w:t>
            </w:r>
          </w:p>
        </w:tc>
        <w:tc>
          <w:tcPr>
            <w:tcW w:w="673" w:type="dxa"/>
            <w:shd w:val="clear" w:color="auto" w:fill="auto"/>
          </w:tcPr>
          <w:p w14:paraId="0B8F68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A4D3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5BEC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46993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F8AE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F7641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6C0D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EBAD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15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607F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AAABE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4F829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F10FB0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4F37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87C7C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0AB9D4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1614E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A4900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A35A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C105 AND</w:t>
            </w:r>
          </w:p>
          <w:p w14:paraId="1EDE48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097F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09F42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8D40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94E3B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3D1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0E01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F4FD4A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49E7C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D9752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7A8D8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D94AC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7BB984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"Yes/No" response</w:t>
            </w:r>
          </w:p>
        </w:tc>
        <w:tc>
          <w:tcPr>
            <w:tcW w:w="673" w:type="dxa"/>
            <w:shd w:val="clear" w:color="auto" w:fill="auto"/>
          </w:tcPr>
          <w:p w14:paraId="172AE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77DB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3E2C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2CFE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1B7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1E3AB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E.1/60 AND</w:t>
            </w:r>
          </w:p>
          <w:p w14:paraId="264557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2EA9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31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2D78C9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2395C5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96F80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4A0E6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1187C4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1364C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1D0D89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6B6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FCE1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4A59CD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22241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72DE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67603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7F68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AD396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238B0C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3E2A8B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A4CA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99BB3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5AF7A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77F4CA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050760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1801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04B5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32A147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4591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7EDB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4E7A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F61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A504A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53B0BA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539BA1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D7AA7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F3381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BBC4F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22339CD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114E2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4B1F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F472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39CDD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6CD1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1ABD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8B4C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5219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DA928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D7DF1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3A35ED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02809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878F5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C941C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091772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638A1A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44273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9D3F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C126 AND</w:t>
            </w:r>
          </w:p>
          <w:p w14:paraId="3EA2C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56A5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B1FA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85CCF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E.1/140 AND</w:t>
            </w:r>
          </w:p>
          <w:p w14:paraId="4B8B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D3D4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30B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12BD8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1A5B2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40CC6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EE9F1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5B125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shd w:val="clear" w:color="auto" w:fill="auto"/>
          </w:tcPr>
          <w:p w14:paraId="73DCB1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4A110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1F3A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B1FC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33F2A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4A1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9ADC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A7A02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5B1DC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369B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C58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B6C8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432BE0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B01B1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BE34A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27373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07D63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shd w:val="clear" w:color="auto" w:fill="auto"/>
          </w:tcPr>
          <w:p w14:paraId="555303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6CAACE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AF4E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603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C4CF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08AF4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DD59C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6EC04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778DD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12E051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A5E5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5C27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75AAA9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C50970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66C054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F7513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3F3CE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shd w:val="clear" w:color="auto" w:fill="auto"/>
          </w:tcPr>
          <w:p w14:paraId="2B339F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67EF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106F9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AA2B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325C5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C176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9BF3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6C1E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069C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3BDC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19686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6A406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DA3525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9A604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18577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913DA0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9EFDF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shd w:val="clear" w:color="auto" w:fill="auto"/>
          </w:tcPr>
          <w:p w14:paraId="438240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76F90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9779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14D7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38A55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CF46D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1BD8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F4F45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F21AD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09F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BAB8F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FA068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7C73E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BD90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0613E8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A8D87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A47DC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45047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AC858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shd w:val="clear" w:color="auto" w:fill="auto"/>
          </w:tcPr>
          <w:p w14:paraId="52FF38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en-GB"/>
              </w:rPr>
            </w:pPr>
            <w:r w:rsidRPr="00C30D6B">
              <w:t>Text attribute – small font size</w:t>
            </w:r>
          </w:p>
        </w:tc>
        <w:tc>
          <w:tcPr>
            <w:tcW w:w="673" w:type="dxa"/>
            <w:shd w:val="clear" w:color="auto" w:fill="auto"/>
          </w:tcPr>
          <w:p w14:paraId="242825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32CC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E5DE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89EB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C60B3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4DF22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F3E76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A63A4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BA11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E1035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ED64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D965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CC4A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10DA4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192DD7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2BC8F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DE322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436F5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shd w:val="clear" w:color="auto" w:fill="auto"/>
          </w:tcPr>
          <w:p w14:paraId="1B82BD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01B77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9F2D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A4F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AE35C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F6671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2C4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5E6C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06852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E.1/221 AND</w:t>
            </w:r>
          </w:p>
          <w:p w14:paraId="2D43E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1846A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FF0DE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A70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0AA480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F9A6F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02790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181C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E6D0A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shd w:val="clear" w:color="auto" w:fill="auto"/>
          </w:tcPr>
          <w:p w14:paraId="48484F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90CBD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C318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8E0C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7848B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2E618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36DA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3566C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592E1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7EE8FE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4B7AF4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7033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290DA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A142A5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A85DE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43ABED"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DE9A8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DBBA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shd w:val="clear" w:color="auto" w:fill="auto"/>
          </w:tcPr>
          <w:p w14:paraId="1E9C6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71303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269D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9AE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CEEC8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97F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7D0D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F7F7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7749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6EEB5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48BF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9038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CF29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176379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4027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0F33D7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2795B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FA84A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shd w:val="clear" w:color="auto" w:fill="auto"/>
          </w:tcPr>
          <w:p w14:paraId="26337E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strikethough on</w:t>
            </w:r>
          </w:p>
        </w:tc>
        <w:tc>
          <w:tcPr>
            <w:tcW w:w="673" w:type="dxa"/>
            <w:shd w:val="clear" w:color="auto" w:fill="auto"/>
          </w:tcPr>
          <w:p w14:paraId="2096B3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06AB5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D1E3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71AD5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B6B4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CC3D6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F983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22E2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3EAEE7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F1C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44F5A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5BEE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8D59D2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5FB337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6D3D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88FBC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82FF8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shd w:val="clear" w:color="auto" w:fill="auto"/>
          </w:tcPr>
          <w:p w14:paraId="635A66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1E196F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E672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C03E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12F4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3E8762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AD405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D4D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B99E8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8B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58807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2813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8F5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043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EAA8A0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F7D593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0DAFA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07476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A4AC53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317C62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BCBCC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45FAA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52ED8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2C73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163BF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ABF9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27AEC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E193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8DBD29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2A2BB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52B1E8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BC5C1E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CAC65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AC9AA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B6D6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555D5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FAF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E5B67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AD3D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8275A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8DAD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F7CC4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0964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0BEB1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EBF3BF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96CFC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88373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3F545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293A7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10.2</w:t>
            </w:r>
          </w:p>
        </w:tc>
        <w:tc>
          <w:tcPr>
            <w:tcW w:w="2494" w:type="dxa"/>
            <w:vMerge w:val="restart"/>
            <w:shd w:val="clear" w:color="auto" w:fill="auto"/>
          </w:tcPr>
          <w:p w14:paraId="358843C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 Long text up to 70 chars</w:t>
            </w:r>
          </w:p>
        </w:tc>
        <w:tc>
          <w:tcPr>
            <w:tcW w:w="673" w:type="dxa"/>
            <w:shd w:val="clear" w:color="auto" w:fill="auto"/>
          </w:tcPr>
          <w:p w14:paraId="479CC4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1C8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6783E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036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2A306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32F0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32B4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A49D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E1180D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088507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DA473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F7497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AC954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8AC8A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545D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9FE1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A97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D0C32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F3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791F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6BFA2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B808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F298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DADE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59BF0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691D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8D960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F8866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1490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5916FB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Chinese</w:t>
            </w:r>
          </w:p>
        </w:tc>
        <w:tc>
          <w:tcPr>
            <w:tcW w:w="673" w:type="dxa"/>
            <w:shd w:val="clear" w:color="auto" w:fill="auto"/>
          </w:tcPr>
          <w:p w14:paraId="61BDD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C2B0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A0ADA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75E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0592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734EE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A64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D77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92606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2E6BC7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F8E3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53045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9DB3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7384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BBC5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895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C18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C142 AND</w:t>
            </w:r>
          </w:p>
          <w:p w14:paraId="2665B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7A2A8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6255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2B5B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104AB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E920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388E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063C841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A40FA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B848C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1D4F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59489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12.1</w:t>
            </w:r>
          </w:p>
        </w:tc>
        <w:tc>
          <w:tcPr>
            <w:tcW w:w="2494" w:type="dxa"/>
            <w:vMerge w:val="restart"/>
            <w:shd w:val="clear" w:color="auto" w:fill="auto"/>
          </w:tcPr>
          <w:p w14:paraId="3E5FAE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77B2CB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13155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CA072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5F55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E6554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06426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D1A35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756B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B9AE9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E6B0AA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91C42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1F14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4E727D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94EE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9A19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C293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9BB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497F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596A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778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80674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AAA8B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A6E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265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F08E51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349641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56F6C2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1F31C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7C4C9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vMerge w:val="restart"/>
            <w:shd w:val="clear" w:color="auto" w:fill="auto"/>
          </w:tcPr>
          <w:p w14:paraId="637E8D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 Long text up to 70 chars</w:t>
            </w:r>
          </w:p>
        </w:tc>
        <w:tc>
          <w:tcPr>
            <w:tcW w:w="673" w:type="dxa"/>
            <w:shd w:val="clear" w:color="auto" w:fill="auto"/>
          </w:tcPr>
          <w:p w14:paraId="090CE8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4BF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027B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BEA7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6269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1EE29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8B121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5BBC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06C56C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74AA38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0A8C9D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94B0F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1954DD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CDC9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CBA1C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DFC6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D2C4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21BA2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DB5AD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DBEF8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24A14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F002A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7A4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96D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FFE720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F68C05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7D0CA1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5401F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2FDC37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13.1</w:t>
            </w:r>
          </w:p>
        </w:tc>
        <w:tc>
          <w:tcPr>
            <w:tcW w:w="2494" w:type="dxa"/>
            <w:vMerge w:val="restart"/>
            <w:shd w:val="clear" w:color="auto" w:fill="auto"/>
          </w:tcPr>
          <w:p w14:paraId="2E5849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Katakana</w:t>
            </w:r>
          </w:p>
        </w:tc>
        <w:tc>
          <w:tcPr>
            <w:tcW w:w="673" w:type="dxa"/>
            <w:shd w:val="clear" w:color="auto" w:fill="auto"/>
          </w:tcPr>
          <w:p w14:paraId="0C036F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D729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B529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1BF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EDD3A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48262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F4C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EBB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36DA57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072310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29EF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E6A72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EA8781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013BEC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08BC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CF93A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4D6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C144 AND</w:t>
            </w:r>
          </w:p>
          <w:p w14:paraId="7523A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48F58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A4D04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7B3D1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087B5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451A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90D5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30AA094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632E93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720FA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FF6C704" w14:textId="77777777" w:rsidR="000236E6" w:rsidRPr="0009777B" w:rsidRDefault="000236E6" w:rsidP="001A75DA">
            <w:pPr>
              <w:pStyle w:val="TAL"/>
            </w:pPr>
            <w:r w:rsidRPr="0009777B">
              <w:t>27.22.4.3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93DA6C5"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337D87" w14:textId="75AC2E7B"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GET INPUT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6373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1432B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8E4AD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7D023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6FADD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0FFD4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8FDD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36DD65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47245CA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5903F7A4"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08404186"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input unpacked</w:t>
            </w:r>
          </w:p>
        </w:tc>
        <w:tc>
          <w:tcPr>
            <w:tcW w:w="673" w:type="dxa"/>
            <w:tcBorders>
              <w:top w:val="single" w:sz="4" w:space="0" w:color="auto"/>
            </w:tcBorders>
            <w:shd w:val="clear" w:color="auto" w:fill="auto"/>
          </w:tcPr>
          <w:p w14:paraId="241E573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tcBorders>
            <w:shd w:val="clear" w:color="auto" w:fill="auto"/>
          </w:tcPr>
          <w:p w14:paraId="3B04D94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440F919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4522FA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Borders>
              <w:top w:val="single" w:sz="4" w:space="0" w:color="auto"/>
            </w:tcBorders>
            <w:shd w:val="clear" w:color="auto" w:fill="auto"/>
          </w:tcPr>
          <w:p w14:paraId="7FFB81B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EAC5E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5AFCC6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Borders>
              <w:top w:val="single" w:sz="4" w:space="0" w:color="auto"/>
            </w:tcBorders>
            <w:shd w:val="clear" w:color="auto" w:fill="auto"/>
          </w:tcPr>
          <w:p w14:paraId="24422E1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tcBorders>
            <w:shd w:val="clear" w:color="auto" w:fill="auto"/>
            <w:vAlign w:val="center"/>
          </w:tcPr>
          <w:p w14:paraId="19EE0C0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5C5152A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644071F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842C7D"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7AB98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0D0129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input packed</w:t>
            </w:r>
          </w:p>
        </w:tc>
        <w:tc>
          <w:tcPr>
            <w:tcW w:w="673" w:type="dxa"/>
            <w:shd w:val="clear" w:color="auto" w:fill="auto"/>
          </w:tcPr>
          <w:p w14:paraId="00A723D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715B4F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CCF9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009B9D1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CE599A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F45C47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28F475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DB00E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61C91B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0EEA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922B2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617F88"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26633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shd w:val="clear" w:color="auto" w:fill="auto"/>
          </w:tcPr>
          <w:p w14:paraId="75D6D2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digits only</w:t>
            </w:r>
          </w:p>
        </w:tc>
        <w:tc>
          <w:tcPr>
            <w:tcW w:w="673" w:type="dxa"/>
            <w:shd w:val="clear" w:color="auto" w:fill="auto"/>
          </w:tcPr>
          <w:p w14:paraId="4D48B38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91D077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B3E82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5DEC3B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E07144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0A0D41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4F60F7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EBCF5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229710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AE0B23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33B42A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293E6D"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04CE3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0C9CB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 alphabet</w:t>
            </w:r>
          </w:p>
        </w:tc>
        <w:tc>
          <w:tcPr>
            <w:tcW w:w="673" w:type="dxa"/>
            <w:shd w:val="clear" w:color="auto" w:fill="auto"/>
          </w:tcPr>
          <w:p w14:paraId="0891321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453C4DF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8B9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93C89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269E28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24D23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6A1CBD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281606F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016285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D16800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D9879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79930F"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A0B60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17CF6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hidden input</w:t>
            </w:r>
          </w:p>
        </w:tc>
        <w:tc>
          <w:tcPr>
            <w:tcW w:w="673" w:type="dxa"/>
            <w:shd w:val="clear" w:color="auto" w:fill="auto"/>
          </w:tcPr>
          <w:p w14:paraId="120F2BD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B12131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739C2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13B01A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FBB29F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A4537A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C74E7F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BF306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554A89C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9516C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D93A9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6A06D2"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794B1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E6D6E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min / max acceptable length</w:t>
            </w:r>
          </w:p>
        </w:tc>
        <w:tc>
          <w:tcPr>
            <w:tcW w:w="673" w:type="dxa"/>
            <w:shd w:val="clear" w:color="auto" w:fill="auto"/>
          </w:tcPr>
          <w:p w14:paraId="5730637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665B3F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B5C0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5A2252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87904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5A770A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39A106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874602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399104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13684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D5232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E256A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A230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1DA731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322E9F1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419983A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5D73A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512A34B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5B353E0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4995B7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A561A8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44384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D401BB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73175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92509F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797AC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06810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73560F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47AEC47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16B374A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8DF9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4AB66D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5386F02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AB7C0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65B927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20EC19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B266A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D22D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A19FDD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FBDCA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54D25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shd w:val="clear" w:color="auto" w:fill="auto"/>
          </w:tcPr>
          <w:p w14:paraId="1B9F8F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Prompt text up to 160 bytes</w:t>
            </w:r>
          </w:p>
        </w:tc>
        <w:tc>
          <w:tcPr>
            <w:tcW w:w="673" w:type="dxa"/>
            <w:shd w:val="clear" w:color="auto" w:fill="auto"/>
          </w:tcPr>
          <w:p w14:paraId="5351AB4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F245A9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B5567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7C2B87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42BB7F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C3E9AC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8C3FE9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20B835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EBB2E5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EDE2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82A1C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2CE6D2"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9FD0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410D5E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 default alphabet, ME to echo text, packing not required</w:t>
            </w:r>
          </w:p>
        </w:tc>
        <w:tc>
          <w:tcPr>
            <w:tcW w:w="673" w:type="dxa"/>
            <w:shd w:val="clear" w:color="auto" w:fill="auto"/>
          </w:tcPr>
          <w:p w14:paraId="38F670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614BE9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57BC8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8E8101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19BEDB3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9EB922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D53F5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8FB6D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0A1E12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D47D7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28858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9D08B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63A1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shd w:val="clear" w:color="auto" w:fill="auto"/>
          </w:tcPr>
          <w:p w14:paraId="724703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Null length for the text string</w:t>
            </w:r>
          </w:p>
        </w:tc>
        <w:tc>
          <w:tcPr>
            <w:tcW w:w="673" w:type="dxa"/>
            <w:shd w:val="clear" w:color="auto" w:fill="auto"/>
          </w:tcPr>
          <w:p w14:paraId="296A4E2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E45174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9B6C0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48BB24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E439CD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2E3F94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EDE321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D338EE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DFD9D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7F5FB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1A83B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BB293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E2807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0AEFD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447E5E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54B2D3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11E16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C120 AND</w:t>
            </w:r>
          </w:p>
          <w:p w14:paraId="2901319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DD758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397A458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2C9001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4153B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DA6480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F261D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587C6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92CA2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EF3DB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1E77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3.1, 3.2</w:t>
            </w:r>
          </w:p>
        </w:tc>
        <w:tc>
          <w:tcPr>
            <w:tcW w:w="2494" w:type="dxa"/>
            <w:shd w:val="clear" w:color="auto" w:fill="auto"/>
          </w:tcPr>
          <w:p w14:paraId="41D99A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54030FD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148283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F5863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C118 AND</w:t>
            </w:r>
          </w:p>
          <w:p w14:paraId="7F2A84C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D34CB4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0D67BF9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02E827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734FCAF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7299D3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2808DF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8D2E77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05A23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E3B1E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5080B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B65EF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60965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037141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ADDB51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77E1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C105 AND</w:t>
            </w:r>
          </w:p>
          <w:p w14:paraId="10096E8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4E20AC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7EC571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7AF886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2411B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5DF47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D69D3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5159620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13734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8A3929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AB55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90BFE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5.1, 5.2</w:t>
            </w:r>
          </w:p>
        </w:tc>
        <w:tc>
          <w:tcPr>
            <w:tcW w:w="2494" w:type="dxa"/>
            <w:shd w:val="clear" w:color="auto" w:fill="auto"/>
          </w:tcPr>
          <w:p w14:paraId="7C3DFE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default text for the input</w:t>
            </w:r>
          </w:p>
        </w:tc>
        <w:tc>
          <w:tcPr>
            <w:tcW w:w="673" w:type="dxa"/>
            <w:shd w:val="clear" w:color="auto" w:fill="auto"/>
          </w:tcPr>
          <w:p w14:paraId="716C166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AA4A69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96DC3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B8B3E7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17E91BD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4DE36E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BEC814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B27457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CA108E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8DF469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07268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3BFAE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61666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445DDE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601E430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03FECE4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3CF02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C108 AND</w:t>
            </w:r>
          </w:p>
          <w:p w14:paraId="79D611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464E6A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4DF1E57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3FDF58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0C1255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CC1762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4DDCAC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B9C2C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D6B0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1505F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926B2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1924DD2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364601D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6C207B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AF23E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C171 AND</w:t>
            </w:r>
          </w:p>
          <w:p w14:paraId="7600B9F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4EA43C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7A36A1B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CE7292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B2262D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137536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287B3B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05714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AF2A3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35F36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C6AA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218E91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758029B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50CCAF9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79EFF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C107 AND</w:t>
            </w:r>
          </w:p>
          <w:p w14:paraId="7BF830C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B73E5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835B48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F5AA95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41EEE0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9D8B2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3F156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C8A91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68CAB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691E4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0BA615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3935AD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left alignment</w:t>
            </w:r>
          </w:p>
        </w:tc>
        <w:tc>
          <w:tcPr>
            <w:tcW w:w="673" w:type="dxa"/>
            <w:shd w:val="clear" w:color="auto" w:fill="auto"/>
          </w:tcPr>
          <w:p w14:paraId="5B46940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3DA9B2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954E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7B97A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C76E60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486338A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E.1/217 AND</w:t>
            </w:r>
          </w:p>
          <w:p w14:paraId="2181AC5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6BD9CF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33B5FE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7DB3F9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1245F4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E96B2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359BBC"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A444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0DF04D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56DD103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9C2F11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A77E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B980E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19206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1A1E1EE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E.1/218 AND</w:t>
            </w:r>
          </w:p>
          <w:p w14:paraId="109577B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11E667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64EE6C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BF78B6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ABA99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50D4C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521527"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60265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4505E5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E319C1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03EBD5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F2339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B19C7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FCC6A0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500D79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E.1/219 AND</w:t>
            </w:r>
          </w:p>
          <w:p w14:paraId="2FF5122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C5BB8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7B7283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88DC1F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56ABE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FF0F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3CC24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7F73B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02B444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8B2BA6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BA5FE5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1A9F2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577AD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90FAF3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79C1C4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E.1/221 AND</w:t>
            </w:r>
          </w:p>
          <w:p w14:paraId="199CFF9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E.1/220 AND</w:t>
            </w:r>
          </w:p>
          <w:p w14:paraId="3706965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2C1F72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6323B9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025468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0FA31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DF4C3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87074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3011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shd w:val="clear" w:color="auto" w:fill="auto"/>
          </w:tcPr>
          <w:p w14:paraId="4B13B7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E7CE3E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83F82F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8EF44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D04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9E3A19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5CBBAD1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E.1/222 AND</w:t>
            </w:r>
          </w:p>
          <w:p w14:paraId="26EC603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E.1/220 AND</w:t>
            </w:r>
          </w:p>
          <w:p w14:paraId="5534DAE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BF9CF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CF5E5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06CB9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60D0E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10F0E5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09EFE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245B1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shd w:val="clear" w:color="auto" w:fill="auto"/>
          </w:tcPr>
          <w:p w14:paraId="66B994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788AFB2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6D3179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3CA35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53363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6354C94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6B9AF8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5C90DE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E.1/226 AND</w:t>
            </w:r>
          </w:p>
          <w:p w14:paraId="3CC1821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6A7CD9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E863C7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ECBA1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00F6F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9C7028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A4EFD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79146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shd w:val="clear" w:color="auto" w:fill="auto"/>
          </w:tcPr>
          <w:p w14:paraId="6B4C46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837583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E40C0F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370B3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B6D84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0943A0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7183837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5D56A93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E.1/227 AND</w:t>
            </w:r>
          </w:p>
          <w:p w14:paraId="60A7A10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9D9DD9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616C5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29D927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209B73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65337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B9332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EB98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shd w:val="clear" w:color="auto" w:fill="auto"/>
          </w:tcPr>
          <w:p w14:paraId="2A4F48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3E8B055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657C6E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77250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D52AF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DDEAF0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52EE9E0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27323D2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E.1/228 AND</w:t>
            </w:r>
          </w:p>
          <w:p w14:paraId="4D5FDDC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CAE2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F60E50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133E255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22C3D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6AD3D1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97519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52179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shd w:val="clear" w:color="auto" w:fill="auto"/>
          </w:tcPr>
          <w:p w14:paraId="504C66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E157DE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398C88D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69C21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4707F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B08E63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1F73DBD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3AC497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E.1/229 AND</w:t>
            </w:r>
          </w:p>
          <w:p w14:paraId="22FC7F6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BB04FE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5F7628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E8BEC0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EA7C3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3D0E92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F0DDB7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1A980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shd w:val="clear" w:color="auto" w:fill="auto"/>
          </w:tcPr>
          <w:p w14:paraId="5EAC17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0B201A3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99AEA8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25080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B0CD9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CC727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5506A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E.1/230 AND</w:t>
            </w:r>
          </w:p>
          <w:p w14:paraId="39132CA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E.1/231 AND</w:t>
            </w:r>
          </w:p>
          <w:p w14:paraId="2FA4252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73255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017E7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15E79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07A02F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EC498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8DE0E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DF8D6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9.1, 9.2</w:t>
            </w:r>
          </w:p>
        </w:tc>
        <w:tc>
          <w:tcPr>
            <w:tcW w:w="2494" w:type="dxa"/>
            <w:vMerge w:val="restart"/>
            <w:shd w:val="clear" w:color="auto" w:fill="auto"/>
          </w:tcPr>
          <w:p w14:paraId="0E593A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10253D0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FA20B4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0698952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9F406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676889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4C629BD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E0052A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D70A81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15EC595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2C04E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C9A1E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0A739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2701DA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2173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681E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076C11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DB41A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C143 AND</w:t>
            </w:r>
          </w:p>
          <w:p w14:paraId="5472DF3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5EA0D5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F0E53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9C317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0A216D3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F6743B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79DF6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1FD2AF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865988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89935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9AD88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271D4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10.1, 10.2</w:t>
            </w:r>
          </w:p>
        </w:tc>
        <w:tc>
          <w:tcPr>
            <w:tcW w:w="2494" w:type="dxa"/>
            <w:vMerge w:val="restart"/>
            <w:shd w:val="clear" w:color="auto" w:fill="auto"/>
          </w:tcPr>
          <w:p w14:paraId="73ECD0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entry in Chinese</w:t>
            </w:r>
          </w:p>
        </w:tc>
        <w:tc>
          <w:tcPr>
            <w:tcW w:w="673" w:type="dxa"/>
            <w:shd w:val="clear" w:color="auto" w:fill="auto"/>
          </w:tcPr>
          <w:p w14:paraId="5F03A00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291E6D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0F5CB71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E918D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36BCDD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9C5B9F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17BAC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09BEC9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78D0603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07A03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A2362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9F433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0E23F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B7F1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A740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3C5B069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17C9C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C142 AND</w:t>
            </w:r>
          </w:p>
          <w:p w14:paraId="2AA4E71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341D9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0518BD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6ED3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3DAB532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0A1161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EDA63C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B328BE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2E093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3CF0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80464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615AF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11.1, 11.2</w:t>
            </w:r>
          </w:p>
        </w:tc>
        <w:tc>
          <w:tcPr>
            <w:tcW w:w="2494" w:type="dxa"/>
            <w:vMerge w:val="restart"/>
            <w:shd w:val="clear" w:color="auto" w:fill="auto"/>
          </w:tcPr>
          <w:p w14:paraId="08F1C5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3E40299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E88673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11EB746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DD76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B1F7E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223F2DE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CD167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87A101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DC7816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9BBC70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C427D9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7395A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54159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706D2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C9AA0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28C60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5A25B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C145 AND</w:t>
            </w:r>
          </w:p>
          <w:p w14:paraId="43655A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252ED7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26BD3C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DA95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43B4797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DA3DEE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2AC4C7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6FE62B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1F1A5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27A4F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D982C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C7A82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12.1, 12.2</w:t>
            </w:r>
          </w:p>
        </w:tc>
        <w:tc>
          <w:tcPr>
            <w:tcW w:w="2494" w:type="dxa"/>
            <w:vMerge w:val="restart"/>
            <w:shd w:val="clear" w:color="auto" w:fill="auto"/>
          </w:tcPr>
          <w:p w14:paraId="42FDA34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entry in Katakana</w:t>
            </w:r>
          </w:p>
        </w:tc>
        <w:tc>
          <w:tcPr>
            <w:tcW w:w="673" w:type="dxa"/>
            <w:shd w:val="clear" w:color="auto" w:fill="auto"/>
          </w:tcPr>
          <w:p w14:paraId="176CB05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FB57DC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30A801E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5DF2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727551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AF7360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8DFB37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8F55DD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81DA0A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A8EC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85E41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59D4A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63FC71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7C473B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69861E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EF1227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C38A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C144 AND</w:t>
            </w:r>
          </w:p>
          <w:p w14:paraId="5FB1432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E68FC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CA1934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D9C63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63A731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01BC6B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4A44A7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DC91F6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C6956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D3BEB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1B4F5D" w14:textId="77777777" w:rsidR="000236E6" w:rsidRPr="0009777B" w:rsidRDefault="000236E6" w:rsidP="001A75DA">
            <w:pPr>
              <w:pStyle w:val="TAL"/>
            </w:pPr>
            <w:r w:rsidRPr="0009777B">
              <w:lastRenderedPageBreak/>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1C0914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3341B"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42B0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67322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069F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14F7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E605E8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2163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90AC53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ACB18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ED10F41" w14:textId="77777777" w:rsidR="000236E6" w:rsidRPr="00C30D6B" w:rsidRDefault="000236E6" w:rsidP="001A75DA">
            <w:pPr>
              <w:pStyle w:val="TAC"/>
              <w:jc w:val="left"/>
            </w:pPr>
          </w:p>
        </w:tc>
        <w:tc>
          <w:tcPr>
            <w:tcW w:w="850" w:type="dxa"/>
            <w:tcBorders>
              <w:top w:val="single" w:sz="4" w:space="0" w:color="auto"/>
              <w:bottom w:val="single" w:sz="4" w:space="0" w:color="auto"/>
            </w:tcBorders>
            <w:shd w:val="clear" w:color="auto" w:fill="auto"/>
            <w:vAlign w:val="center"/>
          </w:tcPr>
          <w:p w14:paraId="554301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06AD248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MORE TIME</w:t>
            </w:r>
          </w:p>
        </w:tc>
        <w:tc>
          <w:tcPr>
            <w:tcW w:w="673" w:type="dxa"/>
            <w:tcBorders>
              <w:top w:val="single" w:sz="4" w:space="0" w:color="auto"/>
              <w:bottom w:val="single" w:sz="4" w:space="0" w:color="auto"/>
            </w:tcBorders>
            <w:shd w:val="clear" w:color="auto" w:fill="auto"/>
            <w:vAlign w:val="center"/>
          </w:tcPr>
          <w:p w14:paraId="3B603E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764758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2A249B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59680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top w:val="single" w:sz="4" w:space="0" w:color="auto"/>
              <w:bottom w:val="single" w:sz="4" w:space="0" w:color="auto"/>
            </w:tcBorders>
            <w:shd w:val="clear" w:color="auto" w:fill="auto"/>
            <w:vAlign w:val="center"/>
          </w:tcPr>
          <w:p w14:paraId="06E69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57F53D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76483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CC652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C7750B2" w14:textId="77777777" w:rsidR="000236E6" w:rsidRPr="0009777B" w:rsidRDefault="000236E6" w:rsidP="001A75DA">
            <w:pPr>
              <w:pStyle w:val="TAL"/>
            </w:pPr>
            <w:r w:rsidRPr="0009777B">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85F9BF9"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EF7B1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5227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6B5D2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8697F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23AFA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BA7C0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7DF4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1F82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05AF5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751EAA0"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1CA2EB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312D51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play all tones, display alpha, user termination, superimpose</w:t>
            </w:r>
          </w:p>
        </w:tc>
        <w:tc>
          <w:tcPr>
            <w:tcW w:w="673" w:type="dxa"/>
            <w:tcBorders>
              <w:top w:val="single" w:sz="4" w:space="0" w:color="auto"/>
            </w:tcBorders>
            <w:shd w:val="clear" w:color="auto" w:fill="auto"/>
          </w:tcPr>
          <w:p w14:paraId="329C13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28A165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52B84A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2FF0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0C7A8C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546AE3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3B33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E5E8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80ED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BF93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C8322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DDA07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0236E6" w:rsidRPr="00C30D6B" w14:paraId="3AA767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957FB5" w14:textId="77777777" w:rsidR="000236E6" w:rsidRPr="00C30D6B" w:rsidRDefault="000236E6" w:rsidP="001A75DA">
            <w:pPr>
              <w:pStyle w:val="TAL"/>
            </w:pPr>
          </w:p>
        </w:tc>
        <w:tc>
          <w:tcPr>
            <w:tcW w:w="850" w:type="dxa"/>
            <w:vMerge/>
            <w:tcBorders>
              <w:left w:val="single" w:sz="4" w:space="0" w:color="auto"/>
            </w:tcBorders>
            <w:shd w:val="clear" w:color="auto" w:fill="auto"/>
          </w:tcPr>
          <w:p w14:paraId="0E513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B94B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89DEB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6A6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0DF8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DF369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3E2C5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8FBE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37A6F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B177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ECFC6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F9FC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5AC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E36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8CC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6E30EE" w:rsidRPr="00C30D6B" w14:paraId="5F3481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620C4" w14:textId="77777777" w:rsidR="006E30EE" w:rsidRPr="00C30D6B" w:rsidRDefault="006E30EE" w:rsidP="006E30EE">
            <w:pPr>
              <w:pStyle w:val="TAL"/>
            </w:pPr>
          </w:p>
        </w:tc>
        <w:tc>
          <w:tcPr>
            <w:tcW w:w="850" w:type="dxa"/>
            <w:tcBorders>
              <w:left w:val="single" w:sz="4" w:space="0" w:color="auto"/>
            </w:tcBorders>
            <w:shd w:val="clear" w:color="auto" w:fill="auto"/>
          </w:tcPr>
          <w:p w14:paraId="04E3B1B5" w14:textId="0517DBBD" w:rsidR="006E30EE" w:rsidRPr="00C30D6B" w:rsidRDefault="006E30EE" w:rsidP="006E30EE">
            <w:pPr>
              <w:pStyle w:val="TAL"/>
              <w:cnfStyle w:val="000000100000" w:firstRow="0" w:lastRow="0" w:firstColumn="0" w:lastColumn="0" w:oddVBand="0" w:evenVBand="0" w:oddHBand="1" w:evenHBand="0" w:firstRowFirstColumn="0" w:firstRowLastColumn="0" w:lastRowFirstColumn="0" w:lastRowLastColumn="0"/>
            </w:pPr>
            <w:r>
              <w:rPr>
                <w:rFonts w:eastAsia="SimSun" w:hint="eastAsia"/>
                <w:lang w:val="en-US" w:eastAsia="zh-CN"/>
              </w:rPr>
              <w:t>1.</w:t>
            </w:r>
            <w:r>
              <w:rPr>
                <w:rFonts w:eastAsia="SimSun"/>
                <w:lang w:val="en-US" w:eastAsia="zh-CN"/>
              </w:rPr>
              <w:t>2</w:t>
            </w:r>
          </w:p>
        </w:tc>
        <w:tc>
          <w:tcPr>
            <w:tcW w:w="2494" w:type="dxa"/>
            <w:shd w:val="clear" w:color="auto" w:fill="auto"/>
          </w:tcPr>
          <w:p w14:paraId="2E253091" w14:textId="6145B641" w:rsidR="006E30EE" w:rsidRPr="00C30D6B" w:rsidRDefault="006E30EE" w:rsidP="006E30EE">
            <w:pPr>
              <w:pStyle w:val="TAL"/>
              <w:cnfStyle w:val="000000100000" w:firstRow="0" w:lastRow="0" w:firstColumn="0" w:lastColumn="0" w:oddVBand="0" w:evenVBand="0" w:oddHBand="1" w:evenHBand="0" w:firstRowFirstColumn="0" w:firstRowLastColumn="0" w:lastRowFirstColumn="0" w:lastRowLastColumn="0"/>
            </w:pPr>
            <w:r>
              <w:t xml:space="preserve">PLAY TONE, </w:t>
            </w:r>
            <w:r>
              <w:rPr>
                <w:rFonts w:eastAsia="SimSun" w:hint="eastAsia"/>
                <w:lang w:val="en-US" w:eastAsia="zh-CN"/>
              </w:rPr>
              <w:t>NG-RAN</w:t>
            </w:r>
          </w:p>
        </w:tc>
        <w:tc>
          <w:tcPr>
            <w:tcW w:w="673" w:type="dxa"/>
            <w:shd w:val="clear" w:color="auto" w:fill="auto"/>
          </w:tcPr>
          <w:p w14:paraId="63C4ECE9" w14:textId="4A6DD1ED"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r>
              <w:rPr>
                <w:rFonts w:hint="eastAsia"/>
              </w:rPr>
              <w:t>Rel-15</w:t>
            </w:r>
          </w:p>
        </w:tc>
        <w:tc>
          <w:tcPr>
            <w:tcW w:w="708" w:type="dxa"/>
            <w:shd w:val="clear" w:color="auto" w:fill="auto"/>
          </w:tcPr>
          <w:p w14:paraId="14C1965E" w14:textId="77777777"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B240F4" w14:textId="721B43AA"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r>
              <w:rPr>
                <w:rFonts w:hint="eastAsia"/>
              </w:rPr>
              <w:t>C231</w:t>
            </w:r>
          </w:p>
        </w:tc>
        <w:tc>
          <w:tcPr>
            <w:tcW w:w="1020" w:type="dxa"/>
            <w:shd w:val="clear" w:color="auto" w:fill="auto"/>
          </w:tcPr>
          <w:p w14:paraId="0E72C24F" w14:textId="1AFFD768"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r>
              <w:t xml:space="preserve">E.1/21 </w:t>
            </w:r>
          </w:p>
        </w:tc>
        <w:tc>
          <w:tcPr>
            <w:tcW w:w="1077" w:type="dxa"/>
            <w:shd w:val="clear" w:color="auto" w:fill="auto"/>
          </w:tcPr>
          <w:p w14:paraId="6395193A" w14:textId="63F773FD"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r>
              <w:rPr>
                <w:rFonts w:hint="eastAsia"/>
              </w:rPr>
              <w:t>NG-SS only</w:t>
            </w:r>
          </w:p>
        </w:tc>
        <w:tc>
          <w:tcPr>
            <w:tcW w:w="737" w:type="dxa"/>
            <w:shd w:val="clear" w:color="auto" w:fill="auto"/>
          </w:tcPr>
          <w:p w14:paraId="69F5BFAD" w14:textId="77777777"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C7487C" w14:textId="77777777"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17415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3D8676" w14:textId="77777777" w:rsidR="000236E6" w:rsidRPr="00C30D6B" w:rsidRDefault="000236E6" w:rsidP="001A75DA">
            <w:pPr>
              <w:pStyle w:val="TAL"/>
            </w:pPr>
          </w:p>
        </w:tc>
        <w:tc>
          <w:tcPr>
            <w:tcW w:w="850" w:type="dxa"/>
            <w:tcBorders>
              <w:left w:val="single" w:sz="4" w:space="0" w:color="auto"/>
            </w:tcBorders>
            <w:shd w:val="clear" w:color="auto" w:fill="auto"/>
          </w:tcPr>
          <w:p w14:paraId="2A5C33B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2E3894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4BA996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3FA2D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9E24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0F312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281269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57540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E27D0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6830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01750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7AAB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8A9D7D7"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327820" w14:textId="77777777" w:rsidR="000236E6" w:rsidRPr="00C30D6B" w:rsidRDefault="000236E6" w:rsidP="001A75DA">
            <w:pPr>
              <w:pStyle w:val="TAL"/>
            </w:pPr>
          </w:p>
        </w:tc>
        <w:tc>
          <w:tcPr>
            <w:tcW w:w="850" w:type="dxa"/>
            <w:tcBorders>
              <w:left w:val="single" w:sz="4" w:space="0" w:color="auto"/>
            </w:tcBorders>
            <w:shd w:val="clear" w:color="auto" w:fill="auto"/>
          </w:tcPr>
          <w:p w14:paraId="3837557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3.1, 3.2</w:t>
            </w:r>
          </w:p>
        </w:tc>
        <w:tc>
          <w:tcPr>
            <w:tcW w:w="2494" w:type="dxa"/>
            <w:shd w:val="clear" w:color="auto" w:fill="auto"/>
          </w:tcPr>
          <w:p w14:paraId="3DD5A6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4864E7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0611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E1E4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7DF9B9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shd w:val="clear" w:color="auto" w:fill="auto"/>
          </w:tcPr>
          <w:p w14:paraId="70522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1B9CD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3880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9F3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358E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45039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CA242E" w14:textId="77777777" w:rsidR="000236E6" w:rsidRPr="00C30D6B" w:rsidRDefault="000236E6" w:rsidP="001A75DA">
            <w:pPr>
              <w:pStyle w:val="TAL"/>
            </w:pPr>
          </w:p>
        </w:tc>
        <w:tc>
          <w:tcPr>
            <w:tcW w:w="850" w:type="dxa"/>
            <w:tcBorders>
              <w:left w:val="single" w:sz="4" w:space="0" w:color="auto"/>
            </w:tcBorders>
            <w:shd w:val="clear" w:color="auto" w:fill="auto"/>
          </w:tcPr>
          <w:p w14:paraId="73DAD7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3.3, 3.4</w:t>
            </w:r>
          </w:p>
        </w:tc>
        <w:tc>
          <w:tcPr>
            <w:tcW w:w="2494" w:type="dxa"/>
            <w:shd w:val="clear" w:color="auto" w:fill="auto"/>
          </w:tcPr>
          <w:p w14:paraId="2D9293F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6B4381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BCF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7165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14886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164A9D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7957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B586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DE42B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54E1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FDEC15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4CBB947" w14:textId="77777777" w:rsidR="000236E6" w:rsidRPr="00C30D6B" w:rsidRDefault="000236E6" w:rsidP="001A75DA">
            <w:pPr>
              <w:pStyle w:val="TAL"/>
            </w:pPr>
          </w:p>
        </w:tc>
        <w:tc>
          <w:tcPr>
            <w:tcW w:w="850" w:type="dxa"/>
            <w:tcBorders>
              <w:left w:val="single" w:sz="4" w:space="0" w:color="auto"/>
            </w:tcBorders>
            <w:shd w:val="clear" w:color="auto" w:fill="auto"/>
          </w:tcPr>
          <w:p w14:paraId="068FB3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51EFE0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A879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F88FB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30F1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B01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1BA6C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81144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9871A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15FB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96A4C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0C7B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6D13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AB3B4E" w14:textId="77777777" w:rsidR="000236E6" w:rsidRPr="00C30D6B" w:rsidRDefault="000236E6" w:rsidP="001A75DA">
            <w:pPr>
              <w:pStyle w:val="TAL"/>
            </w:pPr>
          </w:p>
        </w:tc>
        <w:tc>
          <w:tcPr>
            <w:tcW w:w="850" w:type="dxa"/>
            <w:tcBorders>
              <w:left w:val="single" w:sz="4" w:space="0" w:color="auto"/>
            </w:tcBorders>
            <w:shd w:val="clear" w:color="auto" w:fill="auto"/>
          </w:tcPr>
          <w:p w14:paraId="670F1B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shd w:val="clear" w:color="auto" w:fill="auto"/>
          </w:tcPr>
          <w:p w14:paraId="4998CA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058EE8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6F87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BAC7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93B4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3C7B76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7904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4E172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7F0D6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578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B88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58AC4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A14AE7" w14:textId="77777777" w:rsidR="000236E6" w:rsidRPr="00C30D6B" w:rsidRDefault="000236E6" w:rsidP="001A75DA">
            <w:pPr>
              <w:pStyle w:val="TAL"/>
            </w:pPr>
          </w:p>
        </w:tc>
        <w:tc>
          <w:tcPr>
            <w:tcW w:w="850" w:type="dxa"/>
            <w:tcBorders>
              <w:left w:val="single" w:sz="4" w:space="0" w:color="auto"/>
            </w:tcBorders>
            <w:shd w:val="clear" w:color="auto" w:fill="auto"/>
          </w:tcPr>
          <w:p w14:paraId="42C34C6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shd w:val="clear" w:color="auto" w:fill="auto"/>
          </w:tcPr>
          <w:p w14:paraId="595790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F429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9F3C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57E4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E20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0F30D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EC32C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07C1F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CE2B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4725E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9913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83A2B0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A88575" w14:textId="77777777" w:rsidR="000236E6" w:rsidRPr="00C30D6B" w:rsidRDefault="000236E6" w:rsidP="001A75DA">
            <w:pPr>
              <w:pStyle w:val="TAL"/>
            </w:pPr>
          </w:p>
        </w:tc>
        <w:tc>
          <w:tcPr>
            <w:tcW w:w="850" w:type="dxa"/>
            <w:tcBorders>
              <w:left w:val="single" w:sz="4" w:space="0" w:color="auto"/>
            </w:tcBorders>
            <w:shd w:val="clear" w:color="auto" w:fill="auto"/>
          </w:tcPr>
          <w:p w14:paraId="671494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shd w:val="clear" w:color="auto" w:fill="auto"/>
          </w:tcPr>
          <w:p w14:paraId="1B825E9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372D8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7EAD7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6450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E7A8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CC175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4BEAE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124854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BDC5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0E2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CE8B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EB48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485A7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913848" w14:textId="77777777" w:rsidR="000236E6" w:rsidRPr="00C30D6B" w:rsidRDefault="000236E6" w:rsidP="001A75DA">
            <w:pPr>
              <w:pStyle w:val="TAL"/>
            </w:pPr>
          </w:p>
        </w:tc>
        <w:tc>
          <w:tcPr>
            <w:tcW w:w="850" w:type="dxa"/>
            <w:tcBorders>
              <w:left w:val="single" w:sz="4" w:space="0" w:color="auto"/>
            </w:tcBorders>
            <w:shd w:val="clear" w:color="auto" w:fill="auto"/>
          </w:tcPr>
          <w:p w14:paraId="4028F7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shd w:val="clear" w:color="auto" w:fill="auto"/>
          </w:tcPr>
          <w:p w14:paraId="7EA5FF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414105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68AF3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9C59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30B9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10595A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F254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196A3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B10B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A7A57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28670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9C2D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5DB6B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8ABF99" w14:textId="77777777" w:rsidR="000236E6" w:rsidRPr="00C30D6B" w:rsidRDefault="000236E6" w:rsidP="001A75DA">
            <w:pPr>
              <w:pStyle w:val="TAL"/>
            </w:pPr>
          </w:p>
        </w:tc>
        <w:tc>
          <w:tcPr>
            <w:tcW w:w="850" w:type="dxa"/>
            <w:tcBorders>
              <w:left w:val="single" w:sz="4" w:space="0" w:color="auto"/>
            </w:tcBorders>
            <w:shd w:val="clear" w:color="auto" w:fill="auto"/>
          </w:tcPr>
          <w:p w14:paraId="53E522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shd w:val="clear" w:color="auto" w:fill="auto"/>
          </w:tcPr>
          <w:p w14:paraId="185751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8DA4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86C59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9F2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5645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0B3DB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EF85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7DD08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5AEB6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A8F44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541A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7422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F51D3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3849C1" w14:textId="77777777" w:rsidR="000236E6" w:rsidRPr="00C30D6B" w:rsidRDefault="000236E6" w:rsidP="001A75DA">
            <w:pPr>
              <w:pStyle w:val="TAL"/>
            </w:pPr>
          </w:p>
        </w:tc>
        <w:tc>
          <w:tcPr>
            <w:tcW w:w="850" w:type="dxa"/>
            <w:tcBorders>
              <w:left w:val="single" w:sz="4" w:space="0" w:color="auto"/>
            </w:tcBorders>
            <w:shd w:val="clear" w:color="auto" w:fill="auto"/>
          </w:tcPr>
          <w:p w14:paraId="647223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shd w:val="clear" w:color="auto" w:fill="auto"/>
          </w:tcPr>
          <w:p w14:paraId="09C768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1FF8E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3FA37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3050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8ACD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8EF08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2CA4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CC0B8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86FDF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6D56A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46D3E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FB5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4537BB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2DD935" w14:textId="77777777" w:rsidR="000236E6" w:rsidRPr="00C30D6B" w:rsidRDefault="000236E6" w:rsidP="001A75DA">
            <w:pPr>
              <w:pStyle w:val="TAL"/>
            </w:pPr>
          </w:p>
        </w:tc>
        <w:tc>
          <w:tcPr>
            <w:tcW w:w="850" w:type="dxa"/>
            <w:tcBorders>
              <w:left w:val="single" w:sz="4" w:space="0" w:color="auto"/>
            </w:tcBorders>
            <w:shd w:val="clear" w:color="auto" w:fill="auto"/>
          </w:tcPr>
          <w:p w14:paraId="36F2B24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shd w:val="clear" w:color="auto" w:fill="auto"/>
          </w:tcPr>
          <w:p w14:paraId="17AF0A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31447B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B353D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47F18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AED4D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CC290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1FDB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43BD4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64FD7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01B39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F6D2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ADB0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7C40A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BEAB9E" w14:textId="77777777" w:rsidR="000236E6" w:rsidRPr="00C30D6B" w:rsidRDefault="000236E6" w:rsidP="001A75DA">
            <w:pPr>
              <w:pStyle w:val="TAL"/>
            </w:pPr>
          </w:p>
        </w:tc>
        <w:tc>
          <w:tcPr>
            <w:tcW w:w="850" w:type="dxa"/>
            <w:tcBorders>
              <w:left w:val="single" w:sz="4" w:space="0" w:color="auto"/>
            </w:tcBorders>
            <w:shd w:val="clear" w:color="auto" w:fill="auto"/>
          </w:tcPr>
          <w:p w14:paraId="3ACAC1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shd w:val="clear" w:color="auto" w:fill="auto"/>
          </w:tcPr>
          <w:p w14:paraId="0F7A14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96A3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A42D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14A79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23AC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09A4F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AF9F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28FCB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41778D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2711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8D5CE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7049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E77D8D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D30ECB" w14:textId="77777777" w:rsidR="000236E6" w:rsidRPr="00C30D6B" w:rsidRDefault="000236E6" w:rsidP="001A75DA">
            <w:pPr>
              <w:pStyle w:val="TAL"/>
            </w:pPr>
          </w:p>
        </w:tc>
        <w:tc>
          <w:tcPr>
            <w:tcW w:w="850" w:type="dxa"/>
            <w:tcBorders>
              <w:left w:val="single" w:sz="4" w:space="0" w:color="auto"/>
            </w:tcBorders>
            <w:shd w:val="clear" w:color="auto" w:fill="auto"/>
          </w:tcPr>
          <w:p w14:paraId="69EB29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shd w:val="clear" w:color="auto" w:fill="auto"/>
          </w:tcPr>
          <w:p w14:paraId="7DADD1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foreground and background colours</w:t>
            </w:r>
          </w:p>
        </w:tc>
        <w:tc>
          <w:tcPr>
            <w:tcW w:w="673" w:type="dxa"/>
            <w:shd w:val="clear" w:color="auto" w:fill="auto"/>
          </w:tcPr>
          <w:p w14:paraId="103E22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AB8DE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43F9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D21A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223FB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0C9C8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582AFE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466F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CC913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9072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BA2D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68D6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C6550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1B975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22EC7F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65D3C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9958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5AEEDE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CB33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69048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83BF8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FB378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3171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03D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D8829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F73225" w14:textId="77777777" w:rsidR="000236E6" w:rsidRPr="00C30D6B" w:rsidRDefault="000236E6" w:rsidP="001A75DA">
            <w:pPr>
              <w:pStyle w:val="TAL"/>
            </w:pPr>
          </w:p>
        </w:tc>
        <w:tc>
          <w:tcPr>
            <w:tcW w:w="850" w:type="dxa"/>
            <w:vMerge/>
            <w:tcBorders>
              <w:left w:val="single" w:sz="4" w:space="0" w:color="auto"/>
            </w:tcBorders>
            <w:shd w:val="clear" w:color="auto" w:fill="auto"/>
          </w:tcPr>
          <w:p w14:paraId="614B9C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C9F7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B2D88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CDE1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0DF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005D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3403E5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4775C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2244B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5630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2F9A0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AD47E3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B795C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CF9CF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168A1F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BF057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E603C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CF60F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AFC8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0B04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6CE12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AA21A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7DF6F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1BBC0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A635B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FBA32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4AFFE6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BF24B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5F020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82071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9D81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7BD3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015D3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15A8C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9DE83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860D0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3D1D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7A3BCF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4D4ABA" w14:textId="77777777" w:rsidR="000236E6" w:rsidRPr="0009777B" w:rsidRDefault="000236E6" w:rsidP="001A75DA">
            <w:pPr>
              <w:pStyle w:val="TAL"/>
            </w:pPr>
            <w:r w:rsidRPr="0009777B">
              <w:lastRenderedPageBreak/>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B3879F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0ACD680"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1AD9C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4992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7B37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1A60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05C0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BB10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709F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7BDA3F1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3F94B31C" w14:textId="77777777" w:rsidR="000236E6" w:rsidRPr="00C30D6B" w:rsidRDefault="000236E6" w:rsidP="001A75DA">
            <w:pPr>
              <w:pStyle w:val="TAC"/>
              <w:jc w:val="left"/>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46A804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36B505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duration</w:t>
            </w:r>
          </w:p>
        </w:tc>
        <w:tc>
          <w:tcPr>
            <w:tcW w:w="673" w:type="dxa"/>
            <w:tcBorders>
              <w:top w:val="single" w:sz="4" w:space="0" w:color="auto"/>
              <w:bottom w:val="single" w:sz="4" w:space="0" w:color="auto"/>
            </w:tcBorders>
            <w:shd w:val="clear" w:color="auto" w:fill="auto"/>
            <w:vAlign w:val="center"/>
          </w:tcPr>
          <w:p w14:paraId="599BCA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48C2EA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78AB76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64DE03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w:t>
            </w:r>
          </w:p>
        </w:tc>
        <w:tc>
          <w:tcPr>
            <w:tcW w:w="1077" w:type="dxa"/>
            <w:tcBorders>
              <w:top w:val="single" w:sz="4" w:space="0" w:color="auto"/>
              <w:bottom w:val="single" w:sz="4" w:space="0" w:color="auto"/>
            </w:tcBorders>
            <w:shd w:val="clear" w:color="auto" w:fill="auto"/>
            <w:vAlign w:val="center"/>
          </w:tcPr>
          <w:p w14:paraId="3431B4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71F7EA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4EFA85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BBF8C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EB2F8B8" w14:textId="77777777" w:rsidR="000236E6" w:rsidRPr="0009777B" w:rsidRDefault="000236E6" w:rsidP="001A75DA">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2FCA0DB"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B3CEB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0D54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5DC1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EC7AD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586B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15AA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E36AB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6F59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57DF3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4381F9"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2ADDF0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F5568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USIM initialization, enabling FDN mode</w:t>
            </w:r>
          </w:p>
        </w:tc>
        <w:tc>
          <w:tcPr>
            <w:tcW w:w="673" w:type="dxa"/>
            <w:tcBorders>
              <w:top w:val="single" w:sz="4" w:space="0" w:color="auto"/>
            </w:tcBorders>
            <w:shd w:val="clear" w:color="auto" w:fill="auto"/>
          </w:tcPr>
          <w:p w14:paraId="2A87FD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E0A4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84BA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0E407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6F44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58B2E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77D0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1AF02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1FA57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BECE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B16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0272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5A1227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0ACC35D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BF757B3" w14:textId="77777777" w:rsidR="000236E6" w:rsidRPr="00C30D6B" w:rsidRDefault="000236E6" w:rsidP="001A75DA">
            <w:pPr>
              <w:pStyle w:val="TAL"/>
            </w:pPr>
          </w:p>
        </w:tc>
        <w:tc>
          <w:tcPr>
            <w:tcW w:w="850" w:type="dxa"/>
            <w:vMerge/>
            <w:tcBorders>
              <w:left w:val="single" w:sz="4" w:space="0" w:color="auto"/>
            </w:tcBorders>
            <w:shd w:val="clear" w:color="auto" w:fill="auto"/>
          </w:tcPr>
          <w:p w14:paraId="6AEC58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0924B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1D34A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CE2F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05A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195998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2B3D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E097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92D64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D869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02781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994C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112F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59AD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6F73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B062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E5E1D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3B007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D8E34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237051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file change notification of FDN file</w:t>
            </w:r>
          </w:p>
        </w:tc>
        <w:tc>
          <w:tcPr>
            <w:tcW w:w="673" w:type="dxa"/>
            <w:shd w:val="clear" w:color="auto" w:fill="auto"/>
          </w:tcPr>
          <w:p w14:paraId="26F97F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ADCE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2E5C2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35E27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E2213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C4612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73C61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28440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6A45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CBC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CE9E2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96E3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B077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38AF6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14C0C2" w14:textId="77777777" w:rsidR="000236E6" w:rsidRPr="00C30D6B" w:rsidRDefault="000236E6" w:rsidP="001A75DA">
            <w:pPr>
              <w:pStyle w:val="TAL"/>
            </w:pPr>
          </w:p>
        </w:tc>
        <w:tc>
          <w:tcPr>
            <w:tcW w:w="850" w:type="dxa"/>
            <w:vMerge/>
            <w:tcBorders>
              <w:left w:val="single" w:sz="4" w:space="0" w:color="auto"/>
            </w:tcBorders>
            <w:shd w:val="clear" w:color="auto" w:fill="auto"/>
          </w:tcPr>
          <w:p w14:paraId="1F337D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7321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CB9B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0BF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8FD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538B10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0F76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13F7F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C18AD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9D368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E6A6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55A7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50E6E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C4C3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86BB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E216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6088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17E3A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0865F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7E153F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initialization and file change notification of ADN</w:t>
            </w:r>
          </w:p>
        </w:tc>
        <w:tc>
          <w:tcPr>
            <w:tcW w:w="673" w:type="dxa"/>
            <w:shd w:val="clear" w:color="auto" w:fill="auto"/>
          </w:tcPr>
          <w:p w14:paraId="103C20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DB07C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269D4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C168 AND</w:t>
            </w:r>
          </w:p>
          <w:p w14:paraId="7A513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96554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F65B8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C6EDE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451E2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4690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B3344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CBED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0A142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FD338" w14:textId="77777777" w:rsidR="000236E6" w:rsidRPr="00C30D6B" w:rsidRDefault="000236E6" w:rsidP="001A75DA">
            <w:pPr>
              <w:pStyle w:val="TAL"/>
            </w:pPr>
          </w:p>
        </w:tc>
        <w:tc>
          <w:tcPr>
            <w:tcW w:w="850" w:type="dxa"/>
            <w:vMerge/>
            <w:tcBorders>
              <w:left w:val="single" w:sz="4" w:space="0" w:color="auto"/>
            </w:tcBorders>
            <w:shd w:val="clear" w:color="auto" w:fill="auto"/>
          </w:tcPr>
          <w:p w14:paraId="3906B6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199FE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BB45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6FFADF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60E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DEE58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BD039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E40D5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856BE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2E7D0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22885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877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2CE1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B4265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72F88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5A6F9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initialization and full file change notification, enabling FDN mode</w:t>
            </w:r>
          </w:p>
        </w:tc>
        <w:tc>
          <w:tcPr>
            <w:tcW w:w="673" w:type="dxa"/>
            <w:shd w:val="clear" w:color="auto" w:fill="auto"/>
          </w:tcPr>
          <w:p w14:paraId="31CEAC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0B995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AA2BF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6099D2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1CA8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E8B27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B6ED2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58658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E028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5947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61BC9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20C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2CD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62163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D7D93D" w14:textId="77777777" w:rsidR="000236E6" w:rsidRPr="00C30D6B" w:rsidRDefault="000236E6" w:rsidP="001A75DA">
            <w:pPr>
              <w:pStyle w:val="TAL"/>
            </w:pPr>
          </w:p>
        </w:tc>
        <w:tc>
          <w:tcPr>
            <w:tcW w:w="850" w:type="dxa"/>
            <w:vMerge/>
            <w:tcBorders>
              <w:left w:val="single" w:sz="4" w:space="0" w:color="auto"/>
            </w:tcBorders>
            <w:shd w:val="clear" w:color="auto" w:fill="auto"/>
          </w:tcPr>
          <w:p w14:paraId="52B5E2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BF94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EC32F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0FE9A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8935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64D783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AD482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59B96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CD8CC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41E2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3FAF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0D2F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D88A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50A0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218F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7E5A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6834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C4880" w14:textId="77777777" w:rsidR="000236E6" w:rsidRPr="00C30D6B" w:rsidRDefault="000236E6" w:rsidP="001A75DA">
            <w:pPr>
              <w:pStyle w:val="TAL"/>
            </w:pPr>
          </w:p>
        </w:tc>
        <w:tc>
          <w:tcPr>
            <w:tcW w:w="850" w:type="dxa"/>
            <w:tcBorders>
              <w:left w:val="single" w:sz="4" w:space="0" w:color="auto"/>
            </w:tcBorders>
            <w:shd w:val="clear" w:color="auto" w:fill="auto"/>
          </w:tcPr>
          <w:p w14:paraId="6B7639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318DBB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UICC reset</w:t>
            </w:r>
          </w:p>
        </w:tc>
        <w:tc>
          <w:tcPr>
            <w:tcW w:w="673" w:type="dxa"/>
            <w:shd w:val="clear" w:color="auto" w:fill="auto"/>
          </w:tcPr>
          <w:p w14:paraId="2557E6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83548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1FD2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DE29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FEB9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D1FC3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8B4F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40FEE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BF828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7005D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6419524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Initialization after SMS-PP data download</w:t>
            </w:r>
          </w:p>
        </w:tc>
        <w:tc>
          <w:tcPr>
            <w:tcW w:w="673" w:type="dxa"/>
            <w:shd w:val="clear" w:color="auto" w:fill="auto"/>
          </w:tcPr>
          <w:p w14:paraId="3A75A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B3C2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4484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64990F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EE9A2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3FA83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CA1CF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6B020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DDDEE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61A76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33BA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8365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CE3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49E1C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39D954" w14:textId="77777777" w:rsidR="000236E6" w:rsidRPr="00C30D6B" w:rsidRDefault="000236E6" w:rsidP="001A75DA">
            <w:pPr>
              <w:pStyle w:val="TAL"/>
            </w:pPr>
          </w:p>
        </w:tc>
        <w:tc>
          <w:tcPr>
            <w:tcW w:w="850" w:type="dxa"/>
            <w:vMerge/>
            <w:tcBorders>
              <w:left w:val="single" w:sz="4" w:space="0" w:color="auto"/>
            </w:tcBorders>
            <w:shd w:val="clear" w:color="auto" w:fill="auto"/>
          </w:tcPr>
          <w:p w14:paraId="30536B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B5563C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E24E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DE99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BE10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119D3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CDD2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E1F9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E1F37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E952C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BDE61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488D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369A4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E5CC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E463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DC8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861E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666A4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808E6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188D6C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Application Reset</w:t>
            </w:r>
          </w:p>
        </w:tc>
        <w:tc>
          <w:tcPr>
            <w:tcW w:w="673" w:type="dxa"/>
            <w:shd w:val="clear" w:color="auto" w:fill="auto"/>
          </w:tcPr>
          <w:p w14:paraId="048557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A809B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02DA64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551F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F9CFB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471C3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61D5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5036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4109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15B3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A2B69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4A3E32" w14:textId="77777777" w:rsidR="000236E6" w:rsidRPr="00C30D6B" w:rsidRDefault="000236E6" w:rsidP="001A75DA">
            <w:pPr>
              <w:pStyle w:val="TAL"/>
            </w:pPr>
          </w:p>
        </w:tc>
        <w:tc>
          <w:tcPr>
            <w:tcW w:w="850" w:type="dxa"/>
            <w:vMerge/>
            <w:tcBorders>
              <w:left w:val="single" w:sz="4" w:space="0" w:color="auto"/>
            </w:tcBorders>
            <w:shd w:val="clear" w:color="auto" w:fill="auto"/>
          </w:tcPr>
          <w:p w14:paraId="1B40F5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60416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5D995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073987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51E3A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33C27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5F0F5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81111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51E7CE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4FC89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72509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2DC30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4CAF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EF50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F146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5A489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831539" w14:textId="77777777" w:rsidR="000236E6" w:rsidRPr="00C30D6B" w:rsidRDefault="000236E6" w:rsidP="001A75DA">
            <w:pPr>
              <w:pStyle w:val="TAL"/>
            </w:pPr>
          </w:p>
        </w:tc>
        <w:tc>
          <w:tcPr>
            <w:tcW w:w="850" w:type="dxa"/>
            <w:vMerge/>
            <w:tcBorders>
              <w:left w:val="single" w:sz="4" w:space="0" w:color="auto"/>
            </w:tcBorders>
            <w:shd w:val="clear" w:color="auto" w:fill="auto"/>
          </w:tcPr>
          <w:p w14:paraId="05D22F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B6415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9AB4B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B6CB1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3E48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1F66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527D5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42E1D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83448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8D84A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CAB9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81F2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A421B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28E4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C8F2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09C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037077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43CFD6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2D207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5E7589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w:t>
            </w:r>
          </w:p>
        </w:tc>
        <w:tc>
          <w:tcPr>
            <w:tcW w:w="673" w:type="dxa"/>
            <w:shd w:val="clear" w:color="auto" w:fill="auto"/>
          </w:tcPr>
          <w:p w14:paraId="5E288D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4BAE3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0A784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A1B8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830F8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B9F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6181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ACFB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68AC5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269CAE" w14:textId="77777777" w:rsidR="000236E6" w:rsidRPr="00C30D6B" w:rsidRDefault="000236E6" w:rsidP="001A75DA">
            <w:pPr>
              <w:pStyle w:val="TAL"/>
            </w:pPr>
          </w:p>
        </w:tc>
        <w:tc>
          <w:tcPr>
            <w:tcW w:w="850" w:type="dxa"/>
            <w:vMerge/>
            <w:tcBorders>
              <w:left w:val="single" w:sz="4" w:space="0" w:color="auto"/>
            </w:tcBorders>
            <w:shd w:val="clear" w:color="auto" w:fill="auto"/>
          </w:tcPr>
          <w:p w14:paraId="06556C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620A6F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DB32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C4667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F1B7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B296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DA82D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F374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CD6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F18A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F984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A8ECC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D8FB6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1D4CD3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Application Reset for IMSI Changing procedure</w:t>
            </w:r>
          </w:p>
        </w:tc>
        <w:tc>
          <w:tcPr>
            <w:tcW w:w="673" w:type="dxa"/>
            <w:shd w:val="clear" w:color="auto" w:fill="auto"/>
          </w:tcPr>
          <w:p w14:paraId="275CEE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3332D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4D6D1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8C24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46252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3B0E0FA1" w14:textId="698026A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7A78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7E8D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1F72C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6B8DAB" w14:textId="77777777" w:rsidR="000236E6" w:rsidRPr="00C30D6B" w:rsidRDefault="000236E6" w:rsidP="001A75DA">
            <w:pPr>
              <w:pStyle w:val="TAL"/>
            </w:pPr>
          </w:p>
        </w:tc>
        <w:tc>
          <w:tcPr>
            <w:tcW w:w="850" w:type="dxa"/>
            <w:vMerge/>
            <w:tcBorders>
              <w:left w:val="single" w:sz="4" w:space="0" w:color="auto"/>
            </w:tcBorders>
            <w:shd w:val="clear" w:color="auto" w:fill="auto"/>
          </w:tcPr>
          <w:p w14:paraId="3326C2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0FF5E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FD04D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4535C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BB8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47806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397C2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100398AC" w14:textId="7458E71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04B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121D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F619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62F37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9226A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084D53C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w:t>
            </w:r>
          </w:p>
        </w:tc>
        <w:tc>
          <w:tcPr>
            <w:tcW w:w="673" w:type="dxa"/>
            <w:shd w:val="clear" w:color="auto" w:fill="auto"/>
          </w:tcPr>
          <w:p w14:paraId="19945F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C16DF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47CEC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7AC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C1E6F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A288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5837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59FA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47B025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42FD73" w14:textId="77777777" w:rsidR="000236E6" w:rsidRPr="00C30D6B" w:rsidRDefault="000236E6" w:rsidP="001A75DA">
            <w:pPr>
              <w:pStyle w:val="TAL"/>
            </w:pPr>
          </w:p>
        </w:tc>
        <w:tc>
          <w:tcPr>
            <w:tcW w:w="850" w:type="dxa"/>
            <w:vMerge/>
            <w:tcBorders>
              <w:left w:val="single" w:sz="4" w:space="0" w:color="auto"/>
            </w:tcBorders>
            <w:shd w:val="clear" w:color="auto" w:fill="auto"/>
          </w:tcPr>
          <w:p w14:paraId="7A0200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CE39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77B4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15F5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696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F7319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D92F3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A4F6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A3E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1E2B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80AF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14BBB0"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C7115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295C0C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reject 3G Session Reset for IMSI Changing procedure during CScall</w:t>
            </w:r>
          </w:p>
        </w:tc>
        <w:tc>
          <w:tcPr>
            <w:tcW w:w="673" w:type="dxa"/>
            <w:shd w:val="clear" w:color="auto" w:fill="auto"/>
          </w:tcPr>
          <w:p w14:paraId="4B646B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8BEB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20E8F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DC77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8CE0C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3C05C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5A050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4D85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F799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D7DE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67C7C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EA94A8" w14:textId="77777777" w:rsidR="000236E6" w:rsidRPr="00C30D6B" w:rsidRDefault="000236E6" w:rsidP="001A75DA">
            <w:pPr>
              <w:pStyle w:val="TAL"/>
            </w:pPr>
          </w:p>
        </w:tc>
        <w:tc>
          <w:tcPr>
            <w:tcW w:w="850" w:type="dxa"/>
            <w:vMerge/>
            <w:tcBorders>
              <w:left w:val="single" w:sz="4" w:space="0" w:color="auto"/>
            </w:tcBorders>
            <w:shd w:val="clear" w:color="auto" w:fill="auto"/>
          </w:tcPr>
          <w:p w14:paraId="2855BE4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C71B46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22FB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2610C7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CD431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3810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8923E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6EDE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16861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C6EAC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CCB48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AB8D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972D5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8626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40C6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B7E252" w14:textId="77777777" w:rsidR="000236E6" w:rsidRPr="00C30D6B" w:rsidRDefault="000236E6" w:rsidP="001A75DA">
            <w:pPr>
              <w:pStyle w:val="TAL"/>
            </w:pPr>
          </w:p>
        </w:tc>
        <w:tc>
          <w:tcPr>
            <w:tcW w:w="850" w:type="dxa"/>
            <w:vMerge/>
            <w:tcBorders>
              <w:left w:val="single" w:sz="4" w:space="0" w:color="auto"/>
            </w:tcBorders>
            <w:shd w:val="clear" w:color="auto" w:fill="auto"/>
          </w:tcPr>
          <w:p w14:paraId="49721E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0750F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B9BA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3EE3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A66C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FA285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8FAA8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312B6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FFC3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A9B8D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C8CE3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06C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32146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E9C9E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78E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5C06D2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0B297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C435A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1F0151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109178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7D959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85A5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BBA0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20777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8AED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D489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A75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5081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8566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715845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27A857" w14:textId="77777777" w:rsidR="000236E6" w:rsidRPr="00C30D6B" w:rsidRDefault="000236E6" w:rsidP="001A75DA">
            <w:pPr>
              <w:pStyle w:val="TAL"/>
            </w:pPr>
          </w:p>
        </w:tc>
        <w:tc>
          <w:tcPr>
            <w:tcW w:w="850" w:type="dxa"/>
            <w:vMerge/>
            <w:tcBorders>
              <w:left w:val="single" w:sz="4" w:space="0" w:color="auto"/>
            </w:tcBorders>
            <w:shd w:val="clear" w:color="auto" w:fill="auto"/>
          </w:tcPr>
          <w:p w14:paraId="1671D62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831EA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E0A1A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4A4EB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E177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5C46C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B747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E8CD5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BEDF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35F8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3DFA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CBD2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47A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38D08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9E46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4DB489"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83CFAF"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EC335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51ED3F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159C70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D9DF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125D2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30412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E4694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C4E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FDEA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2115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9F3200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13B08F" w14:textId="77777777" w:rsidR="000236E6" w:rsidRPr="00C30D6B" w:rsidRDefault="000236E6" w:rsidP="001A75DA">
            <w:pPr>
              <w:pStyle w:val="TAL"/>
            </w:pPr>
          </w:p>
        </w:tc>
        <w:tc>
          <w:tcPr>
            <w:tcW w:w="850" w:type="dxa"/>
            <w:vMerge/>
            <w:tcBorders>
              <w:left w:val="single" w:sz="4" w:space="0" w:color="auto"/>
            </w:tcBorders>
            <w:shd w:val="clear" w:color="auto" w:fill="auto"/>
          </w:tcPr>
          <w:p w14:paraId="256907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58A5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8C205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66078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0202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C215</w:t>
            </w:r>
          </w:p>
        </w:tc>
        <w:tc>
          <w:tcPr>
            <w:tcW w:w="1020" w:type="dxa"/>
            <w:shd w:val="clear" w:color="auto" w:fill="auto"/>
          </w:tcPr>
          <w:p w14:paraId="5E1957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D37F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1E8A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B3D9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AE68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3DEF4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214CB7"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B88F8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60C34E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3FA3B4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4654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32223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A8A0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63287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1800A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2F60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A6BE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2DD1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4FED05" w14:textId="77777777" w:rsidR="000236E6" w:rsidRPr="00C30D6B" w:rsidRDefault="000236E6" w:rsidP="001A75DA">
            <w:pPr>
              <w:pStyle w:val="TAL"/>
            </w:pPr>
          </w:p>
        </w:tc>
        <w:tc>
          <w:tcPr>
            <w:tcW w:w="850" w:type="dxa"/>
            <w:vMerge/>
            <w:tcBorders>
              <w:left w:val="single" w:sz="4" w:space="0" w:color="auto"/>
            </w:tcBorders>
            <w:shd w:val="clear" w:color="auto" w:fill="auto"/>
          </w:tcPr>
          <w:p w14:paraId="64449C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398E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253E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EBDD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946B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C215</w:t>
            </w:r>
          </w:p>
        </w:tc>
        <w:tc>
          <w:tcPr>
            <w:tcW w:w="1020" w:type="dxa"/>
            <w:shd w:val="clear" w:color="auto" w:fill="auto"/>
          </w:tcPr>
          <w:p w14:paraId="14E7E4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1F244D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EB415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DB4F7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887C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7AAF2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BBA5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1890A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0166A6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UTRAN</w:t>
            </w:r>
          </w:p>
        </w:tc>
        <w:tc>
          <w:tcPr>
            <w:tcW w:w="673" w:type="dxa"/>
            <w:shd w:val="clear" w:color="auto" w:fill="auto"/>
          </w:tcPr>
          <w:p w14:paraId="5A170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41C615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7405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2B1FF5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40F23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53CD4F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067866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FAF4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AFBF9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9F013A" w14:textId="77777777" w:rsidR="000236E6" w:rsidRPr="00C30D6B" w:rsidRDefault="000236E6" w:rsidP="001A75DA">
            <w:pPr>
              <w:pStyle w:val="TAL"/>
            </w:pPr>
          </w:p>
        </w:tc>
        <w:tc>
          <w:tcPr>
            <w:tcW w:w="850" w:type="dxa"/>
            <w:vMerge/>
            <w:tcBorders>
              <w:left w:val="single" w:sz="4" w:space="0" w:color="auto"/>
            </w:tcBorders>
            <w:shd w:val="clear" w:color="auto" w:fill="auto"/>
          </w:tcPr>
          <w:p w14:paraId="5CFEEA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7842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2A721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CFC2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D5BD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5700E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9084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D0EBE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29BBA0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17DE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6EE5E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56F12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36D6B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77D28D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InterRAT</w:t>
            </w:r>
          </w:p>
        </w:tc>
        <w:tc>
          <w:tcPr>
            <w:tcW w:w="673" w:type="dxa"/>
            <w:shd w:val="clear" w:color="auto" w:fill="auto"/>
          </w:tcPr>
          <w:p w14:paraId="63934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4757B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A0DA6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08C786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97C5C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62EF22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0AFF68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034D41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D39E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5AAD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376750E" w14:textId="77777777" w:rsidR="000236E6" w:rsidRPr="00C30D6B" w:rsidRDefault="000236E6" w:rsidP="001A75DA">
            <w:pPr>
              <w:pStyle w:val="TAL"/>
            </w:pPr>
          </w:p>
        </w:tc>
        <w:tc>
          <w:tcPr>
            <w:tcW w:w="850" w:type="dxa"/>
            <w:vMerge/>
            <w:tcBorders>
              <w:left w:val="single" w:sz="4" w:space="0" w:color="auto"/>
            </w:tcBorders>
            <w:shd w:val="clear" w:color="auto" w:fill="auto"/>
          </w:tcPr>
          <w:p w14:paraId="02758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8ADEA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78BE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D5BD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D5A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 AND</w:t>
            </w:r>
          </w:p>
          <w:p w14:paraId="6F1D7E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5996B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5ECA3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625701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3EEC9E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168AED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B89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4F447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C1F73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83684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vMerge w:val="restart"/>
            <w:shd w:val="clear" w:color="auto" w:fill="auto"/>
          </w:tcPr>
          <w:p w14:paraId="1E9640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E-UTRAN</w:t>
            </w:r>
          </w:p>
        </w:tc>
        <w:tc>
          <w:tcPr>
            <w:tcW w:w="673" w:type="dxa"/>
            <w:shd w:val="clear" w:color="auto" w:fill="auto"/>
          </w:tcPr>
          <w:p w14:paraId="053753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6991B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AC7A6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8419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7256D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11F5E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21593F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7F68B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8498891" w14:textId="11A6E75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8090D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4489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2455A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0236C9" w14:textId="77777777" w:rsidR="000236E6" w:rsidRPr="00C30D6B" w:rsidRDefault="000236E6" w:rsidP="001A75DA">
            <w:pPr>
              <w:pStyle w:val="TAL"/>
            </w:pPr>
          </w:p>
        </w:tc>
        <w:tc>
          <w:tcPr>
            <w:tcW w:w="850" w:type="dxa"/>
            <w:vMerge/>
            <w:tcBorders>
              <w:left w:val="single" w:sz="4" w:space="0" w:color="auto"/>
            </w:tcBorders>
            <w:shd w:val="clear" w:color="auto" w:fill="auto"/>
          </w:tcPr>
          <w:p w14:paraId="71FCA7A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B82A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84813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017FB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0742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28985A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7C934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7D00AF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1E6A28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99099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B6738B5" w14:textId="4B063AF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1F76F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7A12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734582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6F68E08" w14:textId="77777777" w:rsidR="000236E6" w:rsidRPr="00C30D6B" w:rsidRDefault="000236E6" w:rsidP="001A75DA">
            <w:pPr>
              <w:pStyle w:val="TAL"/>
            </w:pPr>
          </w:p>
        </w:tc>
        <w:tc>
          <w:tcPr>
            <w:tcW w:w="850" w:type="dxa"/>
            <w:tcBorders>
              <w:left w:val="single" w:sz="4" w:space="0" w:color="auto"/>
            </w:tcBorders>
            <w:shd w:val="clear" w:color="auto" w:fill="auto"/>
          </w:tcPr>
          <w:p w14:paraId="2BB3A2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3.4</w:t>
            </w:r>
          </w:p>
        </w:tc>
        <w:tc>
          <w:tcPr>
            <w:tcW w:w="2494" w:type="dxa"/>
            <w:shd w:val="clear" w:color="auto" w:fill="auto"/>
          </w:tcPr>
          <w:p w14:paraId="25774B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NG-RAN</w:t>
            </w:r>
          </w:p>
        </w:tc>
        <w:tc>
          <w:tcPr>
            <w:tcW w:w="673" w:type="dxa"/>
            <w:shd w:val="clear" w:color="auto" w:fill="auto"/>
          </w:tcPr>
          <w:p w14:paraId="6C8757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1F41A1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3D705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AFFE3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5D41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556578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0BC4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EB33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373F92" w:rsidRPr="00C30D6B" w14:paraId="0197ED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1D1007" w14:textId="77777777" w:rsidR="00373F92" w:rsidRPr="00C30D6B" w:rsidRDefault="00373F92" w:rsidP="00373F92">
            <w:pPr>
              <w:pStyle w:val="TAL"/>
            </w:pPr>
          </w:p>
        </w:tc>
        <w:tc>
          <w:tcPr>
            <w:tcW w:w="850" w:type="dxa"/>
            <w:tcBorders>
              <w:left w:val="single" w:sz="4" w:space="0" w:color="auto"/>
            </w:tcBorders>
            <w:shd w:val="clear" w:color="auto" w:fill="auto"/>
          </w:tcPr>
          <w:p w14:paraId="38FC957D" w14:textId="2A3C92D2"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t>3.5</w:t>
            </w:r>
          </w:p>
        </w:tc>
        <w:tc>
          <w:tcPr>
            <w:tcW w:w="2494" w:type="dxa"/>
            <w:shd w:val="clear" w:color="auto" w:fill="auto"/>
          </w:tcPr>
          <w:p w14:paraId="4CFFB80C" w14:textId="0112A9CB"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w:t>
            </w:r>
            <w:r>
              <w:t>CMCI criterion</w:t>
            </w:r>
            <w:r w:rsidRPr="003E4030">
              <w:rPr>
                <w:rFonts w:cs="Arial"/>
                <w:color w:val="000000"/>
                <w:szCs w:val="18"/>
                <w:lang w:eastAsia="de-DE"/>
              </w:rPr>
              <w:t xml:space="preserve"> </w:t>
            </w:r>
            <w:r>
              <w:t>'</w:t>
            </w:r>
            <w:r w:rsidRPr="003E4030">
              <w:rPr>
                <w:rFonts w:cs="Arial"/>
                <w:color w:val="000000"/>
                <w:szCs w:val="18"/>
                <w:lang w:eastAsia="de-DE"/>
              </w:rPr>
              <w:t>DNN</w:t>
            </w:r>
            <w:r>
              <w:t>'</w:t>
            </w:r>
          </w:p>
        </w:tc>
        <w:tc>
          <w:tcPr>
            <w:tcW w:w="673" w:type="dxa"/>
            <w:shd w:val="clear" w:color="auto" w:fill="auto"/>
          </w:tcPr>
          <w:p w14:paraId="094483D2" w14:textId="44088ABE"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shd w:val="clear" w:color="auto" w:fill="auto"/>
          </w:tcPr>
          <w:p w14:paraId="2481D280"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754FB8" w14:textId="6B6CCA85"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C</w:t>
            </w:r>
            <w:r w:rsidR="00E64064">
              <w:t>23</w:t>
            </w:r>
            <w:r w:rsidR="00D14AAE">
              <w:t>9</w:t>
            </w:r>
          </w:p>
        </w:tc>
        <w:tc>
          <w:tcPr>
            <w:tcW w:w="1020" w:type="dxa"/>
            <w:shd w:val="clear" w:color="auto" w:fill="auto"/>
          </w:tcPr>
          <w:p w14:paraId="668009CD" w14:textId="47977A94"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shd w:val="clear" w:color="auto" w:fill="auto"/>
          </w:tcPr>
          <w:p w14:paraId="5904F402" w14:textId="19466692"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E11D834"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A016CF"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r>
      <w:tr w:rsidR="00373F92" w:rsidRPr="00C30D6B" w14:paraId="2333EF1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F8E591" w14:textId="77777777" w:rsidR="00373F92" w:rsidRPr="00C30D6B" w:rsidRDefault="00373F92" w:rsidP="00373F92">
            <w:pPr>
              <w:pStyle w:val="TAL"/>
            </w:pPr>
          </w:p>
        </w:tc>
        <w:tc>
          <w:tcPr>
            <w:tcW w:w="850" w:type="dxa"/>
            <w:tcBorders>
              <w:left w:val="single" w:sz="4" w:space="0" w:color="auto"/>
            </w:tcBorders>
            <w:shd w:val="clear" w:color="auto" w:fill="auto"/>
          </w:tcPr>
          <w:p w14:paraId="0B8BEFA1" w14:textId="6775502C" w:rsidR="00373F92" w:rsidRPr="00C30D6B" w:rsidRDefault="00373F92" w:rsidP="00373F92">
            <w:pPr>
              <w:pStyle w:val="TAL"/>
              <w:cnfStyle w:val="000000100000" w:firstRow="0" w:lastRow="0" w:firstColumn="0" w:lastColumn="0" w:oddVBand="0" w:evenVBand="0" w:oddHBand="1" w:evenHBand="0" w:firstRowFirstColumn="0" w:firstRowLastColumn="0" w:lastRowFirstColumn="0" w:lastRowLastColumn="0"/>
            </w:pPr>
            <w:r>
              <w:t>3.6</w:t>
            </w:r>
          </w:p>
        </w:tc>
        <w:tc>
          <w:tcPr>
            <w:tcW w:w="2494" w:type="dxa"/>
            <w:shd w:val="clear" w:color="auto" w:fill="auto"/>
          </w:tcPr>
          <w:p w14:paraId="1274A206" w14:textId="0572E5A9" w:rsidR="00373F92" w:rsidRPr="00C30D6B" w:rsidRDefault="00373F92" w:rsidP="00373F92">
            <w:pPr>
              <w:pStyle w:val="TAL"/>
              <w:cnfStyle w:val="000000100000" w:firstRow="0" w:lastRow="0" w:firstColumn="0" w:lastColumn="0" w:oddVBand="0" w:evenVBand="0" w:oddHBand="1" w:evenHBand="0" w:firstRowFirstColumn="0" w:firstRowLastColumn="0" w:lastRowFirstColumn="0" w:lastRowLastColumn="0"/>
            </w:pPr>
            <w:r w:rsidRPr="00C30D6B">
              <w:t xml:space="preserve">Steering of roaming, </w:t>
            </w:r>
            <w:r>
              <w:t>CMCI criterion</w:t>
            </w:r>
            <w:r>
              <w:rPr>
                <w:rFonts w:cs="Arial"/>
                <w:color w:val="000000"/>
                <w:szCs w:val="18"/>
                <w:lang w:eastAsia="de-DE"/>
              </w:rPr>
              <w:t xml:space="preserve"> </w:t>
            </w:r>
            <w:r>
              <w:t>'</w:t>
            </w:r>
            <w:r>
              <w:rPr>
                <w:rFonts w:cs="Arial"/>
                <w:color w:val="000000"/>
                <w:szCs w:val="18"/>
                <w:lang w:eastAsia="de-DE"/>
              </w:rPr>
              <w:t>S-NSSAI SST and SD</w:t>
            </w:r>
            <w:r>
              <w:t>'</w:t>
            </w:r>
          </w:p>
        </w:tc>
        <w:tc>
          <w:tcPr>
            <w:tcW w:w="673" w:type="dxa"/>
            <w:shd w:val="clear" w:color="auto" w:fill="auto"/>
          </w:tcPr>
          <w:p w14:paraId="1F786BF1" w14:textId="23E146B5"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rsidRPr="00DA5672">
              <w:t>Rel-1</w:t>
            </w:r>
            <w:r>
              <w:t>7</w:t>
            </w:r>
          </w:p>
        </w:tc>
        <w:tc>
          <w:tcPr>
            <w:tcW w:w="708" w:type="dxa"/>
            <w:shd w:val="clear" w:color="auto" w:fill="auto"/>
          </w:tcPr>
          <w:p w14:paraId="69D1B305"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CDC90B" w14:textId="35F85285"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t>C</w:t>
            </w:r>
            <w:r w:rsidR="00E64064">
              <w:t>23</w:t>
            </w:r>
            <w:r w:rsidR="00D14AAE">
              <w:t>9</w:t>
            </w:r>
          </w:p>
        </w:tc>
        <w:tc>
          <w:tcPr>
            <w:tcW w:w="1020" w:type="dxa"/>
            <w:shd w:val="clear" w:color="auto" w:fill="auto"/>
          </w:tcPr>
          <w:p w14:paraId="6DA678FE" w14:textId="1CBFF451"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t>E1.285</w:t>
            </w:r>
          </w:p>
        </w:tc>
        <w:tc>
          <w:tcPr>
            <w:tcW w:w="1077" w:type="dxa"/>
            <w:shd w:val="clear" w:color="auto" w:fill="auto"/>
          </w:tcPr>
          <w:p w14:paraId="267CABD9" w14:textId="0B0C931B"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7D97C2D"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7D83BF"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r>
      <w:tr w:rsidR="00373F92" w:rsidRPr="00C30D6B" w14:paraId="1BC2E1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F073C9" w14:textId="77777777" w:rsidR="00373F92" w:rsidRPr="00C30D6B" w:rsidRDefault="00373F92" w:rsidP="00373F92">
            <w:pPr>
              <w:pStyle w:val="TAL"/>
            </w:pPr>
          </w:p>
        </w:tc>
        <w:tc>
          <w:tcPr>
            <w:tcW w:w="850" w:type="dxa"/>
            <w:tcBorders>
              <w:left w:val="single" w:sz="4" w:space="0" w:color="auto"/>
            </w:tcBorders>
            <w:shd w:val="clear" w:color="auto" w:fill="auto"/>
          </w:tcPr>
          <w:p w14:paraId="45968F9B" w14:textId="237E5F8B"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t>3.7</w:t>
            </w:r>
          </w:p>
        </w:tc>
        <w:tc>
          <w:tcPr>
            <w:tcW w:w="2494" w:type="dxa"/>
            <w:shd w:val="clear" w:color="auto" w:fill="auto"/>
          </w:tcPr>
          <w:p w14:paraId="3C0FFFE1" w14:textId="118E31EF"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w:t>
            </w:r>
            <w:r>
              <w:t>CMCI criterions</w:t>
            </w:r>
            <w:r>
              <w:rPr>
                <w:rFonts w:cs="Arial"/>
                <w:color w:val="000000"/>
                <w:szCs w:val="18"/>
                <w:lang w:eastAsia="de-DE"/>
              </w:rPr>
              <w:t xml:space="preserve"> </w:t>
            </w:r>
            <w:r>
              <w:t>'</w:t>
            </w:r>
            <w:r>
              <w:rPr>
                <w:rFonts w:cs="Arial"/>
                <w:color w:val="000000"/>
                <w:szCs w:val="18"/>
                <w:lang w:eastAsia="de-DE"/>
              </w:rPr>
              <w:t>DNN</w:t>
            </w:r>
            <w:r>
              <w:t>'</w:t>
            </w:r>
            <w:r>
              <w:rPr>
                <w:rFonts w:cs="Arial"/>
                <w:color w:val="000000"/>
                <w:szCs w:val="18"/>
                <w:lang w:eastAsia="de-DE"/>
              </w:rPr>
              <w:t xml:space="preserve"> and </w:t>
            </w:r>
            <w:r>
              <w:t>'</w:t>
            </w:r>
            <w:r>
              <w:rPr>
                <w:rFonts w:cs="Arial"/>
                <w:color w:val="000000"/>
                <w:szCs w:val="18"/>
                <w:lang w:eastAsia="de-DE"/>
              </w:rPr>
              <w:t>S-NSSAI SST and SD</w:t>
            </w:r>
            <w:r>
              <w:t>'</w:t>
            </w:r>
            <w:r>
              <w:rPr>
                <w:rFonts w:cs="Arial"/>
                <w:color w:val="000000"/>
                <w:szCs w:val="18"/>
                <w:lang w:eastAsia="de-DE"/>
              </w:rPr>
              <w:t xml:space="preserve"> and </w:t>
            </w:r>
            <w:r>
              <w:t>'</w:t>
            </w:r>
            <w:r>
              <w:rPr>
                <w:rFonts w:cs="Arial"/>
                <w:color w:val="000000"/>
                <w:szCs w:val="18"/>
                <w:lang w:eastAsia="de-DE"/>
              </w:rPr>
              <w:t>match all</w:t>
            </w:r>
            <w:r>
              <w:t>'</w:t>
            </w:r>
          </w:p>
        </w:tc>
        <w:tc>
          <w:tcPr>
            <w:tcW w:w="673" w:type="dxa"/>
            <w:shd w:val="clear" w:color="auto" w:fill="auto"/>
          </w:tcPr>
          <w:p w14:paraId="4CD83B05" w14:textId="171E4B9C"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shd w:val="clear" w:color="auto" w:fill="auto"/>
          </w:tcPr>
          <w:p w14:paraId="1E5D1851"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7AABAC" w14:textId="3448100F"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C</w:t>
            </w:r>
            <w:r w:rsidR="00E64064">
              <w:t>23</w:t>
            </w:r>
            <w:r w:rsidR="00D14AAE">
              <w:t>9</w:t>
            </w:r>
          </w:p>
        </w:tc>
        <w:tc>
          <w:tcPr>
            <w:tcW w:w="1020" w:type="dxa"/>
            <w:shd w:val="clear" w:color="auto" w:fill="auto"/>
          </w:tcPr>
          <w:p w14:paraId="2118D3EE" w14:textId="4B33CBA4"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shd w:val="clear" w:color="auto" w:fill="auto"/>
          </w:tcPr>
          <w:p w14:paraId="50872169" w14:textId="1D182AB3"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6B198BB7"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11CBC3"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3903D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2795F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FB0A9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77560C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with AID, E-UTRAN or UTRAN</w:t>
            </w:r>
          </w:p>
        </w:tc>
        <w:tc>
          <w:tcPr>
            <w:tcW w:w="673" w:type="dxa"/>
            <w:shd w:val="clear" w:color="auto" w:fill="auto"/>
          </w:tcPr>
          <w:p w14:paraId="3B1CA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56051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44B1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6F4B52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7B124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21D6E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4CA4B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4E57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E59E5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82CB4E" w14:textId="77777777" w:rsidR="000236E6" w:rsidRPr="00C30D6B" w:rsidRDefault="000236E6" w:rsidP="001A75DA">
            <w:pPr>
              <w:pStyle w:val="TAL"/>
            </w:pPr>
          </w:p>
        </w:tc>
        <w:tc>
          <w:tcPr>
            <w:tcW w:w="850" w:type="dxa"/>
            <w:vMerge/>
            <w:tcBorders>
              <w:left w:val="single" w:sz="4" w:space="0" w:color="auto"/>
            </w:tcBorders>
            <w:shd w:val="clear" w:color="auto" w:fill="auto"/>
          </w:tcPr>
          <w:p w14:paraId="27BE2F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64160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23D5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AB13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83A4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C202 OR</w:t>
            </w:r>
          </w:p>
          <w:p w14:paraId="413AAC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02ECC9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50FE6E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4BCF3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68D1B2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B752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9F27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F9651F" w14:textId="77777777" w:rsidR="000236E6" w:rsidRPr="00C30D6B" w:rsidRDefault="000236E6" w:rsidP="001A75DA">
            <w:pPr>
              <w:pStyle w:val="TAL"/>
            </w:pPr>
          </w:p>
        </w:tc>
        <w:tc>
          <w:tcPr>
            <w:tcW w:w="850" w:type="dxa"/>
            <w:tcBorders>
              <w:left w:val="single" w:sz="4" w:space="0" w:color="auto"/>
            </w:tcBorders>
            <w:shd w:val="clear" w:color="auto" w:fill="auto"/>
          </w:tcPr>
          <w:p w14:paraId="07A942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036767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E-UTRAN</w:t>
            </w:r>
          </w:p>
        </w:tc>
        <w:tc>
          <w:tcPr>
            <w:tcW w:w="673" w:type="dxa"/>
            <w:shd w:val="clear" w:color="auto" w:fill="auto"/>
          </w:tcPr>
          <w:p w14:paraId="30F7DA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F863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FD2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9DA9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62CBC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DA9A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FF9E13F" w14:textId="491001D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042F1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44E2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7F84D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8C83707" w14:textId="77777777" w:rsidR="000236E6" w:rsidRPr="00C30D6B" w:rsidRDefault="000236E6" w:rsidP="001A75DA">
            <w:pPr>
              <w:pStyle w:val="TAL"/>
            </w:pPr>
          </w:p>
        </w:tc>
        <w:tc>
          <w:tcPr>
            <w:tcW w:w="850" w:type="dxa"/>
            <w:tcBorders>
              <w:left w:val="single" w:sz="4" w:space="0" w:color="auto"/>
            </w:tcBorders>
            <w:shd w:val="clear" w:color="auto" w:fill="auto"/>
          </w:tcPr>
          <w:p w14:paraId="23F3CB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5ADE63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 E-UTRAN</w:t>
            </w:r>
          </w:p>
        </w:tc>
        <w:tc>
          <w:tcPr>
            <w:tcW w:w="673" w:type="dxa"/>
            <w:shd w:val="clear" w:color="auto" w:fill="auto"/>
          </w:tcPr>
          <w:p w14:paraId="209CBC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7F0F8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6B73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F384F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E557E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0DC5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125AD49" w14:textId="0622C01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D7588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06AB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FB73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BB6229" w14:textId="77777777" w:rsidR="000236E6" w:rsidRPr="00C30D6B" w:rsidRDefault="000236E6" w:rsidP="001A75DA">
            <w:pPr>
              <w:pStyle w:val="TAL"/>
            </w:pPr>
          </w:p>
        </w:tc>
        <w:tc>
          <w:tcPr>
            <w:tcW w:w="850" w:type="dxa"/>
            <w:tcBorders>
              <w:left w:val="single" w:sz="4" w:space="0" w:color="auto"/>
            </w:tcBorders>
            <w:shd w:val="clear" w:color="auto" w:fill="auto"/>
          </w:tcPr>
          <w:p w14:paraId="0EB1A6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503FBE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UICC Reset for IMSI Changing procedure, NG-RAN</w:t>
            </w:r>
          </w:p>
        </w:tc>
        <w:tc>
          <w:tcPr>
            <w:tcW w:w="673" w:type="dxa"/>
            <w:shd w:val="clear" w:color="auto" w:fill="auto"/>
          </w:tcPr>
          <w:p w14:paraId="388E0E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3CD4F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54DB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C7AE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313E9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8C322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010A7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A034D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43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9A95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8975E70" w14:textId="77777777" w:rsidR="000236E6" w:rsidRPr="00C30D6B" w:rsidRDefault="000236E6" w:rsidP="001A75DA">
            <w:pPr>
              <w:pStyle w:val="TAL"/>
            </w:pPr>
          </w:p>
        </w:tc>
        <w:tc>
          <w:tcPr>
            <w:tcW w:w="850" w:type="dxa"/>
            <w:tcBorders>
              <w:left w:val="single" w:sz="4" w:space="0" w:color="auto"/>
            </w:tcBorders>
            <w:shd w:val="clear" w:color="auto" w:fill="auto"/>
          </w:tcPr>
          <w:p w14:paraId="720EC1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3B1041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3G Session Reset for IMSI Changing procedure, NG-RAN</w:t>
            </w:r>
          </w:p>
        </w:tc>
        <w:tc>
          <w:tcPr>
            <w:tcW w:w="673" w:type="dxa"/>
            <w:shd w:val="clear" w:color="auto" w:fill="auto"/>
          </w:tcPr>
          <w:p w14:paraId="79B34C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E9C0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2D08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1BCF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6A0BA0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B172D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232BE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67708E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0F50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F07EB8" w:rsidRPr="00C30D6B" w14:paraId="2A6A9558" w14:textId="77777777" w:rsidTr="009C4E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8D0891" w14:textId="77777777" w:rsidR="00F07EB8" w:rsidRPr="00C30D6B" w:rsidRDefault="00F07EB8" w:rsidP="00F07EB8">
            <w:pPr>
              <w:pStyle w:val="TAL"/>
            </w:pPr>
          </w:p>
        </w:tc>
        <w:tc>
          <w:tcPr>
            <w:tcW w:w="850" w:type="dxa"/>
            <w:tcBorders>
              <w:left w:val="single" w:sz="4" w:space="0" w:color="auto"/>
            </w:tcBorders>
            <w:shd w:val="clear" w:color="auto" w:fill="auto"/>
            <w:vAlign w:val="center"/>
          </w:tcPr>
          <w:p w14:paraId="478E649D" w14:textId="186D81E0" w:rsidR="00F07EB8" w:rsidRPr="00C30D6B" w:rsidRDefault="00F07EB8" w:rsidP="00F07EB8">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6.</w:t>
            </w:r>
            <w:r>
              <w:t>3</w:t>
            </w:r>
          </w:p>
        </w:tc>
        <w:tc>
          <w:tcPr>
            <w:tcW w:w="2494" w:type="dxa"/>
            <w:shd w:val="clear" w:color="auto" w:fill="auto"/>
            <w:vAlign w:val="center"/>
          </w:tcPr>
          <w:p w14:paraId="3CB6AEE1" w14:textId="399C5038" w:rsidR="00F07EB8" w:rsidRPr="00C30D6B" w:rsidRDefault="00F07EB8" w:rsidP="00F07EB8">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REFRESH, USIM Application Reset for IMSI Changing procedure, NG-RAN</w:t>
            </w:r>
          </w:p>
        </w:tc>
        <w:tc>
          <w:tcPr>
            <w:tcW w:w="673" w:type="dxa"/>
            <w:shd w:val="clear" w:color="auto" w:fill="auto"/>
            <w:vAlign w:val="center"/>
          </w:tcPr>
          <w:p w14:paraId="475FD165" w14:textId="3CBE49D6"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Rel-1</w:t>
            </w:r>
            <w:r w:rsidRPr="00F07EB8">
              <w:rPr>
                <w:rFonts w:hint="eastAsia"/>
              </w:rPr>
              <w:t>6</w:t>
            </w:r>
          </w:p>
        </w:tc>
        <w:tc>
          <w:tcPr>
            <w:tcW w:w="708" w:type="dxa"/>
            <w:shd w:val="clear" w:color="auto" w:fill="auto"/>
            <w:vAlign w:val="center"/>
          </w:tcPr>
          <w:p w14:paraId="41F0D97F" w14:textId="77777777"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4FD4B3C1" w14:textId="6B237A3F"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C231</w:t>
            </w:r>
          </w:p>
        </w:tc>
        <w:tc>
          <w:tcPr>
            <w:tcW w:w="1020" w:type="dxa"/>
            <w:shd w:val="clear" w:color="auto" w:fill="auto"/>
            <w:vAlign w:val="center"/>
          </w:tcPr>
          <w:p w14:paraId="4B15A51E" w14:textId="77777777" w:rsidR="00F07EB8" w:rsidRPr="00F07EB8" w:rsidRDefault="00F07EB8" w:rsidP="00F07EB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OR</w:t>
            </w:r>
          </w:p>
          <w:p w14:paraId="186C4ED6" w14:textId="77777777" w:rsidR="00F07EB8" w:rsidRPr="00F07EB8" w:rsidRDefault="00F07EB8" w:rsidP="00F07EB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AND</w:t>
            </w:r>
          </w:p>
          <w:p w14:paraId="2E00CC0E" w14:textId="0E19208B"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E.1/256)</w:t>
            </w:r>
          </w:p>
        </w:tc>
        <w:tc>
          <w:tcPr>
            <w:tcW w:w="1077" w:type="dxa"/>
            <w:shd w:val="clear" w:color="auto" w:fill="auto"/>
            <w:vAlign w:val="center"/>
          </w:tcPr>
          <w:p w14:paraId="6FA0FFDD" w14:textId="75021BD5"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NG-SS only</w:t>
            </w:r>
          </w:p>
        </w:tc>
        <w:tc>
          <w:tcPr>
            <w:tcW w:w="737" w:type="dxa"/>
            <w:shd w:val="clear" w:color="auto" w:fill="auto"/>
            <w:vAlign w:val="center"/>
          </w:tcPr>
          <w:p w14:paraId="0E84A5C4" w14:textId="2B8BE073"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vAlign w:val="center"/>
          </w:tcPr>
          <w:p w14:paraId="11D81A03" w14:textId="3973D3AA"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p>
        </w:tc>
      </w:tr>
      <w:tr w:rsidR="00A97535" w:rsidRPr="00C30D6B" w14:paraId="1728A737" w14:textId="77777777" w:rsidTr="009C4E28">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70631E" w14:textId="77777777" w:rsidR="00A97535" w:rsidRPr="00C30D6B" w:rsidRDefault="00A97535" w:rsidP="00A97535">
            <w:pPr>
              <w:pStyle w:val="TAL"/>
            </w:pPr>
          </w:p>
        </w:tc>
        <w:tc>
          <w:tcPr>
            <w:tcW w:w="850" w:type="dxa"/>
            <w:tcBorders>
              <w:left w:val="single" w:sz="4" w:space="0" w:color="auto"/>
            </w:tcBorders>
            <w:shd w:val="clear" w:color="auto" w:fill="auto"/>
            <w:vAlign w:val="center"/>
          </w:tcPr>
          <w:p w14:paraId="24975A61" w14:textId="72759D17" w:rsidR="00A97535" w:rsidRPr="00F07EB8"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6.</w:t>
            </w:r>
            <w:r>
              <w:t>4</w:t>
            </w:r>
          </w:p>
        </w:tc>
        <w:tc>
          <w:tcPr>
            <w:tcW w:w="2494" w:type="dxa"/>
            <w:shd w:val="clear" w:color="auto" w:fill="auto"/>
            <w:vAlign w:val="center"/>
          </w:tcPr>
          <w:p w14:paraId="5D7304F7" w14:textId="6ECC0E05" w:rsidR="00A97535" w:rsidRPr="00F07EB8"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REFRESH, reject 3G Session Reset for IMSI Changing procedure during mobile originated call, NG-RAN</w:t>
            </w:r>
          </w:p>
        </w:tc>
        <w:tc>
          <w:tcPr>
            <w:tcW w:w="673" w:type="dxa"/>
            <w:shd w:val="clear" w:color="auto" w:fill="auto"/>
            <w:vAlign w:val="center"/>
          </w:tcPr>
          <w:p w14:paraId="20926DBF" w14:textId="2542D126"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shd w:val="clear" w:color="auto" w:fill="auto"/>
            <w:vAlign w:val="center"/>
          </w:tcPr>
          <w:p w14:paraId="2C88EF16"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vAlign w:val="center"/>
          </w:tcPr>
          <w:p w14:paraId="1C48E966" w14:textId="0F5E780C"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C231</w:t>
            </w:r>
          </w:p>
        </w:tc>
        <w:tc>
          <w:tcPr>
            <w:tcW w:w="1020" w:type="dxa"/>
            <w:shd w:val="clear" w:color="auto" w:fill="auto"/>
            <w:vAlign w:val="center"/>
          </w:tcPr>
          <w:p w14:paraId="363024A6"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OR</w:t>
            </w:r>
          </w:p>
          <w:p w14:paraId="6FFAC84C"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AND</w:t>
            </w:r>
          </w:p>
          <w:p w14:paraId="342EAFB1" w14:textId="02E2FD34" w:rsidR="00A97535" w:rsidRPr="00F07EB8"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shd w:val="clear" w:color="auto" w:fill="auto"/>
            <w:vAlign w:val="center"/>
          </w:tcPr>
          <w:p w14:paraId="7E16F7A2" w14:textId="59187574"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shd w:val="clear" w:color="auto" w:fill="auto"/>
            <w:vAlign w:val="center"/>
          </w:tcPr>
          <w:p w14:paraId="5226F5FD" w14:textId="77777777"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vAlign w:val="center"/>
          </w:tcPr>
          <w:p w14:paraId="3BB7D9BB" w14:textId="77777777"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CD09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7917D9" w14:textId="77777777" w:rsidR="000236E6" w:rsidRPr="00C30D6B" w:rsidRDefault="000236E6" w:rsidP="001A75DA">
            <w:pPr>
              <w:pStyle w:val="TAL"/>
            </w:pPr>
          </w:p>
        </w:tc>
        <w:tc>
          <w:tcPr>
            <w:tcW w:w="850" w:type="dxa"/>
            <w:tcBorders>
              <w:left w:val="single" w:sz="4" w:space="0" w:color="auto"/>
            </w:tcBorders>
            <w:shd w:val="clear" w:color="auto" w:fill="auto"/>
          </w:tcPr>
          <w:p w14:paraId="5B94D3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777801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UICC Reset for SUPI_NAI Changing procedure, NG-RAN</w:t>
            </w:r>
          </w:p>
        </w:tc>
        <w:tc>
          <w:tcPr>
            <w:tcW w:w="673" w:type="dxa"/>
            <w:shd w:val="clear" w:color="auto" w:fill="auto"/>
          </w:tcPr>
          <w:p w14:paraId="51CD5D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E8E11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38B8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0A121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shd w:val="clear" w:color="auto" w:fill="auto"/>
          </w:tcPr>
          <w:p w14:paraId="73CD7F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D9282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89348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52DB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26A4E77" w14:textId="77777777" w:rsidTr="00A5244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E75A47" w14:textId="77777777" w:rsidR="000236E6" w:rsidRPr="00C30D6B" w:rsidRDefault="000236E6" w:rsidP="001A75DA">
            <w:pPr>
              <w:pStyle w:val="TAL"/>
            </w:pPr>
          </w:p>
        </w:tc>
        <w:tc>
          <w:tcPr>
            <w:tcW w:w="850" w:type="dxa"/>
            <w:tcBorders>
              <w:left w:val="single" w:sz="4" w:space="0" w:color="auto"/>
              <w:bottom w:val="single" w:sz="4" w:space="0" w:color="auto"/>
            </w:tcBorders>
            <w:shd w:val="clear" w:color="auto" w:fill="auto"/>
          </w:tcPr>
          <w:p w14:paraId="007EFA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7.2</w:t>
            </w:r>
          </w:p>
        </w:tc>
        <w:tc>
          <w:tcPr>
            <w:tcW w:w="2494" w:type="dxa"/>
            <w:tcBorders>
              <w:bottom w:val="single" w:sz="4" w:space="0" w:color="auto"/>
            </w:tcBorders>
            <w:shd w:val="clear" w:color="auto" w:fill="auto"/>
          </w:tcPr>
          <w:p w14:paraId="225767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3G Session Reset for SUPI_NAI Changing procedure, NG-RAN</w:t>
            </w:r>
          </w:p>
        </w:tc>
        <w:tc>
          <w:tcPr>
            <w:tcW w:w="673" w:type="dxa"/>
            <w:tcBorders>
              <w:bottom w:val="single" w:sz="4" w:space="0" w:color="auto"/>
            </w:tcBorders>
            <w:shd w:val="clear" w:color="auto" w:fill="auto"/>
          </w:tcPr>
          <w:p w14:paraId="0E298B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AE538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6B108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0097E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5F13E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191B70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CC1A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BECB1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A52440" w:rsidRPr="00C30D6B" w14:paraId="3ED63DF1" w14:textId="77777777" w:rsidTr="00F771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5AC693" w14:textId="77777777" w:rsidR="00A52440" w:rsidRPr="00C30D6B" w:rsidRDefault="00A52440" w:rsidP="00A52440">
            <w:pPr>
              <w:pStyle w:val="TAL"/>
            </w:pPr>
          </w:p>
        </w:tc>
        <w:tc>
          <w:tcPr>
            <w:tcW w:w="850" w:type="dxa"/>
            <w:tcBorders>
              <w:left w:val="single" w:sz="4" w:space="0" w:color="auto"/>
              <w:bottom w:val="single" w:sz="4" w:space="0" w:color="auto"/>
            </w:tcBorders>
            <w:shd w:val="clear" w:color="auto" w:fill="auto"/>
            <w:vAlign w:val="center"/>
          </w:tcPr>
          <w:p w14:paraId="0C80C25B" w14:textId="60184918" w:rsidR="00A52440" w:rsidRPr="00C30D6B" w:rsidRDefault="00A52440" w:rsidP="00A52440">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7.</w:t>
            </w:r>
            <w:r>
              <w:t>3</w:t>
            </w:r>
          </w:p>
        </w:tc>
        <w:tc>
          <w:tcPr>
            <w:tcW w:w="2494" w:type="dxa"/>
            <w:tcBorders>
              <w:bottom w:val="single" w:sz="4" w:space="0" w:color="auto"/>
            </w:tcBorders>
            <w:shd w:val="clear" w:color="auto" w:fill="auto"/>
            <w:vAlign w:val="center"/>
          </w:tcPr>
          <w:p w14:paraId="42ACE571" w14:textId="53858BED" w:rsidR="00A52440" w:rsidRPr="00C30D6B" w:rsidRDefault="00A52440" w:rsidP="00A52440">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REFRESH, USIM Application Reset for SUPI_NAI Changing procedure, NG-RAN</w:t>
            </w:r>
          </w:p>
        </w:tc>
        <w:tc>
          <w:tcPr>
            <w:tcW w:w="673" w:type="dxa"/>
            <w:tcBorders>
              <w:bottom w:val="single" w:sz="4" w:space="0" w:color="auto"/>
            </w:tcBorders>
            <w:shd w:val="clear" w:color="auto" w:fill="auto"/>
            <w:vAlign w:val="center"/>
          </w:tcPr>
          <w:p w14:paraId="7DEAE55B" w14:textId="4555E554"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shd w:val="clear" w:color="auto" w:fill="auto"/>
            <w:vAlign w:val="center"/>
          </w:tcPr>
          <w:p w14:paraId="376DD4F0"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0B4BA661" w14:textId="77777777" w:rsidR="00A52440" w:rsidRPr="00A52440"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C231 AND</w:t>
            </w:r>
          </w:p>
          <w:p w14:paraId="0B8EBEDA" w14:textId="703A8910"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C233</w:t>
            </w:r>
          </w:p>
        </w:tc>
        <w:tc>
          <w:tcPr>
            <w:tcW w:w="1020" w:type="dxa"/>
            <w:tcBorders>
              <w:bottom w:val="single" w:sz="4" w:space="0" w:color="auto"/>
            </w:tcBorders>
            <w:shd w:val="clear" w:color="auto" w:fill="auto"/>
            <w:vAlign w:val="center"/>
          </w:tcPr>
          <w:p w14:paraId="7E3C657E" w14:textId="10A92300"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E.1/24</w:t>
            </w:r>
          </w:p>
        </w:tc>
        <w:tc>
          <w:tcPr>
            <w:tcW w:w="1077" w:type="dxa"/>
            <w:tcBorders>
              <w:bottom w:val="single" w:sz="4" w:space="0" w:color="auto"/>
            </w:tcBorders>
            <w:shd w:val="clear" w:color="auto" w:fill="auto"/>
            <w:vAlign w:val="center"/>
          </w:tcPr>
          <w:p w14:paraId="6E0E8ABB" w14:textId="43B077F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NG-SS only</w:t>
            </w:r>
          </w:p>
        </w:tc>
        <w:tc>
          <w:tcPr>
            <w:tcW w:w="737" w:type="dxa"/>
            <w:tcBorders>
              <w:bottom w:val="single" w:sz="4" w:space="0" w:color="auto"/>
            </w:tcBorders>
            <w:shd w:val="clear" w:color="auto" w:fill="auto"/>
            <w:vAlign w:val="center"/>
          </w:tcPr>
          <w:p w14:paraId="3EED20CB"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A0FE523"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r>
      <w:tr w:rsidR="00F77102" w:rsidRPr="00C30D6B" w14:paraId="1232CD93" w14:textId="77777777" w:rsidTr="00DA567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4655D6" w14:textId="77777777" w:rsidR="00F77102" w:rsidRPr="00C30D6B" w:rsidRDefault="00F77102" w:rsidP="00F77102">
            <w:pPr>
              <w:pStyle w:val="TAL"/>
            </w:pPr>
          </w:p>
        </w:tc>
        <w:tc>
          <w:tcPr>
            <w:tcW w:w="850" w:type="dxa"/>
            <w:tcBorders>
              <w:left w:val="single" w:sz="4" w:space="0" w:color="auto"/>
              <w:bottom w:val="single" w:sz="4" w:space="0" w:color="auto"/>
            </w:tcBorders>
            <w:shd w:val="clear" w:color="auto" w:fill="auto"/>
            <w:vAlign w:val="center"/>
          </w:tcPr>
          <w:p w14:paraId="1357D37A" w14:textId="3DE7FF0C" w:rsidR="00F77102" w:rsidRPr="00A52440" w:rsidRDefault="00F77102" w:rsidP="00F77102">
            <w:pPr>
              <w:pStyle w:val="TAL"/>
              <w:cnfStyle w:val="000000000000" w:firstRow="0" w:lastRow="0" w:firstColumn="0" w:lastColumn="0" w:oddVBand="0" w:evenVBand="0" w:oddHBand="0" w:evenHBand="0" w:firstRowFirstColumn="0" w:firstRowLastColumn="0" w:lastRowFirstColumn="0" w:lastRowLastColumn="0"/>
            </w:pPr>
            <w:r>
              <w:t>7.4</w:t>
            </w:r>
          </w:p>
        </w:tc>
        <w:tc>
          <w:tcPr>
            <w:tcW w:w="2494" w:type="dxa"/>
            <w:tcBorders>
              <w:bottom w:val="single" w:sz="4" w:space="0" w:color="auto"/>
            </w:tcBorders>
            <w:shd w:val="clear" w:color="auto" w:fill="auto"/>
            <w:vAlign w:val="center"/>
          </w:tcPr>
          <w:p w14:paraId="2B58B5E8" w14:textId="7C26224F" w:rsidR="00F77102" w:rsidRPr="00A52440" w:rsidRDefault="00F77102" w:rsidP="00F77102">
            <w:pPr>
              <w:pStyle w:val="TAL"/>
              <w:cnfStyle w:val="000000000000" w:firstRow="0" w:lastRow="0" w:firstColumn="0" w:lastColumn="0" w:oddVBand="0" w:evenVBand="0" w:oddHBand="0" w:evenHBand="0" w:firstRowFirstColumn="0" w:firstRowLastColumn="0" w:lastRowFirstColumn="0" w:lastRowLastColumn="0"/>
            </w:pPr>
            <w:r w:rsidRPr="00F77102">
              <w:rPr>
                <w:rFonts w:hint="eastAsia"/>
              </w:rPr>
              <w:t>REFRESH, reject 3G Session Reset for SUPI_NAI Changing procedure during mobile originated call, NG-RAN</w:t>
            </w:r>
          </w:p>
        </w:tc>
        <w:tc>
          <w:tcPr>
            <w:tcW w:w="673" w:type="dxa"/>
            <w:tcBorders>
              <w:bottom w:val="single" w:sz="4" w:space="0" w:color="auto"/>
            </w:tcBorders>
            <w:shd w:val="clear" w:color="auto" w:fill="auto"/>
            <w:vAlign w:val="center"/>
          </w:tcPr>
          <w:p w14:paraId="05473CCF" w14:textId="5DFF3146"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shd w:val="clear" w:color="auto" w:fill="auto"/>
            <w:vAlign w:val="center"/>
          </w:tcPr>
          <w:p w14:paraId="18F4752B"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2123EF2" w14:textId="77777777" w:rsidR="00F77102" w:rsidRPr="00F77102"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C231 AND</w:t>
            </w:r>
          </w:p>
          <w:p w14:paraId="753FAD49" w14:textId="31058EB3"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C233</w:t>
            </w:r>
          </w:p>
        </w:tc>
        <w:tc>
          <w:tcPr>
            <w:tcW w:w="1020" w:type="dxa"/>
            <w:tcBorders>
              <w:bottom w:val="single" w:sz="4" w:space="0" w:color="auto"/>
            </w:tcBorders>
            <w:shd w:val="clear" w:color="auto" w:fill="auto"/>
            <w:vAlign w:val="center"/>
          </w:tcPr>
          <w:p w14:paraId="26E7D257" w14:textId="3D403920"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E.1/24</w:t>
            </w:r>
          </w:p>
        </w:tc>
        <w:tc>
          <w:tcPr>
            <w:tcW w:w="1077" w:type="dxa"/>
            <w:tcBorders>
              <w:bottom w:val="single" w:sz="4" w:space="0" w:color="auto"/>
            </w:tcBorders>
            <w:shd w:val="clear" w:color="auto" w:fill="auto"/>
            <w:vAlign w:val="center"/>
          </w:tcPr>
          <w:p w14:paraId="267D2128" w14:textId="63DC6121"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NG-SS only</w:t>
            </w:r>
          </w:p>
        </w:tc>
        <w:tc>
          <w:tcPr>
            <w:tcW w:w="737" w:type="dxa"/>
            <w:tcBorders>
              <w:bottom w:val="single" w:sz="4" w:space="0" w:color="auto"/>
            </w:tcBorders>
            <w:shd w:val="clear" w:color="auto" w:fill="auto"/>
            <w:vAlign w:val="center"/>
          </w:tcPr>
          <w:p w14:paraId="296DD54C"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759C8F4F"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r>
      <w:tr w:rsidR="00DA5672" w:rsidRPr="00C30D6B" w14:paraId="29233A17" w14:textId="77777777" w:rsidTr="007C55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6A8ADB77" w14:textId="77777777" w:rsidR="00DA5672" w:rsidRPr="00C30D6B" w:rsidRDefault="00DA5672" w:rsidP="00DA5672">
            <w:pPr>
              <w:pStyle w:val="TAL"/>
            </w:pPr>
          </w:p>
        </w:tc>
        <w:tc>
          <w:tcPr>
            <w:tcW w:w="850" w:type="dxa"/>
            <w:tcBorders>
              <w:left w:val="single" w:sz="4" w:space="0" w:color="auto"/>
              <w:bottom w:val="single" w:sz="4" w:space="0" w:color="auto"/>
            </w:tcBorders>
            <w:shd w:val="clear" w:color="auto" w:fill="auto"/>
            <w:vAlign w:val="center"/>
          </w:tcPr>
          <w:p w14:paraId="6C124DA7" w14:textId="4194C22E" w:rsidR="00DA5672" w:rsidRDefault="00DA5672" w:rsidP="00DA5672">
            <w:pPr>
              <w:pStyle w:val="TAL"/>
              <w:cnfStyle w:val="000000100000" w:firstRow="0" w:lastRow="0" w:firstColumn="0" w:lastColumn="0" w:oddVBand="0" w:evenVBand="0" w:oddHBand="1" w:evenHBand="0" w:firstRowFirstColumn="0" w:firstRowLastColumn="0" w:lastRowFirstColumn="0" w:lastRowLastColumn="0"/>
            </w:pPr>
            <w:r>
              <w:t>8.1</w:t>
            </w:r>
          </w:p>
        </w:tc>
        <w:tc>
          <w:tcPr>
            <w:tcW w:w="2494" w:type="dxa"/>
            <w:tcBorders>
              <w:bottom w:val="single" w:sz="4" w:space="0" w:color="auto"/>
            </w:tcBorders>
            <w:shd w:val="clear" w:color="auto" w:fill="auto"/>
            <w:vAlign w:val="center"/>
          </w:tcPr>
          <w:p w14:paraId="1539EF50" w14:textId="328E72CA" w:rsidR="00DA5672" w:rsidRPr="00F77102" w:rsidRDefault="00DA5672" w:rsidP="00DA5672">
            <w:pPr>
              <w:pStyle w:val="TAL"/>
              <w:cnfStyle w:val="000000100000" w:firstRow="0" w:lastRow="0" w:firstColumn="0" w:lastColumn="0" w:oddVBand="0" w:evenVBand="0" w:oddHBand="1" w:evenHBand="0" w:firstRowFirstColumn="0" w:firstRowLastColumn="0" w:lastRowFirstColumn="0" w:lastRowLastColumn="0"/>
            </w:pPr>
            <w:r w:rsidRPr="00DA5672">
              <w:rPr>
                <w:rFonts w:hint="eastAsia"/>
              </w:rPr>
              <w:t>REFRESH, USIM File Change Notification for Generic Bootstrapping Procedure Request, NG-RAN</w:t>
            </w:r>
          </w:p>
        </w:tc>
        <w:tc>
          <w:tcPr>
            <w:tcW w:w="673" w:type="dxa"/>
            <w:tcBorders>
              <w:bottom w:val="single" w:sz="4" w:space="0" w:color="auto"/>
            </w:tcBorders>
            <w:shd w:val="clear" w:color="auto" w:fill="auto"/>
            <w:vAlign w:val="center"/>
          </w:tcPr>
          <w:p w14:paraId="6A9E9C6A" w14:textId="1DD66C9A"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shd w:val="clear" w:color="auto" w:fill="auto"/>
            <w:vAlign w:val="center"/>
          </w:tcPr>
          <w:p w14:paraId="61E36BDE"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CAE09EC" w14:textId="54A8B1CD"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C238</w:t>
            </w:r>
          </w:p>
        </w:tc>
        <w:tc>
          <w:tcPr>
            <w:tcW w:w="1020" w:type="dxa"/>
            <w:tcBorders>
              <w:bottom w:val="single" w:sz="4" w:space="0" w:color="auto"/>
            </w:tcBorders>
            <w:shd w:val="clear" w:color="auto" w:fill="auto"/>
            <w:vAlign w:val="center"/>
          </w:tcPr>
          <w:p w14:paraId="6BBFA09D" w14:textId="180A5D66"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shd w:val="clear" w:color="auto" w:fill="auto"/>
            <w:vAlign w:val="center"/>
          </w:tcPr>
          <w:p w14:paraId="318186DF" w14:textId="60ADC441"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NG-SS only</w:t>
            </w:r>
          </w:p>
        </w:tc>
        <w:tc>
          <w:tcPr>
            <w:tcW w:w="737" w:type="dxa"/>
            <w:tcBorders>
              <w:bottom w:val="single" w:sz="4" w:space="0" w:color="auto"/>
            </w:tcBorders>
            <w:shd w:val="clear" w:color="auto" w:fill="auto"/>
            <w:vAlign w:val="center"/>
          </w:tcPr>
          <w:p w14:paraId="511FD8C6"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DCC13DF"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0823C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350D950" w14:textId="77777777" w:rsidR="000236E6" w:rsidRPr="0009777B" w:rsidRDefault="000236E6" w:rsidP="001A75DA">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FADA0B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2FC58D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5E9E6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495D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E8E6B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C6D2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92BB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1CBA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26EA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328AF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A51A8A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79C0690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658957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Set up, menu selection, replace and remove menu</w:t>
            </w:r>
          </w:p>
        </w:tc>
        <w:tc>
          <w:tcPr>
            <w:tcW w:w="673" w:type="dxa"/>
            <w:tcBorders>
              <w:top w:val="single" w:sz="4" w:space="0" w:color="auto"/>
            </w:tcBorders>
            <w:shd w:val="clear" w:color="auto" w:fill="auto"/>
          </w:tcPr>
          <w:p w14:paraId="60DF77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7F881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1396A6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5803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72AB5D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31E7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33D43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F2443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5D43E6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10E654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F379A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DBF566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D74A1F"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04339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2DEF19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Large menu</w:t>
            </w:r>
          </w:p>
        </w:tc>
        <w:tc>
          <w:tcPr>
            <w:tcW w:w="673" w:type="dxa"/>
            <w:shd w:val="clear" w:color="auto" w:fill="auto"/>
          </w:tcPr>
          <w:p w14:paraId="48AAB0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74CE3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ADD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7D18A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CAD38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7C4D4F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3CF0B5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981F9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A547B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610D2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701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F1F2A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6168CE"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3FE8F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7C325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489B8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2800D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A27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65C04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AB46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EC7CF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627D02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70D23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C6509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3C7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8AEC6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00D6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98A41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BE86E8"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D4A77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4CC628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691937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757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FEFB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400F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37ABF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371C09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9B42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F2594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FB429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9873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CB1A1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C77A0"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2E60A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7E2C73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0A4AD6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4147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6920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C172 AND</w:t>
            </w:r>
          </w:p>
          <w:p w14:paraId="0F1E8F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27CE3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C3B4A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99C1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5252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6905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0F8B2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D22A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D6A2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54EA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62639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337A9F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xml:space="preserve">soft key access </w:t>
            </w:r>
          </w:p>
        </w:tc>
        <w:tc>
          <w:tcPr>
            <w:tcW w:w="673" w:type="dxa"/>
            <w:shd w:val="clear" w:color="auto" w:fill="auto"/>
          </w:tcPr>
          <w:p w14:paraId="0245E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E50EF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FAC2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C112 AND</w:t>
            </w:r>
          </w:p>
          <w:p w14:paraId="5C1346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A8918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87ED9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257AF5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E.1/74 AND</w:t>
            </w:r>
          </w:p>
          <w:p w14:paraId="79203D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DC4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DAE3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258D3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E19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65513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2D01E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AEB0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31A467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0B2704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ECB9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A08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70827C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8DF9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5B2C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7DE70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902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64C074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34B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EE417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F617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1E1D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75137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EAC96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23D983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10052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175FA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622A2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AE92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926D1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13453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F6FF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45EE2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73043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19546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6ABC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A1B1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1343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B81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3F714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A77C4F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FCB4B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shd w:val="clear" w:color="auto" w:fill="auto"/>
          </w:tcPr>
          <w:p w14:paraId="150F36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3A0B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2274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D8FC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24838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7A409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B09C0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01DB5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CC53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3FB88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A3E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C6C1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9F0D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82F0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5E8569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E94267"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A537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shd w:val="clear" w:color="auto" w:fill="auto"/>
          </w:tcPr>
          <w:p w14:paraId="464341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D337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B5D8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AEBD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097E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F7A38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ECA92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C5407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6EA13C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A9ABC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D2D8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6F75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A7D4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24667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1F89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CE85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FD043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4F8D9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FF6C6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shd w:val="clear" w:color="auto" w:fill="auto"/>
          </w:tcPr>
          <w:p w14:paraId="293A1E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59DF7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1EC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B82A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45628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85A4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375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49E66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2BC4C4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6AB4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642D1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21EA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CC1FE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4FF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B3EE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34B9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5A98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C9CDB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FE57B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shd w:val="clear" w:color="auto" w:fill="auto"/>
          </w:tcPr>
          <w:p w14:paraId="51D152B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65F72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BD41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9197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D79A7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1443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7398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89D5B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7BCE4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9B31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0CCAC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706A7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552CB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4C6C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2F32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D4E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AC1F1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8982F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07345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shd w:val="clear" w:color="auto" w:fill="auto"/>
          </w:tcPr>
          <w:p w14:paraId="014DA4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A9A9D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888B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F08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7A5279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90C38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4F2D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424D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399F1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DBDD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4C917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18CD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2ADEC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54C39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857EC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0CEB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1546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510E4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99D6E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shd w:val="clear" w:color="auto" w:fill="auto"/>
          </w:tcPr>
          <w:p w14:paraId="579560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189CD5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3C4B8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DA8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6A3A9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FB805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BEDD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2399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460950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60E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7C174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397FF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44B8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C7237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4D9A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011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8BCA22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4DF20C"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F4B80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6.9</w:t>
            </w:r>
          </w:p>
        </w:tc>
        <w:tc>
          <w:tcPr>
            <w:tcW w:w="2494" w:type="dxa"/>
            <w:shd w:val="clear" w:color="auto" w:fill="auto"/>
          </w:tcPr>
          <w:p w14:paraId="7E7AE2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4B421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0F438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36B5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71DDDE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7A6BC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28C8E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4424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245F9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173AA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D711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7D4C3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5D3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19C6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6E8EB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8DBD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E9B5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A6EAE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8E3C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6.10</w:t>
            </w:r>
          </w:p>
        </w:tc>
        <w:tc>
          <w:tcPr>
            <w:tcW w:w="2494" w:type="dxa"/>
            <w:shd w:val="clear" w:color="auto" w:fill="auto"/>
          </w:tcPr>
          <w:p w14:paraId="40C3C2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30FF60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333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703F4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DCDC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6A0951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28F4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E39D0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B014C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D3F3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D409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1CA10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E2F2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08067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90747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571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D5BD7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E0C7F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15636A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vMerge w:val="restart"/>
            <w:shd w:val="clear" w:color="auto" w:fill="auto"/>
          </w:tcPr>
          <w:p w14:paraId="21EA43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332ABB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65B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D919F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B05F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75F9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9057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968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3A0DD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D590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A49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16661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5729F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5F244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A404C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BB0D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046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3DAE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1662DB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97CF7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A319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B0950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F5685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3C0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BEC7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9A9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E1E09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9B9BE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BC3C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3611A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vMerge w:val="restart"/>
            <w:shd w:val="clear" w:color="auto" w:fill="auto"/>
          </w:tcPr>
          <w:p w14:paraId="2F484E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3FC9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D37C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0B21D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263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7E3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23FA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025F0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A77A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BDC5C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2E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DC00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BDC40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C172F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07955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D39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52B9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20FB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D67CA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C4D6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75C3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80E45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68AC2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43BA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55B6B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F3DF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80F66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47560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01BBE4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35F05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5F6109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28AEF1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67C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5A7C3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DFAB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C47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A4775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26A79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9C92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479E0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9B8C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647FF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060D7C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4E605B7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1A22E7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25DD48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Borders>
              <w:bottom w:val="single" w:sz="4" w:space="0" w:color="auto"/>
            </w:tcBorders>
            <w:shd w:val="clear" w:color="auto" w:fill="auto"/>
          </w:tcPr>
          <w:p w14:paraId="352887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ECFF2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A87A6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1A2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bottom w:val="single" w:sz="4" w:space="0" w:color="auto"/>
            </w:tcBorders>
            <w:shd w:val="clear" w:color="auto" w:fill="auto"/>
          </w:tcPr>
          <w:p w14:paraId="63FFF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EFBF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3035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17390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09714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59D01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72C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AA332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8DCB98" w14:textId="77777777" w:rsidR="000236E6" w:rsidRPr="0009777B" w:rsidRDefault="000236E6" w:rsidP="001A75DA">
            <w:pPr>
              <w:pStyle w:val="TAL"/>
            </w:pPr>
            <w:r w:rsidRPr="0009777B">
              <w:lastRenderedPageBreak/>
              <w:t>27.22.4.9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9C86E25"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93658E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4FCAE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CD123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5B3D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53E0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5DEF9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61C6D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9B44C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88F17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27A179E" w14:textId="77777777" w:rsidR="000236E6" w:rsidRPr="00C30D6B" w:rsidRDefault="000236E6" w:rsidP="001A75DA">
            <w:pPr>
              <w:pStyle w:val="TAL"/>
            </w:pPr>
          </w:p>
        </w:tc>
        <w:tc>
          <w:tcPr>
            <w:tcW w:w="850" w:type="dxa"/>
            <w:tcBorders>
              <w:top w:val="single" w:sz="4" w:space="0" w:color="auto"/>
              <w:left w:val="single" w:sz="4" w:space="0" w:color="auto"/>
            </w:tcBorders>
            <w:shd w:val="clear" w:color="auto" w:fill="auto"/>
          </w:tcPr>
          <w:p w14:paraId="50E8F3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13C5B2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Mandatory features</w:t>
            </w:r>
          </w:p>
        </w:tc>
        <w:tc>
          <w:tcPr>
            <w:tcW w:w="673" w:type="dxa"/>
            <w:tcBorders>
              <w:top w:val="single" w:sz="4" w:space="0" w:color="auto"/>
            </w:tcBorders>
            <w:shd w:val="clear" w:color="auto" w:fill="auto"/>
          </w:tcPr>
          <w:p w14:paraId="226492E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0765868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5CE5FF1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E781BB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60CB96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D46F82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6AC100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31EF6D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49561C7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78EB3A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B62D7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7B4584" w14:textId="77777777" w:rsidR="000236E6" w:rsidRPr="00C30D6B" w:rsidRDefault="000236E6" w:rsidP="001A75DA">
            <w:pPr>
              <w:pStyle w:val="TAL"/>
            </w:pPr>
          </w:p>
        </w:tc>
        <w:tc>
          <w:tcPr>
            <w:tcW w:w="850" w:type="dxa"/>
            <w:tcBorders>
              <w:left w:val="single" w:sz="4" w:space="0" w:color="auto"/>
            </w:tcBorders>
            <w:shd w:val="clear" w:color="auto" w:fill="auto"/>
          </w:tcPr>
          <w:p w14:paraId="3826C8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1.2, 1.3, 1.5,1.6</w:t>
            </w:r>
          </w:p>
        </w:tc>
        <w:tc>
          <w:tcPr>
            <w:tcW w:w="2494" w:type="dxa"/>
            <w:shd w:val="clear" w:color="auto" w:fill="auto"/>
          </w:tcPr>
          <w:p w14:paraId="42DEE2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Large menu</w:t>
            </w:r>
          </w:p>
        </w:tc>
        <w:tc>
          <w:tcPr>
            <w:tcW w:w="673" w:type="dxa"/>
            <w:shd w:val="clear" w:color="auto" w:fill="auto"/>
          </w:tcPr>
          <w:p w14:paraId="7BA2439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B090F8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A606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D601FB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BACCA1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ED22A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0FB54F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9AF74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B2152D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73BE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3950D19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E9C2BE" w14:textId="77777777" w:rsidR="000236E6" w:rsidRPr="00C30D6B" w:rsidRDefault="000236E6" w:rsidP="001A75DA">
            <w:pPr>
              <w:pStyle w:val="TAL"/>
            </w:pPr>
          </w:p>
        </w:tc>
        <w:tc>
          <w:tcPr>
            <w:tcW w:w="850" w:type="dxa"/>
            <w:tcBorders>
              <w:left w:val="single" w:sz="4" w:space="0" w:color="auto"/>
            </w:tcBorders>
            <w:shd w:val="clear" w:color="auto" w:fill="auto"/>
          </w:tcPr>
          <w:p w14:paraId="77E0C7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055F74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w:t>
            </w:r>
          </w:p>
        </w:tc>
        <w:tc>
          <w:tcPr>
            <w:tcW w:w="673" w:type="dxa"/>
            <w:shd w:val="clear" w:color="auto" w:fill="auto"/>
          </w:tcPr>
          <w:p w14:paraId="3A09D8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CEC63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9686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AAAB7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3E26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5652F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5DFAF1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14DBD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E71B2D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E7CA8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695793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856B10" w14:textId="77777777" w:rsidR="000236E6" w:rsidRPr="00C30D6B" w:rsidRDefault="000236E6" w:rsidP="001A75DA">
            <w:pPr>
              <w:pStyle w:val="TAL"/>
            </w:pPr>
          </w:p>
        </w:tc>
        <w:tc>
          <w:tcPr>
            <w:tcW w:w="850" w:type="dxa"/>
            <w:tcBorders>
              <w:left w:val="single" w:sz="4" w:space="0" w:color="auto"/>
            </w:tcBorders>
            <w:shd w:val="clear" w:color="auto" w:fill="auto"/>
          </w:tcPr>
          <w:p w14:paraId="556943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24FFE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user termination</w:t>
            </w:r>
          </w:p>
        </w:tc>
        <w:tc>
          <w:tcPr>
            <w:tcW w:w="673" w:type="dxa"/>
            <w:shd w:val="clear" w:color="auto" w:fill="auto"/>
          </w:tcPr>
          <w:p w14:paraId="11EE4B1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C2DA8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45BFC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9DB66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109457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BBA50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5AC44E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CDC53E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B8C3D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2CD79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A4900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B203DC" w14:textId="77777777" w:rsidR="000236E6" w:rsidRPr="00C30D6B" w:rsidRDefault="000236E6" w:rsidP="001A75DA">
            <w:pPr>
              <w:pStyle w:val="TAL"/>
            </w:pPr>
          </w:p>
        </w:tc>
        <w:tc>
          <w:tcPr>
            <w:tcW w:w="850" w:type="dxa"/>
            <w:tcBorders>
              <w:left w:val="single" w:sz="4" w:space="0" w:color="auto"/>
            </w:tcBorders>
            <w:shd w:val="clear" w:color="auto" w:fill="auto"/>
          </w:tcPr>
          <w:p w14:paraId="4B4B05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181D40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3552B1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0611D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A5013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D2CBE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89CAE7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DDD2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8527BA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F5DAD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7E8053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1E08E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55297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ACD15C" w14:textId="77777777" w:rsidR="000236E6" w:rsidRPr="00C30D6B" w:rsidRDefault="000236E6" w:rsidP="001A75DA">
            <w:pPr>
              <w:pStyle w:val="TAL"/>
            </w:pPr>
          </w:p>
        </w:tc>
        <w:tc>
          <w:tcPr>
            <w:tcW w:w="850" w:type="dxa"/>
            <w:tcBorders>
              <w:left w:val="single" w:sz="4" w:space="0" w:color="auto"/>
            </w:tcBorders>
            <w:shd w:val="clear" w:color="auto" w:fill="auto"/>
          </w:tcPr>
          <w:p w14:paraId="59E8735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459D9D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default selected item</w:t>
            </w:r>
          </w:p>
        </w:tc>
        <w:tc>
          <w:tcPr>
            <w:tcW w:w="673" w:type="dxa"/>
            <w:shd w:val="clear" w:color="auto" w:fill="auto"/>
          </w:tcPr>
          <w:p w14:paraId="4AC09EA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9476A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984DF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9F3D5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 AND</w:t>
            </w:r>
          </w:p>
          <w:p w14:paraId="2A44D32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C194</w:t>
            </w:r>
          </w:p>
        </w:tc>
        <w:tc>
          <w:tcPr>
            <w:tcW w:w="1020" w:type="dxa"/>
            <w:shd w:val="clear" w:color="auto" w:fill="auto"/>
          </w:tcPr>
          <w:p w14:paraId="2D65F3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B3E88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90B3D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F51DA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4959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DFF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DD9FC2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9770B6" w14:textId="77777777" w:rsidR="000236E6" w:rsidRPr="00C30D6B" w:rsidRDefault="000236E6" w:rsidP="001A75DA">
            <w:pPr>
              <w:pStyle w:val="TAL"/>
            </w:pPr>
          </w:p>
        </w:tc>
        <w:tc>
          <w:tcPr>
            <w:tcW w:w="850" w:type="dxa"/>
            <w:tcBorders>
              <w:left w:val="single" w:sz="4" w:space="0" w:color="auto"/>
            </w:tcBorders>
            <w:shd w:val="clear" w:color="auto" w:fill="auto"/>
          </w:tcPr>
          <w:p w14:paraId="08CBE8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119072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help information</w:t>
            </w:r>
          </w:p>
        </w:tc>
        <w:tc>
          <w:tcPr>
            <w:tcW w:w="673" w:type="dxa"/>
            <w:shd w:val="clear" w:color="auto" w:fill="auto"/>
          </w:tcPr>
          <w:p w14:paraId="6D787C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3F447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32B63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C107 AND</w:t>
            </w:r>
          </w:p>
          <w:p w14:paraId="04862BA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A45C2A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148FC0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7F941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064FED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D90807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B9CA4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60A65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268D17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ABF008" w14:textId="77777777" w:rsidR="000236E6" w:rsidRPr="00C30D6B" w:rsidRDefault="000236E6" w:rsidP="001A75DA">
            <w:pPr>
              <w:pStyle w:val="TAL"/>
            </w:pPr>
          </w:p>
        </w:tc>
        <w:tc>
          <w:tcPr>
            <w:tcW w:w="850" w:type="dxa"/>
            <w:tcBorders>
              <w:left w:val="single" w:sz="4" w:space="0" w:color="auto"/>
            </w:tcBorders>
            <w:shd w:val="clear" w:color="auto" w:fill="auto"/>
          </w:tcPr>
          <w:p w14:paraId="252471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5.1, 5.2</w:t>
            </w:r>
          </w:p>
        </w:tc>
        <w:tc>
          <w:tcPr>
            <w:tcW w:w="2494" w:type="dxa"/>
            <w:shd w:val="clear" w:color="auto" w:fill="auto"/>
          </w:tcPr>
          <w:p w14:paraId="021482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67EB232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2B074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7F85F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C172 AND</w:t>
            </w:r>
          </w:p>
          <w:p w14:paraId="65434C7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D955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9A2F1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B26355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3D9BE1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35F91D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46AB23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43719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3C3A99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38C3DB" w14:textId="77777777" w:rsidR="000236E6" w:rsidRPr="00C30D6B" w:rsidRDefault="000236E6" w:rsidP="001A75DA">
            <w:pPr>
              <w:pStyle w:val="TAL"/>
            </w:pPr>
          </w:p>
        </w:tc>
        <w:tc>
          <w:tcPr>
            <w:tcW w:w="850" w:type="dxa"/>
            <w:tcBorders>
              <w:left w:val="single" w:sz="4" w:space="0" w:color="auto"/>
            </w:tcBorders>
            <w:shd w:val="clear" w:color="auto" w:fill="auto"/>
          </w:tcPr>
          <w:p w14:paraId="4EBE8B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shd w:val="clear" w:color="auto" w:fill="auto"/>
          </w:tcPr>
          <w:p w14:paraId="7EFC04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Presentation style</w:t>
            </w:r>
          </w:p>
        </w:tc>
        <w:tc>
          <w:tcPr>
            <w:tcW w:w="673" w:type="dxa"/>
            <w:shd w:val="clear" w:color="auto" w:fill="auto"/>
          </w:tcPr>
          <w:p w14:paraId="2556B39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A35B06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BD50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1D3E1E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88E874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EE799C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6029CD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46C2C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EAB701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F7D8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1379E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B962D" w14:textId="77777777" w:rsidR="000236E6" w:rsidRPr="00C30D6B" w:rsidRDefault="000236E6" w:rsidP="001A75DA">
            <w:pPr>
              <w:pStyle w:val="TAL"/>
            </w:pPr>
          </w:p>
        </w:tc>
        <w:tc>
          <w:tcPr>
            <w:tcW w:w="850" w:type="dxa"/>
            <w:tcBorders>
              <w:left w:val="single" w:sz="4" w:space="0" w:color="auto"/>
            </w:tcBorders>
            <w:shd w:val="clear" w:color="auto" w:fill="auto"/>
          </w:tcPr>
          <w:p w14:paraId="505D18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1E70DD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Soft keys</w:t>
            </w:r>
          </w:p>
        </w:tc>
        <w:tc>
          <w:tcPr>
            <w:tcW w:w="673" w:type="dxa"/>
            <w:shd w:val="clear" w:color="auto" w:fill="auto"/>
          </w:tcPr>
          <w:p w14:paraId="6AFCBFD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57FF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3F5C43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C112 AND</w:t>
            </w:r>
          </w:p>
          <w:p w14:paraId="7674280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3140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9866C8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4FDD12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E.1/73 AND</w:t>
            </w:r>
          </w:p>
          <w:p w14:paraId="484CBC4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2DFA8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5C162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CCB4AF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0782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444C7E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C7DEB3" w14:textId="77777777" w:rsidR="000236E6" w:rsidRPr="00C30D6B" w:rsidRDefault="000236E6" w:rsidP="001A75DA">
            <w:pPr>
              <w:pStyle w:val="TAL"/>
            </w:pPr>
          </w:p>
        </w:tc>
        <w:tc>
          <w:tcPr>
            <w:tcW w:w="850" w:type="dxa"/>
            <w:tcBorders>
              <w:left w:val="single" w:sz="4" w:space="0" w:color="auto"/>
            </w:tcBorders>
            <w:shd w:val="clear" w:color="auto" w:fill="auto"/>
          </w:tcPr>
          <w:p w14:paraId="27B769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424B79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648EA6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F95104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9D4C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C120 AND</w:t>
            </w:r>
          </w:p>
          <w:p w14:paraId="417D6E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3F270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6E086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EA25E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618868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EE6A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66FC8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797A0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396082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B0C5B1" w14:textId="77777777" w:rsidR="000236E6" w:rsidRPr="00C30D6B" w:rsidRDefault="000236E6" w:rsidP="001A75DA">
            <w:pPr>
              <w:pStyle w:val="TAL"/>
            </w:pPr>
          </w:p>
        </w:tc>
        <w:tc>
          <w:tcPr>
            <w:tcW w:w="850" w:type="dxa"/>
            <w:tcBorders>
              <w:left w:val="single" w:sz="4" w:space="0" w:color="auto"/>
            </w:tcBorders>
            <w:shd w:val="clear" w:color="auto" w:fill="auto"/>
          </w:tcPr>
          <w:p w14:paraId="299CF4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shd w:val="clear" w:color="auto" w:fill="auto"/>
          </w:tcPr>
          <w:p w14:paraId="056E5D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5F88E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B820BA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0590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C153 AND</w:t>
            </w:r>
          </w:p>
          <w:p w14:paraId="1B97D76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B3086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FA5D4A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7DB6B2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7A9727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1A99B9F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67F23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8399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19B6C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9641A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5D859F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86A69F" w14:textId="77777777" w:rsidR="000236E6" w:rsidRPr="00C30D6B" w:rsidRDefault="000236E6" w:rsidP="001A75DA">
            <w:pPr>
              <w:pStyle w:val="TAL"/>
            </w:pPr>
          </w:p>
        </w:tc>
        <w:tc>
          <w:tcPr>
            <w:tcW w:w="850" w:type="dxa"/>
            <w:tcBorders>
              <w:left w:val="single" w:sz="4" w:space="0" w:color="auto"/>
            </w:tcBorders>
            <w:shd w:val="clear" w:color="auto" w:fill="auto"/>
          </w:tcPr>
          <w:p w14:paraId="36B30B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shd w:val="clear" w:color="auto" w:fill="auto"/>
          </w:tcPr>
          <w:p w14:paraId="0DD7F8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16C23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8E21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A4652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C154 AND</w:t>
            </w:r>
          </w:p>
          <w:p w14:paraId="24C86E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83EDBA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E7D3E6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5D0D49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77925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3DA2C45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8529B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1678A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1EE6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88007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55D9FD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4BABA0" w14:textId="77777777" w:rsidR="000236E6" w:rsidRPr="00C30D6B" w:rsidRDefault="000236E6" w:rsidP="001A75DA">
            <w:pPr>
              <w:pStyle w:val="TAL"/>
            </w:pPr>
          </w:p>
        </w:tc>
        <w:tc>
          <w:tcPr>
            <w:tcW w:w="850" w:type="dxa"/>
            <w:tcBorders>
              <w:left w:val="single" w:sz="4" w:space="0" w:color="auto"/>
            </w:tcBorders>
            <w:shd w:val="clear" w:color="auto" w:fill="auto"/>
          </w:tcPr>
          <w:p w14:paraId="74041C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shd w:val="clear" w:color="auto" w:fill="auto"/>
          </w:tcPr>
          <w:p w14:paraId="5CB3F88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F52580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508614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88E57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C155 AND</w:t>
            </w:r>
          </w:p>
          <w:p w14:paraId="07D8E0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62B49A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B6647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139E5C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531D3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2399E92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292608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48DC8F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E63DF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8448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BDF5DE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60AD9" w14:textId="77777777" w:rsidR="000236E6" w:rsidRPr="00C30D6B" w:rsidRDefault="000236E6" w:rsidP="001A75DA">
            <w:pPr>
              <w:pStyle w:val="TAL"/>
            </w:pPr>
          </w:p>
        </w:tc>
        <w:tc>
          <w:tcPr>
            <w:tcW w:w="850" w:type="dxa"/>
            <w:tcBorders>
              <w:left w:val="single" w:sz="4" w:space="0" w:color="auto"/>
            </w:tcBorders>
            <w:shd w:val="clear" w:color="auto" w:fill="auto"/>
          </w:tcPr>
          <w:p w14:paraId="7C6AE4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shd w:val="clear" w:color="auto" w:fill="auto"/>
          </w:tcPr>
          <w:p w14:paraId="2BDE08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FE604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42B3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FDC8B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1E0AF0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 AND</w:t>
            </w:r>
          </w:p>
          <w:p w14:paraId="24BCF3A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FDD02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CB0DE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846C6A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E3F91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07B5AC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5FA9BA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0D5BDE7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72E05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A1614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2894C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4E040C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21F35C" w14:textId="77777777" w:rsidR="000236E6" w:rsidRPr="00C30D6B" w:rsidRDefault="000236E6" w:rsidP="001A75DA">
            <w:pPr>
              <w:pStyle w:val="TAL"/>
            </w:pPr>
          </w:p>
        </w:tc>
        <w:tc>
          <w:tcPr>
            <w:tcW w:w="850" w:type="dxa"/>
            <w:tcBorders>
              <w:left w:val="single" w:sz="4" w:space="0" w:color="auto"/>
            </w:tcBorders>
            <w:shd w:val="clear" w:color="auto" w:fill="auto"/>
          </w:tcPr>
          <w:p w14:paraId="1881C9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shd w:val="clear" w:color="auto" w:fill="auto"/>
          </w:tcPr>
          <w:p w14:paraId="462556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21666DE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1942EE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D8664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C158 AND</w:t>
            </w:r>
          </w:p>
          <w:p w14:paraId="74D79B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C156 AND</w:t>
            </w:r>
          </w:p>
          <w:p w14:paraId="0E7D75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E16532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9815C8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2C6B09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B7117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0C97B04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32525C5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CACAF6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7D1AE5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1990E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D9A7B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43269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3F964" w14:textId="77777777" w:rsidR="000236E6" w:rsidRPr="00C30D6B" w:rsidRDefault="000236E6" w:rsidP="001A75DA">
            <w:pPr>
              <w:pStyle w:val="TAL"/>
            </w:pPr>
          </w:p>
        </w:tc>
        <w:tc>
          <w:tcPr>
            <w:tcW w:w="850" w:type="dxa"/>
            <w:tcBorders>
              <w:left w:val="single" w:sz="4" w:space="0" w:color="auto"/>
            </w:tcBorders>
            <w:shd w:val="clear" w:color="auto" w:fill="auto"/>
          </w:tcPr>
          <w:p w14:paraId="726320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shd w:val="clear" w:color="auto" w:fill="auto"/>
          </w:tcPr>
          <w:p w14:paraId="5FE10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57968AF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5DB7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6371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7D0527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49BB776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7E096D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E07899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235B39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137132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58E77A1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4343AE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699B90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25AE9C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4C63F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8A2E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352A11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037D92" w14:textId="77777777" w:rsidR="000236E6" w:rsidRPr="00C30D6B" w:rsidRDefault="000236E6" w:rsidP="001A75DA">
            <w:pPr>
              <w:pStyle w:val="TAL"/>
            </w:pPr>
          </w:p>
        </w:tc>
        <w:tc>
          <w:tcPr>
            <w:tcW w:w="850" w:type="dxa"/>
            <w:tcBorders>
              <w:left w:val="single" w:sz="4" w:space="0" w:color="auto"/>
            </w:tcBorders>
            <w:shd w:val="clear" w:color="auto" w:fill="auto"/>
          </w:tcPr>
          <w:p w14:paraId="39F537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shd w:val="clear" w:color="auto" w:fill="auto"/>
          </w:tcPr>
          <w:p w14:paraId="0F599E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7C3040F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23995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2D2C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C161 AND</w:t>
            </w:r>
          </w:p>
          <w:p w14:paraId="1E15133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298F2E2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4EB3E3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FBF14A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08845E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6EF67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095A8C0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71BBA67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6EDF1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5AA12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CE5007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5021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58D82E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EB08AB" w14:textId="77777777" w:rsidR="000236E6" w:rsidRPr="00C30D6B" w:rsidRDefault="000236E6" w:rsidP="001A75DA">
            <w:pPr>
              <w:pStyle w:val="TAL"/>
            </w:pPr>
          </w:p>
        </w:tc>
        <w:tc>
          <w:tcPr>
            <w:tcW w:w="850" w:type="dxa"/>
            <w:tcBorders>
              <w:left w:val="single" w:sz="4" w:space="0" w:color="auto"/>
            </w:tcBorders>
            <w:shd w:val="clear" w:color="auto" w:fill="auto"/>
          </w:tcPr>
          <w:p w14:paraId="38B856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shd w:val="clear" w:color="auto" w:fill="auto"/>
          </w:tcPr>
          <w:p w14:paraId="12EC5F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1107471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3F47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9AA97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407AE28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455022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E4AD4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7D5FB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72BCFE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6D3DED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29186C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28FE53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FCADE5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4BF76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033269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5C008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AD33C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E2B5EC" w14:textId="77777777" w:rsidR="000236E6" w:rsidRPr="00C30D6B" w:rsidRDefault="000236E6" w:rsidP="001A75DA">
            <w:pPr>
              <w:pStyle w:val="TAL"/>
            </w:pPr>
          </w:p>
        </w:tc>
        <w:tc>
          <w:tcPr>
            <w:tcW w:w="850" w:type="dxa"/>
            <w:tcBorders>
              <w:left w:val="single" w:sz="4" w:space="0" w:color="auto"/>
            </w:tcBorders>
            <w:shd w:val="clear" w:color="auto" w:fill="auto"/>
          </w:tcPr>
          <w:p w14:paraId="446A03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shd w:val="clear" w:color="auto" w:fill="auto"/>
          </w:tcPr>
          <w:p w14:paraId="32211DC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3B7F2AC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9856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45E5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C163 AND</w:t>
            </w:r>
          </w:p>
          <w:p w14:paraId="3F7914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231198A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51B011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805737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42BB1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B4D7B4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67ECC1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7969BB1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83B6F0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1FE56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1B10D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59A9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2C381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B42CEC" w14:textId="77777777" w:rsidR="000236E6" w:rsidRPr="00C30D6B" w:rsidRDefault="000236E6" w:rsidP="001A75DA">
            <w:pPr>
              <w:pStyle w:val="TAL"/>
            </w:pPr>
          </w:p>
        </w:tc>
        <w:tc>
          <w:tcPr>
            <w:tcW w:w="850" w:type="dxa"/>
            <w:tcBorders>
              <w:left w:val="single" w:sz="4" w:space="0" w:color="auto"/>
            </w:tcBorders>
            <w:shd w:val="clear" w:color="auto" w:fill="auto"/>
          </w:tcPr>
          <w:p w14:paraId="0F2C1D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shd w:val="clear" w:color="auto" w:fill="auto"/>
          </w:tcPr>
          <w:p w14:paraId="2A84A5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3DCC07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7578A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776D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04A020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C165 AND</w:t>
            </w:r>
          </w:p>
          <w:p w14:paraId="0DFD94F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4488EB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E96D04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AC1F6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E09806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4D90D3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481C2E9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C33E28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86D53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AEC6B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0B5B8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0BB589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5BE477"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D58B0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10.1, 10.2, 10.3</w:t>
            </w:r>
          </w:p>
        </w:tc>
        <w:tc>
          <w:tcPr>
            <w:tcW w:w="2494" w:type="dxa"/>
            <w:vMerge w:val="restart"/>
            <w:shd w:val="clear" w:color="auto" w:fill="auto"/>
          </w:tcPr>
          <w:p w14:paraId="7E68AD7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0D4586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D4F04C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B7674E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7051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E.1/39 AND</w:t>
            </w:r>
          </w:p>
          <w:p w14:paraId="31F4B96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4798C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620E2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967B4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603AA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B5D4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980E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31AF7" w14:textId="77777777" w:rsidR="000236E6" w:rsidRPr="00C30D6B" w:rsidRDefault="000236E6" w:rsidP="001A75DA">
            <w:pPr>
              <w:pStyle w:val="TAL"/>
            </w:pPr>
          </w:p>
        </w:tc>
        <w:tc>
          <w:tcPr>
            <w:tcW w:w="850" w:type="dxa"/>
            <w:vMerge/>
            <w:tcBorders>
              <w:left w:val="single" w:sz="4" w:space="0" w:color="auto"/>
            </w:tcBorders>
            <w:shd w:val="clear" w:color="auto" w:fill="auto"/>
          </w:tcPr>
          <w:p w14:paraId="30DE4B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0CCC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06B81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DD0DF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0C1B1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C118 AND</w:t>
            </w:r>
          </w:p>
          <w:p w14:paraId="187782F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BE725A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D9B4F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E.1/39 AND</w:t>
            </w:r>
          </w:p>
          <w:p w14:paraId="3A3E378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FE622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ACEC8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9EB166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AC802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614DD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FBC80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1161A9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80768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0F4884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6C085FA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84B6A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0477D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B137D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6B76F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362FC20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133230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1D32B3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D2CCF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1C177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545F783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9A93A7" w14:textId="77777777" w:rsidR="000236E6" w:rsidRPr="00C30D6B" w:rsidRDefault="000236E6" w:rsidP="001A75DA">
            <w:pPr>
              <w:pStyle w:val="TAL"/>
            </w:pPr>
          </w:p>
        </w:tc>
        <w:tc>
          <w:tcPr>
            <w:tcW w:w="850" w:type="dxa"/>
            <w:vMerge/>
            <w:tcBorders>
              <w:left w:val="single" w:sz="4" w:space="0" w:color="auto"/>
            </w:tcBorders>
            <w:shd w:val="clear" w:color="auto" w:fill="auto"/>
          </w:tcPr>
          <w:p w14:paraId="0E1F4F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4349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A6E2BE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F97A77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FF886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C143 AND</w:t>
            </w:r>
          </w:p>
          <w:p w14:paraId="212160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87214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B97C0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7BBE50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3E4E731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2A23D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5308C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29DB8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67C38F5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85DEE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93ADD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58220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12.1, 12.2, 12.3</w:t>
            </w:r>
          </w:p>
        </w:tc>
        <w:tc>
          <w:tcPr>
            <w:tcW w:w="2494" w:type="dxa"/>
            <w:vMerge w:val="restart"/>
            <w:shd w:val="clear" w:color="auto" w:fill="auto"/>
          </w:tcPr>
          <w:p w14:paraId="7C1EE19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7C195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8E77B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C92E69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A5238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5C50780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619DF7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99F9FA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BBD341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4854A6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8318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6631E6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898216" w14:textId="77777777" w:rsidR="000236E6" w:rsidRPr="00C30D6B" w:rsidRDefault="000236E6" w:rsidP="001A75DA">
            <w:pPr>
              <w:pStyle w:val="TAL"/>
            </w:pPr>
          </w:p>
        </w:tc>
        <w:tc>
          <w:tcPr>
            <w:tcW w:w="850" w:type="dxa"/>
            <w:vMerge/>
            <w:tcBorders>
              <w:left w:val="single" w:sz="4" w:space="0" w:color="auto"/>
            </w:tcBorders>
            <w:shd w:val="clear" w:color="auto" w:fill="auto"/>
          </w:tcPr>
          <w:p w14:paraId="74505D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1A64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876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2590B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2BE5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C145 AND</w:t>
            </w:r>
          </w:p>
          <w:p w14:paraId="7808C9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429663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342275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5BECF22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2C12941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5FC718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F4AC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C78A22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F14D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E08A9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1961E03" w14:textId="77777777" w:rsidR="000236E6" w:rsidRPr="00C30D6B" w:rsidRDefault="000236E6" w:rsidP="001A75DA">
            <w:pPr>
              <w:pStyle w:val="TAL"/>
              <w:rPr>
                <w:b w:val="0"/>
                <w:bCs w:val="0"/>
              </w:rPr>
            </w:pPr>
            <w:r w:rsidRPr="00C30D6B">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70A29E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F7B5A8"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SMS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9009C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78E91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80B0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B0886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1F4E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24BE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19FE4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03AD33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4ADC2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EBA95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1.9</w:t>
            </w:r>
          </w:p>
        </w:tc>
        <w:tc>
          <w:tcPr>
            <w:tcW w:w="2494" w:type="dxa"/>
            <w:vMerge w:val="restart"/>
            <w:shd w:val="clear" w:color="auto" w:fill="auto"/>
            <w:vAlign w:val="center"/>
          </w:tcPr>
          <w:p w14:paraId="72CD4AA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CS/PS, UTRAN/GERAN</w:t>
            </w:r>
          </w:p>
        </w:tc>
        <w:tc>
          <w:tcPr>
            <w:tcW w:w="673" w:type="dxa"/>
            <w:shd w:val="clear" w:color="auto" w:fill="auto"/>
          </w:tcPr>
          <w:p w14:paraId="48B591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898FB9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FF950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C209</w:t>
            </w:r>
          </w:p>
        </w:tc>
        <w:tc>
          <w:tcPr>
            <w:tcW w:w="1020" w:type="dxa"/>
            <w:shd w:val="clear" w:color="auto" w:fill="auto"/>
          </w:tcPr>
          <w:p w14:paraId="3A9463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9B91D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BC236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5A7A22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057E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CC6586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6FB46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C5D6B8"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FCB46B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646B5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76BD6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54DC9C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41AB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C210</w:t>
            </w:r>
          </w:p>
        </w:tc>
        <w:tc>
          <w:tcPr>
            <w:tcW w:w="1020" w:type="dxa"/>
            <w:shd w:val="clear" w:color="auto" w:fill="auto"/>
          </w:tcPr>
          <w:p w14:paraId="36651A3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FAC8E0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9D22D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F345B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6950D0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22D96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D523C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C396A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0A77CA4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vMerge w:val="restart"/>
            <w:shd w:val="clear" w:color="auto" w:fill="auto"/>
            <w:vAlign w:val="center"/>
          </w:tcPr>
          <w:p w14:paraId="3096F8E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SMS in Cyrillic</w:t>
            </w:r>
          </w:p>
        </w:tc>
        <w:tc>
          <w:tcPr>
            <w:tcW w:w="673" w:type="dxa"/>
            <w:shd w:val="clear" w:color="auto" w:fill="auto"/>
          </w:tcPr>
          <w:p w14:paraId="2AD889B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02827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2F88897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C118</w:t>
            </w:r>
          </w:p>
        </w:tc>
        <w:tc>
          <w:tcPr>
            <w:tcW w:w="1020" w:type="dxa"/>
            <w:shd w:val="clear" w:color="auto" w:fill="auto"/>
          </w:tcPr>
          <w:p w14:paraId="240DBED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E5E410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40F2637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DDFB57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A413DC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EC6AF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D1487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1FA6A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9F4B1"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7BCDFB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3DFA99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67A5A4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4EE62DC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64E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8BDF58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A81B8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D94B7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5EFFD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089B1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D6B3F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7141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BCA3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E7B34B"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9D62B5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w:t>
            </w:r>
          </w:p>
        </w:tc>
        <w:tc>
          <w:tcPr>
            <w:tcW w:w="2494" w:type="dxa"/>
            <w:vMerge w:val="restart"/>
            <w:shd w:val="clear" w:color="auto" w:fill="auto"/>
            <w:vAlign w:val="center"/>
          </w:tcPr>
          <w:p w14:paraId="2849CCC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3241A0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AC55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1F790A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C108</w:t>
            </w:r>
          </w:p>
        </w:tc>
        <w:tc>
          <w:tcPr>
            <w:tcW w:w="1020" w:type="dxa"/>
            <w:shd w:val="clear" w:color="auto" w:fill="auto"/>
          </w:tcPr>
          <w:p w14:paraId="01A28A0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3958B1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06418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A0BEE1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6B9EE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073D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41B752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CD2F05"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B91B0B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F34B3B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3DF7A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F79C5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A749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5C6497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2FDEC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79A90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056932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58846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DB5A1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02CCE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696A6D"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249F9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vAlign w:val="center"/>
          </w:tcPr>
          <w:p w14:paraId="1F0BC62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left alignment</w:t>
            </w:r>
          </w:p>
        </w:tc>
        <w:tc>
          <w:tcPr>
            <w:tcW w:w="673" w:type="dxa"/>
            <w:shd w:val="clear" w:color="auto" w:fill="auto"/>
          </w:tcPr>
          <w:p w14:paraId="21BD1BD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E1A28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6125015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63B046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C7B97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C67F1C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2AB3884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7F16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A8D4F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20BF6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5B071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BD40DE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04BF8A"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B3513E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E489D9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2D297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40CD31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9FAA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68E1E3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CED61C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9CDDA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69576D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A12E9C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29F678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853D05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6D07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4BF545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25C4C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40FB2E8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vAlign w:val="center"/>
          </w:tcPr>
          <w:p w14:paraId="7F3402B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095A4B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03E0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77C5D4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7B6E36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E2DFD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55F531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4502E70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64E8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943FF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B5603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386D2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2DB6A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138723"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7343B6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9D6E72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46DD6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4CE7DD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0BEFEF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A4843B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15A923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AA8B7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5598647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252003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EDE3A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E6523C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19EE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593916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920AE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BB99F5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vAlign w:val="center"/>
          </w:tcPr>
          <w:p w14:paraId="1B23329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3057835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55C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7D91D0E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5E0793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3C557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4AB8C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6447BCE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26896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4717F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4441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8C909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38BED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3CE36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FED6E0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2A269B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BF73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AB113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36C34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DEE7E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16A14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DAFC1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3A9F031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46B2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047DD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040AE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234E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F4BF0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32D20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AB1537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vAlign w:val="center"/>
          </w:tcPr>
          <w:p w14:paraId="6FDAEAE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3C72A81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5A7B93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5E78A5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557226B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174541E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6FE36E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18DED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6CD0B15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1D300FE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7DFCF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0201B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AD3AFB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08EBD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D0EBD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56E34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358EC4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56D84C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258BEB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3E2476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DA27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E1C590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0916B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5C823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2A1967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2BA70A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4BC99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0826D7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6AD66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54B0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82D342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81FCB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AC97B2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vAlign w:val="center"/>
          </w:tcPr>
          <w:p w14:paraId="1E85A2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07A8250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A01F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F4D5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C158 AND</w:t>
            </w:r>
          </w:p>
          <w:p w14:paraId="78BE075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2D2C259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1ABDAD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8F840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36D058A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71E4ED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670BA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DBD1E3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3D79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6EDD5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2B028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35CF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06CD2B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9DCE9F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B0750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2B31C7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0C58CFC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6282C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E4CC6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277C93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386E09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7070911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7B857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2BBD2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93525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A0F0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4399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0DF0D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00DC6A1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vAlign w:val="center"/>
          </w:tcPr>
          <w:p w14:paraId="22DE47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445D4E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4AA808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61016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437EB2B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E9BE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E1E800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322D7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AC44B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27893B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CD28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7A3064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35C34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90D4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F2147E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525A9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66928E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B539AB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162FBB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D5EFC3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FF6D7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516C4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58E4E8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F6790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319712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321803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E4ED13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0BDBDA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221E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08D00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94833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D12F7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61665C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vAlign w:val="center"/>
          </w:tcPr>
          <w:p w14:paraId="544A9D9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4D8D7D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81A65E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37C440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7EFA02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83EF7F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2BC78C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37167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0A6BA6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1748BC2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C66343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7EE6C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B8C7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B9FDB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AAB3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F6ED0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8EEEA1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096A2E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DF48D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9E44A1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FAA30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B4E15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DAE9D3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ED349E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6AC7492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7A4F6C3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F823D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1830A0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2487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600B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775B2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B1F5D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F3167D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vAlign w:val="center"/>
          </w:tcPr>
          <w:p w14:paraId="15696D1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strikethrough on</w:t>
            </w:r>
          </w:p>
        </w:tc>
        <w:tc>
          <w:tcPr>
            <w:tcW w:w="673" w:type="dxa"/>
            <w:shd w:val="clear" w:color="auto" w:fill="auto"/>
          </w:tcPr>
          <w:p w14:paraId="0889BD0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724A01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431D515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C163 AND</w:t>
            </w:r>
          </w:p>
          <w:p w14:paraId="56C6540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192F0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D2FBB2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B2AE7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78023B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08B0B2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AB8A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8FE20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3D76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F2034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0ED25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4A2F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E04750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C0B981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3D77E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D1B13E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D6CCF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758145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B603DF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635FA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4FE674F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5721D86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878F6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39D7C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BF542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0B775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69152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C5BAB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098859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vAlign w:val="center"/>
          </w:tcPr>
          <w:p w14:paraId="664A223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451047F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A5A5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19C5204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3A73E8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0BA01DB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8A17F0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692FF3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5054D7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61EA03B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99C5E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EF2FB8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A811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B27D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0B267B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26468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76D78D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DC2E13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846215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57AE3B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7E07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1BF71E1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249AB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F4142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55A0BE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12C889A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5658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59148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A310A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C1CBC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CCE473E"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4248C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4EDC3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vAlign w:val="center"/>
          </w:tcPr>
          <w:p w14:paraId="4062454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1508EB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524D6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7A6F87D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BAF16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5CC2C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14E25E2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42AA4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78C254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7F4F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0BE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623E0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8FF9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E73E23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BA788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2AF9C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222D8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783A042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C143</w:t>
            </w:r>
          </w:p>
        </w:tc>
        <w:tc>
          <w:tcPr>
            <w:tcW w:w="1020" w:type="dxa"/>
            <w:shd w:val="clear" w:color="auto" w:fill="auto"/>
          </w:tcPr>
          <w:p w14:paraId="64BF85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26B6D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E6767C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04906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A24ED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BA192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F63F2B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A36737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F16DB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80A54D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F660D8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921E82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24D51B6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883D0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6B99A8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0D1069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6DF793A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DE8F0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C699F4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10BF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C7D9E8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527C0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F7487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AA48AB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vAlign w:val="center"/>
          </w:tcPr>
          <w:p w14:paraId="756BA91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3E4299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13C5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D83691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646C3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897EB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673604D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E6508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51124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B800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7063B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439F43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2043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DCE0AB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7DE8E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D5D626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295CE6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481B56E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C145</w:t>
            </w:r>
          </w:p>
        </w:tc>
        <w:tc>
          <w:tcPr>
            <w:tcW w:w="1020" w:type="dxa"/>
            <w:shd w:val="clear" w:color="auto" w:fill="auto"/>
          </w:tcPr>
          <w:p w14:paraId="5BE192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7BCD91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22E021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84C56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F958F6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AB48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166B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922F04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5A04F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E7E748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448C9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76887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703466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585A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99C870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4F4F70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4B4A49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11A729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EAC01B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CAE6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F7DE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EE3CD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931E2"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3AAB6D4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7.1</w:t>
            </w:r>
          </w:p>
        </w:tc>
        <w:tc>
          <w:tcPr>
            <w:tcW w:w="2494" w:type="dxa"/>
            <w:shd w:val="clear" w:color="auto" w:fill="auto"/>
            <w:vAlign w:val="center"/>
          </w:tcPr>
          <w:p w14:paraId="5D8B8C1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E-UTRAN</w:t>
            </w:r>
          </w:p>
        </w:tc>
        <w:tc>
          <w:tcPr>
            <w:tcW w:w="673" w:type="dxa"/>
            <w:shd w:val="clear" w:color="auto" w:fill="auto"/>
          </w:tcPr>
          <w:p w14:paraId="4D8A25A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D31C3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EEF5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C196</w:t>
            </w:r>
          </w:p>
        </w:tc>
        <w:tc>
          <w:tcPr>
            <w:tcW w:w="1020" w:type="dxa"/>
            <w:shd w:val="clear" w:color="auto" w:fill="auto"/>
          </w:tcPr>
          <w:p w14:paraId="525A6DA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22EA2F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2F007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60320F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97F01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1411B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58F53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73C4679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7.2</w:t>
            </w:r>
          </w:p>
        </w:tc>
        <w:tc>
          <w:tcPr>
            <w:tcW w:w="2494" w:type="dxa"/>
            <w:shd w:val="clear" w:color="auto" w:fill="auto"/>
            <w:vAlign w:val="center"/>
          </w:tcPr>
          <w:p w14:paraId="50C61A0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UTRAN</w:t>
            </w:r>
          </w:p>
        </w:tc>
        <w:tc>
          <w:tcPr>
            <w:tcW w:w="673" w:type="dxa"/>
            <w:shd w:val="clear" w:color="auto" w:fill="auto"/>
          </w:tcPr>
          <w:p w14:paraId="5AE1CEE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3CBECA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43AA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C197</w:t>
            </w:r>
          </w:p>
        </w:tc>
        <w:tc>
          <w:tcPr>
            <w:tcW w:w="1020" w:type="dxa"/>
            <w:shd w:val="clear" w:color="auto" w:fill="auto"/>
          </w:tcPr>
          <w:p w14:paraId="7BFE26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00FCE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97035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0CC9E0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D7B1B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C86E6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6DD2D6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DBDBA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286839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8.1</w:t>
            </w:r>
          </w:p>
        </w:tc>
        <w:tc>
          <w:tcPr>
            <w:tcW w:w="2494" w:type="dxa"/>
            <w:vMerge w:val="restart"/>
            <w:shd w:val="clear" w:color="auto" w:fill="auto"/>
            <w:vAlign w:val="center"/>
          </w:tcPr>
          <w:p w14:paraId="1D72FD3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SGs, E-UTRAN</w:t>
            </w:r>
          </w:p>
        </w:tc>
        <w:tc>
          <w:tcPr>
            <w:tcW w:w="673" w:type="dxa"/>
            <w:shd w:val="clear" w:color="auto" w:fill="auto"/>
          </w:tcPr>
          <w:p w14:paraId="5F69EEA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DF4EF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8941CB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C206</w:t>
            </w:r>
          </w:p>
        </w:tc>
        <w:tc>
          <w:tcPr>
            <w:tcW w:w="1020" w:type="dxa"/>
            <w:shd w:val="clear" w:color="auto" w:fill="auto"/>
          </w:tcPr>
          <w:p w14:paraId="251EB35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5D395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10FE2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E-USS or</w:t>
            </w:r>
          </w:p>
          <w:p w14:paraId="196B77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NB-SS</w:t>
            </w:r>
          </w:p>
          <w:p w14:paraId="4AC8DDEE" w14:textId="6B23E612"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6F6DDB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A4585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386F7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23028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024235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56DCDC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07D069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772B5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B86F9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0C9D376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662BAC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A3B6F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E-USS or</w:t>
            </w:r>
          </w:p>
          <w:p w14:paraId="67AED95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NB-SS</w:t>
            </w:r>
          </w:p>
          <w:p w14:paraId="39D43CD0" w14:textId="5B3E3D25"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E2DD4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3D08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82EC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B84D88F" w14:textId="77777777" w:rsidR="000236E6" w:rsidRPr="00C30D6B" w:rsidRDefault="000236E6" w:rsidP="001A75DA">
            <w:pPr>
              <w:pStyle w:val="TAL"/>
              <w:rPr>
                <w:b w:val="0"/>
                <w:bCs w:val="0"/>
              </w:rPr>
            </w:pPr>
            <w:r w:rsidRPr="00C30D6B">
              <w:lastRenderedPageBreak/>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74BC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676023"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FDFD3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8C611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879E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D272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7705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1ECF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C1959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2DEE72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0BCD5CB"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1762CF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44CD73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call forward unconditional, all bearers, successful</w:t>
            </w:r>
          </w:p>
        </w:tc>
        <w:tc>
          <w:tcPr>
            <w:tcW w:w="673" w:type="dxa"/>
            <w:tcBorders>
              <w:top w:val="single" w:sz="4" w:space="0" w:color="auto"/>
            </w:tcBorders>
            <w:shd w:val="clear" w:color="auto" w:fill="auto"/>
          </w:tcPr>
          <w:p w14:paraId="18C3C0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8AF2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16CD5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7560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A334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0C56D2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9DC0D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9F3A1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862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04A00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20AC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0236E6" w:rsidRPr="00C30D6B" w14:paraId="40C415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5629EB" w14:textId="77777777" w:rsidR="000236E6" w:rsidRPr="00C30D6B" w:rsidRDefault="000236E6" w:rsidP="001A75DA">
            <w:pPr>
              <w:pStyle w:val="TAL"/>
            </w:pPr>
          </w:p>
        </w:tc>
        <w:tc>
          <w:tcPr>
            <w:tcW w:w="850" w:type="dxa"/>
            <w:vMerge/>
            <w:tcBorders>
              <w:left w:val="single" w:sz="4" w:space="0" w:color="auto"/>
            </w:tcBorders>
            <w:shd w:val="clear" w:color="auto" w:fill="auto"/>
          </w:tcPr>
          <w:p w14:paraId="0092EE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FC2F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4CA5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6A2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5C93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C9B8E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6B1C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D9A57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5184A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FED59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85B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6F995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FEA99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9A4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0819F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7C774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AF9A9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06D831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Return Error</w:t>
            </w:r>
          </w:p>
        </w:tc>
        <w:tc>
          <w:tcPr>
            <w:tcW w:w="673" w:type="dxa"/>
            <w:shd w:val="clear" w:color="auto" w:fill="auto"/>
          </w:tcPr>
          <w:p w14:paraId="2EF07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69A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215E51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A7AD9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60837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4363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E22DF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EC7A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1C65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79C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14AA3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8B01C" w14:textId="77777777" w:rsidR="000236E6" w:rsidRPr="00C30D6B" w:rsidRDefault="000236E6" w:rsidP="001A75DA">
            <w:pPr>
              <w:pStyle w:val="TAL"/>
            </w:pPr>
          </w:p>
        </w:tc>
        <w:tc>
          <w:tcPr>
            <w:tcW w:w="850" w:type="dxa"/>
            <w:vMerge/>
            <w:tcBorders>
              <w:left w:val="single" w:sz="4" w:space="0" w:color="auto"/>
            </w:tcBorders>
            <w:shd w:val="clear" w:color="auto" w:fill="auto"/>
          </w:tcPr>
          <w:p w14:paraId="0CE8EF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35E6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D82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C00DD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41EC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40D8F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746F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9084B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E4ADC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EC64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CB68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6AC2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C205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6AAB2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6DF11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FC69F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01D648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Reject</w:t>
            </w:r>
          </w:p>
        </w:tc>
        <w:tc>
          <w:tcPr>
            <w:tcW w:w="673" w:type="dxa"/>
            <w:shd w:val="clear" w:color="auto" w:fill="auto"/>
          </w:tcPr>
          <w:p w14:paraId="14B8D7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23A0C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03AD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033EF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364E3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065C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C10B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E816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DB02B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71B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21DC3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9A63BA" w14:textId="77777777" w:rsidR="000236E6" w:rsidRPr="00C30D6B" w:rsidRDefault="000236E6" w:rsidP="001A75DA">
            <w:pPr>
              <w:pStyle w:val="TAL"/>
            </w:pPr>
          </w:p>
        </w:tc>
        <w:tc>
          <w:tcPr>
            <w:tcW w:w="850" w:type="dxa"/>
            <w:vMerge/>
            <w:tcBorders>
              <w:left w:val="single" w:sz="4" w:space="0" w:color="auto"/>
            </w:tcBorders>
            <w:shd w:val="clear" w:color="auto" w:fill="auto"/>
          </w:tcPr>
          <w:p w14:paraId="76F096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D56A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521D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D4A90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08ED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37D00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D7DDD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0AE09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FA84F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702A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8E68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576B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B183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7A38A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DD3C40"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45D3F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384DE96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SS request size limit</w:t>
            </w:r>
          </w:p>
        </w:tc>
        <w:tc>
          <w:tcPr>
            <w:tcW w:w="673" w:type="dxa"/>
            <w:shd w:val="clear" w:color="auto" w:fill="auto"/>
          </w:tcPr>
          <w:p w14:paraId="200014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0CEA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08BD1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EF45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F0A62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C73B8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E8B3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E5188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DDB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9D6A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0EC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180C97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11F5D4" w14:textId="77777777" w:rsidR="000236E6" w:rsidRPr="00C30D6B" w:rsidRDefault="000236E6" w:rsidP="001A75DA">
            <w:pPr>
              <w:pStyle w:val="TAL"/>
            </w:pPr>
          </w:p>
        </w:tc>
        <w:tc>
          <w:tcPr>
            <w:tcW w:w="850" w:type="dxa"/>
            <w:vMerge/>
            <w:tcBorders>
              <w:left w:val="single" w:sz="4" w:space="0" w:color="auto"/>
            </w:tcBorders>
            <w:shd w:val="clear" w:color="auto" w:fill="auto"/>
          </w:tcPr>
          <w:p w14:paraId="2410A7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0218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1739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A7DA8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B11A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2567A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AB32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59F7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1FA3B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7D21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7C97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C5A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12FE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0FA6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AE76E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BCE29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D4CD1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3719B2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interrogate CLIR status, successful, alpha identifier limits</w:t>
            </w:r>
          </w:p>
        </w:tc>
        <w:tc>
          <w:tcPr>
            <w:tcW w:w="673" w:type="dxa"/>
            <w:shd w:val="clear" w:color="auto" w:fill="auto"/>
          </w:tcPr>
          <w:p w14:paraId="6FE9D9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3A3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8D88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C175 AND</w:t>
            </w:r>
          </w:p>
          <w:p w14:paraId="36ABD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A8093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1990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B3C0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F28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A07F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46D1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0A72D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94B58E" w14:textId="77777777" w:rsidR="000236E6" w:rsidRPr="00C30D6B" w:rsidRDefault="000236E6" w:rsidP="001A75DA">
            <w:pPr>
              <w:pStyle w:val="TAL"/>
            </w:pPr>
          </w:p>
        </w:tc>
        <w:tc>
          <w:tcPr>
            <w:tcW w:w="850" w:type="dxa"/>
            <w:vMerge/>
            <w:tcBorders>
              <w:left w:val="single" w:sz="4" w:space="0" w:color="auto"/>
            </w:tcBorders>
            <w:shd w:val="clear" w:color="auto" w:fill="auto"/>
          </w:tcPr>
          <w:p w14:paraId="3305D4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1C6D8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6E5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85E6B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4AD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C175 AND</w:t>
            </w:r>
          </w:p>
          <w:p w14:paraId="1AB80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1D995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349F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83FD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F412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7A7A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C806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A9F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279D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E476E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BB32D4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13DBD1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null data alpha identifier</w:t>
            </w:r>
          </w:p>
        </w:tc>
        <w:tc>
          <w:tcPr>
            <w:tcW w:w="673" w:type="dxa"/>
            <w:shd w:val="clear" w:color="auto" w:fill="auto"/>
          </w:tcPr>
          <w:p w14:paraId="72F5B9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7E37F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DA0E9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31237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8D3C4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F22C3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3A605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3408B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3B8B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530A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D71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B0DA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D95B48" w14:textId="77777777" w:rsidR="000236E6" w:rsidRPr="00C30D6B" w:rsidRDefault="000236E6" w:rsidP="001A75DA">
            <w:pPr>
              <w:pStyle w:val="TAL"/>
            </w:pPr>
          </w:p>
        </w:tc>
        <w:tc>
          <w:tcPr>
            <w:tcW w:w="850" w:type="dxa"/>
            <w:vMerge/>
            <w:tcBorders>
              <w:left w:val="single" w:sz="4" w:space="0" w:color="auto"/>
            </w:tcBorders>
            <w:shd w:val="clear" w:color="auto" w:fill="auto"/>
          </w:tcPr>
          <w:p w14:paraId="078F93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A26E8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A34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FFD9E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AC1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6FD36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B0D72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DFD8D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32312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398D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7320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A04A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68B5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146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F95E71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BEB8F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4CB70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2.1, 2.3</w:t>
            </w:r>
          </w:p>
        </w:tc>
        <w:tc>
          <w:tcPr>
            <w:tcW w:w="2494" w:type="dxa"/>
            <w:vMerge w:val="restart"/>
            <w:shd w:val="clear" w:color="auto" w:fill="auto"/>
          </w:tcPr>
          <w:p w14:paraId="7BACA0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basic icon support</w:t>
            </w:r>
          </w:p>
        </w:tc>
        <w:tc>
          <w:tcPr>
            <w:tcW w:w="673" w:type="dxa"/>
            <w:shd w:val="clear" w:color="auto" w:fill="auto"/>
          </w:tcPr>
          <w:p w14:paraId="28A21A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E3C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6014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09CEBB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AFA3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B9A41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7E22C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CD3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CFD22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1301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2CE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C7D0B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CF7A2E" w14:textId="77777777" w:rsidR="000236E6" w:rsidRPr="00C30D6B" w:rsidRDefault="000236E6" w:rsidP="001A75DA">
            <w:pPr>
              <w:pStyle w:val="TAL"/>
            </w:pPr>
          </w:p>
        </w:tc>
        <w:tc>
          <w:tcPr>
            <w:tcW w:w="850" w:type="dxa"/>
            <w:vMerge/>
            <w:tcBorders>
              <w:left w:val="single" w:sz="4" w:space="0" w:color="auto"/>
            </w:tcBorders>
            <w:shd w:val="clear" w:color="auto" w:fill="auto"/>
          </w:tcPr>
          <w:p w14:paraId="068F17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7D774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A54D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F1E8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7544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00C518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45797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F6937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2777C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D006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715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9A21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F154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462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C79D9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241A0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807ED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433FF7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colour icon support</w:t>
            </w:r>
          </w:p>
        </w:tc>
        <w:tc>
          <w:tcPr>
            <w:tcW w:w="673" w:type="dxa"/>
            <w:shd w:val="clear" w:color="auto" w:fill="auto"/>
          </w:tcPr>
          <w:p w14:paraId="07F8E9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25DA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E3219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32FE6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5115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64F57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CEA0E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43C8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7BCC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95584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D9BE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C8D41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AB1571" w14:textId="77777777" w:rsidR="000236E6" w:rsidRPr="00C30D6B" w:rsidRDefault="000236E6" w:rsidP="001A75DA">
            <w:pPr>
              <w:pStyle w:val="TAL"/>
            </w:pPr>
          </w:p>
        </w:tc>
        <w:tc>
          <w:tcPr>
            <w:tcW w:w="850" w:type="dxa"/>
            <w:vMerge/>
            <w:tcBorders>
              <w:left w:val="single" w:sz="4" w:space="0" w:color="auto"/>
            </w:tcBorders>
            <w:shd w:val="clear" w:color="auto" w:fill="auto"/>
          </w:tcPr>
          <w:p w14:paraId="63628C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6A3E6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8CFA3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0AE49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71E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785A9A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6E2F1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B540A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22019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4846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61408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8451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33AE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CD0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35DEBEC"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0EF73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32F0D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0F33AE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basic icon</w:t>
            </w:r>
            <w:r>
              <w:t xml:space="preserve"> </w:t>
            </w:r>
            <w:r w:rsidRPr="00C30D6B">
              <w:t>non self-explanatory, no alpha identifier presented</w:t>
            </w:r>
          </w:p>
        </w:tc>
        <w:tc>
          <w:tcPr>
            <w:tcW w:w="673" w:type="dxa"/>
            <w:shd w:val="clear" w:color="auto" w:fill="auto"/>
          </w:tcPr>
          <w:p w14:paraId="4CA92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03AC1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928D5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C185 AND</w:t>
            </w:r>
          </w:p>
          <w:p w14:paraId="6E8D7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48BFE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9B8CA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13652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0BBB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1AA5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554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5E4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5B0E6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307B86" w14:textId="77777777" w:rsidR="000236E6" w:rsidRPr="00C30D6B" w:rsidRDefault="000236E6" w:rsidP="001A75DA">
            <w:pPr>
              <w:pStyle w:val="TAL"/>
            </w:pPr>
          </w:p>
        </w:tc>
        <w:tc>
          <w:tcPr>
            <w:tcW w:w="850" w:type="dxa"/>
            <w:vMerge/>
            <w:tcBorders>
              <w:left w:val="single" w:sz="4" w:space="0" w:color="auto"/>
            </w:tcBorders>
            <w:shd w:val="clear" w:color="auto" w:fill="auto"/>
          </w:tcPr>
          <w:p w14:paraId="1FFFA5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86FA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E4EEB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A4A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A0F5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C185 AND</w:t>
            </w:r>
          </w:p>
          <w:p w14:paraId="260534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0C90B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BC07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0DCCA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15E1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10864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F397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06E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6F1A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29A50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439A0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5798D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032461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5BC12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B135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18D2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604AD7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2387A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BC5EF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37A0A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C0127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342C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32336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FEA0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52CD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D1402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10DB54" w14:textId="77777777" w:rsidR="000236E6" w:rsidRPr="00C30D6B" w:rsidRDefault="000236E6" w:rsidP="001A75DA">
            <w:pPr>
              <w:pStyle w:val="TAL"/>
            </w:pPr>
          </w:p>
        </w:tc>
        <w:tc>
          <w:tcPr>
            <w:tcW w:w="850" w:type="dxa"/>
            <w:vMerge/>
            <w:tcBorders>
              <w:left w:val="single" w:sz="4" w:space="0" w:color="auto"/>
            </w:tcBorders>
            <w:shd w:val="clear" w:color="auto" w:fill="auto"/>
          </w:tcPr>
          <w:p w14:paraId="22BB28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11BA7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E5DA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EAD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32B1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4C37C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A9808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581B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D5DCB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244D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53451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31D2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6FD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CFFB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E631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0CE7F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A7C4C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63479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36367A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63036E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5BAD7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BF175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927F0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C32B8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0EBB3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D4205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8DC7C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DAD4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ADF19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D89A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9F4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B4A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02C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218D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90739" w14:textId="77777777" w:rsidR="000236E6" w:rsidRPr="00C30D6B" w:rsidRDefault="000236E6" w:rsidP="001A75DA">
            <w:pPr>
              <w:pStyle w:val="TAL"/>
            </w:pPr>
          </w:p>
        </w:tc>
        <w:tc>
          <w:tcPr>
            <w:tcW w:w="850" w:type="dxa"/>
            <w:vMerge/>
            <w:tcBorders>
              <w:left w:val="single" w:sz="4" w:space="0" w:color="auto"/>
            </w:tcBorders>
            <w:shd w:val="clear" w:color="auto" w:fill="auto"/>
          </w:tcPr>
          <w:p w14:paraId="5896F9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FD4D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9A12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3CC85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234C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1D4A9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21DC2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AB13F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CD56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28CA5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8BB6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E26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1644B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FBE0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79DAB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6B7E5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F48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35532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3CE599"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140F0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535666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4AB7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1F140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3965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8018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E877A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E7048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496F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EF91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4F4D8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6021D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CB525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7B76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8351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CB8F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3F74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821C19" w14:textId="77777777" w:rsidR="000236E6" w:rsidRPr="00C30D6B" w:rsidRDefault="000236E6" w:rsidP="001A75DA">
            <w:pPr>
              <w:pStyle w:val="TAL"/>
            </w:pPr>
          </w:p>
        </w:tc>
        <w:tc>
          <w:tcPr>
            <w:tcW w:w="850" w:type="dxa"/>
            <w:vMerge/>
            <w:tcBorders>
              <w:left w:val="single" w:sz="4" w:space="0" w:color="auto"/>
            </w:tcBorders>
            <w:shd w:val="clear" w:color="auto" w:fill="auto"/>
          </w:tcPr>
          <w:p w14:paraId="787CDE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614E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1ED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969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D14B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A49FA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31D4A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5D290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A114C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4A6DC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075B0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DF4D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4F202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630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9F79E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B7966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5D02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EE2EF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75F85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BC459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06AB4D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4CB45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53C2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D670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DA48C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CB29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9AA9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0281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DFBF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70EC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1227E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0236B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D018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F360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0E7D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41D99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11520D" w14:textId="77777777" w:rsidR="000236E6" w:rsidRPr="00C30D6B" w:rsidRDefault="000236E6" w:rsidP="001A75DA">
            <w:pPr>
              <w:pStyle w:val="TAL"/>
            </w:pPr>
          </w:p>
        </w:tc>
        <w:tc>
          <w:tcPr>
            <w:tcW w:w="850" w:type="dxa"/>
            <w:vMerge/>
            <w:tcBorders>
              <w:left w:val="single" w:sz="4" w:space="0" w:color="auto"/>
            </w:tcBorders>
            <w:shd w:val="clear" w:color="auto" w:fill="auto"/>
          </w:tcPr>
          <w:p w14:paraId="7A85C2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879B8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0B0FA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7406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248C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2B33BF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B456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18BB0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6F27D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FC17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D015A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F247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4A7A8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F01A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6D3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0AE4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EC8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2820A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935FB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6CC7C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6DC48B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283281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4960E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ABC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91B67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B6202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9F43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A0CAA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2EE34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76C5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1ED87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306D2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5A01F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ADDFB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13D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639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9B9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B9AEB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D2C661" w14:textId="77777777" w:rsidR="000236E6" w:rsidRPr="00C30D6B" w:rsidRDefault="000236E6" w:rsidP="001A75DA">
            <w:pPr>
              <w:pStyle w:val="TAL"/>
            </w:pPr>
          </w:p>
        </w:tc>
        <w:tc>
          <w:tcPr>
            <w:tcW w:w="850" w:type="dxa"/>
            <w:vMerge/>
            <w:tcBorders>
              <w:left w:val="single" w:sz="4" w:space="0" w:color="auto"/>
            </w:tcBorders>
            <w:shd w:val="clear" w:color="auto" w:fill="auto"/>
          </w:tcPr>
          <w:p w14:paraId="2E1141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18B8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3A5F0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D3D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0BC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16FA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353D3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1F5C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BE7DE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94D3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1B549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2CB75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27817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74362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D5DB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FC1E0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C26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5DF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E642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301210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7B429"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6D735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792B66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10F813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239B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90474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AEF5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A8467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476F8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32FA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6EE94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9D1EF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5D071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89491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6A32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B631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C2EA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9C6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4BBF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30167E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5CCCFB" w14:textId="77777777" w:rsidR="000236E6" w:rsidRPr="00C30D6B" w:rsidRDefault="000236E6" w:rsidP="001A75DA">
            <w:pPr>
              <w:pStyle w:val="TAL"/>
            </w:pPr>
          </w:p>
        </w:tc>
        <w:tc>
          <w:tcPr>
            <w:tcW w:w="850" w:type="dxa"/>
            <w:vMerge/>
            <w:tcBorders>
              <w:left w:val="single" w:sz="4" w:space="0" w:color="auto"/>
            </w:tcBorders>
            <w:shd w:val="clear" w:color="auto" w:fill="auto"/>
          </w:tcPr>
          <w:p w14:paraId="5C307EF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82C1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468F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0AD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8249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B526E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46B1A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BE7C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7068D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167FF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DBB9F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1D62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028A6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627BB8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F66D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8A51A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0629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655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7D3F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9621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7FCEE41"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D4CF0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7BB17E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35CA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6FE0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062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6604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6CB7C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7852D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B23D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9DBD9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22F3D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9619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121C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80CC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B11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356C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8CCD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549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A3FD2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954A93" w14:textId="77777777" w:rsidR="000236E6" w:rsidRPr="00C30D6B" w:rsidRDefault="000236E6" w:rsidP="001A75DA">
            <w:pPr>
              <w:pStyle w:val="TAL"/>
            </w:pPr>
          </w:p>
        </w:tc>
        <w:tc>
          <w:tcPr>
            <w:tcW w:w="850" w:type="dxa"/>
            <w:vMerge/>
            <w:tcBorders>
              <w:left w:val="single" w:sz="4" w:space="0" w:color="auto"/>
            </w:tcBorders>
            <w:shd w:val="clear" w:color="auto" w:fill="auto"/>
          </w:tcPr>
          <w:p w14:paraId="2F5ABF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75E8A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0F5AF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60F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E24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56A6E4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BA73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8370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270F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3B24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A19FA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1B1D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FD3C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AE37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2D0F1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D146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B983C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4EB3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4A6C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C800B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8D6F3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5EFE2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2EC0D7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372A93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7619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736A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071A19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F49F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46FB1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BFDF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167C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EB44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58588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EE1E4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B041F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2B1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C79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F73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6AC7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5EB9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50478D" w14:textId="77777777" w:rsidR="000236E6" w:rsidRPr="00C30D6B" w:rsidRDefault="000236E6" w:rsidP="001A75DA">
            <w:pPr>
              <w:pStyle w:val="TAL"/>
            </w:pPr>
          </w:p>
        </w:tc>
        <w:tc>
          <w:tcPr>
            <w:tcW w:w="850" w:type="dxa"/>
            <w:vMerge/>
            <w:tcBorders>
              <w:left w:val="single" w:sz="4" w:space="0" w:color="auto"/>
            </w:tcBorders>
            <w:shd w:val="clear" w:color="auto" w:fill="auto"/>
          </w:tcPr>
          <w:p w14:paraId="0DD5D4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554BE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4CC5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4CA2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F204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7AFD1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EFCFE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AB81B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40390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7C9B0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F898E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B310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1F42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14CF7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0B18D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68E1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68BD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3E5F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ED8D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59E94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1040B1"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78EC7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5B7913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EF0D4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07CF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EB550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CD165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81E7E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4FA6C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6280E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9C4F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4465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8499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BF914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4D8340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F3DA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CBF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A218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A074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E9B6B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AECB37" w14:textId="77777777" w:rsidR="000236E6" w:rsidRPr="00C30D6B" w:rsidRDefault="000236E6" w:rsidP="001A75DA">
            <w:pPr>
              <w:pStyle w:val="TAL"/>
            </w:pPr>
          </w:p>
        </w:tc>
        <w:tc>
          <w:tcPr>
            <w:tcW w:w="850" w:type="dxa"/>
            <w:vMerge/>
            <w:tcBorders>
              <w:left w:val="single" w:sz="4" w:space="0" w:color="auto"/>
            </w:tcBorders>
            <w:shd w:val="clear" w:color="auto" w:fill="auto"/>
          </w:tcPr>
          <w:p w14:paraId="5FB6DA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E8E1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2486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544D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116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FB4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391D4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C8704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2B6C1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836B9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66FD6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B89AA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B6057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A1C2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641CF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D2CB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D134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C70B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2058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2D3E84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13F57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9BC54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791411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11EF1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CC3C5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7B2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1CC9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0646E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7EBA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5A96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F1A8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82964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70E8A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3F5C6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D49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D30D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B97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5F29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D469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F117D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8281C0" w14:textId="77777777" w:rsidR="000236E6" w:rsidRPr="00C30D6B" w:rsidRDefault="000236E6" w:rsidP="001A75DA">
            <w:pPr>
              <w:pStyle w:val="TAL"/>
            </w:pPr>
          </w:p>
        </w:tc>
        <w:tc>
          <w:tcPr>
            <w:tcW w:w="850" w:type="dxa"/>
            <w:vMerge/>
            <w:tcBorders>
              <w:left w:val="single" w:sz="4" w:space="0" w:color="auto"/>
            </w:tcBorders>
            <w:shd w:val="clear" w:color="auto" w:fill="auto"/>
          </w:tcPr>
          <w:p w14:paraId="57B85E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71592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93D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A1A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C31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CE8C9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973C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AE2CA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98635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CBC63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249A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D993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55AB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69A25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299D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FD68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AF2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AB61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BDF2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994AC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0C4D7F"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C05BE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1372CB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35EC1C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E09B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5998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3CEAB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14A39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1E8A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49801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8C91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9B756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96D6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5106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18BC1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80EA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A654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127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BACE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60D63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ACAFC8" w14:textId="77777777" w:rsidR="000236E6" w:rsidRPr="00C30D6B" w:rsidRDefault="000236E6" w:rsidP="001A75DA">
            <w:pPr>
              <w:pStyle w:val="TAL"/>
            </w:pPr>
          </w:p>
        </w:tc>
        <w:tc>
          <w:tcPr>
            <w:tcW w:w="850" w:type="dxa"/>
            <w:vMerge/>
            <w:tcBorders>
              <w:left w:val="single" w:sz="4" w:space="0" w:color="auto"/>
            </w:tcBorders>
            <w:shd w:val="clear" w:color="auto" w:fill="auto"/>
          </w:tcPr>
          <w:p w14:paraId="16E070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4BF7A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C693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A5CD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B9C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C13D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12E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53AA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6AC7B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200EB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8683E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220D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0BFD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BB1B1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B04A3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0E9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B5EB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2A3D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907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67C4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B3E79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2C846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783246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3BB5D7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27C2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25BD5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211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8CEB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D2047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5624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C6A0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F7F6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B1F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F7706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DB99A0" w14:textId="77777777" w:rsidR="000236E6" w:rsidRPr="00C30D6B" w:rsidRDefault="000236E6" w:rsidP="001A75DA">
            <w:pPr>
              <w:pStyle w:val="TAL"/>
            </w:pPr>
          </w:p>
        </w:tc>
        <w:tc>
          <w:tcPr>
            <w:tcW w:w="850" w:type="dxa"/>
            <w:vMerge/>
            <w:tcBorders>
              <w:left w:val="single" w:sz="4" w:space="0" w:color="auto"/>
            </w:tcBorders>
            <w:shd w:val="clear" w:color="auto" w:fill="auto"/>
          </w:tcPr>
          <w:p w14:paraId="72A16A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6FBB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A778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65D3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6969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560BC1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C0CF1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7A9D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8CFB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3AFB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7E72C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B3F4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B55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4544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B6F7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CBC0E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41615A" w14:textId="77777777" w:rsidR="000236E6" w:rsidRPr="00C30D6B" w:rsidRDefault="000236E6" w:rsidP="001A75DA">
            <w:pPr>
              <w:pStyle w:val="TAL"/>
            </w:pPr>
          </w:p>
        </w:tc>
        <w:tc>
          <w:tcPr>
            <w:tcW w:w="850" w:type="dxa"/>
            <w:vMerge/>
            <w:tcBorders>
              <w:left w:val="single" w:sz="4" w:space="0" w:color="auto"/>
            </w:tcBorders>
            <w:shd w:val="clear" w:color="auto" w:fill="auto"/>
          </w:tcPr>
          <w:p w14:paraId="2B406F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F3BF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EFE8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4BDE2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B00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27822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5C8F5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98146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F6AC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DE2F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65430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6CBB8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6B47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9E3E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CD2A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54EDAA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BF1AE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795F78"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C5047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EC569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567B62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6792E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2053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2748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4184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3930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97AE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0B92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FCB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A1ED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4A932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78598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610483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9AE751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4CDC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5EE66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E3C6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E3062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14509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08DC1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9505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B280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AC3CF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08DB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CEE0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76B5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1376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5E76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A01560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604DDB6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25E6D33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234296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C8D5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6100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0FF50C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6FB1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AEF7C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08206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575251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C0C99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A5858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0A47D2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686A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40BDB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9B719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9F76B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2E2A3CB" w14:textId="77777777" w:rsidR="000236E6" w:rsidRPr="00C30D6B" w:rsidRDefault="000236E6" w:rsidP="001A75DA">
            <w:pPr>
              <w:pStyle w:val="TAL"/>
              <w:rPr>
                <w:b w:val="0"/>
                <w:bCs w:val="0"/>
              </w:rPr>
            </w:pPr>
            <w:r w:rsidRPr="00C30D6B">
              <w:lastRenderedPageBreak/>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B24D88"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255296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821595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26C1B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5C0B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2F52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88491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0D8E5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BF845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48362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69AB168"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794DC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4CC3B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7-bit data, successful</w:t>
            </w:r>
          </w:p>
        </w:tc>
        <w:tc>
          <w:tcPr>
            <w:tcW w:w="673" w:type="dxa"/>
            <w:tcBorders>
              <w:top w:val="single" w:sz="4" w:space="0" w:color="auto"/>
            </w:tcBorders>
            <w:shd w:val="clear" w:color="auto" w:fill="auto"/>
          </w:tcPr>
          <w:p w14:paraId="7A07A2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1F821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733EC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1E0ED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9ED91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69F17B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01C13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0307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5E4628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0236E6" w:rsidRPr="00C30D6B" w14:paraId="2E4E57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673173" w14:textId="77777777" w:rsidR="000236E6" w:rsidRPr="00C30D6B" w:rsidRDefault="000236E6" w:rsidP="001A75DA">
            <w:pPr>
              <w:pStyle w:val="TAL"/>
            </w:pPr>
          </w:p>
        </w:tc>
        <w:tc>
          <w:tcPr>
            <w:tcW w:w="850" w:type="dxa"/>
            <w:vMerge/>
            <w:shd w:val="clear" w:color="auto" w:fill="auto"/>
          </w:tcPr>
          <w:p w14:paraId="34E0FE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68749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F15C2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0D6B3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B15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8C719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2EF8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9EDE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39F5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898B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04FA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0B8D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219FB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7F2816" w14:textId="77777777" w:rsidR="000236E6" w:rsidRPr="00C30D6B" w:rsidRDefault="000236E6" w:rsidP="001A75DA">
            <w:pPr>
              <w:pStyle w:val="TAL"/>
            </w:pPr>
          </w:p>
        </w:tc>
        <w:tc>
          <w:tcPr>
            <w:tcW w:w="850" w:type="dxa"/>
            <w:vMerge w:val="restart"/>
            <w:shd w:val="clear" w:color="auto" w:fill="auto"/>
          </w:tcPr>
          <w:p w14:paraId="3F3187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A1599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8-bit data, successful</w:t>
            </w:r>
          </w:p>
        </w:tc>
        <w:tc>
          <w:tcPr>
            <w:tcW w:w="673" w:type="dxa"/>
            <w:shd w:val="clear" w:color="auto" w:fill="auto"/>
          </w:tcPr>
          <w:p w14:paraId="599D0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818BF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802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6DCED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4992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1B6AE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85524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55EC6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02AF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06A4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9DAE8C9" w14:textId="77777777" w:rsidR="000236E6" w:rsidRPr="00C30D6B" w:rsidRDefault="000236E6" w:rsidP="001A75DA">
            <w:pPr>
              <w:pStyle w:val="TAL"/>
            </w:pPr>
          </w:p>
        </w:tc>
        <w:tc>
          <w:tcPr>
            <w:tcW w:w="850" w:type="dxa"/>
            <w:vMerge/>
            <w:shd w:val="clear" w:color="auto" w:fill="auto"/>
          </w:tcPr>
          <w:p w14:paraId="7E2135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B019D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80E5E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5840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9C5C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7966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0ADB4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2ED89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B7A6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805F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EA2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FD3C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968E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F1514A" w14:textId="77777777" w:rsidR="000236E6" w:rsidRPr="00C30D6B" w:rsidRDefault="000236E6" w:rsidP="001A75DA">
            <w:pPr>
              <w:pStyle w:val="TAL"/>
            </w:pPr>
          </w:p>
        </w:tc>
        <w:tc>
          <w:tcPr>
            <w:tcW w:w="850" w:type="dxa"/>
            <w:vMerge w:val="restart"/>
            <w:shd w:val="clear" w:color="auto" w:fill="auto"/>
          </w:tcPr>
          <w:p w14:paraId="48C86B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4BC5B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data, successful</w:t>
            </w:r>
          </w:p>
        </w:tc>
        <w:tc>
          <w:tcPr>
            <w:tcW w:w="673" w:type="dxa"/>
            <w:shd w:val="clear" w:color="auto" w:fill="auto"/>
          </w:tcPr>
          <w:p w14:paraId="7BE12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72FC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E55B0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853A0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B3E9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D18A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C74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1F1F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073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46320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AE82917" w14:textId="77777777" w:rsidR="000236E6" w:rsidRPr="00C30D6B" w:rsidRDefault="000236E6" w:rsidP="001A75DA">
            <w:pPr>
              <w:pStyle w:val="TAL"/>
            </w:pPr>
          </w:p>
        </w:tc>
        <w:tc>
          <w:tcPr>
            <w:tcW w:w="850" w:type="dxa"/>
            <w:vMerge/>
            <w:shd w:val="clear" w:color="auto" w:fill="auto"/>
          </w:tcPr>
          <w:p w14:paraId="377D3E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C386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121C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3D08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F19A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9B503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056D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E0093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72AB6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B225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9532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3D2F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3CEA7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E5DD67" w14:textId="77777777" w:rsidR="000236E6" w:rsidRPr="00C30D6B" w:rsidRDefault="000236E6" w:rsidP="001A75DA">
            <w:pPr>
              <w:pStyle w:val="TAL"/>
            </w:pPr>
          </w:p>
        </w:tc>
        <w:tc>
          <w:tcPr>
            <w:tcW w:w="850" w:type="dxa"/>
            <w:vMerge w:val="restart"/>
            <w:shd w:val="clear" w:color="auto" w:fill="auto"/>
          </w:tcPr>
          <w:p w14:paraId="126B9A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50492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p>
        </w:tc>
        <w:tc>
          <w:tcPr>
            <w:tcW w:w="673" w:type="dxa"/>
            <w:shd w:val="clear" w:color="auto" w:fill="auto"/>
          </w:tcPr>
          <w:p w14:paraId="5B648B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3D8C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3379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72845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EF6C0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5377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25B0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FBA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1CD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A1BF9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FBF4F3" w14:textId="77777777" w:rsidR="000236E6" w:rsidRPr="00C30D6B" w:rsidRDefault="000236E6" w:rsidP="001A75DA">
            <w:pPr>
              <w:pStyle w:val="TAL"/>
            </w:pPr>
          </w:p>
        </w:tc>
        <w:tc>
          <w:tcPr>
            <w:tcW w:w="850" w:type="dxa"/>
            <w:vMerge/>
            <w:shd w:val="clear" w:color="auto" w:fill="auto"/>
          </w:tcPr>
          <w:p w14:paraId="41F0CA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DA48B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C75A1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7B105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1DC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A72F3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6EB56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D7309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14DF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81F9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05D60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555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296F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506546" w14:textId="77777777" w:rsidR="000236E6" w:rsidRPr="00C30D6B" w:rsidRDefault="000236E6" w:rsidP="001A75DA">
            <w:pPr>
              <w:pStyle w:val="TAL"/>
            </w:pPr>
          </w:p>
        </w:tc>
        <w:tc>
          <w:tcPr>
            <w:tcW w:w="850" w:type="dxa"/>
            <w:vMerge w:val="restart"/>
            <w:shd w:val="clear" w:color="auto" w:fill="auto"/>
          </w:tcPr>
          <w:p w14:paraId="2D49F6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097A2F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p>
        </w:tc>
        <w:tc>
          <w:tcPr>
            <w:tcW w:w="673" w:type="dxa"/>
            <w:shd w:val="clear" w:color="auto" w:fill="auto"/>
          </w:tcPr>
          <w:p w14:paraId="2F87B6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691C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6EE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CFF8F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32AC1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5E08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7CA0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1B0E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FB0C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F71D1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AEF1B5" w14:textId="77777777" w:rsidR="000236E6" w:rsidRPr="00C30D6B" w:rsidRDefault="000236E6" w:rsidP="001A75DA">
            <w:pPr>
              <w:pStyle w:val="TAL"/>
            </w:pPr>
          </w:p>
        </w:tc>
        <w:tc>
          <w:tcPr>
            <w:tcW w:w="850" w:type="dxa"/>
            <w:vMerge/>
            <w:shd w:val="clear" w:color="auto" w:fill="auto"/>
          </w:tcPr>
          <w:p w14:paraId="707B71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AC82A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207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2684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AA7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AD847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3AD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A2DF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82CC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FDC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B69F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1C9A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984C5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79E29C" w14:textId="77777777" w:rsidR="000236E6" w:rsidRPr="00C30D6B" w:rsidRDefault="000236E6" w:rsidP="001A75DA">
            <w:pPr>
              <w:pStyle w:val="TAL"/>
            </w:pPr>
          </w:p>
        </w:tc>
        <w:tc>
          <w:tcPr>
            <w:tcW w:w="850" w:type="dxa"/>
            <w:vMerge w:val="restart"/>
            <w:shd w:val="clear" w:color="auto" w:fill="auto"/>
          </w:tcPr>
          <w:p w14:paraId="3AF73DE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3A0DDE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256 octets, 7-bit data, successful, long alpha identifier</w:t>
            </w:r>
          </w:p>
        </w:tc>
        <w:tc>
          <w:tcPr>
            <w:tcW w:w="673" w:type="dxa"/>
            <w:shd w:val="clear" w:color="auto" w:fill="auto"/>
          </w:tcPr>
          <w:p w14:paraId="4116B3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EFA9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62F1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1CC78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C390A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508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D95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ABE8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0F2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492EEE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5A7F9D1" w14:textId="77777777" w:rsidR="000236E6" w:rsidRPr="00C30D6B" w:rsidRDefault="000236E6" w:rsidP="001A75DA">
            <w:pPr>
              <w:pStyle w:val="TAL"/>
            </w:pPr>
          </w:p>
        </w:tc>
        <w:tc>
          <w:tcPr>
            <w:tcW w:w="850" w:type="dxa"/>
            <w:vMerge/>
            <w:shd w:val="clear" w:color="auto" w:fill="auto"/>
          </w:tcPr>
          <w:p w14:paraId="28279F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329F28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4B1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B386C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B27A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02254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01739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60111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208A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56B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A122D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5B3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BB526A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E3BF14" w14:textId="77777777" w:rsidR="000236E6" w:rsidRPr="00C30D6B" w:rsidRDefault="000236E6" w:rsidP="001A75DA">
            <w:pPr>
              <w:pStyle w:val="TAL"/>
            </w:pPr>
          </w:p>
        </w:tc>
        <w:tc>
          <w:tcPr>
            <w:tcW w:w="850" w:type="dxa"/>
            <w:vMerge w:val="restart"/>
            <w:shd w:val="clear" w:color="auto" w:fill="auto"/>
          </w:tcPr>
          <w:p w14:paraId="73262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AB4C2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successful, no alpha identifier</w:t>
            </w:r>
          </w:p>
        </w:tc>
        <w:tc>
          <w:tcPr>
            <w:tcW w:w="673" w:type="dxa"/>
            <w:shd w:val="clear" w:color="auto" w:fill="auto"/>
          </w:tcPr>
          <w:p w14:paraId="238F42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9EC1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1858A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25E0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71D67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2A5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6B0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CDB1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1996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1F5C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99F33E" w14:textId="77777777" w:rsidR="000236E6" w:rsidRPr="00C30D6B" w:rsidRDefault="000236E6" w:rsidP="001A75DA">
            <w:pPr>
              <w:pStyle w:val="TAL"/>
            </w:pPr>
          </w:p>
        </w:tc>
        <w:tc>
          <w:tcPr>
            <w:tcW w:w="850" w:type="dxa"/>
            <w:vMerge/>
            <w:shd w:val="clear" w:color="auto" w:fill="auto"/>
          </w:tcPr>
          <w:p w14:paraId="501592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69E3D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F9A0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26F3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9AF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A5CD0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5B22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E3D7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C4D8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B16C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2AE9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D26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209C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1E5DAB" w14:textId="77777777" w:rsidR="000236E6" w:rsidRPr="00C30D6B" w:rsidRDefault="000236E6" w:rsidP="001A75DA">
            <w:pPr>
              <w:pStyle w:val="TAL"/>
            </w:pPr>
          </w:p>
        </w:tc>
        <w:tc>
          <w:tcPr>
            <w:tcW w:w="850" w:type="dxa"/>
            <w:vMerge w:val="restart"/>
            <w:shd w:val="clear" w:color="auto" w:fill="auto"/>
          </w:tcPr>
          <w:p w14:paraId="47FC30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shd w:val="clear" w:color="auto" w:fill="auto"/>
          </w:tcPr>
          <w:p w14:paraId="30D8C9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successful, null length alpha identifier</w:t>
            </w:r>
          </w:p>
        </w:tc>
        <w:tc>
          <w:tcPr>
            <w:tcW w:w="673" w:type="dxa"/>
            <w:shd w:val="clear" w:color="auto" w:fill="auto"/>
          </w:tcPr>
          <w:p w14:paraId="07A829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93F08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22750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935C9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F914B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1C10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B7D3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E3100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C0A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1627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16120C" w14:textId="77777777" w:rsidR="000236E6" w:rsidRPr="00C30D6B" w:rsidRDefault="000236E6" w:rsidP="001A75DA">
            <w:pPr>
              <w:pStyle w:val="TAL"/>
            </w:pPr>
          </w:p>
        </w:tc>
        <w:tc>
          <w:tcPr>
            <w:tcW w:w="850" w:type="dxa"/>
            <w:vMerge/>
            <w:shd w:val="clear" w:color="auto" w:fill="auto"/>
          </w:tcPr>
          <w:p w14:paraId="67BF1A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9560C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299C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85D48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B628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02DAB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328F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6E4AD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D13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FC7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6BB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30E0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5343C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F32FBA" w14:textId="77777777" w:rsidR="000236E6" w:rsidRPr="00C30D6B" w:rsidRDefault="000236E6" w:rsidP="001A75DA">
            <w:pPr>
              <w:pStyle w:val="TAL"/>
            </w:pPr>
          </w:p>
        </w:tc>
        <w:tc>
          <w:tcPr>
            <w:tcW w:w="850" w:type="dxa"/>
            <w:vMerge w:val="restart"/>
            <w:shd w:val="clear" w:color="auto" w:fill="auto"/>
          </w:tcPr>
          <w:p w14:paraId="267AE4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2.1, 2.3</w:t>
            </w:r>
          </w:p>
        </w:tc>
        <w:tc>
          <w:tcPr>
            <w:tcW w:w="2494" w:type="dxa"/>
            <w:vMerge w:val="restart"/>
            <w:shd w:val="clear" w:color="auto" w:fill="auto"/>
          </w:tcPr>
          <w:p w14:paraId="539E402C" w14:textId="7DBC90F9"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7910C1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CD2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2C254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542C3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F19D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CE77A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759A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F932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7204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71BB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6317D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F76586" w14:textId="77777777" w:rsidR="000236E6" w:rsidRPr="00C30D6B" w:rsidRDefault="000236E6" w:rsidP="001A75DA">
            <w:pPr>
              <w:pStyle w:val="TAL"/>
            </w:pPr>
          </w:p>
        </w:tc>
        <w:tc>
          <w:tcPr>
            <w:tcW w:w="850" w:type="dxa"/>
            <w:vMerge/>
            <w:shd w:val="clear" w:color="auto" w:fill="auto"/>
          </w:tcPr>
          <w:p w14:paraId="40FE81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EAB77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140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5E0E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705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53B99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2C93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D51E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A142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1EA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167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98D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C55A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1E973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B2AE69" w14:textId="77777777" w:rsidR="000236E6" w:rsidRPr="00C30D6B" w:rsidRDefault="000236E6" w:rsidP="001A75DA">
            <w:pPr>
              <w:pStyle w:val="TAL"/>
            </w:pPr>
          </w:p>
        </w:tc>
        <w:tc>
          <w:tcPr>
            <w:tcW w:w="850" w:type="dxa"/>
            <w:vMerge w:val="restart"/>
            <w:shd w:val="clear" w:color="auto" w:fill="auto"/>
          </w:tcPr>
          <w:p w14:paraId="48D99C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5F4F2678" w14:textId="4612AD2C"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7A83AF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8E7D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11F2C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C186 AND</w:t>
            </w:r>
          </w:p>
          <w:p w14:paraId="0404A4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13351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8CF11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F1C6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5890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A70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21FC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C9C87B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F20FED" w14:textId="77777777" w:rsidR="000236E6" w:rsidRPr="00C30D6B" w:rsidRDefault="000236E6" w:rsidP="001A75DA">
            <w:pPr>
              <w:pStyle w:val="TAL"/>
            </w:pPr>
          </w:p>
        </w:tc>
        <w:tc>
          <w:tcPr>
            <w:tcW w:w="850" w:type="dxa"/>
            <w:vMerge/>
            <w:shd w:val="clear" w:color="auto" w:fill="auto"/>
          </w:tcPr>
          <w:p w14:paraId="2859E2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57D1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06DF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C4BC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832B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C186 AND</w:t>
            </w:r>
          </w:p>
          <w:p w14:paraId="523A97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CCED0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51E3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3B1E3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5FED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3A1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9E89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194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6869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C10340D" w14:textId="77777777" w:rsidR="000236E6" w:rsidRPr="00C30D6B" w:rsidRDefault="000236E6" w:rsidP="001A75DA">
            <w:pPr>
              <w:pStyle w:val="TAL"/>
            </w:pPr>
          </w:p>
        </w:tc>
        <w:tc>
          <w:tcPr>
            <w:tcW w:w="850" w:type="dxa"/>
            <w:vMerge w:val="restart"/>
            <w:shd w:val="clear" w:color="auto" w:fill="auto"/>
          </w:tcPr>
          <w:p w14:paraId="44A9C1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F6299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basic icon non self-explanatory, no alpha identifier presented</w:t>
            </w:r>
          </w:p>
        </w:tc>
        <w:tc>
          <w:tcPr>
            <w:tcW w:w="673" w:type="dxa"/>
            <w:shd w:val="clear" w:color="auto" w:fill="auto"/>
          </w:tcPr>
          <w:p w14:paraId="44A3E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FF6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7C15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C187 AND</w:t>
            </w:r>
          </w:p>
          <w:p w14:paraId="1E45EC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9428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DE06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3FEB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C16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F28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0C3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A4566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9AEA76" w14:textId="77777777" w:rsidR="000236E6" w:rsidRPr="00C30D6B" w:rsidRDefault="000236E6" w:rsidP="001A75DA">
            <w:pPr>
              <w:pStyle w:val="TAL"/>
            </w:pPr>
          </w:p>
        </w:tc>
        <w:tc>
          <w:tcPr>
            <w:tcW w:w="850" w:type="dxa"/>
            <w:vMerge/>
            <w:shd w:val="clear" w:color="auto" w:fill="auto"/>
          </w:tcPr>
          <w:p w14:paraId="0B2170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CE220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11E6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BBF61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1E1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C187 AND</w:t>
            </w:r>
          </w:p>
          <w:p w14:paraId="45168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D622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A8051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7B9A5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042C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1FF4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06A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35C1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BFA8E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7A8AA1" w14:textId="77777777" w:rsidR="000236E6" w:rsidRPr="00C30D6B" w:rsidRDefault="000236E6" w:rsidP="001A75DA">
            <w:pPr>
              <w:pStyle w:val="TAL"/>
            </w:pPr>
          </w:p>
        </w:tc>
        <w:tc>
          <w:tcPr>
            <w:tcW w:w="850" w:type="dxa"/>
            <w:vMerge w:val="restart"/>
            <w:shd w:val="clear" w:color="auto" w:fill="auto"/>
          </w:tcPr>
          <w:p w14:paraId="7F2510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4BF948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in Cyrillic</w:t>
            </w:r>
          </w:p>
        </w:tc>
        <w:tc>
          <w:tcPr>
            <w:tcW w:w="673" w:type="dxa"/>
            <w:shd w:val="clear" w:color="auto" w:fill="auto"/>
          </w:tcPr>
          <w:p w14:paraId="355EDE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37A19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289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053226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0020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982A2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39847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EE4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7EF5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8E9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FCF2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BC693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3C1515" w14:textId="77777777" w:rsidR="000236E6" w:rsidRPr="00C30D6B" w:rsidRDefault="000236E6" w:rsidP="001A75DA">
            <w:pPr>
              <w:pStyle w:val="TAL"/>
            </w:pPr>
          </w:p>
        </w:tc>
        <w:tc>
          <w:tcPr>
            <w:tcW w:w="850" w:type="dxa"/>
            <w:vMerge/>
            <w:shd w:val="clear" w:color="auto" w:fill="auto"/>
          </w:tcPr>
          <w:p w14:paraId="2A01C0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04715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21B9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75D84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C18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FA3C2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87B36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DC27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DDB07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6AE97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EC2B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54F1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CD30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D4D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24FC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C0D3747" w14:textId="77777777" w:rsidR="000236E6" w:rsidRPr="00C30D6B" w:rsidRDefault="000236E6" w:rsidP="001A75DA">
            <w:pPr>
              <w:pStyle w:val="TAL"/>
            </w:pPr>
          </w:p>
        </w:tc>
        <w:tc>
          <w:tcPr>
            <w:tcW w:w="850" w:type="dxa"/>
            <w:vMerge w:val="restart"/>
            <w:shd w:val="clear" w:color="auto" w:fill="auto"/>
          </w:tcPr>
          <w:p w14:paraId="620E7E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6105A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30ECA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1B0B5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32A8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2376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3409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F380B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175A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EE76C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F38B1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F986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B7C8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8310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39ACA7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CF66614" w14:textId="77777777" w:rsidR="000236E6" w:rsidRPr="00C30D6B" w:rsidRDefault="000236E6" w:rsidP="001A75DA">
            <w:pPr>
              <w:pStyle w:val="TAL"/>
            </w:pPr>
          </w:p>
        </w:tc>
        <w:tc>
          <w:tcPr>
            <w:tcW w:w="850" w:type="dxa"/>
            <w:vMerge/>
            <w:shd w:val="clear" w:color="auto" w:fill="auto"/>
          </w:tcPr>
          <w:p w14:paraId="23B6E8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B14A5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21447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F01AC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37E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0BE4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E834D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E4D3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3CCBF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D17D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FB61E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8B568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8958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03AF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769E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1378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45529D8" w14:textId="77777777" w:rsidR="000236E6" w:rsidRPr="00C30D6B" w:rsidRDefault="000236E6" w:rsidP="001A75DA">
            <w:pPr>
              <w:pStyle w:val="TAL"/>
            </w:pPr>
          </w:p>
        </w:tc>
        <w:tc>
          <w:tcPr>
            <w:tcW w:w="850" w:type="dxa"/>
            <w:vMerge w:val="restart"/>
            <w:shd w:val="clear" w:color="auto" w:fill="auto"/>
          </w:tcPr>
          <w:p w14:paraId="423300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vMerge w:val="restart"/>
            <w:shd w:val="clear" w:color="auto" w:fill="auto"/>
          </w:tcPr>
          <w:p w14:paraId="399FC3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4118CF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D247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147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84EF6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84D99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3FD6C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C38E1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D25C0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559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979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C7A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82CD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270B6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FDEDE4" w14:textId="77777777" w:rsidR="000236E6" w:rsidRPr="00C30D6B" w:rsidRDefault="000236E6" w:rsidP="001A75DA">
            <w:pPr>
              <w:pStyle w:val="TAL"/>
            </w:pPr>
          </w:p>
        </w:tc>
        <w:tc>
          <w:tcPr>
            <w:tcW w:w="850" w:type="dxa"/>
            <w:vMerge/>
            <w:shd w:val="clear" w:color="auto" w:fill="auto"/>
          </w:tcPr>
          <w:p w14:paraId="729C16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1FA6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4F9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A224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708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690D0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31AE6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A1AD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209F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C5BD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41257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EA82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E1D1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27AD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490C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9DF7DE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0DBBB4" w14:textId="77777777" w:rsidR="000236E6" w:rsidRPr="00C30D6B" w:rsidRDefault="000236E6" w:rsidP="001A75DA">
            <w:pPr>
              <w:pStyle w:val="TAL"/>
            </w:pPr>
          </w:p>
        </w:tc>
        <w:tc>
          <w:tcPr>
            <w:tcW w:w="850" w:type="dxa"/>
            <w:vMerge w:val="restart"/>
            <w:shd w:val="clear" w:color="auto" w:fill="auto"/>
          </w:tcPr>
          <w:p w14:paraId="0EE6B0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vMerge w:val="restart"/>
            <w:shd w:val="clear" w:color="auto" w:fill="auto"/>
          </w:tcPr>
          <w:p w14:paraId="430162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2723E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369D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253DD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6761D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C4A0A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F8C86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D1B5E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DFBB4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582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8BC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BAD7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3B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CB8C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DECEAB1" w14:textId="77777777" w:rsidR="000236E6" w:rsidRPr="00C30D6B" w:rsidRDefault="000236E6" w:rsidP="001A75DA">
            <w:pPr>
              <w:pStyle w:val="TAL"/>
            </w:pPr>
          </w:p>
        </w:tc>
        <w:tc>
          <w:tcPr>
            <w:tcW w:w="850" w:type="dxa"/>
            <w:vMerge/>
            <w:shd w:val="clear" w:color="auto" w:fill="auto"/>
          </w:tcPr>
          <w:p w14:paraId="14F46C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000DE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C5B55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EC13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AD45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7558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7554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EE37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6D46F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D73F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2A16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6A27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8401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E2F5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0CA2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C6E5E1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D4C0F9" w14:textId="77777777" w:rsidR="000236E6" w:rsidRPr="00C30D6B" w:rsidRDefault="000236E6" w:rsidP="001A75DA">
            <w:pPr>
              <w:pStyle w:val="TAL"/>
            </w:pPr>
          </w:p>
        </w:tc>
        <w:tc>
          <w:tcPr>
            <w:tcW w:w="850" w:type="dxa"/>
            <w:vMerge w:val="restart"/>
            <w:shd w:val="clear" w:color="auto" w:fill="auto"/>
          </w:tcPr>
          <w:p w14:paraId="0FFBED9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shd w:val="clear" w:color="auto" w:fill="auto"/>
          </w:tcPr>
          <w:p w14:paraId="4ED6B1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D67D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2E5F8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682E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6DF2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AD7B0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F9992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18CB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F480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84FD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98F8E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559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D640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7496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B456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3EC2C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1BEB53" w14:textId="77777777" w:rsidR="000236E6" w:rsidRPr="00C30D6B" w:rsidRDefault="000236E6" w:rsidP="001A75DA">
            <w:pPr>
              <w:pStyle w:val="TAL"/>
            </w:pPr>
          </w:p>
        </w:tc>
        <w:tc>
          <w:tcPr>
            <w:tcW w:w="850" w:type="dxa"/>
            <w:vMerge/>
            <w:shd w:val="clear" w:color="auto" w:fill="auto"/>
          </w:tcPr>
          <w:p w14:paraId="671FA2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3AE94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1B9499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ED55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983F5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675B9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D4B1B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57B0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B000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C59C4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CC2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516DA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8B78E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EFC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9101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E17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7721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374AF9"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C26929" w14:textId="77777777" w:rsidR="000236E6" w:rsidRPr="00C30D6B" w:rsidRDefault="000236E6" w:rsidP="001A75DA">
            <w:pPr>
              <w:pStyle w:val="TAL"/>
            </w:pPr>
          </w:p>
        </w:tc>
        <w:tc>
          <w:tcPr>
            <w:tcW w:w="850" w:type="dxa"/>
            <w:vMerge w:val="restart"/>
            <w:shd w:val="clear" w:color="auto" w:fill="auto"/>
          </w:tcPr>
          <w:p w14:paraId="03493E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vMerge w:val="restart"/>
            <w:shd w:val="clear" w:color="auto" w:fill="auto"/>
          </w:tcPr>
          <w:p w14:paraId="2BE367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DFF6A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AB47C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9269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78B5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7CD6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E76D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047F8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417C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FC881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A1D2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5BDB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0AB6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F73E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2D76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FC7487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43D7C6" w14:textId="77777777" w:rsidR="000236E6" w:rsidRPr="00C30D6B" w:rsidRDefault="000236E6" w:rsidP="001A75DA">
            <w:pPr>
              <w:pStyle w:val="TAL"/>
            </w:pPr>
          </w:p>
        </w:tc>
        <w:tc>
          <w:tcPr>
            <w:tcW w:w="850" w:type="dxa"/>
            <w:vMerge/>
            <w:shd w:val="clear" w:color="auto" w:fill="auto"/>
          </w:tcPr>
          <w:p w14:paraId="4FB98B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C3A5B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C93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E72F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05F1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A1FCF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1642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9415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C0A8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BBDC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9969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08F9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EAC0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99B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68B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3FB2B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BD0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7F5475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32ED84" w14:textId="77777777" w:rsidR="000236E6" w:rsidRPr="00C30D6B" w:rsidRDefault="000236E6" w:rsidP="001A75DA">
            <w:pPr>
              <w:pStyle w:val="TAL"/>
            </w:pPr>
          </w:p>
        </w:tc>
        <w:tc>
          <w:tcPr>
            <w:tcW w:w="850" w:type="dxa"/>
            <w:vMerge w:val="restart"/>
            <w:shd w:val="clear" w:color="auto" w:fill="auto"/>
          </w:tcPr>
          <w:p w14:paraId="4BCED2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vMerge w:val="restart"/>
            <w:shd w:val="clear" w:color="auto" w:fill="auto"/>
          </w:tcPr>
          <w:p w14:paraId="586766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11DFF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10D9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6AA5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2B5407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1B2E6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7443E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02E62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89DF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A3FC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0B767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5E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D221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F62C0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700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83E20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7BD844E" w14:textId="77777777" w:rsidR="000236E6" w:rsidRPr="00C30D6B" w:rsidRDefault="000236E6" w:rsidP="001A75DA">
            <w:pPr>
              <w:pStyle w:val="TAL"/>
            </w:pPr>
          </w:p>
        </w:tc>
        <w:tc>
          <w:tcPr>
            <w:tcW w:w="850" w:type="dxa"/>
            <w:vMerge/>
            <w:shd w:val="clear" w:color="auto" w:fill="auto"/>
          </w:tcPr>
          <w:p w14:paraId="7C897F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1F3D36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2031D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C82DE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961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F7AAB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0069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8AD72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10C6A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46C65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D8DD2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4C94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7DE71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B00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FEC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C88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1270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08291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8433BC" w14:textId="77777777" w:rsidR="000236E6" w:rsidRPr="00C30D6B" w:rsidRDefault="000236E6" w:rsidP="001A75DA">
            <w:pPr>
              <w:pStyle w:val="TAL"/>
            </w:pPr>
          </w:p>
        </w:tc>
        <w:tc>
          <w:tcPr>
            <w:tcW w:w="850" w:type="dxa"/>
            <w:vMerge w:val="restart"/>
            <w:shd w:val="clear" w:color="auto" w:fill="auto"/>
          </w:tcPr>
          <w:p w14:paraId="53C1AE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vMerge w:val="restart"/>
            <w:shd w:val="clear" w:color="auto" w:fill="auto"/>
          </w:tcPr>
          <w:p w14:paraId="485AEF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39BE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EA0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F1B59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756A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FA4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65FB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13A84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CFBF8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765A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C73C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0509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BB13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F6B2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1C3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3F065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C1DD238" w14:textId="77777777" w:rsidR="000236E6" w:rsidRPr="00C30D6B" w:rsidRDefault="000236E6" w:rsidP="001A75DA">
            <w:pPr>
              <w:pStyle w:val="TAL"/>
            </w:pPr>
          </w:p>
        </w:tc>
        <w:tc>
          <w:tcPr>
            <w:tcW w:w="850" w:type="dxa"/>
            <w:vMerge/>
            <w:shd w:val="clear" w:color="auto" w:fill="auto"/>
          </w:tcPr>
          <w:p w14:paraId="0F1666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76FE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018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6648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EEDE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ED082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01D20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8665A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9A2D3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6A9EF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65A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6CFC6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BFC50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99C2B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496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53968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59F3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9E109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86D10C0" w14:textId="77777777" w:rsidR="000236E6" w:rsidRPr="00C30D6B" w:rsidRDefault="000236E6" w:rsidP="001A75DA">
            <w:pPr>
              <w:pStyle w:val="TAL"/>
            </w:pPr>
          </w:p>
        </w:tc>
        <w:tc>
          <w:tcPr>
            <w:tcW w:w="850" w:type="dxa"/>
            <w:vMerge w:val="restart"/>
            <w:shd w:val="clear" w:color="auto" w:fill="auto"/>
          </w:tcPr>
          <w:p w14:paraId="6B2874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vMerge w:val="restart"/>
            <w:shd w:val="clear" w:color="auto" w:fill="auto"/>
          </w:tcPr>
          <w:p w14:paraId="0A0B7CF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75C6F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470E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D14B0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DC327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2CCDB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81D6C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BE70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3FD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53AF1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1598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86C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B1CD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29A3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65D6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3AA45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38C907" w14:textId="77777777" w:rsidR="000236E6" w:rsidRPr="00C30D6B" w:rsidRDefault="000236E6" w:rsidP="001A75DA">
            <w:pPr>
              <w:pStyle w:val="TAL"/>
            </w:pPr>
          </w:p>
        </w:tc>
        <w:tc>
          <w:tcPr>
            <w:tcW w:w="850" w:type="dxa"/>
            <w:vMerge/>
            <w:shd w:val="clear" w:color="auto" w:fill="auto"/>
          </w:tcPr>
          <w:p w14:paraId="12850B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06C9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0756E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415BE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2965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C1C12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C0DAB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38B00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A7C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DA00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FBAD2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D301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93AED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ABFC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019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98F2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FAC6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6665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28BB1F" w14:textId="77777777" w:rsidR="000236E6" w:rsidRPr="00C30D6B" w:rsidRDefault="000236E6" w:rsidP="001A75DA">
            <w:pPr>
              <w:pStyle w:val="TAL"/>
            </w:pPr>
          </w:p>
        </w:tc>
        <w:tc>
          <w:tcPr>
            <w:tcW w:w="850" w:type="dxa"/>
            <w:vMerge w:val="restart"/>
            <w:shd w:val="clear" w:color="auto" w:fill="auto"/>
          </w:tcPr>
          <w:p w14:paraId="439F909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vMerge w:val="restart"/>
            <w:shd w:val="clear" w:color="auto" w:fill="auto"/>
          </w:tcPr>
          <w:p w14:paraId="5B79F1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70377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ADCCF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40CA5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43C3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4A52F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028F4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E2BDD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E7F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43E1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C052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D04BC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D19F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DD06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433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A55E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052A876" w14:textId="77777777" w:rsidR="000236E6" w:rsidRPr="00C30D6B" w:rsidRDefault="000236E6" w:rsidP="001A75DA">
            <w:pPr>
              <w:pStyle w:val="TAL"/>
            </w:pPr>
          </w:p>
        </w:tc>
        <w:tc>
          <w:tcPr>
            <w:tcW w:w="850" w:type="dxa"/>
            <w:vMerge/>
            <w:shd w:val="clear" w:color="auto" w:fill="auto"/>
          </w:tcPr>
          <w:p w14:paraId="2E15B9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2819A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1DC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F71A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8D14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D607D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9AD54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984E4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A449B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504F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5C9B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ACA71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36F8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D274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D8B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343A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C72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A017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E215E0A" w14:textId="77777777" w:rsidR="000236E6" w:rsidRPr="00C30D6B" w:rsidRDefault="000236E6" w:rsidP="001A75DA">
            <w:pPr>
              <w:pStyle w:val="TAL"/>
            </w:pPr>
          </w:p>
        </w:tc>
        <w:tc>
          <w:tcPr>
            <w:tcW w:w="850" w:type="dxa"/>
            <w:vMerge w:val="restart"/>
            <w:shd w:val="clear" w:color="auto" w:fill="auto"/>
          </w:tcPr>
          <w:p w14:paraId="01217A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vMerge w:val="restart"/>
            <w:shd w:val="clear" w:color="auto" w:fill="auto"/>
          </w:tcPr>
          <w:p w14:paraId="7C551F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68B72F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AFB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F1808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8191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06E64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C7FBD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B84E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DB4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A4519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7E0EE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B3098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5DB8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3B0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131F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1C35F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B849BE" w14:textId="77777777" w:rsidR="000236E6" w:rsidRPr="00C30D6B" w:rsidRDefault="000236E6" w:rsidP="001A75DA">
            <w:pPr>
              <w:pStyle w:val="TAL"/>
            </w:pPr>
          </w:p>
        </w:tc>
        <w:tc>
          <w:tcPr>
            <w:tcW w:w="850" w:type="dxa"/>
            <w:vMerge/>
            <w:shd w:val="clear" w:color="auto" w:fill="auto"/>
          </w:tcPr>
          <w:p w14:paraId="6BF1E3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AAD7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0D7B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50E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2696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46765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0DAD5B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EA8B1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8B515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60BD5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00B3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8E84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16B10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773A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0C7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75AA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27FC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692D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C4F782F" w14:textId="77777777" w:rsidR="000236E6" w:rsidRPr="00C30D6B" w:rsidRDefault="000236E6" w:rsidP="001A75DA">
            <w:pPr>
              <w:pStyle w:val="TAL"/>
            </w:pPr>
          </w:p>
        </w:tc>
        <w:tc>
          <w:tcPr>
            <w:tcW w:w="850" w:type="dxa"/>
            <w:vMerge w:val="restart"/>
            <w:shd w:val="clear" w:color="auto" w:fill="auto"/>
          </w:tcPr>
          <w:p w14:paraId="0FC295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36DC85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in Chinese</w:t>
            </w:r>
          </w:p>
        </w:tc>
        <w:tc>
          <w:tcPr>
            <w:tcW w:w="673" w:type="dxa"/>
            <w:shd w:val="clear" w:color="auto" w:fill="auto"/>
          </w:tcPr>
          <w:p w14:paraId="44EB7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B1C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A39A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7270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1614F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D3CE3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4037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A25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622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329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E21BF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FB93C0" w14:textId="77777777" w:rsidR="000236E6" w:rsidRPr="00C30D6B" w:rsidRDefault="000236E6" w:rsidP="001A75DA">
            <w:pPr>
              <w:pStyle w:val="TAL"/>
            </w:pPr>
          </w:p>
        </w:tc>
        <w:tc>
          <w:tcPr>
            <w:tcW w:w="850" w:type="dxa"/>
            <w:vMerge/>
            <w:shd w:val="clear" w:color="auto" w:fill="auto"/>
          </w:tcPr>
          <w:p w14:paraId="516010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D56B0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AEB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7841E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28B4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4762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34CB0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0201A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A935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0B584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AEE5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A4F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124D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817C4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E3C5F" w14:textId="77777777" w:rsidR="000236E6" w:rsidRPr="00C30D6B" w:rsidRDefault="000236E6" w:rsidP="001A75DA">
            <w:pPr>
              <w:pStyle w:val="TAL"/>
            </w:pPr>
          </w:p>
        </w:tc>
        <w:tc>
          <w:tcPr>
            <w:tcW w:w="850" w:type="dxa"/>
            <w:vMerge/>
            <w:shd w:val="clear" w:color="auto" w:fill="auto"/>
          </w:tcPr>
          <w:p w14:paraId="05EEF9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F7DF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4B0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BC2A7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9651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12BDEE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1B6073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E391F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07471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E3C9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4E49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07E7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4D0D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20FED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ED4A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DE5EA0" w14:textId="77777777" w:rsidR="000236E6" w:rsidRPr="00C30D6B" w:rsidRDefault="000236E6" w:rsidP="001A75DA">
            <w:pPr>
              <w:pStyle w:val="TAL"/>
            </w:pPr>
          </w:p>
        </w:tc>
        <w:tc>
          <w:tcPr>
            <w:tcW w:w="850" w:type="dxa"/>
            <w:vMerge w:val="restart"/>
            <w:shd w:val="clear" w:color="auto" w:fill="auto"/>
          </w:tcPr>
          <w:p w14:paraId="57E104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6E7D58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in Katakana</w:t>
            </w:r>
          </w:p>
        </w:tc>
        <w:tc>
          <w:tcPr>
            <w:tcW w:w="673" w:type="dxa"/>
            <w:shd w:val="clear" w:color="auto" w:fill="auto"/>
          </w:tcPr>
          <w:p w14:paraId="59A810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F9DB6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06970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04A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5339D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834B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4784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B9F9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9ED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1BDDD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F1977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51D8DE" w14:textId="77777777" w:rsidR="000236E6" w:rsidRPr="00C30D6B" w:rsidRDefault="000236E6" w:rsidP="001A75DA">
            <w:pPr>
              <w:pStyle w:val="TAL"/>
            </w:pPr>
          </w:p>
        </w:tc>
        <w:tc>
          <w:tcPr>
            <w:tcW w:w="850" w:type="dxa"/>
            <w:vMerge/>
            <w:shd w:val="clear" w:color="auto" w:fill="auto"/>
          </w:tcPr>
          <w:p w14:paraId="63F98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6D8C4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F981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EC1C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6FEBA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05377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BB7D5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69657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94E2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AB7F0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A3ED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C9E3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3679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6659E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734C02E5" w14:textId="77777777" w:rsidR="000236E6" w:rsidRPr="00C30D6B" w:rsidRDefault="000236E6" w:rsidP="001A75DA">
            <w:pPr>
              <w:pStyle w:val="TAL"/>
            </w:pPr>
          </w:p>
        </w:tc>
        <w:tc>
          <w:tcPr>
            <w:tcW w:w="850" w:type="dxa"/>
            <w:vMerge/>
            <w:tcBorders>
              <w:bottom w:val="single" w:sz="4" w:space="0" w:color="auto"/>
            </w:tcBorders>
            <w:shd w:val="clear" w:color="auto" w:fill="auto"/>
          </w:tcPr>
          <w:p w14:paraId="46180F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241AEC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37E41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4C35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426A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AA22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9D780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4B6FDB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D4618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5287D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1D601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FBC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89CE9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6BF92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52554A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792F616" w14:textId="77777777" w:rsidR="000236E6" w:rsidRPr="00C30D6B" w:rsidRDefault="000236E6" w:rsidP="001A75DA">
            <w:pPr>
              <w:pStyle w:val="TAL"/>
            </w:pPr>
            <w:r w:rsidRPr="00C30D6B">
              <w:t>27.22.4.13</w:t>
            </w:r>
          </w:p>
        </w:tc>
        <w:tc>
          <w:tcPr>
            <w:tcW w:w="850" w:type="dxa"/>
            <w:tcBorders>
              <w:top w:val="single" w:sz="4" w:space="0" w:color="auto"/>
              <w:left w:val="nil"/>
              <w:bottom w:val="single" w:sz="4" w:space="0" w:color="auto"/>
              <w:right w:val="nil"/>
            </w:tcBorders>
            <w:shd w:val="clear" w:color="auto" w:fill="F2F2F2" w:themeFill="background1" w:themeFillShade="F2"/>
          </w:tcPr>
          <w:p w14:paraId="0BF792D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3C83A30"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6D0A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2EDF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639E4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5FBB2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FB16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ABD1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93CC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4D2D87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642D65B4"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3CA39E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C110F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 xml:space="preserve">Call confirmed by the user and connected </w:t>
            </w:r>
          </w:p>
        </w:tc>
        <w:tc>
          <w:tcPr>
            <w:tcW w:w="673" w:type="dxa"/>
            <w:tcBorders>
              <w:top w:val="single" w:sz="4" w:space="0" w:color="auto"/>
            </w:tcBorders>
            <w:shd w:val="clear" w:color="auto" w:fill="auto"/>
          </w:tcPr>
          <w:p w14:paraId="6580C5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8212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49F1A7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6C17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7A858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706506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EC85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0E7A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7E7AB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7FD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79478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5D559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C7E4F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C67112" w14:textId="77777777" w:rsidR="000236E6" w:rsidRPr="00C30D6B" w:rsidRDefault="000236E6" w:rsidP="001A75DA">
            <w:pPr>
              <w:pStyle w:val="TAL"/>
            </w:pPr>
          </w:p>
        </w:tc>
        <w:tc>
          <w:tcPr>
            <w:tcW w:w="850" w:type="dxa"/>
            <w:vMerge/>
            <w:shd w:val="clear" w:color="auto" w:fill="auto"/>
          </w:tcPr>
          <w:p w14:paraId="32EC89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5DCB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45812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1C7F7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5F8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E7B41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99931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51323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51F9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5EAA3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7DB3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24C47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6E6A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DF353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DC9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462F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C83B6C" w14:textId="77777777" w:rsidR="000236E6" w:rsidRPr="00C30D6B" w:rsidRDefault="000236E6" w:rsidP="001A75DA">
            <w:pPr>
              <w:pStyle w:val="TAL"/>
            </w:pPr>
          </w:p>
        </w:tc>
        <w:tc>
          <w:tcPr>
            <w:tcW w:w="850" w:type="dxa"/>
            <w:vMerge w:val="restart"/>
            <w:shd w:val="clear" w:color="auto" w:fill="auto"/>
          </w:tcPr>
          <w:p w14:paraId="309C70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7CA06F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rejected by the user</w:t>
            </w:r>
          </w:p>
        </w:tc>
        <w:tc>
          <w:tcPr>
            <w:tcW w:w="673" w:type="dxa"/>
            <w:shd w:val="clear" w:color="auto" w:fill="auto"/>
          </w:tcPr>
          <w:p w14:paraId="31D3B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2C90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55060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78FB8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FAC6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3635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62A3E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9BA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6E443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0EA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3DA4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C9C2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AC35D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8ABFFA9" w14:textId="77777777" w:rsidR="000236E6" w:rsidRPr="00C30D6B" w:rsidRDefault="000236E6" w:rsidP="001A75DA">
            <w:pPr>
              <w:pStyle w:val="TAL"/>
            </w:pPr>
          </w:p>
        </w:tc>
        <w:tc>
          <w:tcPr>
            <w:tcW w:w="850" w:type="dxa"/>
            <w:vMerge/>
            <w:shd w:val="clear" w:color="auto" w:fill="auto"/>
          </w:tcPr>
          <w:p w14:paraId="697BCE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DB9C1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517C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3113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C17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18D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EBCDB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E30F0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6924C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57D54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2B7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6327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E395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F42E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B0A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AFF01E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E22760" w14:textId="77777777" w:rsidR="000236E6" w:rsidRPr="00C30D6B" w:rsidRDefault="000236E6" w:rsidP="001A75DA">
            <w:pPr>
              <w:pStyle w:val="TAL"/>
            </w:pPr>
          </w:p>
        </w:tc>
        <w:tc>
          <w:tcPr>
            <w:tcW w:w="850" w:type="dxa"/>
            <w:vMerge w:val="restart"/>
            <w:shd w:val="clear" w:color="auto" w:fill="auto"/>
          </w:tcPr>
          <w:p w14:paraId="180D78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57E2EB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ME busy</w:t>
            </w:r>
          </w:p>
        </w:tc>
        <w:tc>
          <w:tcPr>
            <w:tcW w:w="673" w:type="dxa"/>
            <w:shd w:val="clear" w:color="auto" w:fill="auto"/>
          </w:tcPr>
          <w:p w14:paraId="3772C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8FF8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0414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32CB37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09B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590D7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0B3F6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2F989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A2C2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12F3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184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934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36E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D2FC6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F832D6" w14:textId="77777777" w:rsidR="000236E6" w:rsidRPr="00C30D6B" w:rsidRDefault="000236E6" w:rsidP="001A75DA">
            <w:pPr>
              <w:pStyle w:val="TAL"/>
            </w:pPr>
          </w:p>
        </w:tc>
        <w:tc>
          <w:tcPr>
            <w:tcW w:w="850" w:type="dxa"/>
            <w:vMerge/>
            <w:shd w:val="clear" w:color="auto" w:fill="auto"/>
          </w:tcPr>
          <w:p w14:paraId="13C31F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FA0F5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F8CD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FE074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E4EB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593E38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3150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96331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D6E04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0C14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157F7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B51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CC2DE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E087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2C42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1403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B488F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28E20B" w14:textId="77777777" w:rsidR="000236E6" w:rsidRPr="00C30D6B" w:rsidRDefault="000236E6" w:rsidP="001A75DA">
            <w:pPr>
              <w:pStyle w:val="TAL"/>
            </w:pPr>
          </w:p>
        </w:tc>
        <w:tc>
          <w:tcPr>
            <w:tcW w:w="850" w:type="dxa"/>
            <w:vMerge w:val="restart"/>
            <w:shd w:val="clear" w:color="auto" w:fill="auto"/>
          </w:tcPr>
          <w:p w14:paraId="17747A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6A8CEE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disconnecting all other calls, ME busy</w:t>
            </w:r>
          </w:p>
        </w:tc>
        <w:tc>
          <w:tcPr>
            <w:tcW w:w="673" w:type="dxa"/>
            <w:shd w:val="clear" w:color="auto" w:fill="auto"/>
          </w:tcPr>
          <w:p w14:paraId="3BA56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6A7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38B58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3C24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F802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3617C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DE2D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32A3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8B531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274A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6B03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632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C8334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9C8E547" w14:textId="77777777" w:rsidR="000236E6" w:rsidRPr="00C30D6B" w:rsidRDefault="000236E6" w:rsidP="001A75DA">
            <w:pPr>
              <w:pStyle w:val="TAL"/>
            </w:pPr>
          </w:p>
        </w:tc>
        <w:tc>
          <w:tcPr>
            <w:tcW w:w="850" w:type="dxa"/>
            <w:vMerge/>
            <w:shd w:val="clear" w:color="auto" w:fill="auto"/>
          </w:tcPr>
          <w:p w14:paraId="5B10C5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66A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63D5B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AE331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F271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7FF0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CD2E4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9123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8109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EFD68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A9AF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3A41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100BA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F25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135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7428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62EE6C" w14:textId="77777777" w:rsidR="000236E6" w:rsidRPr="00C30D6B" w:rsidRDefault="000236E6" w:rsidP="001A75DA">
            <w:pPr>
              <w:pStyle w:val="TAL"/>
            </w:pPr>
          </w:p>
        </w:tc>
        <w:tc>
          <w:tcPr>
            <w:tcW w:w="850" w:type="dxa"/>
            <w:vMerge w:val="restart"/>
            <w:shd w:val="clear" w:color="auto" w:fill="auto"/>
          </w:tcPr>
          <w:p w14:paraId="20618C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595FF6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only if not currently busy on another call, ME busy</w:t>
            </w:r>
          </w:p>
        </w:tc>
        <w:tc>
          <w:tcPr>
            <w:tcW w:w="673" w:type="dxa"/>
            <w:shd w:val="clear" w:color="auto" w:fill="auto"/>
          </w:tcPr>
          <w:p w14:paraId="516EA1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4593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446C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B8E1E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6377D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9CB66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B3A16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8107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08B9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CAB9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4844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8047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73061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D88483F" w14:textId="77777777" w:rsidR="000236E6" w:rsidRPr="00C30D6B" w:rsidRDefault="000236E6" w:rsidP="001A75DA">
            <w:pPr>
              <w:pStyle w:val="TAL"/>
            </w:pPr>
          </w:p>
        </w:tc>
        <w:tc>
          <w:tcPr>
            <w:tcW w:w="850" w:type="dxa"/>
            <w:vMerge/>
            <w:shd w:val="clear" w:color="auto" w:fill="auto"/>
          </w:tcPr>
          <w:p w14:paraId="60485B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2DF83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3D211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EC69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9AA4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ACB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B4BAB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0EE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31FFE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D81F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EB5B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CDB5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E34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CD3D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CF06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2C73F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0ED818" w14:textId="77777777" w:rsidR="000236E6" w:rsidRPr="00C30D6B" w:rsidRDefault="000236E6" w:rsidP="001A75DA">
            <w:pPr>
              <w:pStyle w:val="TAL"/>
            </w:pPr>
          </w:p>
        </w:tc>
        <w:tc>
          <w:tcPr>
            <w:tcW w:w="850" w:type="dxa"/>
            <w:vMerge w:val="restart"/>
            <w:shd w:val="clear" w:color="auto" w:fill="auto"/>
          </w:tcPr>
          <w:p w14:paraId="7284EB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7046E0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call hold is not allowed</w:t>
            </w:r>
          </w:p>
        </w:tc>
        <w:tc>
          <w:tcPr>
            <w:tcW w:w="673" w:type="dxa"/>
            <w:shd w:val="clear" w:color="auto" w:fill="auto"/>
          </w:tcPr>
          <w:p w14:paraId="6A13D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62CD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1C9E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48D3B9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7E89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A6D1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5BAD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47DA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9FEC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2F11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CD9A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ABCC3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918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31D4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969FDE2" w14:textId="77777777" w:rsidR="000236E6" w:rsidRPr="00C30D6B" w:rsidRDefault="000236E6" w:rsidP="001A75DA">
            <w:pPr>
              <w:pStyle w:val="TAL"/>
            </w:pPr>
          </w:p>
        </w:tc>
        <w:tc>
          <w:tcPr>
            <w:tcW w:w="850" w:type="dxa"/>
            <w:vMerge/>
            <w:shd w:val="clear" w:color="auto" w:fill="auto"/>
          </w:tcPr>
          <w:p w14:paraId="523DAC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3119B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7AF4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F5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681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2D5652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3A751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4F2C3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0414E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45B12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4F2B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E0E9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00EB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EACD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E04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E27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8E4D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1C407DD" w14:textId="77777777" w:rsidR="000236E6" w:rsidRPr="00C30D6B" w:rsidRDefault="000236E6" w:rsidP="001A75DA">
            <w:pPr>
              <w:pStyle w:val="TAL"/>
            </w:pPr>
          </w:p>
        </w:tc>
        <w:tc>
          <w:tcPr>
            <w:tcW w:w="850" w:type="dxa"/>
            <w:vMerge w:val="restart"/>
            <w:shd w:val="clear" w:color="auto" w:fill="auto"/>
          </w:tcPr>
          <w:p w14:paraId="286E59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2C5E0C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Capability configuration</w:t>
            </w:r>
          </w:p>
        </w:tc>
        <w:tc>
          <w:tcPr>
            <w:tcW w:w="673" w:type="dxa"/>
            <w:shd w:val="clear" w:color="auto" w:fill="auto"/>
          </w:tcPr>
          <w:p w14:paraId="2F1D4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1913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A27B1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C101 AND</w:t>
            </w:r>
          </w:p>
          <w:p w14:paraId="2FD15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DD91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DA5B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8E91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1922A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F8382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343B1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00DD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46E3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8B5D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58531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4474B82" w14:textId="77777777" w:rsidR="000236E6" w:rsidRPr="00C30D6B" w:rsidRDefault="000236E6" w:rsidP="001A75DA">
            <w:pPr>
              <w:pStyle w:val="TAL"/>
            </w:pPr>
          </w:p>
        </w:tc>
        <w:tc>
          <w:tcPr>
            <w:tcW w:w="850" w:type="dxa"/>
            <w:vMerge/>
            <w:shd w:val="clear" w:color="auto" w:fill="auto"/>
          </w:tcPr>
          <w:p w14:paraId="3E2863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75D6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A11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987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A45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C101 AND</w:t>
            </w:r>
          </w:p>
          <w:p w14:paraId="0E2E40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F6E13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E525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DCBB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AC90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C6D9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859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FC4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D193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008C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1B1D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2700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773C65" w14:textId="77777777" w:rsidR="000236E6" w:rsidRPr="00C30D6B" w:rsidRDefault="000236E6" w:rsidP="001A75DA">
            <w:pPr>
              <w:pStyle w:val="TAL"/>
            </w:pPr>
          </w:p>
        </w:tc>
        <w:tc>
          <w:tcPr>
            <w:tcW w:w="850" w:type="dxa"/>
            <w:vMerge w:val="restart"/>
            <w:shd w:val="clear" w:color="auto" w:fill="auto"/>
          </w:tcPr>
          <w:p w14:paraId="4854AF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shd w:val="clear" w:color="auto" w:fill="auto"/>
          </w:tcPr>
          <w:p w14:paraId="73D526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dialling number string</w:t>
            </w:r>
          </w:p>
        </w:tc>
        <w:tc>
          <w:tcPr>
            <w:tcW w:w="673" w:type="dxa"/>
            <w:shd w:val="clear" w:color="auto" w:fill="auto"/>
          </w:tcPr>
          <w:p w14:paraId="533902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21D1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7F3A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CEF67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76029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F23F5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18D2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E14D2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EA77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F91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910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54E6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1FA83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5DE4DD" w14:textId="77777777" w:rsidR="000236E6" w:rsidRPr="00C30D6B" w:rsidRDefault="000236E6" w:rsidP="001A75DA">
            <w:pPr>
              <w:pStyle w:val="TAL"/>
            </w:pPr>
          </w:p>
        </w:tc>
        <w:tc>
          <w:tcPr>
            <w:tcW w:w="850" w:type="dxa"/>
            <w:vMerge/>
            <w:shd w:val="clear" w:color="auto" w:fill="auto"/>
          </w:tcPr>
          <w:p w14:paraId="4521F54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2CAD2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F28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5737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FAB2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09DC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06076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F9DF3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980CA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CF5C4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B7504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33A04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BB5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0545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644B6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16941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A8427E2" w14:textId="77777777" w:rsidR="000236E6" w:rsidRPr="00C30D6B" w:rsidRDefault="000236E6" w:rsidP="001A75DA">
            <w:pPr>
              <w:pStyle w:val="TAL"/>
            </w:pPr>
          </w:p>
        </w:tc>
        <w:tc>
          <w:tcPr>
            <w:tcW w:w="850" w:type="dxa"/>
            <w:vMerge w:val="restart"/>
            <w:shd w:val="clear" w:color="auto" w:fill="auto"/>
          </w:tcPr>
          <w:p w14:paraId="4AFAD8E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145FDA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first alpha identifier</w:t>
            </w:r>
          </w:p>
        </w:tc>
        <w:tc>
          <w:tcPr>
            <w:tcW w:w="673" w:type="dxa"/>
            <w:shd w:val="clear" w:color="auto" w:fill="auto"/>
          </w:tcPr>
          <w:p w14:paraId="3C503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10F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EE5D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19004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D124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21F10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CC3DD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10D0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C92C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1322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2BC8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B8AE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82871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3BF0E0" w14:textId="77777777" w:rsidR="000236E6" w:rsidRPr="00C30D6B" w:rsidRDefault="000236E6" w:rsidP="001A75DA">
            <w:pPr>
              <w:pStyle w:val="TAL"/>
            </w:pPr>
          </w:p>
        </w:tc>
        <w:tc>
          <w:tcPr>
            <w:tcW w:w="850" w:type="dxa"/>
            <w:vMerge/>
            <w:shd w:val="clear" w:color="auto" w:fill="auto"/>
          </w:tcPr>
          <w:p w14:paraId="4D9495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84747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19BA7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B81F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4DE6C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F17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2449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C2DEC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8D20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D7E10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8567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8947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0B88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857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89C6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D2CB4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085C33E" w14:textId="77777777" w:rsidR="000236E6" w:rsidRPr="00C30D6B" w:rsidRDefault="000236E6" w:rsidP="001A75DA">
            <w:pPr>
              <w:pStyle w:val="TAL"/>
            </w:pPr>
          </w:p>
        </w:tc>
        <w:tc>
          <w:tcPr>
            <w:tcW w:w="850" w:type="dxa"/>
            <w:vMerge w:val="restart"/>
            <w:shd w:val="clear" w:color="auto" w:fill="auto"/>
          </w:tcPr>
          <w:p w14:paraId="169FF0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10D46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Called party subaddress</w:t>
            </w:r>
          </w:p>
        </w:tc>
        <w:tc>
          <w:tcPr>
            <w:tcW w:w="673" w:type="dxa"/>
            <w:shd w:val="clear" w:color="auto" w:fill="auto"/>
          </w:tcPr>
          <w:p w14:paraId="3EF8C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82BE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AD74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C124 AND</w:t>
            </w:r>
          </w:p>
          <w:p w14:paraId="2F8D8A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14C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D241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C01C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502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3766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E621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0EF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463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5A78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1685A2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6CD0FE7" w14:textId="77777777" w:rsidR="000236E6" w:rsidRPr="00C30D6B" w:rsidRDefault="000236E6" w:rsidP="001A75DA">
            <w:pPr>
              <w:pStyle w:val="TAL"/>
            </w:pPr>
          </w:p>
        </w:tc>
        <w:tc>
          <w:tcPr>
            <w:tcW w:w="850" w:type="dxa"/>
            <w:vMerge/>
            <w:shd w:val="clear" w:color="auto" w:fill="auto"/>
          </w:tcPr>
          <w:p w14:paraId="23E7D1E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F6B91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CA9C5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0A5E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C7B6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C124 AND</w:t>
            </w:r>
          </w:p>
          <w:p w14:paraId="58B3FD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C1761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8140A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3F113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287F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5342C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91F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7B60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2D7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608C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000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4B9E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B57108A" w14:textId="77777777" w:rsidR="000236E6" w:rsidRPr="00C30D6B" w:rsidRDefault="000236E6" w:rsidP="001A75DA">
            <w:pPr>
              <w:pStyle w:val="TAL"/>
            </w:pPr>
          </w:p>
        </w:tc>
        <w:tc>
          <w:tcPr>
            <w:tcW w:w="850" w:type="dxa"/>
            <w:vMerge w:val="restart"/>
            <w:shd w:val="clear" w:color="auto" w:fill="auto"/>
          </w:tcPr>
          <w:p w14:paraId="462242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2B5CC2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maximum duration for the redial mechanism</w:t>
            </w:r>
          </w:p>
        </w:tc>
        <w:tc>
          <w:tcPr>
            <w:tcW w:w="673" w:type="dxa"/>
            <w:shd w:val="clear" w:color="auto" w:fill="auto"/>
          </w:tcPr>
          <w:p w14:paraId="2094BD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5409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911DD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C119 AND</w:t>
            </w:r>
          </w:p>
          <w:p w14:paraId="5D5B40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0C183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AD45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04990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127E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81F2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E386B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739D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F6C0C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390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71F7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1554D6" w14:textId="77777777" w:rsidR="000236E6" w:rsidRPr="00C30D6B" w:rsidRDefault="000236E6" w:rsidP="001A75DA">
            <w:pPr>
              <w:pStyle w:val="TAL"/>
            </w:pPr>
          </w:p>
        </w:tc>
        <w:tc>
          <w:tcPr>
            <w:tcW w:w="850" w:type="dxa"/>
            <w:vMerge/>
            <w:shd w:val="clear" w:color="auto" w:fill="auto"/>
          </w:tcPr>
          <w:p w14:paraId="1E6454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A0EA7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374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CE0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297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C119 AND</w:t>
            </w:r>
          </w:p>
          <w:p w14:paraId="1EC097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85C6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01123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C848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278BD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D0533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B99C2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4C9C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01FE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1B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62C6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DEA9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42E034" w14:textId="77777777" w:rsidR="000236E6" w:rsidRPr="00C30D6B" w:rsidRDefault="000236E6" w:rsidP="001A75DA">
            <w:pPr>
              <w:pStyle w:val="TAL"/>
            </w:pPr>
          </w:p>
        </w:tc>
        <w:tc>
          <w:tcPr>
            <w:tcW w:w="850" w:type="dxa"/>
            <w:vMerge w:val="restart"/>
            <w:shd w:val="clear" w:color="auto" w:fill="auto"/>
          </w:tcPr>
          <w:p w14:paraId="279FEF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3DA390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second alpha identifier</w:t>
            </w:r>
          </w:p>
        </w:tc>
        <w:tc>
          <w:tcPr>
            <w:tcW w:w="673" w:type="dxa"/>
            <w:shd w:val="clear" w:color="auto" w:fill="auto"/>
          </w:tcPr>
          <w:p w14:paraId="46FDC8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0F9E0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D2C46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6A222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50581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F540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6CF1A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E.1/63 AND</w:t>
            </w:r>
          </w:p>
          <w:p w14:paraId="7236D6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D341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8EA6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9D8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604F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DB01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D6A3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2136E36" w14:textId="77777777" w:rsidR="000236E6" w:rsidRPr="00C30D6B" w:rsidRDefault="000236E6" w:rsidP="001A75DA">
            <w:pPr>
              <w:pStyle w:val="TAL"/>
            </w:pPr>
          </w:p>
        </w:tc>
        <w:tc>
          <w:tcPr>
            <w:tcW w:w="850" w:type="dxa"/>
            <w:vMerge/>
            <w:shd w:val="clear" w:color="auto" w:fill="auto"/>
          </w:tcPr>
          <w:p w14:paraId="5E77CD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2311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5A9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2053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397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6A60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ABCB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5D1EE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1ACF3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31772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E.1/63 AND</w:t>
            </w:r>
          </w:p>
          <w:p w14:paraId="4597B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BD1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8DE4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173B1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7C9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514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52AC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65BF034" w14:textId="77777777" w:rsidR="000236E6" w:rsidRPr="00C30D6B" w:rsidRDefault="000236E6" w:rsidP="001A75DA">
            <w:pPr>
              <w:pStyle w:val="TAL"/>
            </w:pPr>
          </w:p>
        </w:tc>
        <w:tc>
          <w:tcPr>
            <w:tcW w:w="850" w:type="dxa"/>
            <w:vMerge w:val="restart"/>
            <w:shd w:val="clear" w:color="auto" w:fill="auto"/>
          </w:tcPr>
          <w:p w14:paraId="101AAF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3.1,3.2, 3.4</w:t>
            </w:r>
          </w:p>
        </w:tc>
        <w:tc>
          <w:tcPr>
            <w:tcW w:w="2494" w:type="dxa"/>
            <w:vMerge w:val="restart"/>
            <w:shd w:val="clear" w:color="auto" w:fill="auto"/>
          </w:tcPr>
          <w:p w14:paraId="6AC57C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35383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9462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3352A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49BEA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196D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1FCF3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023E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D8A2B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A2FF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29C5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9C01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EBA5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3012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E81A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8BCB9E6" w14:textId="77777777" w:rsidR="000236E6" w:rsidRPr="00C30D6B" w:rsidRDefault="000236E6" w:rsidP="001A75DA">
            <w:pPr>
              <w:pStyle w:val="TAL"/>
            </w:pPr>
          </w:p>
        </w:tc>
        <w:tc>
          <w:tcPr>
            <w:tcW w:w="850" w:type="dxa"/>
            <w:vMerge/>
            <w:shd w:val="clear" w:color="auto" w:fill="auto"/>
          </w:tcPr>
          <w:p w14:paraId="0B347C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9C134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99D73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64B9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B2034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1D8D2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A9984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E7770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71EDA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5A31A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D34CE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E48A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3ACDD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C584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8BF2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EB4C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9CAC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45061EE" w14:textId="77777777" w:rsidR="000236E6" w:rsidRPr="00C30D6B" w:rsidRDefault="000236E6" w:rsidP="001A75DA">
            <w:pPr>
              <w:pStyle w:val="TAL"/>
            </w:pPr>
          </w:p>
        </w:tc>
        <w:tc>
          <w:tcPr>
            <w:tcW w:w="850" w:type="dxa"/>
            <w:vMerge w:val="restart"/>
            <w:shd w:val="clear" w:color="auto" w:fill="auto"/>
          </w:tcPr>
          <w:p w14:paraId="6AC9A9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vMerge w:val="restart"/>
            <w:shd w:val="clear" w:color="auto" w:fill="auto"/>
          </w:tcPr>
          <w:p w14:paraId="5585C1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074EB3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14DFA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7903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51B2F7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DB3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260B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976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469F2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F930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7B8A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88D8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FE3B4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D8F6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F8952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F9D8413" w14:textId="77777777" w:rsidR="000236E6" w:rsidRPr="00C30D6B" w:rsidRDefault="000236E6" w:rsidP="001A75DA">
            <w:pPr>
              <w:pStyle w:val="TAL"/>
            </w:pPr>
          </w:p>
        </w:tc>
        <w:tc>
          <w:tcPr>
            <w:tcW w:w="850" w:type="dxa"/>
            <w:vMerge/>
            <w:shd w:val="clear" w:color="auto" w:fill="auto"/>
          </w:tcPr>
          <w:p w14:paraId="28E073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5B5B1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63F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F00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91C2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0E69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58C6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0D11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12228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7CA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6458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47BF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F807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438A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14C4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D3C9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ED51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7DB888" w14:textId="77777777" w:rsidR="000236E6" w:rsidRPr="00C30D6B" w:rsidRDefault="000236E6" w:rsidP="001A75DA">
            <w:pPr>
              <w:pStyle w:val="TAL"/>
            </w:pPr>
          </w:p>
        </w:tc>
        <w:tc>
          <w:tcPr>
            <w:tcW w:w="850" w:type="dxa"/>
            <w:vMerge w:val="restart"/>
            <w:shd w:val="clear" w:color="auto" w:fill="auto"/>
          </w:tcPr>
          <w:p w14:paraId="431CEC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47BB4B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751CE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60B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2178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91E5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CE2F4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9C557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2AA2B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55C3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D312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280F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82747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E6C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8B1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5FEE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58C0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4A60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A6EF1E3" w14:textId="77777777" w:rsidR="000236E6" w:rsidRPr="00C30D6B" w:rsidRDefault="000236E6" w:rsidP="001A75DA">
            <w:pPr>
              <w:pStyle w:val="TAL"/>
            </w:pPr>
          </w:p>
        </w:tc>
        <w:tc>
          <w:tcPr>
            <w:tcW w:w="850" w:type="dxa"/>
            <w:vMerge/>
            <w:shd w:val="clear" w:color="auto" w:fill="auto"/>
          </w:tcPr>
          <w:p w14:paraId="4D4253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9A89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7945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968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73D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2B0909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4BAB2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9654C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E3FF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83BD5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A77D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3892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F4F5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1E67F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B70D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9273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6DFC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8F30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126C5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554200" w14:textId="77777777" w:rsidR="000236E6" w:rsidRPr="00C30D6B" w:rsidRDefault="000236E6" w:rsidP="001A75DA">
            <w:pPr>
              <w:pStyle w:val="TAL"/>
            </w:pPr>
          </w:p>
        </w:tc>
        <w:tc>
          <w:tcPr>
            <w:tcW w:w="850" w:type="dxa"/>
            <w:vMerge w:val="restart"/>
            <w:shd w:val="clear" w:color="auto" w:fill="auto"/>
          </w:tcPr>
          <w:p w14:paraId="53D1C6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31AD88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695353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CBA51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E4A5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89D6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61C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7E0F7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C7207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D940E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F1DB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0891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54DA2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E5F22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C7BF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173D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A4D9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A503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7765EAF" w14:textId="77777777" w:rsidR="000236E6" w:rsidRPr="00C30D6B" w:rsidRDefault="000236E6" w:rsidP="001A75DA">
            <w:pPr>
              <w:pStyle w:val="TAL"/>
            </w:pPr>
          </w:p>
        </w:tc>
        <w:tc>
          <w:tcPr>
            <w:tcW w:w="850" w:type="dxa"/>
            <w:vMerge/>
            <w:shd w:val="clear" w:color="auto" w:fill="auto"/>
          </w:tcPr>
          <w:p w14:paraId="131B48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8A9CF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99D5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A1FC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590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0B205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7D2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3F8BE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8AAAD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6C374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34B51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7561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131AE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9F899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11A9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909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403B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25D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4F0CF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27FEC45" w14:textId="77777777" w:rsidR="000236E6" w:rsidRPr="00C30D6B" w:rsidRDefault="000236E6" w:rsidP="001A75DA">
            <w:pPr>
              <w:pStyle w:val="TAL"/>
            </w:pPr>
          </w:p>
        </w:tc>
        <w:tc>
          <w:tcPr>
            <w:tcW w:w="850" w:type="dxa"/>
            <w:vMerge w:val="restart"/>
            <w:shd w:val="clear" w:color="auto" w:fill="auto"/>
          </w:tcPr>
          <w:p w14:paraId="7097DD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0D2697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1C8CEF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5C3F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910A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FC5BB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A52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EBE0B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BBA44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ECED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3658F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A4418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77B6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94D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0C3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2DCE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4FF1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E8C9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4358B3" w14:textId="77777777" w:rsidR="000236E6" w:rsidRPr="00C30D6B" w:rsidRDefault="000236E6" w:rsidP="001A75DA">
            <w:pPr>
              <w:pStyle w:val="TAL"/>
            </w:pPr>
          </w:p>
        </w:tc>
        <w:tc>
          <w:tcPr>
            <w:tcW w:w="850" w:type="dxa"/>
            <w:vMerge/>
            <w:shd w:val="clear" w:color="auto" w:fill="auto"/>
          </w:tcPr>
          <w:p w14:paraId="53AE88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CA5A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2FC05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7958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454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F6865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3044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662AD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2B8A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18BE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EC4D0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713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65639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F47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BB6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1F89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DA5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FAC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D38AE4"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68D0E45" w14:textId="77777777" w:rsidR="000236E6" w:rsidRPr="00C30D6B" w:rsidRDefault="000236E6" w:rsidP="001A75DA">
            <w:pPr>
              <w:pStyle w:val="TAL"/>
            </w:pPr>
          </w:p>
        </w:tc>
        <w:tc>
          <w:tcPr>
            <w:tcW w:w="850" w:type="dxa"/>
            <w:vMerge w:val="restart"/>
            <w:shd w:val="clear" w:color="auto" w:fill="auto"/>
          </w:tcPr>
          <w:p w14:paraId="2C6937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5B84BE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E8BB5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0BCA4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00213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AB165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2A195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BE72B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E6BDF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B777C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1EA27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EE5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8FA7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B94C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E66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0D6C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022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6014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F9E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9578E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B842EC2" w14:textId="77777777" w:rsidR="000236E6" w:rsidRPr="00C30D6B" w:rsidRDefault="000236E6" w:rsidP="001A75DA">
            <w:pPr>
              <w:pStyle w:val="TAL"/>
            </w:pPr>
          </w:p>
        </w:tc>
        <w:tc>
          <w:tcPr>
            <w:tcW w:w="850" w:type="dxa"/>
            <w:vMerge/>
            <w:shd w:val="clear" w:color="auto" w:fill="auto"/>
          </w:tcPr>
          <w:p w14:paraId="4902B1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76CD4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5202A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0E5C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102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0025E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5E8E1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278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1FA82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27DEA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9A55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2C8D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A5F2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F5E02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489E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8D08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9B15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8F07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2238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EB70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D4B2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04DDB6" w14:textId="77777777" w:rsidR="000236E6" w:rsidRPr="00C30D6B" w:rsidRDefault="000236E6" w:rsidP="001A75DA">
            <w:pPr>
              <w:pStyle w:val="TAL"/>
            </w:pPr>
          </w:p>
        </w:tc>
        <w:tc>
          <w:tcPr>
            <w:tcW w:w="850" w:type="dxa"/>
            <w:vMerge w:val="restart"/>
            <w:shd w:val="clear" w:color="auto" w:fill="auto"/>
          </w:tcPr>
          <w:p w14:paraId="58BA80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05D468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40BD1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028C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8A35E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1E5E10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9B808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19CA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C80C3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2E5A7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F5EA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E4ED6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0178F7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8C41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5D4B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ABAC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12D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75A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E0F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6A86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0DB9B71" w14:textId="77777777" w:rsidR="000236E6" w:rsidRPr="00C30D6B" w:rsidRDefault="000236E6" w:rsidP="001A75DA">
            <w:pPr>
              <w:pStyle w:val="TAL"/>
            </w:pPr>
          </w:p>
        </w:tc>
        <w:tc>
          <w:tcPr>
            <w:tcW w:w="850" w:type="dxa"/>
            <w:vMerge/>
            <w:shd w:val="clear" w:color="auto" w:fill="auto"/>
          </w:tcPr>
          <w:p w14:paraId="13E710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26CE4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844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777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476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8DE60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66268E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24F2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48367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0147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D6D9E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16A9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8E5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DEF69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49C4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9C6F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7031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1796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F646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F6DD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9D959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ABAADC" w14:textId="77777777" w:rsidR="000236E6" w:rsidRPr="00C30D6B" w:rsidRDefault="000236E6" w:rsidP="001A75DA">
            <w:pPr>
              <w:pStyle w:val="TAL"/>
            </w:pPr>
          </w:p>
        </w:tc>
        <w:tc>
          <w:tcPr>
            <w:tcW w:w="850" w:type="dxa"/>
            <w:vMerge w:val="restart"/>
            <w:shd w:val="clear" w:color="auto" w:fill="auto"/>
          </w:tcPr>
          <w:p w14:paraId="05C69D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2F8F60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A8779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5F90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F321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F616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6F4F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F29EF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6D820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C577F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CC7F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4820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508E6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17135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0C8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F4480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F2A9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4C48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85C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8E622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4A9175" w14:textId="77777777" w:rsidR="000236E6" w:rsidRPr="00C30D6B" w:rsidRDefault="000236E6" w:rsidP="001A75DA">
            <w:pPr>
              <w:pStyle w:val="TAL"/>
            </w:pPr>
          </w:p>
        </w:tc>
        <w:tc>
          <w:tcPr>
            <w:tcW w:w="850" w:type="dxa"/>
            <w:vMerge/>
            <w:shd w:val="clear" w:color="auto" w:fill="auto"/>
          </w:tcPr>
          <w:p w14:paraId="11BB24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6790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7268E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3860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E21E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BAA71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4CFB2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F0A60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1B3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B091E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7EFC5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47DE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37F2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6C66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EA1E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506CE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2D67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E6D4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774E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FBD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95A32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857B614" w14:textId="77777777" w:rsidR="000236E6" w:rsidRPr="00C30D6B" w:rsidRDefault="000236E6" w:rsidP="001A75DA">
            <w:pPr>
              <w:pStyle w:val="TAL"/>
            </w:pPr>
          </w:p>
        </w:tc>
        <w:tc>
          <w:tcPr>
            <w:tcW w:w="850" w:type="dxa"/>
            <w:vMerge w:val="restart"/>
            <w:shd w:val="clear" w:color="auto" w:fill="auto"/>
          </w:tcPr>
          <w:p w14:paraId="77F0DD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6E62053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16F6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90BC1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2F9B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05289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68B4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0E6F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8C21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95B64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23CE0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7A6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7854A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F97F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40C6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0905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2498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F0C0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1BFA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E94D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440AC11" w14:textId="77777777" w:rsidR="000236E6" w:rsidRPr="00C30D6B" w:rsidRDefault="000236E6" w:rsidP="001A75DA">
            <w:pPr>
              <w:pStyle w:val="TAL"/>
            </w:pPr>
          </w:p>
        </w:tc>
        <w:tc>
          <w:tcPr>
            <w:tcW w:w="850" w:type="dxa"/>
            <w:vMerge/>
            <w:shd w:val="clear" w:color="auto" w:fill="auto"/>
          </w:tcPr>
          <w:p w14:paraId="2015F0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C5AB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E51D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57FC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0803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568E2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3B9F9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9AB2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9BF0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02C3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B4081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4BA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716BB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E221E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DE66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130B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BAF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B2D7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0CD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765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AB12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474942" w14:textId="77777777" w:rsidR="000236E6" w:rsidRPr="00C30D6B" w:rsidRDefault="000236E6" w:rsidP="001A75DA">
            <w:pPr>
              <w:pStyle w:val="TAL"/>
            </w:pPr>
          </w:p>
        </w:tc>
        <w:tc>
          <w:tcPr>
            <w:tcW w:w="850" w:type="dxa"/>
            <w:vMerge w:val="restart"/>
            <w:shd w:val="clear" w:color="auto" w:fill="auto"/>
          </w:tcPr>
          <w:p w14:paraId="6AD22A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1BC806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63B6C6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F33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DB36A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371C30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F768D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21BC3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E36FE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EC8E4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C02C8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1D32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D44F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9A6C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4E5D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6007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FAA6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DB32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216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7B2AD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004C6F" w14:textId="77777777" w:rsidR="000236E6" w:rsidRPr="00C30D6B" w:rsidRDefault="000236E6" w:rsidP="001A75DA">
            <w:pPr>
              <w:pStyle w:val="TAL"/>
            </w:pPr>
          </w:p>
        </w:tc>
        <w:tc>
          <w:tcPr>
            <w:tcW w:w="850" w:type="dxa"/>
            <w:vMerge/>
            <w:shd w:val="clear" w:color="auto" w:fill="auto"/>
          </w:tcPr>
          <w:p w14:paraId="3C80FA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0828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311A9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7A7E3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C094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CFB5E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618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6E40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AB47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782C6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F07A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38F2F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1275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A2F6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744CC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64A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16001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3214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59A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7B27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F7413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C83266" w14:textId="77777777" w:rsidR="000236E6" w:rsidRPr="00C30D6B" w:rsidRDefault="000236E6" w:rsidP="001A75DA">
            <w:pPr>
              <w:pStyle w:val="TAL"/>
            </w:pPr>
          </w:p>
        </w:tc>
        <w:tc>
          <w:tcPr>
            <w:tcW w:w="850" w:type="dxa"/>
            <w:vMerge w:val="restart"/>
            <w:shd w:val="clear" w:color="auto" w:fill="auto"/>
          </w:tcPr>
          <w:p w14:paraId="774234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41F208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7D3836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09CF2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01D95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EDBC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05E6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F9FF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8204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8D1F8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A2AC1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4DF5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AC5DF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4148B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33CC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52D9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150A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468A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3D1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1077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8EDDD6" w14:textId="77777777" w:rsidR="000236E6" w:rsidRPr="00C30D6B" w:rsidRDefault="000236E6" w:rsidP="001A75DA">
            <w:pPr>
              <w:pStyle w:val="TAL"/>
            </w:pPr>
          </w:p>
        </w:tc>
        <w:tc>
          <w:tcPr>
            <w:tcW w:w="850" w:type="dxa"/>
            <w:vMerge/>
            <w:shd w:val="clear" w:color="auto" w:fill="auto"/>
          </w:tcPr>
          <w:p w14:paraId="00E12D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99436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5F5B7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E8C52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3E60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C12FE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FB25A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53AA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C278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B92D6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B4CE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0D07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DF7A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3755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784F1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22AE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32EC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AE82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FBE8C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2B60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14988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BA3E10" w14:textId="77777777" w:rsidR="000236E6" w:rsidRPr="00C30D6B" w:rsidRDefault="000236E6" w:rsidP="001A75DA">
            <w:pPr>
              <w:pStyle w:val="TAL"/>
            </w:pPr>
          </w:p>
        </w:tc>
        <w:tc>
          <w:tcPr>
            <w:tcW w:w="850" w:type="dxa"/>
            <w:vMerge w:val="restart"/>
            <w:shd w:val="clear" w:color="auto" w:fill="auto"/>
          </w:tcPr>
          <w:p w14:paraId="6CEBD7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2EC20A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650B0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44AA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552E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11E2FB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BDBA5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58D1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67F2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4DAB4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545F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8949D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487A80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EAD44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174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05B9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065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98C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8C6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7A07D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02C0B78" w14:textId="77777777" w:rsidR="000236E6" w:rsidRPr="00C30D6B" w:rsidRDefault="000236E6" w:rsidP="001A75DA">
            <w:pPr>
              <w:pStyle w:val="TAL"/>
            </w:pPr>
          </w:p>
        </w:tc>
        <w:tc>
          <w:tcPr>
            <w:tcW w:w="850" w:type="dxa"/>
            <w:vMerge/>
            <w:shd w:val="clear" w:color="auto" w:fill="auto"/>
          </w:tcPr>
          <w:p w14:paraId="74C0DC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DEA9C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23CA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A2F90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B6F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3E44E3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3DA6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CD29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55C14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8828A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04B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69A5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D4AE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F308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5471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9EC9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9689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288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03A9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82F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DFE5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8C6D3F" w14:textId="77777777" w:rsidR="000236E6" w:rsidRPr="00C30D6B" w:rsidRDefault="000236E6" w:rsidP="001A75DA">
            <w:pPr>
              <w:pStyle w:val="TAL"/>
            </w:pPr>
          </w:p>
        </w:tc>
        <w:tc>
          <w:tcPr>
            <w:tcW w:w="850" w:type="dxa"/>
            <w:vMerge w:val="restart"/>
            <w:shd w:val="clear" w:color="auto" w:fill="auto"/>
          </w:tcPr>
          <w:p w14:paraId="2C47DA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5.1, 5.2</w:t>
            </w:r>
          </w:p>
        </w:tc>
        <w:tc>
          <w:tcPr>
            <w:tcW w:w="2494" w:type="dxa"/>
            <w:vMerge w:val="restart"/>
            <w:shd w:val="clear" w:color="auto" w:fill="auto"/>
          </w:tcPr>
          <w:p w14:paraId="5B8558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5B15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E5794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0D888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0AA9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A0C9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F361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A4020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92AE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DF26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C485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328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ADBB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77C5B12" w14:textId="77777777" w:rsidR="000236E6" w:rsidRPr="00C30D6B" w:rsidRDefault="000236E6" w:rsidP="001A75DA">
            <w:pPr>
              <w:pStyle w:val="TAL"/>
            </w:pPr>
          </w:p>
        </w:tc>
        <w:tc>
          <w:tcPr>
            <w:tcW w:w="850" w:type="dxa"/>
            <w:vMerge/>
            <w:shd w:val="clear" w:color="auto" w:fill="auto"/>
          </w:tcPr>
          <w:p w14:paraId="28BEA7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21D5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E0783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568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05A1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7BFE14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6F70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74B3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B57B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F17E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40CD8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CB4C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14AD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5526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C2F2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1CB7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FA16C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F3894" w14:textId="77777777" w:rsidR="000236E6" w:rsidRPr="00C30D6B" w:rsidRDefault="000236E6" w:rsidP="001A75DA">
            <w:pPr>
              <w:pStyle w:val="TAL"/>
            </w:pPr>
          </w:p>
        </w:tc>
        <w:tc>
          <w:tcPr>
            <w:tcW w:w="850" w:type="dxa"/>
            <w:vMerge/>
            <w:shd w:val="clear" w:color="auto" w:fill="auto"/>
          </w:tcPr>
          <w:p w14:paraId="085A3A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80CF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96E2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87C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D272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0774A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1A70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FBD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D7171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40FD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0002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225E8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5103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5FFD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F4B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A5E2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3E5BD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F4F702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BDB39B" w14:textId="77777777" w:rsidR="000236E6" w:rsidRPr="00C30D6B" w:rsidRDefault="000236E6" w:rsidP="001A75DA">
            <w:pPr>
              <w:pStyle w:val="TAL"/>
            </w:pPr>
          </w:p>
        </w:tc>
        <w:tc>
          <w:tcPr>
            <w:tcW w:w="850" w:type="dxa"/>
            <w:vMerge w:val="restart"/>
            <w:shd w:val="clear" w:color="auto" w:fill="auto"/>
          </w:tcPr>
          <w:p w14:paraId="4EA033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vMerge w:val="restart"/>
            <w:shd w:val="clear" w:color="auto" w:fill="auto"/>
          </w:tcPr>
          <w:p w14:paraId="72D349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2EB29E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7A3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CC181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94E0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88326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A66CB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8820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533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765B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94C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E22F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1B79A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58ECC68" w14:textId="77777777" w:rsidR="000236E6" w:rsidRPr="00C30D6B" w:rsidRDefault="000236E6" w:rsidP="001A75DA">
            <w:pPr>
              <w:pStyle w:val="TAL"/>
            </w:pPr>
          </w:p>
        </w:tc>
        <w:tc>
          <w:tcPr>
            <w:tcW w:w="850" w:type="dxa"/>
            <w:vMerge/>
            <w:shd w:val="clear" w:color="auto" w:fill="auto"/>
          </w:tcPr>
          <w:p w14:paraId="124480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0C57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9799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6BC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8BD4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08015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CD00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344C0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F9D92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B1318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69B1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148F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DCB5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5F1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4965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6E59C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7072C0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BB3058" w14:textId="77777777" w:rsidR="000236E6" w:rsidRPr="00C30D6B" w:rsidRDefault="000236E6" w:rsidP="001A75DA">
            <w:pPr>
              <w:pStyle w:val="TAL"/>
            </w:pPr>
          </w:p>
        </w:tc>
        <w:tc>
          <w:tcPr>
            <w:tcW w:w="850" w:type="dxa"/>
            <w:vMerge/>
            <w:shd w:val="clear" w:color="auto" w:fill="auto"/>
          </w:tcPr>
          <w:p w14:paraId="373A9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2B34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8FA2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621B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BB44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0C365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A89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EF87A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D825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BC1C5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3CC33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BDB3D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DC7C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99CBE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33DB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7D80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EB13C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E917C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60F1FB" w14:textId="77777777" w:rsidR="000236E6" w:rsidRPr="00C30D6B" w:rsidRDefault="000236E6" w:rsidP="001A75DA">
            <w:pPr>
              <w:pStyle w:val="TAL"/>
            </w:pPr>
          </w:p>
        </w:tc>
        <w:tc>
          <w:tcPr>
            <w:tcW w:w="850" w:type="dxa"/>
            <w:vMerge w:val="restart"/>
            <w:shd w:val="clear" w:color="auto" w:fill="auto"/>
          </w:tcPr>
          <w:p w14:paraId="0B3023F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7.1, 7.2</w:t>
            </w:r>
          </w:p>
        </w:tc>
        <w:tc>
          <w:tcPr>
            <w:tcW w:w="2494" w:type="dxa"/>
            <w:vMerge w:val="restart"/>
            <w:shd w:val="clear" w:color="auto" w:fill="auto"/>
          </w:tcPr>
          <w:p w14:paraId="50DFB4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312938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77D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2D8B4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A44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ED45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248DD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5E6E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D50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0A4C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1A58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FB2EF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07C611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655685" w14:textId="77777777" w:rsidR="000236E6" w:rsidRPr="00C30D6B" w:rsidRDefault="000236E6" w:rsidP="001A75DA">
            <w:pPr>
              <w:pStyle w:val="TAL"/>
            </w:pPr>
          </w:p>
        </w:tc>
        <w:tc>
          <w:tcPr>
            <w:tcW w:w="850" w:type="dxa"/>
            <w:vMerge/>
            <w:shd w:val="clear" w:color="auto" w:fill="auto"/>
          </w:tcPr>
          <w:p w14:paraId="60B4DF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EEC0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36C7A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ABF1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6665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E892C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F78B2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45DE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10A8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B7AC8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061A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030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4C3C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FBB6F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AD59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5AB4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98C3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A0F509" w14:textId="77777777" w:rsidR="000236E6" w:rsidRPr="00C30D6B" w:rsidRDefault="000236E6" w:rsidP="001A75DA">
            <w:pPr>
              <w:pStyle w:val="TAL"/>
            </w:pPr>
          </w:p>
        </w:tc>
        <w:tc>
          <w:tcPr>
            <w:tcW w:w="850" w:type="dxa"/>
            <w:vMerge/>
            <w:shd w:val="clear" w:color="auto" w:fill="auto"/>
          </w:tcPr>
          <w:p w14:paraId="3DE536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6044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2121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F163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2383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76F5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571A3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398A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36A3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C1390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58D53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9C92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B43F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E52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0B65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529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94B2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29D2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5ED7FD6" w14:textId="77777777" w:rsidR="000236E6" w:rsidRPr="00C30D6B" w:rsidRDefault="000236E6" w:rsidP="001A75DA">
            <w:pPr>
              <w:pStyle w:val="TAL"/>
              <w:rPr>
                <w:b w:val="0"/>
                <w:bCs w:val="0"/>
              </w:rPr>
            </w:pPr>
            <w:r w:rsidRPr="00C30D6B">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34DEDC4"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A7347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C93D4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55CA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C4E26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1564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8B7EF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6AA4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422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C8AA76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389A30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023FE3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8118D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POLLING OFF</w:t>
            </w:r>
          </w:p>
        </w:tc>
        <w:tc>
          <w:tcPr>
            <w:tcW w:w="673" w:type="dxa"/>
            <w:tcBorders>
              <w:top w:val="single" w:sz="4" w:space="0" w:color="auto"/>
            </w:tcBorders>
            <w:shd w:val="clear" w:color="auto" w:fill="auto"/>
          </w:tcPr>
          <w:p w14:paraId="047CA2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3C785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70A2D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4" w:space="0" w:color="auto"/>
            </w:tcBorders>
            <w:shd w:val="clear" w:color="auto" w:fill="auto"/>
          </w:tcPr>
          <w:p w14:paraId="336AD0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top w:val="single" w:sz="4" w:space="0" w:color="auto"/>
            </w:tcBorders>
            <w:shd w:val="clear" w:color="auto" w:fill="auto"/>
          </w:tcPr>
          <w:p w14:paraId="23DB0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3EE8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C7A0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1887F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39B4A29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447F4C" w14:textId="77777777" w:rsidR="000236E6" w:rsidRPr="00C30D6B" w:rsidRDefault="000236E6" w:rsidP="001A75DA">
            <w:pPr>
              <w:pStyle w:val="TAL"/>
            </w:pPr>
          </w:p>
        </w:tc>
        <w:tc>
          <w:tcPr>
            <w:tcW w:w="850" w:type="dxa"/>
            <w:vMerge/>
            <w:shd w:val="clear" w:color="auto" w:fill="auto"/>
          </w:tcPr>
          <w:p w14:paraId="14D443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2F5F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6A8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36507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5E095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3C6D1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6D6327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FCD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E4F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7E22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FCC60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1CD60BA" w14:textId="77777777" w:rsidR="000236E6" w:rsidRPr="00C30D6B" w:rsidRDefault="000236E6" w:rsidP="001A75DA">
            <w:pPr>
              <w:pStyle w:val="TAL"/>
            </w:pPr>
          </w:p>
        </w:tc>
        <w:tc>
          <w:tcPr>
            <w:tcW w:w="850" w:type="dxa"/>
            <w:vMerge/>
            <w:shd w:val="clear" w:color="auto" w:fill="auto"/>
          </w:tcPr>
          <w:p w14:paraId="1F04A7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097AA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579DE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67D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Rel-11</w:t>
            </w:r>
          </w:p>
        </w:tc>
        <w:tc>
          <w:tcPr>
            <w:tcW w:w="1020" w:type="dxa"/>
            <w:shd w:val="clear" w:color="auto" w:fill="auto"/>
          </w:tcPr>
          <w:p w14:paraId="5DEC1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657F6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7A0B0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2A9B7A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BCB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44F1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AFEE6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5477C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AC8D1F" w14:textId="77777777" w:rsidR="000236E6" w:rsidRPr="00C30D6B" w:rsidRDefault="000236E6" w:rsidP="001A75DA">
            <w:pPr>
              <w:pStyle w:val="TAL"/>
            </w:pPr>
          </w:p>
        </w:tc>
        <w:tc>
          <w:tcPr>
            <w:tcW w:w="850" w:type="dxa"/>
            <w:vMerge/>
            <w:shd w:val="clear" w:color="auto" w:fill="auto"/>
          </w:tcPr>
          <w:p w14:paraId="7CAEB6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A5D1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60D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7F7B80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FBE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ECAC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04877F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418E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10A4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4882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5BBC51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78458D" w14:textId="77777777" w:rsidR="000236E6" w:rsidRPr="00C30D6B" w:rsidRDefault="000236E6" w:rsidP="001A75DA">
            <w:pPr>
              <w:pStyle w:val="TAL"/>
            </w:pPr>
          </w:p>
        </w:tc>
        <w:tc>
          <w:tcPr>
            <w:tcW w:w="850" w:type="dxa"/>
            <w:vMerge w:val="restart"/>
            <w:shd w:val="clear" w:color="auto" w:fill="auto"/>
          </w:tcPr>
          <w:p w14:paraId="3B1119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19FF9C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POLLING OFF, E-UTRAN</w:t>
            </w:r>
          </w:p>
        </w:tc>
        <w:tc>
          <w:tcPr>
            <w:tcW w:w="673" w:type="dxa"/>
            <w:shd w:val="clear" w:color="auto" w:fill="auto"/>
          </w:tcPr>
          <w:p w14:paraId="7E313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149C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70CD1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1CA7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600FF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012A0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5A2C87A" w14:textId="558A4F9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0F1C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25C305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AAD71FA" w14:textId="77777777" w:rsidTr="001D7F2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8591EC"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523BE0E7" w14:textId="77777777" w:rsidR="000236E6" w:rsidRPr="001D7F27"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vAlign w:val="center"/>
          </w:tcPr>
          <w:p w14:paraId="5E2FD369" w14:textId="77777777" w:rsidR="000236E6" w:rsidRPr="001D7F27"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6BCE46A6"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4" w:space="0" w:color="auto"/>
            </w:tcBorders>
            <w:shd w:val="clear" w:color="auto" w:fill="auto"/>
          </w:tcPr>
          <w:p w14:paraId="63793089"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B47D6B4"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Borders>
              <w:bottom w:val="single" w:sz="4" w:space="0" w:color="auto"/>
            </w:tcBorders>
            <w:shd w:val="clear" w:color="auto" w:fill="auto"/>
          </w:tcPr>
          <w:p w14:paraId="4E04968D"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Borders>
              <w:bottom w:val="single" w:sz="4" w:space="0" w:color="auto"/>
            </w:tcBorders>
            <w:shd w:val="clear" w:color="auto" w:fill="auto"/>
          </w:tcPr>
          <w:p w14:paraId="21106CED"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E-USS or</w:t>
            </w:r>
          </w:p>
          <w:p w14:paraId="0E2F8170"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NB-SS</w:t>
            </w:r>
          </w:p>
          <w:p w14:paraId="4F856826" w14:textId="361D4A0C"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shd w:val="clear" w:color="auto" w:fill="auto"/>
          </w:tcPr>
          <w:p w14:paraId="4BF95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shd w:val="clear" w:color="auto" w:fill="auto"/>
          </w:tcPr>
          <w:p w14:paraId="37B44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1D7F27" w:rsidRPr="00C30D6B" w14:paraId="18910520" w14:textId="77777777" w:rsidTr="000011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2E409B77" w14:textId="77777777" w:rsidR="001D7F27" w:rsidRPr="00C30D6B" w:rsidRDefault="001D7F27" w:rsidP="001D7F27">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F98F2AD" w14:textId="77D9712D" w:rsidR="001D7F27" w:rsidRPr="001D7F27"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1.</w:t>
            </w:r>
            <w:r>
              <w:t>3</w:t>
            </w:r>
          </w:p>
        </w:tc>
        <w:tc>
          <w:tcPr>
            <w:tcW w:w="2494" w:type="dxa"/>
            <w:tcBorders>
              <w:bottom w:val="single" w:sz="4" w:space="0" w:color="auto"/>
            </w:tcBorders>
            <w:shd w:val="clear" w:color="auto" w:fill="auto"/>
            <w:vAlign w:val="center"/>
          </w:tcPr>
          <w:p w14:paraId="29A2DDDF" w14:textId="4AFB08F1" w:rsidR="001D7F27" w:rsidRPr="001D7F27"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POLLING OFF, NG-RAN</w:t>
            </w:r>
          </w:p>
        </w:tc>
        <w:tc>
          <w:tcPr>
            <w:tcW w:w="673" w:type="dxa"/>
            <w:tcBorders>
              <w:bottom w:val="single" w:sz="4" w:space="0" w:color="auto"/>
            </w:tcBorders>
            <w:shd w:val="clear" w:color="auto" w:fill="auto"/>
            <w:vAlign w:val="center"/>
          </w:tcPr>
          <w:p w14:paraId="682673C6" w14:textId="0B048200"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t>Rel-1</w:t>
            </w:r>
            <w:r w:rsidR="00AD1D0F">
              <w:t>5</w:t>
            </w:r>
          </w:p>
        </w:tc>
        <w:tc>
          <w:tcPr>
            <w:tcW w:w="708" w:type="dxa"/>
            <w:tcBorders>
              <w:bottom w:val="single" w:sz="4" w:space="0" w:color="auto"/>
            </w:tcBorders>
            <w:shd w:val="clear" w:color="auto" w:fill="auto"/>
            <w:vAlign w:val="center"/>
          </w:tcPr>
          <w:p w14:paraId="263462E0" w14:textId="77777777"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2C1ED16" w14:textId="6B532F53"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C231</w:t>
            </w:r>
          </w:p>
        </w:tc>
        <w:tc>
          <w:tcPr>
            <w:tcW w:w="1020" w:type="dxa"/>
            <w:tcBorders>
              <w:bottom w:val="single" w:sz="4" w:space="0" w:color="auto"/>
            </w:tcBorders>
            <w:shd w:val="clear" w:color="auto" w:fill="auto"/>
            <w:vAlign w:val="center"/>
          </w:tcPr>
          <w:p w14:paraId="24B14A4C" w14:textId="714B8167"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t>E.1/23</w:t>
            </w:r>
          </w:p>
        </w:tc>
        <w:tc>
          <w:tcPr>
            <w:tcW w:w="1077" w:type="dxa"/>
            <w:tcBorders>
              <w:bottom w:val="single" w:sz="4" w:space="0" w:color="auto"/>
            </w:tcBorders>
            <w:shd w:val="clear" w:color="auto" w:fill="auto"/>
            <w:vAlign w:val="center"/>
          </w:tcPr>
          <w:p w14:paraId="407C0F44" w14:textId="78B04F2A"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NG-SS only</w:t>
            </w:r>
          </w:p>
        </w:tc>
        <w:tc>
          <w:tcPr>
            <w:tcW w:w="737" w:type="dxa"/>
            <w:tcBorders>
              <w:bottom w:val="single" w:sz="4" w:space="0" w:color="auto"/>
            </w:tcBorders>
            <w:shd w:val="clear" w:color="auto" w:fill="auto"/>
          </w:tcPr>
          <w:p w14:paraId="72626C61" w14:textId="77777777" w:rsidR="001D7F27" w:rsidRPr="00C30D6B" w:rsidRDefault="001D7F27" w:rsidP="001D7F27">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44E4CCC9" w14:textId="77777777" w:rsidR="001D7F27" w:rsidRPr="00C30D6B" w:rsidRDefault="001D7F27" w:rsidP="001D7F27">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15C0C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FA41CA" w14:textId="77777777" w:rsidR="000236E6" w:rsidRPr="0009777B" w:rsidRDefault="000236E6" w:rsidP="001A75DA">
            <w:pPr>
              <w:pStyle w:val="TAL"/>
            </w:pPr>
            <w:r w:rsidRPr="0009777B">
              <w:lastRenderedPageBreak/>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3DBA9E2D"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B52FC3D"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9A38C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250CF6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318D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50824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6025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795A7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391E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B8C6C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0362EDEA" w14:textId="77777777" w:rsidR="000236E6" w:rsidRPr="00C30D6B" w:rsidRDefault="000236E6" w:rsidP="001A75DA">
            <w:pPr>
              <w:pStyle w:val="TAL"/>
            </w:pPr>
          </w:p>
        </w:tc>
        <w:tc>
          <w:tcPr>
            <w:tcW w:w="850" w:type="dxa"/>
            <w:tcBorders>
              <w:top w:val="single" w:sz="4" w:space="0" w:color="auto"/>
            </w:tcBorders>
            <w:shd w:val="clear" w:color="auto" w:fill="auto"/>
          </w:tcPr>
          <w:p w14:paraId="054DD6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1622BC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4D9849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6515B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5A3241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5507F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2E065A87" w14:textId="1CAE8C8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4CBC3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82982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0236E6" w:rsidRPr="00C30D6B" w14:paraId="704DCC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2E761B" w14:textId="77777777" w:rsidR="000236E6" w:rsidRPr="00C30D6B" w:rsidRDefault="000236E6" w:rsidP="001A75DA">
            <w:pPr>
              <w:pStyle w:val="TAL"/>
            </w:pPr>
          </w:p>
        </w:tc>
        <w:tc>
          <w:tcPr>
            <w:tcW w:w="850" w:type="dxa"/>
            <w:shd w:val="clear" w:color="auto" w:fill="auto"/>
          </w:tcPr>
          <w:p w14:paraId="4275CB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3C18DA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IMEI</w:t>
            </w:r>
          </w:p>
        </w:tc>
        <w:tc>
          <w:tcPr>
            <w:tcW w:w="673" w:type="dxa"/>
            <w:shd w:val="clear" w:color="auto" w:fill="auto"/>
          </w:tcPr>
          <w:p w14:paraId="2091CE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4A3E3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6C86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46E7A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2D5DD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3A8F4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B92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A6C5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B4D8F5" w14:textId="77777777" w:rsidR="000236E6" w:rsidRPr="00C30D6B" w:rsidRDefault="000236E6" w:rsidP="001A75DA">
            <w:pPr>
              <w:pStyle w:val="TAL"/>
              <w:rPr>
                <w:b w:val="0"/>
                <w:bCs w:val="0"/>
              </w:rPr>
            </w:pPr>
          </w:p>
        </w:tc>
        <w:tc>
          <w:tcPr>
            <w:tcW w:w="850" w:type="dxa"/>
            <w:shd w:val="clear" w:color="auto" w:fill="auto"/>
          </w:tcPr>
          <w:p w14:paraId="7BF42E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61B856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measurement results and BCCH channel list</w:t>
            </w:r>
          </w:p>
        </w:tc>
        <w:tc>
          <w:tcPr>
            <w:tcW w:w="673" w:type="dxa"/>
            <w:shd w:val="clear" w:color="auto" w:fill="auto"/>
          </w:tcPr>
          <w:p w14:paraId="77DBF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9A98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DC88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647670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E.1/32 AND</w:t>
            </w:r>
          </w:p>
          <w:p w14:paraId="2ED0A1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E.1/67</w:t>
            </w:r>
          </w:p>
        </w:tc>
        <w:tc>
          <w:tcPr>
            <w:tcW w:w="1077" w:type="dxa"/>
            <w:shd w:val="clear" w:color="auto" w:fill="auto"/>
          </w:tcPr>
          <w:p w14:paraId="14DE57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D0B1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31C0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A5D7D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57F12" w14:textId="77777777" w:rsidR="000236E6" w:rsidRPr="00C30D6B" w:rsidRDefault="000236E6" w:rsidP="001A75DA">
            <w:pPr>
              <w:pStyle w:val="TAL"/>
              <w:rPr>
                <w:b w:val="0"/>
                <w:bCs w:val="0"/>
              </w:rPr>
            </w:pPr>
          </w:p>
        </w:tc>
        <w:tc>
          <w:tcPr>
            <w:tcW w:w="850" w:type="dxa"/>
            <w:shd w:val="clear" w:color="auto" w:fill="auto"/>
          </w:tcPr>
          <w:p w14:paraId="1348A7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551FB5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Date, time and time zone</w:t>
            </w:r>
          </w:p>
        </w:tc>
        <w:tc>
          <w:tcPr>
            <w:tcW w:w="673" w:type="dxa"/>
            <w:shd w:val="clear" w:color="auto" w:fill="auto"/>
          </w:tcPr>
          <w:p w14:paraId="1524D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8ED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8405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03D45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E.1/59</w:t>
            </w:r>
          </w:p>
        </w:tc>
        <w:tc>
          <w:tcPr>
            <w:tcW w:w="1077" w:type="dxa"/>
            <w:shd w:val="clear" w:color="auto" w:fill="auto"/>
          </w:tcPr>
          <w:p w14:paraId="0561E8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8273F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68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71A3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A823FB" w14:textId="77777777" w:rsidR="000236E6" w:rsidRPr="00C30D6B" w:rsidRDefault="000236E6" w:rsidP="001A75DA">
            <w:pPr>
              <w:pStyle w:val="TAL"/>
              <w:rPr>
                <w:b w:val="0"/>
                <w:bCs w:val="0"/>
              </w:rPr>
            </w:pPr>
          </w:p>
        </w:tc>
        <w:tc>
          <w:tcPr>
            <w:tcW w:w="850" w:type="dxa"/>
            <w:shd w:val="clear" w:color="auto" w:fill="auto"/>
          </w:tcPr>
          <w:p w14:paraId="007946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78DA3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language setting</w:t>
            </w:r>
          </w:p>
        </w:tc>
        <w:tc>
          <w:tcPr>
            <w:tcW w:w="673" w:type="dxa"/>
            <w:shd w:val="clear" w:color="auto" w:fill="auto"/>
          </w:tcPr>
          <w:p w14:paraId="1FD28C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B53AF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7082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C217</w:t>
            </w:r>
          </w:p>
        </w:tc>
        <w:tc>
          <w:tcPr>
            <w:tcW w:w="1020" w:type="dxa"/>
            <w:shd w:val="clear" w:color="auto" w:fill="auto"/>
          </w:tcPr>
          <w:p w14:paraId="6B543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E.1/68</w:t>
            </w:r>
          </w:p>
        </w:tc>
        <w:tc>
          <w:tcPr>
            <w:tcW w:w="1077" w:type="dxa"/>
            <w:shd w:val="clear" w:color="auto" w:fill="auto"/>
          </w:tcPr>
          <w:p w14:paraId="18222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6277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85CF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F868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91382E" w14:textId="77777777" w:rsidR="000236E6" w:rsidRPr="00C30D6B" w:rsidRDefault="000236E6" w:rsidP="001A75DA">
            <w:pPr>
              <w:pStyle w:val="TAL"/>
              <w:rPr>
                <w:b w:val="0"/>
                <w:bCs w:val="0"/>
              </w:rPr>
            </w:pPr>
          </w:p>
        </w:tc>
        <w:tc>
          <w:tcPr>
            <w:tcW w:w="850" w:type="dxa"/>
            <w:shd w:val="clear" w:color="auto" w:fill="auto"/>
          </w:tcPr>
          <w:p w14:paraId="2D24F3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7D97ED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Timing advance</w:t>
            </w:r>
          </w:p>
        </w:tc>
        <w:tc>
          <w:tcPr>
            <w:tcW w:w="673" w:type="dxa"/>
            <w:shd w:val="clear" w:color="auto" w:fill="auto"/>
          </w:tcPr>
          <w:p w14:paraId="4885F1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5A095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85EB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089EF5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E.1/69</w:t>
            </w:r>
          </w:p>
        </w:tc>
        <w:tc>
          <w:tcPr>
            <w:tcW w:w="1077" w:type="dxa"/>
            <w:shd w:val="clear" w:color="auto" w:fill="auto"/>
          </w:tcPr>
          <w:p w14:paraId="55395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49E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4249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86EA73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C3A5B5" w14:textId="77777777" w:rsidR="000236E6" w:rsidRPr="00C30D6B" w:rsidRDefault="000236E6" w:rsidP="001A75DA">
            <w:pPr>
              <w:pStyle w:val="TAL"/>
              <w:rPr>
                <w:b w:val="0"/>
                <w:bCs w:val="0"/>
              </w:rPr>
            </w:pPr>
          </w:p>
        </w:tc>
        <w:tc>
          <w:tcPr>
            <w:tcW w:w="850" w:type="dxa"/>
            <w:vMerge w:val="restart"/>
            <w:shd w:val="clear" w:color="auto" w:fill="auto"/>
          </w:tcPr>
          <w:p w14:paraId="6AB8D7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502CBB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Access Technology</w:t>
            </w:r>
          </w:p>
        </w:tc>
        <w:tc>
          <w:tcPr>
            <w:tcW w:w="673" w:type="dxa"/>
            <w:shd w:val="clear" w:color="auto" w:fill="auto"/>
          </w:tcPr>
          <w:p w14:paraId="5F3512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12085C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5D79E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E1D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42B54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FD367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38C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0236E6" w:rsidRPr="00C30D6B" w14:paraId="656B268A"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10C99B" w14:textId="77777777" w:rsidR="000236E6" w:rsidRPr="00C30D6B" w:rsidRDefault="000236E6" w:rsidP="001A75DA">
            <w:pPr>
              <w:pStyle w:val="TAL"/>
              <w:rPr>
                <w:b w:val="0"/>
                <w:bCs w:val="0"/>
              </w:rPr>
            </w:pPr>
          </w:p>
        </w:tc>
        <w:tc>
          <w:tcPr>
            <w:tcW w:w="850" w:type="dxa"/>
            <w:vMerge/>
            <w:shd w:val="clear" w:color="auto" w:fill="auto"/>
          </w:tcPr>
          <w:p w14:paraId="671332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675CD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561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11C8BC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D0246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B5B2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33DB50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7FA7E6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528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0236E6" w:rsidRPr="00C30D6B" w14:paraId="34DE6A77"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B27477" w14:textId="77777777" w:rsidR="000236E6" w:rsidRPr="00C30D6B" w:rsidRDefault="000236E6" w:rsidP="001A75DA">
            <w:pPr>
              <w:pStyle w:val="TAL"/>
              <w:rPr>
                <w:b w:val="0"/>
                <w:bCs w:val="0"/>
              </w:rPr>
            </w:pPr>
          </w:p>
        </w:tc>
        <w:tc>
          <w:tcPr>
            <w:tcW w:w="850" w:type="dxa"/>
            <w:vMerge/>
            <w:shd w:val="clear" w:color="auto" w:fill="auto"/>
          </w:tcPr>
          <w:p w14:paraId="0B2AEE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0C3B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561F3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DA15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6AC7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31723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0684FD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6FF45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233C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0236E6" w:rsidRPr="00C30D6B" w14:paraId="7B09777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6E4B1A" w14:textId="77777777" w:rsidR="000236E6" w:rsidRPr="00C30D6B" w:rsidRDefault="000236E6" w:rsidP="001A75DA">
            <w:pPr>
              <w:pStyle w:val="TAL"/>
              <w:rPr>
                <w:b w:val="0"/>
                <w:bCs w:val="0"/>
              </w:rPr>
            </w:pPr>
          </w:p>
        </w:tc>
        <w:tc>
          <w:tcPr>
            <w:tcW w:w="850" w:type="dxa"/>
            <w:shd w:val="clear" w:color="auto" w:fill="auto"/>
          </w:tcPr>
          <w:p w14:paraId="0C441E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2C4D50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IMEISV</w:t>
            </w:r>
          </w:p>
        </w:tc>
        <w:tc>
          <w:tcPr>
            <w:tcW w:w="673" w:type="dxa"/>
            <w:shd w:val="clear" w:color="auto" w:fill="auto"/>
          </w:tcPr>
          <w:p w14:paraId="2D2602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631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FAA9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1742A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E.1/143</w:t>
            </w:r>
          </w:p>
        </w:tc>
        <w:tc>
          <w:tcPr>
            <w:tcW w:w="1077" w:type="dxa"/>
            <w:shd w:val="clear" w:color="auto" w:fill="auto"/>
          </w:tcPr>
          <w:p w14:paraId="7416B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5C66B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1C2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153CFF" w14:textId="77777777" w:rsidTr="001A75DA">
        <w:trPr>
          <w:cnfStyle w:val="000000100000" w:firstRow="0" w:lastRow="0" w:firstColumn="0" w:lastColumn="0" w:oddVBand="0" w:evenVBand="0" w:oddHBand="1"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538E6C6" w14:textId="77777777" w:rsidR="000236E6" w:rsidRPr="00C30D6B" w:rsidRDefault="000236E6" w:rsidP="001A75DA">
            <w:pPr>
              <w:pStyle w:val="TAL"/>
              <w:rPr>
                <w:b w:val="0"/>
                <w:bCs w:val="0"/>
              </w:rPr>
            </w:pPr>
          </w:p>
        </w:tc>
        <w:tc>
          <w:tcPr>
            <w:tcW w:w="850" w:type="dxa"/>
            <w:vMerge w:val="restart"/>
            <w:shd w:val="clear" w:color="auto" w:fill="auto"/>
          </w:tcPr>
          <w:p w14:paraId="62FA0BF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2DAA4B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Search Mode</w:t>
            </w:r>
          </w:p>
        </w:tc>
        <w:tc>
          <w:tcPr>
            <w:tcW w:w="673" w:type="dxa"/>
            <w:shd w:val="clear" w:color="auto" w:fill="auto"/>
          </w:tcPr>
          <w:p w14:paraId="79267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4DFF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2E3B3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BFC0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15AF5791" w14:textId="6F5296B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02BF1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E2E2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D17B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D20BD5" w14:textId="77777777" w:rsidR="000236E6" w:rsidRPr="00C30D6B" w:rsidRDefault="000236E6" w:rsidP="001A75DA">
            <w:pPr>
              <w:pStyle w:val="TAL"/>
              <w:rPr>
                <w:b w:val="0"/>
                <w:bCs w:val="0"/>
              </w:rPr>
            </w:pPr>
          </w:p>
        </w:tc>
        <w:tc>
          <w:tcPr>
            <w:tcW w:w="850" w:type="dxa"/>
            <w:vMerge/>
            <w:shd w:val="clear" w:color="auto" w:fill="auto"/>
          </w:tcPr>
          <w:p w14:paraId="1B1CB4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3F05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7C044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75FE65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90AE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8775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4D24C431" w14:textId="4E6C219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16876E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EE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A33B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784057" w14:textId="77777777" w:rsidR="000236E6" w:rsidRPr="00C30D6B" w:rsidRDefault="000236E6" w:rsidP="001A75DA">
            <w:pPr>
              <w:pStyle w:val="TAL"/>
              <w:rPr>
                <w:b w:val="0"/>
                <w:bCs w:val="0"/>
              </w:rPr>
            </w:pPr>
          </w:p>
        </w:tc>
        <w:tc>
          <w:tcPr>
            <w:tcW w:w="850" w:type="dxa"/>
            <w:shd w:val="clear" w:color="auto" w:fill="auto"/>
          </w:tcPr>
          <w:p w14:paraId="074911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shd w:val="clear" w:color="auto" w:fill="auto"/>
          </w:tcPr>
          <w:p w14:paraId="19271D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Charge State of the Battery</w:t>
            </w:r>
          </w:p>
        </w:tc>
        <w:tc>
          <w:tcPr>
            <w:tcW w:w="673" w:type="dxa"/>
            <w:shd w:val="clear" w:color="auto" w:fill="auto"/>
          </w:tcPr>
          <w:p w14:paraId="0CA4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0BD1DB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E0AE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C139</w:t>
            </w:r>
          </w:p>
        </w:tc>
        <w:tc>
          <w:tcPr>
            <w:tcW w:w="1020" w:type="dxa"/>
            <w:shd w:val="clear" w:color="auto" w:fill="auto"/>
          </w:tcPr>
          <w:p w14:paraId="2283FB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E.1/170</w:t>
            </w:r>
          </w:p>
        </w:tc>
        <w:tc>
          <w:tcPr>
            <w:tcW w:w="1077" w:type="dxa"/>
            <w:shd w:val="clear" w:color="auto" w:fill="auto"/>
          </w:tcPr>
          <w:p w14:paraId="3C4BB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FFF1F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661E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0F0F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3A8E1B" w14:textId="77777777" w:rsidR="000236E6" w:rsidRPr="00C30D6B" w:rsidRDefault="000236E6" w:rsidP="001A75DA">
            <w:pPr>
              <w:pStyle w:val="TAL"/>
              <w:rPr>
                <w:b w:val="0"/>
                <w:bCs w:val="0"/>
              </w:rPr>
            </w:pPr>
          </w:p>
        </w:tc>
        <w:tc>
          <w:tcPr>
            <w:tcW w:w="850" w:type="dxa"/>
            <w:vMerge w:val="restart"/>
            <w:shd w:val="clear" w:color="auto" w:fill="auto"/>
          </w:tcPr>
          <w:p w14:paraId="536A58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shd w:val="clear" w:color="auto" w:fill="auto"/>
          </w:tcPr>
          <w:p w14:paraId="31DADD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Intra-frequency UTRAN measurements</w:t>
            </w:r>
          </w:p>
        </w:tc>
        <w:tc>
          <w:tcPr>
            <w:tcW w:w="673" w:type="dxa"/>
            <w:shd w:val="clear" w:color="auto" w:fill="auto"/>
          </w:tcPr>
          <w:p w14:paraId="34666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58C357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8FB0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06C8B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F283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544BC5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F24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638DA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68F0F" w14:textId="77777777" w:rsidR="000236E6" w:rsidRPr="00C30D6B" w:rsidRDefault="000236E6" w:rsidP="001A75DA">
            <w:pPr>
              <w:pStyle w:val="TAL"/>
              <w:rPr>
                <w:b w:val="0"/>
                <w:bCs w:val="0"/>
              </w:rPr>
            </w:pPr>
          </w:p>
        </w:tc>
        <w:tc>
          <w:tcPr>
            <w:tcW w:w="850" w:type="dxa"/>
            <w:vMerge/>
            <w:shd w:val="clear" w:color="auto" w:fill="auto"/>
          </w:tcPr>
          <w:p w14:paraId="5F6B1E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B7DC5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0058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4C6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978B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2DDA2F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2667C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5643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5D4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F90E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2696BE" w14:textId="77777777" w:rsidR="000236E6" w:rsidRPr="00C30D6B" w:rsidRDefault="000236E6" w:rsidP="001A75DA">
            <w:pPr>
              <w:pStyle w:val="TAL"/>
              <w:rPr>
                <w:b w:val="0"/>
                <w:bCs w:val="0"/>
              </w:rPr>
            </w:pPr>
          </w:p>
        </w:tc>
        <w:tc>
          <w:tcPr>
            <w:tcW w:w="850" w:type="dxa"/>
            <w:vMerge w:val="restart"/>
            <w:shd w:val="clear" w:color="auto" w:fill="auto"/>
          </w:tcPr>
          <w:p w14:paraId="6971C0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1.13</w:t>
            </w:r>
          </w:p>
        </w:tc>
        <w:tc>
          <w:tcPr>
            <w:tcW w:w="2494" w:type="dxa"/>
            <w:vMerge w:val="restart"/>
            <w:shd w:val="clear" w:color="auto" w:fill="auto"/>
          </w:tcPr>
          <w:p w14:paraId="4BE85CA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Inter-frequency UTRAN measurements</w:t>
            </w:r>
          </w:p>
        </w:tc>
        <w:tc>
          <w:tcPr>
            <w:tcW w:w="673" w:type="dxa"/>
            <w:shd w:val="clear" w:color="auto" w:fill="auto"/>
          </w:tcPr>
          <w:p w14:paraId="2C37DF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768C6A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3EDFA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BA498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54793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9E8F7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6BA0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3D67D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AAD006" w14:textId="77777777" w:rsidR="000236E6" w:rsidRPr="00C30D6B" w:rsidRDefault="000236E6" w:rsidP="001A75DA">
            <w:pPr>
              <w:pStyle w:val="TAL"/>
              <w:rPr>
                <w:b w:val="0"/>
                <w:bCs w:val="0"/>
              </w:rPr>
            </w:pPr>
          </w:p>
        </w:tc>
        <w:tc>
          <w:tcPr>
            <w:tcW w:w="850" w:type="dxa"/>
            <w:vMerge/>
            <w:shd w:val="clear" w:color="auto" w:fill="auto"/>
          </w:tcPr>
          <w:p w14:paraId="4CFB56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1FA2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B3B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33E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4A82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C8604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3C6177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0235A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ED2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42CC4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8C49113" w14:textId="77777777" w:rsidR="000236E6" w:rsidRPr="00C30D6B" w:rsidRDefault="000236E6" w:rsidP="001A75DA">
            <w:pPr>
              <w:pStyle w:val="TAL"/>
              <w:rPr>
                <w:b w:val="0"/>
                <w:bCs w:val="0"/>
              </w:rPr>
            </w:pPr>
          </w:p>
        </w:tc>
        <w:tc>
          <w:tcPr>
            <w:tcW w:w="850" w:type="dxa"/>
            <w:vMerge w:val="restart"/>
            <w:shd w:val="clear" w:color="auto" w:fill="auto"/>
          </w:tcPr>
          <w:p w14:paraId="77FE38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1.14</w:t>
            </w:r>
          </w:p>
        </w:tc>
        <w:tc>
          <w:tcPr>
            <w:tcW w:w="2494" w:type="dxa"/>
            <w:vMerge w:val="restart"/>
            <w:shd w:val="clear" w:color="auto" w:fill="auto"/>
          </w:tcPr>
          <w:p w14:paraId="6ED248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Access Technology, E-UTRAN</w:t>
            </w:r>
          </w:p>
        </w:tc>
        <w:tc>
          <w:tcPr>
            <w:tcW w:w="673" w:type="dxa"/>
            <w:shd w:val="clear" w:color="auto" w:fill="auto"/>
          </w:tcPr>
          <w:p w14:paraId="14239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4E92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03F8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0E08D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5196D3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23C78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4E46D14" w14:textId="2550E86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A3941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8BF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E735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A29A21" w14:textId="77777777" w:rsidR="000236E6" w:rsidRPr="00C30D6B" w:rsidRDefault="000236E6" w:rsidP="001A75DA">
            <w:pPr>
              <w:pStyle w:val="TAL"/>
              <w:rPr>
                <w:b w:val="0"/>
                <w:bCs w:val="0"/>
              </w:rPr>
            </w:pPr>
          </w:p>
        </w:tc>
        <w:tc>
          <w:tcPr>
            <w:tcW w:w="850" w:type="dxa"/>
            <w:vMerge/>
            <w:shd w:val="clear" w:color="auto" w:fill="auto"/>
          </w:tcPr>
          <w:p w14:paraId="53FFA6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1A447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66778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2A802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98F1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6631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32F761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77418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BE4DBA1" w14:textId="2BF1B09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5CA7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374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DE38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F569CD" w14:textId="77777777" w:rsidR="000236E6" w:rsidRPr="00C30D6B" w:rsidRDefault="000236E6" w:rsidP="001A75DA">
            <w:pPr>
              <w:pStyle w:val="TAL"/>
              <w:rPr>
                <w:b w:val="0"/>
                <w:bCs w:val="0"/>
              </w:rPr>
            </w:pPr>
          </w:p>
        </w:tc>
        <w:tc>
          <w:tcPr>
            <w:tcW w:w="850" w:type="dxa"/>
            <w:shd w:val="clear" w:color="auto" w:fill="auto"/>
          </w:tcPr>
          <w:p w14:paraId="17E89D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1.15</w:t>
            </w:r>
          </w:p>
        </w:tc>
        <w:tc>
          <w:tcPr>
            <w:tcW w:w="2494" w:type="dxa"/>
            <w:shd w:val="clear" w:color="auto" w:fill="auto"/>
          </w:tcPr>
          <w:p w14:paraId="51E4F6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E-UTRAN Intra-Frequency Measurements</w:t>
            </w:r>
          </w:p>
        </w:tc>
        <w:tc>
          <w:tcPr>
            <w:tcW w:w="673" w:type="dxa"/>
            <w:shd w:val="clear" w:color="auto" w:fill="auto"/>
          </w:tcPr>
          <w:p w14:paraId="57DA98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8224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6E6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3C97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2DB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7D903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E57C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C6FE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30AF6C" w14:textId="77777777" w:rsidR="000236E6" w:rsidRPr="00C30D6B" w:rsidRDefault="000236E6" w:rsidP="001A75DA">
            <w:pPr>
              <w:pStyle w:val="TAL"/>
              <w:rPr>
                <w:b w:val="0"/>
                <w:bCs w:val="0"/>
              </w:rPr>
            </w:pPr>
          </w:p>
        </w:tc>
        <w:tc>
          <w:tcPr>
            <w:tcW w:w="850" w:type="dxa"/>
            <w:shd w:val="clear" w:color="auto" w:fill="auto"/>
          </w:tcPr>
          <w:p w14:paraId="41C677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shd w:val="clear" w:color="auto" w:fill="auto"/>
          </w:tcPr>
          <w:p w14:paraId="75EF15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E-UTRAN Intrer-Frequency Measurements</w:t>
            </w:r>
          </w:p>
        </w:tc>
        <w:tc>
          <w:tcPr>
            <w:tcW w:w="673" w:type="dxa"/>
            <w:shd w:val="clear" w:color="auto" w:fill="auto"/>
          </w:tcPr>
          <w:p w14:paraId="700BEB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5E7D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111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1B531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6F3E25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E2F1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A29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4973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245185" w14:textId="77777777" w:rsidR="000236E6" w:rsidRPr="00C30D6B" w:rsidRDefault="000236E6" w:rsidP="001A75DA">
            <w:pPr>
              <w:pStyle w:val="TAL"/>
              <w:rPr>
                <w:b w:val="0"/>
                <w:bCs w:val="0"/>
              </w:rPr>
            </w:pPr>
          </w:p>
        </w:tc>
        <w:tc>
          <w:tcPr>
            <w:tcW w:w="850" w:type="dxa"/>
            <w:vMerge w:val="restart"/>
            <w:shd w:val="clear" w:color="auto" w:fill="auto"/>
          </w:tcPr>
          <w:p w14:paraId="435810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1.17</w:t>
            </w:r>
          </w:p>
        </w:tc>
        <w:tc>
          <w:tcPr>
            <w:tcW w:w="2494" w:type="dxa"/>
            <w:vMerge w:val="restart"/>
            <w:shd w:val="clear" w:color="auto" w:fill="auto"/>
          </w:tcPr>
          <w:p w14:paraId="248430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E-UTRAN Local Info (MCC, MNC, TAC &amp; E-UTRAN Cell ID)</w:t>
            </w:r>
          </w:p>
        </w:tc>
        <w:tc>
          <w:tcPr>
            <w:tcW w:w="673" w:type="dxa"/>
            <w:shd w:val="clear" w:color="auto" w:fill="auto"/>
          </w:tcPr>
          <w:p w14:paraId="7E3960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A38F2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5C11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BB82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323877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B5786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7C05C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9A9782A" w14:textId="721112A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57398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B538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644309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E6328B" w14:textId="77777777" w:rsidR="000236E6" w:rsidRPr="00C30D6B" w:rsidRDefault="000236E6" w:rsidP="001A75DA">
            <w:pPr>
              <w:pStyle w:val="TAL"/>
              <w:rPr>
                <w:b w:val="0"/>
                <w:bCs w:val="0"/>
              </w:rPr>
            </w:pPr>
          </w:p>
        </w:tc>
        <w:tc>
          <w:tcPr>
            <w:tcW w:w="850" w:type="dxa"/>
            <w:vMerge/>
            <w:shd w:val="clear" w:color="auto" w:fill="auto"/>
          </w:tcPr>
          <w:p w14:paraId="272DE1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3B5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E5FE4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FCD88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2D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7162A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085DDF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44152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91729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8B1905D" w14:textId="14069E6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EFC43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B0F8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464D3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093CAB" w14:textId="77777777" w:rsidR="000236E6" w:rsidRPr="00C30D6B" w:rsidRDefault="000236E6" w:rsidP="001A75DA">
            <w:pPr>
              <w:pStyle w:val="TAL"/>
              <w:rPr>
                <w:b w:val="0"/>
                <w:bCs w:val="0"/>
              </w:rPr>
            </w:pPr>
          </w:p>
        </w:tc>
        <w:tc>
          <w:tcPr>
            <w:tcW w:w="850" w:type="dxa"/>
            <w:shd w:val="clear" w:color="auto" w:fill="auto"/>
          </w:tcPr>
          <w:p w14:paraId="7A6932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1.18</w:t>
            </w:r>
          </w:p>
        </w:tc>
        <w:tc>
          <w:tcPr>
            <w:tcW w:w="2494" w:type="dxa"/>
            <w:shd w:val="clear" w:color="auto" w:fill="auto"/>
          </w:tcPr>
          <w:p w14:paraId="30D0C1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Discovery of surrounding CSG cells</w:t>
            </w:r>
          </w:p>
        </w:tc>
        <w:tc>
          <w:tcPr>
            <w:tcW w:w="673" w:type="dxa"/>
            <w:shd w:val="clear" w:color="auto" w:fill="auto"/>
          </w:tcPr>
          <w:p w14:paraId="53899E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61A4C5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93C49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C195</w:t>
            </w:r>
          </w:p>
        </w:tc>
        <w:tc>
          <w:tcPr>
            <w:tcW w:w="1020" w:type="dxa"/>
            <w:shd w:val="clear" w:color="auto" w:fill="auto"/>
          </w:tcPr>
          <w:p w14:paraId="68D60C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E.1/242</w:t>
            </w:r>
          </w:p>
        </w:tc>
        <w:tc>
          <w:tcPr>
            <w:tcW w:w="1077" w:type="dxa"/>
            <w:shd w:val="clear" w:color="auto" w:fill="auto"/>
          </w:tcPr>
          <w:p w14:paraId="76B62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45F2D8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592D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B44AE8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EB9EB5" w14:textId="77777777" w:rsidR="000236E6" w:rsidRPr="00C30D6B" w:rsidRDefault="000236E6" w:rsidP="001A75DA">
            <w:pPr>
              <w:pStyle w:val="TAL"/>
              <w:rPr>
                <w:b w:val="0"/>
                <w:bCs w:val="0"/>
              </w:rPr>
            </w:pPr>
          </w:p>
        </w:tc>
        <w:tc>
          <w:tcPr>
            <w:tcW w:w="850" w:type="dxa"/>
            <w:shd w:val="clear" w:color="auto" w:fill="auto"/>
          </w:tcPr>
          <w:p w14:paraId="393441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shd w:val="clear" w:color="auto" w:fill="auto"/>
          </w:tcPr>
          <w:p w14:paraId="24BDB0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NG-RAN Local Info (MCC, MNC, TAC &amp; NG-RAN Cell ID)</w:t>
            </w:r>
          </w:p>
        </w:tc>
        <w:tc>
          <w:tcPr>
            <w:tcW w:w="673" w:type="dxa"/>
            <w:shd w:val="clear" w:color="auto" w:fill="auto"/>
          </w:tcPr>
          <w:p w14:paraId="1C162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18079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5978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160C1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57E95F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F1194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83CC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4E843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4E78213" w14:textId="77777777" w:rsidR="000236E6" w:rsidRPr="00C30D6B" w:rsidRDefault="000236E6" w:rsidP="001A75DA">
            <w:pPr>
              <w:pStyle w:val="TAL"/>
              <w:rPr>
                <w:b w:val="0"/>
                <w:bCs w:val="0"/>
              </w:rPr>
            </w:pPr>
          </w:p>
        </w:tc>
        <w:tc>
          <w:tcPr>
            <w:tcW w:w="850" w:type="dxa"/>
            <w:shd w:val="clear" w:color="auto" w:fill="auto"/>
          </w:tcPr>
          <w:p w14:paraId="0075EC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1.23</w:t>
            </w:r>
          </w:p>
        </w:tc>
        <w:tc>
          <w:tcPr>
            <w:tcW w:w="2494" w:type="dxa"/>
            <w:shd w:val="clear" w:color="auto" w:fill="auto"/>
          </w:tcPr>
          <w:p w14:paraId="46FC8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Access Technology, NG-RAN</w:t>
            </w:r>
          </w:p>
        </w:tc>
        <w:tc>
          <w:tcPr>
            <w:tcW w:w="673" w:type="dxa"/>
            <w:shd w:val="clear" w:color="auto" w:fill="auto"/>
          </w:tcPr>
          <w:p w14:paraId="60DC0C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4D81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CF7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203E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7AB075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E8D3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AD5D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FB77C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611DDF" w14:textId="77777777" w:rsidR="000236E6" w:rsidRPr="00C30D6B" w:rsidRDefault="000236E6" w:rsidP="001A75DA">
            <w:pPr>
              <w:pStyle w:val="TAL"/>
              <w:rPr>
                <w:b w:val="0"/>
                <w:bCs w:val="0"/>
              </w:rPr>
            </w:pPr>
          </w:p>
        </w:tc>
        <w:tc>
          <w:tcPr>
            <w:tcW w:w="850" w:type="dxa"/>
            <w:shd w:val="clear" w:color="auto" w:fill="auto"/>
          </w:tcPr>
          <w:p w14:paraId="61C3A6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shd w:val="clear" w:color="auto" w:fill="auto"/>
          </w:tcPr>
          <w:p w14:paraId="29E639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Slices Information</w:t>
            </w:r>
          </w:p>
        </w:tc>
        <w:tc>
          <w:tcPr>
            <w:tcW w:w="673" w:type="dxa"/>
            <w:shd w:val="clear" w:color="auto" w:fill="auto"/>
          </w:tcPr>
          <w:p w14:paraId="002A07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77DA7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8C9B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F41C6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7976D9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F7E8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328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EB35F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2E0A19" w14:textId="77777777" w:rsidR="000236E6" w:rsidRPr="00C30D6B" w:rsidRDefault="000236E6" w:rsidP="001A75DA">
            <w:pPr>
              <w:pStyle w:val="TAL"/>
              <w:rPr>
                <w:b w:val="0"/>
                <w:bCs w:val="0"/>
              </w:rPr>
            </w:pPr>
          </w:p>
        </w:tc>
        <w:tc>
          <w:tcPr>
            <w:tcW w:w="850" w:type="dxa"/>
            <w:shd w:val="clear" w:color="auto" w:fill="auto"/>
          </w:tcPr>
          <w:p w14:paraId="174612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shd w:val="clear" w:color="auto" w:fill="auto"/>
          </w:tcPr>
          <w:p w14:paraId="7641E7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Slices Information, no served Slice</w:t>
            </w:r>
          </w:p>
        </w:tc>
        <w:tc>
          <w:tcPr>
            <w:tcW w:w="673" w:type="dxa"/>
            <w:shd w:val="clear" w:color="auto" w:fill="auto"/>
          </w:tcPr>
          <w:p w14:paraId="594C19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576BE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3FA9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24BC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101296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4226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2DA3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1E222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826D2B" w14:textId="77777777" w:rsidR="000236E6" w:rsidRPr="00C30D6B" w:rsidRDefault="000236E6" w:rsidP="001A75DA">
            <w:pPr>
              <w:pStyle w:val="TAL"/>
              <w:rPr>
                <w:b w:val="0"/>
                <w:bCs w:val="0"/>
              </w:rPr>
            </w:pPr>
          </w:p>
        </w:tc>
        <w:tc>
          <w:tcPr>
            <w:tcW w:w="850" w:type="dxa"/>
            <w:shd w:val="clear" w:color="auto" w:fill="auto"/>
          </w:tcPr>
          <w:p w14:paraId="59A2F1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shd w:val="clear" w:color="auto" w:fill="auto"/>
          </w:tcPr>
          <w:p w14:paraId="5B063E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p>
        </w:tc>
        <w:tc>
          <w:tcPr>
            <w:tcW w:w="673" w:type="dxa"/>
            <w:shd w:val="clear" w:color="auto" w:fill="auto"/>
          </w:tcPr>
          <w:p w14:paraId="19A489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82E83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89A3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A4006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454751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C16D0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3CD0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F527E9" w:rsidRPr="00C30D6B" w14:paraId="3E1CC5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D63AEA2" w14:textId="77777777" w:rsidR="00F527E9" w:rsidRPr="00C30D6B" w:rsidRDefault="00F527E9" w:rsidP="00F527E9">
            <w:pPr>
              <w:pStyle w:val="TAL"/>
              <w:rPr>
                <w:b w:val="0"/>
                <w:bCs w:val="0"/>
              </w:rPr>
            </w:pPr>
          </w:p>
        </w:tc>
        <w:tc>
          <w:tcPr>
            <w:tcW w:w="850" w:type="dxa"/>
            <w:shd w:val="clear" w:color="auto" w:fill="auto"/>
          </w:tcPr>
          <w:p w14:paraId="342F4289" w14:textId="61B742F8" w:rsidR="00F527E9" w:rsidRPr="00C30D6B" w:rsidRDefault="00F527E9" w:rsidP="00F527E9">
            <w:pPr>
              <w:pStyle w:val="TAL"/>
              <w:cnfStyle w:val="000000000000" w:firstRow="0" w:lastRow="0" w:firstColumn="0" w:lastColumn="0" w:oddVBand="0" w:evenVBand="0" w:oddHBand="0" w:evenHBand="0" w:firstRowFirstColumn="0" w:firstRowLastColumn="0" w:lastRowFirstColumn="0" w:lastRowLastColumn="0"/>
            </w:pPr>
            <w:r>
              <w:t>1.26A</w:t>
            </w:r>
          </w:p>
        </w:tc>
        <w:tc>
          <w:tcPr>
            <w:tcW w:w="2494" w:type="dxa"/>
            <w:shd w:val="clear" w:color="auto" w:fill="auto"/>
          </w:tcPr>
          <w:p w14:paraId="141858C4" w14:textId="4E910593" w:rsidR="00F527E9" w:rsidRPr="00C30D6B" w:rsidRDefault="00F527E9" w:rsidP="00F527E9">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r>
              <w:t>, allowed slices with same mapping information</w:t>
            </w:r>
          </w:p>
        </w:tc>
        <w:tc>
          <w:tcPr>
            <w:tcW w:w="673" w:type="dxa"/>
            <w:shd w:val="clear" w:color="auto" w:fill="auto"/>
          </w:tcPr>
          <w:p w14:paraId="05120643" w14:textId="2C8FBE4E"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shd w:val="clear" w:color="auto" w:fill="auto"/>
          </w:tcPr>
          <w:p w14:paraId="1F86EE84" w14:textId="77777777"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78FDF2" w14:textId="21849160"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3AB2E509" w14:textId="75C9DDF3"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7C0965FA" w14:textId="5C549774"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F9A349D" w14:textId="77777777"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E12A34" w14:textId="77777777"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p>
        </w:tc>
      </w:tr>
      <w:tr w:rsidR="00F527E9" w:rsidRPr="00C30D6B" w14:paraId="5F0040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694ED" w14:textId="77777777" w:rsidR="00F527E9" w:rsidRPr="00C30D6B" w:rsidRDefault="00F527E9" w:rsidP="00F527E9">
            <w:pPr>
              <w:pStyle w:val="TAL"/>
              <w:rPr>
                <w:b w:val="0"/>
                <w:bCs w:val="0"/>
              </w:rPr>
            </w:pPr>
          </w:p>
        </w:tc>
        <w:tc>
          <w:tcPr>
            <w:tcW w:w="850" w:type="dxa"/>
            <w:shd w:val="clear" w:color="auto" w:fill="auto"/>
          </w:tcPr>
          <w:p w14:paraId="604C32DE" w14:textId="344337CD" w:rsidR="00F527E9" w:rsidRPr="00C30D6B" w:rsidRDefault="00F527E9" w:rsidP="00F527E9">
            <w:pPr>
              <w:pStyle w:val="TAL"/>
              <w:cnfStyle w:val="000000100000" w:firstRow="0" w:lastRow="0" w:firstColumn="0" w:lastColumn="0" w:oddVBand="0" w:evenVBand="0" w:oddHBand="1" w:evenHBand="0" w:firstRowFirstColumn="0" w:firstRowLastColumn="0" w:lastRowFirstColumn="0" w:lastRowLastColumn="0"/>
            </w:pPr>
            <w:r>
              <w:t>1.26B</w:t>
            </w:r>
          </w:p>
        </w:tc>
        <w:tc>
          <w:tcPr>
            <w:tcW w:w="2494" w:type="dxa"/>
            <w:shd w:val="clear" w:color="auto" w:fill="auto"/>
          </w:tcPr>
          <w:p w14:paraId="664868A1" w14:textId="11C07437" w:rsidR="00F527E9" w:rsidRPr="00C30D6B" w:rsidRDefault="00F527E9" w:rsidP="00F527E9">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r>
              <w:t>, allowed slices with different mapping information</w:t>
            </w:r>
          </w:p>
        </w:tc>
        <w:tc>
          <w:tcPr>
            <w:tcW w:w="673" w:type="dxa"/>
            <w:shd w:val="clear" w:color="auto" w:fill="auto"/>
          </w:tcPr>
          <w:p w14:paraId="02E2DD9B" w14:textId="1F371310"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shd w:val="clear" w:color="auto" w:fill="auto"/>
          </w:tcPr>
          <w:p w14:paraId="545C331D" w14:textId="77777777"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21B507" w14:textId="1EE2FF51"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82AC80D" w14:textId="05698A3D"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7C4973F5" w14:textId="3CE90866"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8F28B05" w14:textId="77777777"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CC12F5" w14:textId="77777777"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2E13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116A6A"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2C2C57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3C23A2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3E2A8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084C3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03B7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04AC45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5FFE73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FB4B3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24EA5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98BF8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BD762D"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176B9B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163F20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0ECF7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487F1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99F2407" w14:textId="5CF71B7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19362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CEC2D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B8918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57BC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DFCC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B8A413"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3B7B6F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096E92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71FBB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0DEFF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7C073B5" w14:textId="0EE6C7A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5D23D4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29736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E1C2F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A517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953E24" w14:textId="77777777" w:rsidTr="00E01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1A9E107"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6D2A7F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12784C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2C1E5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23F4B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05347D7" w14:textId="4687314E" w:rsidR="000236E6" w:rsidRPr="002529DE"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05F7CB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0E549F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F6761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C202E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C3D71" w:rsidRPr="00C30D6B" w14:paraId="5F718911" w14:textId="77777777" w:rsidTr="0022314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AEBA319" w14:textId="77777777" w:rsidR="000C3D71" w:rsidRPr="00C30D6B" w:rsidRDefault="000C3D71" w:rsidP="000C3D71">
            <w:pPr>
              <w:pStyle w:val="TAL"/>
              <w:rPr>
                <w:b w:val="0"/>
                <w:bCs w:val="0"/>
              </w:rPr>
            </w:pPr>
          </w:p>
        </w:tc>
        <w:tc>
          <w:tcPr>
            <w:tcW w:w="850" w:type="dxa"/>
            <w:tcBorders>
              <w:bottom w:val="single" w:sz="4" w:space="0" w:color="auto"/>
            </w:tcBorders>
            <w:shd w:val="clear" w:color="auto" w:fill="auto"/>
            <w:vAlign w:val="center"/>
          </w:tcPr>
          <w:p w14:paraId="0CDCA9DC" w14:textId="0D2C673E" w:rsidR="000C3D71" w:rsidRPr="00C30D6B" w:rsidRDefault="000C3D71" w:rsidP="000C3D71">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086D241C" w14:textId="2259D447" w:rsidR="000C3D71" w:rsidRPr="00C30D6B" w:rsidRDefault="000C3D71" w:rsidP="000C3D71">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rsidRPr="002529DE">
              <w:t xml:space="preserve">PrimaryTiming advance </w:t>
            </w:r>
            <w:r>
              <w:t xml:space="preserve">in </w:t>
            </w:r>
            <w:r w:rsidRPr="002529DE">
              <w:t>Satellite NG-RAN</w:t>
            </w:r>
          </w:p>
        </w:tc>
        <w:tc>
          <w:tcPr>
            <w:tcW w:w="673" w:type="dxa"/>
            <w:tcBorders>
              <w:bottom w:val="single" w:sz="4" w:space="0" w:color="auto"/>
            </w:tcBorders>
            <w:shd w:val="clear" w:color="auto" w:fill="auto"/>
            <w:vAlign w:val="center"/>
          </w:tcPr>
          <w:p w14:paraId="5E0EE8B6" w14:textId="40E9D59D"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D028433" w14:textId="77777777"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496A2EB" w14:textId="220CF7BD"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01F4FE19" w14:textId="6D438020"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2EC4A7B3" w14:textId="51974888"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496254B9" w14:textId="77777777"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5C590DC1" w14:textId="77777777"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p>
        </w:tc>
      </w:tr>
      <w:tr w:rsidR="000C3D71" w:rsidRPr="00C30D6B" w14:paraId="2356C129" w14:textId="77777777" w:rsidTr="00B81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A436DB" w14:textId="77777777" w:rsidR="000C3D71" w:rsidRPr="00C30D6B" w:rsidRDefault="000C3D71" w:rsidP="000C3D71">
            <w:pPr>
              <w:pStyle w:val="TAL"/>
              <w:rPr>
                <w:b w:val="0"/>
                <w:bCs w:val="0"/>
              </w:rPr>
            </w:pPr>
          </w:p>
        </w:tc>
        <w:tc>
          <w:tcPr>
            <w:tcW w:w="850" w:type="dxa"/>
            <w:tcBorders>
              <w:bottom w:val="single" w:sz="4" w:space="0" w:color="auto"/>
            </w:tcBorders>
            <w:shd w:val="clear" w:color="auto" w:fill="auto"/>
            <w:vAlign w:val="center"/>
          </w:tcPr>
          <w:p w14:paraId="33D935B1" w14:textId="63F42F3C" w:rsidR="000C3D71" w:rsidRPr="00C30D6B" w:rsidRDefault="000C3D71" w:rsidP="000C3D71">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2494" w:type="dxa"/>
            <w:tcBorders>
              <w:bottom w:val="single" w:sz="4" w:space="0" w:color="auto"/>
            </w:tcBorders>
            <w:shd w:val="clear" w:color="auto" w:fill="auto"/>
          </w:tcPr>
          <w:p w14:paraId="2EEDA1BE" w14:textId="028CBF57" w:rsidR="000C3D71" w:rsidRPr="00C30D6B" w:rsidRDefault="000C3D71" w:rsidP="000C3D71">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r w:rsidRPr="002529DE">
              <w:t>Access Technology, Satellite NG-RAN</w:t>
            </w:r>
          </w:p>
        </w:tc>
        <w:tc>
          <w:tcPr>
            <w:tcW w:w="673" w:type="dxa"/>
            <w:tcBorders>
              <w:bottom w:val="single" w:sz="4" w:space="0" w:color="auto"/>
            </w:tcBorders>
            <w:shd w:val="clear" w:color="auto" w:fill="auto"/>
            <w:vAlign w:val="center"/>
          </w:tcPr>
          <w:p w14:paraId="6D62B2B7" w14:textId="2E41EB38"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E6EF543" w14:textId="77777777"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1C40301" w14:textId="7D8ADB05"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57B3F3FC" w14:textId="75422FC1"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1077" w:type="dxa"/>
            <w:tcBorders>
              <w:bottom w:val="single" w:sz="4" w:space="0" w:color="auto"/>
            </w:tcBorders>
            <w:shd w:val="clear" w:color="auto" w:fill="auto"/>
          </w:tcPr>
          <w:p w14:paraId="2DA3F459" w14:textId="072EEC10"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05E1D719" w14:textId="77777777"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405889D" w14:textId="77777777"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p>
        </w:tc>
      </w:tr>
      <w:tr w:rsidR="00EA6A53" w:rsidRPr="00C30D6B" w14:paraId="01814F7F" w14:textId="77777777" w:rsidTr="00B81A6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6D64C7" w14:textId="77777777" w:rsidR="00EA6A53" w:rsidRPr="00C30D6B" w:rsidRDefault="00EA6A53" w:rsidP="00EA6A53">
            <w:pPr>
              <w:pStyle w:val="TAL"/>
              <w:rPr>
                <w:b w:val="0"/>
                <w:bCs w:val="0"/>
              </w:rPr>
            </w:pPr>
          </w:p>
        </w:tc>
        <w:tc>
          <w:tcPr>
            <w:tcW w:w="850" w:type="dxa"/>
            <w:tcBorders>
              <w:bottom w:val="single" w:sz="4" w:space="0" w:color="auto"/>
            </w:tcBorders>
            <w:shd w:val="clear" w:color="auto" w:fill="auto"/>
            <w:vAlign w:val="center"/>
          </w:tcPr>
          <w:p w14:paraId="47C0103E" w14:textId="2EEE4183" w:rsidR="00EA6A53" w:rsidRPr="002529DE" w:rsidRDefault="00EA6A53" w:rsidP="00EA6A53">
            <w:pPr>
              <w:pStyle w:val="TAL"/>
              <w:cnfStyle w:val="000000000000" w:firstRow="0" w:lastRow="0" w:firstColumn="0" w:lastColumn="0" w:oddVBand="0" w:evenVBand="0" w:oddHBand="0" w:evenHBand="0" w:firstRowFirstColumn="0" w:firstRowLastColumn="0" w:lastRowFirstColumn="0" w:lastRowLastColumn="0"/>
            </w:pPr>
            <w:r>
              <w:t>1.33</w:t>
            </w:r>
          </w:p>
        </w:tc>
        <w:tc>
          <w:tcPr>
            <w:tcW w:w="2494" w:type="dxa"/>
            <w:tcBorders>
              <w:bottom w:val="single" w:sz="4" w:space="0" w:color="auto"/>
            </w:tcBorders>
            <w:shd w:val="clear" w:color="auto" w:fill="auto"/>
          </w:tcPr>
          <w:p w14:paraId="2E3BEE38" w14:textId="563F452C" w:rsidR="00EA6A53" w:rsidRPr="0041528A" w:rsidRDefault="00EA6A53" w:rsidP="00EA6A53">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without S-NSSAI mapping</w:t>
            </w:r>
          </w:p>
        </w:tc>
        <w:tc>
          <w:tcPr>
            <w:tcW w:w="673" w:type="dxa"/>
            <w:tcBorders>
              <w:bottom w:val="single" w:sz="4" w:space="0" w:color="auto"/>
            </w:tcBorders>
            <w:shd w:val="clear" w:color="auto" w:fill="auto"/>
            <w:vAlign w:val="center"/>
          </w:tcPr>
          <w:p w14:paraId="4C2EB010" w14:textId="544D8200"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362527DC" w14:textId="77777777" w:rsidR="00EA6A53" w:rsidRPr="00C30D6B" w:rsidRDefault="00EA6A53" w:rsidP="00EA6A5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A76F8CA" w14:textId="3C810BBF"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51333D5D" w14:textId="3DAC7EBF"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35C60CC6" w14:textId="1D872F7E"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09E4E8AA" w14:textId="77777777" w:rsidR="00EA6A53" w:rsidRPr="00C30D6B" w:rsidRDefault="00EA6A53" w:rsidP="00EA6A5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2DBE8857" w14:textId="77777777" w:rsidR="00EA6A53" w:rsidRPr="00C30D6B" w:rsidRDefault="00EA6A53" w:rsidP="00EA6A53">
            <w:pPr>
              <w:pStyle w:val="TAC"/>
              <w:cnfStyle w:val="000000000000" w:firstRow="0" w:lastRow="0" w:firstColumn="0" w:lastColumn="0" w:oddVBand="0" w:evenVBand="0" w:oddHBand="0" w:evenHBand="0" w:firstRowFirstColumn="0" w:firstRowLastColumn="0" w:lastRowFirstColumn="0" w:lastRowLastColumn="0"/>
            </w:pPr>
          </w:p>
        </w:tc>
      </w:tr>
      <w:tr w:rsidR="00EA6A53" w:rsidRPr="00C30D6B" w14:paraId="42930F07" w14:textId="77777777" w:rsidTr="00462F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8D35F1A" w14:textId="77777777" w:rsidR="00EA6A53" w:rsidRPr="00C30D6B" w:rsidRDefault="00EA6A53" w:rsidP="00EA6A53">
            <w:pPr>
              <w:pStyle w:val="TAL"/>
              <w:rPr>
                <w:b w:val="0"/>
                <w:bCs w:val="0"/>
              </w:rPr>
            </w:pPr>
          </w:p>
        </w:tc>
        <w:tc>
          <w:tcPr>
            <w:tcW w:w="850" w:type="dxa"/>
            <w:tcBorders>
              <w:bottom w:val="single" w:sz="4" w:space="0" w:color="auto"/>
            </w:tcBorders>
            <w:shd w:val="clear" w:color="auto" w:fill="auto"/>
            <w:vAlign w:val="center"/>
          </w:tcPr>
          <w:p w14:paraId="3FF4497B" w14:textId="44A83C59" w:rsidR="00EA6A53" w:rsidRPr="002529DE" w:rsidRDefault="00EA6A53" w:rsidP="00EA6A53">
            <w:pPr>
              <w:pStyle w:val="TAL"/>
              <w:cnfStyle w:val="000000100000" w:firstRow="0" w:lastRow="0" w:firstColumn="0" w:lastColumn="0" w:oddVBand="0" w:evenVBand="0" w:oddHBand="1" w:evenHBand="0" w:firstRowFirstColumn="0" w:firstRowLastColumn="0" w:lastRowFirstColumn="0" w:lastRowLastColumn="0"/>
            </w:pPr>
            <w:r>
              <w:t>1.34</w:t>
            </w:r>
          </w:p>
        </w:tc>
        <w:tc>
          <w:tcPr>
            <w:tcW w:w="2494" w:type="dxa"/>
            <w:tcBorders>
              <w:bottom w:val="single" w:sz="4" w:space="0" w:color="auto"/>
            </w:tcBorders>
            <w:shd w:val="clear" w:color="auto" w:fill="auto"/>
          </w:tcPr>
          <w:p w14:paraId="19B3BB3E" w14:textId="37362660" w:rsidR="00EA6A53" w:rsidRPr="0041528A" w:rsidRDefault="00EA6A53" w:rsidP="00EA6A53">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 S-NSSAI mapping</w:t>
            </w:r>
          </w:p>
        </w:tc>
        <w:tc>
          <w:tcPr>
            <w:tcW w:w="673" w:type="dxa"/>
            <w:tcBorders>
              <w:bottom w:val="single" w:sz="4" w:space="0" w:color="auto"/>
            </w:tcBorders>
            <w:shd w:val="clear" w:color="auto" w:fill="auto"/>
            <w:vAlign w:val="center"/>
          </w:tcPr>
          <w:p w14:paraId="1F22FEE9" w14:textId="336AFD27"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1C99EBC4" w14:textId="77777777" w:rsidR="00EA6A53" w:rsidRPr="00C30D6B" w:rsidRDefault="00EA6A53" w:rsidP="00EA6A5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57F67DBE" w14:textId="2A7E9790"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2642BD10" w14:textId="55893359"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695BDCE3" w14:textId="0B83B47A"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0435D4A6" w14:textId="77777777" w:rsidR="00EA6A53" w:rsidRPr="00C30D6B" w:rsidRDefault="00EA6A53" w:rsidP="00EA6A5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02B922A" w14:textId="77777777" w:rsidR="00EA6A53" w:rsidRPr="00C30D6B" w:rsidRDefault="00EA6A53" w:rsidP="00EA6A53">
            <w:pPr>
              <w:pStyle w:val="TAC"/>
              <w:cnfStyle w:val="000000100000" w:firstRow="0" w:lastRow="0" w:firstColumn="0" w:lastColumn="0" w:oddVBand="0" w:evenVBand="0" w:oddHBand="1" w:evenHBand="0" w:firstRowFirstColumn="0" w:firstRowLastColumn="0" w:lastRowFirstColumn="0" w:lastRowLastColumn="0"/>
            </w:pPr>
          </w:p>
        </w:tc>
      </w:tr>
      <w:tr w:rsidR="00462F97" w:rsidRPr="00C30D6B" w14:paraId="19C8A66D" w14:textId="77777777" w:rsidTr="00462F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61E54F" w14:textId="77777777" w:rsidR="00462F97" w:rsidRPr="00C30D6B" w:rsidRDefault="00462F97" w:rsidP="00462F97">
            <w:pPr>
              <w:pStyle w:val="TAL"/>
              <w:rPr>
                <w:b w:val="0"/>
                <w:bCs w:val="0"/>
              </w:rPr>
            </w:pPr>
          </w:p>
        </w:tc>
        <w:tc>
          <w:tcPr>
            <w:tcW w:w="850" w:type="dxa"/>
            <w:tcBorders>
              <w:bottom w:val="single" w:sz="4" w:space="0" w:color="auto"/>
            </w:tcBorders>
            <w:shd w:val="clear" w:color="auto" w:fill="auto"/>
            <w:vAlign w:val="center"/>
          </w:tcPr>
          <w:p w14:paraId="4AA6F997" w14:textId="3ECB2AA6" w:rsidR="00462F97" w:rsidRDefault="00462F97" w:rsidP="00462F97">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.35</w:t>
            </w:r>
          </w:p>
        </w:tc>
        <w:tc>
          <w:tcPr>
            <w:tcW w:w="2494" w:type="dxa"/>
            <w:tcBorders>
              <w:bottom w:val="single" w:sz="4" w:space="0" w:color="auto"/>
            </w:tcBorders>
            <w:shd w:val="clear" w:color="auto" w:fill="auto"/>
          </w:tcPr>
          <w:p w14:paraId="02C1F34C" w14:textId="5441A505" w:rsidR="00462F97" w:rsidRPr="0041528A" w:rsidRDefault="00462F97" w:rsidP="00462F97">
            <w:pPr>
              <w:pStyle w:val="TAL"/>
              <w:cnfStyle w:val="000000000000" w:firstRow="0" w:lastRow="0" w:firstColumn="0" w:lastColumn="0" w:oddVBand="0" w:evenVBand="0" w:oddHBand="0" w:evenHBand="0" w:firstRowFirstColumn="0" w:firstRowLastColumn="0" w:lastRowFirstColumn="0" w:lastRowLastColumn="0"/>
            </w:pPr>
            <w:r w:rsidRPr="00627402">
              <w:t>Location Information</w:t>
            </w:r>
            <w:r w:rsidRPr="002529DE">
              <w:t xml:space="preserve">, </w:t>
            </w:r>
            <w:r w:rsidRPr="00806B82">
              <w:t>Satellite E-UTRAN</w:t>
            </w:r>
          </w:p>
        </w:tc>
        <w:tc>
          <w:tcPr>
            <w:tcW w:w="673" w:type="dxa"/>
            <w:tcBorders>
              <w:bottom w:val="single" w:sz="4" w:space="0" w:color="auto"/>
            </w:tcBorders>
            <w:shd w:val="clear" w:color="auto" w:fill="auto"/>
            <w:vAlign w:val="center"/>
          </w:tcPr>
          <w:p w14:paraId="659F4B20" w14:textId="7564A0AE" w:rsidR="00462F97" w:rsidRPr="002529DE" w:rsidRDefault="00462F97" w:rsidP="00462F97">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2B120463" w14:textId="77777777"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D3F1ACF" w14:textId="3291D063"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tcPr>
          <w:p w14:paraId="28F47707" w14:textId="1C590EA3" w:rsidR="00462F97" w:rsidRPr="000B1D08" w:rsidRDefault="00462F97" w:rsidP="00462F97">
            <w:pPr>
              <w:pStyle w:val="TAC"/>
              <w:cnfStyle w:val="000000000000" w:firstRow="0" w:lastRow="0" w:firstColumn="0" w:lastColumn="0" w:oddVBand="0" w:evenVBand="0" w:oddHBand="0" w:evenHBand="0" w:firstRowFirstColumn="0" w:firstRowLastColumn="0" w:lastRowFirstColumn="0" w:lastRowLastColumn="0"/>
            </w:pPr>
            <w:r w:rsidRPr="000B1D08">
              <w:t>E.1/</w:t>
            </w:r>
            <w:r>
              <w:t>31</w:t>
            </w:r>
          </w:p>
        </w:tc>
        <w:tc>
          <w:tcPr>
            <w:tcW w:w="1077" w:type="dxa"/>
            <w:tcBorders>
              <w:bottom w:val="single" w:sz="4" w:space="0" w:color="auto"/>
            </w:tcBorders>
            <w:shd w:val="clear" w:color="auto" w:fill="auto"/>
          </w:tcPr>
          <w:p w14:paraId="45871CE3" w14:textId="1F934C7F"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shd w:val="clear" w:color="auto" w:fill="auto"/>
            <w:vAlign w:val="center"/>
          </w:tcPr>
          <w:p w14:paraId="6B6C0608" w14:textId="77777777"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2A304B62" w14:textId="77777777"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p>
        </w:tc>
      </w:tr>
      <w:tr w:rsidR="00462F97" w:rsidRPr="00C30D6B" w14:paraId="56E24046" w14:textId="77777777" w:rsidTr="00462F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A56370" w14:textId="77777777" w:rsidR="00462F97" w:rsidRPr="00C30D6B" w:rsidRDefault="00462F97" w:rsidP="00462F97">
            <w:pPr>
              <w:pStyle w:val="TAL"/>
              <w:rPr>
                <w:b w:val="0"/>
                <w:bCs w:val="0"/>
              </w:rPr>
            </w:pPr>
          </w:p>
        </w:tc>
        <w:tc>
          <w:tcPr>
            <w:tcW w:w="850" w:type="dxa"/>
            <w:tcBorders>
              <w:bottom w:val="single" w:sz="4" w:space="0" w:color="auto"/>
            </w:tcBorders>
            <w:shd w:val="clear" w:color="auto" w:fill="auto"/>
            <w:vAlign w:val="center"/>
          </w:tcPr>
          <w:p w14:paraId="00E4903D" w14:textId="6EB03C02" w:rsidR="00462F97" w:rsidRDefault="00462F97" w:rsidP="00462F97">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.36</w:t>
            </w:r>
          </w:p>
        </w:tc>
        <w:tc>
          <w:tcPr>
            <w:tcW w:w="2494" w:type="dxa"/>
            <w:tcBorders>
              <w:bottom w:val="single" w:sz="4" w:space="0" w:color="auto"/>
            </w:tcBorders>
            <w:shd w:val="clear" w:color="auto" w:fill="auto"/>
          </w:tcPr>
          <w:p w14:paraId="5B7E31C0" w14:textId="6CE48907" w:rsidR="00462F97" w:rsidRPr="0041528A" w:rsidRDefault="00462F97" w:rsidP="00462F97">
            <w:pPr>
              <w:pStyle w:val="TAL"/>
              <w:cnfStyle w:val="000000100000" w:firstRow="0" w:lastRow="0" w:firstColumn="0" w:lastColumn="0" w:oddVBand="0" w:evenVBand="0" w:oddHBand="1" w:evenHBand="0" w:firstRowFirstColumn="0" w:firstRowLastColumn="0" w:lastRowFirstColumn="0" w:lastRowLastColumn="0"/>
            </w:pPr>
            <w:r>
              <w:t>Network Measurement Results</w:t>
            </w:r>
            <w:r w:rsidRPr="002529DE">
              <w:t xml:space="preserve">, </w:t>
            </w:r>
            <w:r w:rsidRPr="00806B82">
              <w:t>Satellite E-UTRAN</w:t>
            </w:r>
          </w:p>
        </w:tc>
        <w:tc>
          <w:tcPr>
            <w:tcW w:w="673" w:type="dxa"/>
            <w:tcBorders>
              <w:bottom w:val="single" w:sz="4" w:space="0" w:color="auto"/>
            </w:tcBorders>
            <w:shd w:val="clear" w:color="auto" w:fill="auto"/>
            <w:vAlign w:val="center"/>
          </w:tcPr>
          <w:p w14:paraId="1347786F" w14:textId="1669C011" w:rsidR="00462F97" w:rsidRPr="002529DE" w:rsidRDefault="00462F97" w:rsidP="00462F97">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37E3E58F" w14:textId="77777777" w:rsidR="00462F97" w:rsidRPr="00C30D6B" w:rsidRDefault="00462F97" w:rsidP="00462F97">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CEA715F" w14:textId="6EEDA107" w:rsidR="00462F97" w:rsidRPr="00C30D6B" w:rsidRDefault="00462F97" w:rsidP="00462F97">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tcPr>
          <w:p w14:paraId="090C1BDD" w14:textId="1E5E8084" w:rsidR="00462F97" w:rsidRPr="000B1D08" w:rsidRDefault="00462F97" w:rsidP="00462F97">
            <w:pPr>
              <w:pStyle w:val="TAC"/>
              <w:cnfStyle w:val="000000100000" w:firstRow="0" w:lastRow="0" w:firstColumn="0" w:lastColumn="0" w:oddVBand="0" w:evenVBand="0" w:oddHBand="1" w:evenHBand="0" w:firstRowFirstColumn="0" w:firstRowLastColumn="0" w:lastRowFirstColumn="0" w:lastRowLastColumn="0"/>
            </w:pPr>
            <w:r w:rsidRPr="000B1D08">
              <w:t>E.1/</w:t>
            </w:r>
            <w:r>
              <w:t>183</w:t>
            </w:r>
          </w:p>
        </w:tc>
        <w:tc>
          <w:tcPr>
            <w:tcW w:w="1077" w:type="dxa"/>
            <w:tcBorders>
              <w:bottom w:val="single" w:sz="4" w:space="0" w:color="auto"/>
            </w:tcBorders>
            <w:shd w:val="clear" w:color="auto" w:fill="auto"/>
          </w:tcPr>
          <w:p w14:paraId="3095924D" w14:textId="2A750685" w:rsidR="00462F97" w:rsidRPr="00C30D6B" w:rsidRDefault="00462F97" w:rsidP="00462F97">
            <w:pPr>
              <w:pStyle w:val="TAC"/>
              <w:cnfStyle w:val="000000100000" w:firstRow="0" w:lastRow="0" w:firstColumn="0" w:lastColumn="0" w:oddVBand="0" w:evenVBand="0" w:oddHBand="1"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shd w:val="clear" w:color="auto" w:fill="auto"/>
            <w:vAlign w:val="center"/>
          </w:tcPr>
          <w:p w14:paraId="751A6378" w14:textId="77777777" w:rsidR="00462F97" w:rsidRPr="00C30D6B" w:rsidRDefault="00462F97" w:rsidP="00462F97">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1066E816" w14:textId="77777777" w:rsidR="00462F97" w:rsidRPr="00C30D6B" w:rsidRDefault="00462F97" w:rsidP="00462F97">
            <w:pPr>
              <w:pStyle w:val="TAC"/>
              <w:cnfStyle w:val="000000100000" w:firstRow="0" w:lastRow="0" w:firstColumn="0" w:lastColumn="0" w:oddVBand="0" w:evenVBand="0" w:oddHBand="1" w:evenHBand="0" w:firstRowFirstColumn="0" w:firstRowLastColumn="0" w:lastRowFirstColumn="0" w:lastRowLastColumn="0"/>
            </w:pPr>
          </w:p>
        </w:tc>
      </w:tr>
      <w:tr w:rsidR="00462F97" w:rsidRPr="00C30D6B" w14:paraId="635F113C" w14:textId="77777777" w:rsidTr="00462F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40C8A4AE" w14:textId="77777777" w:rsidR="00462F97" w:rsidRPr="00C30D6B" w:rsidRDefault="00462F97" w:rsidP="00462F97">
            <w:pPr>
              <w:pStyle w:val="TAL"/>
              <w:rPr>
                <w:b w:val="0"/>
                <w:bCs w:val="0"/>
              </w:rPr>
            </w:pPr>
          </w:p>
        </w:tc>
        <w:tc>
          <w:tcPr>
            <w:tcW w:w="850" w:type="dxa"/>
            <w:tcBorders>
              <w:bottom w:val="single" w:sz="4" w:space="0" w:color="auto"/>
            </w:tcBorders>
            <w:shd w:val="clear" w:color="auto" w:fill="auto"/>
            <w:vAlign w:val="center"/>
          </w:tcPr>
          <w:p w14:paraId="6C628C96" w14:textId="03AC4B0C" w:rsidR="00462F97" w:rsidRDefault="00462F97" w:rsidP="00462F97">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.37</w:t>
            </w:r>
          </w:p>
        </w:tc>
        <w:tc>
          <w:tcPr>
            <w:tcW w:w="2494" w:type="dxa"/>
            <w:tcBorders>
              <w:bottom w:val="single" w:sz="4" w:space="0" w:color="auto"/>
            </w:tcBorders>
            <w:shd w:val="clear" w:color="auto" w:fill="auto"/>
          </w:tcPr>
          <w:p w14:paraId="1BB84D7B" w14:textId="07156410" w:rsidR="00462F97" w:rsidRPr="0041528A" w:rsidRDefault="00462F97" w:rsidP="00462F97">
            <w:pPr>
              <w:pStyle w:val="TAL"/>
              <w:cnfStyle w:val="000000000000" w:firstRow="0" w:lastRow="0" w:firstColumn="0" w:lastColumn="0" w:oddVBand="0" w:evenVBand="0" w:oddHBand="0" w:evenHBand="0" w:firstRowFirstColumn="0" w:firstRowLastColumn="0" w:lastRowFirstColumn="0" w:lastRowLastColumn="0"/>
            </w:pPr>
            <w:r w:rsidRPr="002529DE">
              <w:t>Timing advance</w:t>
            </w:r>
            <w:r>
              <w:t xml:space="preserve">, </w:t>
            </w:r>
            <w:r w:rsidRPr="00806B82">
              <w:t>Satellite E-UTRAN</w:t>
            </w:r>
          </w:p>
        </w:tc>
        <w:tc>
          <w:tcPr>
            <w:tcW w:w="673" w:type="dxa"/>
            <w:tcBorders>
              <w:bottom w:val="single" w:sz="4" w:space="0" w:color="auto"/>
            </w:tcBorders>
            <w:shd w:val="clear" w:color="auto" w:fill="auto"/>
            <w:vAlign w:val="center"/>
          </w:tcPr>
          <w:p w14:paraId="08812C3F" w14:textId="5AAC72C2" w:rsidR="00462F97" w:rsidRPr="002529DE" w:rsidRDefault="00462F97" w:rsidP="00462F97">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5E8B2814" w14:textId="77777777"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B8D7424" w14:textId="55C4E883"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tcPr>
          <w:p w14:paraId="1CAD39A2" w14:textId="42302FFE" w:rsidR="00462F97" w:rsidRPr="000B1D08" w:rsidRDefault="00462F97" w:rsidP="00462F97">
            <w:pPr>
              <w:pStyle w:val="TAC"/>
              <w:cnfStyle w:val="000000000000" w:firstRow="0" w:lastRow="0" w:firstColumn="0" w:lastColumn="0" w:oddVBand="0" w:evenVBand="0" w:oddHBand="0" w:evenHBand="0" w:firstRowFirstColumn="0" w:firstRowLastColumn="0" w:lastRowFirstColumn="0" w:lastRowLastColumn="0"/>
            </w:pPr>
            <w:r w:rsidRPr="000B1D08">
              <w:t>E.1/</w:t>
            </w:r>
            <w:r>
              <w:t>69</w:t>
            </w:r>
          </w:p>
        </w:tc>
        <w:tc>
          <w:tcPr>
            <w:tcW w:w="1077" w:type="dxa"/>
            <w:tcBorders>
              <w:bottom w:val="single" w:sz="4" w:space="0" w:color="auto"/>
            </w:tcBorders>
            <w:shd w:val="clear" w:color="auto" w:fill="auto"/>
          </w:tcPr>
          <w:p w14:paraId="3C88CA4D" w14:textId="4DAE0CD9"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shd w:val="clear" w:color="auto" w:fill="auto"/>
            <w:vAlign w:val="center"/>
          </w:tcPr>
          <w:p w14:paraId="66C5CCA1" w14:textId="77777777"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4D482277" w14:textId="77777777" w:rsidR="00462F97" w:rsidRPr="00C30D6B" w:rsidRDefault="00462F97" w:rsidP="00462F97">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834D8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D7DA261"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7CB18A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57DF8C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CBE3EB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978CA7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FB5AB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D32BF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24B742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3B3136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FCCC4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2111F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E5E5B0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vAlign w:val="center"/>
          </w:tcPr>
          <w:p w14:paraId="44D8030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vAlign w:val="center"/>
          </w:tcPr>
          <w:p w14:paraId="2DF9D0D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Set up call connected event</w:t>
            </w:r>
          </w:p>
        </w:tc>
        <w:tc>
          <w:tcPr>
            <w:tcW w:w="673" w:type="dxa"/>
            <w:tcBorders>
              <w:top w:val="single" w:sz="4" w:space="0" w:color="auto"/>
            </w:tcBorders>
            <w:shd w:val="clear" w:color="auto" w:fill="auto"/>
            <w:vAlign w:val="center"/>
          </w:tcPr>
          <w:p w14:paraId="63CD3D5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53B6204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vAlign w:val="center"/>
          </w:tcPr>
          <w:p w14:paraId="0D00DAB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vAlign w:val="center"/>
          </w:tcPr>
          <w:p w14:paraId="74D3B50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8D40AB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top w:val="single" w:sz="4" w:space="0" w:color="auto"/>
            </w:tcBorders>
            <w:shd w:val="clear" w:color="auto" w:fill="auto"/>
            <w:vAlign w:val="center"/>
          </w:tcPr>
          <w:p w14:paraId="79AB9AB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5A698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vAlign w:val="center"/>
          </w:tcPr>
          <w:p w14:paraId="728ED87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6D138CE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3F5332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F6653D"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vAlign w:val="center"/>
          </w:tcPr>
          <w:p w14:paraId="5896862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1A5CB2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706F857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015FE81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757ADA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9AE67D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12D3806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56F281B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067BC4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6ADAA8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1F730D1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BCA6A0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5C9779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F4BF6"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vAlign w:val="center"/>
          </w:tcPr>
          <w:p w14:paraId="2CA21680"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vMerge w:val="restart"/>
            <w:shd w:val="clear" w:color="auto" w:fill="auto"/>
            <w:vAlign w:val="center"/>
          </w:tcPr>
          <w:p w14:paraId="6146095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Replace by new event list</w:t>
            </w:r>
          </w:p>
        </w:tc>
        <w:tc>
          <w:tcPr>
            <w:tcW w:w="673" w:type="dxa"/>
            <w:shd w:val="clear" w:color="auto" w:fill="auto"/>
            <w:vAlign w:val="center"/>
          </w:tcPr>
          <w:p w14:paraId="56E1041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11674DD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4320DB6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5E8E237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DF42BC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6B415CE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4596907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C31110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4168082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0E61C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DB38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FEB2F4"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vAlign w:val="center"/>
          </w:tcPr>
          <w:p w14:paraId="62240A4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BAB95F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0A42F5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55B81E6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37419E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813B39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56DDE34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1963F2F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2A6C594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19A9BC1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FA1297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04C006F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5D89BB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9FFE7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22422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77504BA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vMerge w:val="restart"/>
            <w:shd w:val="clear" w:color="auto" w:fill="auto"/>
            <w:vAlign w:val="center"/>
          </w:tcPr>
          <w:p w14:paraId="5E7300B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w:t>
            </w:r>
          </w:p>
        </w:tc>
        <w:tc>
          <w:tcPr>
            <w:tcW w:w="673" w:type="dxa"/>
            <w:shd w:val="clear" w:color="auto" w:fill="auto"/>
            <w:vAlign w:val="center"/>
          </w:tcPr>
          <w:p w14:paraId="7CEF3C2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0E29B0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10630C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42DACF5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5F522AB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6E3E983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2630E2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D22348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446C4F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F1A63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608E7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6847105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94B165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0A5436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7F169B0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14758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91A2BD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0C10CA0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B23FA4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2E44B64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D10B44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24DFF6E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F0F0AB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3A2A8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6CA87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4D88F2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vAlign w:val="center"/>
          </w:tcPr>
          <w:p w14:paraId="19DAFE4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 on ME Power Cycle</w:t>
            </w:r>
          </w:p>
        </w:tc>
        <w:tc>
          <w:tcPr>
            <w:tcW w:w="673" w:type="dxa"/>
            <w:shd w:val="clear" w:color="auto" w:fill="auto"/>
            <w:vAlign w:val="center"/>
          </w:tcPr>
          <w:p w14:paraId="0158CCE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6B9396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4ADBA71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67A6FD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C58A61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FE7B05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64F5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A29935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80785B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44A95D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235BE4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52D2151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07F148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vAlign w:val="center"/>
          </w:tcPr>
          <w:p w14:paraId="06425ED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bottom w:val="single" w:sz="4" w:space="0" w:color="auto"/>
            </w:tcBorders>
            <w:shd w:val="clear" w:color="auto" w:fill="auto"/>
            <w:vAlign w:val="center"/>
          </w:tcPr>
          <w:p w14:paraId="3B3D775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017E32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F73136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tcBorders>
              <w:bottom w:val="single" w:sz="4" w:space="0" w:color="auto"/>
            </w:tcBorders>
            <w:shd w:val="clear" w:color="auto" w:fill="auto"/>
            <w:vAlign w:val="center"/>
          </w:tcPr>
          <w:p w14:paraId="2CBB6ED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2D99139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bottom w:val="single" w:sz="4" w:space="0" w:color="auto"/>
            </w:tcBorders>
            <w:shd w:val="clear" w:color="auto" w:fill="auto"/>
            <w:vAlign w:val="center"/>
          </w:tcPr>
          <w:p w14:paraId="649152A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1BF55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tcBorders>
              <w:bottom w:val="single" w:sz="4" w:space="0" w:color="auto"/>
            </w:tcBorders>
            <w:shd w:val="clear" w:color="auto" w:fill="auto"/>
            <w:vAlign w:val="center"/>
          </w:tcPr>
          <w:p w14:paraId="699F879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28223B5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2350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639699"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395539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B4597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D8F80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AF2D0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5F709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C6FEF4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D3C6CF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22DDDB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A0352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44680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2CAFE4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08A691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08EDD20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Select MF and Get Response</w:t>
            </w:r>
          </w:p>
        </w:tc>
        <w:tc>
          <w:tcPr>
            <w:tcW w:w="673" w:type="dxa"/>
            <w:tcBorders>
              <w:top w:val="single" w:sz="4" w:space="0" w:color="auto"/>
            </w:tcBorders>
            <w:shd w:val="clear" w:color="auto" w:fill="auto"/>
            <w:vAlign w:val="center"/>
          </w:tcPr>
          <w:p w14:paraId="269FEF9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60B7A73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0977CC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4E9B42F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top w:val="single" w:sz="4" w:space="0" w:color="auto"/>
            </w:tcBorders>
            <w:shd w:val="clear" w:color="auto" w:fill="auto"/>
            <w:vAlign w:val="center"/>
          </w:tcPr>
          <w:p w14:paraId="3565326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064ABC7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7C2BB83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36A7E08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BB9D38"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2B8B191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124ED749" w14:textId="5CC7D29B"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Select DF GSM, Select EF PLMN, Update Binary, Read Binary on EF PLMN</w:t>
            </w:r>
          </w:p>
        </w:tc>
        <w:tc>
          <w:tcPr>
            <w:tcW w:w="673" w:type="dxa"/>
            <w:shd w:val="clear" w:color="auto" w:fill="auto"/>
            <w:vAlign w:val="center"/>
          </w:tcPr>
          <w:p w14:paraId="75A5C10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2EAAAD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FA7F13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8DD840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451DD69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4BED3A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7CA4AE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3609F0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D4A6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2FBFD1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829A45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powered off</w:t>
            </w:r>
          </w:p>
        </w:tc>
        <w:tc>
          <w:tcPr>
            <w:tcW w:w="673" w:type="dxa"/>
            <w:shd w:val="clear" w:color="auto" w:fill="auto"/>
            <w:vAlign w:val="center"/>
          </w:tcPr>
          <w:p w14:paraId="6091710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6AAA6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BD4F2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35F7AB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10F4828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F40FF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B8AB57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BDE759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C2832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D2D2E7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295BEB1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 card powered off</w:t>
            </w:r>
          </w:p>
        </w:tc>
        <w:tc>
          <w:tcPr>
            <w:tcW w:w="673" w:type="dxa"/>
            <w:shd w:val="clear" w:color="auto" w:fill="auto"/>
            <w:vAlign w:val="center"/>
          </w:tcPr>
          <w:p w14:paraId="465687C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0A2CC0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0793AD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45D373A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5C094E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C14B0B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0CCCCE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950BB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52057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05A75C9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00983B4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Invalid card reader identifier</w:t>
            </w:r>
          </w:p>
        </w:tc>
        <w:tc>
          <w:tcPr>
            <w:tcW w:w="673" w:type="dxa"/>
            <w:shd w:val="clear" w:color="auto" w:fill="auto"/>
            <w:vAlign w:val="center"/>
          </w:tcPr>
          <w:p w14:paraId="6B275A5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FC117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DA38D8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679BFB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17BC045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2FEDD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67A350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16F59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93E061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0B7D6DF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65EF5D2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2AD4F67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46FFD22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5F2EE2D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24C1FBF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bottom w:val="single" w:sz="4" w:space="0" w:color="auto"/>
            </w:tcBorders>
            <w:shd w:val="clear" w:color="auto" w:fill="auto"/>
            <w:vAlign w:val="center"/>
          </w:tcPr>
          <w:p w14:paraId="40EB4D9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1E0BF85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C43DA3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5E7EC1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D8E053"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C229FA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75398CB"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19766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4DFC19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712302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CDCC1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51A6CB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CA49D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8801D1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68254B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D59232C"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FA7094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61BCEC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33D83DA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09C1DA3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6CDDC38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12A1FCF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top w:val="single" w:sz="4" w:space="0" w:color="auto"/>
            </w:tcBorders>
            <w:shd w:val="clear" w:color="auto" w:fill="auto"/>
            <w:vAlign w:val="center"/>
          </w:tcPr>
          <w:p w14:paraId="6B714B5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746445B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45D4245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5ECBF1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F83AFC"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4DFB950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4790682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9F8CA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87F856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F2C7AE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2873F79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shd w:val="clear" w:color="auto" w:fill="auto"/>
            <w:vAlign w:val="center"/>
          </w:tcPr>
          <w:p w14:paraId="03EF1A0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6C5554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65787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15810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10C2859"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A74BAB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4B2BFD4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719FB3B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16BDDB5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0C94F95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4A2D684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bottom w:val="single" w:sz="4" w:space="0" w:color="auto"/>
            </w:tcBorders>
            <w:shd w:val="clear" w:color="auto" w:fill="auto"/>
            <w:vAlign w:val="center"/>
          </w:tcPr>
          <w:p w14:paraId="4B071D9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6B0674C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71BBEBF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A4897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A72CB59"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EFE61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E5B6C4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56C5A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FE95EE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EB79F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2B3110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AA250D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04A4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20B1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705633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4DEE2400"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43E8017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368D40E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63FF650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57D3EDE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785B66E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6587828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top w:val="single" w:sz="4" w:space="0" w:color="auto"/>
            </w:tcBorders>
            <w:shd w:val="clear" w:color="auto" w:fill="auto"/>
            <w:vAlign w:val="center"/>
          </w:tcPr>
          <w:p w14:paraId="1AA79AB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2AE702E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7B66EFA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310DEEC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BC04A1"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C0A718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57B2F8A0"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ATR</w:t>
            </w:r>
          </w:p>
        </w:tc>
        <w:tc>
          <w:tcPr>
            <w:tcW w:w="673" w:type="dxa"/>
            <w:shd w:val="clear" w:color="auto" w:fill="auto"/>
            <w:vAlign w:val="center"/>
          </w:tcPr>
          <w:p w14:paraId="07F8FA2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5A07BF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8C05A2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764F05E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50A214D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50605E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31E00B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2DBBE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8F2083"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3DF43F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373F36A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F21131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2E6327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42A182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6DEC863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25E6408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D47473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283518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FB9E28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330A3C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C0757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00B603F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61C271A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7B8F98A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EDFC9F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7A548C8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bottom w:val="single" w:sz="4" w:space="0" w:color="auto"/>
            </w:tcBorders>
            <w:shd w:val="clear" w:color="auto" w:fill="auto"/>
            <w:vAlign w:val="center"/>
          </w:tcPr>
          <w:p w14:paraId="189F276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2CB75B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1145041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90A462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354E62"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D0CD58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06954C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3E6D00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8C7860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96E32A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99342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77200E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B995DC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AEAC0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556E4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A316C08"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50A350B"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3A19B1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card powered</w:t>
            </w:r>
          </w:p>
        </w:tc>
        <w:tc>
          <w:tcPr>
            <w:tcW w:w="673" w:type="dxa"/>
            <w:tcBorders>
              <w:top w:val="single" w:sz="4" w:space="0" w:color="auto"/>
            </w:tcBorders>
            <w:shd w:val="clear" w:color="auto" w:fill="auto"/>
            <w:vAlign w:val="center"/>
          </w:tcPr>
          <w:p w14:paraId="29C6E49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4E3C7A0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121499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7510D56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top w:val="single" w:sz="4" w:space="0" w:color="auto"/>
            </w:tcBorders>
            <w:shd w:val="clear" w:color="auto" w:fill="auto"/>
            <w:vAlign w:val="center"/>
          </w:tcPr>
          <w:p w14:paraId="21D8EA4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19A07AD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3C9543C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5B90F0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783CCA"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6CC0D85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3D385BF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powered</w:t>
            </w:r>
          </w:p>
        </w:tc>
        <w:tc>
          <w:tcPr>
            <w:tcW w:w="673" w:type="dxa"/>
            <w:shd w:val="clear" w:color="auto" w:fill="auto"/>
            <w:vAlign w:val="center"/>
          </w:tcPr>
          <w:p w14:paraId="362D155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A98285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A511A0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46058D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0F3CB88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77EC72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5AB66B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085A4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77512B"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671CAB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67BB8F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present</w:t>
            </w:r>
          </w:p>
        </w:tc>
        <w:tc>
          <w:tcPr>
            <w:tcW w:w="673" w:type="dxa"/>
            <w:shd w:val="clear" w:color="auto" w:fill="auto"/>
            <w:vAlign w:val="center"/>
          </w:tcPr>
          <w:p w14:paraId="73746CD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480776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F70A71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7FC6276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6FE3117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5218A6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C73D4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431458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1F664B3"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481F14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1812313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0CF717E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7E5D85C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64E1593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34276E1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bottom w:val="single" w:sz="4" w:space="0" w:color="auto"/>
            </w:tcBorders>
            <w:shd w:val="clear" w:color="auto" w:fill="auto"/>
            <w:vAlign w:val="center"/>
          </w:tcPr>
          <w:p w14:paraId="67B63DA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5568AB8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2B883A4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2E191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465186"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1B23B9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DA5461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87E63E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CA76D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3D261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EB051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82E264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D8062F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61756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2E429F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29639AE"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82F8B9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530A5C3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Start timer 1 several times, get the current value of the timer and deactivate the timer successfully</w:t>
            </w:r>
          </w:p>
        </w:tc>
        <w:tc>
          <w:tcPr>
            <w:tcW w:w="673" w:type="dxa"/>
            <w:tcBorders>
              <w:top w:val="single" w:sz="4" w:space="0" w:color="auto"/>
            </w:tcBorders>
            <w:shd w:val="clear" w:color="auto" w:fill="auto"/>
            <w:vAlign w:val="center"/>
          </w:tcPr>
          <w:p w14:paraId="4F7FC34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73726D5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7D90BC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M</w:t>
            </w:r>
          </w:p>
        </w:tc>
        <w:tc>
          <w:tcPr>
            <w:tcW w:w="1020" w:type="dxa"/>
            <w:tcBorders>
              <w:top w:val="single" w:sz="4" w:space="0" w:color="auto"/>
            </w:tcBorders>
            <w:shd w:val="clear" w:color="auto" w:fill="auto"/>
            <w:vAlign w:val="center"/>
          </w:tcPr>
          <w:p w14:paraId="2CA4B5A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45DA30B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top w:val="single" w:sz="4" w:space="0" w:color="auto"/>
            </w:tcBorders>
            <w:shd w:val="clear" w:color="auto" w:fill="auto"/>
            <w:vAlign w:val="center"/>
          </w:tcPr>
          <w:p w14:paraId="5E8AF2C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138FCB0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0E6BA6A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6588F2A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2B6491"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9BDD51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22A5631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2 several times, get the current value of the timer and deactivate the timer successfully</w:t>
            </w:r>
          </w:p>
        </w:tc>
        <w:tc>
          <w:tcPr>
            <w:tcW w:w="673" w:type="dxa"/>
            <w:shd w:val="clear" w:color="auto" w:fill="auto"/>
            <w:vAlign w:val="center"/>
          </w:tcPr>
          <w:p w14:paraId="3DD86ED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3320C1A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AB259E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772F767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2DF952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0669094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696A19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C311A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0876EC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D2F432"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24EF0D1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01D5E68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8 several times, get the current value of the timer and deactivate the timer successfully</w:t>
            </w:r>
          </w:p>
        </w:tc>
        <w:tc>
          <w:tcPr>
            <w:tcW w:w="673" w:type="dxa"/>
            <w:shd w:val="clear" w:color="auto" w:fill="auto"/>
            <w:vAlign w:val="center"/>
          </w:tcPr>
          <w:p w14:paraId="05FA75B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4835DD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6EB459A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17DFB10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B97729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7C151B1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50BE5AB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A9F77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81995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B21E1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3A382E1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184E1AB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get the current value of a timer which is not started: action in contradiction with the current timer state</w:t>
            </w:r>
          </w:p>
        </w:tc>
        <w:tc>
          <w:tcPr>
            <w:tcW w:w="673" w:type="dxa"/>
            <w:shd w:val="clear" w:color="auto" w:fill="auto"/>
            <w:vAlign w:val="center"/>
          </w:tcPr>
          <w:p w14:paraId="076425A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804D6C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CB04DB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72A2FD0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1D2370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2895219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C3589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CE5D49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12D1B9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881D0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78CE2F6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18FD02B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deactivate a timer which is not started: action in contradiction with the current timer state</w:t>
            </w:r>
          </w:p>
        </w:tc>
        <w:tc>
          <w:tcPr>
            <w:tcW w:w="673" w:type="dxa"/>
            <w:shd w:val="clear" w:color="auto" w:fill="auto"/>
            <w:vAlign w:val="center"/>
          </w:tcPr>
          <w:p w14:paraId="3D5E1C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E6C6B5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05F369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5FBDD8A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112C84E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73F3C07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92CD0E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56349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29081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A883E4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7CB16F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1.6</w:t>
            </w:r>
          </w:p>
        </w:tc>
        <w:tc>
          <w:tcPr>
            <w:tcW w:w="2494" w:type="dxa"/>
            <w:tcBorders>
              <w:bottom w:val="single" w:sz="4" w:space="0" w:color="auto"/>
            </w:tcBorders>
            <w:shd w:val="clear" w:color="auto" w:fill="auto"/>
            <w:vAlign w:val="center"/>
          </w:tcPr>
          <w:p w14:paraId="253DF46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8 timers successfully</w:t>
            </w:r>
          </w:p>
        </w:tc>
        <w:tc>
          <w:tcPr>
            <w:tcW w:w="673" w:type="dxa"/>
            <w:tcBorders>
              <w:bottom w:val="single" w:sz="4" w:space="0" w:color="auto"/>
            </w:tcBorders>
            <w:shd w:val="clear" w:color="auto" w:fill="auto"/>
            <w:vAlign w:val="center"/>
          </w:tcPr>
          <w:p w14:paraId="54D5DC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2B8C0AB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3683CD6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tcBorders>
              <w:bottom w:val="single" w:sz="4" w:space="0" w:color="auto"/>
            </w:tcBorders>
            <w:shd w:val="clear" w:color="auto" w:fill="auto"/>
            <w:vAlign w:val="center"/>
          </w:tcPr>
          <w:p w14:paraId="796C71E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505A008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bottom w:val="single" w:sz="4" w:space="0" w:color="auto"/>
            </w:tcBorders>
            <w:shd w:val="clear" w:color="auto" w:fill="auto"/>
            <w:vAlign w:val="center"/>
          </w:tcPr>
          <w:p w14:paraId="27D25C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4C35B1E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2F7414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C20AE1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CB9B97B"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0D546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6B365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A10F31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4B5FE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AAD58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1CE166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A3F158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129FC9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2CCF6B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C36282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CC4186C" w14:textId="77777777" w:rsidR="000236E6" w:rsidRPr="00C30D6B" w:rsidRDefault="000236E6" w:rsidP="001A75DA">
            <w:pPr>
              <w:pStyle w:val="TAL"/>
            </w:pPr>
          </w:p>
        </w:tc>
        <w:tc>
          <w:tcPr>
            <w:tcW w:w="850" w:type="dxa"/>
            <w:tcBorders>
              <w:top w:val="single" w:sz="4" w:space="0" w:color="auto"/>
            </w:tcBorders>
            <w:shd w:val="clear" w:color="auto" w:fill="auto"/>
          </w:tcPr>
          <w:p w14:paraId="39E9E68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2.1</w:t>
            </w:r>
          </w:p>
        </w:tc>
        <w:tc>
          <w:tcPr>
            <w:tcW w:w="2494" w:type="dxa"/>
            <w:tcBorders>
              <w:top w:val="single" w:sz="4" w:space="0" w:color="auto"/>
            </w:tcBorders>
            <w:shd w:val="clear" w:color="auto" w:fill="auto"/>
          </w:tcPr>
          <w:p w14:paraId="5D3E06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Pending proactive UICC command</w:t>
            </w:r>
          </w:p>
        </w:tc>
        <w:tc>
          <w:tcPr>
            <w:tcW w:w="673" w:type="dxa"/>
            <w:tcBorders>
              <w:top w:val="single" w:sz="4" w:space="0" w:color="auto"/>
            </w:tcBorders>
            <w:shd w:val="clear" w:color="auto" w:fill="auto"/>
          </w:tcPr>
          <w:p w14:paraId="2F9EDC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C90E8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5E2A88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M</w:t>
            </w:r>
          </w:p>
        </w:tc>
        <w:tc>
          <w:tcPr>
            <w:tcW w:w="1020" w:type="dxa"/>
            <w:tcBorders>
              <w:top w:val="single" w:sz="4" w:space="0" w:color="auto"/>
            </w:tcBorders>
            <w:shd w:val="clear" w:color="auto" w:fill="auto"/>
          </w:tcPr>
          <w:p w14:paraId="20D32C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 AND</w:t>
            </w:r>
          </w:p>
          <w:p w14:paraId="6052E3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E.1/57</w:t>
            </w:r>
          </w:p>
        </w:tc>
        <w:tc>
          <w:tcPr>
            <w:tcW w:w="1077" w:type="dxa"/>
            <w:tcBorders>
              <w:top w:val="single" w:sz="4" w:space="0" w:color="auto"/>
            </w:tcBorders>
            <w:shd w:val="clear" w:color="auto" w:fill="auto"/>
          </w:tcPr>
          <w:p w14:paraId="66E45E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6210B9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369E26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363C3EDE"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4B01FBC" w14:textId="77777777" w:rsidR="000236E6" w:rsidRPr="00C30D6B" w:rsidRDefault="000236E6" w:rsidP="001A75DA">
            <w:pPr>
              <w:pStyle w:val="TAL"/>
            </w:pPr>
          </w:p>
        </w:tc>
        <w:tc>
          <w:tcPr>
            <w:tcW w:w="850" w:type="dxa"/>
            <w:tcBorders>
              <w:bottom w:val="single" w:sz="4" w:space="0" w:color="auto"/>
            </w:tcBorders>
            <w:shd w:val="clear" w:color="auto" w:fill="auto"/>
          </w:tcPr>
          <w:p w14:paraId="23BE63F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tcBorders>
              <w:bottom w:val="single" w:sz="4" w:space="0" w:color="auto"/>
            </w:tcBorders>
            <w:shd w:val="clear" w:color="auto" w:fill="auto"/>
          </w:tcPr>
          <w:p w14:paraId="5A0DA7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application toolkit busy</w:t>
            </w:r>
          </w:p>
        </w:tc>
        <w:tc>
          <w:tcPr>
            <w:tcW w:w="673" w:type="dxa"/>
            <w:tcBorders>
              <w:bottom w:val="single" w:sz="4" w:space="0" w:color="auto"/>
            </w:tcBorders>
            <w:shd w:val="clear" w:color="auto" w:fill="auto"/>
          </w:tcPr>
          <w:p w14:paraId="58D2C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28DF93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43497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bottom w:val="single" w:sz="4" w:space="0" w:color="auto"/>
            </w:tcBorders>
            <w:shd w:val="clear" w:color="auto" w:fill="auto"/>
          </w:tcPr>
          <w:p w14:paraId="10A7C6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 AND</w:t>
            </w:r>
          </w:p>
          <w:p w14:paraId="0F6E9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E.1/57 AND</w:t>
            </w:r>
          </w:p>
          <w:p w14:paraId="209E8C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7D9053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24F2AA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C8DC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E42E6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044AE14" w14:textId="77777777" w:rsidR="000236E6" w:rsidRPr="001901BB" w:rsidRDefault="000236E6" w:rsidP="001A75DA">
            <w:pPr>
              <w:pStyle w:val="TAL"/>
            </w:pPr>
            <w:r w:rsidRPr="001901BB">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5D71088" w14:textId="77777777" w:rsidR="000236E6" w:rsidRPr="001901B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1901B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A1EE06" w14:textId="77777777" w:rsidR="000236E6" w:rsidRPr="001901B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1901BB">
              <w:rPr>
                <w:b/>
                <w:bC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3533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1892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2CB7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37DBC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9AAB4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4E7AC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92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1CEEA81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78AE747" w14:textId="77777777" w:rsidR="000236E6" w:rsidRPr="00C30D6B" w:rsidRDefault="000236E6" w:rsidP="001A75DA">
            <w:pPr>
              <w:pStyle w:val="TAL"/>
            </w:pPr>
          </w:p>
        </w:tc>
        <w:tc>
          <w:tcPr>
            <w:tcW w:w="850" w:type="dxa"/>
            <w:tcBorders>
              <w:top w:val="single" w:sz="4" w:space="0" w:color="auto"/>
            </w:tcBorders>
            <w:shd w:val="clear" w:color="auto" w:fill="auto"/>
          </w:tcPr>
          <w:p w14:paraId="16D7629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5FED0AF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Display idle mode text</w:t>
            </w:r>
          </w:p>
        </w:tc>
        <w:tc>
          <w:tcPr>
            <w:tcW w:w="673" w:type="dxa"/>
            <w:tcBorders>
              <w:top w:val="single" w:sz="4" w:space="0" w:color="auto"/>
            </w:tcBorders>
            <w:shd w:val="clear" w:color="auto" w:fill="auto"/>
          </w:tcPr>
          <w:p w14:paraId="23CBC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5C8176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6DA5C4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C177</w:t>
            </w:r>
          </w:p>
        </w:tc>
        <w:tc>
          <w:tcPr>
            <w:tcW w:w="1020" w:type="dxa"/>
            <w:tcBorders>
              <w:top w:val="single" w:sz="4" w:space="0" w:color="auto"/>
            </w:tcBorders>
            <w:shd w:val="clear" w:color="auto" w:fill="auto"/>
          </w:tcPr>
          <w:p w14:paraId="0B5F9F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E7913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5F2E9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2FFF6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70A33978" w14:textId="78E76C28"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0E0A9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5C621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C5AB0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B284CC" w14:textId="77777777" w:rsidR="000236E6" w:rsidRPr="00C30D6B" w:rsidRDefault="000236E6" w:rsidP="001A75DA">
            <w:pPr>
              <w:pStyle w:val="TAL"/>
            </w:pPr>
          </w:p>
        </w:tc>
        <w:tc>
          <w:tcPr>
            <w:tcW w:w="850" w:type="dxa"/>
            <w:shd w:val="clear" w:color="auto" w:fill="auto"/>
          </w:tcPr>
          <w:p w14:paraId="7D9D39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13BFA0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Replace idle mode text</w:t>
            </w:r>
          </w:p>
        </w:tc>
        <w:tc>
          <w:tcPr>
            <w:tcW w:w="673" w:type="dxa"/>
            <w:shd w:val="clear" w:color="auto" w:fill="auto"/>
          </w:tcPr>
          <w:p w14:paraId="3987BF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7C65C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FC49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4A785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9C49F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7363A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660D1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B4235AD" w14:textId="612D314A"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611E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6DEE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E6063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20942D" w14:textId="77777777" w:rsidR="000236E6" w:rsidRPr="00C30D6B" w:rsidRDefault="000236E6" w:rsidP="001A75DA">
            <w:pPr>
              <w:pStyle w:val="TAL"/>
            </w:pPr>
          </w:p>
        </w:tc>
        <w:tc>
          <w:tcPr>
            <w:tcW w:w="850" w:type="dxa"/>
            <w:shd w:val="clear" w:color="auto" w:fill="auto"/>
          </w:tcPr>
          <w:p w14:paraId="52E157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29EDF6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Remove idle mode test</w:t>
            </w:r>
          </w:p>
        </w:tc>
        <w:tc>
          <w:tcPr>
            <w:tcW w:w="673" w:type="dxa"/>
            <w:shd w:val="clear" w:color="auto" w:fill="auto"/>
          </w:tcPr>
          <w:p w14:paraId="29248D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A46B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B567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859DF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2AD1D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0796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DCA72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9E96BD" w14:textId="1DC8E05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109B1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EA16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5D36A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CD92D4" w14:textId="77777777" w:rsidR="000236E6" w:rsidRPr="00C30D6B" w:rsidRDefault="000236E6" w:rsidP="001A75DA">
            <w:pPr>
              <w:pStyle w:val="TAL"/>
            </w:pPr>
          </w:p>
        </w:tc>
        <w:tc>
          <w:tcPr>
            <w:tcW w:w="850" w:type="dxa"/>
            <w:vMerge w:val="restart"/>
            <w:shd w:val="clear" w:color="auto" w:fill="auto"/>
          </w:tcPr>
          <w:p w14:paraId="3386A8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4FFD2B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Competing information on ME display</w:t>
            </w:r>
          </w:p>
        </w:tc>
        <w:tc>
          <w:tcPr>
            <w:tcW w:w="673" w:type="dxa"/>
            <w:shd w:val="clear" w:color="auto" w:fill="auto"/>
          </w:tcPr>
          <w:p w14:paraId="3E8428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F095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590E9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3481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6EA254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49F52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F2F77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AFE54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A0DB6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1C97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2E014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700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DE86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82F6A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9F11A1" w14:textId="77777777" w:rsidR="000236E6" w:rsidRPr="00C30D6B" w:rsidRDefault="000236E6" w:rsidP="001A75DA">
            <w:pPr>
              <w:pStyle w:val="TAL"/>
            </w:pPr>
          </w:p>
        </w:tc>
        <w:tc>
          <w:tcPr>
            <w:tcW w:w="850" w:type="dxa"/>
            <w:vMerge/>
            <w:shd w:val="clear" w:color="auto" w:fill="auto"/>
          </w:tcPr>
          <w:p w14:paraId="037430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B68C3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3140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59498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9E7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B00E4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7C53B1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D408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E4C4C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02168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CB402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0DC1A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6EB2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5DA2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344D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8AE5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8358B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3C211A" w14:textId="77777777" w:rsidR="000236E6" w:rsidRPr="00C30D6B" w:rsidRDefault="000236E6" w:rsidP="001A75DA">
            <w:pPr>
              <w:pStyle w:val="TAL"/>
            </w:pPr>
          </w:p>
        </w:tc>
        <w:tc>
          <w:tcPr>
            <w:tcW w:w="850" w:type="dxa"/>
            <w:shd w:val="clear" w:color="auto" w:fill="auto"/>
          </w:tcPr>
          <w:p w14:paraId="08CEDF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0361116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ME powered cycled</w:t>
            </w:r>
          </w:p>
        </w:tc>
        <w:tc>
          <w:tcPr>
            <w:tcW w:w="673" w:type="dxa"/>
            <w:shd w:val="clear" w:color="auto" w:fill="auto"/>
          </w:tcPr>
          <w:p w14:paraId="3DE5A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F9630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C8CC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562B6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77048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347A0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DDBAB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F4DC382" w14:textId="3E53382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55223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29A8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7842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3CA8D1" w14:textId="77777777" w:rsidR="000236E6" w:rsidRPr="00C30D6B" w:rsidRDefault="000236E6" w:rsidP="001A75DA">
            <w:pPr>
              <w:pStyle w:val="TAL"/>
            </w:pPr>
          </w:p>
        </w:tc>
        <w:tc>
          <w:tcPr>
            <w:tcW w:w="850" w:type="dxa"/>
            <w:shd w:val="clear" w:color="auto" w:fill="auto"/>
          </w:tcPr>
          <w:p w14:paraId="372537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29CF71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with USIM initialization</w:t>
            </w:r>
          </w:p>
        </w:tc>
        <w:tc>
          <w:tcPr>
            <w:tcW w:w="673" w:type="dxa"/>
            <w:shd w:val="clear" w:color="auto" w:fill="auto"/>
          </w:tcPr>
          <w:p w14:paraId="163E94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9CC08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717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401E2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768B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84D18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0B2E4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9FFC2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3D63772" w14:textId="199D319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C19C8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20A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40738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A20A9C" w14:textId="77777777" w:rsidR="000236E6" w:rsidRPr="00C30D6B" w:rsidRDefault="000236E6" w:rsidP="001A75DA">
            <w:pPr>
              <w:pStyle w:val="TAL"/>
            </w:pPr>
          </w:p>
        </w:tc>
        <w:tc>
          <w:tcPr>
            <w:tcW w:w="850" w:type="dxa"/>
            <w:shd w:val="clear" w:color="auto" w:fill="auto"/>
          </w:tcPr>
          <w:p w14:paraId="377DEB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74CEA4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Large text string</w:t>
            </w:r>
          </w:p>
        </w:tc>
        <w:tc>
          <w:tcPr>
            <w:tcW w:w="673" w:type="dxa"/>
            <w:shd w:val="clear" w:color="auto" w:fill="auto"/>
          </w:tcPr>
          <w:p w14:paraId="369332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7FE1B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8041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54BB5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48D81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3A1B9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E42EF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DA569D" w14:textId="3E8535E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B398D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E4A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6C5B2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19C5B8" w14:textId="77777777" w:rsidR="000236E6" w:rsidRPr="00C30D6B" w:rsidRDefault="000236E6" w:rsidP="001A75DA">
            <w:pPr>
              <w:pStyle w:val="TAL"/>
            </w:pPr>
          </w:p>
        </w:tc>
        <w:tc>
          <w:tcPr>
            <w:tcW w:w="850" w:type="dxa"/>
            <w:shd w:val="clear" w:color="auto" w:fill="auto"/>
          </w:tcPr>
          <w:p w14:paraId="3BC2E9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2.1, 2.2</w:t>
            </w:r>
          </w:p>
        </w:tc>
        <w:tc>
          <w:tcPr>
            <w:tcW w:w="2494" w:type="dxa"/>
            <w:shd w:val="clear" w:color="auto" w:fill="auto"/>
          </w:tcPr>
          <w:p w14:paraId="3F8E56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529EE7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51E92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D70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04DDCE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C5755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D6E50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C0831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156A4AC" w14:textId="17714E3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3F7F8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178C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CBC686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F2A4B7" w14:textId="77777777" w:rsidR="000236E6" w:rsidRPr="00C30D6B" w:rsidRDefault="000236E6" w:rsidP="001A75DA">
            <w:pPr>
              <w:pStyle w:val="TAL"/>
            </w:pPr>
          </w:p>
        </w:tc>
        <w:tc>
          <w:tcPr>
            <w:tcW w:w="850" w:type="dxa"/>
            <w:shd w:val="clear" w:color="auto" w:fill="auto"/>
          </w:tcPr>
          <w:p w14:paraId="7BA5D2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shd w:val="clear" w:color="auto" w:fill="auto"/>
          </w:tcPr>
          <w:p w14:paraId="23849B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3141A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F759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395C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5D9F96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E6A69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36CCA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F991B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FBDF453" w14:textId="70D2340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552D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482B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2750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FE8551" w14:textId="77777777" w:rsidR="000236E6" w:rsidRPr="00C30D6B" w:rsidRDefault="000236E6" w:rsidP="001A75DA">
            <w:pPr>
              <w:pStyle w:val="TAL"/>
            </w:pPr>
          </w:p>
        </w:tc>
        <w:tc>
          <w:tcPr>
            <w:tcW w:w="850" w:type="dxa"/>
            <w:shd w:val="clear" w:color="auto" w:fill="auto"/>
          </w:tcPr>
          <w:p w14:paraId="294D7A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shd w:val="clear" w:color="auto" w:fill="auto"/>
          </w:tcPr>
          <w:p w14:paraId="1C5A8C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 is not self-explanatory, empty text string</w:t>
            </w:r>
          </w:p>
        </w:tc>
        <w:tc>
          <w:tcPr>
            <w:tcW w:w="673" w:type="dxa"/>
            <w:shd w:val="clear" w:color="auto" w:fill="auto"/>
          </w:tcPr>
          <w:p w14:paraId="58C94B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D6F84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298D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C188 AND</w:t>
            </w:r>
          </w:p>
          <w:p w14:paraId="2721DE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95A8A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18763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20C45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C4C96B" w14:textId="4B23A6A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7700F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151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3821DD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4ACE19" w14:textId="77777777" w:rsidR="000236E6" w:rsidRPr="00C30D6B" w:rsidRDefault="000236E6" w:rsidP="001A75DA">
            <w:pPr>
              <w:pStyle w:val="TAL"/>
            </w:pPr>
          </w:p>
        </w:tc>
        <w:tc>
          <w:tcPr>
            <w:tcW w:w="850" w:type="dxa"/>
            <w:shd w:val="clear" w:color="auto" w:fill="auto"/>
          </w:tcPr>
          <w:p w14:paraId="45D185D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1208BD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746A52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DEF0E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FE90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2EFCA6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D7CF9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E76DD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11FD9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DDF3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644BE24" w14:textId="31BDE72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63F58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31FB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41298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BFF11D" w14:textId="77777777" w:rsidR="000236E6" w:rsidRPr="00C30D6B" w:rsidRDefault="000236E6" w:rsidP="001A75DA">
            <w:pPr>
              <w:pStyle w:val="TAL"/>
            </w:pPr>
          </w:p>
        </w:tc>
        <w:tc>
          <w:tcPr>
            <w:tcW w:w="850" w:type="dxa"/>
            <w:shd w:val="clear" w:color="auto" w:fill="auto"/>
          </w:tcPr>
          <w:p w14:paraId="2B91B2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0F878D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E3E9B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E0A6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64A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745EFB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AE35E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FB9B2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11F8F7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73716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75C3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BD439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79E5E86" w14:textId="5D58C43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19D25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866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B458C5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E2B82B" w14:textId="77777777" w:rsidR="000236E6" w:rsidRPr="00C30D6B" w:rsidRDefault="000236E6" w:rsidP="001A75DA">
            <w:pPr>
              <w:pStyle w:val="TAL"/>
            </w:pPr>
          </w:p>
        </w:tc>
        <w:tc>
          <w:tcPr>
            <w:tcW w:w="850" w:type="dxa"/>
            <w:shd w:val="clear" w:color="auto" w:fill="auto"/>
          </w:tcPr>
          <w:p w14:paraId="23C036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shd w:val="clear" w:color="auto" w:fill="auto"/>
          </w:tcPr>
          <w:p w14:paraId="1FEBD7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5ABE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F6A6F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1480E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5458C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6CF80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F35E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08B0B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3B23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4DCAE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1243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6A2C28" w14:textId="316D3D8A"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52CFA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98F0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0C21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2584D9" w14:textId="77777777" w:rsidR="000236E6" w:rsidRPr="00C30D6B" w:rsidRDefault="000236E6" w:rsidP="001A75DA">
            <w:pPr>
              <w:pStyle w:val="TAL"/>
            </w:pPr>
          </w:p>
        </w:tc>
        <w:tc>
          <w:tcPr>
            <w:tcW w:w="850" w:type="dxa"/>
            <w:shd w:val="clear" w:color="auto" w:fill="auto"/>
          </w:tcPr>
          <w:p w14:paraId="48666F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1CC870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509A7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66E6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A260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6E4CA4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D4F96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13C1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893A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3D05A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B1F97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61478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A6A32AD" w14:textId="46DEA7C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726D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D8C5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4E5E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B977B" w14:textId="77777777" w:rsidR="000236E6" w:rsidRPr="00C30D6B" w:rsidRDefault="000236E6" w:rsidP="001A75DA">
            <w:pPr>
              <w:pStyle w:val="TAL"/>
            </w:pPr>
          </w:p>
        </w:tc>
        <w:tc>
          <w:tcPr>
            <w:tcW w:w="850" w:type="dxa"/>
            <w:shd w:val="clear" w:color="auto" w:fill="auto"/>
          </w:tcPr>
          <w:p w14:paraId="67CF1B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shd w:val="clear" w:color="auto" w:fill="auto"/>
          </w:tcPr>
          <w:p w14:paraId="0F566B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169DF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5A126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5EAE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25598B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7559B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A3D6D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1905D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A4DF8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C3536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803E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42F06D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CA1CF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68F10E4" w14:textId="66D68209"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9879E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E3B2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81D0C1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95B927" w14:textId="77777777" w:rsidR="000236E6" w:rsidRPr="00C30D6B" w:rsidRDefault="000236E6" w:rsidP="001A75DA">
            <w:pPr>
              <w:pStyle w:val="TAL"/>
            </w:pPr>
          </w:p>
        </w:tc>
        <w:tc>
          <w:tcPr>
            <w:tcW w:w="850" w:type="dxa"/>
            <w:shd w:val="clear" w:color="auto" w:fill="auto"/>
          </w:tcPr>
          <w:p w14:paraId="13ECD9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shd w:val="clear" w:color="auto" w:fill="auto"/>
          </w:tcPr>
          <w:p w14:paraId="004D81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38710D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2EB8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7171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E2451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25845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F7474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1B2B1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F40F2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9B2AA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31F5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59AC4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D747F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951858E" w14:textId="4E4774D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77D5D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76B5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9CA9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64E6F4" w14:textId="77777777" w:rsidR="000236E6" w:rsidRPr="00C30D6B" w:rsidRDefault="000236E6" w:rsidP="001A75DA">
            <w:pPr>
              <w:pStyle w:val="TAL"/>
            </w:pPr>
          </w:p>
        </w:tc>
        <w:tc>
          <w:tcPr>
            <w:tcW w:w="850" w:type="dxa"/>
            <w:shd w:val="clear" w:color="auto" w:fill="auto"/>
          </w:tcPr>
          <w:p w14:paraId="62FD05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shd w:val="clear" w:color="auto" w:fill="auto"/>
          </w:tcPr>
          <w:p w14:paraId="1FC3C2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33FA9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FE51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C55B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0B5746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E4356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6866CA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A6A5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C0B9D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4AEA4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F2BB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D00C9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23E69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F586F80" w14:textId="2659AF8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EBA64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B35A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053E0F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1F3F55" w14:textId="77777777" w:rsidR="000236E6" w:rsidRPr="00C30D6B" w:rsidRDefault="000236E6" w:rsidP="001A75DA">
            <w:pPr>
              <w:pStyle w:val="TAL"/>
            </w:pPr>
          </w:p>
        </w:tc>
        <w:tc>
          <w:tcPr>
            <w:tcW w:w="850" w:type="dxa"/>
            <w:shd w:val="clear" w:color="auto" w:fill="auto"/>
          </w:tcPr>
          <w:p w14:paraId="38CD83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shd w:val="clear" w:color="auto" w:fill="auto"/>
          </w:tcPr>
          <w:p w14:paraId="3F41A8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54E2F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960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9D99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92986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9293F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E82A8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5795E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C234E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18EC8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DA5F5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2C63C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A12BB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AB1564" w14:textId="59AF7E98"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D605A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83D3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09C0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E9EC58" w14:textId="77777777" w:rsidR="000236E6" w:rsidRPr="00C30D6B" w:rsidRDefault="000236E6" w:rsidP="001A75DA">
            <w:pPr>
              <w:pStyle w:val="TAL"/>
            </w:pPr>
          </w:p>
        </w:tc>
        <w:tc>
          <w:tcPr>
            <w:tcW w:w="850" w:type="dxa"/>
            <w:shd w:val="clear" w:color="auto" w:fill="auto"/>
          </w:tcPr>
          <w:p w14:paraId="651CE7E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shd w:val="clear" w:color="auto" w:fill="auto"/>
          </w:tcPr>
          <w:p w14:paraId="20F94D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1712A3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11330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3F7E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6F7B2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7939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3DD2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53C9B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127EA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735FFE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A98A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73C17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1752F5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4A56C10" w14:textId="3C988208"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92F8E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790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A8864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2CC0C3" w14:textId="77777777" w:rsidR="000236E6" w:rsidRPr="00C30D6B" w:rsidRDefault="000236E6" w:rsidP="001A75DA">
            <w:pPr>
              <w:pStyle w:val="TAL"/>
            </w:pPr>
          </w:p>
        </w:tc>
        <w:tc>
          <w:tcPr>
            <w:tcW w:w="850" w:type="dxa"/>
            <w:shd w:val="clear" w:color="auto" w:fill="auto"/>
          </w:tcPr>
          <w:p w14:paraId="5AEB9C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shd w:val="clear" w:color="auto" w:fill="auto"/>
          </w:tcPr>
          <w:p w14:paraId="1BE88C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434F9C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028B7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50197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90D9B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A118C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E35C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157A5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A6CD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C89D9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F7C73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46B0F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A411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56D2C6" w14:textId="41C14D9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6E0FC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40BD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9178A4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335531" w14:textId="77777777" w:rsidR="000236E6" w:rsidRPr="00C30D6B" w:rsidRDefault="000236E6" w:rsidP="001A75DA">
            <w:pPr>
              <w:pStyle w:val="TAL"/>
            </w:pPr>
          </w:p>
        </w:tc>
        <w:tc>
          <w:tcPr>
            <w:tcW w:w="850" w:type="dxa"/>
            <w:shd w:val="clear" w:color="auto" w:fill="auto"/>
          </w:tcPr>
          <w:p w14:paraId="7657F8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shd w:val="clear" w:color="auto" w:fill="auto"/>
          </w:tcPr>
          <w:p w14:paraId="27D37D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77756C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ED160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7744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790EF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5E302E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975B2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3435C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A399C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F308F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4F18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FE31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58B5C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E769727" w14:textId="2FC9734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6917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E479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7F2236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21D71C" w14:textId="77777777" w:rsidR="000236E6" w:rsidRPr="00C30D6B" w:rsidRDefault="000236E6" w:rsidP="001A75DA">
            <w:pPr>
              <w:pStyle w:val="TAL"/>
            </w:pPr>
          </w:p>
        </w:tc>
        <w:tc>
          <w:tcPr>
            <w:tcW w:w="850" w:type="dxa"/>
            <w:vMerge w:val="restart"/>
            <w:shd w:val="clear" w:color="auto" w:fill="auto"/>
          </w:tcPr>
          <w:p w14:paraId="484621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458FF8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3F3F44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93A08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427328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D48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16E1C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857C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ABE1B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28B02F" w14:textId="5E58BFE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5FBC2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63A6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6A74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44727E" w14:textId="77777777" w:rsidR="000236E6" w:rsidRPr="00C30D6B" w:rsidRDefault="000236E6" w:rsidP="001A75DA">
            <w:pPr>
              <w:pStyle w:val="TAL"/>
            </w:pPr>
          </w:p>
        </w:tc>
        <w:tc>
          <w:tcPr>
            <w:tcW w:w="850" w:type="dxa"/>
            <w:vMerge/>
            <w:shd w:val="clear" w:color="auto" w:fill="auto"/>
          </w:tcPr>
          <w:p w14:paraId="3FE92A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09E18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91F0D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74C5C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832F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EB38A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8D38E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770A24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B22B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E73F6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1BFCE31" w14:textId="0DC657C9"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655F7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AFD4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0FADE0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033599" w14:textId="77777777" w:rsidR="000236E6" w:rsidRPr="00C30D6B" w:rsidRDefault="000236E6" w:rsidP="001A75DA">
            <w:pPr>
              <w:pStyle w:val="TAL"/>
            </w:pPr>
          </w:p>
        </w:tc>
        <w:tc>
          <w:tcPr>
            <w:tcW w:w="850" w:type="dxa"/>
            <w:vMerge w:val="restart"/>
            <w:shd w:val="clear" w:color="auto" w:fill="auto"/>
          </w:tcPr>
          <w:p w14:paraId="3B2C21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27007E3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58F765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0128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58042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8950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52D34D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F5B1A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52649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8DE9030" w14:textId="0D22783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D4E4F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04779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4B6AC6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23ABBF" w14:textId="77777777" w:rsidR="000236E6" w:rsidRPr="00C30D6B" w:rsidRDefault="000236E6" w:rsidP="001A75DA">
            <w:pPr>
              <w:pStyle w:val="TAL"/>
            </w:pPr>
          </w:p>
        </w:tc>
        <w:tc>
          <w:tcPr>
            <w:tcW w:w="850" w:type="dxa"/>
            <w:vMerge/>
            <w:shd w:val="clear" w:color="auto" w:fill="auto"/>
          </w:tcPr>
          <w:p w14:paraId="3A80A0F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3AD0B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A34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34C2C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581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1AE8E2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34778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7E24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EC6FD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2E9EC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32E3A15" w14:textId="7E6A805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F770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646D6B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35F4A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4790867"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4435D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DD1DAC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C22F0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92DE4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65651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E3F86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FBD411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A77CA2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092309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F7EB3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9C95A49"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0C99583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71DB256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 alpha Identifier</w:t>
            </w:r>
          </w:p>
        </w:tc>
        <w:tc>
          <w:tcPr>
            <w:tcW w:w="673" w:type="dxa"/>
            <w:tcBorders>
              <w:top w:val="single" w:sz="4" w:space="0" w:color="auto"/>
            </w:tcBorders>
            <w:shd w:val="clear" w:color="auto" w:fill="auto"/>
          </w:tcPr>
          <w:p w14:paraId="7F37BDC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187987B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095939E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C110</w:t>
            </w:r>
          </w:p>
        </w:tc>
        <w:tc>
          <w:tcPr>
            <w:tcW w:w="1020" w:type="dxa"/>
            <w:tcBorders>
              <w:top w:val="single" w:sz="4" w:space="0" w:color="auto"/>
            </w:tcBorders>
            <w:shd w:val="clear" w:color="auto" w:fill="auto"/>
          </w:tcPr>
          <w:p w14:paraId="3F0EF70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tcBorders>
              <w:top w:val="single" w:sz="4" w:space="0" w:color="auto"/>
            </w:tcBorders>
            <w:shd w:val="clear" w:color="auto" w:fill="auto"/>
          </w:tcPr>
          <w:p w14:paraId="3C27DCE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6051579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2B9A0A0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3AF161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B978B0"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4857D87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6D17657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null data alpha identifier presented</w:t>
            </w:r>
          </w:p>
        </w:tc>
        <w:tc>
          <w:tcPr>
            <w:tcW w:w="673" w:type="dxa"/>
            <w:shd w:val="clear" w:color="auto" w:fill="auto"/>
          </w:tcPr>
          <w:p w14:paraId="359BFD6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C54AEA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7BE42B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w:t>
            </w:r>
          </w:p>
        </w:tc>
        <w:tc>
          <w:tcPr>
            <w:tcW w:w="1020" w:type="dxa"/>
            <w:shd w:val="clear" w:color="auto" w:fill="auto"/>
          </w:tcPr>
          <w:p w14:paraId="791364B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shd w:val="clear" w:color="auto" w:fill="auto"/>
          </w:tcPr>
          <w:p w14:paraId="780AA2D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B1598A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68D047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E1EF9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2FEFBD"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F0D1B2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54D7537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 presented</w:t>
            </w:r>
          </w:p>
        </w:tc>
        <w:tc>
          <w:tcPr>
            <w:tcW w:w="673" w:type="dxa"/>
            <w:shd w:val="clear" w:color="auto" w:fill="auto"/>
          </w:tcPr>
          <w:p w14:paraId="63A94A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089D3E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293D55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C6CEEF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A18F4D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A74C36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C79193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CC921C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B22B8F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7D5EEA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631DE5"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367EB8F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shd w:val="clear" w:color="auto" w:fill="auto"/>
            <w:vAlign w:val="center"/>
          </w:tcPr>
          <w:p w14:paraId="368B200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12591BF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F91AD2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2AC079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C114 AND</w:t>
            </w:r>
          </w:p>
          <w:p w14:paraId="6CABC04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3FD871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003468E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5A84C5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4848B5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BE1FDE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89CF1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30E91C"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506BC7B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2.2, 2.4, </w:t>
            </w:r>
          </w:p>
        </w:tc>
        <w:tc>
          <w:tcPr>
            <w:tcW w:w="2494" w:type="dxa"/>
            <w:shd w:val="clear" w:color="auto" w:fill="auto"/>
            <w:vAlign w:val="center"/>
          </w:tcPr>
          <w:p w14:paraId="51D98A9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tcPr>
          <w:p w14:paraId="21A6141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B5DF61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EB6EFF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C173 AND</w:t>
            </w:r>
          </w:p>
          <w:p w14:paraId="2B20399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E4DF01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F001F2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2B73C7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A973DE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72F9CB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040E3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DF0D8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315894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2.5</w:t>
            </w:r>
          </w:p>
        </w:tc>
        <w:tc>
          <w:tcPr>
            <w:tcW w:w="2494" w:type="dxa"/>
            <w:shd w:val="clear" w:color="auto" w:fill="auto"/>
          </w:tcPr>
          <w:p w14:paraId="3C40D90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basic icon non self-explanatory, no alpha identifier presented</w:t>
            </w:r>
          </w:p>
        </w:tc>
        <w:tc>
          <w:tcPr>
            <w:tcW w:w="673" w:type="dxa"/>
            <w:shd w:val="clear" w:color="auto" w:fill="auto"/>
          </w:tcPr>
          <w:p w14:paraId="1ED22EF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060A2A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64BDFB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C189 AND</w:t>
            </w:r>
          </w:p>
          <w:p w14:paraId="77D2588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B9B349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C3CCF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E8DBD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7479DE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181810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1623997"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6986C2"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F63903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shd w:val="clear" w:color="auto" w:fill="auto"/>
          </w:tcPr>
          <w:p w14:paraId="599FE6F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666B937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80586B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70CDFD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3F3DCA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1D659AB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DED04F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8E56C0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46EF82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7032CA4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787FFE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7704A2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9D9BE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7E9496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481CE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98911C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3.2</w:t>
            </w:r>
          </w:p>
        </w:tc>
        <w:tc>
          <w:tcPr>
            <w:tcW w:w="2494" w:type="dxa"/>
            <w:shd w:val="clear" w:color="auto" w:fill="auto"/>
          </w:tcPr>
          <w:p w14:paraId="4A7C971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28BCA5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8289A9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8BEA6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44FE10C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61D7004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03391E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570C4B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236DDF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3DED5B5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5D6DF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2F49B7E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A20D07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90CDD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B0EF4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DD80C8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3.3</w:t>
            </w:r>
          </w:p>
        </w:tc>
        <w:tc>
          <w:tcPr>
            <w:tcW w:w="2494" w:type="dxa"/>
            <w:shd w:val="clear" w:color="auto" w:fill="auto"/>
          </w:tcPr>
          <w:p w14:paraId="64653E3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1B11374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E824A1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761A0D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764000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426278B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6BDF2B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0149E4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0927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743DDA5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3EEA20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74CA158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A968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3DC20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90FEF3"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E917F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3.4</w:t>
            </w:r>
          </w:p>
        </w:tc>
        <w:tc>
          <w:tcPr>
            <w:tcW w:w="2494" w:type="dxa"/>
            <w:shd w:val="clear" w:color="auto" w:fill="auto"/>
          </w:tcPr>
          <w:p w14:paraId="3EC8C57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374BC06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020A0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EBD4F5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F98B2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10052E8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31D58EF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8DB330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C40CF4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D5CEB2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10B6038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1B1E2A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051ED2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202BC2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DF890E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EF95F5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DF35A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4199A6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3.5</w:t>
            </w:r>
          </w:p>
        </w:tc>
        <w:tc>
          <w:tcPr>
            <w:tcW w:w="2494" w:type="dxa"/>
            <w:shd w:val="clear" w:color="auto" w:fill="auto"/>
          </w:tcPr>
          <w:p w14:paraId="1545931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29280D2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08D756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DDE8B6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D978A3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699F7A4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262335D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2FD51B2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D7E5FF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4332E5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0A85834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F09A25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FA6C1B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B638EC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56A6D8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5554BF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CA5687"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0666A6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3.6</w:t>
            </w:r>
          </w:p>
        </w:tc>
        <w:tc>
          <w:tcPr>
            <w:tcW w:w="2494" w:type="dxa"/>
            <w:shd w:val="clear" w:color="auto" w:fill="auto"/>
          </w:tcPr>
          <w:p w14:paraId="440D113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445B3BD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B1433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10B614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3C9F905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07273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1C465B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767FBE6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DB85ED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51B4DD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43856AD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705FEBF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EBDE8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5C5010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1C4C8B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3B1EC7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50AFCE"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675409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3.7</w:t>
            </w:r>
          </w:p>
        </w:tc>
        <w:tc>
          <w:tcPr>
            <w:tcW w:w="2494" w:type="dxa"/>
            <w:shd w:val="clear" w:color="auto" w:fill="auto"/>
          </w:tcPr>
          <w:p w14:paraId="3B3B90A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772978E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D0F7FF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6AD2F5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5CFD62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7FA5E54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A59CCF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197A2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66FC9C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99D16E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A83DE6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7FF7EA6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E.1/110</w:t>
            </w:r>
          </w:p>
        </w:tc>
        <w:tc>
          <w:tcPr>
            <w:tcW w:w="1077" w:type="dxa"/>
            <w:shd w:val="clear" w:color="auto" w:fill="auto"/>
          </w:tcPr>
          <w:p w14:paraId="64E7B10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No</w:t>
            </w:r>
          </w:p>
        </w:tc>
        <w:tc>
          <w:tcPr>
            <w:tcW w:w="737" w:type="dxa"/>
            <w:shd w:val="clear" w:color="auto" w:fill="auto"/>
          </w:tcPr>
          <w:p w14:paraId="27803EE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DF8FA9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094BF8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A4077"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917F2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3.8</w:t>
            </w:r>
          </w:p>
        </w:tc>
        <w:tc>
          <w:tcPr>
            <w:tcW w:w="2494" w:type="dxa"/>
            <w:shd w:val="clear" w:color="auto" w:fill="auto"/>
          </w:tcPr>
          <w:p w14:paraId="36CDF0C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159A642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F01C51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1F2429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5F283A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63B0CE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0F64B4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3B2704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F8A484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704C3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CCC3C4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231F7C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1FAF0F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2FB40F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BF852F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2BC2EF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837AA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30041FE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3.9</w:t>
            </w:r>
          </w:p>
        </w:tc>
        <w:tc>
          <w:tcPr>
            <w:tcW w:w="2494" w:type="dxa"/>
            <w:shd w:val="clear" w:color="auto" w:fill="auto"/>
          </w:tcPr>
          <w:p w14:paraId="294870E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5B1F35A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75A910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87989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799B533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56D5A0D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C88CCE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729572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800D3C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32C928A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6A293A5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4AB064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C0EC8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E26D9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368B38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3B2F21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637DCB"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BDDC57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3.10</w:t>
            </w:r>
          </w:p>
        </w:tc>
        <w:tc>
          <w:tcPr>
            <w:tcW w:w="2494" w:type="dxa"/>
            <w:shd w:val="clear" w:color="auto" w:fill="auto"/>
          </w:tcPr>
          <w:p w14:paraId="15EC3AB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2295874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D74625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4EEC8B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796745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11F9E40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AACCF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297E91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8D640E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E85533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5BD6F2C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602D596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6CB570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1D576A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5352AA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ADEF23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FD17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81DC6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5AF0463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4EC3533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65B987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2F56F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CB2A47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C5D03A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17614ED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1A8B0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1453C41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C9568B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212154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FF41F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C92384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085172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CD6825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2C534CE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2B8FE3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C149 AND</w:t>
            </w:r>
          </w:p>
          <w:p w14:paraId="5DFDAA2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7762F2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BFCBF5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A455F5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266AA2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79A5A1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377EAF2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2BD5D6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C721C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467B91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3A34937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0E0A8D4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5DAD47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715430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5BA2C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24C0D8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AB04BB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8546FA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A4B8BB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0F3CD57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6B3A7C5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9C57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9C806A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9B3F0D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72B161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AFC1E3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52103E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C150 AND</w:t>
            </w:r>
          </w:p>
          <w:p w14:paraId="1EA02E9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27C64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4AEF25F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5390D5E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66A762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D43865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2859F3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72A9C4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C1E52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80322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1B11C69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13FD157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6F2DDC1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4D62028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406CAB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39C46C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D54B1F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53B16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6C8320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2935091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237D1E2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D29E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C27EE7F"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2F5567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903661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26FEC5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ACAFF6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C151 AND</w:t>
            </w:r>
          </w:p>
          <w:p w14:paraId="38B5E4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3508C55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C86BC9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7FD087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13A14B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C38C03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833BA4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FE999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FA0C5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0B8477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2494" w:type="dxa"/>
            <w:tcBorders>
              <w:bottom w:val="single" w:sz="4" w:space="0" w:color="auto"/>
            </w:tcBorders>
            <w:shd w:val="clear" w:color="auto" w:fill="auto"/>
          </w:tcPr>
          <w:p w14:paraId="789A5C3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Frames</w:t>
            </w:r>
          </w:p>
        </w:tc>
        <w:tc>
          <w:tcPr>
            <w:tcW w:w="673" w:type="dxa"/>
            <w:tcBorders>
              <w:bottom w:val="single" w:sz="4" w:space="0" w:color="auto"/>
            </w:tcBorders>
            <w:shd w:val="clear" w:color="auto" w:fill="auto"/>
          </w:tcPr>
          <w:p w14:paraId="54D1C9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Rel-6</w:t>
            </w:r>
          </w:p>
        </w:tc>
        <w:tc>
          <w:tcPr>
            <w:tcW w:w="708" w:type="dxa"/>
            <w:tcBorders>
              <w:bottom w:val="single" w:sz="4" w:space="0" w:color="auto"/>
            </w:tcBorders>
            <w:shd w:val="clear" w:color="auto" w:fill="auto"/>
          </w:tcPr>
          <w:p w14:paraId="0F330E8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34C0FD4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6AC0608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1442AE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E.1/177 AND</w:t>
            </w:r>
          </w:p>
          <w:p w14:paraId="5F2ED68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E.1/178 AND</w:t>
            </w:r>
          </w:p>
          <w:p w14:paraId="22E8E7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tcBorders>
              <w:bottom w:val="single" w:sz="4" w:space="0" w:color="auto"/>
            </w:tcBorders>
            <w:shd w:val="clear" w:color="auto" w:fill="auto"/>
          </w:tcPr>
          <w:p w14:paraId="5C08561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737" w:type="dxa"/>
            <w:tcBorders>
              <w:bottom w:val="single" w:sz="4" w:space="0" w:color="auto"/>
            </w:tcBorders>
            <w:shd w:val="clear" w:color="auto" w:fill="auto"/>
          </w:tcPr>
          <w:p w14:paraId="46DB24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600661F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20A0E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FA14A68"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9B06B1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09668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AF886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010FA8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68442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0BFCC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BECA83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0FD5A7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84219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BBD98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6E4B49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5EF1D53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tcPr>
          <w:p w14:paraId="7E8D3AD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Normal</w:t>
            </w:r>
          </w:p>
        </w:tc>
        <w:tc>
          <w:tcPr>
            <w:tcW w:w="673" w:type="dxa"/>
            <w:tcBorders>
              <w:top w:val="single" w:sz="4" w:space="0" w:color="auto"/>
            </w:tcBorders>
            <w:shd w:val="clear" w:color="auto" w:fill="auto"/>
          </w:tcPr>
          <w:p w14:paraId="0B17ACE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2651604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tcPr>
          <w:p w14:paraId="1AE66FE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tcPr>
          <w:p w14:paraId="155F1BE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tcBorders>
              <w:top w:val="single" w:sz="4" w:space="0" w:color="auto"/>
            </w:tcBorders>
            <w:shd w:val="clear" w:color="auto" w:fill="auto"/>
          </w:tcPr>
          <w:p w14:paraId="7CBD33F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1808C6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tcPr>
          <w:p w14:paraId="3B96883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18F435B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13304F2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9A91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33293B8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FDCEE1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9A7294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CE817E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EE919A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F8B2D9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960934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78FE148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66773A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9CCFFC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87D1F8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5AC80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59200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592D668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1.2, 1.3</w:t>
            </w:r>
          </w:p>
        </w:tc>
        <w:tc>
          <w:tcPr>
            <w:tcW w:w="2494" w:type="dxa"/>
            <w:vMerge w:val="restart"/>
            <w:shd w:val="clear" w:color="auto" w:fill="auto"/>
          </w:tcPr>
          <w:p w14:paraId="3DC2602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w:t>
            </w:r>
          </w:p>
        </w:tc>
        <w:tc>
          <w:tcPr>
            <w:tcW w:w="673" w:type="dxa"/>
            <w:shd w:val="clear" w:color="auto" w:fill="auto"/>
          </w:tcPr>
          <w:p w14:paraId="64EF39E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88CC07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AC13B0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202373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A0BF66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7F83EE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99134C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2A3680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1D9A57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4B7FF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D346F"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C61668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FA751E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0FF388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A298DA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72C395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36A10AF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B2D597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5CE715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DDFBA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E0C1D9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1D8279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C73776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B26DA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C86F35"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015EEAC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tcPr>
          <w:p w14:paraId="316148FB"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Mobile is not in a speech call</w:t>
            </w:r>
          </w:p>
        </w:tc>
        <w:tc>
          <w:tcPr>
            <w:tcW w:w="673" w:type="dxa"/>
            <w:shd w:val="clear" w:color="auto" w:fill="auto"/>
          </w:tcPr>
          <w:p w14:paraId="7C39A59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A9335F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C8A105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7A1714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7783C04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4745DE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F4429E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50991B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FCC51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AA0665"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21C44F6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0326B58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F0EBBB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344DDE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402107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E3F1A9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5ED1AB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5427510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35C2BE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20CCC6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00B627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16003B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658B4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E9BDB5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vMerge w:val="restart"/>
            <w:shd w:val="clear" w:color="auto" w:fill="auto"/>
          </w:tcPr>
          <w:p w14:paraId="4C3A37D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707D763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182D1BE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1593895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5808991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CE5A99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1A82CC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BCB5C4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39F3B3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EAEEA9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6AA59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D599A4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7BB6EE"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5425C9C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8BB11A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A0907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9D27DB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B2EC66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5C7F2CB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5E388F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50ABB8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7C8382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71F066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C45C69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BE107D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2F6B3B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8814A8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802FA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4DB09A0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2.2</w:t>
            </w:r>
          </w:p>
        </w:tc>
        <w:tc>
          <w:tcPr>
            <w:tcW w:w="2494" w:type="dxa"/>
            <w:vMerge w:val="restart"/>
            <w:shd w:val="clear" w:color="auto" w:fill="auto"/>
          </w:tcPr>
          <w:p w14:paraId="0B126E5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tcPr>
          <w:p w14:paraId="5D1ED67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3177B0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6D7EB4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1468CE1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3B64E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3EF372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B24CB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D8CE9C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1F0B61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A8702C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1677D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15018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7E83B6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33BFAC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F111AE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5E41217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3AE02D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45AFAA7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F2AEE6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D0872C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8273CD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455DF1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D5B7C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9C9AE3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92E545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2BA87B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5211A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97B973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vMerge w:val="restart"/>
            <w:shd w:val="clear" w:color="auto" w:fill="auto"/>
          </w:tcPr>
          <w:p w14:paraId="6564321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4FE3009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529A5E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73A403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60BD411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776C60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298D17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3BA9906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15EA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AD1557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BC8758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45241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4D4452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F5342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1DF5AC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0AA08C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620035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52C6E1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488CB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1EF25CE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2E337D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1E18A0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479B3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BE8C1F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B661A0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701CE7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B5AAD7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0BD2F8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E6CDF7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6DA21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EF10E2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30B98D7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597411C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4DABE1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6BB0DB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3109D00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07EF0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0CC8D4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53984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1C04E4D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2CAAD6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6BC20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4FE7BE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1E5229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92E348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C66FB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4B886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61B904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A7AB72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0D1385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56A83D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4251D2E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815FB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E54E40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9BD8EB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81964C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013B7BF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20F4E3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038FA5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4E79BF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4562DF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B7A51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A2B43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8E8047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tcPr>
          <w:p w14:paraId="27FFE6F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1F4CE2E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3AAA3B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456B85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2DEA78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71C09B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9AD192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0A9DF8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3FF218E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5B18F4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D1CC2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692446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456A81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0417645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9CD20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131875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422150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A8DBA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A37F42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F9E2C2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120F84B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86255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F79584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D3D0D2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A2DD41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5B2EC1D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BCFFB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4F5EA4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929202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9C420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1773A8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72277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65FE3D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27B51F2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6A79DA4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FB813A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3D71EE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5EC8411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376787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2F7FD9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EC76E1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73D6DD4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4F3580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68545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1C7755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BECAB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BEF38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0CE67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7F16D1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3F2143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8FE898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7EECA1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ECB00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0CCE326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D6FF23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AAC9B5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D07DF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B7D8EB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4AD9442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C19144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92C3F9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1903C2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55F814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2D4B72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6184F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F3759A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tcPr>
          <w:p w14:paraId="3976B4D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1A050C1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EAE13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72BBEC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34426FA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73C2E6B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71A9E8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4162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E6EF1E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7142D86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C74A4B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1DFA41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BA62B1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0D008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DFBC6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A89573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7412A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9FC8A6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85757C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79D05C5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974568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F27F42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0ACF1D3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46A1A48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23169B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CB184C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1404E7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B0FFD3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0F72A8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CC5C7E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A92048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EC4068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13A78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B39269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62E7D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E3272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261E51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tcPr>
          <w:p w14:paraId="009ED97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690850A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F0A3CD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46CD088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42CC153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2A564BA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BA0FE6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A4C090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204704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0F53EF9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21B5C9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EBC7D9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02B47D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771286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B28C58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7851A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80074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AA336E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27E4A8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1FD359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9FCDB8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47DF05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3E7A9CA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00D8014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9B6592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388501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F757D0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949C3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7DD2063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7D46516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DAD2D4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AF402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93C206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2B5122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B858B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4D3E8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663B44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tcPr>
          <w:p w14:paraId="4A06EFD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072BD6D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37DE81E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E2A356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6450DE3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0D696CE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0837EA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F9DE6D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7ADA5B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BBB2EA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56F8A5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BF08B1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614C86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659B3A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A4CB34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5651138"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5699C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E556EF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E8E91C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7B8B4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49A488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DDC5B8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9AF00C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29BDFD3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8A79A1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0CF5B4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DED23B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D80A99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BF67B2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19DEEEE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87F805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E6C39F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8F88BD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219086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92E127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2601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03D65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4.7</w:t>
            </w:r>
          </w:p>
        </w:tc>
        <w:tc>
          <w:tcPr>
            <w:tcW w:w="2494" w:type="dxa"/>
            <w:vMerge w:val="restart"/>
            <w:shd w:val="clear" w:color="auto" w:fill="auto"/>
          </w:tcPr>
          <w:p w14:paraId="3E7AA8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0295A9F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2A564B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E154BA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7203EC4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B8B685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E2F56E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924DE3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66CB93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40A74C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502E010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FEA5F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D60A7A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00C55B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440E8C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02CF8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86938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0D776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4F8ED8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CBD590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70DBE4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549AE5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56B225E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0B64269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C2A5B3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FFACC7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839A0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AB89E0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3792BE0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139092F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C63F7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21D084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ED2A79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275117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5414AB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46055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148A9D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tcPr>
          <w:p w14:paraId="7BA8438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01340C4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4C8D9E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85BB3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20F7B49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9D84D7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A1FA53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B112B0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CACB0C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806276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F221F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B1FCB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DDEBC5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4ECBBB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8EA07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A5830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DBB47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BA7AB6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A67444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6B3BBB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835972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AF573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755F29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EC67F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00038CB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3399D7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45AFAC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152B6E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3D40D7F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7BA9590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C9FE0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223E05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56306A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3024D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FDC4E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4BBD0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89FC90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tcPr>
          <w:p w14:paraId="14EEF0D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2D9990B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752847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3AFBE7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782AA5C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726DF9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95CA0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184AB5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9AD94E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3361E2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7E2FF1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0581B9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F277FA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958A63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8EDA4E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1A05BE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ABD0B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772138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E6329B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D43E9A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168ABD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794A1F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6C16FC5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48DB6D7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5047D8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3850561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D03BD7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387996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413E57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1A5809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E5E83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AEF01B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E213F8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C8E7EB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391DC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F22E3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8E2EB0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tcPr>
          <w:p w14:paraId="745EAA6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6EBD1DB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829FB1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D9203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558A4E4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5E9B88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2582E5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BF694A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DB1845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4E2FB88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17C6FDA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7FE4EC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2220BD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F2C996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D0713D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06F228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C653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F83A52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863AF9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3543FA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21B811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4339CB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2B0F875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0DC73E2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FA7AD6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EB3A5A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CE6C6B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C624C8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021E75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6595C5F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DD782B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FBDD6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0E7800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C2632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202A2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8D1E7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AD596E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5F0B5BF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51D3B4B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1C9EF0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AE4ECF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B63836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B46E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BEF5AB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878F9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0777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D8787E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374C6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B1370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16DF3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A7D3D4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A3DA6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5FD872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1A3649F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FC16DE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2AA27F4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36F9956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FE50BE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31073A7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D5AF05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4C36F9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89D6F1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4ABBA0C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48719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C124D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3AEFBD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B000F4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C568B5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F2BF76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4BDD9E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225CECA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1EE861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69A597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67573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98AA8A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7752BA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518210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9B7B2F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75A0BE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F60A8B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E3436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9E378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1AC5708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237B3BF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9B7764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1E41409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857763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E5EC68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4F37C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BFE97C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11068E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D95630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4705AA3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3ABAD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3499E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4F00A8E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75B8CB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E312A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F3F40E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8A8F89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4556890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3D4DF1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8802D2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85043C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44D54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DB6D02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95CF77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E8F1F2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7A69A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30E0B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5A2A980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F17884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4D3108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202E395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85A120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2272471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51E588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8373A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9BB5DC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409F06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C57F6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5900CC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24752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53BF15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E366A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108A302" w14:textId="77777777" w:rsidR="000236E6" w:rsidRPr="00C30D6B" w:rsidRDefault="000236E6" w:rsidP="001A75DA">
            <w:pPr>
              <w:pStyle w:val="TAL"/>
              <w:rPr>
                <w:b w:val="0"/>
                <w:bCs w:val="0"/>
              </w:rPr>
            </w:pPr>
            <w:r w:rsidRPr="00C30D6B">
              <w:t>27.22.4.25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36277CB" w14:textId="77777777" w:rsidR="000236E6" w:rsidRPr="0001416A"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1416A">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A6816" w14:textId="77777777" w:rsidR="000236E6" w:rsidRPr="0001416A"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1416A">
              <w:rPr>
                <w:b/>
                <w:bC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597D6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0AFE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CE7C3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8089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B27B1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CD004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34522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C2CD9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8A4D23D"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62259C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3EDA3B0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 xml:space="preserve">Specific language notification </w:t>
            </w:r>
          </w:p>
        </w:tc>
        <w:tc>
          <w:tcPr>
            <w:tcW w:w="673" w:type="dxa"/>
            <w:tcBorders>
              <w:top w:val="single" w:sz="4" w:space="0" w:color="auto"/>
            </w:tcBorders>
            <w:shd w:val="clear" w:color="auto" w:fill="auto"/>
          </w:tcPr>
          <w:p w14:paraId="55171CF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72BEE3A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2030792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7EA48DD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C218</w:t>
            </w:r>
          </w:p>
        </w:tc>
        <w:tc>
          <w:tcPr>
            <w:tcW w:w="1020" w:type="dxa"/>
            <w:tcBorders>
              <w:top w:val="single" w:sz="4" w:space="0" w:color="auto"/>
            </w:tcBorders>
            <w:shd w:val="clear" w:color="auto" w:fill="auto"/>
          </w:tcPr>
          <w:p w14:paraId="09E1F4D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top w:val="single" w:sz="4" w:space="0" w:color="auto"/>
            </w:tcBorders>
            <w:shd w:val="clear" w:color="auto" w:fill="auto"/>
          </w:tcPr>
          <w:p w14:paraId="3C7B2C5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5C608A4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7EA49D2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1015208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FA87248"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C350E3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tcBorders>
              <w:bottom w:val="single" w:sz="4" w:space="0" w:color="auto"/>
            </w:tcBorders>
            <w:shd w:val="clear" w:color="auto" w:fill="auto"/>
            <w:vAlign w:val="center"/>
          </w:tcPr>
          <w:p w14:paraId="4A6F60E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Non specific language notification</w:t>
            </w:r>
          </w:p>
        </w:tc>
        <w:tc>
          <w:tcPr>
            <w:tcW w:w="673" w:type="dxa"/>
            <w:tcBorders>
              <w:bottom w:val="single" w:sz="4" w:space="0" w:color="auto"/>
            </w:tcBorders>
            <w:shd w:val="clear" w:color="auto" w:fill="auto"/>
          </w:tcPr>
          <w:p w14:paraId="2DE60AD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tcPr>
          <w:p w14:paraId="6D3A8A0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79CF44E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1F92471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C218</w:t>
            </w:r>
          </w:p>
        </w:tc>
        <w:tc>
          <w:tcPr>
            <w:tcW w:w="1020" w:type="dxa"/>
            <w:tcBorders>
              <w:bottom w:val="single" w:sz="4" w:space="0" w:color="auto"/>
            </w:tcBorders>
            <w:shd w:val="clear" w:color="auto" w:fill="auto"/>
          </w:tcPr>
          <w:p w14:paraId="49BD8DE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bottom w:val="single" w:sz="4" w:space="0" w:color="auto"/>
            </w:tcBorders>
            <w:shd w:val="clear" w:color="auto" w:fill="auto"/>
          </w:tcPr>
          <w:p w14:paraId="07FA97C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tcPr>
          <w:p w14:paraId="339CE57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251ACC1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3437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58D59B2" w14:textId="77777777" w:rsidR="000236E6" w:rsidRPr="00102A3B" w:rsidRDefault="000236E6" w:rsidP="001A75DA">
            <w:pPr>
              <w:pStyle w:val="TAL"/>
            </w:pPr>
            <w:r w:rsidRPr="00102A3B">
              <w:lastRenderedPageBreak/>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B6D129" w14:textId="77777777" w:rsidR="000236E6" w:rsidRPr="00102A3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102A3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830763" w14:textId="77777777" w:rsidR="000236E6" w:rsidRPr="00102A3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102A3B">
              <w:rPr>
                <w:b/>
                <w:bC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BF0D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6C112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DA68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0DB2E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96F8B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1D0AEF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D436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EE22E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B463D60" w14:textId="77777777" w:rsidR="000236E6" w:rsidRPr="00C30D6B" w:rsidRDefault="000236E6" w:rsidP="001A75DA">
            <w:pPr>
              <w:pStyle w:val="TAL"/>
            </w:pPr>
          </w:p>
        </w:tc>
        <w:tc>
          <w:tcPr>
            <w:tcW w:w="850" w:type="dxa"/>
            <w:tcBorders>
              <w:top w:val="single" w:sz="4" w:space="0" w:color="auto"/>
            </w:tcBorders>
            <w:shd w:val="clear" w:color="auto" w:fill="auto"/>
          </w:tcPr>
          <w:p w14:paraId="50AD86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2C14B6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No session already launched: Connect to the default URL</w:t>
            </w:r>
          </w:p>
        </w:tc>
        <w:tc>
          <w:tcPr>
            <w:tcW w:w="673" w:type="dxa"/>
            <w:tcBorders>
              <w:top w:val="single" w:sz="4" w:space="0" w:color="auto"/>
            </w:tcBorders>
            <w:shd w:val="clear" w:color="auto" w:fill="auto"/>
          </w:tcPr>
          <w:p w14:paraId="31A364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44C73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63EF74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45B5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F8A2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312F4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C213</w:t>
            </w:r>
          </w:p>
        </w:tc>
        <w:tc>
          <w:tcPr>
            <w:tcW w:w="1020" w:type="dxa"/>
            <w:tcBorders>
              <w:top w:val="single" w:sz="4" w:space="0" w:color="auto"/>
            </w:tcBorders>
            <w:shd w:val="clear" w:color="auto" w:fill="auto"/>
          </w:tcPr>
          <w:p w14:paraId="29498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4FEB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9F28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88CC759" w14:textId="56C96EF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3BC85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113C7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0FB62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13F9A8" w14:textId="77777777" w:rsidR="000236E6" w:rsidRPr="00C30D6B" w:rsidRDefault="000236E6" w:rsidP="001A75DA">
            <w:pPr>
              <w:pStyle w:val="TAL"/>
            </w:pPr>
          </w:p>
        </w:tc>
        <w:tc>
          <w:tcPr>
            <w:tcW w:w="850" w:type="dxa"/>
            <w:shd w:val="clear" w:color="auto" w:fill="auto"/>
          </w:tcPr>
          <w:p w14:paraId="475D57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62EB2AC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connect to the specified URL, alpha identifier length=0</w:t>
            </w:r>
          </w:p>
        </w:tc>
        <w:tc>
          <w:tcPr>
            <w:tcW w:w="673" w:type="dxa"/>
            <w:shd w:val="clear" w:color="auto" w:fill="auto"/>
          </w:tcPr>
          <w:p w14:paraId="72D59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1AFC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429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6381DC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7E605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E7385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50CAC6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E2770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A161B4F" w14:textId="08B2641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D2254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1A4C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0A253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04A584" w14:textId="77777777" w:rsidR="000236E6" w:rsidRPr="00C30D6B" w:rsidRDefault="000236E6" w:rsidP="001A75DA">
            <w:pPr>
              <w:pStyle w:val="TAL"/>
            </w:pPr>
          </w:p>
        </w:tc>
        <w:tc>
          <w:tcPr>
            <w:tcW w:w="850" w:type="dxa"/>
            <w:shd w:val="clear" w:color="auto" w:fill="auto"/>
          </w:tcPr>
          <w:p w14:paraId="684E94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29AA24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Browser identity, no alpha identifier</w:t>
            </w:r>
          </w:p>
        </w:tc>
        <w:tc>
          <w:tcPr>
            <w:tcW w:w="673" w:type="dxa"/>
            <w:shd w:val="clear" w:color="auto" w:fill="auto"/>
          </w:tcPr>
          <w:p w14:paraId="7F3B04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62986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1ED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04E057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D887B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80310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5896A6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67AC4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ED4A268" w14:textId="3EB61A2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E6749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7D4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C8D563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769381" w14:textId="77777777" w:rsidR="000236E6" w:rsidRPr="00C30D6B" w:rsidRDefault="000236E6" w:rsidP="001A75DA">
            <w:pPr>
              <w:pStyle w:val="TAL"/>
            </w:pPr>
          </w:p>
        </w:tc>
        <w:tc>
          <w:tcPr>
            <w:tcW w:w="850" w:type="dxa"/>
            <w:shd w:val="clear" w:color="auto" w:fill="auto"/>
          </w:tcPr>
          <w:p w14:paraId="16058B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DB79E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one bearer specified and gateway/proxy identity</w:t>
            </w:r>
          </w:p>
        </w:tc>
        <w:tc>
          <w:tcPr>
            <w:tcW w:w="673" w:type="dxa"/>
            <w:shd w:val="clear" w:color="auto" w:fill="auto"/>
          </w:tcPr>
          <w:p w14:paraId="3840A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3919B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0853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C122 AND</w:t>
            </w:r>
          </w:p>
          <w:p w14:paraId="6E7CE2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81711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7F5C3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6A4739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967AE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9F87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2988A1" w14:textId="6B15F73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C6B7B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6AF6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2CC1B0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3E11DC" w14:textId="77777777" w:rsidR="000236E6" w:rsidRPr="00C30D6B" w:rsidRDefault="000236E6" w:rsidP="001A75DA">
            <w:pPr>
              <w:pStyle w:val="TAL"/>
            </w:pPr>
          </w:p>
        </w:tc>
        <w:tc>
          <w:tcPr>
            <w:tcW w:w="850" w:type="dxa"/>
            <w:shd w:val="clear" w:color="auto" w:fill="auto"/>
          </w:tcPr>
          <w:p w14:paraId="054008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0481C0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ME does not support Launch Browser with Default URL</w:t>
            </w:r>
          </w:p>
        </w:tc>
        <w:tc>
          <w:tcPr>
            <w:tcW w:w="673" w:type="dxa"/>
            <w:shd w:val="clear" w:color="auto" w:fill="auto"/>
          </w:tcPr>
          <w:p w14:paraId="00C1D5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7256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DC12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5C477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D26A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F1D11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C214</w:t>
            </w:r>
          </w:p>
        </w:tc>
        <w:tc>
          <w:tcPr>
            <w:tcW w:w="1020" w:type="dxa"/>
            <w:shd w:val="clear" w:color="auto" w:fill="auto"/>
          </w:tcPr>
          <w:p w14:paraId="3927B6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38487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5DB1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B5D6821" w14:textId="44B93FB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970AD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B272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CB6FC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34C743" w14:textId="77777777" w:rsidR="000236E6" w:rsidRPr="00C30D6B" w:rsidRDefault="000236E6" w:rsidP="001A75DA">
            <w:pPr>
              <w:pStyle w:val="TAL"/>
            </w:pPr>
          </w:p>
        </w:tc>
        <w:tc>
          <w:tcPr>
            <w:tcW w:w="850" w:type="dxa"/>
            <w:shd w:val="clear" w:color="auto" w:fill="auto"/>
          </w:tcPr>
          <w:p w14:paraId="72CD344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2.1, 2.2, 2.3</w:t>
            </w:r>
          </w:p>
        </w:tc>
        <w:tc>
          <w:tcPr>
            <w:tcW w:w="2494" w:type="dxa"/>
            <w:shd w:val="clear" w:color="auto" w:fill="auto"/>
          </w:tcPr>
          <w:p w14:paraId="455B40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Interaction with current session</w:t>
            </w:r>
          </w:p>
        </w:tc>
        <w:tc>
          <w:tcPr>
            <w:tcW w:w="673" w:type="dxa"/>
            <w:shd w:val="clear" w:color="auto" w:fill="auto"/>
          </w:tcPr>
          <w:p w14:paraId="58C9AE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402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D95E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54FCD0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DCBC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C4AB2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8B8C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4D6F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9B3DB0A" w14:textId="11CEF1D5"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3E6EC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1514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6AD24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072986" w14:textId="77777777" w:rsidR="000236E6" w:rsidRPr="00C30D6B" w:rsidRDefault="000236E6" w:rsidP="001A75DA">
            <w:pPr>
              <w:pStyle w:val="TAL"/>
            </w:pPr>
          </w:p>
        </w:tc>
        <w:tc>
          <w:tcPr>
            <w:tcW w:w="850" w:type="dxa"/>
            <w:shd w:val="clear" w:color="auto" w:fill="auto"/>
          </w:tcPr>
          <w:p w14:paraId="14D0BC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26DFCE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73043E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4E86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CA12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D3539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7DEBE4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DB380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A4EE3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F7EFA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56521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3D2C2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78C2142" w14:textId="4B20266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5E4DF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51D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D415D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6F1C07" w14:textId="77777777" w:rsidR="000236E6" w:rsidRPr="00C30D6B" w:rsidRDefault="000236E6" w:rsidP="001A75DA">
            <w:pPr>
              <w:pStyle w:val="TAL"/>
            </w:pPr>
          </w:p>
        </w:tc>
        <w:tc>
          <w:tcPr>
            <w:tcW w:w="850" w:type="dxa"/>
            <w:shd w:val="clear" w:color="auto" w:fill="auto"/>
          </w:tcPr>
          <w:p w14:paraId="6092F0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4.1, 4.2</w:t>
            </w:r>
          </w:p>
        </w:tc>
        <w:tc>
          <w:tcPr>
            <w:tcW w:w="2494" w:type="dxa"/>
            <w:shd w:val="clear" w:color="auto" w:fill="auto"/>
          </w:tcPr>
          <w:p w14:paraId="001926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5FD821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18C9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A2D03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C115 AND</w:t>
            </w:r>
          </w:p>
          <w:p w14:paraId="7BEA2F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3741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CCAD6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0C94A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CFEE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B335056" w14:textId="2B6D6BA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A9DA7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39F0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3DD4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5A008" w14:textId="77777777" w:rsidR="000236E6" w:rsidRPr="00C30D6B" w:rsidRDefault="000236E6" w:rsidP="001A75DA">
            <w:pPr>
              <w:pStyle w:val="TAL"/>
            </w:pPr>
          </w:p>
        </w:tc>
        <w:tc>
          <w:tcPr>
            <w:tcW w:w="850" w:type="dxa"/>
            <w:shd w:val="clear" w:color="auto" w:fill="auto"/>
          </w:tcPr>
          <w:p w14:paraId="18E93A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466616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56852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E2D1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E86F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6A032B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169C32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14606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66FD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3BD3C2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DBE0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F4C3E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B0715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9C5887D" w14:textId="1FC878C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A1215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CAE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125A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1E0F26" w14:textId="77777777" w:rsidR="000236E6" w:rsidRPr="00C30D6B" w:rsidRDefault="000236E6" w:rsidP="001A75DA">
            <w:pPr>
              <w:pStyle w:val="TAL"/>
            </w:pPr>
          </w:p>
        </w:tc>
        <w:tc>
          <w:tcPr>
            <w:tcW w:w="850" w:type="dxa"/>
            <w:shd w:val="clear" w:color="auto" w:fill="auto"/>
          </w:tcPr>
          <w:p w14:paraId="0437CBC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6B9109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6237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8CC63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0A1A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2AB3E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6E78ED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04B03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8E12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00AFAC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7E0C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4A23D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F20F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F5997E0" w14:textId="68CF501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B2457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2D40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10AF3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25104C" w14:textId="77777777" w:rsidR="000236E6" w:rsidRPr="00C30D6B" w:rsidRDefault="000236E6" w:rsidP="001A75DA">
            <w:pPr>
              <w:pStyle w:val="TAL"/>
            </w:pPr>
          </w:p>
        </w:tc>
        <w:tc>
          <w:tcPr>
            <w:tcW w:w="850" w:type="dxa"/>
            <w:shd w:val="clear" w:color="auto" w:fill="auto"/>
          </w:tcPr>
          <w:p w14:paraId="4EEF0C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5.3</w:t>
            </w:r>
          </w:p>
        </w:tc>
        <w:tc>
          <w:tcPr>
            <w:tcW w:w="2494" w:type="dxa"/>
            <w:shd w:val="clear" w:color="auto" w:fill="auto"/>
          </w:tcPr>
          <w:p w14:paraId="43C427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573A76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8DBE4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DE4D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3950FC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2F386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38656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3B862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639644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CD8E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6ED2F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44B30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83315E" w14:textId="743FCF8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B09BD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C68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AECEA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E56FA" w14:textId="77777777" w:rsidR="000236E6" w:rsidRPr="00C30D6B" w:rsidRDefault="000236E6" w:rsidP="001A75DA">
            <w:pPr>
              <w:pStyle w:val="TAL"/>
            </w:pPr>
          </w:p>
        </w:tc>
        <w:tc>
          <w:tcPr>
            <w:tcW w:w="850" w:type="dxa"/>
            <w:shd w:val="clear" w:color="auto" w:fill="auto"/>
          </w:tcPr>
          <w:p w14:paraId="43FB7C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5.4</w:t>
            </w:r>
          </w:p>
        </w:tc>
        <w:tc>
          <w:tcPr>
            <w:tcW w:w="2494" w:type="dxa"/>
            <w:shd w:val="clear" w:color="auto" w:fill="auto"/>
          </w:tcPr>
          <w:p w14:paraId="21EADA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9BE0E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B4ADC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EFDD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0A0269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19A621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566EA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847A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F9AA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A6FC7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D4C30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2EF289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9863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CA877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0802C9" w14:textId="4F0A4E9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C5F85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89C2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8D29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E2DE6E" w14:textId="77777777" w:rsidR="000236E6" w:rsidRPr="00C30D6B" w:rsidRDefault="000236E6" w:rsidP="001A75DA">
            <w:pPr>
              <w:pStyle w:val="TAL"/>
            </w:pPr>
          </w:p>
        </w:tc>
        <w:tc>
          <w:tcPr>
            <w:tcW w:w="850" w:type="dxa"/>
            <w:shd w:val="clear" w:color="auto" w:fill="auto"/>
          </w:tcPr>
          <w:p w14:paraId="337C0B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5.5</w:t>
            </w:r>
          </w:p>
        </w:tc>
        <w:tc>
          <w:tcPr>
            <w:tcW w:w="2494" w:type="dxa"/>
            <w:shd w:val="clear" w:color="auto" w:fill="auto"/>
          </w:tcPr>
          <w:p w14:paraId="38D91D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7C592A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3C123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7B06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41B7B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0E1F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8AC5C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75CE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2817D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CAF6A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A2FC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07B0E8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8DBBD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10D0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80EBB1" w14:textId="5975756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BDEAD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A448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C742A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8F37C" w14:textId="77777777" w:rsidR="000236E6" w:rsidRPr="00C30D6B" w:rsidRDefault="000236E6" w:rsidP="001A75DA">
            <w:pPr>
              <w:pStyle w:val="TAL"/>
            </w:pPr>
          </w:p>
        </w:tc>
        <w:tc>
          <w:tcPr>
            <w:tcW w:w="850" w:type="dxa"/>
            <w:shd w:val="clear" w:color="auto" w:fill="auto"/>
          </w:tcPr>
          <w:p w14:paraId="1E21AAF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5.6</w:t>
            </w:r>
          </w:p>
        </w:tc>
        <w:tc>
          <w:tcPr>
            <w:tcW w:w="2494" w:type="dxa"/>
            <w:shd w:val="clear" w:color="auto" w:fill="auto"/>
          </w:tcPr>
          <w:p w14:paraId="0CA7EA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0C98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8263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82D4E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D1BE3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320284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5ADD1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3B3B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36CE0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72F005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D10C0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6ACE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15E20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3044C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70A5110" w14:textId="0A26EBD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1D4B3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017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A31DE4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9ED28F" w14:textId="77777777" w:rsidR="000236E6" w:rsidRPr="00C30D6B" w:rsidRDefault="000236E6" w:rsidP="001A75DA">
            <w:pPr>
              <w:pStyle w:val="TAL"/>
            </w:pPr>
          </w:p>
        </w:tc>
        <w:tc>
          <w:tcPr>
            <w:tcW w:w="850" w:type="dxa"/>
            <w:shd w:val="clear" w:color="auto" w:fill="auto"/>
          </w:tcPr>
          <w:p w14:paraId="6B008E5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5.7</w:t>
            </w:r>
          </w:p>
        </w:tc>
        <w:tc>
          <w:tcPr>
            <w:tcW w:w="2494" w:type="dxa"/>
            <w:shd w:val="clear" w:color="auto" w:fill="auto"/>
          </w:tcPr>
          <w:p w14:paraId="0F618A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2BF81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DD7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CCE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36DF3F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D8CDD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02866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8F199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7A4B6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34F7D6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2E926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5882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3BDF1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E47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82A6AB" w14:textId="123303C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240B2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0DDF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A3A01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29B96A" w14:textId="77777777" w:rsidR="000236E6" w:rsidRPr="00C30D6B" w:rsidRDefault="000236E6" w:rsidP="001A75DA">
            <w:pPr>
              <w:pStyle w:val="TAL"/>
            </w:pPr>
          </w:p>
        </w:tc>
        <w:tc>
          <w:tcPr>
            <w:tcW w:w="850" w:type="dxa"/>
            <w:shd w:val="clear" w:color="auto" w:fill="auto"/>
          </w:tcPr>
          <w:p w14:paraId="49BAED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5.8</w:t>
            </w:r>
          </w:p>
        </w:tc>
        <w:tc>
          <w:tcPr>
            <w:tcW w:w="2494" w:type="dxa"/>
            <w:shd w:val="clear" w:color="auto" w:fill="auto"/>
          </w:tcPr>
          <w:p w14:paraId="2322FC8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103DC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C724E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3D5B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24FD9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FB660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2B343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22495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079B1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179DAF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7754C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F5A7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3032AD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32970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7CFEB0E" w14:textId="4A25C81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E7928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01EB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840D6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40DBE3" w14:textId="77777777" w:rsidR="000236E6" w:rsidRPr="00C30D6B" w:rsidRDefault="000236E6" w:rsidP="001A75DA">
            <w:pPr>
              <w:pStyle w:val="TAL"/>
            </w:pPr>
          </w:p>
        </w:tc>
        <w:tc>
          <w:tcPr>
            <w:tcW w:w="850" w:type="dxa"/>
            <w:shd w:val="clear" w:color="auto" w:fill="auto"/>
          </w:tcPr>
          <w:p w14:paraId="744044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5.9</w:t>
            </w:r>
          </w:p>
        </w:tc>
        <w:tc>
          <w:tcPr>
            <w:tcW w:w="2494" w:type="dxa"/>
            <w:shd w:val="clear" w:color="auto" w:fill="auto"/>
          </w:tcPr>
          <w:p w14:paraId="60A3A0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00546B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1BDC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A350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3F61E0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28FF28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FD23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EE88A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A09D2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5EA4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3B42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47671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6EE36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5248F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A829D4" w14:textId="267A9E95"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C595E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9B19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0DCF23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7D52C9" w14:textId="77777777" w:rsidR="000236E6" w:rsidRPr="00C30D6B" w:rsidRDefault="000236E6" w:rsidP="001A75DA">
            <w:pPr>
              <w:pStyle w:val="TAL"/>
            </w:pPr>
          </w:p>
        </w:tc>
        <w:tc>
          <w:tcPr>
            <w:tcW w:w="850" w:type="dxa"/>
            <w:shd w:val="clear" w:color="auto" w:fill="auto"/>
          </w:tcPr>
          <w:p w14:paraId="44DDBA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5.10</w:t>
            </w:r>
          </w:p>
        </w:tc>
        <w:tc>
          <w:tcPr>
            <w:tcW w:w="2494" w:type="dxa"/>
            <w:shd w:val="clear" w:color="auto" w:fill="auto"/>
          </w:tcPr>
          <w:p w14:paraId="094752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1024A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AED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5E8AE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1A8DA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705BE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42676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C36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63A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6BB81A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0D8FD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F864B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E1D64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A282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D823265" w14:textId="49228DC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6D420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F6CB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A6770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43CC72" w14:textId="77777777" w:rsidR="000236E6" w:rsidRPr="00C30D6B" w:rsidRDefault="000236E6" w:rsidP="001A75DA">
            <w:pPr>
              <w:pStyle w:val="TAL"/>
            </w:pPr>
          </w:p>
        </w:tc>
        <w:tc>
          <w:tcPr>
            <w:tcW w:w="850" w:type="dxa"/>
            <w:vMerge w:val="restart"/>
            <w:shd w:val="clear" w:color="auto" w:fill="auto"/>
          </w:tcPr>
          <w:p w14:paraId="4F06DCF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55571E3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A2EBF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749E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AF3B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759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15512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7A5B6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B4DF1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82CCD9C" w14:textId="4DA4CD8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9D8BD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F268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C6C72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30707A" w14:textId="77777777" w:rsidR="000236E6" w:rsidRPr="00C30D6B" w:rsidRDefault="000236E6" w:rsidP="001A75DA">
            <w:pPr>
              <w:pStyle w:val="TAL"/>
            </w:pPr>
          </w:p>
        </w:tc>
        <w:tc>
          <w:tcPr>
            <w:tcW w:w="850" w:type="dxa"/>
            <w:vMerge/>
            <w:shd w:val="clear" w:color="auto" w:fill="auto"/>
          </w:tcPr>
          <w:p w14:paraId="2657CF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1C484F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B2DC3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5BCB7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D8C6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E48BE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47B358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66A1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F85E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7E608C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8F7E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95B18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6D36941" w14:textId="466C7DA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779DB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8DFCA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1101C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7C074C" w14:textId="77777777" w:rsidR="000236E6" w:rsidRPr="00C30D6B" w:rsidRDefault="000236E6" w:rsidP="001A75DA">
            <w:pPr>
              <w:pStyle w:val="TAL"/>
            </w:pPr>
          </w:p>
        </w:tc>
        <w:tc>
          <w:tcPr>
            <w:tcW w:w="850" w:type="dxa"/>
            <w:vMerge w:val="restart"/>
            <w:shd w:val="clear" w:color="auto" w:fill="auto"/>
          </w:tcPr>
          <w:p w14:paraId="2C30C1A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vMerge w:val="restart"/>
            <w:shd w:val="clear" w:color="auto" w:fill="auto"/>
          </w:tcPr>
          <w:p w14:paraId="6581213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25E432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637B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981AB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8A32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6D2BD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DB9A3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5CF2D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803CD92" w14:textId="4B1DDE9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4F207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24147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50ADC5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1D3EC2" w14:textId="77777777" w:rsidR="000236E6" w:rsidRPr="00C30D6B" w:rsidRDefault="000236E6" w:rsidP="001A75DA">
            <w:pPr>
              <w:pStyle w:val="TAL"/>
            </w:pPr>
          </w:p>
        </w:tc>
        <w:tc>
          <w:tcPr>
            <w:tcW w:w="850" w:type="dxa"/>
            <w:vMerge/>
            <w:shd w:val="clear" w:color="auto" w:fill="auto"/>
          </w:tcPr>
          <w:p w14:paraId="56FD4E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EBC3C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674C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014E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2BE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63759B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1DFF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4C5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3F4D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026E3F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A8AF8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7A5B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1154234" w14:textId="53F2108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7996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DCB4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322B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22FB93" w14:textId="77777777" w:rsidR="000236E6" w:rsidRPr="00C30D6B" w:rsidRDefault="000236E6" w:rsidP="001A75DA">
            <w:pPr>
              <w:pStyle w:val="TAL"/>
            </w:pPr>
          </w:p>
        </w:tc>
        <w:tc>
          <w:tcPr>
            <w:tcW w:w="850" w:type="dxa"/>
            <w:shd w:val="clear" w:color="auto" w:fill="auto"/>
          </w:tcPr>
          <w:p w14:paraId="461A1F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shd w:val="clear" w:color="auto" w:fill="auto"/>
          </w:tcPr>
          <w:p w14:paraId="733571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only NG-RAN bearer specified and gateway proxy identity</w:t>
            </w:r>
          </w:p>
        </w:tc>
        <w:tc>
          <w:tcPr>
            <w:tcW w:w="673" w:type="dxa"/>
            <w:shd w:val="clear" w:color="auto" w:fill="auto"/>
          </w:tcPr>
          <w:p w14:paraId="64610B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79FD95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6F4B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18A59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3411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41197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1F42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33E6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7812E8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67B9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CF8BE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BE3457" w14:textId="77777777" w:rsidR="000236E6" w:rsidRPr="00C30D6B" w:rsidRDefault="000236E6" w:rsidP="001A75DA">
            <w:pPr>
              <w:pStyle w:val="TAL"/>
            </w:pPr>
          </w:p>
        </w:tc>
        <w:tc>
          <w:tcPr>
            <w:tcW w:w="850" w:type="dxa"/>
            <w:shd w:val="clear" w:color="auto" w:fill="auto"/>
          </w:tcPr>
          <w:p w14:paraId="5CEABF3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shd w:val="clear" w:color="auto" w:fill="auto"/>
          </w:tcPr>
          <w:p w14:paraId="34B600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xml:space="preserve"> Trigger LAUNCH BROWSER by CALL CONTROL</w:t>
            </w:r>
          </w:p>
        </w:tc>
        <w:tc>
          <w:tcPr>
            <w:tcW w:w="673" w:type="dxa"/>
            <w:shd w:val="clear" w:color="auto" w:fill="auto"/>
          </w:tcPr>
          <w:p w14:paraId="4536CF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2BFBA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6376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32B991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141C9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7026A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2B1A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4218B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E00F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81CA48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37EFF8" w14:textId="77777777" w:rsidR="000236E6" w:rsidRPr="00C30D6B" w:rsidRDefault="000236E6" w:rsidP="001A75DA">
            <w:pPr>
              <w:pStyle w:val="TAL"/>
            </w:pPr>
          </w:p>
        </w:tc>
        <w:tc>
          <w:tcPr>
            <w:tcW w:w="850" w:type="dxa"/>
            <w:shd w:val="clear" w:color="auto" w:fill="auto"/>
          </w:tcPr>
          <w:p w14:paraId="54FDD4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shd w:val="clear" w:color="auto" w:fill="auto"/>
          </w:tcPr>
          <w:p w14:paraId="28BB45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Trigger LAUNCH BROWSER by MT Call event</w:t>
            </w:r>
          </w:p>
        </w:tc>
        <w:tc>
          <w:tcPr>
            <w:tcW w:w="673" w:type="dxa"/>
            <w:shd w:val="clear" w:color="auto" w:fill="auto"/>
          </w:tcPr>
          <w:p w14:paraId="33679F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2969E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EA21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341142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1540E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73338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F896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5B70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DAC0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F64ED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E07FD3" w14:textId="77777777" w:rsidR="000236E6" w:rsidRPr="00C30D6B" w:rsidRDefault="000236E6" w:rsidP="001A75DA">
            <w:pPr>
              <w:pStyle w:val="TAL"/>
            </w:pPr>
          </w:p>
        </w:tc>
        <w:tc>
          <w:tcPr>
            <w:tcW w:w="850" w:type="dxa"/>
            <w:shd w:val="clear" w:color="auto" w:fill="auto"/>
          </w:tcPr>
          <w:p w14:paraId="78947EA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shd w:val="clear" w:color="auto" w:fill="auto"/>
          </w:tcPr>
          <w:p w14:paraId="73CB54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Trigger LAUNCH BROWSER during mobile originated call</w:t>
            </w:r>
          </w:p>
        </w:tc>
        <w:tc>
          <w:tcPr>
            <w:tcW w:w="673" w:type="dxa"/>
            <w:shd w:val="clear" w:color="auto" w:fill="auto"/>
          </w:tcPr>
          <w:p w14:paraId="5A6B6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5A6F6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5C57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5E8C8B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50DAC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390DB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4649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E80FB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336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994147" w14:textId="77777777" w:rsidTr="000076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050901" w14:textId="77777777" w:rsidR="000236E6" w:rsidRPr="00C30D6B" w:rsidRDefault="000236E6" w:rsidP="001A75DA">
            <w:pPr>
              <w:pStyle w:val="TAL"/>
            </w:pPr>
          </w:p>
        </w:tc>
        <w:tc>
          <w:tcPr>
            <w:tcW w:w="850" w:type="dxa"/>
            <w:tcBorders>
              <w:bottom w:val="single" w:sz="4" w:space="0" w:color="auto"/>
            </w:tcBorders>
            <w:shd w:val="clear" w:color="auto" w:fill="auto"/>
          </w:tcPr>
          <w:p w14:paraId="123732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6A8C8E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Trigger LAUNCH BROWSER during mobile terminated call</w:t>
            </w:r>
          </w:p>
        </w:tc>
        <w:tc>
          <w:tcPr>
            <w:tcW w:w="673" w:type="dxa"/>
            <w:tcBorders>
              <w:bottom w:val="single" w:sz="4" w:space="0" w:color="auto"/>
            </w:tcBorders>
            <w:shd w:val="clear" w:color="auto" w:fill="auto"/>
          </w:tcPr>
          <w:p w14:paraId="2D4036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1376A2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9360A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tcBorders>
              <w:bottom w:val="single" w:sz="4" w:space="0" w:color="auto"/>
            </w:tcBorders>
            <w:shd w:val="clear" w:color="auto" w:fill="auto"/>
          </w:tcPr>
          <w:p w14:paraId="393AD3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0E06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B4654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341929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4591E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9ECB9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076AE" w:rsidRPr="00C30D6B" w14:paraId="352F82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9556545" w14:textId="77777777" w:rsidR="000076AE" w:rsidRPr="00C30D6B" w:rsidRDefault="000076AE" w:rsidP="000076AE">
            <w:pPr>
              <w:pStyle w:val="TAL"/>
            </w:pPr>
          </w:p>
        </w:tc>
        <w:tc>
          <w:tcPr>
            <w:tcW w:w="850" w:type="dxa"/>
            <w:tcBorders>
              <w:bottom w:val="single" w:sz="4" w:space="0" w:color="auto"/>
            </w:tcBorders>
            <w:shd w:val="clear" w:color="auto" w:fill="auto"/>
          </w:tcPr>
          <w:p w14:paraId="5C1AF6A9" w14:textId="19811B74" w:rsidR="000076AE" w:rsidRPr="00C30D6B" w:rsidRDefault="000076AE" w:rsidP="000076AE">
            <w:pPr>
              <w:pStyle w:val="TAL"/>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8.</w:t>
            </w:r>
            <w:r>
              <w:rPr>
                <w:rFonts w:eastAsia="SimSun"/>
                <w:lang w:val="en-US" w:eastAsia="zh-CN"/>
              </w:rPr>
              <w:t>6</w:t>
            </w:r>
          </w:p>
        </w:tc>
        <w:tc>
          <w:tcPr>
            <w:tcW w:w="2494" w:type="dxa"/>
            <w:tcBorders>
              <w:bottom w:val="single" w:sz="4" w:space="0" w:color="auto"/>
            </w:tcBorders>
            <w:shd w:val="clear" w:color="auto" w:fill="auto"/>
          </w:tcPr>
          <w:p w14:paraId="11758F22" w14:textId="25C840C4" w:rsidR="000076AE" w:rsidRPr="00C30D6B" w:rsidRDefault="000076AE" w:rsidP="000076AE">
            <w:pPr>
              <w:pStyle w:val="TAL"/>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 xml:space="preserve">2 consecutive </w:t>
            </w:r>
            <w:r>
              <w:t>LAUNCH BROWSER</w:t>
            </w:r>
          </w:p>
        </w:tc>
        <w:tc>
          <w:tcPr>
            <w:tcW w:w="673" w:type="dxa"/>
            <w:tcBorders>
              <w:bottom w:val="single" w:sz="4" w:space="0" w:color="auto"/>
            </w:tcBorders>
            <w:shd w:val="clear" w:color="auto" w:fill="auto"/>
          </w:tcPr>
          <w:p w14:paraId="6600C7BE" w14:textId="0E69785F" w:rsidR="000076AE" w:rsidRPr="00C30D6B" w:rsidRDefault="000076AE" w:rsidP="000076AE">
            <w:pPr>
              <w:pStyle w:val="TAC"/>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Rel-16</w:t>
            </w:r>
          </w:p>
        </w:tc>
        <w:tc>
          <w:tcPr>
            <w:tcW w:w="708" w:type="dxa"/>
            <w:tcBorders>
              <w:bottom w:val="single" w:sz="4" w:space="0" w:color="auto"/>
            </w:tcBorders>
            <w:shd w:val="clear" w:color="auto" w:fill="auto"/>
          </w:tcPr>
          <w:p w14:paraId="46FBAD4C" w14:textId="77777777" w:rsidR="000076AE" w:rsidRPr="00C30D6B" w:rsidRDefault="000076AE" w:rsidP="000076A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F3B8DD4" w14:textId="77777777" w:rsidR="000076AE" w:rsidRDefault="000076AE" w:rsidP="000076AE">
            <w:pPr>
              <w:pStyle w:val="TAC"/>
              <w:cnfStyle w:val="000000000000" w:firstRow="0" w:lastRow="0" w:firstColumn="0" w:lastColumn="0" w:oddVBand="0" w:evenVBand="0" w:oddHBand="0" w:evenHBand="0" w:firstRowFirstColumn="0" w:firstRowLastColumn="0" w:lastRowFirstColumn="0" w:lastRowLastColumn="0"/>
            </w:pPr>
            <w:r>
              <w:t>C111 AND</w:t>
            </w:r>
          </w:p>
          <w:p w14:paraId="2ABCFC7F" w14:textId="77777777" w:rsidR="000076AE" w:rsidRDefault="000076AE" w:rsidP="000076AE">
            <w:pPr>
              <w:pStyle w:val="TAC"/>
              <w:cnfStyle w:val="000000000000" w:firstRow="0" w:lastRow="0" w:firstColumn="0" w:lastColumn="0" w:oddVBand="0" w:evenVBand="0" w:oddHBand="0" w:evenHBand="0" w:firstRowFirstColumn="0" w:firstRowLastColumn="0" w:lastRowFirstColumn="0" w:lastRowLastColumn="0"/>
            </w:pPr>
            <w:r>
              <w:t>C177 AND</w:t>
            </w:r>
          </w:p>
          <w:p w14:paraId="40341E51" w14:textId="2F2F5EFE" w:rsidR="000076AE" w:rsidRPr="00C30D6B" w:rsidRDefault="000076AE" w:rsidP="000076AE">
            <w:pPr>
              <w:pStyle w:val="TAC"/>
              <w:cnfStyle w:val="000000000000" w:firstRow="0" w:lastRow="0" w:firstColumn="0" w:lastColumn="0" w:oddVBand="0" w:evenVBand="0" w:oddHBand="0" w:evenHBand="0" w:firstRowFirstColumn="0" w:firstRowLastColumn="0" w:lastRowFirstColumn="0" w:lastRowLastColumn="0"/>
            </w:pPr>
            <w:r>
              <w:t>C178</w:t>
            </w:r>
            <w:r>
              <w:rPr>
                <w:rFonts w:eastAsia="SimSun" w:hint="eastAsia"/>
                <w:lang w:val="en-US" w:eastAsia="zh-CN"/>
              </w:rPr>
              <w:t xml:space="preserve"> AND C231</w:t>
            </w:r>
          </w:p>
        </w:tc>
        <w:tc>
          <w:tcPr>
            <w:tcW w:w="1020" w:type="dxa"/>
            <w:tcBorders>
              <w:bottom w:val="single" w:sz="4" w:space="0" w:color="auto"/>
            </w:tcBorders>
            <w:shd w:val="clear" w:color="auto" w:fill="auto"/>
          </w:tcPr>
          <w:p w14:paraId="2A7BDDDF" w14:textId="475BFB5B" w:rsidR="000076AE" w:rsidRPr="00C30D6B" w:rsidRDefault="000076AE" w:rsidP="000076AE">
            <w:pPr>
              <w:pStyle w:val="TAC"/>
              <w:cnfStyle w:val="000000000000" w:firstRow="0" w:lastRow="0" w:firstColumn="0" w:lastColumn="0" w:oddVBand="0" w:evenVBand="0" w:oddHBand="0" w:evenHBand="0" w:firstRowFirstColumn="0" w:firstRowLastColumn="0" w:lastRowFirstColumn="0" w:lastRowLastColumn="0"/>
            </w:pPr>
            <w:r>
              <w:rPr>
                <w:snapToGrid w:val="0"/>
                <w:szCs w:val="18"/>
              </w:rPr>
              <w:t>E.1/71 AND E.1/110 AND E.1/111</w:t>
            </w:r>
          </w:p>
        </w:tc>
        <w:tc>
          <w:tcPr>
            <w:tcW w:w="1077" w:type="dxa"/>
            <w:tcBorders>
              <w:bottom w:val="single" w:sz="4" w:space="0" w:color="auto"/>
            </w:tcBorders>
            <w:shd w:val="clear" w:color="auto" w:fill="auto"/>
          </w:tcPr>
          <w:p w14:paraId="6CFB82AF" w14:textId="2EC6BE08" w:rsidR="000076AE" w:rsidRPr="00C30D6B" w:rsidRDefault="000076AE" w:rsidP="000076AE">
            <w:pPr>
              <w:pStyle w:val="TAC"/>
              <w:cnfStyle w:val="000000000000" w:firstRow="0" w:lastRow="0" w:firstColumn="0" w:lastColumn="0" w:oddVBand="0" w:evenVBand="0" w:oddHBand="0" w:evenHBand="0" w:firstRowFirstColumn="0" w:firstRowLastColumn="0" w:lastRowFirstColumn="0" w:lastRowLastColumn="0"/>
            </w:pPr>
            <w:r>
              <w:t>NG-SS only</w:t>
            </w:r>
          </w:p>
        </w:tc>
        <w:tc>
          <w:tcPr>
            <w:tcW w:w="737" w:type="dxa"/>
            <w:tcBorders>
              <w:bottom w:val="single" w:sz="4" w:space="0" w:color="auto"/>
            </w:tcBorders>
            <w:shd w:val="clear" w:color="auto" w:fill="auto"/>
          </w:tcPr>
          <w:p w14:paraId="07D16924" w14:textId="77777777" w:rsidR="000076AE" w:rsidRPr="00C30D6B" w:rsidRDefault="000076AE" w:rsidP="000076A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7BB3D68" w14:textId="77777777" w:rsidR="000076AE" w:rsidRPr="00C30D6B" w:rsidRDefault="000076AE" w:rsidP="000076AE">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BE50A0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6A360F" w14:textId="77777777" w:rsidR="000236E6" w:rsidRPr="005A5F64" w:rsidRDefault="000236E6" w:rsidP="001A75DA">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0A89B45"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F5953ED"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0F564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2B74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1614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90E3D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25A54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706B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9CEC1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0FD8D6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5F8DB3"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71CBD5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33DA02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4DACD3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A3C4D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67A83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5097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636B1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5B3E36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C3EC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4F15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F13E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0236E6" w:rsidRPr="00C30D6B" w14:paraId="00C99F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264EC5"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0AA8CC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B980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8829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BA85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905E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07CC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B06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49E33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7423F4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67F4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241A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168A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0236E6" w:rsidRPr="00C30D6B" w14:paraId="0054FCE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E80161"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C89B4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59DFF0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alpha identifier</w:t>
            </w:r>
          </w:p>
        </w:tc>
        <w:tc>
          <w:tcPr>
            <w:tcW w:w="673" w:type="dxa"/>
            <w:shd w:val="clear" w:color="auto" w:fill="auto"/>
          </w:tcPr>
          <w:p w14:paraId="7F1339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F96A6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6C8B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C28C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4A3D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CCDF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5E18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DD81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B8E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8BBF3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7E4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0236E6" w:rsidRPr="00C30D6B" w14:paraId="608B72C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7754D4"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7FE2F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6656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08C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CDF1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9BD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39FB4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0CF6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FB530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50C4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2E78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6EF3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35D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C0B5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082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0236E6" w:rsidRPr="00C30D6B" w14:paraId="47205C8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C02A77"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72A0B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2F784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5C9CA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09BB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0D44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1B120B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44B4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4CC27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A22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247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574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18A2F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8B177D"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5610EB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3400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0060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25D70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C090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76802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C3215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87AF2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5FC16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4FC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F1F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9A0A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5A47BF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1C61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5287C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7D30A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4EEF2D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8ADEC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3544F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C152</w:t>
            </w:r>
          </w:p>
        </w:tc>
        <w:tc>
          <w:tcPr>
            <w:tcW w:w="1020" w:type="dxa"/>
            <w:shd w:val="clear" w:color="auto" w:fill="auto"/>
          </w:tcPr>
          <w:p w14:paraId="647F2C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DD91F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0D9F33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966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2979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25FE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08E9A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3554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307F4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34AC5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79C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91368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A02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C152 AND</w:t>
            </w:r>
          </w:p>
          <w:p w14:paraId="63C47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45CFF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CCAB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0CE17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A73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94BC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1CE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1415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4866F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0A28E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175051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7F5AA1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2FC5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62DB3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124CD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8FE94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8D4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CC48E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A345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B92B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7BE14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3531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C607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0236E6" w:rsidRPr="00C30D6B" w14:paraId="0963C9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9835F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C5A83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782FC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8CD7D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E571E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2DCA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2AB465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5B3E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1C83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F38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5384D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0137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5C2F4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22B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C928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298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0236E6" w:rsidRPr="00C30D6B" w14:paraId="2F5A4A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3E13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082A3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0EC969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no alpha identifier, with network access name</w:t>
            </w:r>
          </w:p>
        </w:tc>
        <w:tc>
          <w:tcPr>
            <w:tcW w:w="673" w:type="dxa"/>
            <w:shd w:val="clear" w:color="auto" w:fill="auto"/>
          </w:tcPr>
          <w:p w14:paraId="5FE741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5C996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61982C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EAD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DA8FA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69ADE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4E536D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1A2C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DD7E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01F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787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96D4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B64BD8"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DFB51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23341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372CD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6529C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A41C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409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3F1D9F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E7D9E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4416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D0BB6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056A48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96C6D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9FA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2AC7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38E9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6437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FABA6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884DB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B1A99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6680E2C0" w14:textId="0871605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Multi OPEN CHANNEL, one in TCP Server mode and one in TCP Client mode.</w:t>
            </w:r>
          </w:p>
        </w:tc>
        <w:tc>
          <w:tcPr>
            <w:tcW w:w="673" w:type="dxa"/>
            <w:shd w:val="clear" w:color="auto" w:fill="auto"/>
          </w:tcPr>
          <w:p w14:paraId="7987D2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6AA7BC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3FF0E6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D777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079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D5AF4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25648B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1D4B9C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B394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5DCC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6B2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DFD8B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CD157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2BC9A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6F6E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E8F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62ED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3E70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C192 AND</w:t>
            </w:r>
          </w:p>
          <w:p w14:paraId="095F79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ED54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6718E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D7AEC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3FDBFE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75C6B4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FFCC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A4DC0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E0B0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A6158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89E9D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8DD36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5979D7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Default Bearer, GPRS, with null alpha identifier)</w:t>
            </w:r>
          </w:p>
        </w:tc>
        <w:tc>
          <w:tcPr>
            <w:tcW w:w="673" w:type="dxa"/>
            <w:shd w:val="clear" w:color="auto" w:fill="auto"/>
          </w:tcPr>
          <w:p w14:paraId="325609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9AA36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2040B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C191</w:t>
            </w:r>
          </w:p>
        </w:tc>
        <w:tc>
          <w:tcPr>
            <w:tcW w:w="1020" w:type="dxa"/>
            <w:shd w:val="clear" w:color="auto" w:fill="auto"/>
          </w:tcPr>
          <w:p w14:paraId="7033F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4CD3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064CB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55D9FB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69387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BB12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BCF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E413A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93D04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6AAFD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B9D45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136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0190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458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253171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EC9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07C3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BD8DA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594C62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703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2FFF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644F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C19F7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23E09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16C0D4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0945F9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C6FE0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1109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7B75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6E8D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4F3CAB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59AFF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63967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53F2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68AA2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F9BA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7803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3D28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4A3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1184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6F94536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378E6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D5F27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7ABB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D8A50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E372B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721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C150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EEA0A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3A505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CD83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D0482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103A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50A1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A401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4DB06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8A16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982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E68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0FF221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50895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4B25A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vMerge w:val="restart"/>
            <w:shd w:val="clear" w:color="auto" w:fill="auto"/>
          </w:tcPr>
          <w:p w14:paraId="3945BB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4342C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7CF7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3396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22198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5DDD6A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2418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7091A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35C5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97EED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70E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C643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10B5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FE39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E4F0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34CD64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0C24F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7F3D7F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0B152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A4F0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A36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183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A3E7A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19ED5A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1B426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462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91C12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0C1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B58F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E43B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C2AB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2C8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0C6D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D69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7AA38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9392C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671BD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5.3</w:t>
            </w:r>
          </w:p>
        </w:tc>
        <w:tc>
          <w:tcPr>
            <w:tcW w:w="2494" w:type="dxa"/>
            <w:vMerge w:val="restart"/>
            <w:shd w:val="clear" w:color="auto" w:fill="auto"/>
          </w:tcPr>
          <w:p w14:paraId="746F35E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6973BB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7D9F8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0191F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EE537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3A89C0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1A52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7E23A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EA0A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9B2E1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E894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356F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96AE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AC5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586F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4CCEC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45242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F885D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D65E1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88BF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D8DBD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AE20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01C9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39025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C0684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060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E70BC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F41D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1216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A4E26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327E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0B2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0792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7CC6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0856C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9986A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0D059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5.4</w:t>
            </w:r>
          </w:p>
        </w:tc>
        <w:tc>
          <w:tcPr>
            <w:tcW w:w="2494" w:type="dxa"/>
            <w:vMerge w:val="restart"/>
            <w:shd w:val="clear" w:color="auto" w:fill="auto"/>
          </w:tcPr>
          <w:p w14:paraId="240E842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BF132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F283A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5478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3DB25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93F3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0900E3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2257F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3A843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310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9C57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86F4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0FB98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F1B66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4877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1974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86C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31463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0874E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379D2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38E74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0B1C7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D0BD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CE80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F30A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94B8F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2BD9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EA79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7171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12C9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E60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4BEC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669B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153A4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DB1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E2C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6C43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574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20B0F8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29C29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D1C04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5.5</w:t>
            </w:r>
          </w:p>
        </w:tc>
        <w:tc>
          <w:tcPr>
            <w:tcW w:w="2494" w:type="dxa"/>
            <w:vMerge w:val="restart"/>
            <w:shd w:val="clear" w:color="auto" w:fill="auto"/>
          </w:tcPr>
          <w:p w14:paraId="66EF6C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0A2BFF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4FD8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9ED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3BA7F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74B1D5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65651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0AF4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6505E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4EF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383F2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7F31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269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6855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5BF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069E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EE2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1ED523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40034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2CB524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D2035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A5C3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D468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53F6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CC4BD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29E1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66E1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91BE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DFA1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F1594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F37C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D0BFF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045E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A01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E80C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26AF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2B57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C2D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6162D82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78674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E1E80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5.6</w:t>
            </w:r>
          </w:p>
        </w:tc>
        <w:tc>
          <w:tcPr>
            <w:tcW w:w="2494" w:type="dxa"/>
            <w:vMerge w:val="restart"/>
            <w:shd w:val="clear" w:color="auto" w:fill="auto"/>
          </w:tcPr>
          <w:p w14:paraId="533994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2F0A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6497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C59B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87988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98389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645AF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67D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C1377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1EBE6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2007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267E3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36B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F52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EC4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2008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EE7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57D887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0A1F5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7610C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12FE1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4ED9B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A864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3B2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49A5C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0E434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DB525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96437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4B37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2F6FB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8224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67FE0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2E72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814C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35AFC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A3F1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7834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7D3C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8A899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E9366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CD9D9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5.7</w:t>
            </w:r>
          </w:p>
        </w:tc>
        <w:tc>
          <w:tcPr>
            <w:tcW w:w="2494" w:type="dxa"/>
            <w:vMerge w:val="restart"/>
            <w:shd w:val="clear" w:color="auto" w:fill="auto"/>
          </w:tcPr>
          <w:p w14:paraId="0C689F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24BA66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DFF22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FC81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B2996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58FF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EDAC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A9F4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510BD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E485A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8CB8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268B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6688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0AB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7310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4F7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36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1E0C27C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17A5F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145F0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31928A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73A72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392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1DE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ADA7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9C54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0B1AC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B3AC0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F772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AEF57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FC0D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29E14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595C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D3AC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41B2E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DC7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F292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DAB2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4C0A610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5E6A7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828008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5.8</w:t>
            </w:r>
          </w:p>
        </w:tc>
        <w:tc>
          <w:tcPr>
            <w:tcW w:w="2494" w:type="dxa"/>
            <w:vMerge w:val="restart"/>
            <w:shd w:val="clear" w:color="auto" w:fill="auto"/>
          </w:tcPr>
          <w:p w14:paraId="61A9CB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49E1B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8CC2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A0B2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8034A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151D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CDC0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071D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964FB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20112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E3333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D46C1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8458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64491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8AE0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E5B8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DF27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F45166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39CF9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5DCCF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30137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0BD6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E43E5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CE45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D55F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7419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9CD80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BC64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C5CC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F3589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3EC8A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48EE0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8377C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A61E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F0F0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3826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359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AFD3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3E2FC2C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A2C7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20895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5.9</w:t>
            </w:r>
          </w:p>
        </w:tc>
        <w:tc>
          <w:tcPr>
            <w:tcW w:w="2494" w:type="dxa"/>
            <w:vMerge w:val="restart"/>
            <w:shd w:val="clear" w:color="auto" w:fill="auto"/>
          </w:tcPr>
          <w:p w14:paraId="4E4A893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C7F8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3087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4C4DF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CEB6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82FA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8702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6A82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B0C2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B97A3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36CB7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CB708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4C43E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958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756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D9C8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EC1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D8A19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50B43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81DC2D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8C7D8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C08A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963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0BC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CFB86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86082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97760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3BD8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306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128BD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FF5E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9C6B6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67603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4620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D5BAB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DC69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CBA3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585A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2C9ECF3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05A53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A092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5.10</w:t>
            </w:r>
          </w:p>
        </w:tc>
        <w:tc>
          <w:tcPr>
            <w:tcW w:w="2494" w:type="dxa"/>
            <w:vMerge w:val="restart"/>
            <w:shd w:val="clear" w:color="auto" w:fill="auto"/>
          </w:tcPr>
          <w:p w14:paraId="3819E4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546589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4D3B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BF62C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E083C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D16B7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6B9239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3A84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9360C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9385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B728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4AA43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2FA0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DEFC1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CE9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E509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A72E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3255D68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03BA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97E86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EAC7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B0178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281F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1EA6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8E23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9751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BDBFF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1E70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7D958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82D0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BDD2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42F53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69E5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2B0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5E20C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FB1E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BBBC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82E9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16BAC1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3E039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F1BD3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99193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'02'</w:t>
            </w:r>
          </w:p>
        </w:tc>
        <w:tc>
          <w:tcPr>
            <w:tcW w:w="673" w:type="dxa"/>
            <w:shd w:val="clear" w:color="auto" w:fill="auto"/>
          </w:tcPr>
          <w:p w14:paraId="40D1F7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1FE51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48F87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15C81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D39A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04E55D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E3140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27BC679" w14:textId="008AAEA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179F2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52BA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A49B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9C4D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8597A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BBDD99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D507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2261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954E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7A7891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6A4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D8D1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7D26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DC811BA" w14:textId="635AC82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F5CC2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969A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1E3C66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DBC1EB"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AAB29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136667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'0B'</w:t>
            </w:r>
          </w:p>
        </w:tc>
        <w:tc>
          <w:tcPr>
            <w:tcW w:w="673" w:type="dxa"/>
            <w:shd w:val="clear" w:color="auto" w:fill="auto"/>
          </w:tcPr>
          <w:p w14:paraId="5A960E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9A5E6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789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9B530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1DE1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071C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6F6BD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C02F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D8C4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3E91E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D6FAE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vMerge w:val="restart"/>
            <w:shd w:val="clear" w:color="auto" w:fill="auto"/>
          </w:tcPr>
          <w:p w14:paraId="4075C5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'02', with Network Access Name, with alpha identifier</w:t>
            </w:r>
          </w:p>
        </w:tc>
        <w:tc>
          <w:tcPr>
            <w:tcW w:w="673" w:type="dxa"/>
            <w:shd w:val="clear" w:color="auto" w:fill="auto"/>
          </w:tcPr>
          <w:p w14:paraId="011370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1D101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A449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4E324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02C5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A5EE8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65FF22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7C857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BD792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82DB36C" w14:textId="2CBC922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C48F7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5444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1D36135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F0921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720A84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E4DA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8C17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17DD3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392C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135CD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F4EC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26E2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6DDEB9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14731F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F8D8E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4926D25" w14:textId="594094C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071E0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B155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D90898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91817F"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F21AD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shd w:val="clear" w:color="auto" w:fill="auto"/>
          </w:tcPr>
          <w:p w14:paraId="79FC2D4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'03',  with alpha identifier, user did not accept the proactive command</w:t>
            </w:r>
          </w:p>
        </w:tc>
        <w:tc>
          <w:tcPr>
            <w:tcW w:w="673" w:type="dxa"/>
            <w:shd w:val="clear" w:color="auto" w:fill="auto"/>
          </w:tcPr>
          <w:p w14:paraId="5A619F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E24B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727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 AND</w:t>
            </w:r>
          </w:p>
          <w:p w14:paraId="6EF99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73339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33EE5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F7C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23C90E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33081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6F61F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B1C50C0" w14:textId="1D98544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852A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B436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11BFE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CF9376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FCEE3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shd w:val="clear" w:color="auto" w:fill="auto"/>
          </w:tcPr>
          <w:p w14:paraId="4EF5B0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'03', default EPS bearer</w:t>
            </w:r>
          </w:p>
        </w:tc>
        <w:tc>
          <w:tcPr>
            <w:tcW w:w="673" w:type="dxa"/>
            <w:shd w:val="clear" w:color="auto" w:fill="auto"/>
          </w:tcPr>
          <w:p w14:paraId="428F0A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4820A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E1C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70BAB0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01C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0D4B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CB9B9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C081658" w14:textId="77E54A2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D4E22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9653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42D8A3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FB6738"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DB39D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shd w:val="clear" w:color="auto" w:fill="auto"/>
          </w:tcPr>
          <w:p w14:paraId="6EB0B5C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BIP is not a 3GPP PS data off exempt service</w:t>
            </w:r>
          </w:p>
        </w:tc>
        <w:tc>
          <w:tcPr>
            <w:tcW w:w="673" w:type="dxa"/>
            <w:shd w:val="clear" w:color="auto" w:fill="auto"/>
          </w:tcPr>
          <w:p w14:paraId="0C3AF8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D6792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95A3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358851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499C8D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5EBF6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85AB3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6AA078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28F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041D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1D33B6"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35556F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shd w:val="clear" w:color="auto" w:fill="auto"/>
          </w:tcPr>
          <w:p w14:paraId="29A976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BIP is a 3GPP PS data off exempt service</w:t>
            </w:r>
          </w:p>
        </w:tc>
        <w:tc>
          <w:tcPr>
            <w:tcW w:w="673" w:type="dxa"/>
            <w:shd w:val="clear" w:color="auto" w:fill="auto"/>
          </w:tcPr>
          <w:p w14:paraId="652557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64AB29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5524D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1180B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1330B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F6E35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20875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29823A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1851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61EE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EF2B1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E546B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shd w:val="clear" w:color="auto" w:fill="auto"/>
          </w:tcPr>
          <w:p w14:paraId="27A20B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w:t>
            </w:r>
            <w:r>
              <w:t xml:space="preserve"> </w:t>
            </w:r>
            <w:r w:rsidRPr="00C30D6B">
              <w:t>Maximum number of open channel requests</w:t>
            </w:r>
          </w:p>
        </w:tc>
        <w:tc>
          <w:tcPr>
            <w:tcW w:w="673" w:type="dxa"/>
            <w:shd w:val="clear" w:color="auto" w:fill="auto"/>
          </w:tcPr>
          <w:p w14:paraId="0EA8A3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76A3C9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6C8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6806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C178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82C97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1C60074" w14:textId="3259D23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r>
              <w:t>(see note 1)</w:t>
            </w:r>
          </w:p>
        </w:tc>
        <w:tc>
          <w:tcPr>
            <w:tcW w:w="737" w:type="dxa"/>
            <w:shd w:val="clear" w:color="auto" w:fill="auto"/>
          </w:tcPr>
          <w:p w14:paraId="540C5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7F0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8D4B9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F5D9A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22AC15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Borders>
              <w:bottom w:val="single" w:sz="4" w:space="0" w:color="auto"/>
            </w:tcBorders>
            <w:shd w:val="clear" w:color="auto" w:fill="auto"/>
          </w:tcPr>
          <w:p w14:paraId="3EB009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for IMS, IARI list stored on the USIM</w:t>
            </w:r>
          </w:p>
        </w:tc>
        <w:tc>
          <w:tcPr>
            <w:tcW w:w="673" w:type="dxa"/>
            <w:tcBorders>
              <w:bottom w:val="single" w:sz="4" w:space="0" w:color="auto"/>
            </w:tcBorders>
            <w:shd w:val="clear" w:color="auto" w:fill="auto"/>
          </w:tcPr>
          <w:p w14:paraId="025C2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251B9D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F740F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128B75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B336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DB5E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56AFA3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2B20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A143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719C76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A6B1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85446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D2B93E"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36194A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Borders>
              <w:bottom w:val="single" w:sz="4" w:space="0" w:color="auto"/>
            </w:tcBorders>
            <w:shd w:val="clear" w:color="auto" w:fill="auto"/>
          </w:tcPr>
          <w:p w14:paraId="03586F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'03' – Default PDU Session</w:t>
            </w:r>
          </w:p>
        </w:tc>
        <w:tc>
          <w:tcPr>
            <w:tcW w:w="673" w:type="dxa"/>
            <w:tcBorders>
              <w:bottom w:val="single" w:sz="4" w:space="0" w:color="auto"/>
            </w:tcBorders>
            <w:shd w:val="clear" w:color="auto" w:fill="auto"/>
          </w:tcPr>
          <w:p w14:paraId="72BC21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64EDB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A377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D3107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D0C88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4CFCA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292F9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B88C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4903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120F18"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43D9AF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tcBorders>
              <w:bottom w:val="single" w:sz="4" w:space="0" w:color="auto"/>
            </w:tcBorders>
            <w:shd w:val="clear" w:color="auto" w:fill="auto"/>
          </w:tcPr>
          <w:p w14:paraId="11274E4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'0C'</w:t>
            </w:r>
          </w:p>
        </w:tc>
        <w:tc>
          <w:tcPr>
            <w:tcW w:w="673" w:type="dxa"/>
            <w:tcBorders>
              <w:bottom w:val="single" w:sz="4" w:space="0" w:color="auto"/>
            </w:tcBorders>
            <w:shd w:val="clear" w:color="auto" w:fill="auto"/>
          </w:tcPr>
          <w:p w14:paraId="2BF1E4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9D09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3142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7A74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3D13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D1880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00E3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C3AC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D2E7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202E91"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16A735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tcBorders>
              <w:bottom w:val="single" w:sz="4" w:space="0" w:color="auto"/>
            </w:tcBorders>
            <w:shd w:val="clear" w:color="auto" w:fill="auto"/>
          </w:tcPr>
          <w:p w14:paraId="27AF407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NG-RAN, bearer type '0C', after receiving policy update for URSP from network</w:t>
            </w:r>
          </w:p>
        </w:tc>
        <w:tc>
          <w:tcPr>
            <w:tcW w:w="673" w:type="dxa"/>
            <w:tcBorders>
              <w:bottom w:val="single" w:sz="4" w:space="0" w:color="auto"/>
            </w:tcBorders>
            <w:shd w:val="clear" w:color="auto" w:fill="auto"/>
          </w:tcPr>
          <w:p w14:paraId="09499F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87F86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F537C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0D464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F2EA3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2B376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6DE96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451C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F9EE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0B9FE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1E02AA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tcBorders>
              <w:bottom w:val="single" w:sz="4" w:space="0" w:color="auto"/>
            </w:tcBorders>
            <w:shd w:val="clear" w:color="auto" w:fill="auto"/>
          </w:tcPr>
          <w:p w14:paraId="676134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NG-RAN, bearer type '0C', PDU Session is already available for the same DNN</w:t>
            </w:r>
          </w:p>
        </w:tc>
        <w:tc>
          <w:tcPr>
            <w:tcW w:w="673" w:type="dxa"/>
            <w:tcBorders>
              <w:bottom w:val="single" w:sz="4" w:space="0" w:color="auto"/>
            </w:tcBorders>
            <w:shd w:val="clear" w:color="auto" w:fill="auto"/>
          </w:tcPr>
          <w:p w14:paraId="172EB5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5FAA0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AF4E5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1005CE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D82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521CC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CA29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501F3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F4D2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426A0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67EB36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459FA5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'02' – Default PDU Session</w:t>
            </w:r>
          </w:p>
        </w:tc>
        <w:tc>
          <w:tcPr>
            <w:tcW w:w="673" w:type="dxa"/>
            <w:tcBorders>
              <w:bottom w:val="single" w:sz="4" w:space="0" w:color="auto"/>
            </w:tcBorders>
            <w:shd w:val="clear" w:color="auto" w:fill="auto"/>
          </w:tcPr>
          <w:p w14:paraId="188E0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1B0AA3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23FDA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66BE5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EAC0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80358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36DB1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2422E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8A909CF" w14:textId="77777777" w:rsidTr="00987E3E">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30A18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0AB292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tcBorders>
              <w:bottom w:val="single" w:sz="4" w:space="0" w:color="auto"/>
            </w:tcBorders>
            <w:shd w:val="clear" w:color="auto" w:fill="auto"/>
          </w:tcPr>
          <w:p w14:paraId="7FB701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'0B' – Default PDU Session</w:t>
            </w:r>
          </w:p>
        </w:tc>
        <w:tc>
          <w:tcPr>
            <w:tcW w:w="673" w:type="dxa"/>
            <w:tcBorders>
              <w:bottom w:val="single" w:sz="4" w:space="0" w:color="auto"/>
            </w:tcBorders>
            <w:shd w:val="clear" w:color="auto" w:fill="auto"/>
          </w:tcPr>
          <w:p w14:paraId="2ABA4C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811EC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2A8DA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52C8F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3A65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FC1A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3C52C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366A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54CD258D"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B27216"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8CF7A1A" w14:textId="60EED04B"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.1</w:t>
            </w:r>
          </w:p>
        </w:tc>
        <w:tc>
          <w:tcPr>
            <w:tcW w:w="2494" w:type="dxa"/>
            <w:tcBorders>
              <w:bottom w:val="single" w:sz="4" w:space="0" w:color="auto"/>
            </w:tcBorders>
            <w:shd w:val="clear" w:color="auto" w:fill="auto"/>
            <w:vAlign w:val="center"/>
          </w:tcPr>
          <w:p w14:paraId="5A8C158E" w14:textId="6DB389B5"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'03' – Default PDU Session</w:t>
            </w:r>
          </w:p>
        </w:tc>
        <w:tc>
          <w:tcPr>
            <w:tcW w:w="673" w:type="dxa"/>
            <w:tcBorders>
              <w:bottom w:val="single" w:sz="4" w:space="0" w:color="auto"/>
            </w:tcBorders>
            <w:shd w:val="clear" w:color="auto" w:fill="auto"/>
            <w:vAlign w:val="center"/>
          </w:tcPr>
          <w:p w14:paraId="4B23C7D2" w14:textId="1BB6DA05"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6B597F5"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F937595" w14:textId="334C767D"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C</w:t>
            </w:r>
            <w:r w:rsidR="00F059C0">
              <w:t>236</w:t>
            </w:r>
          </w:p>
        </w:tc>
        <w:tc>
          <w:tcPr>
            <w:tcW w:w="1020" w:type="dxa"/>
            <w:tcBorders>
              <w:bottom w:val="single" w:sz="4" w:space="0" w:color="auto"/>
            </w:tcBorders>
            <w:shd w:val="clear" w:color="auto" w:fill="auto"/>
            <w:vAlign w:val="center"/>
          </w:tcPr>
          <w:p w14:paraId="0712BE55" w14:textId="571CAE12"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51C7740" w14:textId="024EC8AD"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6017D12D"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CC0A02A"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71FA0043"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267833"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27DE1E89" w14:textId="21E9E18E"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.2</w:t>
            </w:r>
          </w:p>
        </w:tc>
        <w:tc>
          <w:tcPr>
            <w:tcW w:w="2494" w:type="dxa"/>
            <w:tcBorders>
              <w:bottom w:val="single" w:sz="4" w:space="0" w:color="auto"/>
            </w:tcBorders>
            <w:shd w:val="clear" w:color="auto" w:fill="auto"/>
            <w:vAlign w:val="center"/>
          </w:tcPr>
          <w:p w14:paraId="0F4637BA" w14:textId="65A686DA"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w:t>
            </w:r>
            <w:r>
              <w:t xml:space="preserve"> </w:t>
            </w:r>
            <w:r w:rsidRPr="00987E3E">
              <w:t>Satellite NG-RAN, bearer type '0C'</w:t>
            </w:r>
          </w:p>
        </w:tc>
        <w:tc>
          <w:tcPr>
            <w:tcW w:w="673" w:type="dxa"/>
            <w:tcBorders>
              <w:bottom w:val="single" w:sz="4" w:space="0" w:color="auto"/>
            </w:tcBorders>
            <w:shd w:val="clear" w:color="auto" w:fill="auto"/>
            <w:vAlign w:val="center"/>
          </w:tcPr>
          <w:p w14:paraId="13D498C4" w14:textId="40903788"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5DF54189"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4E016AA" w14:textId="3C91098C" w:rsidR="00987E3E" w:rsidRPr="00C30D6B" w:rsidRDefault="00F059C0" w:rsidP="00987E3E">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43D22ED5" w14:textId="15F21562"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15B6842" w14:textId="032B0F05"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5ABBA5BC"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BD1FD94"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167E9192"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E900F4"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BD658CB" w14:textId="2CDDEA2F"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.3</w:t>
            </w:r>
          </w:p>
        </w:tc>
        <w:tc>
          <w:tcPr>
            <w:tcW w:w="2494" w:type="dxa"/>
            <w:tcBorders>
              <w:bottom w:val="single" w:sz="4" w:space="0" w:color="auto"/>
            </w:tcBorders>
            <w:shd w:val="clear" w:color="auto" w:fill="auto"/>
            <w:vAlign w:val="center"/>
          </w:tcPr>
          <w:p w14:paraId="191960E1" w14:textId="67B1E89D"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Satellite NG-RAN, bearer type '0C', after receiving policy update for URSP from network</w:t>
            </w:r>
          </w:p>
        </w:tc>
        <w:tc>
          <w:tcPr>
            <w:tcW w:w="673" w:type="dxa"/>
            <w:tcBorders>
              <w:bottom w:val="single" w:sz="4" w:space="0" w:color="auto"/>
            </w:tcBorders>
            <w:shd w:val="clear" w:color="auto" w:fill="auto"/>
            <w:vAlign w:val="center"/>
          </w:tcPr>
          <w:p w14:paraId="7DA65866" w14:textId="2F35C499"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719A37E3"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45F02F7" w14:textId="172E2ABF" w:rsidR="00987E3E" w:rsidRPr="00C30D6B" w:rsidRDefault="00F059C0" w:rsidP="00987E3E">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0C018F2E" w14:textId="4588904B"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32DE9C32" w14:textId="23147300"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11B04C1"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4922ABE"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06B72FE8"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2BC823"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CA9AE46" w14:textId="08DC2C3B"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.4</w:t>
            </w:r>
          </w:p>
        </w:tc>
        <w:tc>
          <w:tcPr>
            <w:tcW w:w="2494" w:type="dxa"/>
            <w:tcBorders>
              <w:bottom w:val="single" w:sz="4" w:space="0" w:color="auto"/>
            </w:tcBorders>
            <w:shd w:val="clear" w:color="auto" w:fill="auto"/>
            <w:vAlign w:val="center"/>
          </w:tcPr>
          <w:p w14:paraId="348F78D0" w14:textId="461A7FC3"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Satellite NG-RAN, bearer type '0C', PDU Session is already available for the same DNN</w:t>
            </w:r>
          </w:p>
        </w:tc>
        <w:tc>
          <w:tcPr>
            <w:tcW w:w="673" w:type="dxa"/>
            <w:tcBorders>
              <w:bottom w:val="single" w:sz="4" w:space="0" w:color="auto"/>
            </w:tcBorders>
            <w:shd w:val="clear" w:color="auto" w:fill="auto"/>
            <w:vAlign w:val="center"/>
          </w:tcPr>
          <w:p w14:paraId="7F1AA50A" w14:textId="01A43F46"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C3A7CE6"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AD65E98" w14:textId="1CBA00E9" w:rsidR="00987E3E" w:rsidRPr="00C30D6B" w:rsidRDefault="00F059C0" w:rsidP="00987E3E">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7CF7BB4A" w14:textId="716B1A7F"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46D9106D" w14:textId="34E45D75"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1057F9E5"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A1A86EF"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29699512"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B589C9"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B73A7D5" w14:textId="7918D2FA"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.5</w:t>
            </w:r>
          </w:p>
        </w:tc>
        <w:tc>
          <w:tcPr>
            <w:tcW w:w="2494" w:type="dxa"/>
            <w:tcBorders>
              <w:bottom w:val="single" w:sz="4" w:space="0" w:color="auto"/>
            </w:tcBorders>
            <w:shd w:val="clear" w:color="auto" w:fill="auto"/>
            <w:vAlign w:val="center"/>
          </w:tcPr>
          <w:p w14:paraId="3EFA589E" w14:textId="766CD144"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'02'</w:t>
            </w:r>
          </w:p>
        </w:tc>
        <w:tc>
          <w:tcPr>
            <w:tcW w:w="673" w:type="dxa"/>
            <w:tcBorders>
              <w:bottom w:val="single" w:sz="4" w:space="0" w:color="auto"/>
            </w:tcBorders>
            <w:shd w:val="clear" w:color="auto" w:fill="auto"/>
            <w:vAlign w:val="center"/>
          </w:tcPr>
          <w:p w14:paraId="25266EC1" w14:textId="47A50614"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E73B548"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7FE7CD3" w14:textId="49FCB953" w:rsidR="00987E3E" w:rsidRPr="00C30D6B" w:rsidRDefault="00F059C0" w:rsidP="00987E3E">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09077330" w14:textId="5A30A6AB"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DDAA551" w14:textId="1776DA8C"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48050D0F"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4D2E360"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3A1DC70A" w14:textId="77777777" w:rsidTr="00D26F5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889A0C"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D8A9546" w14:textId="10A4F41C"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.6</w:t>
            </w:r>
          </w:p>
        </w:tc>
        <w:tc>
          <w:tcPr>
            <w:tcW w:w="2494" w:type="dxa"/>
            <w:tcBorders>
              <w:bottom w:val="single" w:sz="4" w:space="0" w:color="auto"/>
            </w:tcBorders>
            <w:shd w:val="clear" w:color="auto" w:fill="auto"/>
            <w:vAlign w:val="center"/>
          </w:tcPr>
          <w:p w14:paraId="288D933F" w14:textId="4678BFE8"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'0B'</w:t>
            </w:r>
          </w:p>
        </w:tc>
        <w:tc>
          <w:tcPr>
            <w:tcW w:w="673" w:type="dxa"/>
            <w:tcBorders>
              <w:bottom w:val="single" w:sz="4" w:space="0" w:color="auto"/>
            </w:tcBorders>
            <w:shd w:val="clear" w:color="auto" w:fill="auto"/>
            <w:vAlign w:val="center"/>
          </w:tcPr>
          <w:p w14:paraId="5A56922E" w14:textId="216705B1"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632D4B0"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71645F2" w14:textId="27BA6591" w:rsidR="00987E3E" w:rsidRPr="00C30D6B" w:rsidRDefault="00F059C0" w:rsidP="00987E3E">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1C861EDF" w14:textId="53708C8B"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605B0F33" w14:textId="1FCC9594"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0630E97"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3338263"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D26F52" w:rsidRPr="00C30D6B" w14:paraId="2412832F" w14:textId="77777777" w:rsidTr="00D26F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BEB899" w14:textId="77777777" w:rsidR="00D26F52" w:rsidRPr="00C30D6B" w:rsidRDefault="00D26F52" w:rsidP="00D26F5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BBC9E99" w14:textId="3B4110B5" w:rsidR="00D26F52" w:rsidRDefault="00D10AFD" w:rsidP="00D26F52">
            <w:pPr>
              <w:pStyle w:val="TAL"/>
              <w:cnfStyle w:val="000000100000" w:firstRow="0" w:lastRow="0" w:firstColumn="0" w:lastColumn="0" w:oddVBand="0" w:evenVBand="0" w:oddHBand="1" w:evenHBand="0" w:firstRowFirstColumn="0" w:firstRowLastColumn="0" w:lastRowFirstColumn="0" w:lastRowLastColumn="0"/>
            </w:pPr>
            <w:r>
              <w:t>10.1</w:t>
            </w:r>
          </w:p>
        </w:tc>
        <w:tc>
          <w:tcPr>
            <w:tcW w:w="2494" w:type="dxa"/>
            <w:tcBorders>
              <w:bottom w:val="single" w:sz="4" w:space="0" w:color="auto"/>
            </w:tcBorders>
            <w:shd w:val="clear" w:color="auto" w:fill="auto"/>
            <w:vAlign w:val="center"/>
          </w:tcPr>
          <w:p w14:paraId="2E1D2555" w14:textId="26CB8D20" w:rsidR="00D26F52" w:rsidRPr="00987E3E" w:rsidRDefault="00D26F52" w:rsidP="00D26F52">
            <w:pPr>
              <w:pStyle w:val="TAL"/>
              <w:cnfStyle w:val="000000100000" w:firstRow="0" w:lastRow="0" w:firstColumn="0" w:lastColumn="0" w:oddVBand="0" w:evenVBand="0" w:oddHBand="1" w:evenHBand="0" w:firstRowFirstColumn="0" w:firstRowLastColumn="0" w:lastRowFirstColumn="0" w:lastRowLastColumn="0"/>
            </w:pPr>
            <w:r w:rsidRPr="00F563C2">
              <w:t>mmediate link establishment, Satellite E-UTRAN, bearer type '02'</w:t>
            </w:r>
          </w:p>
        </w:tc>
        <w:tc>
          <w:tcPr>
            <w:tcW w:w="673" w:type="dxa"/>
            <w:tcBorders>
              <w:bottom w:val="single" w:sz="4" w:space="0" w:color="auto"/>
            </w:tcBorders>
            <w:shd w:val="clear" w:color="auto" w:fill="auto"/>
            <w:vAlign w:val="center"/>
          </w:tcPr>
          <w:p w14:paraId="2F2DE7E0" w14:textId="69F1D71E"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0F25467B"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40DA8D0" w14:textId="3169751A"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vAlign w:val="center"/>
          </w:tcPr>
          <w:p w14:paraId="2CCE8A06"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r>
              <w:rPr>
                <w:rFonts w:hint="eastAsia"/>
              </w:rPr>
              <w:t>E</w:t>
            </w:r>
            <w:r>
              <w:t>.1/89</w:t>
            </w:r>
            <w:r w:rsidRPr="00C30D6B">
              <w:t xml:space="preserve"> AND</w:t>
            </w:r>
          </w:p>
          <w:p w14:paraId="3B11FC05" w14:textId="0A91D822"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181D3C90"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3BFE1818" w14:textId="34A91A3C"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shd w:val="clear" w:color="auto" w:fill="auto"/>
            <w:vAlign w:val="center"/>
          </w:tcPr>
          <w:p w14:paraId="1DEF271D"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7ABC4791"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r>
      <w:tr w:rsidR="00D26F52" w:rsidRPr="00C30D6B" w14:paraId="4F8038B4" w14:textId="77777777" w:rsidTr="00D26F5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F5F23" w14:textId="77777777" w:rsidR="00D26F52" w:rsidRPr="00C30D6B" w:rsidRDefault="00D26F52" w:rsidP="00D26F5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B31C358" w14:textId="6B4914DF" w:rsidR="00D26F52" w:rsidRDefault="00D10AFD" w:rsidP="00D26F52">
            <w:pPr>
              <w:pStyle w:val="TAL"/>
              <w:cnfStyle w:val="000000000000" w:firstRow="0" w:lastRow="0" w:firstColumn="0" w:lastColumn="0" w:oddVBand="0" w:evenVBand="0" w:oddHBand="0" w:evenHBand="0" w:firstRowFirstColumn="0" w:firstRowLastColumn="0" w:lastRowFirstColumn="0" w:lastRowLastColumn="0"/>
            </w:pPr>
            <w:r>
              <w:t>10.2</w:t>
            </w:r>
          </w:p>
        </w:tc>
        <w:tc>
          <w:tcPr>
            <w:tcW w:w="2494" w:type="dxa"/>
            <w:tcBorders>
              <w:bottom w:val="single" w:sz="4" w:space="0" w:color="auto"/>
            </w:tcBorders>
            <w:shd w:val="clear" w:color="auto" w:fill="auto"/>
            <w:vAlign w:val="center"/>
          </w:tcPr>
          <w:p w14:paraId="5F1FC3BC" w14:textId="438ECB13" w:rsidR="00D26F52" w:rsidRPr="00987E3E" w:rsidRDefault="00D26F52" w:rsidP="00D26F52">
            <w:pPr>
              <w:pStyle w:val="TAL"/>
              <w:cnfStyle w:val="000000000000" w:firstRow="0" w:lastRow="0" w:firstColumn="0" w:lastColumn="0" w:oddVBand="0" w:evenVBand="0" w:oddHBand="0" w:evenHBand="0" w:firstRowFirstColumn="0" w:firstRowLastColumn="0" w:lastRowFirstColumn="0" w:lastRowLastColumn="0"/>
            </w:pPr>
            <w:r w:rsidRPr="00F563C2">
              <w:t>immediate link establishment, Satellite E-UTRAN, bearer type '0B'</w:t>
            </w:r>
          </w:p>
        </w:tc>
        <w:tc>
          <w:tcPr>
            <w:tcW w:w="673" w:type="dxa"/>
            <w:tcBorders>
              <w:bottom w:val="single" w:sz="4" w:space="0" w:color="auto"/>
            </w:tcBorders>
            <w:shd w:val="clear" w:color="auto" w:fill="auto"/>
            <w:vAlign w:val="center"/>
          </w:tcPr>
          <w:p w14:paraId="60A4E90C" w14:textId="58115FFB" w:rsidR="00D26F52" w:rsidRPr="00987E3E" w:rsidRDefault="00D26F52" w:rsidP="00D26F5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318D64D3"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1861C8F9" w14:textId="1D599BC5" w:rsidR="00D26F52" w:rsidRPr="00987E3E" w:rsidRDefault="00D26F52" w:rsidP="00D26F5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242</w:t>
            </w:r>
          </w:p>
        </w:tc>
        <w:tc>
          <w:tcPr>
            <w:tcW w:w="1020" w:type="dxa"/>
            <w:tcBorders>
              <w:bottom w:val="single" w:sz="4" w:space="0" w:color="auto"/>
            </w:tcBorders>
            <w:shd w:val="clear" w:color="auto" w:fill="auto"/>
            <w:vAlign w:val="center"/>
          </w:tcPr>
          <w:p w14:paraId="581218F7"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r>
              <w:rPr>
                <w:rFonts w:hint="eastAsia"/>
              </w:rPr>
              <w:t>E</w:t>
            </w:r>
            <w:r>
              <w:t>.1/89</w:t>
            </w:r>
            <w:r w:rsidRPr="00C30D6B">
              <w:t xml:space="preserve"> AND</w:t>
            </w:r>
          </w:p>
          <w:p w14:paraId="7A67B585" w14:textId="4954A441" w:rsidR="00D26F52" w:rsidRPr="00987E3E" w:rsidRDefault="00D26F52" w:rsidP="00D26F5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77ABB0F0" w14:textId="4F2E3A5D" w:rsidR="00D26F52" w:rsidRPr="00987E3E" w:rsidRDefault="00D26F52" w:rsidP="00D26F52">
            <w:pPr>
              <w:pStyle w:val="TAC"/>
              <w:cnfStyle w:val="000000000000" w:firstRow="0" w:lastRow="0" w:firstColumn="0" w:lastColumn="0" w:oddVBand="0" w:evenVBand="0" w:oddHBand="0" w:evenHBand="0" w:firstRowFirstColumn="0" w:firstRowLastColumn="0" w:lastRowFirstColumn="0" w:lastRowLastColumn="0"/>
            </w:pPr>
            <w:r>
              <w:t>SAT-</w:t>
            </w:r>
            <w:r w:rsidRPr="00C30D6B">
              <w:t>E-USS</w:t>
            </w:r>
          </w:p>
        </w:tc>
        <w:tc>
          <w:tcPr>
            <w:tcW w:w="737" w:type="dxa"/>
            <w:tcBorders>
              <w:bottom w:val="single" w:sz="4" w:space="0" w:color="auto"/>
            </w:tcBorders>
            <w:shd w:val="clear" w:color="auto" w:fill="auto"/>
            <w:vAlign w:val="center"/>
          </w:tcPr>
          <w:p w14:paraId="10AFF0AF"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48B1290A"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p>
        </w:tc>
      </w:tr>
      <w:tr w:rsidR="00D26F52" w:rsidRPr="00C30D6B" w14:paraId="26CF4A81" w14:textId="77777777" w:rsidTr="00D26F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0C2397" w14:textId="77777777" w:rsidR="00D26F52" w:rsidRPr="00C30D6B" w:rsidRDefault="00D26F52" w:rsidP="00D26F5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DBE154C" w14:textId="48CA956B" w:rsidR="00D26F52" w:rsidRDefault="00D10AFD" w:rsidP="00D26F52">
            <w:pPr>
              <w:pStyle w:val="TAL"/>
              <w:cnfStyle w:val="000000100000" w:firstRow="0" w:lastRow="0" w:firstColumn="0" w:lastColumn="0" w:oddVBand="0" w:evenVBand="0" w:oddHBand="1" w:evenHBand="0" w:firstRowFirstColumn="0" w:firstRowLastColumn="0" w:lastRowFirstColumn="0" w:lastRowLastColumn="0"/>
            </w:pPr>
            <w:r>
              <w:t>10.3</w:t>
            </w:r>
          </w:p>
        </w:tc>
        <w:tc>
          <w:tcPr>
            <w:tcW w:w="2494" w:type="dxa"/>
            <w:tcBorders>
              <w:bottom w:val="single" w:sz="4" w:space="0" w:color="auto"/>
            </w:tcBorders>
            <w:shd w:val="clear" w:color="auto" w:fill="auto"/>
            <w:vAlign w:val="center"/>
          </w:tcPr>
          <w:p w14:paraId="4043DC5A" w14:textId="7F719F31" w:rsidR="00D26F52" w:rsidRPr="00987E3E" w:rsidRDefault="00D26F52" w:rsidP="00D26F52">
            <w:pPr>
              <w:pStyle w:val="TAL"/>
              <w:cnfStyle w:val="000000100000" w:firstRow="0" w:lastRow="0" w:firstColumn="0" w:lastColumn="0" w:oddVBand="0" w:evenVBand="0" w:oddHBand="1" w:evenHBand="0" w:firstRowFirstColumn="0" w:firstRowLastColumn="0" w:lastRowFirstColumn="0" w:lastRowLastColumn="0"/>
            </w:pPr>
            <w:r w:rsidRPr="00F563C2">
              <w:t>immediate link establishment, Satellite E-UTRAN, bearer type '02', with Network Access Name, with alpha identifier</w:t>
            </w:r>
          </w:p>
        </w:tc>
        <w:tc>
          <w:tcPr>
            <w:tcW w:w="673" w:type="dxa"/>
            <w:tcBorders>
              <w:bottom w:val="single" w:sz="4" w:space="0" w:color="auto"/>
            </w:tcBorders>
            <w:shd w:val="clear" w:color="auto" w:fill="auto"/>
            <w:vAlign w:val="center"/>
          </w:tcPr>
          <w:p w14:paraId="06693713" w14:textId="44F50D37"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0D72873B"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7DBAA62A" w14:textId="1C410BF1"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vAlign w:val="center"/>
          </w:tcPr>
          <w:p w14:paraId="575C41A6"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94F4F34"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9E45D2"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7C85A140" w14:textId="4CE97184"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32B4A1D5"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2D88082A" w14:textId="56B129CA"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shd w:val="clear" w:color="auto" w:fill="auto"/>
            <w:vAlign w:val="center"/>
          </w:tcPr>
          <w:p w14:paraId="56AE0D19"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6E3949C0"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r>
      <w:tr w:rsidR="00D26F52" w:rsidRPr="00C30D6B" w14:paraId="240B22A5" w14:textId="77777777" w:rsidTr="00D26F5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6A0529" w14:textId="77777777" w:rsidR="00D26F52" w:rsidRPr="00C30D6B" w:rsidRDefault="00D26F52" w:rsidP="00D26F5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354EEFA" w14:textId="2E1BF430" w:rsidR="00D26F52" w:rsidRDefault="00D10AFD" w:rsidP="00D26F52">
            <w:pPr>
              <w:pStyle w:val="TAL"/>
              <w:cnfStyle w:val="000000000000" w:firstRow="0" w:lastRow="0" w:firstColumn="0" w:lastColumn="0" w:oddVBand="0" w:evenVBand="0" w:oddHBand="0" w:evenHBand="0" w:firstRowFirstColumn="0" w:firstRowLastColumn="0" w:lastRowFirstColumn="0" w:lastRowLastColumn="0"/>
            </w:pPr>
            <w:r>
              <w:t>10.4</w:t>
            </w:r>
          </w:p>
        </w:tc>
        <w:tc>
          <w:tcPr>
            <w:tcW w:w="2494" w:type="dxa"/>
            <w:tcBorders>
              <w:bottom w:val="single" w:sz="4" w:space="0" w:color="auto"/>
            </w:tcBorders>
            <w:shd w:val="clear" w:color="auto" w:fill="auto"/>
            <w:vAlign w:val="center"/>
          </w:tcPr>
          <w:p w14:paraId="1C60DB0B" w14:textId="57020A7C" w:rsidR="00D26F52" w:rsidRPr="00987E3E" w:rsidRDefault="00D26F52" w:rsidP="00D26F52">
            <w:pPr>
              <w:pStyle w:val="TAL"/>
              <w:cnfStyle w:val="000000000000" w:firstRow="0" w:lastRow="0" w:firstColumn="0" w:lastColumn="0" w:oddVBand="0" w:evenVBand="0" w:oddHBand="0" w:evenHBand="0" w:firstRowFirstColumn="0" w:firstRowLastColumn="0" w:lastRowFirstColumn="0" w:lastRowLastColumn="0"/>
            </w:pPr>
            <w:r w:rsidRPr="003A53BB">
              <w:t>immediate link establishment, Satellite E-UTRAN, bearer type '03', with alpha identifier, user did not accept the proactive command</w:t>
            </w:r>
          </w:p>
        </w:tc>
        <w:tc>
          <w:tcPr>
            <w:tcW w:w="673" w:type="dxa"/>
            <w:tcBorders>
              <w:bottom w:val="single" w:sz="4" w:space="0" w:color="auto"/>
            </w:tcBorders>
            <w:shd w:val="clear" w:color="auto" w:fill="auto"/>
            <w:vAlign w:val="center"/>
          </w:tcPr>
          <w:p w14:paraId="4ABFEFF7" w14:textId="04592499" w:rsidR="00D26F52" w:rsidRPr="00987E3E" w:rsidRDefault="00D26F52" w:rsidP="00D26F5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4065AEB2"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17EBC5F2" w14:textId="5520ECB2" w:rsidR="00D26F52" w:rsidRPr="00987E3E" w:rsidRDefault="00D26F52" w:rsidP="00D26F5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vAlign w:val="center"/>
          </w:tcPr>
          <w:p w14:paraId="53EE2F59"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9B4D5C"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7F3AF12"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4B15A23D" w14:textId="4A9007B3" w:rsidR="00D26F52" w:rsidRPr="00987E3E" w:rsidRDefault="00D26F52" w:rsidP="00D26F5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128446C8"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17FDE963" w14:textId="779C1795" w:rsidR="00D26F52" w:rsidRPr="00987E3E" w:rsidRDefault="00D26F52" w:rsidP="00D26F52">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shd w:val="clear" w:color="auto" w:fill="auto"/>
            <w:vAlign w:val="center"/>
          </w:tcPr>
          <w:p w14:paraId="02EF2BAC"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2C6B1B82" w14:textId="77777777" w:rsidR="00D26F52" w:rsidRPr="00C30D6B" w:rsidRDefault="00D26F52" w:rsidP="00D26F52">
            <w:pPr>
              <w:pStyle w:val="TAC"/>
              <w:cnfStyle w:val="000000000000" w:firstRow="0" w:lastRow="0" w:firstColumn="0" w:lastColumn="0" w:oddVBand="0" w:evenVBand="0" w:oddHBand="0" w:evenHBand="0" w:firstRowFirstColumn="0" w:firstRowLastColumn="0" w:lastRowFirstColumn="0" w:lastRowLastColumn="0"/>
            </w:pPr>
          </w:p>
        </w:tc>
      </w:tr>
      <w:tr w:rsidR="00D26F52" w:rsidRPr="00C30D6B" w14:paraId="4E7730AA"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A3CEB4E" w14:textId="77777777" w:rsidR="00D26F52" w:rsidRPr="00C30D6B" w:rsidRDefault="00D26F52" w:rsidP="00D26F5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E1C0798" w14:textId="125F4365" w:rsidR="00D26F52" w:rsidRDefault="00D10AFD" w:rsidP="00D26F52">
            <w:pPr>
              <w:pStyle w:val="TAL"/>
              <w:cnfStyle w:val="000000100000" w:firstRow="0" w:lastRow="0" w:firstColumn="0" w:lastColumn="0" w:oddVBand="0" w:evenVBand="0" w:oddHBand="1" w:evenHBand="0" w:firstRowFirstColumn="0" w:firstRowLastColumn="0" w:lastRowFirstColumn="0" w:lastRowLastColumn="0"/>
            </w:pPr>
            <w:r>
              <w:t>10.5</w:t>
            </w:r>
          </w:p>
        </w:tc>
        <w:tc>
          <w:tcPr>
            <w:tcW w:w="2494" w:type="dxa"/>
            <w:tcBorders>
              <w:bottom w:val="single" w:sz="4" w:space="0" w:color="auto"/>
            </w:tcBorders>
            <w:shd w:val="clear" w:color="auto" w:fill="auto"/>
            <w:vAlign w:val="center"/>
          </w:tcPr>
          <w:p w14:paraId="445C4083" w14:textId="02B41B4A" w:rsidR="00D26F52" w:rsidRPr="00987E3E" w:rsidRDefault="00D26F52" w:rsidP="00D26F52">
            <w:pPr>
              <w:pStyle w:val="TAL"/>
              <w:cnfStyle w:val="000000100000" w:firstRow="0" w:lastRow="0" w:firstColumn="0" w:lastColumn="0" w:oddVBand="0" w:evenVBand="0" w:oddHBand="1" w:evenHBand="0" w:firstRowFirstColumn="0" w:firstRowLastColumn="0" w:lastRowFirstColumn="0" w:lastRowLastColumn="0"/>
            </w:pPr>
            <w:r w:rsidRPr="003A53BB">
              <w:t>immediate link establishment, Satellite E-UTRAN, bearer type '03' – Default EPS bearer</w:t>
            </w:r>
          </w:p>
        </w:tc>
        <w:tc>
          <w:tcPr>
            <w:tcW w:w="673" w:type="dxa"/>
            <w:tcBorders>
              <w:bottom w:val="single" w:sz="4" w:space="0" w:color="auto"/>
            </w:tcBorders>
            <w:shd w:val="clear" w:color="auto" w:fill="auto"/>
            <w:vAlign w:val="center"/>
          </w:tcPr>
          <w:p w14:paraId="2223C9D1" w14:textId="5287A75F"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520223CD"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37245740" w14:textId="2DF9B0FE"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vAlign w:val="center"/>
          </w:tcPr>
          <w:p w14:paraId="039852AB"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833FBAF" w14:textId="05A8289D"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1F2AD53F"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4D4B1C59" w14:textId="49438CEE" w:rsidR="00D26F52" w:rsidRPr="00987E3E" w:rsidRDefault="00D26F52" w:rsidP="00D26F52">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shd w:val="clear" w:color="auto" w:fill="auto"/>
            <w:vAlign w:val="center"/>
          </w:tcPr>
          <w:p w14:paraId="558B6FE0"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614FD3A4" w14:textId="77777777" w:rsidR="00D26F52" w:rsidRPr="00C30D6B" w:rsidRDefault="00D26F52" w:rsidP="00D26F52">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40EA22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7EA126D" w14:textId="77777777" w:rsidR="000236E6" w:rsidRPr="005A5F64" w:rsidRDefault="000236E6" w:rsidP="001A75DA">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9D1E3B2"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19067F"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F1B00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9DC77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9CF8F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ABF20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46BE3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FBAC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10D6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91A91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06FF79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127AC0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A41CF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successful</w:t>
            </w:r>
          </w:p>
        </w:tc>
        <w:tc>
          <w:tcPr>
            <w:tcW w:w="673" w:type="dxa"/>
            <w:tcBorders>
              <w:top w:val="single" w:sz="4" w:space="0" w:color="auto"/>
            </w:tcBorders>
            <w:shd w:val="clear" w:color="auto" w:fill="auto"/>
          </w:tcPr>
          <w:p w14:paraId="19BDB4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DC53A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325A80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54F04C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B448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Borders>
              <w:top w:val="single" w:sz="4" w:space="0" w:color="auto"/>
            </w:tcBorders>
            <w:shd w:val="clear" w:color="auto" w:fill="auto"/>
          </w:tcPr>
          <w:p w14:paraId="1C42F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A86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BB99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98C5E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5852AF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5D568B"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66CDC8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F8CAE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3220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CA1A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B7E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A8BD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30702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FFB6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03125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2526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647A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BB82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67E3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CDFEE7"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9B8AE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6CFBC8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an invalid channel identifier</w:t>
            </w:r>
          </w:p>
        </w:tc>
        <w:tc>
          <w:tcPr>
            <w:tcW w:w="673" w:type="dxa"/>
            <w:shd w:val="clear" w:color="auto" w:fill="auto"/>
          </w:tcPr>
          <w:p w14:paraId="123B51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8A106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47073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091D7A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AE44F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33DA6F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F02F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2623D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CC9B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C33871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7F68F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33EB42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364B4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97DA7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483B4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9E57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489AC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0BADC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BB97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446E01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3E0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A7C6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786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C56339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204C5"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70DF9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1E19ED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 an already closed channel</w:t>
            </w:r>
          </w:p>
        </w:tc>
        <w:tc>
          <w:tcPr>
            <w:tcW w:w="673" w:type="dxa"/>
            <w:shd w:val="clear" w:color="auto" w:fill="auto"/>
          </w:tcPr>
          <w:p w14:paraId="63BB2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D206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04C89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53483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138B40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45E1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3EB56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74DD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0F59F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06B1D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5E1CB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24680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5B5B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6DCCB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885E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DA103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512CD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7D63B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67975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ABF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5542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1056CA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F4885B"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551FCD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402D84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2D4C80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AFA86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7F54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813CC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7A9E7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BBAA5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2736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0E4F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ADAC8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63AF7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43CD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2F76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EF4A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AB9F355"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259DBB"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4620D3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46709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F543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F1A6E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0D9B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9196B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5F4777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D064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A05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EF29E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CAF29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6DC56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DF836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60DB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C41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A3C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57A61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8BDE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C5904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3E0DAE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2DF82A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470CE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69F45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2B2D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4E8011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21FF5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F0C41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43389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8321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B50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DC06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F4AC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9579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79B9B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8BB74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028F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950E5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8447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0AFC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FD80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22F9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69E9A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D940A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664C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68D91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02476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1E151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FDA4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C8F59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57C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CF86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61990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D6E20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AAB9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3D8E02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C001A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AF7AB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A7362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79FEE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1D93A8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C19C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2A808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365C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328CF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FA7BD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1F04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E03BE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B25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7802AA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CE45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D5CB1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81E85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EEB3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5B90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BF59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7D918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1E95A6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E176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3351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753C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2BB7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7C1E64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50C17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E21C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6283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519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9D27D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F12F1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1A891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1AD8FC7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15984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22D6F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4091F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CF763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9BC5B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4A07A3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20A73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060A0D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BB0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04D95B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1989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2E62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797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F874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A9F2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99E26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124D5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82D71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26EAB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AB71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E03FC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00F1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13AE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B3582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EEEB1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62C83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4B8CF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0EF8D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102A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7DD63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E7476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F668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C0B5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ABFA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04F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88B3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39C6B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A8A20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600D67D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7D54F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EECD0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E00BE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DA166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3D3AB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7A57E3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8C93E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B792B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7E59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7443FB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F0B7E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70B63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AFE6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DA5B8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A149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428189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5D139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BC5933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ADC5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68C15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1C4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53C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FDCDF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7885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4C09D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C5AB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02DAE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39923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061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6D608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C06BB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962E8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78AC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A77A7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674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52436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41FB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D8269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5F051E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2680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BB277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8A57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FA4B4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0CAF5E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3EC7BB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F71B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17AC15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FB99F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F349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30DA4F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2B82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33DF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02DB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B2B0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6FE44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3D43C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E5D7D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3A2E7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BA12F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1ACF1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BAB1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F2B9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59BE3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860D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742E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C6865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6C1D30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6E59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FEDCC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00D93B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8C53D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DB4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56B85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F7D6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853C1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A5375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448E9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6C1FDAD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D1BB0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A60D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F2E26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8894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5EDD7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007667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96E5B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9B211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F6500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0C334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7BBF21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E6789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51A3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F85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687B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D7B6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39720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6D80C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96FC5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08E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16C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D165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9390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B5BD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C9A5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923E0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06BFE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A20F1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CE9BF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E6A7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64C4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5633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14B8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A04D5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674A4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A0EDE82"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839A0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4B84D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shd w:val="clear" w:color="auto" w:fill="auto"/>
          </w:tcPr>
          <w:p w14:paraId="5D91E8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18866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8BECE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B0686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465E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4105B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128467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7E2F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100377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01859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125D6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53957C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D9B8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9155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9B07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F34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B63A3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7AF54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32136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C4060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C84B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AFE5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62BF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96A91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84A01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A30E3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09B83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90BA2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E627A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2F8B6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A7E30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6213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5361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BF5F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B9F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41F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D7B56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8752C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A7ECF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6DDF683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2EAEB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F1A60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1EEA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B6E9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BAC0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211511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561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248A1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76F48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32E20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BB409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4E469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BE85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D031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F9C1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5E92E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B0D29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D8CEA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1AF6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F735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69F1F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7A64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75D8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66FEB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5802E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178B2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E654B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0F1F3C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C53C2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447EE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6A78B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92B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EFB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788CD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4BD2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91CE0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C70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41445B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767E15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5E0CA4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60CA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A494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E32D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615755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6E7D18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02C0D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500F4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0A9CA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CC0D8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D43A1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695E0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DF82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F8D26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159C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01E5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ED939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445A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612A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B986E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1DC9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5F62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1417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8752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23A8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B304A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69D91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5F23E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95A65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BED5C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C1464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567C8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92D6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4C24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2EA8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5E700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7C7B3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B8F1E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5C84BB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Default EPS bearer, successful</w:t>
            </w:r>
          </w:p>
        </w:tc>
        <w:tc>
          <w:tcPr>
            <w:tcW w:w="673" w:type="dxa"/>
            <w:shd w:val="clear" w:color="auto" w:fill="auto"/>
          </w:tcPr>
          <w:p w14:paraId="6B0999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A60F5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4AE62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5109CE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052E0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068D18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E023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69C7858" w14:textId="3AE370E9"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BC1A9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9446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BB086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FCB1C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3E0F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3F65D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D7965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5434B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B937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298E60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61DB2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4C573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A135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345C392" w14:textId="426F730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66CA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4FF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8BEB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3F542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18B4C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6806AF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 successful</w:t>
            </w:r>
          </w:p>
        </w:tc>
        <w:tc>
          <w:tcPr>
            <w:tcW w:w="673" w:type="dxa"/>
            <w:shd w:val="clear" w:color="auto" w:fill="auto"/>
          </w:tcPr>
          <w:p w14:paraId="637DF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2DF2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67AA99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16DF4F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FF1CD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4A5E1A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71C3F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1BAD6C0" w14:textId="489DED2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7CD51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BD7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0297C3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C496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ADE05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886A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57C2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FDE66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1B8D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260615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7F6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7C777E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F3584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3338550" w14:textId="6DA0B24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A8DF8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7C4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7E9117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3A8A82"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7E05B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shd w:val="clear" w:color="auto" w:fill="auto"/>
          </w:tcPr>
          <w:p w14:paraId="052B7F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CLOSE CHANNEL, Command qualifier set to 1</w:t>
            </w:r>
          </w:p>
        </w:tc>
        <w:tc>
          <w:tcPr>
            <w:tcW w:w="673" w:type="dxa"/>
            <w:shd w:val="clear" w:color="auto" w:fill="auto"/>
          </w:tcPr>
          <w:p w14:paraId="70B614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3A79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4E7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C230</w:t>
            </w:r>
          </w:p>
        </w:tc>
        <w:tc>
          <w:tcPr>
            <w:tcW w:w="1020" w:type="dxa"/>
            <w:shd w:val="clear" w:color="auto" w:fill="auto"/>
          </w:tcPr>
          <w:p w14:paraId="37434C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BEA90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60B9B3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F2F6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8B72032" w14:textId="48E56E2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45B1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EE21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4C05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400436"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5EE5C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54699A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CLOSE CHANNEL, NG-RAN, bearer type '03' – Default PDU Session, successful.</w:t>
            </w:r>
          </w:p>
        </w:tc>
        <w:tc>
          <w:tcPr>
            <w:tcW w:w="673" w:type="dxa"/>
            <w:shd w:val="clear" w:color="auto" w:fill="auto"/>
          </w:tcPr>
          <w:p w14:paraId="724C9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FF907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9273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C232</w:t>
            </w:r>
          </w:p>
        </w:tc>
        <w:tc>
          <w:tcPr>
            <w:tcW w:w="1020" w:type="dxa"/>
            <w:shd w:val="clear" w:color="auto" w:fill="auto"/>
          </w:tcPr>
          <w:p w14:paraId="005FD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8BD5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11DED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BDFB8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0A92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E1D81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0882D8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34808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3D81FD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CLOSE CHANNEL, NG-RAN, bearer type '0C',</w:t>
            </w:r>
            <w:r>
              <w:t xml:space="preserve"> </w:t>
            </w:r>
            <w:r w:rsidRPr="00C30D6B">
              <w:t>successful.</w:t>
            </w:r>
          </w:p>
        </w:tc>
        <w:tc>
          <w:tcPr>
            <w:tcW w:w="673" w:type="dxa"/>
            <w:tcBorders>
              <w:bottom w:val="single" w:sz="4" w:space="0" w:color="auto"/>
            </w:tcBorders>
            <w:shd w:val="clear" w:color="auto" w:fill="auto"/>
          </w:tcPr>
          <w:p w14:paraId="3EEA3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B9033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6250A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6129B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2F522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1367A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1F8F9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3791C4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781DD5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FAF3DB" w14:textId="77777777" w:rsidR="000236E6" w:rsidRPr="005A5F64" w:rsidRDefault="000236E6" w:rsidP="001A75DA">
            <w:pPr>
              <w:pStyle w:val="TAL"/>
            </w:pPr>
            <w:r w:rsidRPr="005A5F64">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6A20DA"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7B349E"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1D9E81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4C94F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9F5E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99FFA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95CD7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9BBC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3810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6EE0B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C153EC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461723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0B5F39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already opened channel</w:t>
            </w:r>
          </w:p>
        </w:tc>
        <w:tc>
          <w:tcPr>
            <w:tcW w:w="673" w:type="dxa"/>
            <w:tcBorders>
              <w:top w:val="single" w:sz="4" w:space="0" w:color="auto"/>
            </w:tcBorders>
            <w:shd w:val="clear" w:color="auto" w:fill="auto"/>
          </w:tcPr>
          <w:p w14:paraId="5F4EEB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1AD93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F3E6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69CEB1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79C8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001C3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2EBA2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74E6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0C680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3A30A3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AER008</w:t>
            </w:r>
          </w:p>
        </w:tc>
      </w:tr>
      <w:tr w:rsidR="000236E6" w:rsidRPr="00C30D6B" w14:paraId="5C616C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35DBD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E400C8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A2DFBE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248F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2B053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8028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C90FA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0EE3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EC10C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0F1632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619495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394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CAF0F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02C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AER008</w:t>
            </w:r>
          </w:p>
        </w:tc>
      </w:tr>
      <w:tr w:rsidR="000236E6" w:rsidRPr="00C30D6B" w14:paraId="094D5E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8CE9EF"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58F731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1E3192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Already opened channel – E-UTRAN, APN different from default</w:t>
            </w:r>
          </w:p>
        </w:tc>
        <w:tc>
          <w:tcPr>
            <w:tcW w:w="673" w:type="dxa"/>
            <w:shd w:val="clear" w:color="auto" w:fill="auto"/>
          </w:tcPr>
          <w:p w14:paraId="6ECFE9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93A5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56B4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F651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4A1DB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606E4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14865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15E8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2E0F83F" w14:textId="24C0500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BA04A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54F5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8B31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2EB746"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3339FE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52EFE5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the length of receive data exceeding the buffer size.</w:t>
            </w:r>
          </w:p>
        </w:tc>
        <w:tc>
          <w:tcPr>
            <w:tcW w:w="673" w:type="dxa"/>
            <w:shd w:val="clear" w:color="auto" w:fill="auto"/>
          </w:tcPr>
          <w:p w14:paraId="58572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2CBC1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C2C5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341C60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FB5B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3A8894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4B284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93A0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B0CD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FBD0C5"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6A84E2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70130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receiving 65535 Bytes of data.</w:t>
            </w:r>
          </w:p>
        </w:tc>
        <w:tc>
          <w:tcPr>
            <w:tcW w:w="673" w:type="dxa"/>
            <w:shd w:val="clear" w:color="auto" w:fill="auto"/>
          </w:tcPr>
          <w:p w14:paraId="539D39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1BED6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421B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003852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BD18F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017F1A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4333A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6A22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2B204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18474"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53D34A3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6BD294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send refresh after receiving data.</w:t>
            </w:r>
          </w:p>
        </w:tc>
        <w:tc>
          <w:tcPr>
            <w:tcW w:w="673" w:type="dxa"/>
            <w:shd w:val="clear" w:color="auto" w:fill="auto"/>
          </w:tcPr>
          <w:p w14:paraId="089E2D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374654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1F3A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692604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29AA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3114BD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3AC93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A41E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BC0B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7D1B51"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B8DBB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27587B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 consecutive RECEIVE DATA</w:t>
            </w:r>
          </w:p>
        </w:tc>
        <w:tc>
          <w:tcPr>
            <w:tcW w:w="673" w:type="dxa"/>
            <w:shd w:val="clear" w:color="auto" w:fill="auto"/>
          </w:tcPr>
          <w:p w14:paraId="088AA6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A348B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C94C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3194EF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A597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20C442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432BC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84EE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3DE5FC"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0BDB7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9EFAD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4AD10A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08E94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8F5CE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8FE02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3A8F7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24191C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276E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5EC4E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57E0C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FA2F9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A3EA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15AA9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363F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392B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45C9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EBA41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CE99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F89EE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96D5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9955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7640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33299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3F1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A87DB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900F1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438B3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E4989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62F2F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2C17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59FC1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CCF7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437D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E2894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CC6E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DE0C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C791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43D88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47AD2B7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596A74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059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689B9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C970E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3A2089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4991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A7227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84FC6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785CF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6B2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E3C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8A2A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9973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43F763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8A306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66F97C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21E04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49DD6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63D5F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7C24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49694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3FC13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26AFB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3CFD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7D92D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1BCD2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3E26C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0696B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75A6B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CC6C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6DA4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BF597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A5D93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28BF6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3E6E9C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346436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38F49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B0B21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51ADF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52EEA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93D49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F3376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59F6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A57E5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9148C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5172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A2C3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40B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3A092B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B74BE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DE7FA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760D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6FA8A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4B113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4D6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D54E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C3D0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CE155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920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C8D97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EC3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659F3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E411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8117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76F5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B840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841DE9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29CB5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86B17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F625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3ACC4A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A482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C8317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C1D4E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B490D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6C8DAA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E38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FF163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7B11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E5F4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9304B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BA6B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BD33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5A6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868F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5D95FC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0560C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35DCF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0F84B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5067CC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91AEA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A37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16369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2DE29C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99BF0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E679D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812EA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8C5D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EEC3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DDDB6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DB7E0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2E59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1AA9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F7B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5D0D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8EC9FD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3CF45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076A8B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733338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0F11B6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5A00A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7D028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7AD85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6F67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384638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904F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E1B8A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1A01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61E8B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CD54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CC03A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880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E0CF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42E8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CD5E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BB98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FC8BC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EF8F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B599A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79365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CBA7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78E95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40CEA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E811F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AAA4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9825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1EC0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6F6AB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001BA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10AAA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2F58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5BE6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AF5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7B14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0E664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B2BD1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70D0D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4AC4E7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7EE62B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2FF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1E7F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30D9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3AF01F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8FADA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A8FF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063E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92C3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D5229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41BB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6048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66F58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B03C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C08E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4DD25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755F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028BA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8199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7F869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FE9F4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D4BD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1DEEC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101A2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70FB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22DA6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5A9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A21B2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CDD4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862E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49EFD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27F9F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0A3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234E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78A8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67B87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F2B5A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4305B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5E40A84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71840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1CE1B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AFEBE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9E2CE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3D1D77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E8B30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E0A1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0B1ED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4FBA0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448D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9EA2A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75B72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358A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FCA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9BDD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615F74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157BA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F3631C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D2167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972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2B30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E9FF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4EB5F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4C65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88872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594B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631CC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F7DBA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5719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2FD1B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321F6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903E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1933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C8F2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059A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8BB07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BB3B1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0D626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0282E0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71DAB8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E8D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48B06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4889D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818D9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C54E6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01A43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A972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0D8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94C8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8E5E7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6E24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6C5A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E101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F94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197E2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2E414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B8A84B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C11AD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D3260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0BD4A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EF3B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CC9ED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9A52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F70FA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C48A2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99D59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4777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295A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88B84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B546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03977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B7A4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219B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48F9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2F5E42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CF0FF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4A4F78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77B822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6E160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1E2C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38CD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C1681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661B3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D1CFA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BCCF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213EE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1BEFD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72174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98E6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1262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60AF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3729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4722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A615F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3E3F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50E46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FB2C5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855AA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97058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ECC5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552C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9E22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2915A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4AF2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F53F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2725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4874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EB9D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B07C6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45786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CCA0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8A3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FB29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A093A4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AA39B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756F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414781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foreground and background colours</w:t>
            </w:r>
          </w:p>
        </w:tc>
        <w:tc>
          <w:tcPr>
            <w:tcW w:w="673" w:type="dxa"/>
            <w:shd w:val="clear" w:color="auto" w:fill="auto"/>
          </w:tcPr>
          <w:p w14:paraId="6F4960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D102E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0D9FB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588D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DAA8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21CB01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414A8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79014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D725D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785C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2DEDC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AAAEE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9BD3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1D49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A3BF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08D20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0EA3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FA9AF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AEC24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5FC4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70C0B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1BB9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6A0E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5F46C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2CEFB8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3862E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DA6D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442B0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D7D17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30D8F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5A3815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9781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34540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2CDE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C069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1DF0C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0C44504" w14:textId="77777777" w:rsidR="000236E6" w:rsidRPr="005A5F64" w:rsidRDefault="000236E6" w:rsidP="001A75DA">
            <w:pPr>
              <w:pStyle w:val="TAL"/>
            </w:pPr>
            <w:r w:rsidRPr="005A5F64">
              <w:lastRenderedPageBreak/>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989719"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CE98275"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53E9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260B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4A5A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F31B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6844A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C24B8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BD8E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8C2E51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DAAC2E1"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1B0321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22D18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immediate mode</w:t>
            </w:r>
          </w:p>
        </w:tc>
        <w:tc>
          <w:tcPr>
            <w:tcW w:w="673" w:type="dxa"/>
            <w:tcBorders>
              <w:top w:val="single" w:sz="4" w:space="0" w:color="auto"/>
            </w:tcBorders>
            <w:shd w:val="clear" w:color="auto" w:fill="auto"/>
          </w:tcPr>
          <w:p w14:paraId="77116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12E9A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3FCF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3A5AEA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EFA3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206ADE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DAA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5A7AF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D0F8D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DF33A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DBF3BB" w14:textId="77777777" w:rsidR="000236E6" w:rsidRPr="00C30D6B" w:rsidRDefault="000236E6" w:rsidP="001A75DA">
            <w:pPr>
              <w:pStyle w:val="TAL"/>
            </w:pPr>
          </w:p>
        </w:tc>
        <w:tc>
          <w:tcPr>
            <w:tcW w:w="850" w:type="dxa"/>
            <w:vMerge/>
            <w:shd w:val="clear" w:color="auto" w:fill="auto"/>
          </w:tcPr>
          <w:p w14:paraId="0C222C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60822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1135E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F178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6D0A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33056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0727C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32FA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5D90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12D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94AD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C04A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C87E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16DA66" w14:textId="77777777" w:rsidR="000236E6" w:rsidRPr="00C30D6B" w:rsidRDefault="000236E6" w:rsidP="001A75DA">
            <w:pPr>
              <w:pStyle w:val="TAL"/>
            </w:pPr>
          </w:p>
        </w:tc>
        <w:tc>
          <w:tcPr>
            <w:tcW w:w="850" w:type="dxa"/>
            <w:vMerge w:val="restart"/>
            <w:shd w:val="clear" w:color="auto" w:fill="auto"/>
          </w:tcPr>
          <w:p w14:paraId="12C5358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32A23D0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Store mode</w:t>
            </w:r>
          </w:p>
        </w:tc>
        <w:tc>
          <w:tcPr>
            <w:tcW w:w="673" w:type="dxa"/>
            <w:shd w:val="clear" w:color="auto" w:fill="auto"/>
          </w:tcPr>
          <w:p w14:paraId="150CF5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D3287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6764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01AA3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A14E1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E2AC8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574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75A1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B7EB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7A01D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BAC016" w14:textId="77777777" w:rsidR="000236E6" w:rsidRPr="00C30D6B" w:rsidRDefault="000236E6" w:rsidP="001A75DA">
            <w:pPr>
              <w:pStyle w:val="TAL"/>
            </w:pPr>
          </w:p>
        </w:tc>
        <w:tc>
          <w:tcPr>
            <w:tcW w:w="850" w:type="dxa"/>
            <w:vMerge/>
            <w:shd w:val="clear" w:color="auto" w:fill="auto"/>
          </w:tcPr>
          <w:p w14:paraId="4867F2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6C8F8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6F055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D1A7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AC2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8D2AC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5312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B22B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02881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ECD3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47CA8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5F06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7017C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A477D6" w14:textId="77777777" w:rsidR="000236E6" w:rsidRPr="00C30D6B" w:rsidRDefault="000236E6" w:rsidP="001A75DA">
            <w:pPr>
              <w:pStyle w:val="TAL"/>
            </w:pPr>
          </w:p>
        </w:tc>
        <w:tc>
          <w:tcPr>
            <w:tcW w:w="850" w:type="dxa"/>
            <w:vMerge w:val="restart"/>
            <w:shd w:val="clear" w:color="auto" w:fill="auto"/>
          </w:tcPr>
          <w:p w14:paraId="4095F6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540F27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Store mode, Tx buffer fully used</w:t>
            </w:r>
          </w:p>
        </w:tc>
        <w:tc>
          <w:tcPr>
            <w:tcW w:w="673" w:type="dxa"/>
            <w:shd w:val="clear" w:color="auto" w:fill="auto"/>
          </w:tcPr>
          <w:p w14:paraId="646A45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BE87D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124B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7921EF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5EDF0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342951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2F5C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FD52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4480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60E18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13D17D" w14:textId="77777777" w:rsidR="000236E6" w:rsidRPr="00C30D6B" w:rsidRDefault="000236E6" w:rsidP="001A75DA">
            <w:pPr>
              <w:pStyle w:val="TAL"/>
            </w:pPr>
          </w:p>
        </w:tc>
        <w:tc>
          <w:tcPr>
            <w:tcW w:w="850" w:type="dxa"/>
            <w:vMerge/>
            <w:shd w:val="clear" w:color="auto" w:fill="auto"/>
          </w:tcPr>
          <w:p w14:paraId="16587E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C0B28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21DD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4BFD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5960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2E00A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7FAB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8B2E4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1E32F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A4C9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C30A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7DED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332BC9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72E05" w14:textId="77777777" w:rsidR="000236E6" w:rsidRPr="00C30D6B" w:rsidRDefault="000236E6" w:rsidP="001A75DA">
            <w:pPr>
              <w:pStyle w:val="TAL"/>
            </w:pPr>
          </w:p>
        </w:tc>
        <w:tc>
          <w:tcPr>
            <w:tcW w:w="850" w:type="dxa"/>
            <w:vMerge w:val="restart"/>
            <w:shd w:val="clear" w:color="auto" w:fill="auto"/>
          </w:tcPr>
          <w:p w14:paraId="353D4C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0BB876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 consecutive SEND DATA Store mode</w:t>
            </w:r>
          </w:p>
        </w:tc>
        <w:tc>
          <w:tcPr>
            <w:tcW w:w="673" w:type="dxa"/>
            <w:shd w:val="clear" w:color="auto" w:fill="auto"/>
          </w:tcPr>
          <w:p w14:paraId="3EAB6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0BF2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8EF6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3AA025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BBC9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3B38E3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6D80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F19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8638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887455" w14:textId="77777777" w:rsidTr="001A75DA">
        <w:trPr>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793C39" w14:textId="77777777" w:rsidR="000236E6" w:rsidRPr="00C30D6B" w:rsidRDefault="000236E6" w:rsidP="001A75DA">
            <w:pPr>
              <w:pStyle w:val="TAL"/>
            </w:pPr>
          </w:p>
        </w:tc>
        <w:tc>
          <w:tcPr>
            <w:tcW w:w="850" w:type="dxa"/>
            <w:vMerge/>
            <w:shd w:val="clear" w:color="auto" w:fill="auto"/>
          </w:tcPr>
          <w:p w14:paraId="52085B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A772A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3E580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6712C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B9C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8DE0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99121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FB27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7D748D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6EE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9CAC4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DA66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A749D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E3A24B" w14:textId="77777777" w:rsidR="000236E6" w:rsidRPr="00C30D6B" w:rsidRDefault="000236E6" w:rsidP="001A75DA">
            <w:pPr>
              <w:pStyle w:val="TAL"/>
            </w:pPr>
          </w:p>
        </w:tc>
        <w:tc>
          <w:tcPr>
            <w:tcW w:w="850" w:type="dxa"/>
            <w:vMerge w:val="restart"/>
            <w:shd w:val="clear" w:color="auto" w:fill="auto"/>
          </w:tcPr>
          <w:p w14:paraId="57D5E0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431926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mode with a bad channel identifier</w:t>
            </w:r>
          </w:p>
        </w:tc>
        <w:tc>
          <w:tcPr>
            <w:tcW w:w="673" w:type="dxa"/>
            <w:shd w:val="clear" w:color="auto" w:fill="auto"/>
          </w:tcPr>
          <w:p w14:paraId="36F97F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8D84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C25BD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4EF11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4711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6E7CAF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75C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17080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01A1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58491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8DBE0" w14:textId="77777777" w:rsidR="000236E6" w:rsidRPr="00C30D6B" w:rsidRDefault="000236E6" w:rsidP="001A75DA">
            <w:pPr>
              <w:pStyle w:val="TAL"/>
            </w:pPr>
          </w:p>
        </w:tc>
        <w:tc>
          <w:tcPr>
            <w:tcW w:w="850" w:type="dxa"/>
            <w:vMerge/>
            <w:shd w:val="clear" w:color="auto" w:fill="auto"/>
          </w:tcPr>
          <w:p w14:paraId="0D5E46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4C138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A5B7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77E7D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9F82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4619E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FFF8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93CBF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A88D6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900F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A88D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571F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5A4D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F111A8" w14:textId="77777777" w:rsidR="000236E6" w:rsidRPr="00C30D6B" w:rsidRDefault="000236E6" w:rsidP="001A75DA">
            <w:pPr>
              <w:pStyle w:val="TAL"/>
            </w:pPr>
          </w:p>
        </w:tc>
        <w:tc>
          <w:tcPr>
            <w:tcW w:w="850" w:type="dxa"/>
            <w:vMerge w:val="restart"/>
            <w:shd w:val="clear" w:color="auto" w:fill="auto"/>
          </w:tcPr>
          <w:p w14:paraId="783F3D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2D1473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left alignment</w:t>
            </w:r>
          </w:p>
        </w:tc>
        <w:tc>
          <w:tcPr>
            <w:tcW w:w="673" w:type="dxa"/>
            <w:shd w:val="clear" w:color="auto" w:fill="auto"/>
          </w:tcPr>
          <w:p w14:paraId="04AF60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71AAF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5D303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B44A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12E2DB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419A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75DEE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A1EC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3F8F9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7F0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5598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BB87E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EB0C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D661EC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66F261" w14:textId="77777777" w:rsidR="000236E6" w:rsidRPr="00C30D6B" w:rsidRDefault="000236E6" w:rsidP="001A75DA">
            <w:pPr>
              <w:pStyle w:val="TAL"/>
            </w:pPr>
          </w:p>
        </w:tc>
        <w:tc>
          <w:tcPr>
            <w:tcW w:w="850" w:type="dxa"/>
            <w:vMerge/>
            <w:shd w:val="clear" w:color="auto" w:fill="auto"/>
          </w:tcPr>
          <w:p w14:paraId="7E6D75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848C3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A90E6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3DE74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2DFC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2DCF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3379BD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05BCB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C9AF1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F2AB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BD57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BDFDA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5BD03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4503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934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0052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DBB413D"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B848BC" w14:textId="77777777" w:rsidR="000236E6" w:rsidRPr="00C30D6B" w:rsidRDefault="000236E6" w:rsidP="001A75DA">
            <w:pPr>
              <w:pStyle w:val="TAL"/>
            </w:pPr>
          </w:p>
        </w:tc>
        <w:tc>
          <w:tcPr>
            <w:tcW w:w="850" w:type="dxa"/>
            <w:vMerge w:val="restart"/>
            <w:shd w:val="clear" w:color="auto" w:fill="auto"/>
          </w:tcPr>
          <w:p w14:paraId="05CB18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5B856B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286B24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1608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E3621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DAF2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2350CD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DF3ED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1DC61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A2CC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6989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6321B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4A2A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5F7C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2BD5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F6B74D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C28DF6" w14:textId="77777777" w:rsidR="000236E6" w:rsidRPr="00C30D6B" w:rsidRDefault="000236E6" w:rsidP="001A75DA">
            <w:pPr>
              <w:pStyle w:val="TAL"/>
            </w:pPr>
          </w:p>
        </w:tc>
        <w:tc>
          <w:tcPr>
            <w:tcW w:w="850" w:type="dxa"/>
            <w:vMerge/>
            <w:shd w:val="clear" w:color="auto" w:fill="auto"/>
          </w:tcPr>
          <w:p w14:paraId="69CCF7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3346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533BF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3F77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DDB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3366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8ACF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F569D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8D9F8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D252F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693A6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96203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01AAA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0679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7289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239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DBA834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6EEC65" w14:textId="77777777" w:rsidR="000236E6" w:rsidRPr="00C30D6B" w:rsidRDefault="000236E6" w:rsidP="001A75DA">
            <w:pPr>
              <w:pStyle w:val="TAL"/>
            </w:pPr>
          </w:p>
        </w:tc>
        <w:tc>
          <w:tcPr>
            <w:tcW w:w="850" w:type="dxa"/>
            <w:vMerge w:val="restart"/>
            <w:shd w:val="clear" w:color="auto" w:fill="auto"/>
          </w:tcPr>
          <w:p w14:paraId="326FBB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0385856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45B0A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3BBDF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96DB1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0512A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44E394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9C3C0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5CCF3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9BDB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04378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777BD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B8A7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F25D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F66C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06964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4BB282" w14:textId="77777777" w:rsidR="000236E6" w:rsidRPr="00C30D6B" w:rsidRDefault="000236E6" w:rsidP="001A75DA">
            <w:pPr>
              <w:pStyle w:val="TAL"/>
            </w:pPr>
          </w:p>
        </w:tc>
        <w:tc>
          <w:tcPr>
            <w:tcW w:w="850" w:type="dxa"/>
            <w:vMerge/>
            <w:shd w:val="clear" w:color="auto" w:fill="auto"/>
          </w:tcPr>
          <w:p w14:paraId="6E0BEC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A6AE1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1614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CF9EB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AC9B2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6DF31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1B7B19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94C6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8985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0D217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D1BC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72FB5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C482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EAC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B67D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0A40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93F0B5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3D352E" w14:textId="77777777" w:rsidR="000236E6" w:rsidRPr="00C30D6B" w:rsidRDefault="000236E6" w:rsidP="001A75DA">
            <w:pPr>
              <w:pStyle w:val="TAL"/>
            </w:pPr>
          </w:p>
        </w:tc>
        <w:tc>
          <w:tcPr>
            <w:tcW w:w="850" w:type="dxa"/>
            <w:vMerge w:val="restart"/>
            <w:shd w:val="clear" w:color="auto" w:fill="auto"/>
          </w:tcPr>
          <w:p w14:paraId="552E12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638043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ABB9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A461F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2224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BF1F4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C2A6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00F1A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1168E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9769C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65718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65C80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5C7C0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2452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8904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27B72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E1E5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794092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A2082D" w14:textId="77777777" w:rsidR="000236E6" w:rsidRPr="00C30D6B" w:rsidRDefault="000236E6" w:rsidP="001A75DA">
            <w:pPr>
              <w:pStyle w:val="TAL"/>
            </w:pPr>
          </w:p>
        </w:tc>
        <w:tc>
          <w:tcPr>
            <w:tcW w:w="850" w:type="dxa"/>
            <w:vMerge/>
            <w:shd w:val="clear" w:color="auto" w:fill="auto"/>
          </w:tcPr>
          <w:p w14:paraId="7D2099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6B996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8DE19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B7861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4FF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BD90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F5EF5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8F98F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8FCE0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83CD3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09483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C8E76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077F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5ED4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A8EF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24BF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DC0A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7A79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141ECA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0EFD7" w14:textId="77777777" w:rsidR="000236E6" w:rsidRPr="00C30D6B" w:rsidRDefault="000236E6" w:rsidP="001A75DA">
            <w:pPr>
              <w:pStyle w:val="TAL"/>
            </w:pPr>
          </w:p>
        </w:tc>
        <w:tc>
          <w:tcPr>
            <w:tcW w:w="850" w:type="dxa"/>
            <w:vMerge w:val="restart"/>
            <w:shd w:val="clear" w:color="auto" w:fill="auto"/>
          </w:tcPr>
          <w:p w14:paraId="716E0B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25CBA66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10BBEF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4F1F7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1B1C8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C5BAF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47A6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07ECE6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4D24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880B8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D3D65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76E12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4D682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44AD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3258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66C6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CF6A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666DEC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1FBD60" w14:textId="77777777" w:rsidR="000236E6" w:rsidRPr="00C30D6B" w:rsidRDefault="000236E6" w:rsidP="001A75DA">
            <w:pPr>
              <w:pStyle w:val="TAL"/>
            </w:pPr>
          </w:p>
        </w:tc>
        <w:tc>
          <w:tcPr>
            <w:tcW w:w="850" w:type="dxa"/>
            <w:vMerge/>
            <w:shd w:val="clear" w:color="auto" w:fill="auto"/>
          </w:tcPr>
          <w:p w14:paraId="71B0BA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3DD9A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77EDE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25E9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886B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29EF5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73064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689F3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54210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2812A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0536B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B4108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8E891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D1CC4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A07D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03F2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58799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296D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0F2D7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7CD7FF" w14:textId="77777777" w:rsidR="000236E6" w:rsidRPr="00C30D6B" w:rsidRDefault="000236E6" w:rsidP="001A75DA">
            <w:pPr>
              <w:pStyle w:val="TAL"/>
            </w:pPr>
          </w:p>
        </w:tc>
        <w:tc>
          <w:tcPr>
            <w:tcW w:w="850" w:type="dxa"/>
            <w:vMerge w:val="restart"/>
            <w:shd w:val="clear" w:color="auto" w:fill="auto"/>
          </w:tcPr>
          <w:p w14:paraId="777746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35E4E9C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9E9BB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6D79E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8F65E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EA282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B623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01E134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9E70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454F5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A58A5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5D99F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58DA9B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93FB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1586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DA1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D57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67D8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388C89" w14:textId="77777777" w:rsidR="000236E6" w:rsidRPr="00C30D6B" w:rsidRDefault="000236E6" w:rsidP="001A75DA">
            <w:pPr>
              <w:pStyle w:val="TAL"/>
            </w:pPr>
          </w:p>
        </w:tc>
        <w:tc>
          <w:tcPr>
            <w:tcW w:w="850" w:type="dxa"/>
            <w:vMerge/>
            <w:shd w:val="clear" w:color="auto" w:fill="auto"/>
          </w:tcPr>
          <w:p w14:paraId="37745F4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770C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0337D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5CA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865A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55C76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736D1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D0315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A52D5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6CE96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E804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2179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148C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60C856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0B7C9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BAFC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164B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FD24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DC93D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E80786" w14:textId="77777777" w:rsidR="000236E6" w:rsidRPr="00C30D6B" w:rsidRDefault="000236E6" w:rsidP="001A75DA">
            <w:pPr>
              <w:pStyle w:val="TAL"/>
            </w:pPr>
          </w:p>
        </w:tc>
        <w:tc>
          <w:tcPr>
            <w:tcW w:w="850" w:type="dxa"/>
            <w:vMerge w:val="restart"/>
            <w:shd w:val="clear" w:color="auto" w:fill="auto"/>
          </w:tcPr>
          <w:p w14:paraId="577585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529560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79229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D5244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80951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8777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A428F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567E9D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7AD4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D3007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6A1B4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491E7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C7D03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2EF35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E74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C23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78AE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73A62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39173B" w14:textId="77777777" w:rsidR="000236E6" w:rsidRPr="00C30D6B" w:rsidRDefault="000236E6" w:rsidP="001A75DA">
            <w:pPr>
              <w:pStyle w:val="TAL"/>
            </w:pPr>
          </w:p>
        </w:tc>
        <w:tc>
          <w:tcPr>
            <w:tcW w:w="850" w:type="dxa"/>
            <w:vMerge/>
            <w:shd w:val="clear" w:color="auto" w:fill="auto"/>
          </w:tcPr>
          <w:p w14:paraId="653D33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DAC8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F40B7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0C521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B42F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C89AC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8A0C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BA89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CCF9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212A5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0599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FB5C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1275A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DCD07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DB1A6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44EB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04C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F6600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96D749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E2B579" w14:textId="77777777" w:rsidR="000236E6" w:rsidRPr="00C30D6B" w:rsidRDefault="000236E6" w:rsidP="001A75DA">
            <w:pPr>
              <w:pStyle w:val="TAL"/>
            </w:pPr>
          </w:p>
        </w:tc>
        <w:tc>
          <w:tcPr>
            <w:tcW w:w="850" w:type="dxa"/>
            <w:vMerge w:val="restart"/>
            <w:shd w:val="clear" w:color="auto" w:fill="auto"/>
          </w:tcPr>
          <w:p w14:paraId="4558DA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shd w:val="clear" w:color="auto" w:fill="auto"/>
          </w:tcPr>
          <w:p w14:paraId="7CBF1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ABCC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4C0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B68D3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F99C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9E3B5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FAA6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86832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0742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98B3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73BB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93B0B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37CA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5842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F1F1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C415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6E7CDB3"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1F3D05" w14:textId="77777777" w:rsidR="000236E6" w:rsidRPr="00C30D6B" w:rsidRDefault="000236E6" w:rsidP="001A75DA">
            <w:pPr>
              <w:pStyle w:val="TAL"/>
            </w:pPr>
          </w:p>
        </w:tc>
        <w:tc>
          <w:tcPr>
            <w:tcW w:w="850" w:type="dxa"/>
            <w:vMerge/>
            <w:shd w:val="clear" w:color="auto" w:fill="auto"/>
          </w:tcPr>
          <w:p w14:paraId="7474B3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C0693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35961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704DE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D6A8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619C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7712F9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DEC6C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21A0A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C1A0E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EBAC0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D8584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64A2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36C53A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768D9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75E7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4A69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BF59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B0014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CB385F" w14:textId="77777777" w:rsidR="000236E6" w:rsidRPr="00C30D6B" w:rsidRDefault="000236E6" w:rsidP="001A75DA">
            <w:pPr>
              <w:pStyle w:val="TAL"/>
            </w:pPr>
          </w:p>
        </w:tc>
        <w:tc>
          <w:tcPr>
            <w:tcW w:w="850" w:type="dxa"/>
            <w:vMerge w:val="restart"/>
            <w:shd w:val="clear" w:color="auto" w:fill="auto"/>
          </w:tcPr>
          <w:p w14:paraId="403E87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39DC59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555CB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75A5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FCB99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0C981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D69A2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68909D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E7F6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3FA39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1816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C0F5B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343050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C80CF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9D87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67F5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418E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3B6CB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1F569A" w14:textId="77777777" w:rsidR="000236E6" w:rsidRPr="00C30D6B" w:rsidRDefault="000236E6" w:rsidP="001A75DA">
            <w:pPr>
              <w:pStyle w:val="TAL"/>
            </w:pPr>
          </w:p>
        </w:tc>
        <w:tc>
          <w:tcPr>
            <w:tcW w:w="850" w:type="dxa"/>
            <w:vMerge/>
            <w:shd w:val="clear" w:color="auto" w:fill="auto"/>
          </w:tcPr>
          <w:p w14:paraId="364A45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A5B63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EFC7C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7524E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8DA4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3D9B9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2A080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27A3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60834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3D5FA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2E73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76CD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AB564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BE77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A51D0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C1D4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06E2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2D3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B07F8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A59804" w14:textId="77777777" w:rsidR="000236E6" w:rsidRPr="00C30D6B" w:rsidRDefault="000236E6" w:rsidP="001A75DA">
            <w:pPr>
              <w:pStyle w:val="TAL"/>
            </w:pPr>
          </w:p>
        </w:tc>
        <w:tc>
          <w:tcPr>
            <w:tcW w:w="850" w:type="dxa"/>
            <w:vMerge w:val="restart"/>
            <w:shd w:val="clear" w:color="auto" w:fill="auto"/>
          </w:tcPr>
          <w:p w14:paraId="69C59F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5D8022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foreground and background colours</w:t>
            </w:r>
          </w:p>
        </w:tc>
        <w:tc>
          <w:tcPr>
            <w:tcW w:w="673" w:type="dxa"/>
            <w:shd w:val="clear" w:color="auto" w:fill="auto"/>
          </w:tcPr>
          <w:p w14:paraId="17B7A5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B475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9A90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39D0F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6B615A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10C9D8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A8C56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4E21A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1260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AEA9F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55EB2B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9EE70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6A78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E8EAB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64A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7AC14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DEACF3" w14:textId="77777777" w:rsidR="000236E6" w:rsidRPr="00C30D6B" w:rsidRDefault="000236E6" w:rsidP="001A75DA">
            <w:pPr>
              <w:pStyle w:val="TAL"/>
            </w:pPr>
          </w:p>
        </w:tc>
        <w:tc>
          <w:tcPr>
            <w:tcW w:w="850" w:type="dxa"/>
            <w:vMerge/>
            <w:shd w:val="clear" w:color="auto" w:fill="auto"/>
          </w:tcPr>
          <w:p w14:paraId="689DBFE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D770F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2154C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62E7B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047B3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9AE1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5AAEA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18FB2B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B135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76D8D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0E98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9CE1D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3529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3694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99DD1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7A9D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90293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DFD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7A9A3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825BAF" w14:textId="77777777" w:rsidR="000236E6" w:rsidRPr="00C30D6B" w:rsidRDefault="000236E6" w:rsidP="001A75DA">
            <w:pPr>
              <w:pStyle w:val="TAL"/>
            </w:pPr>
          </w:p>
        </w:tc>
        <w:tc>
          <w:tcPr>
            <w:tcW w:w="850" w:type="dxa"/>
            <w:vMerge w:val="restart"/>
            <w:shd w:val="clear" w:color="auto" w:fill="auto"/>
          </w:tcPr>
          <w:p w14:paraId="7D040C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1F5914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mode – E-UTRAN, Default EPS bearer</w:t>
            </w:r>
          </w:p>
        </w:tc>
        <w:tc>
          <w:tcPr>
            <w:tcW w:w="673" w:type="dxa"/>
            <w:shd w:val="clear" w:color="auto" w:fill="auto"/>
          </w:tcPr>
          <w:p w14:paraId="376DCE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952B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7BB49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06F6D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F9EE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A3BB4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F8FC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A671F1D" w14:textId="00C9C47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1215B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B86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E162D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EA7FEA" w14:textId="77777777" w:rsidR="000236E6" w:rsidRPr="00C30D6B" w:rsidRDefault="000236E6" w:rsidP="001A75DA">
            <w:pPr>
              <w:pStyle w:val="TAL"/>
            </w:pPr>
          </w:p>
        </w:tc>
        <w:tc>
          <w:tcPr>
            <w:tcW w:w="850" w:type="dxa"/>
            <w:vMerge/>
            <w:shd w:val="clear" w:color="auto" w:fill="auto"/>
          </w:tcPr>
          <w:p w14:paraId="0C39FD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7C52B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22048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B985D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363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shd w:val="clear" w:color="auto" w:fill="auto"/>
          </w:tcPr>
          <w:p w14:paraId="3D7BAF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CF99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1D3F5F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34BAD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94E68F2" w14:textId="57824F4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01CD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F7C2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AA17F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9881F5" w14:textId="77777777" w:rsidR="000236E6" w:rsidRPr="00C30D6B" w:rsidRDefault="000236E6" w:rsidP="001A75DA">
            <w:pPr>
              <w:pStyle w:val="TAL"/>
            </w:pPr>
          </w:p>
        </w:tc>
        <w:tc>
          <w:tcPr>
            <w:tcW w:w="850" w:type="dxa"/>
            <w:vMerge w:val="restart"/>
            <w:shd w:val="clear" w:color="auto" w:fill="auto"/>
          </w:tcPr>
          <w:p w14:paraId="66BE56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2F1930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Store mode – E-UTRAN, APN different from default APN</w:t>
            </w:r>
          </w:p>
        </w:tc>
        <w:tc>
          <w:tcPr>
            <w:tcW w:w="673" w:type="dxa"/>
            <w:shd w:val="clear" w:color="auto" w:fill="auto"/>
          </w:tcPr>
          <w:p w14:paraId="746EB0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58642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ABC75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4AEC0C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CA266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D50C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ECB1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0AC537B" w14:textId="3D297A3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E0B7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C7A2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16E465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A73D75" w14:textId="77777777" w:rsidR="000236E6" w:rsidRPr="00C30D6B" w:rsidRDefault="000236E6" w:rsidP="001A75DA">
            <w:pPr>
              <w:pStyle w:val="TAL"/>
            </w:pPr>
          </w:p>
        </w:tc>
        <w:tc>
          <w:tcPr>
            <w:tcW w:w="850" w:type="dxa"/>
            <w:vMerge/>
            <w:shd w:val="clear" w:color="auto" w:fill="auto"/>
          </w:tcPr>
          <w:p w14:paraId="6AED87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6C47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60496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91CC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660B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15D878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949B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5C1E49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1012D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5427CF8" w14:textId="7B437B1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2C133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E558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1F16D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8DCDAC" w14:textId="77777777" w:rsidR="000236E6" w:rsidRPr="00C30D6B" w:rsidRDefault="000236E6" w:rsidP="001A75DA">
            <w:pPr>
              <w:pStyle w:val="TAL"/>
            </w:pPr>
          </w:p>
        </w:tc>
        <w:tc>
          <w:tcPr>
            <w:tcW w:w="850" w:type="dxa"/>
            <w:shd w:val="clear" w:color="auto" w:fill="auto"/>
          </w:tcPr>
          <w:p w14:paraId="51183D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2A0278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NG-RAN, bearer type '03' – Default PDU Session, immediate mode</w:t>
            </w:r>
          </w:p>
        </w:tc>
        <w:tc>
          <w:tcPr>
            <w:tcW w:w="673" w:type="dxa"/>
            <w:shd w:val="clear" w:color="auto" w:fill="auto"/>
          </w:tcPr>
          <w:p w14:paraId="3BC653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26B8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C966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166B1C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2FF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19ED7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66B1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275C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DD9E79" w14:textId="77777777" w:rsidTr="00A9753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BCC439" w14:textId="77777777" w:rsidR="000236E6" w:rsidRPr="00C30D6B" w:rsidRDefault="000236E6" w:rsidP="001A75DA">
            <w:pPr>
              <w:pStyle w:val="TAL"/>
            </w:pPr>
          </w:p>
        </w:tc>
        <w:tc>
          <w:tcPr>
            <w:tcW w:w="850" w:type="dxa"/>
            <w:tcBorders>
              <w:bottom w:val="single" w:sz="4" w:space="0" w:color="auto"/>
            </w:tcBorders>
            <w:shd w:val="clear" w:color="auto" w:fill="auto"/>
          </w:tcPr>
          <w:p w14:paraId="6DC091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0F97F0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SEND DATA, NG-RAN, bearer type '0C', Store mode</w:t>
            </w:r>
          </w:p>
        </w:tc>
        <w:tc>
          <w:tcPr>
            <w:tcW w:w="673" w:type="dxa"/>
            <w:tcBorders>
              <w:bottom w:val="single" w:sz="4" w:space="0" w:color="auto"/>
            </w:tcBorders>
            <w:shd w:val="clear" w:color="auto" w:fill="auto"/>
          </w:tcPr>
          <w:p w14:paraId="52FE63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432B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807AA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9317A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A3D36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6964F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2284D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F3EBC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A97535" w:rsidRPr="00C30D6B" w14:paraId="5179F8D3" w14:textId="77777777" w:rsidTr="006936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A90FF17" w14:textId="77777777" w:rsidR="00A97535" w:rsidRPr="00C30D6B" w:rsidRDefault="00A97535" w:rsidP="00A97535">
            <w:pPr>
              <w:pStyle w:val="TAL"/>
            </w:pPr>
          </w:p>
        </w:tc>
        <w:tc>
          <w:tcPr>
            <w:tcW w:w="850" w:type="dxa"/>
            <w:tcBorders>
              <w:bottom w:val="single" w:sz="4" w:space="0" w:color="auto"/>
            </w:tcBorders>
            <w:shd w:val="clear" w:color="auto" w:fill="auto"/>
            <w:vAlign w:val="center"/>
          </w:tcPr>
          <w:p w14:paraId="1796CFBA" w14:textId="550EF857" w:rsidR="00A97535" w:rsidRPr="00C30D6B" w:rsidRDefault="00A97535" w:rsidP="00A97535">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4.</w:t>
            </w:r>
            <w:r w:rsidRPr="00A97535">
              <w:t>3</w:t>
            </w:r>
          </w:p>
        </w:tc>
        <w:tc>
          <w:tcPr>
            <w:tcW w:w="2494" w:type="dxa"/>
            <w:tcBorders>
              <w:bottom w:val="single" w:sz="4" w:space="0" w:color="auto"/>
            </w:tcBorders>
            <w:shd w:val="clear" w:color="auto" w:fill="auto"/>
            <w:vAlign w:val="center"/>
          </w:tcPr>
          <w:p w14:paraId="0FABD928" w14:textId="3FBADD52" w:rsidR="00A97535" w:rsidRPr="00C30D6B" w:rsidRDefault="00A97535" w:rsidP="00A97535">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SEND DATA, NG-RAN, RECEIVE DATA suspended during the process of SEND DATA</w:t>
            </w:r>
          </w:p>
        </w:tc>
        <w:tc>
          <w:tcPr>
            <w:tcW w:w="673" w:type="dxa"/>
            <w:tcBorders>
              <w:bottom w:val="single" w:sz="4" w:space="0" w:color="auto"/>
            </w:tcBorders>
            <w:shd w:val="clear" w:color="auto" w:fill="auto"/>
            <w:vAlign w:val="center"/>
          </w:tcPr>
          <w:p w14:paraId="4EB68B0D" w14:textId="7EC96369"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Rel-1</w:t>
            </w:r>
            <w:r w:rsidRPr="00A97535">
              <w:rPr>
                <w:rFonts w:hint="eastAsia"/>
              </w:rPr>
              <w:t>6</w:t>
            </w:r>
          </w:p>
        </w:tc>
        <w:tc>
          <w:tcPr>
            <w:tcW w:w="708" w:type="dxa"/>
            <w:tcBorders>
              <w:bottom w:val="single" w:sz="4" w:space="0" w:color="auto"/>
            </w:tcBorders>
            <w:shd w:val="clear" w:color="auto" w:fill="auto"/>
            <w:vAlign w:val="center"/>
          </w:tcPr>
          <w:p w14:paraId="4C01626A" w14:textId="77777777"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C295D8A" w14:textId="0EF79E12"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C232</w:t>
            </w:r>
          </w:p>
        </w:tc>
        <w:tc>
          <w:tcPr>
            <w:tcW w:w="1020" w:type="dxa"/>
            <w:tcBorders>
              <w:bottom w:val="single" w:sz="4" w:space="0" w:color="auto"/>
            </w:tcBorders>
            <w:shd w:val="clear" w:color="auto" w:fill="auto"/>
            <w:vAlign w:val="center"/>
          </w:tcPr>
          <w:p w14:paraId="4C77D3CF" w14:textId="77777777" w:rsidR="00A97535" w:rsidRPr="00A97535" w:rsidRDefault="00A97535" w:rsidP="00A97535">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E.1/89 AND</w:t>
            </w:r>
          </w:p>
          <w:p w14:paraId="09F65998" w14:textId="2C0579AD"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E.1/281</w:t>
            </w:r>
          </w:p>
        </w:tc>
        <w:tc>
          <w:tcPr>
            <w:tcW w:w="1077" w:type="dxa"/>
            <w:tcBorders>
              <w:bottom w:val="single" w:sz="4" w:space="0" w:color="auto"/>
            </w:tcBorders>
            <w:shd w:val="clear" w:color="auto" w:fill="auto"/>
            <w:vAlign w:val="center"/>
          </w:tcPr>
          <w:p w14:paraId="4AD7C368" w14:textId="6919B4A4"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NG-SS only</w:t>
            </w:r>
          </w:p>
        </w:tc>
        <w:tc>
          <w:tcPr>
            <w:tcW w:w="737" w:type="dxa"/>
            <w:tcBorders>
              <w:bottom w:val="single" w:sz="4" w:space="0" w:color="auto"/>
            </w:tcBorders>
            <w:shd w:val="clear" w:color="auto" w:fill="auto"/>
          </w:tcPr>
          <w:p w14:paraId="5270468B" w14:textId="77777777"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84F3390" w14:textId="77777777"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F6502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1562EC" w14:textId="77777777" w:rsidR="000236E6" w:rsidRPr="005A5F64" w:rsidRDefault="000236E6" w:rsidP="001A75DA">
            <w:pPr>
              <w:pStyle w:val="TAL"/>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080BED7"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6262668"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09C37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0ED8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9F3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929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5CA48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C5ED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E4530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AB0050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11A913F"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6342F7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B20AC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without any BIP channel opened</w:t>
            </w:r>
          </w:p>
        </w:tc>
        <w:tc>
          <w:tcPr>
            <w:tcW w:w="673" w:type="dxa"/>
            <w:tcBorders>
              <w:top w:val="single" w:sz="4" w:space="0" w:color="auto"/>
            </w:tcBorders>
            <w:shd w:val="clear" w:color="auto" w:fill="auto"/>
          </w:tcPr>
          <w:p w14:paraId="4F868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7BAC1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52AAB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79E75E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Borders>
              <w:top w:val="single" w:sz="4" w:space="0" w:color="auto"/>
            </w:tcBorders>
            <w:shd w:val="clear" w:color="auto" w:fill="auto"/>
          </w:tcPr>
          <w:p w14:paraId="3C1FB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07F5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46A05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24EF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05E6566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BD6CC2" w14:textId="77777777" w:rsidR="000236E6" w:rsidRPr="00C30D6B" w:rsidRDefault="000236E6" w:rsidP="001A75DA">
            <w:pPr>
              <w:pStyle w:val="TAL"/>
            </w:pPr>
          </w:p>
        </w:tc>
        <w:tc>
          <w:tcPr>
            <w:tcW w:w="850" w:type="dxa"/>
            <w:vMerge/>
            <w:shd w:val="clear" w:color="auto" w:fill="auto"/>
          </w:tcPr>
          <w:p w14:paraId="270214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C960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7552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4FDB6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4CAA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C2A33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9FD1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2E8619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9919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857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BAD7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96FB52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8D4192" w14:textId="77777777" w:rsidR="000236E6" w:rsidRPr="00C30D6B" w:rsidRDefault="000236E6" w:rsidP="001A75DA">
            <w:pPr>
              <w:pStyle w:val="TAL"/>
            </w:pPr>
          </w:p>
        </w:tc>
        <w:tc>
          <w:tcPr>
            <w:tcW w:w="850" w:type="dxa"/>
            <w:vMerge w:val="restart"/>
            <w:shd w:val="clear" w:color="auto" w:fill="auto"/>
          </w:tcPr>
          <w:p w14:paraId="761978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4A40CB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a BIP channel currently opened</w:t>
            </w:r>
          </w:p>
        </w:tc>
        <w:tc>
          <w:tcPr>
            <w:tcW w:w="673" w:type="dxa"/>
            <w:shd w:val="clear" w:color="auto" w:fill="auto"/>
          </w:tcPr>
          <w:p w14:paraId="32C713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A3FC4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B5A00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66BF1E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F848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6C09F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767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C9C0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DF0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C5DE2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856C1D" w14:textId="77777777" w:rsidR="000236E6" w:rsidRPr="00C30D6B" w:rsidRDefault="000236E6" w:rsidP="001A75DA">
            <w:pPr>
              <w:pStyle w:val="TAL"/>
            </w:pPr>
          </w:p>
        </w:tc>
        <w:tc>
          <w:tcPr>
            <w:tcW w:w="850" w:type="dxa"/>
            <w:vMerge/>
            <w:shd w:val="clear" w:color="auto" w:fill="auto"/>
          </w:tcPr>
          <w:p w14:paraId="429171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0B4458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EDB37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AFF9B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F8D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7E4B5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047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A343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1956DC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454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37AE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283D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A7B53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E7D302" w14:textId="77777777" w:rsidR="000236E6" w:rsidRPr="00C30D6B" w:rsidRDefault="000236E6" w:rsidP="001A75DA">
            <w:pPr>
              <w:pStyle w:val="TAL"/>
            </w:pPr>
          </w:p>
        </w:tc>
        <w:tc>
          <w:tcPr>
            <w:tcW w:w="850" w:type="dxa"/>
            <w:vMerge w:val="restart"/>
            <w:shd w:val="clear" w:color="auto" w:fill="auto"/>
          </w:tcPr>
          <w:p w14:paraId="4696DB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2480EC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after a link dropped</w:t>
            </w:r>
          </w:p>
        </w:tc>
        <w:tc>
          <w:tcPr>
            <w:tcW w:w="673" w:type="dxa"/>
            <w:shd w:val="clear" w:color="auto" w:fill="auto"/>
          </w:tcPr>
          <w:p w14:paraId="00FE6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B77A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968FF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4C2EF9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12FD5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6318A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4C16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9102F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F7D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5B5B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4938A1" w14:textId="77777777" w:rsidR="000236E6" w:rsidRPr="00C30D6B" w:rsidRDefault="000236E6" w:rsidP="001A75DA">
            <w:pPr>
              <w:pStyle w:val="TAL"/>
            </w:pPr>
          </w:p>
        </w:tc>
        <w:tc>
          <w:tcPr>
            <w:tcW w:w="850" w:type="dxa"/>
            <w:vMerge/>
            <w:shd w:val="clear" w:color="auto" w:fill="auto"/>
          </w:tcPr>
          <w:p w14:paraId="0C0E5B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DE082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E8E9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45A0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2E7A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E1A88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E325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72C49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49139F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ED3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9B41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1BAA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90307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D52CA1" w14:textId="77777777" w:rsidR="000236E6" w:rsidRPr="00C30D6B" w:rsidRDefault="000236E6" w:rsidP="001A75DA">
            <w:pPr>
              <w:pStyle w:val="TAL"/>
            </w:pPr>
          </w:p>
        </w:tc>
        <w:tc>
          <w:tcPr>
            <w:tcW w:w="850" w:type="dxa"/>
            <w:vMerge w:val="restart"/>
            <w:shd w:val="clear" w:color="auto" w:fill="auto"/>
          </w:tcPr>
          <w:p w14:paraId="5F1E24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225937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w:t>
            </w:r>
          </w:p>
        </w:tc>
        <w:tc>
          <w:tcPr>
            <w:tcW w:w="673" w:type="dxa"/>
            <w:shd w:val="clear" w:color="auto" w:fill="auto"/>
          </w:tcPr>
          <w:p w14:paraId="53AE2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8E30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78F3B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3862F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607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5ADAF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D9F36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003EBB2" w14:textId="66D5B74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175C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A848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E44211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4D29CE" w14:textId="77777777" w:rsidR="000236E6" w:rsidRPr="00C30D6B" w:rsidRDefault="000236E6" w:rsidP="001A75DA">
            <w:pPr>
              <w:pStyle w:val="TAL"/>
            </w:pPr>
          </w:p>
        </w:tc>
        <w:tc>
          <w:tcPr>
            <w:tcW w:w="850" w:type="dxa"/>
            <w:vMerge/>
            <w:shd w:val="clear" w:color="auto" w:fill="auto"/>
          </w:tcPr>
          <w:p w14:paraId="0F4985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2A390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7EBF3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21E427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D3F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064320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84F0D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6BB95E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17D58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0B1D799" w14:textId="2FE63415"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1A8B6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7186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67DF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B68D4E" w14:textId="77777777" w:rsidR="000236E6" w:rsidRPr="00C30D6B" w:rsidRDefault="000236E6" w:rsidP="001A75DA">
            <w:pPr>
              <w:pStyle w:val="TAL"/>
            </w:pPr>
          </w:p>
        </w:tc>
        <w:tc>
          <w:tcPr>
            <w:tcW w:w="850" w:type="dxa"/>
            <w:vMerge w:val="restart"/>
            <w:shd w:val="clear" w:color="auto" w:fill="auto"/>
          </w:tcPr>
          <w:p w14:paraId="1457CA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070B29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 after a link dropped</w:t>
            </w:r>
          </w:p>
        </w:tc>
        <w:tc>
          <w:tcPr>
            <w:tcW w:w="673" w:type="dxa"/>
            <w:shd w:val="clear" w:color="auto" w:fill="auto"/>
          </w:tcPr>
          <w:p w14:paraId="525470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C5B35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20D4D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7362A4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A47F8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261F82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1EF4E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4A4C8B0" w14:textId="2D68D01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0B40F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D13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219480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FD7CD7" w14:textId="77777777" w:rsidR="000236E6" w:rsidRPr="00C30D6B" w:rsidRDefault="000236E6" w:rsidP="001A75DA">
            <w:pPr>
              <w:pStyle w:val="TAL"/>
            </w:pPr>
          </w:p>
        </w:tc>
        <w:tc>
          <w:tcPr>
            <w:tcW w:w="850" w:type="dxa"/>
            <w:vMerge/>
            <w:shd w:val="clear" w:color="auto" w:fill="auto"/>
          </w:tcPr>
          <w:p w14:paraId="28AB21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82CD8A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B7FC0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F164A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3AD2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7CA62B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E1CF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2AE76D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B53D3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9D292AC" w14:textId="2902C5C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E51AB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19E2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DC2B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EEE3932" w14:textId="77777777" w:rsidR="000236E6" w:rsidRPr="00C30D6B" w:rsidRDefault="000236E6" w:rsidP="001A75DA">
            <w:pPr>
              <w:pStyle w:val="TAL"/>
            </w:pPr>
          </w:p>
        </w:tc>
        <w:tc>
          <w:tcPr>
            <w:tcW w:w="850" w:type="dxa"/>
            <w:tcBorders>
              <w:bottom w:val="single" w:sz="4" w:space="0" w:color="auto"/>
            </w:tcBorders>
            <w:shd w:val="clear" w:color="auto" w:fill="auto"/>
          </w:tcPr>
          <w:p w14:paraId="2415139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Borders>
              <w:bottom w:val="single" w:sz="4" w:space="0" w:color="auto"/>
            </w:tcBorders>
            <w:shd w:val="clear" w:color="auto" w:fill="auto"/>
          </w:tcPr>
          <w:p w14:paraId="579DA5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after a link dropped during receiving data</w:t>
            </w:r>
          </w:p>
        </w:tc>
        <w:tc>
          <w:tcPr>
            <w:tcW w:w="673" w:type="dxa"/>
            <w:tcBorders>
              <w:bottom w:val="single" w:sz="4" w:space="0" w:color="auto"/>
            </w:tcBorders>
            <w:shd w:val="clear" w:color="auto" w:fill="auto"/>
          </w:tcPr>
          <w:p w14:paraId="55E8E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2CDD6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DA95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353AB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192A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4590F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688C8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87790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06529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288AB6A" w14:textId="77777777" w:rsidR="000236E6" w:rsidRPr="005E507F" w:rsidRDefault="000236E6" w:rsidP="001A75DA">
            <w:pPr>
              <w:pStyle w:val="TAL"/>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24E2D7"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1F2A13"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9DD7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26D60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2069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72C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CD113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BD8D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95441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8EB107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3F13AE4" w14:textId="77777777" w:rsidR="000236E6" w:rsidRPr="005E507F" w:rsidRDefault="000236E6" w:rsidP="001A75DA">
            <w:pPr>
              <w:pStyle w:val="TAL"/>
            </w:pPr>
            <w:r w:rsidRPr="005E507F">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86D0FB3"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B001BD3"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E382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A3C22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FF46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1616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37BAA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A459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AD64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229BFA6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00B78D"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48E59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vMerge w:val="restart"/>
            <w:shd w:val="clear" w:color="auto" w:fill="auto"/>
          </w:tcPr>
          <w:p w14:paraId="43FBA7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over CS, UTRAN/GERAN</w:t>
            </w:r>
          </w:p>
        </w:tc>
        <w:tc>
          <w:tcPr>
            <w:tcW w:w="673" w:type="dxa"/>
            <w:shd w:val="clear" w:color="auto" w:fill="auto"/>
          </w:tcPr>
          <w:p w14:paraId="2856FB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C04CB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FD8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C211</w:t>
            </w:r>
          </w:p>
        </w:tc>
        <w:tc>
          <w:tcPr>
            <w:tcW w:w="1020" w:type="dxa"/>
            <w:shd w:val="clear" w:color="auto" w:fill="auto"/>
          </w:tcPr>
          <w:p w14:paraId="703BDD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439B14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5C63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0666E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BE3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4ACD1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4E3149E"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269AD641"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1D1A41D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135BF6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A13E9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8F571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C212</w:t>
            </w:r>
          </w:p>
        </w:tc>
        <w:tc>
          <w:tcPr>
            <w:tcW w:w="1020" w:type="dxa"/>
            <w:tcBorders>
              <w:bottom w:val="single" w:sz="4" w:space="0" w:color="auto"/>
            </w:tcBorders>
            <w:shd w:val="clear" w:color="auto" w:fill="auto"/>
          </w:tcPr>
          <w:p w14:paraId="7B1953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15ADC7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DDD8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tcBorders>
              <w:bottom w:val="single" w:sz="4" w:space="0" w:color="auto"/>
            </w:tcBorders>
            <w:shd w:val="clear" w:color="auto" w:fill="auto"/>
          </w:tcPr>
          <w:p w14:paraId="47B64B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787E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5E507F" w14:paraId="443A7EA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4E77615" w14:textId="77777777" w:rsidR="000236E6" w:rsidRPr="005E507F" w:rsidRDefault="000236E6" w:rsidP="001A75DA">
            <w:pPr>
              <w:pStyle w:val="TAL"/>
            </w:pPr>
            <w:r w:rsidRPr="005E507F">
              <w:lastRenderedPageBreak/>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EA9D320"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15681D"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447F32F"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4912F6"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694CBE"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B20C03"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8393A6"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6C428DD"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606CCB"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4B7C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31A0E36" w14:textId="77777777" w:rsidR="000236E6" w:rsidRPr="00C30D6B" w:rsidRDefault="000236E6" w:rsidP="001A75DA">
            <w:pPr>
              <w:pStyle w:val="TAL"/>
            </w:pPr>
          </w:p>
        </w:tc>
        <w:tc>
          <w:tcPr>
            <w:tcW w:w="850" w:type="dxa"/>
            <w:tcBorders>
              <w:top w:val="single" w:sz="4" w:space="0" w:color="auto"/>
            </w:tcBorders>
            <w:shd w:val="clear" w:color="auto" w:fill="auto"/>
          </w:tcPr>
          <w:p w14:paraId="699FE7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3690BB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Cell Broadcast(GSM) - ME does not display message</w:t>
            </w:r>
          </w:p>
        </w:tc>
        <w:tc>
          <w:tcPr>
            <w:tcW w:w="673" w:type="dxa"/>
            <w:tcBorders>
              <w:top w:val="single" w:sz="4" w:space="0" w:color="auto"/>
            </w:tcBorders>
            <w:shd w:val="clear" w:color="auto" w:fill="auto"/>
          </w:tcPr>
          <w:p w14:paraId="697AA4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10FE3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79984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C201</w:t>
            </w:r>
          </w:p>
        </w:tc>
        <w:tc>
          <w:tcPr>
            <w:tcW w:w="1020" w:type="dxa"/>
            <w:tcBorders>
              <w:top w:val="single" w:sz="4" w:space="0" w:color="auto"/>
            </w:tcBorders>
            <w:shd w:val="clear" w:color="auto" w:fill="auto"/>
          </w:tcPr>
          <w:p w14:paraId="6256C0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tcBorders>
              <w:top w:val="single" w:sz="4" w:space="0" w:color="auto"/>
            </w:tcBorders>
            <w:shd w:val="clear" w:color="auto" w:fill="auto"/>
          </w:tcPr>
          <w:p w14:paraId="352BD1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D1964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227AE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6C6631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1F875F" w14:textId="77777777" w:rsidR="000236E6" w:rsidRPr="00C30D6B" w:rsidRDefault="000236E6" w:rsidP="001A75DA">
            <w:pPr>
              <w:pStyle w:val="TAL"/>
            </w:pPr>
          </w:p>
        </w:tc>
        <w:tc>
          <w:tcPr>
            <w:tcW w:w="850" w:type="dxa"/>
            <w:shd w:val="clear" w:color="auto" w:fill="auto"/>
          </w:tcPr>
          <w:p w14:paraId="5A990F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3CE3EA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Broadcast(GSM) - ME displays message</w:t>
            </w:r>
          </w:p>
        </w:tc>
        <w:tc>
          <w:tcPr>
            <w:tcW w:w="673" w:type="dxa"/>
            <w:shd w:val="clear" w:color="auto" w:fill="auto"/>
          </w:tcPr>
          <w:p w14:paraId="0EB84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AAC0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AB679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C201 AND</w:t>
            </w:r>
          </w:p>
          <w:p w14:paraId="355228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BDB44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 AND</w:t>
            </w:r>
          </w:p>
          <w:p w14:paraId="15D9DE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23BA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9029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9991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AFA566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96E7C2" w14:textId="77777777" w:rsidR="000236E6" w:rsidRPr="00C30D6B" w:rsidRDefault="000236E6" w:rsidP="001A75DA">
            <w:pPr>
              <w:pStyle w:val="TAL"/>
            </w:pPr>
          </w:p>
        </w:tc>
        <w:tc>
          <w:tcPr>
            <w:tcW w:w="850" w:type="dxa"/>
            <w:shd w:val="clear" w:color="auto" w:fill="auto"/>
          </w:tcPr>
          <w:p w14:paraId="6345C5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6A4AF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w:t>
            </w:r>
            <w:r w:rsidRPr="00C30D6B">
              <w:rPr>
                <w:b/>
                <w:bCs/>
              </w:rPr>
              <w:t xml:space="preserve"> </w:t>
            </w:r>
            <w:r w:rsidRPr="00C30D6B">
              <w:t>(UTRAN) - ME does not display message</w:t>
            </w:r>
          </w:p>
        </w:tc>
        <w:tc>
          <w:tcPr>
            <w:tcW w:w="673" w:type="dxa"/>
            <w:shd w:val="clear" w:color="auto" w:fill="auto"/>
          </w:tcPr>
          <w:p w14:paraId="76F37B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C846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4D68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BA01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shd w:val="clear" w:color="auto" w:fill="auto"/>
          </w:tcPr>
          <w:p w14:paraId="35E799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0F26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938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E7DB27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D08BE0" w14:textId="77777777" w:rsidR="000236E6" w:rsidRPr="00C30D6B" w:rsidRDefault="000236E6" w:rsidP="001A75DA">
            <w:pPr>
              <w:pStyle w:val="TAL"/>
            </w:pPr>
          </w:p>
        </w:tc>
        <w:tc>
          <w:tcPr>
            <w:tcW w:w="850" w:type="dxa"/>
            <w:shd w:val="clear" w:color="auto" w:fill="auto"/>
          </w:tcPr>
          <w:p w14:paraId="2B92D2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3AA3BA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w:t>
            </w:r>
            <w:r w:rsidRPr="00C30D6B">
              <w:rPr>
                <w:b/>
                <w:bCs/>
              </w:rPr>
              <w:t xml:space="preserve"> </w:t>
            </w:r>
            <w:r w:rsidRPr="00C30D6B">
              <w:t>(UTRAN) -More time</w:t>
            </w:r>
          </w:p>
        </w:tc>
        <w:tc>
          <w:tcPr>
            <w:tcW w:w="673" w:type="dxa"/>
            <w:shd w:val="clear" w:color="auto" w:fill="auto"/>
          </w:tcPr>
          <w:p w14:paraId="363757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428C6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57C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869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 AND</w:t>
            </w:r>
          </w:p>
          <w:p w14:paraId="606E6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shd w:val="clear" w:color="auto" w:fill="auto"/>
          </w:tcPr>
          <w:p w14:paraId="066AE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E81D0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37F3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C30911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33F20C" w14:textId="77777777" w:rsidR="000236E6" w:rsidRPr="00C30D6B" w:rsidRDefault="000236E6" w:rsidP="001A75DA">
            <w:pPr>
              <w:pStyle w:val="TAL"/>
            </w:pPr>
          </w:p>
        </w:tc>
        <w:tc>
          <w:tcPr>
            <w:tcW w:w="850" w:type="dxa"/>
            <w:shd w:val="clear" w:color="auto" w:fill="auto"/>
          </w:tcPr>
          <w:p w14:paraId="0ED96B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45EC06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Broadcast(UTRAN) - ME displays message</w:t>
            </w:r>
          </w:p>
        </w:tc>
        <w:tc>
          <w:tcPr>
            <w:tcW w:w="673" w:type="dxa"/>
            <w:shd w:val="clear" w:color="auto" w:fill="auto"/>
          </w:tcPr>
          <w:p w14:paraId="0ABC42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3428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93646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3446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shd w:val="clear" w:color="auto" w:fill="auto"/>
          </w:tcPr>
          <w:p w14:paraId="7A8920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9B01E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939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EAB0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E3AF273" w14:textId="77777777" w:rsidR="000236E6" w:rsidRPr="00C30D6B" w:rsidRDefault="000236E6" w:rsidP="001A75DA">
            <w:pPr>
              <w:pStyle w:val="TAL"/>
            </w:pPr>
          </w:p>
        </w:tc>
        <w:tc>
          <w:tcPr>
            <w:tcW w:w="850" w:type="dxa"/>
            <w:tcBorders>
              <w:bottom w:val="single" w:sz="4" w:space="0" w:color="auto"/>
            </w:tcBorders>
            <w:shd w:val="clear" w:color="auto" w:fill="auto"/>
          </w:tcPr>
          <w:p w14:paraId="467410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6DA8E4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Broadcast(GSM) - More time (UDH)</w:t>
            </w:r>
          </w:p>
        </w:tc>
        <w:tc>
          <w:tcPr>
            <w:tcW w:w="673" w:type="dxa"/>
            <w:tcBorders>
              <w:bottom w:val="single" w:sz="4" w:space="0" w:color="auto"/>
            </w:tcBorders>
            <w:shd w:val="clear" w:color="auto" w:fill="auto"/>
          </w:tcPr>
          <w:p w14:paraId="0364F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537127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7039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C201</w:t>
            </w:r>
          </w:p>
        </w:tc>
        <w:tc>
          <w:tcPr>
            <w:tcW w:w="1020" w:type="dxa"/>
            <w:tcBorders>
              <w:bottom w:val="single" w:sz="4" w:space="0" w:color="auto"/>
            </w:tcBorders>
            <w:shd w:val="clear" w:color="auto" w:fill="auto"/>
          </w:tcPr>
          <w:p w14:paraId="204944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 AND</w:t>
            </w:r>
          </w:p>
          <w:p w14:paraId="35C2E1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105E91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70C55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F2A2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863EF9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990232C" w14:textId="77777777" w:rsidR="000236E6" w:rsidRPr="005E507F" w:rsidRDefault="000236E6" w:rsidP="001A75DA">
            <w:pPr>
              <w:pStyle w:val="TAL"/>
            </w:pPr>
            <w:r w:rsidRPr="005E507F">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9A1FF63"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6CF5FD7"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 over IMS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9CA4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04F7F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D9B6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467D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413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6E05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83EB2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B8E4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CEC43FC" w14:textId="77777777" w:rsidR="000236E6" w:rsidRPr="00C30D6B" w:rsidRDefault="000236E6" w:rsidP="001A75DA">
            <w:pPr>
              <w:pStyle w:val="TAL"/>
            </w:pPr>
          </w:p>
        </w:tc>
        <w:tc>
          <w:tcPr>
            <w:tcW w:w="850" w:type="dxa"/>
            <w:tcBorders>
              <w:top w:val="single" w:sz="4" w:space="0" w:color="auto"/>
            </w:tcBorders>
            <w:shd w:val="clear" w:color="auto" w:fill="auto"/>
          </w:tcPr>
          <w:p w14:paraId="7EF8EE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Borders>
              <w:top w:val="single" w:sz="4" w:space="0" w:color="auto"/>
            </w:tcBorders>
            <w:shd w:val="clear" w:color="auto" w:fill="auto"/>
          </w:tcPr>
          <w:p w14:paraId="2EDE55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SMS-PP Data Download over IMS, E-UTRAN</w:t>
            </w:r>
          </w:p>
        </w:tc>
        <w:tc>
          <w:tcPr>
            <w:tcW w:w="673" w:type="dxa"/>
            <w:tcBorders>
              <w:top w:val="single" w:sz="4" w:space="0" w:color="auto"/>
            </w:tcBorders>
            <w:shd w:val="clear" w:color="auto" w:fill="auto"/>
          </w:tcPr>
          <w:p w14:paraId="22956E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59BD0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44112E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C198</w:t>
            </w:r>
          </w:p>
        </w:tc>
        <w:tc>
          <w:tcPr>
            <w:tcW w:w="1020" w:type="dxa"/>
            <w:tcBorders>
              <w:top w:val="single" w:sz="4" w:space="0" w:color="auto"/>
            </w:tcBorders>
            <w:shd w:val="clear" w:color="auto" w:fill="auto"/>
          </w:tcPr>
          <w:p w14:paraId="623CA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4AE7F8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402D4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235CAF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56E7C3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2F7B8D" w14:textId="77777777" w:rsidR="000236E6" w:rsidRPr="00C30D6B" w:rsidRDefault="000236E6" w:rsidP="001A75DA">
            <w:pPr>
              <w:pStyle w:val="TAL"/>
            </w:pPr>
          </w:p>
        </w:tc>
        <w:tc>
          <w:tcPr>
            <w:tcW w:w="850" w:type="dxa"/>
            <w:tcBorders>
              <w:bottom w:val="single" w:sz="4" w:space="0" w:color="auto"/>
            </w:tcBorders>
            <w:shd w:val="clear" w:color="auto" w:fill="auto"/>
          </w:tcPr>
          <w:p w14:paraId="65A37E3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tcBorders>
              <w:bottom w:val="single" w:sz="4" w:space="0" w:color="auto"/>
            </w:tcBorders>
            <w:shd w:val="clear" w:color="auto" w:fill="auto"/>
          </w:tcPr>
          <w:p w14:paraId="4C2E65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over IMS, UTRAN</w:t>
            </w:r>
          </w:p>
        </w:tc>
        <w:tc>
          <w:tcPr>
            <w:tcW w:w="673" w:type="dxa"/>
            <w:tcBorders>
              <w:bottom w:val="single" w:sz="4" w:space="0" w:color="auto"/>
            </w:tcBorders>
            <w:shd w:val="clear" w:color="auto" w:fill="auto"/>
          </w:tcPr>
          <w:p w14:paraId="2AEAE9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Borders>
              <w:bottom w:val="single" w:sz="4" w:space="0" w:color="auto"/>
            </w:tcBorders>
            <w:shd w:val="clear" w:color="auto" w:fill="auto"/>
          </w:tcPr>
          <w:p w14:paraId="1108C7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8D26E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C199</w:t>
            </w:r>
          </w:p>
        </w:tc>
        <w:tc>
          <w:tcPr>
            <w:tcW w:w="1020" w:type="dxa"/>
            <w:tcBorders>
              <w:bottom w:val="single" w:sz="4" w:space="0" w:color="auto"/>
            </w:tcBorders>
            <w:shd w:val="clear" w:color="auto" w:fill="auto"/>
          </w:tcPr>
          <w:p w14:paraId="5BF541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6AE089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Borders>
              <w:bottom w:val="single" w:sz="4" w:space="0" w:color="auto"/>
            </w:tcBorders>
            <w:shd w:val="clear" w:color="auto" w:fill="auto"/>
          </w:tcPr>
          <w:p w14:paraId="4305E8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4BD18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175FFC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AA140B3" w14:textId="77777777" w:rsidR="000236E6" w:rsidRPr="005E507F" w:rsidRDefault="000236E6" w:rsidP="001A75DA">
            <w:pPr>
              <w:pStyle w:val="TAL"/>
            </w:pPr>
            <w:r w:rsidRPr="005E507F">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73BD558"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743AEE"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F058B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C5E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E05D8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13F35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103D9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BB903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3D22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E1600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vAlign w:val="center"/>
          </w:tcPr>
          <w:p w14:paraId="76E2FFF6" w14:textId="77777777" w:rsidR="000236E6" w:rsidRPr="00C30D6B" w:rsidRDefault="000236E6" w:rsidP="001A75DA">
            <w:pPr>
              <w:pStyle w:val="TAN"/>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7D826BD0"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tcBorders>
              <w:top w:val="single" w:sz="4" w:space="0" w:color="auto"/>
              <w:bottom w:val="single" w:sz="4" w:space="0" w:color="auto"/>
            </w:tcBorders>
            <w:shd w:val="clear" w:color="auto" w:fill="auto"/>
            <w:vAlign w:val="center"/>
          </w:tcPr>
          <w:p w14:paraId="0F6EF6B0"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SMS-PP Data Download over SGs, E-UTRAN</w:t>
            </w:r>
          </w:p>
        </w:tc>
        <w:tc>
          <w:tcPr>
            <w:tcW w:w="673" w:type="dxa"/>
            <w:tcBorders>
              <w:top w:val="single" w:sz="4" w:space="0" w:color="auto"/>
              <w:bottom w:val="single" w:sz="4" w:space="0" w:color="auto"/>
            </w:tcBorders>
            <w:shd w:val="clear" w:color="auto" w:fill="auto"/>
            <w:vAlign w:val="center"/>
          </w:tcPr>
          <w:p w14:paraId="2EFA759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top w:val="single" w:sz="4" w:space="0" w:color="auto"/>
              <w:bottom w:val="single" w:sz="4" w:space="0" w:color="auto"/>
            </w:tcBorders>
            <w:shd w:val="clear" w:color="auto" w:fill="auto"/>
            <w:vAlign w:val="center"/>
          </w:tcPr>
          <w:p w14:paraId="597EB9F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bottom w:val="single" w:sz="4" w:space="0" w:color="auto"/>
            </w:tcBorders>
            <w:shd w:val="clear" w:color="auto" w:fill="auto"/>
            <w:vAlign w:val="center"/>
          </w:tcPr>
          <w:p w14:paraId="6DB004F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C205</w:t>
            </w:r>
          </w:p>
        </w:tc>
        <w:tc>
          <w:tcPr>
            <w:tcW w:w="1020" w:type="dxa"/>
            <w:tcBorders>
              <w:top w:val="single" w:sz="4" w:space="0" w:color="auto"/>
              <w:bottom w:val="single" w:sz="4" w:space="0" w:color="auto"/>
            </w:tcBorders>
            <w:shd w:val="clear" w:color="auto" w:fill="auto"/>
            <w:vAlign w:val="center"/>
          </w:tcPr>
          <w:p w14:paraId="14BBCE0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w:t>
            </w:r>
          </w:p>
        </w:tc>
        <w:tc>
          <w:tcPr>
            <w:tcW w:w="1077" w:type="dxa"/>
            <w:tcBorders>
              <w:top w:val="single" w:sz="4" w:space="0" w:color="auto"/>
              <w:bottom w:val="single" w:sz="4" w:space="0" w:color="auto"/>
            </w:tcBorders>
            <w:shd w:val="clear" w:color="auto" w:fill="auto"/>
            <w:vAlign w:val="center"/>
          </w:tcPr>
          <w:p w14:paraId="03DBA8E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E-USS or</w:t>
            </w:r>
          </w:p>
          <w:p w14:paraId="1CEB6EE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NB-SS</w:t>
            </w:r>
          </w:p>
          <w:p w14:paraId="0F0A4440" w14:textId="6A699C69"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Pr>
                <w:rFonts w:ascii="Arial" w:hAnsi="Arial" w:cs="Arial"/>
                <w:color w:val="000000"/>
                <w:sz w:val="16"/>
                <w:szCs w:val="16"/>
                <w:lang w:val="en-US"/>
              </w:rPr>
              <w:t>(see note 1)</w:t>
            </w:r>
          </w:p>
        </w:tc>
        <w:tc>
          <w:tcPr>
            <w:tcW w:w="737" w:type="dxa"/>
            <w:tcBorders>
              <w:top w:val="single" w:sz="4" w:space="0" w:color="auto"/>
              <w:bottom w:val="single" w:sz="4" w:space="0" w:color="auto"/>
            </w:tcBorders>
            <w:shd w:val="clear" w:color="auto" w:fill="auto"/>
            <w:vAlign w:val="center"/>
          </w:tcPr>
          <w:p w14:paraId="17E904C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bottom w:val="single" w:sz="4" w:space="0" w:color="auto"/>
            </w:tcBorders>
            <w:shd w:val="clear" w:color="auto" w:fill="auto"/>
            <w:vAlign w:val="center"/>
          </w:tcPr>
          <w:p w14:paraId="6169CCC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17B64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2EE5A9" w14:textId="77777777" w:rsidR="000236E6" w:rsidRPr="005E507F" w:rsidRDefault="000236E6" w:rsidP="001A75DA">
            <w:pPr>
              <w:pStyle w:val="TAL"/>
            </w:pPr>
            <w:r w:rsidRPr="005E507F">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12D3F71"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E78A9F"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50BDD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D9E2F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88E9D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22AD8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0AD7C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A92CD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CD279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8ED74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5C10A5E" w14:textId="77777777" w:rsidR="000236E6" w:rsidRPr="00C30D6B" w:rsidRDefault="000236E6" w:rsidP="001A75DA">
            <w:pPr>
              <w:pStyle w:val="TAN"/>
              <w:rPr>
                <w:b w:val="0"/>
                <w:bCs w:val="0"/>
              </w:rPr>
            </w:pPr>
          </w:p>
        </w:tc>
        <w:tc>
          <w:tcPr>
            <w:tcW w:w="850" w:type="dxa"/>
            <w:vMerge w:val="restart"/>
            <w:tcBorders>
              <w:top w:val="single" w:sz="4" w:space="0" w:color="auto"/>
            </w:tcBorders>
            <w:shd w:val="clear" w:color="auto" w:fill="auto"/>
          </w:tcPr>
          <w:p w14:paraId="39B7974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 1.2, 1.4, 1.6, 1.8 to 1.14</w:t>
            </w:r>
          </w:p>
        </w:tc>
        <w:tc>
          <w:tcPr>
            <w:tcW w:w="2494" w:type="dxa"/>
            <w:vMerge w:val="restart"/>
            <w:tcBorders>
              <w:top w:val="single" w:sz="4" w:space="0" w:color="auto"/>
            </w:tcBorders>
            <w:shd w:val="clear" w:color="auto" w:fill="auto"/>
          </w:tcPr>
          <w:p w14:paraId="53347F6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tcBorders>
              <w:top w:val="single" w:sz="4" w:space="0" w:color="auto"/>
            </w:tcBorders>
            <w:shd w:val="clear" w:color="auto" w:fill="auto"/>
          </w:tcPr>
          <w:p w14:paraId="200853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A81FB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7AB0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6D676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C95E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D7203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9FC68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34539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1C38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53FB1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7798C0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1D3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F1AAF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DCBA7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353909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ABFF25" w14:textId="77777777" w:rsidR="000236E6" w:rsidRPr="00C30D6B" w:rsidRDefault="000236E6" w:rsidP="001A75DA">
            <w:pPr>
              <w:pStyle w:val="TAN"/>
              <w:rPr>
                <w:b w:val="0"/>
                <w:bCs w:val="0"/>
              </w:rPr>
            </w:pPr>
          </w:p>
        </w:tc>
        <w:tc>
          <w:tcPr>
            <w:tcW w:w="850" w:type="dxa"/>
            <w:vMerge/>
            <w:shd w:val="clear" w:color="auto" w:fill="auto"/>
          </w:tcPr>
          <w:p w14:paraId="6967EDC1"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318F19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F9C8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7EBD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2E39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44DBA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4F97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0F294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548A4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EC8E5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C138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323F1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4F29F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4AD6DE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2CAD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120F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39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5946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2A4307" w14:textId="77777777" w:rsidR="000236E6" w:rsidRPr="00C30D6B" w:rsidRDefault="000236E6" w:rsidP="001A75DA">
            <w:pPr>
              <w:pStyle w:val="TAN"/>
              <w:rPr>
                <w:b w:val="0"/>
                <w:bCs w:val="0"/>
              </w:rPr>
            </w:pPr>
          </w:p>
        </w:tc>
        <w:tc>
          <w:tcPr>
            <w:tcW w:w="850" w:type="dxa"/>
            <w:vMerge w:val="restart"/>
            <w:shd w:val="clear" w:color="auto" w:fill="auto"/>
          </w:tcPr>
          <w:p w14:paraId="385A4D7E"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1.3A, 1.5A, 1.7A</w:t>
            </w:r>
          </w:p>
        </w:tc>
        <w:tc>
          <w:tcPr>
            <w:tcW w:w="2494" w:type="dxa"/>
            <w:vMerge w:val="restart"/>
            <w:shd w:val="clear" w:color="auto" w:fill="auto"/>
          </w:tcPr>
          <w:p w14:paraId="7B5BAE7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074107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C25A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07BA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C140 AND</w:t>
            </w:r>
          </w:p>
          <w:p w14:paraId="3678F1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8DA0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F72A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DAD0D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2EF37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E3A3E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B76E3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B0B3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8978F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95965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59710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6A73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D49F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EBEA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9829B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8ECC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30271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EF3CED" w14:textId="77777777" w:rsidR="000236E6" w:rsidRPr="00C30D6B" w:rsidRDefault="000236E6" w:rsidP="001A75DA">
            <w:pPr>
              <w:pStyle w:val="TAN"/>
              <w:rPr>
                <w:b w:val="0"/>
                <w:bCs w:val="0"/>
              </w:rPr>
            </w:pPr>
          </w:p>
        </w:tc>
        <w:tc>
          <w:tcPr>
            <w:tcW w:w="850" w:type="dxa"/>
            <w:vMerge/>
            <w:shd w:val="clear" w:color="auto" w:fill="auto"/>
          </w:tcPr>
          <w:p w14:paraId="470149E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77E16C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B3D09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9D27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06F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C140 AND</w:t>
            </w:r>
          </w:p>
          <w:p w14:paraId="352F4F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31C28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A489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EAB49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C4109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60FC6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6481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6C316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5548D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7C228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E9C5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DCAD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E5D9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4C3DB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D23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CAB7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F1CC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59BE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94E51" w14:textId="77777777" w:rsidR="000236E6" w:rsidRPr="00C30D6B" w:rsidRDefault="000236E6" w:rsidP="001A75DA">
            <w:pPr>
              <w:pStyle w:val="TAN"/>
              <w:rPr>
                <w:b w:val="0"/>
                <w:bCs w:val="0"/>
              </w:rPr>
            </w:pPr>
          </w:p>
        </w:tc>
        <w:tc>
          <w:tcPr>
            <w:tcW w:w="850" w:type="dxa"/>
            <w:vMerge w:val="restart"/>
            <w:shd w:val="clear" w:color="auto" w:fill="auto"/>
          </w:tcPr>
          <w:p w14:paraId="101E378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1.3B, 1.7B</w:t>
            </w:r>
          </w:p>
        </w:tc>
        <w:tc>
          <w:tcPr>
            <w:tcW w:w="2494" w:type="dxa"/>
            <w:vMerge w:val="restart"/>
            <w:shd w:val="clear" w:color="auto" w:fill="auto"/>
          </w:tcPr>
          <w:p w14:paraId="7245A4B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74CD51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3CA8F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CE5C5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65DDE9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D50B1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BA5D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4DECC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2550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24097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30DEE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88CE5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04CA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79E6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3E07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369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7020B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48DF0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45CE3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837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DB2FCD"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E244D5" w14:textId="77777777" w:rsidR="000236E6" w:rsidRPr="00C30D6B" w:rsidRDefault="000236E6" w:rsidP="001A75DA">
            <w:pPr>
              <w:pStyle w:val="TAN"/>
              <w:rPr>
                <w:b w:val="0"/>
                <w:bCs w:val="0"/>
              </w:rPr>
            </w:pPr>
          </w:p>
        </w:tc>
        <w:tc>
          <w:tcPr>
            <w:tcW w:w="850" w:type="dxa"/>
            <w:vMerge/>
            <w:shd w:val="clear" w:color="auto" w:fill="auto"/>
          </w:tcPr>
          <w:p w14:paraId="3C77497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74B2BC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9DAC4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8B95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6694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626437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9B20F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F089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88869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44305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A2C33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CBBB1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792B4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22B65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5D794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A7072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6D4DB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EEC2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BCD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DB6A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881EF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C6AC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8A0F28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C5CC33" w14:textId="77777777" w:rsidR="000236E6" w:rsidRPr="00C30D6B" w:rsidRDefault="000236E6" w:rsidP="001A75DA">
            <w:pPr>
              <w:pStyle w:val="TAN"/>
              <w:rPr>
                <w:b w:val="0"/>
                <w:bCs w:val="0"/>
              </w:rPr>
            </w:pPr>
          </w:p>
        </w:tc>
        <w:tc>
          <w:tcPr>
            <w:tcW w:w="850" w:type="dxa"/>
            <w:vMerge w:val="restart"/>
            <w:shd w:val="clear" w:color="auto" w:fill="auto"/>
          </w:tcPr>
          <w:p w14:paraId="2D379CC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1.5B</w:t>
            </w:r>
          </w:p>
        </w:tc>
        <w:tc>
          <w:tcPr>
            <w:tcW w:w="2494" w:type="dxa"/>
            <w:vMerge w:val="restart"/>
            <w:shd w:val="clear" w:color="auto" w:fill="auto"/>
          </w:tcPr>
          <w:p w14:paraId="4985D5A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2E6363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5E0B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8B013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65DF43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11B80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71876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08CE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7F013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033F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46167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7BCB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1CDB55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738E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D2D4E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2125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0F43A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862DE4" w14:textId="77777777" w:rsidR="000236E6" w:rsidRPr="00C30D6B" w:rsidRDefault="000236E6" w:rsidP="001A75DA">
            <w:pPr>
              <w:pStyle w:val="TAN"/>
              <w:rPr>
                <w:b w:val="0"/>
                <w:bCs w:val="0"/>
              </w:rPr>
            </w:pPr>
          </w:p>
        </w:tc>
        <w:tc>
          <w:tcPr>
            <w:tcW w:w="850" w:type="dxa"/>
            <w:vMerge/>
            <w:shd w:val="clear" w:color="auto" w:fill="auto"/>
          </w:tcPr>
          <w:p w14:paraId="739B6AC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C5C442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AAFBA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825B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F53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13694D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9C430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67A83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51E1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F22E4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8AB0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45541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5B3C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DDE63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798A5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1CE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DC034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AC8F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3C401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A2EC34" w14:textId="77777777" w:rsidR="000236E6" w:rsidRPr="00C30D6B" w:rsidRDefault="000236E6" w:rsidP="001A75DA">
            <w:pPr>
              <w:pStyle w:val="TAN"/>
              <w:rPr>
                <w:b w:val="0"/>
                <w:bCs w:val="0"/>
              </w:rPr>
            </w:pPr>
          </w:p>
        </w:tc>
        <w:tc>
          <w:tcPr>
            <w:tcW w:w="850" w:type="dxa"/>
            <w:vMerge w:val="restart"/>
            <w:shd w:val="clear" w:color="auto" w:fill="auto"/>
          </w:tcPr>
          <w:p w14:paraId="5D4C69D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2.1, 2.2, 2.3, 2.4</w:t>
            </w:r>
          </w:p>
        </w:tc>
        <w:tc>
          <w:tcPr>
            <w:tcW w:w="2494" w:type="dxa"/>
            <w:vMerge w:val="restart"/>
            <w:shd w:val="clear" w:color="auto" w:fill="auto"/>
          </w:tcPr>
          <w:p w14:paraId="578667D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SS (Cell identity in envelope call control)</w:t>
            </w:r>
          </w:p>
        </w:tc>
        <w:tc>
          <w:tcPr>
            <w:tcW w:w="673" w:type="dxa"/>
            <w:shd w:val="clear" w:color="auto" w:fill="auto"/>
          </w:tcPr>
          <w:p w14:paraId="5A4A0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BC6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C2127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w:t>
            </w:r>
          </w:p>
        </w:tc>
        <w:tc>
          <w:tcPr>
            <w:tcW w:w="1020" w:type="dxa"/>
            <w:shd w:val="clear" w:color="auto" w:fill="auto"/>
          </w:tcPr>
          <w:p w14:paraId="0EF0B8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3EAFD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9063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EF9E5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3E10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B48E3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64440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5B5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A981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E1E2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F1B1F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8B4482" w14:textId="77777777" w:rsidR="000236E6" w:rsidRPr="00C30D6B" w:rsidRDefault="000236E6" w:rsidP="001A75DA">
            <w:pPr>
              <w:pStyle w:val="TAN"/>
              <w:rPr>
                <w:b w:val="0"/>
                <w:bCs w:val="0"/>
              </w:rPr>
            </w:pPr>
          </w:p>
        </w:tc>
        <w:tc>
          <w:tcPr>
            <w:tcW w:w="850" w:type="dxa"/>
            <w:vMerge/>
            <w:shd w:val="clear" w:color="auto" w:fill="auto"/>
          </w:tcPr>
          <w:p w14:paraId="46CFED6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D3F29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0D96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35616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9B1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1C465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6DC1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BB4EA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6889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0C0FE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6F024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5AD99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7FF33D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8BF9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F14E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68A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7A5A8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45D1E3" w14:textId="77777777" w:rsidR="000236E6" w:rsidRPr="00C30D6B" w:rsidRDefault="000236E6" w:rsidP="001A75DA">
            <w:pPr>
              <w:pStyle w:val="TAN"/>
              <w:rPr>
                <w:b w:val="0"/>
                <w:bCs w:val="0"/>
              </w:rPr>
            </w:pPr>
          </w:p>
        </w:tc>
        <w:tc>
          <w:tcPr>
            <w:tcW w:w="850" w:type="dxa"/>
            <w:vMerge w:val="restart"/>
            <w:shd w:val="clear" w:color="auto" w:fill="auto"/>
          </w:tcPr>
          <w:p w14:paraId="4591BF6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3.1, 3.2, 3.3, 3.4, 3.5</w:t>
            </w:r>
          </w:p>
        </w:tc>
        <w:tc>
          <w:tcPr>
            <w:tcW w:w="2494" w:type="dxa"/>
            <w:vMerge w:val="restart"/>
            <w:shd w:val="clear" w:color="auto" w:fill="auto"/>
          </w:tcPr>
          <w:p w14:paraId="0369A58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Interaction with FDN (Cell identity in envelope call control)</w:t>
            </w:r>
          </w:p>
        </w:tc>
        <w:tc>
          <w:tcPr>
            <w:tcW w:w="673" w:type="dxa"/>
            <w:shd w:val="clear" w:color="auto" w:fill="auto"/>
          </w:tcPr>
          <w:p w14:paraId="0700A3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88B0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CF87B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3A673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39F6B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5F8B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266F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47743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E5E0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79653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2D080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F88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0E976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610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AE888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EFCCE0" w14:textId="77777777" w:rsidR="000236E6" w:rsidRPr="00C30D6B" w:rsidRDefault="000236E6" w:rsidP="001A75DA">
            <w:pPr>
              <w:pStyle w:val="TAN"/>
              <w:rPr>
                <w:b w:val="0"/>
                <w:bCs w:val="0"/>
              </w:rPr>
            </w:pPr>
          </w:p>
        </w:tc>
        <w:tc>
          <w:tcPr>
            <w:tcW w:w="850" w:type="dxa"/>
            <w:vMerge/>
            <w:shd w:val="clear" w:color="auto" w:fill="auto"/>
          </w:tcPr>
          <w:p w14:paraId="1A93936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A8BA59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A5BB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9DE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F5F4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6BB20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3E14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43F58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D2E87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D0034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BD8A1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0B48A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91F8B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5A3C6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52C7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CA5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01D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F8C02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B7B8A5" w14:textId="77777777" w:rsidR="000236E6" w:rsidRPr="00C30D6B" w:rsidRDefault="000236E6" w:rsidP="001A75DA">
            <w:pPr>
              <w:pStyle w:val="TAN"/>
              <w:rPr>
                <w:b w:val="0"/>
                <w:bCs w:val="0"/>
              </w:rPr>
            </w:pPr>
          </w:p>
        </w:tc>
        <w:tc>
          <w:tcPr>
            <w:tcW w:w="850" w:type="dxa"/>
            <w:vMerge w:val="restart"/>
            <w:shd w:val="clear" w:color="auto" w:fill="auto"/>
          </w:tcPr>
          <w:p w14:paraId="6E336E7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462224A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BDN service enabled </w:t>
            </w:r>
          </w:p>
        </w:tc>
        <w:tc>
          <w:tcPr>
            <w:tcW w:w="673" w:type="dxa"/>
            <w:shd w:val="clear" w:color="auto" w:fill="auto"/>
          </w:tcPr>
          <w:p w14:paraId="26E5B9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5FB9D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0D7E2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6507A6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17FC3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D6B93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3141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5DE90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6487B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5B56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B64F9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BB1B6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BB1CC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F0F3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6B60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19A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3FD49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054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1AE19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47D470" w14:textId="77777777" w:rsidR="000236E6" w:rsidRPr="00C30D6B" w:rsidRDefault="000236E6" w:rsidP="001A75DA">
            <w:pPr>
              <w:pStyle w:val="TAN"/>
              <w:rPr>
                <w:b w:val="0"/>
                <w:bCs w:val="0"/>
              </w:rPr>
            </w:pPr>
          </w:p>
        </w:tc>
        <w:tc>
          <w:tcPr>
            <w:tcW w:w="850" w:type="dxa"/>
            <w:vMerge/>
            <w:shd w:val="clear" w:color="auto" w:fill="auto"/>
          </w:tcPr>
          <w:p w14:paraId="53ADCFE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E0D136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6AE2B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2C34E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99647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754D5F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45D93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4F41D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4165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7B06C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64315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69BD8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3D6A8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D042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4554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7966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0CB03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73F93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1360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B6EAA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8F3C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ACFF83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4DA5D7" w14:textId="77777777" w:rsidR="000236E6" w:rsidRPr="00C30D6B" w:rsidRDefault="000236E6" w:rsidP="001A75DA">
            <w:pPr>
              <w:pStyle w:val="TAN"/>
              <w:rPr>
                <w:b w:val="0"/>
                <w:bCs w:val="0"/>
              </w:rPr>
            </w:pPr>
          </w:p>
        </w:tc>
        <w:tc>
          <w:tcPr>
            <w:tcW w:w="850" w:type="dxa"/>
            <w:vMerge w:val="restart"/>
            <w:shd w:val="clear" w:color="auto" w:fill="auto"/>
          </w:tcPr>
          <w:p w14:paraId="74DFFB4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4.2A</w:t>
            </w:r>
          </w:p>
        </w:tc>
        <w:tc>
          <w:tcPr>
            <w:tcW w:w="2494" w:type="dxa"/>
            <w:vMerge w:val="restart"/>
            <w:shd w:val="clear" w:color="auto" w:fill="auto"/>
          </w:tcPr>
          <w:p w14:paraId="4FB89CC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R99 only</w:t>
            </w:r>
          </w:p>
        </w:tc>
        <w:tc>
          <w:tcPr>
            <w:tcW w:w="673" w:type="dxa"/>
            <w:shd w:val="clear" w:color="auto" w:fill="auto"/>
          </w:tcPr>
          <w:p w14:paraId="786356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E865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904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2CAB7E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A1A35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A92D3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DC8E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05E8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4B43F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1FF8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1356C6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FEAA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ED958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331C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6C873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71AFD7" w14:textId="77777777" w:rsidR="000236E6" w:rsidRPr="00C30D6B" w:rsidRDefault="000236E6" w:rsidP="001A75DA">
            <w:pPr>
              <w:pStyle w:val="TAN"/>
              <w:rPr>
                <w:b w:val="0"/>
                <w:bCs w:val="0"/>
              </w:rPr>
            </w:pPr>
          </w:p>
        </w:tc>
        <w:tc>
          <w:tcPr>
            <w:tcW w:w="850" w:type="dxa"/>
            <w:vMerge/>
            <w:shd w:val="clear" w:color="auto" w:fill="auto"/>
          </w:tcPr>
          <w:p w14:paraId="0F73B9D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5ADA58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1B320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5FEDEC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A60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7C4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17A2E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768D8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C5222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5F767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F49A8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7E0B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27B2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FBF0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4352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163A2E"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00BA44" w14:textId="77777777" w:rsidR="000236E6" w:rsidRPr="00C30D6B" w:rsidRDefault="000236E6" w:rsidP="001A75DA">
            <w:pPr>
              <w:pStyle w:val="TAN"/>
              <w:rPr>
                <w:b w:val="0"/>
                <w:bCs w:val="0"/>
              </w:rPr>
            </w:pPr>
          </w:p>
        </w:tc>
        <w:tc>
          <w:tcPr>
            <w:tcW w:w="850" w:type="dxa"/>
            <w:vMerge w:val="restart"/>
            <w:shd w:val="clear" w:color="auto" w:fill="auto"/>
          </w:tcPr>
          <w:p w14:paraId="2DF6C03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4.2B</w:t>
            </w:r>
          </w:p>
        </w:tc>
        <w:tc>
          <w:tcPr>
            <w:tcW w:w="2494" w:type="dxa"/>
            <w:vMerge w:val="restart"/>
            <w:shd w:val="clear" w:color="auto" w:fill="auto"/>
          </w:tcPr>
          <w:p w14:paraId="6E38949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Rel-4+</w:t>
            </w:r>
          </w:p>
        </w:tc>
        <w:tc>
          <w:tcPr>
            <w:tcW w:w="673" w:type="dxa"/>
            <w:shd w:val="clear" w:color="auto" w:fill="auto"/>
          </w:tcPr>
          <w:p w14:paraId="0BA9F8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12C102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1995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4385C7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E31DB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9C04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0AD0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97C1E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9B906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ND E.1/64</w:t>
            </w:r>
          </w:p>
        </w:tc>
        <w:tc>
          <w:tcPr>
            <w:tcW w:w="1077" w:type="dxa"/>
            <w:shd w:val="clear" w:color="auto" w:fill="auto"/>
          </w:tcPr>
          <w:p w14:paraId="0A3E7D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5FF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ABBF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E6D2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E0572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C2ECBA" w14:textId="77777777" w:rsidR="000236E6" w:rsidRPr="00C30D6B" w:rsidRDefault="000236E6" w:rsidP="001A75DA">
            <w:pPr>
              <w:pStyle w:val="TAN"/>
              <w:rPr>
                <w:b w:val="0"/>
                <w:bCs w:val="0"/>
              </w:rPr>
            </w:pPr>
          </w:p>
        </w:tc>
        <w:tc>
          <w:tcPr>
            <w:tcW w:w="850" w:type="dxa"/>
            <w:vMerge/>
            <w:shd w:val="clear" w:color="auto" w:fill="auto"/>
          </w:tcPr>
          <w:p w14:paraId="1600524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560EB7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2364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6A59F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E6D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650730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FCCC7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DFD69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DB53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BA365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68C0E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602CC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ND E.1/64</w:t>
            </w:r>
          </w:p>
        </w:tc>
        <w:tc>
          <w:tcPr>
            <w:tcW w:w="1077" w:type="dxa"/>
            <w:shd w:val="clear" w:color="auto" w:fill="auto"/>
          </w:tcPr>
          <w:p w14:paraId="3474DF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AFFD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9778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F8BA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1DBA2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FC63E1" w14:textId="77777777" w:rsidR="000236E6" w:rsidRPr="00C30D6B" w:rsidRDefault="000236E6" w:rsidP="001A75DA">
            <w:pPr>
              <w:pStyle w:val="TAN"/>
              <w:rPr>
                <w:b w:val="0"/>
                <w:bCs w:val="0"/>
              </w:rPr>
            </w:pPr>
          </w:p>
        </w:tc>
        <w:tc>
          <w:tcPr>
            <w:tcW w:w="850" w:type="dxa"/>
            <w:vMerge w:val="restart"/>
            <w:shd w:val="clear" w:color="auto" w:fill="auto"/>
          </w:tcPr>
          <w:p w14:paraId="6A9080C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44A974E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FDN and BDN enabled, set up a call in EFFDN, Allowed with modifications</w:t>
            </w:r>
          </w:p>
        </w:tc>
        <w:tc>
          <w:tcPr>
            <w:tcW w:w="673" w:type="dxa"/>
            <w:shd w:val="clear" w:color="auto" w:fill="auto"/>
          </w:tcPr>
          <w:p w14:paraId="33F60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0AEF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6FDD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883E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675E9A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34A99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FF97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075C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0B45A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1FB4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EE3A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DA2F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00C25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0BDE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6AD9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3771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8E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0CAB3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FC7262" w14:textId="77777777" w:rsidR="000236E6" w:rsidRPr="00C30D6B" w:rsidRDefault="000236E6" w:rsidP="001A75DA">
            <w:pPr>
              <w:pStyle w:val="TAN"/>
              <w:rPr>
                <w:b w:val="0"/>
                <w:bCs w:val="0"/>
              </w:rPr>
            </w:pPr>
          </w:p>
        </w:tc>
        <w:tc>
          <w:tcPr>
            <w:tcW w:w="850" w:type="dxa"/>
            <w:vMerge/>
            <w:shd w:val="clear" w:color="auto" w:fill="auto"/>
          </w:tcPr>
          <w:p w14:paraId="0CBCE18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52506A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87C41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1F264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0073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7B65D9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0D6839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26D94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0DB6C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CE039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0FDAE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F2D0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E61F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06C91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00ED7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470B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1E4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4BC2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6D23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E6F8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9BFB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0C0CF8" w14:textId="77777777" w:rsidR="000236E6" w:rsidRPr="00C30D6B" w:rsidRDefault="000236E6" w:rsidP="001A75DA">
            <w:pPr>
              <w:pStyle w:val="TAN"/>
              <w:rPr>
                <w:b w:val="0"/>
                <w:bCs w:val="0"/>
              </w:rPr>
            </w:pPr>
          </w:p>
        </w:tc>
        <w:tc>
          <w:tcPr>
            <w:tcW w:w="850" w:type="dxa"/>
            <w:vMerge w:val="restart"/>
            <w:shd w:val="clear" w:color="auto" w:fill="auto"/>
          </w:tcPr>
          <w:p w14:paraId="005A291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1DE7042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ME not supporting BDN</w:t>
            </w:r>
          </w:p>
        </w:tc>
        <w:tc>
          <w:tcPr>
            <w:tcW w:w="673" w:type="dxa"/>
            <w:shd w:val="clear" w:color="auto" w:fill="auto"/>
          </w:tcPr>
          <w:p w14:paraId="4297A1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E1DC0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666F72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859D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D0007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53F49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7F696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9F297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A9E27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2058CC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BCD4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2BAE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C21B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E7A682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vAlign w:val="center"/>
          </w:tcPr>
          <w:p w14:paraId="7A0D5A5B" w14:textId="77777777" w:rsidR="000236E6" w:rsidRPr="00C30D6B" w:rsidRDefault="000236E6" w:rsidP="001A75DA">
            <w:pPr>
              <w:pStyle w:val="TAN"/>
              <w:rPr>
                <w:b w:val="0"/>
                <w:bCs w:val="0"/>
              </w:rPr>
            </w:pPr>
          </w:p>
        </w:tc>
        <w:tc>
          <w:tcPr>
            <w:tcW w:w="850" w:type="dxa"/>
            <w:vMerge/>
            <w:shd w:val="clear" w:color="auto" w:fill="auto"/>
            <w:vAlign w:val="center"/>
          </w:tcPr>
          <w:p w14:paraId="6D505FF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F7ECAA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31DB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9C4BE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BCF37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C176 AND</w:t>
            </w:r>
          </w:p>
          <w:p w14:paraId="079536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25252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B4694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DB2E5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30EAC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4EDB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F1075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58B1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9273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16E0E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3872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69D751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vAlign w:val="center"/>
          </w:tcPr>
          <w:p w14:paraId="08FB820F" w14:textId="77777777" w:rsidR="000236E6" w:rsidRPr="00C30D6B" w:rsidRDefault="000236E6" w:rsidP="001A75DA">
            <w:pPr>
              <w:pStyle w:val="TAN"/>
              <w:rPr>
                <w:b w:val="0"/>
                <w:bCs w:val="0"/>
              </w:rPr>
            </w:pPr>
          </w:p>
        </w:tc>
        <w:tc>
          <w:tcPr>
            <w:tcW w:w="850" w:type="dxa"/>
            <w:vMerge/>
            <w:tcBorders>
              <w:bottom w:val="single" w:sz="4" w:space="0" w:color="auto"/>
            </w:tcBorders>
            <w:shd w:val="clear" w:color="auto" w:fill="auto"/>
            <w:vAlign w:val="center"/>
          </w:tcPr>
          <w:p w14:paraId="33B928A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159792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408938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6B3D68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DE563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C176 AND</w:t>
            </w:r>
          </w:p>
          <w:p w14:paraId="5419B2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8F0F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4E8D53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EB673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8790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597C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BAF8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8E8A9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50C67E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FF3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F5014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E2B1A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53FB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1A28B4A" w14:textId="77777777" w:rsidR="000236E6" w:rsidRPr="005E507F" w:rsidRDefault="000236E6" w:rsidP="001A75DA">
            <w:pPr>
              <w:pStyle w:val="TAL"/>
            </w:pPr>
            <w:r w:rsidRPr="005E507F">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3C660BC"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C79F7BF"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E221F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E324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40B1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F6F9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E122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EF255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D89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B0DC9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9D10F5B" w14:textId="77777777" w:rsidR="000236E6" w:rsidRPr="000C06E3" w:rsidRDefault="000236E6" w:rsidP="001A75DA">
            <w:pPr>
              <w:pStyle w:val="TAL"/>
            </w:pPr>
            <w:r w:rsidRPr="000C06E3">
              <w:t>27.22.7.1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470686"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D23540"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 xml:space="preserve">MT </w:t>
            </w:r>
            <w:r>
              <w:rPr>
                <w:b/>
                <w:bCs/>
              </w:rPr>
              <w:t>C</w:t>
            </w:r>
            <w:r w:rsidRPr="000C06E3">
              <w:rPr>
                <w:b/>
                <w:bCs/>
              </w:rPr>
              <w:t>all event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25181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BDAA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8E15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CCD1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27C6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903AF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6EB4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61E1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FD69F4" w14:textId="70A2486D" w:rsidR="000236E6" w:rsidRPr="00C30D6B" w:rsidRDefault="000236E6" w:rsidP="001A75DA">
            <w:pPr>
              <w:pStyle w:val="TAL"/>
              <w:rPr>
                <w:b w:val="0"/>
                <w:bCs w:val="0"/>
              </w:rPr>
            </w:pPr>
          </w:p>
        </w:tc>
        <w:tc>
          <w:tcPr>
            <w:tcW w:w="850" w:type="dxa"/>
            <w:vMerge w:val="restart"/>
            <w:tcBorders>
              <w:top w:val="single" w:sz="4" w:space="0" w:color="auto"/>
              <w:left w:val="single" w:sz="4" w:space="0" w:color="auto"/>
            </w:tcBorders>
            <w:shd w:val="clear" w:color="auto" w:fill="auto"/>
          </w:tcPr>
          <w:p w14:paraId="06D673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C0CA4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MT call event</w:t>
            </w:r>
          </w:p>
        </w:tc>
        <w:tc>
          <w:tcPr>
            <w:tcW w:w="673" w:type="dxa"/>
            <w:tcBorders>
              <w:top w:val="single" w:sz="4" w:space="0" w:color="auto"/>
            </w:tcBorders>
            <w:shd w:val="clear" w:color="auto" w:fill="auto"/>
          </w:tcPr>
          <w:p w14:paraId="3C05A8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028B4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49EC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0B3EBD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E.1/34 AND</w:t>
            </w:r>
          </w:p>
          <w:p w14:paraId="00EA91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4" w:space="0" w:color="auto"/>
            </w:tcBorders>
            <w:shd w:val="clear" w:color="auto" w:fill="auto"/>
          </w:tcPr>
          <w:p w14:paraId="41CF4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84F26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F719B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6474C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2A0585B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19085A5C"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707F3B2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5C0E6A0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300603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71C7F7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1F5EE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7FAC5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0A6724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E.1/34 AND</w:t>
            </w:r>
          </w:p>
          <w:p w14:paraId="31F5B7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3A885A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01FA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12E6EC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4012B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09A6C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30E70AE8" w14:textId="77777777" w:rsidR="000236E6" w:rsidRPr="000C06E3" w:rsidRDefault="000236E6" w:rsidP="001A75DA">
            <w:pPr>
              <w:pStyle w:val="TAL"/>
            </w:pPr>
            <w:r w:rsidRPr="000C06E3">
              <w:t>27.22.7.2</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2A9A28D2"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771CBF27"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Call Connected event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24DE2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792045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660F3C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1A3A1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2D806B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32A470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97DFA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5AC0A7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A5063B6" w14:textId="77777777" w:rsidR="000236E6" w:rsidRPr="000C06E3" w:rsidRDefault="000236E6" w:rsidP="001A75DA">
            <w:pPr>
              <w:pStyle w:val="TAL"/>
              <w:rPr>
                <w:b w:val="0"/>
                <w:bCs w:val="0"/>
              </w:rPr>
            </w:pPr>
            <w:r w:rsidRPr="00C30D6B">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490DE5CE"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35DB84"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Call Connected event</w:t>
            </w:r>
            <w:r>
              <w:rPr>
                <w:b/>
                <w:bCs/>
              </w:rPr>
              <w:t xml:space="preserve"> (MT and MO call)</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6E331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39C491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4509BD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21BDA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04F6F0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0828C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7B6611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7366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4193073" w14:textId="1CC16719"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556463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07452B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connected event</w:t>
            </w:r>
          </w:p>
        </w:tc>
        <w:tc>
          <w:tcPr>
            <w:tcW w:w="673" w:type="dxa"/>
            <w:tcBorders>
              <w:top w:val="single" w:sz="2" w:space="0" w:color="auto"/>
            </w:tcBorders>
            <w:shd w:val="clear" w:color="auto" w:fill="auto"/>
          </w:tcPr>
          <w:p w14:paraId="039613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2F861B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46C77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6E6240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4A3F6E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7E6F33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17E3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2E735D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1ADEEE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92BD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67425C09"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7D1AF9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24A2A6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2492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B41E3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9C161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AC6F1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3522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7A80F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41DA7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42E77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AF1D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1BAB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08E5F5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427475E8" w14:textId="429CFA55"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8DC1DB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7F6C1C6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MT-MO)</w:t>
            </w:r>
          </w:p>
        </w:tc>
        <w:tc>
          <w:tcPr>
            <w:tcW w:w="673" w:type="dxa"/>
            <w:shd w:val="clear" w:color="auto" w:fill="auto"/>
          </w:tcPr>
          <w:p w14:paraId="718A03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56AD1B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04F3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B0A45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40B09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auto"/>
          </w:tcPr>
          <w:p w14:paraId="067D75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0BCD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E884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42FA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3AF8A0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20EBB551" w14:textId="1B3C56F6"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D97A6E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0DEA30B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MO-MO)</w:t>
            </w:r>
          </w:p>
        </w:tc>
        <w:tc>
          <w:tcPr>
            <w:tcW w:w="673" w:type="dxa"/>
            <w:shd w:val="clear" w:color="auto" w:fill="auto"/>
          </w:tcPr>
          <w:p w14:paraId="6C5C16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shd w:val="clear" w:color="auto" w:fill="auto"/>
          </w:tcPr>
          <w:p w14:paraId="23D35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3D8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C277F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245AC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shd w:val="clear" w:color="auto" w:fill="auto"/>
          </w:tcPr>
          <w:p w14:paraId="5604C4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FB90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0D207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881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64D666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04E22A8" w14:textId="74E0EB2A"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vAlign w:val="center"/>
          </w:tcPr>
          <w:p w14:paraId="509435C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tcBorders>
              <w:bottom w:val="single" w:sz="2" w:space="0" w:color="auto"/>
            </w:tcBorders>
            <w:shd w:val="clear" w:color="auto" w:fill="auto"/>
            <w:vAlign w:val="center"/>
          </w:tcPr>
          <w:p w14:paraId="60E0470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MO-MT)</w:t>
            </w:r>
          </w:p>
        </w:tc>
        <w:tc>
          <w:tcPr>
            <w:tcW w:w="673" w:type="dxa"/>
            <w:tcBorders>
              <w:bottom w:val="single" w:sz="2" w:space="0" w:color="auto"/>
            </w:tcBorders>
            <w:shd w:val="clear" w:color="auto" w:fill="auto"/>
          </w:tcPr>
          <w:p w14:paraId="17127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2" w:space="0" w:color="auto"/>
            </w:tcBorders>
            <w:shd w:val="clear" w:color="auto" w:fill="auto"/>
          </w:tcPr>
          <w:p w14:paraId="3A4E1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615CCB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FFB47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25E69C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bottom w:val="single" w:sz="2" w:space="0" w:color="auto"/>
            </w:tcBorders>
            <w:shd w:val="clear" w:color="auto" w:fill="auto"/>
          </w:tcPr>
          <w:p w14:paraId="1AFDB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86D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58FC75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683221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8FB0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425F6D2B" w14:textId="77777777" w:rsidR="000236E6" w:rsidRPr="000C06E3" w:rsidDel="000C06E3" w:rsidRDefault="000236E6" w:rsidP="001A75DA">
            <w:pPr>
              <w:pStyle w:val="TAL"/>
            </w:pPr>
            <w:r w:rsidRPr="000C06E3">
              <w:t>27.22.7.2.</w:t>
            </w:r>
            <w:r>
              <w:t>2</w:t>
            </w:r>
          </w:p>
        </w:tc>
        <w:tc>
          <w:tcPr>
            <w:tcW w:w="850" w:type="dxa"/>
            <w:tcBorders>
              <w:top w:val="single" w:sz="2" w:space="0" w:color="auto"/>
              <w:left w:val="nil"/>
              <w:bottom w:val="single" w:sz="2" w:space="0" w:color="auto"/>
              <w:right w:val="nil"/>
            </w:tcBorders>
            <w:shd w:val="clear" w:color="auto" w:fill="F2F2F2" w:themeFill="background1" w:themeFillShade="F2"/>
          </w:tcPr>
          <w:p w14:paraId="61EBD0FA"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EBCF62A"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Call Connected event (M</w:t>
            </w:r>
            <w:r>
              <w:rPr>
                <w:b/>
                <w:bCs/>
              </w:rPr>
              <w:t>E supporting SET UP CALL</w:t>
            </w:r>
            <w:r w:rsidRPr="000C06E3">
              <w:rPr>
                <w:b/>
                <w:bCs/>
              </w:rPr>
              <w: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223C7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06056D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93A91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6DD2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DB70F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2DEB5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04D87F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137F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vAlign w:val="center"/>
          </w:tcPr>
          <w:p w14:paraId="2375EBD8" w14:textId="73AA9541"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7DE57B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Borders>
              <w:top w:val="single" w:sz="2" w:space="0" w:color="auto"/>
            </w:tcBorders>
            <w:shd w:val="clear" w:color="auto" w:fill="auto"/>
          </w:tcPr>
          <w:p w14:paraId="67B77F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ME supporting SET UP CALL</w:t>
            </w:r>
          </w:p>
        </w:tc>
        <w:tc>
          <w:tcPr>
            <w:tcW w:w="673" w:type="dxa"/>
            <w:tcBorders>
              <w:top w:val="single" w:sz="2" w:space="0" w:color="auto"/>
            </w:tcBorders>
            <w:shd w:val="clear" w:color="auto" w:fill="auto"/>
          </w:tcPr>
          <w:p w14:paraId="059935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61B8A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47047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6A9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E8ACF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1E34AF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66496C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9D404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5CBD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8E316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tcBorders>
            <w:shd w:val="clear" w:color="auto" w:fill="auto"/>
          </w:tcPr>
          <w:p w14:paraId="7AEE2D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5689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8D9BF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549FA1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181EE72"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61B982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6BA7A84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19EF0BB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02A19B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0CE816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3EC5AD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0ABE7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DE087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9BA95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15F35C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342993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A0D5E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DECB1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C661C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bottom w:val="single" w:sz="2" w:space="0" w:color="auto"/>
            </w:tcBorders>
            <w:shd w:val="clear" w:color="auto" w:fill="auto"/>
          </w:tcPr>
          <w:p w14:paraId="24581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83C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7373C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3BA12E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36B7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60A54E40" w14:textId="77777777" w:rsidR="000236E6" w:rsidRPr="006B08A7" w:rsidRDefault="000236E6" w:rsidP="001A75DA">
            <w:pPr>
              <w:pStyle w:val="TAL"/>
              <w:rPr>
                <w:b w:val="0"/>
                <w:bCs w:val="0"/>
              </w:rPr>
            </w:pPr>
            <w:r w:rsidRPr="006B08A7">
              <w:t>27.22.7.3</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40B7C7FD"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65800D79"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C91C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0D6D9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D6231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B214C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77436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06782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E097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AF76F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4D2FABCD" w14:textId="77777777" w:rsidR="000236E6" w:rsidRPr="006B08A7" w:rsidRDefault="000236E6" w:rsidP="001A75DA">
            <w:pPr>
              <w:pStyle w:val="TAL"/>
            </w:pPr>
            <w:r w:rsidRPr="006B08A7">
              <w:t>27.22.7.3</w:t>
            </w:r>
            <w:r>
              <w:t>.1</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38DEAB2B"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51596657"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6DB7E9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38B8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9F544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1612D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81AA0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07FA5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C03DB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964050"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717FF274" w14:textId="722CC723" w:rsidR="000236E6" w:rsidRPr="00C30D6B" w:rsidRDefault="000236E6" w:rsidP="001A75DA">
            <w:pPr>
              <w:pStyle w:val="TAL"/>
              <w:rPr>
                <w:b w:val="0"/>
                <w:bCs w:val="0"/>
              </w:rPr>
            </w:pPr>
          </w:p>
        </w:tc>
        <w:tc>
          <w:tcPr>
            <w:tcW w:w="850" w:type="dxa"/>
            <w:vMerge w:val="restart"/>
            <w:tcBorders>
              <w:top w:val="single" w:sz="2" w:space="0" w:color="auto"/>
            </w:tcBorders>
            <w:shd w:val="clear" w:color="auto" w:fill="auto"/>
          </w:tcPr>
          <w:p w14:paraId="548531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14D22B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disconnected event</w:t>
            </w:r>
          </w:p>
        </w:tc>
        <w:tc>
          <w:tcPr>
            <w:tcW w:w="673" w:type="dxa"/>
            <w:tcBorders>
              <w:top w:val="single" w:sz="2" w:space="0" w:color="auto"/>
            </w:tcBorders>
            <w:shd w:val="clear" w:color="auto" w:fill="auto"/>
          </w:tcPr>
          <w:p w14:paraId="5DDD9E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1A2141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8D46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56D57A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E.1/36 AND</w:t>
            </w:r>
          </w:p>
          <w:p w14:paraId="56D08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8B1C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0F5D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00844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6ED2B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D141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2" w:space="0" w:color="auto"/>
            </w:tcBorders>
            <w:shd w:val="clear" w:color="auto" w:fill="auto"/>
            <w:vAlign w:val="center"/>
          </w:tcPr>
          <w:p w14:paraId="332E083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bottom w:val="single" w:sz="2" w:space="0" w:color="auto"/>
            </w:tcBorders>
            <w:shd w:val="clear" w:color="auto" w:fill="auto"/>
            <w:vAlign w:val="center"/>
          </w:tcPr>
          <w:p w14:paraId="07FE06F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375D00A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05EFBE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59670D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618F9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C0ED6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4048F2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E.1/36 AND</w:t>
            </w:r>
          </w:p>
          <w:p w14:paraId="49892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2D1D1E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1FCF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4C6395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236D2F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2BA73D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CC49893" w14:textId="77777777" w:rsidR="000236E6" w:rsidRPr="006B08A7" w:rsidRDefault="000236E6" w:rsidP="001A75DA">
            <w:pPr>
              <w:pStyle w:val="TAL"/>
            </w:pPr>
            <w:r w:rsidRPr="006B08A7">
              <w:t>27.22.7.4</w:t>
            </w:r>
          </w:p>
        </w:tc>
        <w:tc>
          <w:tcPr>
            <w:tcW w:w="850" w:type="dxa"/>
            <w:tcBorders>
              <w:top w:val="single" w:sz="2" w:space="0" w:color="auto"/>
              <w:left w:val="nil"/>
              <w:bottom w:val="single" w:sz="2" w:space="0" w:color="auto"/>
              <w:right w:val="nil"/>
            </w:tcBorders>
            <w:shd w:val="clear" w:color="auto" w:fill="F2F2F2" w:themeFill="background1" w:themeFillShade="F2"/>
          </w:tcPr>
          <w:p w14:paraId="0D1DFD72"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290C12D"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Location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64FAF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9FDEE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DB6BE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B3E5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69661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C7DA6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B7857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761519F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5FB394D" w14:textId="77777777" w:rsidR="000236E6" w:rsidRPr="006B08A7" w:rsidRDefault="000236E6" w:rsidP="001A75DA">
            <w:pPr>
              <w:pStyle w:val="TAL"/>
              <w:rPr>
                <w:b w:val="0"/>
                <w:bCs w:val="0"/>
              </w:rPr>
            </w:pPr>
            <w:r w:rsidRPr="006B08A7">
              <w:t>27.22.7.4</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21D22746"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6397C47"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Location Status event</w:t>
            </w:r>
            <w:r>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36616D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2A2AEC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189E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98E1E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C35525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4A5C4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6751E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7BB0FA69"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22930256" w14:textId="3AE0728A"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7CCD67C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F13CCA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location status event</w:t>
            </w:r>
          </w:p>
        </w:tc>
        <w:tc>
          <w:tcPr>
            <w:tcW w:w="673" w:type="dxa"/>
            <w:tcBorders>
              <w:top w:val="single" w:sz="2" w:space="0" w:color="auto"/>
            </w:tcBorders>
            <w:shd w:val="clear" w:color="auto" w:fill="auto"/>
          </w:tcPr>
          <w:p w14:paraId="65A02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4CBDC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28800E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2" w:space="0" w:color="auto"/>
            </w:tcBorders>
            <w:shd w:val="clear" w:color="auto" w:fill="auto"/>
          </w:tcPr>
          <w:p w14:paraId="53AE58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62929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2CF9F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9205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35DA1A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0B489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AER002</w:t>
            </w:r>
          </w:p>
        </w:tc>
      </w:tr>
      <w:tr w:rsidR="000236E6" w:rsidRPr="00C30D6B" w14:paraId="3468495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F83777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18C05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3BF9C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8F0D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99968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579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546F2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6DD95B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46A75A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385F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6ACEE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3C1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AER002</w:t>
            </w:r>
          </w:p>
        </w:tc>
      </w:tr>
      <w:tr w:rsidR="000236E6" w:rsidRPr="00C30D6B" w14:paraId="7ED031E6"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1FD341BE" w14:textId="4F96F678"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68DCF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094CBB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location status event, E-UTRAN</w:t>
            </w:r>
          </w:p>
        </w:tc>
        <w:tc>
          <w:tcPr>
            <w:tcW w:w="673" w:type="dxa"/>
            <w:shd w:val="clear" w:color="auto" w:fill="auto"/>
          </w:tcPr>
          <w:p w14:paraId="5FC5DE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4ED5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60A691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7128D7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46E341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174831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4797CA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54D3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F337AFF" w14:textId="6D7A275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5024B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1EDB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D032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14173A5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A260A2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05F44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1CF97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73E88E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BACE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08A3F0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14601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5347D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9B9E8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C145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33282D9" w14:textId="02452FD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3D2BF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144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BA304D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2E396AA4" w14:textId="334849B5"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tcPr>
          <w:p w14:paraId="6BBCE7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Borders>
              <w:bottom w:val="single" w:sz="2" w:space="0" w:color="auto"/>
            </w:tcBorders>
            <w:shd w:val="clear" w:color="auto" w:fill="auto"/>
          </w:tcPr>
          <w:p w14:paraId="49119A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location status event, NG-RAN</w:t>
            </w:r>
          </w:p>
        </w:tc>
        <w:tc>
          <w:tcPr>
            <w:tcW w:w="673" w:type="dxa"/>
            <w:tcBorders>
              <w:bottom w:val="single" w:sz="2" w:space="0" w:color="auto"/>
            </w:tcBorders>
            <w:shd w:val="clear" w:color="auto" w:fill="auto"/>
          </w:tcPr>
          <w:p w14:paraId="436EEC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1691B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085794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22F99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5BABE1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6BE98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78C6E9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02002B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AA54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tcPr>
          <w:p w14:paraId="17FD4D61" w14:textId="77777777" w:rsidR="000236E6" w:rsidRPr="007870DC" w:rsidRDefault="000236E6" w:rsidP="001A75DA">
            <w:pPr>
              <w:pStyle w:val="TAL"/>
            </w:pPr>
            <w:r w:rsidRPr="007870DC">
              <w:lastRenderedPageBreak/>
              <w:t>27.22.7.5</w:t>
            </w:r>
          </w:p>
        </w:tc>
        <w:tc>
          <w:tcPr>
            <w:tcW w:w="850" w:type="dxa"/>
            <w:tcBorders>
              <w:top w:val="single" w:sz="2" w:space="0" w:color="auto"/>
              <w:left w:val="nil"/>
              <w:bottom w:val="single" w:sz="2" w:space="0" w:color="auto"/>
              <w:right w:val="nil"/>
            </w:tcBorders>
            <w:shd w:val="clear" w:color="auto" w:fill="F2F2F2" w:themeFill="background1" w:themeFillShade="F2"/>
          </w:tcPr>
          <w:p w14:paraId="6B8E3F3A"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B1C8EBA"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User Activity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19C5C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69EE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97C0B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DF94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5A22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EDB1A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696B4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2AB01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77215A0" w14:textId="77777777" w:rsidR="000236E6" w:rsidRPr="007870DC" w:rsidRDefault="000236E6" w:rsidP="001A75DA">
            <w:pPr>
              <w:pStyle w:val="TAL"/>
            </w:pPr>
            <w:r w:rsidRPr="007870DC">
              <w:t>27.22.7.5.1</w:t>
            </w:r>
          </w:p>
        </w:tc>
        <w:tc>
          <w:tcPr>
            <w:tcW w:w="850" w:type="dxa"/>
            <w:tcBorders>
              <w:top w:val="single" w:sz="2" w:space="0" w:color="auto"/>
              <w:left w:val="nil"/>
              <w:bottom w:val="single" w:sz="2" w:space="0" w:color="auto"/>
              <w:right w:val="nil"/>
            </w:tcBorders>
            <w:shd w:val="clear" w:color="auto" w:fill="F2F2F2" w:themeFill="background1" w:themeFillShade="F2"/>
          </w:tcPr>
          <w:p w14:paraId="2EB45F50"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8B93EC7"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User Activity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55AA3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D82F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3840B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BC219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066F7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9309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8D0F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298A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5524F61" w14:textId="774063FE"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61BC0D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06601D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user activity event</w:t>
            </w:r>
          </w:p>
        </w:tc>
        <w:tc>
          <w:tcPr>
            <w:tcW w:w="673" w:type="dxa"/>
            <w:tcBorders>
              <w:top w:val="single" w:sz="2" w:space="0" w:color="auto"/>
              <w:bottom w:val="single" w:sz="2" w:space="0" w:color="auto"/>
            </w:tcBorders>
            <w:shd w:val="clear" w:color="auto" w:fill="auto"/>
          </w:tcPr>
          <w:p w14:paraId="305F7F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A9992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0A478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50C14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E.1/38 AND</w:t>
            </w:r>
          </w:p>
          <w:p w14:paraId="2247DE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A332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578B32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120BEE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6EBFB2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9DCC1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3A2C60F" w14:textId="77777777" w:rsidR="000236E6" w:rsidRPr="007870DC" w:rsidRDefault="000236E6" w:rsidP="001A75DA">
            <w:pPr>
              <w:pStyle w:val="TAL"/>
            </w:pPr>
            <w:r w:rsidRPr="007870DC">
              <w:t>27.22.7.6</w:t>
            </w:r>
          </w:p>
        </w:tc>
        <w:tc>
          <w:tcPr>
            <w:tcW w:w="850" w:type="dxa"/>
            <w:tcBorders>
              <w:top w:val="single" w:sz="2" w:space="0" w:color="auto"/>
              <w:left w:val="nil"/>
              <w:bottom w:val="single" w:sz="2" w:space="0" w:color="auto"/>
              <w:right w:val="nil"/>
            </w:tcBorders>
            <w:shd w:val="clear" w:color="auto" w:fill="F2F2F2" w:themeFill="background1" w:themeFillShade="F2"/>
          </w:tcPr>
          <w:p w14:paraId="6694E80B"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996C97B"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Idle Screen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8BC6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F778B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82F37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671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F1DE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BE0E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F5278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77BF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5004A71" w14:textId="77777777" w:rsidR="000236E6" w:rsidRPr="007870DC" w:rsidRDefault="000236E6" w:rsidP="001A75DA">
            <w:pPr>
              <w:pStyle w:val="TAL"/>
            </w:pPr>
            <w:r w:rsidRPr="007870DC">
              <w:t>27.22.7.6.1</w:t>
            </w:r>
          </w:p>
        </w:tc>
        <w:tc>
          <w:tcPr>
            <w:tcW w:w="850" w:type="dxa"/>
            <w:tcBorders>
              <w:top w:val="single" w:sz="2" w:space="0" w:color="auto"/>
              <w:left w:val="nil"/>
              <w:bottom w:val="single" w:sz="2" w:space="0" w:color="auto"/>
              <w:right w:val="nil"/>
            </w:tcBorders>
            <w:shd w:val="clear" w:color="auto" w:fill="F2F2F2" w:themeFill="background1" w:themeFillShade="F2"/>
          </w:tcPr>
          <w:p w14:paraId="3734BD66"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D52BE8E"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Idle Screen Available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6A653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84414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6C55A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C402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44A5E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42145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B86BF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947C4D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4BFF863D" w14:textId="7C4903C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24CDAA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0115B02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idle screen available event</w:t>
            </w:r>
          </w:p>
        </w:tc>
        <w:tc>
          <w:tcPr>
            <w:tcW w:w="673" w:type="dxa"/>
            <w:tcBorders>
              <w:top w:val="single" w:sz="2" w:space="0" w:color="auto"/>
              <w:bottom w:val="single" w:sz="2" w:space="0" w:color="auto"/>
            </w:tcBorders>
            <w:shd w:val="clear" w:color="auto" w:fill="auto"/>
          </w:tcPr>
          <w:p w14:paraId="3812BC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41E7A3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E81CA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43506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0133DA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D5562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FBF99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4792B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791DF90" w14:textId="1823CB7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323A88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AA00E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7716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1565354" w14:textId="77777777" w:rsidR="000236E6" w:rsidRPr="007870DC" w:rsidRDefault="000236E6" w:rsidP="001A75DA">
            <w:pPr>
              <w:pStyle w:val="TAL"/>
            </w:pPr>
            <w:r w:rsidRPr="007870DC">
              <w:t>27.22.7.7</w:t>
            </w:r>
          </w:p>
        </w:tc>
        <w:tc>
          <w:tcPr>
            <w:tcW w:w="850" w:type="dxa"/>
            <w:tcBorders>
              <w:top w:val="single" w:sz="2" w:space="0" w:color="auto"/>
              <w:left w:val="nil"/>
              <w:bottom w:val="single" w:sz="2" w:space="0" w:color="auto"/>
              <w:right w:val="nil"/>
            </w:tcBorders>
            <w:shd w:val="clear" w:color="auto" w:fill="F2F2F2" w:themeFill="background1" w:themeFillShade="F2"/>
          </w:tcPr>
          <w:p w14:paraId="37C78958"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CECC7E9"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Card Reader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2BE38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694B2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194EA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8FDDC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07C3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ADFD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97206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7EEF8F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19D9BAC" w14:textId="77777777" w:rsidR="000236E6" w:rsidRPr="007870DC" w:rsidRDefault="000236E6" w:rsidP="001A75DA">
            <w:pPr>
              <w:pStyle w:val="TAL"/>
            </w:pPr>
            <w:r w:rsidRPr="007870DC">
              <w:t>27.22.7.7.1</w:t>
            </w:r>
          </w:p>
        </w:tc>
        <w:tc>
          <w:tcPr>
            <w:tcW w:w="850" w:type="dxa"/>
            <w:tcBorders>
              <w:top w:val="single" w:sz="2" w:space="0" w:color="auto"/>
              <w:left w:val="nil"/>
              <w:bottom w:val="single" w:sz="2" w:space="0" w:color="auto"/>
              <w:right w:val="nil"/>
            </w:tcBorders>
            <w:shd w:val="clear" w:color="auto" w:fill="F2F2F2" w:themeFill="background1" w:themeFillShade="F2"/>
          </w:tcPr>
          <w:p w14:paraId="3669EA14"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845DDE1"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Card Reader Status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B5DC7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7C2D2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0032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AA32D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1114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FB22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00F5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80A0ED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75D1F664" w14:textId="3041F8D7"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12E652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8EFB3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Card reader status normal</w:t>
            </w:r>
          </w:p>
        </w:tc>
        <w:tc>
          <w:tcPr>
            <w:tcW w:w="673" w:type="dxa"/>
            <w:tcBorders>
              <w:top w:val="single" w:sz="2" w:space="0" w:color="auto"/>
              <w:bottom w:val="single" w:sz="2" w:space="0" w:color="auto"/>
            </w:tcBorders>
            <w:shd w:val="clear" w:color="auto" w:fill="auto"/>
          </w:tcPr>
          <w:p w14:paraId="0EC169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2CFB3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C00B5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C109</w:t>
            </w:r>
          </w:p>
        </w:tc>
        <w:tc>
          <w:tcPr>
            <w:tcW w:w="1020" w:type="dxa"/>
            <w:tcBorders>
              <w:top w:val="single" w:sz="2" w:space="0" w:color="auto"/>
              <w:bottom w:val="single" w:sz="2" w:space="0" w:color="auto"/>
            </w:tcBorders>
            <w:shd w:val="clear" w:color="auto" w:fill="auto"/>
          </w:tcPr>
          <w:p w14:paraId="0239BC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E.1/40 AND</w:t>
            </w:r>
          </w:p>
          <w:p w14:paraId="7C0411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431E05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71B97A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738EC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CF2D68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auto"/>
          </w:tcPr>
          <w:p w14:paraId="44E89770" w14:textId="77777777" w:rsidR="000236E6" w:rsidRPr="007870DC" w:rsidRDefault="000236E6" w:rsidP="001A75DA">
            <w:pPr>
              <w:pStyle w:val="TAL"/>
            </w:pPr>
            <w:r w:rsidRPr="00C30D6B">
              <w:t>27.22.7.7.2</w:t>
            </w:r>
          </w:p>
        </w:tc>
        <w:tc>
          <w:tcPr>
            <w:tcW w:w="850" w:type="dxa"/>
            <w:tcBorders>
              <w:top w:val="single" w:sz="2" w:space="0" w:color="auto"/>
              <w:left w:val="nil"/>
              <w:bottom w:val="single" w:sz="2" w:space="0" w:color="auto"/>
              <w:right w:val="nil"/>
            </w:tcBorders>
            <w:shd w:val="clear" w:color="auto" w:fill="auto"/>
          </w:tcPr>
          <w:p w14:paraId="2A068027"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auto"/>
          </w:tcPr>
          <w:p w14:paraId="566F1130"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 xml:space="preserve">Card Reader Status event </w:t>
            </w:r>
            <w:r>
              <w:rPr>
                <w:b/>
                <w:bCs/>
              </w:rPr>
              <w:t>(detachable card reader</w:t>
            </w:r>
            <w:r w:rsidRPr="007870DC">
              <w:rPr>
                <w:b/>
                <w:bCs/>
              </w:rPr>
              <w:t>)</w:t>
            </w:r>
          </w:p>
        </w:tc>
        <w:tc>
          <w:tcPr>
            <w:tcW w:w="673" w:type="dxa"/>
            <w:tcBorders>
              <w:top w:val="single" w:sz="2" w:space="0" w:color="auto"/>
              <w:left w:val="nil"/>
              <w:bottom w:val="single" w:sz="2" w:space="0" w:color="auto"/>
              <w:right w:val="nil"/>
            </w:tcBorders>
            <w:shd w:val="clear" w:color="auto" w:fill="auto"/>
          </w:tcPr>
          <w:p w14:paraId="7DF3410A"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auto"/>
          </w:tcPr>
          <w:p w14:paraId="78131E55"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107F8CE8"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084D54A9"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auto"/>
          </w:tcPr>
          <w:p w14:paraId="19B58999"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auto"/>
          </w:tcPr>
          <w:p w14:paraId="646C80E1"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auto"/>
          </w:tcPr>
          <w:p w14:paraId="319930D3"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AC09E0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B1C1A7B" w14:textId="6DF40AB2"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3030D8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Borders>
              <w:top w:val="single" w:sz="2" w:space="0" w:color="auto"/>
              <w:bottom w:val="single" w:sz="2" w:space="0" w:color="auto"/>
            </w:tcBorders>
            <w:shd w:val="clear" w:color="auto" w:fill="auto"/>
          </w:tcPr>
          <w:p w14:paraId="5CDD05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Detachable card reader</w:t>
            </w:r>
          </w:p>
        </w:tc>
        <w:tc>
          <w:tcPr>
            <w:tcW w:w="673" w:type="dxa"/>
            <w:tcBorders>
              <w:top w:val="single" w:sz="2" w:space="0" w:color="auto"/>
              <w:bottom w:val="single" w:sz="2" w:space="0" w:color="auto"/>
            </w:tcBorders>
            <w:shd w:val="clear" w:color="auto" w:fill="auto"/>
          </w:tcPr>
          <w:p w14:paraId="2627C6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F0569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DC047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C116</w:t>
            </w:r>
          </w:p>
        </w:tc>
        <w:tc>
          <w:tcPr>
            <w:tcW w:w="1020" w:type="dxa"/>
            <w:tcBorders>
              <w:top w:val="single" w:sz="2" w:space="0" w:color="auto"/>
              <w:bottom w:val="single" w:sz="2" w:space="0" w:color="auto"/>
            </w:tcBorders>
            <w:shd w:val="clear" w:color="auto" w:fill="auto"/>
          </w:tcPr>
          <w:p w14:paraId="048ADB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E.1/40 AND</w:t>
            </w:r>
          </w:p>
          <w:p w14:paraId="5E161F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11B698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F6E5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2EDCE1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0F737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A7C9DA2" w14:textId="77777777" w:rsidR="000236E6" w:rsidRPr="00C30D6B" w:rsidRDefault="000236E6" w:rsidP="001A75DA">
            <w:pPr>
              <w:pStyle w:val="TAL"/>
            </w:pPr>
            <w:r w:rsidRPr="00C30D6B">
              <w:t>27.22.7.8</w:t>
            </w:r>
          </w:p>
        </w:tc>
        <w:tc>
          <w:tcPr>
            <w:tcW w:w="850" w:type="dxa"/>
            <w:tcBorders>
              <w:top w:val="single" w:sz="2" w:space="0" w:color="auto"/>
              <w:left w:val="nil"/>
              <w:bottom w:val="single" w:sz="2" w:space="0" w:color="auto"/>
              <w:right w:val="nil"/>
            </w:tcBorders>
            <w:shd w:val="clear" w:color="auto" w:fill="F2F2F2" w:themeFill="background1" w:themeFillShade="F2"/>
          </w:tcPr>
          <w:p w14:paraId="19B8372E"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B29A5C5"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Language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7C94A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02A22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B784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14E6C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8A14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E838E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7F495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7B5B0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4CDC904" w14:textId="77777777" w:rsidR="000236E6" w:rsidRPr="00C30D6B" w:rsidRDefault="000236E6" w:rsidP="001A75DA">
            <w:pPr>
              <w:pStyle w:val="TAL"/>
            </w:pPr>
            <w:r w:rsidRPr="00C30D6B">
              <w:t>27.22.7.8</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55A5730C"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73B6FF8"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Language selection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E436A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B563E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6B6C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E71A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6032C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2D8E7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646DD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44F3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02E7C2B" w14:textId="464B5084"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725E5A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8D535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Language selection event</w:t>
            </w:r>
          </w:p>
        </w:tc>
        <w:tc>
          <w:tcPr>
            <w:tcW w:w="673" w:type="dxa"/>
            <w:tcBorders>
              <w:top w:val="single" w:sz="2" w:space="0" w:color="auto"/>
              <w:bottom w:val="single" w:sz="2" w:space="0" w:color="auto"/>
            </w:tcBorders>
            <w:shd w:val="clear" w:color="auto" w:fill="auto"/>
          </w:tcPr>
          <w:p w14:paraId="1670C7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7FA0BA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41824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D342E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5DA7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C181 AND</w:t>
            </w:r>
          </w:p>
          <w:p w14:paraId="783830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C216</w:t>
            </w:r>
          </w:p>
        </w:tc>
        <w:tc>
          <w:tcPr>
            <w:tcW w:w="1020" w:type="dxa"/>
            <w:tcBorders>
              <w:top w:val="single" w:sz="2" w:space="0" w:color="auto"/>
              <w:bottom w:val="single" w:sz="2" w:space="0" w:color="auto"/>
            </w:tcBorders>
            <w:shd w:val="clear" w:color="auto" w:fill="auto"/>
          </w:tcPr>
          <w:p w14:paraId="1EA096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E.1/41 AND</w:t>
            </w:r>
          </w:p>
          <w:p w14:paraId="11BA27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D9AAC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1CE13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9E013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64F7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5082E9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18432C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5515A52" w14:textId="77777777" w:rsidR="000236E6" w:rsidRPr="00F22B0D" w:rsidRDefault="000236E6" w:rsidP="001A75DA">
            <w:pPr>
              <w:pStyle w:val="TAL"/>
            </w:pPr>
            <w:r w:rsidRPr="00F22B0D">
              <w:t>27.22.7.9</w:t>
            </w:r>
          </w:p>
        </w:tc>
        <w:tc>
          <w:tcPr>
            <w:tcW w:w="850" w:type="dxa"/>
            <w:tcBorders>
              <w:top w:val="single" w:sz="2" w:space="0" w:color="auto"/>
              <w:left w:val="nil"/>
              <w:bottom w:val="single" w:sz="2" w:space="0" w:color="auto"/>
              <w:right w:val="nil"/>
            </w:tcBorders>
            <w:shd w:val="clear" w:color="auto" w:fill="F2F2F2" w:themeFill="background1" w:themeFillShade="F2"/>
          </w:tcPr>
          <w:p w14:paraId="4D02F014"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4C10583"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Browser termination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BFD28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A0EC7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40177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75118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D351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88224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3C5A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8CD76F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79C0BF9" w14:textId="77777777" w:rsidR="000236E6" w:rsidRPr="00F22B0D" w:rsidRDefault="000236E6" w:rsidP="001A75DA">
            <w:pPr>
              <w:pStyle w:val="TAL"/>
              <w:rPr>
                <w:b w:val="0"/>
                <w:bCs w:val="0"/>
              </w:rPr>
            </w:pPr>
            <w:r w:rsidRPr="00F22B0D">
              <w:t>27.22.7.9</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38844505"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558AA81"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Browser termination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759200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D3BB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81B3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226B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17216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0D84C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4F43C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6B59BD" w:rsidRPr="00C30D6B" w14:paraId="657B236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D59B5AE" w14:textId="525CA98D" w:rsidR="006B59BD" w:rsidRPr="00C30D6B" w:rsidRDefault="006B59BD" w:rsidP="006B59BD">
            <w:pPr>
              <w:pStyle w:val="TAL"/>
              <w:rPr>
                <w:b w:val="0"/>
                <w:bCs w:val="0"/>
              </w:rPr>
            </w:pPr>
          </w:p>
        </w:tc>
        <w:tc>
          <w:tcPr>
            <w:tcW w:w="850" w:type="dxa"/>
            <w:tcBorders>
              <w:top w:val="single" w:sz="2" w:space="0" w:color="auto"/>
              <w:bottom w:val="single" w:sz="2" w:space="0" w:color="auto"/>
            </w:tcBorders>
            <w:shd w:val="clear" w:color="auto" w:fill="auto"/>
          </w:tcPr>
          <w:p w14:paraId="259BCDDC" w14:textId="69970EB6"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5353388" w14:textId="4EB5EE00"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Browser termination event</w:t>
            </w:r>
          </w:p>
        </w:tc>
        <w:tc>
          <w:tcPr>
            <w:tcW w:w="673" w:type="dxa"/>
            <w:tcBorders>
              <w:top w:val="single" w:sz="2" w:space="0" w:color="auto"/>
              <w:bottom w:val="single" w:sz="2" w:space="0" w:color="auto"/>
            </w:tcBorders>
            <w:shd w:val="clear" w:color="auto" w:fill="auto"/>
          </w:tcPr>
          <w:p w14:paraId="4506D49A" w14:textId="069BBCC8"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3216FCE0"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D1BC2CD" w14:textId="77777777" w:rsidR="006B59BD" w:rsidRPr="00C30D6B" w:rsidRDefault="006B59BD" w:rsidP="006B59BD">
            <w:pPr>
              <w:pStyle w:val="TAC"/>
              <w:keepNext w:val="0"/>
              <w:keepLines w:val="0"/>
              <w:cnfStyle w:val="000000100000" w:firstRow="0" w:lastRow="0" w:firstColumn="0" w:lastColumn="0" w:oddVBand="0" w:evenVBand="0" w:oddHBand="1" w:evenHBand="0" w:firstRowFirstColumn="0" w:firstRowLastColumn="0" w:lastRowFirstColumn="0" w:lastRowLastColumn="0"/>
            </w:pPr>
            <w:r w:rsidRPr="00C30D6B">
              <w:t>C193 AND</w:t>
            </w:r>
          </w:p>
          <w:p w14:paraId="6D0CFE39" w14:textId="77777777" w:rsidR="006B59BD" w:rsidRPr="00C30D6B" w:rsidRDefault="006B59BD" w:rsidP="006B59BD">
            <w:pPr>
              <w:pStyle w:val="TAC"/>
              <w:keepNext w:val="0"/>
              <w:keepLines w:val="0"/>
              <w:cnfStyle w:val="000000100000" w:firstRow="0" w:lastRow="0" w:firstColumn="0" w:lastColumn="0" w:oddVBand="0" w:evenVBand="0" w:oddHBand="1" w:evenHBand="0" w:firstRowFirstColumn="0" w:firstRowLastColumn="0" w:lastRowFirstColumn="0" w:lastRowLastColumn="0"/>
            </w:pPr>
            <w:r w:rsidRPr="00C30D6B">
              <w:t>C177 AND</w:t>
            </w:r>
          </w:p>
          <w:p w14:paraId="5A4E5A89" w14:textId="2681C30D"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22F7D2C9" w14:textId="77777777" w:rsidR="006B59BD" w:rsidRPr="00A04934" w:rsidRDefault="006B59BD" w:rsidP="006B59BD">
            <w:pPr>
              <w:pStyle w:val="TAC"/>
              <w:keepNext w:val="0"/>
              <w:keepLines w:val="0"/>
              <w:cnfStyle w:val="000000100000" w:firstRow="0" w:lastRow="0" w:firstColumn="0" w:lastColumn="0" w:oddVBand="0" w:evenVBand="0" w:oddHBand="1" w:evenHBand="0" w:firstRowFirstColumn="0" w:firstRowLastColumn="0" w:lastRowFirstColumn="0" w:lastRowLastColumn="0"/>
            </w:pPr>
            <w:r w:rsidRPr="00A04934">
              <w:t>E.1/42 AND</w:t>
            </w:r>
            <w:r>
              <w:br/>
              <w:t>E.1/71 AND</w:t>
            </w:r>
          </w:p>
          <w:p w14:paraId="185E366C" w14:textId="77777777" w:rsidR="006B59BD" w:rsidRPr="00A04934" w:rsidRDefault="006B59BD" w:rsidP="006B59BD">
            <w:pPr>
              <w:pStyle w:val="TAC"/>
              <w:keepNext w:val="0"/>
              <w:keepLines w:val="0"/>
              <w:cnfStyle w:val="000000100000" w:firstRow="0" w:lastRow="0" w:firstColumn="0" w:lastColumn="0" w:oddVBand="0" w:evenVBand="0" w:oddHBand="1" w:evenHBand="0" w:firstRowFirstColumn="0" w:firstRowLastColumn="0" w:lastRowFirstColumn="0" w:lastRowLastColumn="0"/>
            </w:pPr>
            <w:r w:rsidRPr="00A04934">
              <w:t>E.1/33 AND</w:t>
            </w:r>
          </w:p>
          <w:p w14:paraId="715A990F" w14:textId="77777777" w:rsidR="006B59BD" w:rsidRPr="00A04934" w:rsidRDefault="006B59BD" w:rsidP="006B59BD">
            <w:pPr>
              <w:pStyle w:val="TAC"/>
              <w:keepNext w:val="0"/>
              <w:keepLines w:val="0"/>
              <w:cnfStyle w:val="000000100000" w:firstRow="0" w:lastRow="0" w:firstColumn="0" w:lastColumn="0" w:oddVBand="0" w:evenVBand="0" w:oddHBand="1" w:evenHBand="0" w:firstRowFirstColumn="0" w:firstRowLastColumn="0" w:lastRowFirstColumn="0" w:lastRowLastColumn="0"/>
            </w:pPr>
            <w:r w:rsidRPr="00A04934">
              <w:t>E.1/110 AND</w:t>
            </w:r>
          </w:p>
          <w:p w14:paraId="04FF0284" w14:textId="3BAECDC2"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461045EA" w14:textId="0F66A0EE"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7956F22E"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1795B631"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D9F58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400B248D" w14:textId="77777777" w:rsidR="000236E6" w:rsidRPr="00C30D6B" w:rsidRDefault="000236E6" w:rsidP="001A75DA">
            <w:pPr>
              <w:pStyle w:val="TAL"/>
            </w:pPr>
            <w:r w:rsidRPr="00C30D6B">
              <w:t>27.22.7.10</w:t>
            </w:r>
          </w:p>
        </w:tc>
        <w:tc>
          <w:tcPr>
            <w:tcW w:w="850" w:type="dxa"/>
            <w:tcBorders>
              <w:top w:val="single" w:sz="2" w:space="0" w:color="auto"/>
              <w:left w:val="nil"/>
              <w:bottom w:val="single" w:sz="2" w:space="0" w:color="auto"/>
              <w:right w:val="nil"/>
            </w:tcBorders>
            <w:shd w:val="clear" w:color="auto" w:fill="F2F2F2" w:themeFill="background1" w:themeFillShade="F2"/>
          </w:tcPr>
          <w:p w14:paraId="06861D27"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219122B"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Data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6DAF3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8CAE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BF434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280C9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1B49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91857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5D87F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DA52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7523E56C" w14:textId="2B12844A"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7D2552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1BCF5302" w14:textId="0069D644"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w:t>
            </w:r>
          </w:p>
        </w:tc>
        <w:tc>
          <w:tcPr>
            <w:tcW w:w="673" w:type="dxa"/>
            <w:tcBorders>
              <w:top w:val="single" w:sz="2" w:space="0" w:color="auto"/>
            </w:tcBorders>
            <w:shd w:val="clear" w:color="auto" w:fill="auto"/>
          </w:tcPr>
          <w:p w14:paraId="7BB03D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333561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21D7F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75EFF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12A4F0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C9C5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40FAA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80225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6B1C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192415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186C03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7EE89F"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0CA6291C"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5D83CCF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45B46F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CBE26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05C8B2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6FDB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13820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1331A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008875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21C7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0F87D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17E1FD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B7B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A29C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DF81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C3EB8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74AEF1A0" w14:textId="774D97D6"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76788D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09D828A9" w14:textId="46E1D2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 E-UTRAN</w:t>
            </w:r>
          </w:p>
        </w:tc>
        <w:tc>
          <w:tcPr>
            <w:tcW w:w="673" w:type="dxa"/>
            <w:shd w:val="clear" w:color="auto" w:fill="auto"/>
          </w:tcPr>
          <w:p w14:paraId="449C9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387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CC54C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198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5DD26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0169A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E20C8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7AC25A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D12BD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2F1CFCF" w14:textId="605401C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1BDF0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B0B5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EA74C9"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D2F79F1"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3165F4B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F699B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84E5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25BC0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E3EA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shd w:val="clear" w:color="auto" w:fill="auto"/>
          </w:tcPr>
          <w:p w14:paraId="66A04B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E837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5267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ECD35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119122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7D76E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EC88976" w14:textId="11D46A3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E4E79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9C5E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47300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1D8F28D9" w14:textId="1CFB6153"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181EE0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73A6D01D" w14:textId="72D18078"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 PSM by SUSPEND UICC for E-UTRAN</w:t>
            </w:r>
          </w:p>
        </w:tc>
        <w:tc>
          <w:tcPr>
            <w:tcW w:w="673" w:type="dxa"/>
            <w:shd w:val="clear" w:color="auto" w:fill="auto"/>
          </w:tcPr>
          <w:p w14:paraId="618ACC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4CDFD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0D7D0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83B2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046183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BF12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DF5D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3B729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5F365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59978C8" w14:textId="6A3A7B3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BBB6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AC8A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0236E6" w:rsidRPr="00C30D6B" w14:paraId="4E47E5E2"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720A0109"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04D6B2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8D98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21D84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016E73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4A87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C225</w:t>
            </w:r>
          </w:p>
        </w:tc>
        <w:tc>
          <w:tcPr>
            <w:tcW w:w="1020" w:type="dxa"/>
            <w:shd w:val="clear" w:color="auto" w:fill="auto"/>
          </w:tcPr>
          <w:p w14:paraId="173CFF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1A1970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CFB2A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A9FE3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52E95B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D6B48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7C0D43C" w14:textId="609513E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B9AF9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527B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0236E6" w:rsidRPr="00C30D6B" w14:paraId="26B5AB0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74AFD79" w14:textId="5228ECCA"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52EAD3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15CBB524" w14:textId="0710EEDB"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 PSM for E-UTRAN</w:t>
            </w:r>
          </w:p>
        </w:tc>
        <w:tc>
          <w:tcPr>
            <w:tcW w:w="673" w:type="dxa"/>
            <w:shd w:val="clear" w:color="auto" w:fill="auto"/>
          </w:tcPr>
          <w:p w14:paraId="42F0E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EFBF5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130834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D242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693EB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E990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95D04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3086DC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0C0DA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17C6DD1" w14:textId="2FA8097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D8DB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E25A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0236E6" w:rsidRPr="00C30D6B" w14:paraId="372F90B1"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226EE192"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12D050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C9D69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D525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50FFF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C2FB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C226</w:t>
            </w:r>
          </w:p>
        </w:tc>
        <w:tc>
          <w:tcPr>
            <w:tcW w:w="1020" w:type="dxa"/>
            <w:shd w:val="clear" w:color="auto" w:fill="auto"/>
          </w:tcPr>
          <w:p w14:paraId="503564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B6FFB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204C3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BD45A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6C9855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B0581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D537AC4" w14:textId="5C8120F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6995A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28AA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0236E6" w:rsidRPr="00C30D6B" w14:paraId="169D993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6CE96D1" w14:textId="60DB20D6"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2E7C92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7C0B9E18" w14:textId="5187A1E9"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 eDRX by SUSPEND UICC for E-UTRAN</w:t>
            </w:r>
          </w:p>
        </w:tc>
        <w:tc>
          <w:tcPr>
            <w:tcW w:w="673" w:type="dxa"/>
            <w:shd w:val="clear" w:color="auto" w:fill="auto"/>
          </w:tcPr>
          <w:p w14:paraId="64BCE7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E143D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2988DF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FA9B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63260C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5C432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2C45A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11CC2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0792D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3D718DB" w14:textId="5B5B3E4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DE14D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78F6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TCEP004</w:t>
            </w:r>
          </w:p>
        </w:tc>
      </w:tr>
      <w:tr w:rsidR="000236E6" w:rsidRPr="00C30D6B" w14:paraId="3FD75137"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370C429A" w14:textId="77777777" w:rsidR="000236E6" w:rsidRPr="00C30D6B" w:rsidRDefault="000236E6" w:rsidP="001A75DA">
            <w:pPr>
              <w:pStyle w:val="TAL"/>
              <w:rPr>
                <w:b w:val="0"/>
                <w:bCs w:val="0"/>
              </w:rPr>
            </w:pPr>
          </w:p>
        </w:tc>
        <w:tc>
          <w:tcPr>
            <w:tcW w:w="850" w:type="dxa"/>
            <w:vMerge/>
            <w:tcBorders>
              <w:left w:val="single" w:sz="4" w:space="0" w:color="auto"/>
              <w:bottom w:val="single" w:sz="2" w:space="0" w:color="auto"/>
            </w:tcBorders>
            <w:shd w:val="clear" w:color="auto" w:fill="auto"/>
          </w:tcPr>
          <w:p w14:paraId="6C63E37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2" w:space="0" w:color="auto"/>
            </w:tcBorders>
            <w:shd w:val="clear" w:color="auto" w:fill="auto"/>
          </w:tcPr>
          <w:p w14:paraId="4F1923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2" w:space="0" w:color="auto"/>
            </w:tcBorders>
            <w:shd w:val="clear" w:color="auto" w:fill="auto"/>
          </w:tcPr>
          <w:p w14:paraId="1267F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2" w:space="0" w:color="auto"/>
            </w:tcBorders>
            <w:shd w:val="clear" w:color="auto" w:fill="auto"/>
          </w:tcPr>
          <w:p w14:paraId="38969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05559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C227</w:t>
            </w:r>
          </w:p>
        </w:tc>
        <w:tc>
          <w:tcPr>
            <w:tcW w:w="1020" w:type="dxa"/>
            <w:tcBorders>
              <w:bottom w:val="single" w:sz="2" w:space="0" w:color="auto"/>
            </w:tcBorders>
            <w:shd w:val="clear" w:color="auto" w:fill="auto"/>
          </w:tcPr>
          <w:p w14:paraId="4083FD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2A171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9C0A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B461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A1C8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356F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B31C201" w14:textId="5670694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2" w:space="0" w:color="auto"/>
            </w:tcBorders>
            <w:shd w:val="clear" w:color="auto" w:fill="auto"/>
          </w:tcPr>
          <w:p w14:paraId="0EEC52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1B30F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TCEP004</w:t>
            </w:r>
          </w:p>
        </w:tc>
      </w:tr>
      <w:tr w:rsidR="000236E6" w:rsidRPr="00C30D6B" w14:paraId="5E86E0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25373F6" w14:textId="77777777" w:rsidR="000236E6" w:rsidRPr="00F22B0D" w:rsidRDefault="000236E6" w:rsidP="001A75DA">
            <w:pPr>
              <w:pStyle w:val="TAL"/>
            </w:pPr>
            <w:r w:rsidRPr="00F22B0D">
              <w:t>27.22.7.11</w:t>
            </w:r>
          </w:p>
        </w:tc>
        <w:tc>
          <w:tcPr>
            <w:tcW w:w="850" w:type="dxa"/>
            <w:tcBorders>
              <w:top w:val="single" w:sz="2" w:space="0" w:color="auto"/>
              <w:left w:val="nil"/>
              <w:bottom w:val="single" w:sz="2" w:space="0" w:color="auto"/>
              <w:right w:val="nil"/>
            </w:tcBorders>
            <w:shd w:val="clear" w:color="auto" w:fill="F2F2F2" w:themeFill="background1" w:themeFillShade="F2"/>
          </w:tcPr>
          <w:p w14:paraId="16947B10"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941CE5B"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Channel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C966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0D6F2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11355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C2BE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2FFE4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DFE83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81A2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4093E7"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7762C350" w14:textId="3183B9F0"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22EBD8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4CE49EE5" w14:textId="2580EA4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Channel Status on a link dropped</w:t>
            </w:r>
          </w:p>
        </w:tc>
        <w:tc>
          <w:tcPr>
            <w:tcW w:w="673" w:type="dxa"/>
            <w:tcBorders>
              <w:top w:val="single" w:sz="2" w:space="0" w:color="auto"/>
            </w:tcBorders>
            <w:shd w:val="clear" w:color="auto" w:fill="auto"/>
          </w:tcPr>
          <w:p w14:paraId="79B091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05CCD0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1D6E3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289F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05813B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DC3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2141C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40188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9DBC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7EDC29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ADDB6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nil"/>
              <w:right w:val="single" w:sz="4" w:space="0" w:color="auto"/>
            </w:tcBorders>
            <w:shd w:val="clear" w:color="auto" w:fill="auto"/>
          </w:tcPr>
          <w:p w14:paraId="4B76F10A"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2D09EA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0799A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4299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8D7F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526B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1FD8E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75F22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57BD93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C12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73F7A3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57CC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58C6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BBDB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3801DF"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single" w:sz="4" w:space="0" w:color="auto"/>
              <w:right w:val="single" w:sz="4" w:space="0" w:color="auto"/>
            </w:tcBorders>
            <w:shd w:val="clear" w:color="auto" w:fill="auto"/>
          </w:tcPr>
          <w:p w14:paraId="46B1CDF0" w14:textId="5DA97C10"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2E3654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754C8E7F" w14:textId="4A0967D3"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Channel Status on a link dropped, E-UTRAN</w:t>
            </w:r>
          </w:p>
        </w:tc>
        <w:tc>
          <w:tcPr>
            <w:tcW w:w="673" w:type="dxa"/>
            <w:shd w:val="clear" w:color="auto" w:fill="auto"/>
          </w:tcPr>
          <w:p w14:paraId="150382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2AE1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AE890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044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399C68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61A2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7C97BA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3EB8F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EEE4878" w14:textId="65E0E6B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65F0B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412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8CD59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54ACBC26" w14:textId="77777777" w:rsidR="000236E6" w:rsidRPr="00C30D6B" w:rsidRDefault="000236E6" w:rsidP="001A75DA">
            <w:pPr>
              <w:pStyle w:val="TAL"/>
              <w:rPr>
                <w:b w:val="0"/>
                <w:bCs w:val="0"/>
              </w:rPr>
            </w:pPr>
          </w:p>
        </w:tc>
        <w:tc>
          <w:tcPr>
            <w:tcW w:w="850" w:type="dxa"/>
            <w:vMerge/>
            <w:tcBorders>
              <w:left w:val="single" w:sz="4" w:space="0" w:color="auto"/>
              <w:bottom w:val="single" w:sz="2" w:space="0" w:color="auto"/>
            </w:tcBorders>
            <w:shd w:val="clear" w:color="auto" w:fill="auto"/>
          </w:tcPr>
          <w:p w14:paraId="01BAEC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2" w:space="0" w:color="auto"/>
            </w:tcBorders>
            <w:shd w:val="clear" w:color="auto" w:fill="auto"/>
          </w:tcPr>
          <w:p w14:paraId="7B0EC2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2" w:space="0" w:color="auto"/>
            </w:tcBorders>
            <w:shd w:val="clear" w:color="auto" w:fill="auto"/>
          </w:tcPr>
          <w:p w14:paraId="004EAC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Borders>
              <w:bottom w:val="single" w:sz="2" w:space="0" w:color="auto"/>
            </w:tcBorders>
            <w:shd w:val="clear" w:color="auto" w:fill="auto"/>
          </w:tcPr>
          <w:p w14:paraId="652A8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2BDE18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tcBorders>
              <w:bottom w:val="single" w:sz="2" w:space="0" w:color="auto"/>
            </w:tcBorders>
            <w:shd w:val="clear" w:color="auto" w:fill="auto"/>
          </w:tcPr>
          <w:p w14:paraId="02567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4A35E7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0742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E9CA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9E112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AA18E16" w14:textId="7FFFC4E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2" w:space="0" w:color="auto"/>
            </w:tcBorders>
            <w:shd w:val="clear" w:color="auto" w:fill="auto"/>
          </w:tcPr>
          <w:p w14:paraId="72D49B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615444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D427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78F8E66D" w14:textId="77777777" w:rsidR="000236E6" w:rsidRPr="006B08A7" w:rsidRDefault="000236E6" w:rsidP="001A75DA">
            <w:pPr>
              <w:pStyle w:val="TAL"/>
            </w:pPr>
            <w:r w:rsidRPr="006B08A7">
              <w:t>27.22.7.12</w:t>
            </w:r>
          </w:p>
        </w:tc>
        <w:tc>
          <w:tcPr>
            <w:tcW w:w="850" w:type="dxa"/>
            <w:tcBorders>
              <w:top w:val="single" w:sz="2" w:space="0" w:color="auto"/>
              <w:left w:val="nil"/>
              <w:bottom w:val="single" w:sz="2" w:space="0" w:color="auto"/>
              <w:right w:val="nil"/>
            </w:tcBorders>
            <w:shd w:val="clear" w:color="auto" w:fill="F2F2F2" w:themeFill="background1" w:themeFillShade="F2"/>
          </w:tcPr>
          <w:p w14:paraId="7FACCF1E"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6B08A7">
              <w:t> </w:t>
            </w:r>
          </w:p>
        </w:tc>
        <w:tc>
          <w:tcPr>
            <w:tcW w:w="2494" w:type="dxa"/>
            <w:tcBorders>
              <w:top w:val="single" w:sz="2" w:space="0" w:color="auto"/>
              <w:left w:val="nil"/>
              <w:bottom w:val="single" w:sz="2" w:space="0" w:color="auto"/>
              <w:right w:val="nil"/>
            </w:tcBorders>
            <w:shd w:val="clear" w:color="auto" w:fill="F2F2F2" w:themeFill="background1" w:themeFillShade="F2"/>
          </w:tcPr>
          <w:p w14:paraId="2392A4EA"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Access Technology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BCD7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47FA8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06C4C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5B86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EF4C6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F7FB4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13CAD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79C1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8E9E146" w14:textId="77777777" w:rsidR="000236E6" w:rsidRPr="00C30D6B" w:rsidRDefault="000236E6" w:rsidP="001A75DA">
            <w:pPr>
              <w:pStyle w:val="TAL"/>
              <w:rPr>
                <w:b w:val="0"/>
                <w:bCs w:val="0"/>
              </w:rPr>
            </w:pPr>
          </w:p>
        </w:tc>
        <w:tc>
          <w:tcPr>
            <w:tcW w:w="850" w:type="dxa"/>
            <w:tcBorders>
              <w:top w:val="single" w:sz="2" w:space="0" w:color="auto"/>
              <w:left w:val="single" w:sz="4" w:space="0" w:color="auto"/>
            </w:tcBorders>
            <w:shd w:val="clear" w:color="auto" w:fill="auto"/>
          </w:tcPr>
          <w:p w14:paraId="3F74414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tcBorders>
            <w:shd w:val="clear" w:color="auto" w:fill="auto"/>
          </w:tcPr>
          <w:p w14:paraId="69F9FF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Single access technology</w:t>
            </w:r>
          </w:p>
        </w:tc>
        <w:tc>
          <w:tcPr>
            <w:tcW w:w="673" w:type="dxa"/>
            <w:tcBorders>
              <w:top w:val="single" w:sz="2" w:space="0" w:color="auto"/>
            </w:tcBorders>
            <w:shd w:val="clear" w:color="auto" w:fill="auto"/>
          </w:tcPr>
          <w:p w14:paraId="36B900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2" w:space="0" w:color="auto"/>
            </w:tcBorders>
            <w:shd w:val="clear" w:color="auto" w:fill="auto"/>
          </w:tcPr>
          <w:p w14:paraId="724ED2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54FA3A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 AND</w:t>
            </w:r>
          </w:p>
          <w:p w14:paraId="1EAE7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Borders>
              <w:top w:val="single" w:sz="2" w:space="0" w:color="auto"/>
            </w:tcBorders>
            <w:shd w:val="clear" w:color="auto" w:fill="auto"/>
          </w:tcPr>
          <w:p w14:paraId="26312F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480418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603A38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348F3C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top w:val="single" w:sz="2" w:space="0" w:color="auto"/>
            </w:tcBorders>
            <w:shd w:val="clear" w:color="auto" w:fill="auto"/>
          </w:tcPr>
          <w:p w14:paraId="76010E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21A2B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B89D51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0F7B1A" w14:textId="7777777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68F26E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377DB8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Single access technology – WB-S1(Cat M1)/NB-S1</w:t>
            </w:r>
          </w:p>
        </w:tc>
        <w:tc>
          <w:tcPr>
            <w:tcW w:w="673" w:type="dxa"/>
            <w:shd w:val="clear" w:color="auto" w:fill="auto"/>
          </w:tcPr>
          <w:p w14:paraId="6D1009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1B3D6B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3FB74C" w14:textId="1230FA1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 AND</w:t>
            </w:r>
          </w:p>
          <w:p w14:paraId="0D67A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5D081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1B5BC0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29F0B8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and</w:t>
            </w:r>
          </w:p>
          <w:p w14:paraId="12DC8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E-USS/NB-SS</w:t>
            </w:r>
          </w:p>
        </w:tc>
        <w:tc>
          <w:tcPr>
            <w:tcW w:w="737" w:type="dxa"/>
            <w:shd w:val="clear" w:color="auto" w:fill="auto"/>
          </w:tcPr>
          <w:p w14:paraId="3119D1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919E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D053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51BFBC26" w14:textId="7777777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43A1E8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356FC8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Single access technology, NG-RAN</w:t>
            </w:r>
          </w:p>
        </w:tc>
        <w:tc>
          <w:tcPr>
            <w:tcW w:w="673" w:type="dxa"/>
            <w:shd w:val="clear" w:color="auto" w:fill="auto"/>
          </w:tcPr>
          <w:p w14:paraId="1C79D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085E68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DA3E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793E1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5F34C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075825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B9A1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7F4D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F24F7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01965B5" w14:textId="77777777" w:rsidR="000236E6" w:rsidRPr="00C30D6B" w:rsidRDefault="000236E6" w:rsidP="001A75DA">
            <w:pPr>
              <w:pStyle w:val="TAL"/>
            </w:pPr>
            <w:r w:rsidRPr="00C30D6B">
              <w:t>27.22.7.15</w:t>
            </w:r>
          </w:p>
        </w:tc>
        <w:tc>
          <w:tcPr>
            <w:tcW w:w="850" w:type="dxa"/>
            <w:tcBorders>
              <w:top w:val="single" w:sz="2" w:space="0" w:color="auto"/>
              <w:left w:val="nil"/>
              <w:bottom w:val="single" w:sz="2" w:space="0" w:color="auto"/>
              <w:right w:val="nil"/>
            </w:tcBorders>
            <w:shd w:val="clear" w:color="auto" w:fill="F2F2F2" w:themeFill="background1" w:themeFillShade="F2"/>
          </w:tcPr>
          <w:p w14:paraId="695F8D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11BF4D55"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Network search mode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3067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96349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118E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3FB9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67A92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403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537D4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BD690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6FE051FD" w14:textId="7BF795C7" w:rsidR="000236E6" w:rsidRPr="00C30D6B" w:rsidRDefault="000236E6" w:rsidP="001A75DA">
            <w:pPr>
              <w:pStyle w:val="TAL"/>
              <w:rPr>
                <w:b w:val="0"/>
                <w:bCs w:val="0"/>
              </w:rPr>
            </w:pPr>
          </w:p>
        </w:tc>
        <w:tc>
          <w:tcPr>
            <w:tcW w:w="850" w:type="dxa"/>
            <w:vMerge w:val="restart"/>
            <w:tcBorders>
              <w:top w:val="single" w:sz="2" w:space="0" w:color="auto"/>
            </w:tcBorders>
            <w:shd w:val="clear" w:color="auto" w:fill="auto"/>
          </w:tcPr>
          <w:p w14:paraId="0BB640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9C64CE8" w14:textId="6439E76E"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search mode change</w:t>
            </w:r>
          </w:p>
        </w:tc>
        <w:tc>
          <w:tcPr>
            <w:tcW w:w="673" w:type="dxa"/>
            <w:tcBorders>
              <w:top w:val="single" w:sz="2" w:space="0" w:color="auto"/>
            </w:tcBorders>
            <w:shd w:val="clear" w:color="auto" w:fill="auto"/>
          </w:tcPr>
          <w:p w14:paraId="77815F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Borders>
              <w:top w:val="single" w:sz="2" w:space="0" w:color="auto"/>
            </w:tcBorders>
            <w:shd w:val="clear" w:color="auto" w:fill="auto"/>
          </w:tcPr>
          <w:p w14:paraId="392E6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447BD2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5D3A8A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E.1/48 AND</w:t>
            </w:r>
          </w:p>
          <w:p w14:paraId="29DE14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47C736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tcBorders>
            <w:shd w:val="clear" w:color="auto" w:fill="auto"/>
          </w:tcPr>
          <w:p w14:paraId="408649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7AAF22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B3696F"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tcBorders>
            <w:shd w:val="clear" w:color="auto" w:fill="auto"/>
          </w:tcPr>
          <w:p w14:paraId="615F2A23" w14:textId="77777777" w:rsidR="000236E6" w:rsidRPr="00C30D6B" w:rsidRDefault="000236E6" w:rsidP="001A75DA">
            <w:pPr>
              <w:pStyle w:val="TAL"/>
              <w:rPr>
                <w:b w:val="0"/>
                <w:bCs w:val="0"/>
              </w:rPr>
            </w:pPr>
          </w:p>
        </w:tc>
        <w:tc>
          <w:tcPr>
            <w:tcW w:w="850" w:type="dxa"/>
            <w:vMerge/>
            <w:shd w:val="clear" w:color="auto" w:fill="auto"/>
          </w:tcPr>
          <w:p w14:paraId="1AE06E4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F2C9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1F45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51BE55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EAA0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D22CE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E.1/48 AND</w:t>
            </w:r>
          </w:p>
          <w:p w14:paraId="3B66A8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6C6413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6599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D7E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C6D88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4" w:space="0" w:color="auto"/>
            </w:tcBorders>
            <w:shd w:val="clear" w:color="auto" w:fill="F2F2F2" w:themeFill="background1" w:themeFillShade="F2"/>
          </w:tcPr>
          <w:p w14:paraId="570C7667" w14:textId="77777777" w:rsidR="000236E6" w:rsidRPr="00C30D6B" w:rsidRDefault="000236E6" w:rsidP="001A75DA">
            <w:pPr>
              <w:pStyle w:val="TAL"/>
            </w:pPr>
            <w:r w:rsidRPr="00C30D6B">
              <w:t>27.22.7.17</w:t>
            </w:r>
          </w:p>
        </w:tc>
        <w:tc>
          <w:tcPr>
            <w:tcW w:w="850" w:type="dxa"/>
            <w:shd w:val="clear" w:color="auto" w:fill="F2F2F2" w:themeFill="background1" w:themeFillShade="F2"/>
          </w:tcPr>
          <w:p w14:paraId="14273C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shd w:val="clear" w:color="auto" w:fill="F2F2F2" w:themeFill="background1" w:themeFillShade="F2"/>
          </w:tcPr>
          <w:p w14:paraId="403BDC91"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Rejection Event</w:t>
            </w:r>
          </w:p>
        </w:tc>
        <w:tc>
          <w:tcPr>
            <w:tcW w:w="673" w:type="dxa"/>
            <w:shd w:val="clear" w:color="auto" w:fill="F2F2F2" w:themeFill="background1" w:themeFillShade="F2"/>
          </w:tcPr>
          <w:p w14:paraId="53898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shd w:val="clear" w:color="auto" w:fill="F2F2F2" w:themeFill="background1" w:themeFillShade="F2"/>
          </w:tcPr>
          <w:p w14:paraId="5D2DF8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F2F2F2" w:themeFill="background1" w:themeFillShade="F2"/>
          </w:tcPr>
          <w:p w14:paraId="47A1A1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F2F2F2" w:themeFill="background1" w:themeFillShade="F2"/>
          </w:tcPr>
          <w:p w14:paraId="1EBEB0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shd w:val="clear" w:color="auto" w:fill="F2F2F2" w:themeFill="background1" w:themeFillShade="F2"/>
          </w:tcPr>
          <w:p w14:paraId="1472E8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shd w:val="clear" w:color="auto" w:fill="F2F2F2" w:themeFill="background1" w:themeFillShade="F2"/>
          </w:tcPr>
          <w:p w14:paraId="175939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F2F2F2" w:themeFill="background1" w:themeFillShade="F2"/>
          </w:tcPr>
          <w:p w14:paraId="54FA96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CA6E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11C0BA0" w14:textId="1C7055C8"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2BF6A5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shd w:val="clear" w:color="auto" w:fill="auto"/>
          </w:tcPr>
          <w:p w14:paraId="30346E09" w14:textId="1C97A5F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Rejection, ATTACH REJECT</w:t>
            </w:r>
          </w:p>
        </w:tc>
        <w:tc>
          <w:tcPr>
            <w:tcW w:w="673" w:type="dxa"/>
            <w:shd w:val="clear" w:color="auto" w:fill="auto"/>
          </w:tcPr>
          <w:p w14:paraId="666E19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8E013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50E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360E67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1AEE2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0423E0B7" w14:textId="376D606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r>
              <w:t xml:space="preserve"> </w:t>
            </w:r>
            <w:r w:rsidRPr="00C30D6B">
              <w:t>NB-SS</w:t>
            </w:r>
          </w:p>
          <w:p w14:paraId="6F706C79" w14:textId="7A17406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6FE4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E85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E1798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FA708F" w14:textId="690DB80E"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52BD03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383E294A" w14:textId="4E5AE3CD"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Rejection, TRACKING AREA UPDATE REJECT</w:t>
            </w:r>
          </w:p>
        </w:tc>
        <w:tc>
          <w:tcPr>
            <w:tcW w:w="673" w:type="dxa"/>
            <w:shd w:val="clear" w:color="auto" w:fill="auto"/>
          </w:tcPr>
          <w:p w14:paraId="43C2D9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51AC5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1934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50A4A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6CB72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46007B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B95FE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45FE5D0" w14:textId="0FE20CD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E0041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EBAB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80235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A2FB2C9" w14:textId="6E132DA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02EAA0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7E2EC6D3" w14:textId="70CB5D8B"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Rejection, REGISTRATION REJECT-Initial Registration</w:t>
            </w:r>
          </w:p>
        </w:tc>
        <w:tc>
          <w:tcPr>
            <w:tcW w:w="673" w:type="dxa"/>
            <w:shd w:val="clear" w:color="auto" w:fill="auto"/>
          </w:tcPr>
          <w:p w14:paraId="638E8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6CDE8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AA1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087128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82B2A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2AF97B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00F7F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9B40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5F32E52" w14:textId="77777777" w:rsidTr="00D10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DC0A75" w14:textId="44D0A3B1"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5F8A154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4F5F186A" w14:textId="1324A36E"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Rejection, REGISTRATION REJECT- Mobility Registration updating</w:t>
            </w:r>
          </w:p>
        </w:tc>
        <w:tc>
          <w:tcPr>
            <w:tcW w:w="673" w:type="dxa"/>
            <w:shd w:val="clear" w:color="auto" w:fill="auto"/>
          </w:tcPr>
          <w:p w14:paraId="0E3869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52ADF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BF63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169AB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DDE9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4F7059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41C9E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E937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D10AFD" w:rsidRPr="00C30D6B" w14:paraId="79C53D6D" w14:textId="77777777" w:rsidTr="00D10AF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D3C23C" w14:textId="77777777" w:rsidR="00D10AFD" w:rsidRPr="00C30D6B" w:rsidRDefault="00D10AFD" w:rsidP="00D10AFD">
            <w:pPr>
              <w:pStyle w:val="TAL"/>
              <w:rPr>
                <w:b w:val="0"/>
                <w:bCs w:val="0"/>
              </w:rPr>
            </w:pPr>
          </w:p>
        </w:tc>
        <w:tc>
          <w:tcPr>
            <w:tcW w:w="850" w:type="dxa"/>
            <w:tcBorders>
              <w:left w:val="single" w:sz="4" w:space="0" w:color="auto"/>
            </w:tcBorders>
            <w:shd w:val="clear" w:color="auto" w:fill="auto"/>
          </w:tcPr>
          <w:p w14:paraId="45CF41E7" w14:textId="71B99E8F" w:rsidR="00D10AFD" w:rsidRPr="00C30D6B" w:rsidRDefault="00D10AFD" w:rsidP="00D10AFD">
            <w:pPr>
              <w:pStyle w:val="TAL"/>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1</w:t>
            </w:r>
            <w:r>
              <w:rPr>
                <w:rFonts w:eastAsia="SimSun"/>
                <w:lang w:eastAsia="zh-CN"/>
              </w:rPr>
              <w:t>.5</w:t>
            </w:r>
          </w:p>
        </w:tc>
        <w:tc>
          <w:tcPr>
            <w:tcW w:w="2494" w:type="dxa"/>
            <w:shd w:val="clear" w:color="auto" w:fill="auto"/>
          </w:tcPr>
          <w:p w14:paraId="3B20070C" w14:textId="09B9C2FC" w:rsidR="00D10AFD" w:rsidRPr="00C30D6B" w:rsidRDefault="00D10AFD" w:rsidP="00D10AFD">
            <w:pPr>
              <w:pStyle w:val="TAL"/>
              <w:cnfStyle w:val="000000000000" w:firstRow="0" w:lastRow="0" w:firstColumn="0" w:lastColumn="0" w:oddVBand="0" w:evenVBand="0" w:oddHBand="0" w:evenHBand="0" w:firstRowFirstColumn="0" w:firstRowLastColumn="0" w:lastRowFirstColumn="0" w:lastRowLastColumn="0"/>
            </w:pPr>
            <w:r w:rsidRPr="00EB3374">
              <w:t>Network Rejection, ATTACH REJECT, Satellite E-UTRAN</w:t>
            </w:r>
          </w:p>
        </w:tc>
        <w:tc>
          <w:tcPr>
            <w:tcW w:w="673" w:type="dxa"/>
            <w:shd w:val="clear" w:color="auto" w:fill="auto"/>
          </w:tcPr>
          <w:p w14:paraId="56BB1FD0" w14:textId="3679F824" w:rsidR="00D10AFD" w:rsidRPr="00C30D6B" w:rsidRDefault="00D10AFD" w:rsidP="00D10AFD">
            <w:pPr>
              <w:pStyle w:val="TAC"/>
              <w:cnfStyle w:val="000000000000" w:firstRow="0" w:lastRow="0" w:firstColumn="0" w:lastColumn="0" w:oddVBand="0" w:evenVBand="0" w:oddHBand="0" w:evenHBand="0" w:firstRowFirstColumn="0" w:firstRowLastColumn="0" w:lastRowFirstColumn="0" w:lastRowLastColumn="0"/>
            </w:pPr>
            <w:r w:rsidRPr="00C30D6B">
              <w:t>Rel-</w:t>
            </w:r>
            <w:r>
              <w:t>17</w:t>
            </w:r>
          </w:p>
        </w:tc>
        <w:tc>
          <w:tcPr>
            <w:tcW w:w="708" w:type="dxa"/>
            <w:shd w:val="clear" w:color="auto" w:fill="auto"/>
          </w:tcPr>
          <w:p w14:paraId="63C06133" w14:textId="77777777" w:rsidR="00D10AFD" w:rsidRPr="00C30D6B" w:rsidRDefault="00D10AFD" w:rsidP="00D10AFD">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5DDE48" w14:textId="209A700F" w:rsidR="00D10AFD" w:rsidRPr="00C30D6B" w:rsidRDefault="00D10AFD" w:rsidP="00D10AFD">
            <w:pPr>
              <w:pStyle w:val="TAC"/>
              <w:cnfStyle w:val="000000000000" w:firstRow="0" w:lastRow="0" w:firstColumn="0" w:lastColumn="0" w:oddVBand="0" w:evenVBand="0" w:oddHBand="0" w:evenHBand="0" w:firstRowFirstColumn="0" w:firstRowLastColumn="0" w:lastRowFirstColumn="0" w:lastRowLastColumn="0"/>
            </w:pPr>
            <w:r w:rsidRPr="00C30D6B">
              <w:t>C</w:t>
            </w:r>
            <w:r>
              <w:t>241</w:t>
            </w:r>
          </w:p>
        </w:tc>
        <w:tc>
          <w:tcPr>
            <w:tcW w:w="1020" w:type="dxa"/>
            <w:shd w:val="clear" w:color="auto" w:fill="auto"/>
          </w:tcPr>
          <w:p w14:paraId="001F8434" w14:textId="77777777" w:rsidR="00D10AFD" w:rsidRPr="00C30D6B" w:rsidRDefault="00D10AFD" w:rsidP="00D10AFD">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A255A8E" w14:textId="541F63FB" w:rsidR="00D10AFD" w:rsidRPr="00C30D6B" w:rsidRDefault="00D10AFD" w:rsidP="00D10AFD">
            <w:pPr>
              <w:pStyle w:val="TAC"/>
              <w:cnfStyle w:val="000000000000" w:firstRow="0" w:lastRow="0" w:firstColumn="0" w:lastColumn="0" w:oddVBand="0" w:evenVBand="0" w:oddHBand="0" w:evenHBand="0" w:firstRowFirstColumn="0" w:firstRowLastColumn="0" w:lastRowFirstColumn="0" w:lastRowLastColumn="0"/>
            </w:pPr>
            <w:r w:rsidRPr="00C30D6B">
              <w:t>E.1/19</w:t>
            </w:r>
            <w:r>
              <w:t>9</w:t>
            </w:r>
          </w:p>
        </w:tc>
        <w:tc>
          <w:tcPr>
            <w:tcW w:w="1077" w:type="dxa"/>
            <w:shd w:val="clear" w:color="auto" w:fill="auto"/>
          </w:tcPr>
          <w:p w14:paraId="460FD0BA" w14:textId="534B7906" w:rsidR="00D10AFD" w:rsidRPr="00C30D6B" w:rsidRDefault="00D10AFD" w:rsidP="00D10AFD">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r>
              <w:t xml:space="preserve"> SAT-</w:t>
            </w:r>
            <w:r w:rsidRPr="00C30D6B">
              <w:t>NB-SS</w:t>
            </w:r>
          </w:p>
        </w:tc>
        <w:tc>
          <w:tcPr>
            <w:tcW w:w="737" w:type="dxa"/>
            <w:shd w:val="clear" w:color="auto" w:fill="auto"/>
          </w:tcPr>
          <w:p w14:paraId="67C752EC" w14:textId="77777777" w:rsidR="00D10AFD" w:rsidRPr="00C30D6B" w:rsidRDefault="00D10AFD" w:rsidP="00D10AFD">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C52264" w14:textId="77777777" w:rsidR="00D10AFD" w:rsidRPr="00C30D6B" w:rsidRDefault="00D10AFD" w:rsidP="00D10AFD">
            <w:pPr>
              <w:pStyle w:val="TAC"/>
              <w:cnfStyle w:val="000000000000" w:firstRow="0" w:lastRow="0" w:firstColumn="0" w:lastColumn="0" w:oddVBand="0" w:evenVBand="0" w:oddHBand="0" w:evenHBand="0" w:firstRowFirstColumn="0" w:firstRowLastColumn="0" w:lastRowFirstColumn="0" w:lastRowLastColumn="0"/>
            </w:pPr>
          </w:p>
        </w:tc>
      </w:tr>
      <w:tr w:rsidR="00D10AFD" w:rsidRPr="00C30D6B" w14:paraId="617E9032" w14:textId="77777777" w:rsidTr="00D10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1ED27C68" w14:textId="77777777" w:rsidR="00D10AFD" w:rsidRPr="00C30D6B" w:rsidRDefault="00D10AFD" w:rsidP="00D10AFD">
            <w:pPr>
              <w:pStyle w:val="TAL"/>
              <w:rPr>
                <w:b w:val="0"/>
                <w:bCs w:val="0"/>
              </w:rPr>
            </w:pPr>
          </w:p>
        </w:tc>
        <w:tc>
          <w:tcPr>
            <w:tcW w:w="850" w:type="dxa"/>
            <w:tcBorders>
              <w:left w:val="single" w:sz="4" w:space="0" w:color="auto"/>
            </w:tcBorders>
            <w:shd w:val="clear" w:color="auto" w:fill="auto"/>
          </w:tcPr>
          <w:p w14:paraId="0BFB545D" w14:textId="4FFE98DB" w:rsidR="00D10AFD" w:rsidRPr="00C30D6B" w:rsidRDefault="00D10AFD" w:rsidP="00D10AFD">
            <w:pPr>
              <w:pStyle w:val="TAL"/>
              <w:cnfStyle w:val="000000100000" w:firstRow="0" w:lastRow="0" w:firstColumn="0" w:lastColumn="0" w:oddVBand="0" w:evenVBand="0" w:oddHBand="1" w:evenHBand="0" w:firstRowFirstColumn="0" w:firstRowLastColumn="0" w:lastRowFirstColumn="0" w:lastRowLastColumn="0"/>
            </w:pPr>
            <w:r>
              <w:rPr>
                <w:rFonts w:eastAsia="SimSun" w:hint="eastAsia"/>
                <w:lang w:eastAsia="zh-CN"/>
              </w:rPr>
              <w:t>1</w:t>
            </w:r>
            <w:r>
              <w:rPr>
                <w:rFonts w:eastAsia="SimSun"/>
                <w:lang w:eastAsia="zh-CN"/>
              </w:rPr>
              <w:t>.6</w:t>
            </w:r>
          </w:p>
        </w:tc>
        <w:tc>
          <w:tcPr>
            <w:tcW w:w="2494" w:type="dxa"/>
            <w:shd w:val="clear" w:color="auto" w:fill="auto"/>
          </w:tcPr>
          <w:p w14:paraId="43E01833" w14:textId="611A5BDB" w:rsidR="00D10AFD" w:rsidRPr="00C30D6B" w:rsidRDefault="00D10AFD" w:rsidP="00D10AFD">
            <w:pPr>
              <w:pStyle w:val="TAL"/>
              <w:cnfStyle w:val="000000100000" w:firstRow="0" w:lastRow="0" w:firstColumn="0" w:lastColumn="0" w:oddVBand="0" w:evenVBand="0" w:oddHBand="1" w:evenHBand="0" w:firstRowFirstColumn="0" w:firstRowLastColumn="0" w:lastRowFirstColumn="0" w:lastRowLastColumn="0"/>
            </w:pPr>
            <w:r w:rsidRPr="00EB3374">
              <w:t>Network Rejection, TRACKING AREA UPDATE REJECT, Satellite E-UTRAN</w:t>
            </w:r>
          </w:p>
        </w:tc>
        <w:tc>
          <w:tcPr>
            <w:tcW w:w="673" w:type="dxa"/>
            <w:shd w:val="clear" w:color="auto" w:fill="auto"/>
          </w:tcPr>
          <w:p w14:paraId="070D4103" w14:textId="4B42C1AA" w:rsidR="00D10AFD" w:rsidRPr="00C30D6B" w:rsidRDefault="00D10AFD" w:rsidP="00D10AFD">
            <w:pPr>
              <w:pStyle w:val="TAC"/>
              <w:cnfStyle w:val="000000100000" w:firstRow="0" w:lastRow="0" w:firstColumn="0" w:lastColumn="0" w:oddVBand="0" w:evenVBand="0" w:oddHBand="1" w:evenHBand="0" w:firstRowFirstColumn="0" w:firstRowLastColumn="0" w:lastRowFirstColumn="0" w:lastRowLastColumn="0"/>
            </w:pPr>
            <w:r w:rsidRPr="00C30D6B">
              <w:t>Rel-</w:t>
            </w:r>
            <w:r>
              <w:t>17</w:t>
            </w:r>
          </w:p>
        </w:tc>
        <w:tc>
          <w:tcPr>
            <w:tcW w:w="708" w:type="dxa"/>
            <w:shd w:val="clear" w:color="auto" w:fill="auto"/>
          </w:tcPr>
          <w:p w14:paraId="2283B375" w14:textId="77777777" w:rsidR="00D10AFD" w:rsidRPr="00C30D6B" w:rsidRDefault="00D10AFD" w:rsidP="00D10AFD">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885F27" w14:textId="6371442D" w:rsidR="00D10AFD" w:rsidRPr="00C30D6B" w:rsidRDefault="00D10AFD" w:rsidP="00D10AFD">
            <w:pPr>
              <w:pStyle w:val="TAC"/>
              <w:cnfStyle w:val="000000100000" w:firstRow="0" w:lastRow="0" w:firstColumn="0" w:lastColumn="0" w:oddVBand="0" w:evenVBand="0" w:oddHBand="1" w:evenHBand="0" w:firstRowFirstColumn="0" w:firstRowLastColumn="0" w:lastRowFirstColumn="0" w:lastRowLastColumn="0"/>
            </w:pPr>
            <w:r w:rsidRPr="00C30D6B">
              <w:t>C</w:t>
            </w:r>
            <w:r>
              <w:t>241</w:t>
            </w:r>
          </w:p>
        </w:tc>
        <w:tc>
          <w:tcPr>
            <w:tcW w:w="1020" w:type="dxa"/>
            <w:shd w:val="clear" w:color="auto" w:fill="auto"/>
          </w:tcPr>
          <w:p w14:paraId="099E545C" w14:textId="77777777" w:rsidR="00D10AFD" w:rsidRPr="00C30D6B" w:rsidRDefault="00D10AFD" w:rsidP="00D10AFD">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7B7383A" w14:textId="1A16F343" w:rsidR="00D10AFD" w:rsidRPr="00C30D6B" w:rsidRDefault="00D10AFD" w:rsidP="00D10AFD">
            <w:pPr>
              <w:pStyle w:val="TAC"/>
              <w:cnfStyle w:val="000000100000" w:firstRow="0" w:lastRow="0" w:firstColumn="0" w:lastColumn="0" w:oddVBand="0" w:evenVBand="0" w:oddHBand="1" w:evenHBand="0" w:firstRowFirstColumn="0" w:firstRowLastColumn="0" w:lastRowFirstColumn="0" w:lastRowLastColumn="0"/>
            </w:pPr>
            <w:r w:rsidRPr="00C30D6B">
              <w:t>E.1/19</w:t>
            </w:r>
            <w:r>
              <w:t>9</w:t>
            </w:r>
          </w:p>
        </w:tc>
        <w:tc>
          <w:tcPr>
            <w:tcW w:w="1077" w:type="dxa"/>
            <w:shd w:val="clear" w:color="auto" w:fill="auto"/>
          </w:tcPr>
          <w:p w14:paraId="2AF4F9D7" w14:textId="7D7F20C3" w:rsidR="00D10AFD" w:rsidRPr="00C30D6B" w:rsidRDefault="00D10AFD" w:rsidP="00D10AFD">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r>
              <w:t xml:space="preserve"> SAT-</w:t>
            </w:r>
            <w:r w:rsidRPr="00C30D6B">
              <w:t>NB-SS</w:t>
            </w:r>
          </w:p>
        </w:tc>
        <w:tc>
          <w:tcPr>
            <w:tcW w:w="737" w:type="dxa"/>
            <w:shd w:val="clear" w:color="auto" w:fill="auto"/>
          </w:tcPr>
          <w:p w14:paraId="13216EBF" w14:textId="77777777" w:rsidR="00D10AFD" w:rsidRPr="00C30D6B" w:rsidRDefault="00D10AFD" w:rsidP="00D10AFD">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A24D5D" w14:textId="77777777" w:rsidR="00D10AFD" w:rsidRPr="00C30D6B" w:rsidRDefault="00D10AFD" w:rsidP="00D10AFD">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185F5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0236E6" w:rsidRPr="00495986" w14:paraId="4315AE4A" w14:textId="77777777" w:rsidTr="001A75D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3675B686" w14:textId="77777777" w:rsidR="000236E6" w:rsidRPr="00495986" w:rsidRDefault="000236E6" w:rsidP="001A75DA">
                  <w:pPr>
                    <w:pStyle w:val="TAL"/>
                  </w:pPr>
                  <w:r w:rsidRPr="00495986">
                    <w:t>27.22.7.18</w:t>
                  </w:r>
                </w:p>
              </w:tc>
              <w:tc>
                <w:tcPr>
                  <w:tcW w:w="850" w:type="dxa"/>
                  <w:shd w:val="clear" w:color="auto" w:fill="auto"/>
                </w:tcPr>
                <w:p w14:paraId="5CE7F956" w14:textId="77777777" w:rsidR="000236E6" w:rsidRPr="00495986" w:rsidRDefault="000236E6" w:rsidP="001A75DA">
                  <w:pPr>
                    <w:pStyle w:val="TAL"/>
                    <w:cnfStyle w:val="100000000000" w:firstRow="1" w:lastRow="0" w:firstColumn="0" w:lastColumn="0" w:oddVBand="0" w:evenVBand="0" w:oddHBand="0" w:evenHBand="0" w:firstRowFirstColumn="0" w:firstRowLastColumn="0" w:lastRowFirstColumn="0" w:lastRowLastColumn="0"/>
                  </w:pPr>
                  <w:r w:rsidRPr="00495986">
                    <w:t>1.1</w:t>
                  </w:r>
                </w:p>
              </w:tc>
              <w:tc>
                <w:tcPr>
                  <w:tcW w:w="2551" w:type="dxa"/>
                  <w:shd w:val="clear" w:color="auto" w:fill="auto"/>
                </w:tcPr>
                <w:p w14:paraId="4A553D18" w14:textId="77777777" w:rsidR="000236E6" w:rsidRPr="00495986" w:rsidRDefault="000236E6" w:rsidP="001A75DA">
                  <w:pPr>
                    <w:pStyle w:val="TAL"/>
                    <w:cnfStyle w:val="100000000000" w:firstRow="1" w:lastRow="0" w:firstColumn="0" w:lastColumn="0" w:oddVBand="0" w:evenVBand="0" w:oddHBand="0" w:evenHBand="0" w:firstRowFirstColumn="0" w:firstRowLastColumn="0" w:lastRowFirstColumn="0" w:lastRowLastColumn="0"/>
                  </w:pPr>
                  <w:r w:rsidRPr="00495986">
                    <w:t>CSG cell Selection</w:t>
                  </w:r>
                </w:p>
              </w:tc>
            </w:tr>
          </w:tbl>
          <w:p w14:paraId="31CC2E4A" w14:textId="77777777" w:rsidR="000236E6" w:rsidRPr="00495986" w:rsidRDefault="000236E6" w:rsidP="001A75DA">
            <w:pPr>
              <w:pStyle w:val="TAL"/>
            </w:pPr>
          </w:p>
        </w:tc>
        <w:tc>
          <w:tcPr>
            <w:tcW w:w="850" w:type="dxa"/>
            <w:tcBorders>
              <w:top w:val="single" w:sz="2" w:space="0" w:color="auto"/>
              <w:left w:val="nil"/>
              <w:bottom w:val="single" w:sz="2" w:space="0" w:color="auto"/>
              <w:right w:val="nil"/>
            </w:tcBorders>
            <w:shd w:val="clear" w:color="auto" w:fill="F2F2F2" w:themeFill="background1" w:themeFillShade="F2"/>
          </w:tcPr>
          <w:p w14:paraId="0118ABD2"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A845016"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CSG Cell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310129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4A95E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09B4B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0BE6E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4493C1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38293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363AA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8E46B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1B186FF7" w14:textId="7F9E7C89"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138C0C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7ED500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CSG cell Selection</w:t>
            </w:r>
            <w:r>
              <w:t xml:space="preserve"> event</w:t>
            </w:r>
          </w:p>
        </w:tc>
        <w:tc>
          <w:tcPr>
            <w:tcW w:w="673" w:type="dxa"/>
            <w:tcBorders>
              <w:top w:val="single" w:sz="2" w:space="0" w:color="auto"/>
              <w:bottom w:val="single" w:sz="2" w:space="0" w:color="auto"/>
            </w:tcBorders>
            <w:shd w:val="clear" w:color="auto" w:fill="auto"/>
          </w:tcPr>
          <w:p w14:paraId="4C7D2B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Borders>
              <w:top w:val="single" w:sz="2" w:space="0" w:color="auto"/>
              <w:bottom w:val="single" w:sz="2" w:space="0" w:color="auto"/>
            </w:tcBorders>
            <w:shd w:val="clear" w:color="auto" w:fill="auto"/>
          </w:tcPr>
          <w:p w14:paraId="7900C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EE16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C200</w:t>
            </w:r>
          </w:p>
        </w:tc>
        <w:tc>
          <w:tcPr>
            <w:tcW w:w="1020" w:type="dxa"/>
            <w:tcBorders>
              <w:top w:val="single" w:sz="2" w:space="0" w:color="auto"/>
              <w:bottom w:val="single" w:sz="2" w:space="0" w:color="auto"/>
            </w:tcBorders>
            <w:shd w:val="clear" w:color="auto" w:fill="auto"/>
          </w:tcPr>
          <w:p w14:paraId="188179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E.1/201</w:t>
            </w:r>
          </w:p>
        </w:tc>
        <w:tc>
          <w:tcPr>
            <w:tcW w:w="1077" w:type="dxa"/>
            <w:tcBorders>
              <w:top w:val="single" w:sz="2" w:space="0" w:color="auto"/>
              <w:bottom w:val="single" w:sz="2" w:space="0" w:color="auto"/>
            </w:tcBorders>
            <w:shd w:val="clear" w:color="auto" w:fill="auto"/>
          </w:tcPr>
          <w:p w14:paraId="3A301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2" w:space="0" w:color="auto"/>
              <w:bottom w:val="single" w:sz="2" w:space="0" w:color="auto"/>
            </w:tcBorders>
            <w:shd w:val="clear" w:color="auto" w:fill="auto"/>
          </w:tcPr>
          <w:p w14:paraId="62C4D6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472F3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A625F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E0D7A9B" w14:textId="77777777" w:rsidR="000236E6" w:rsidRPr="00C30D6B" w:rsidRDefault="000236E6" w:rsidP="001A75DA">
            <w:pPr>
              <w:pStyle w:val="TAL"/>
            </w:pPr>
            <w:r w:rsidRPr="00C30D6B">
              <w:t>27.22.7.19</w:t>
            </w:r>
          </w:p>
        </w:tc>
        <w:tc>
          <w:tcPr>
            <w:tcW w:w="850" w:type="dxa"/>
            <w:tcBorders>
              <w:top w:val="single" w:sz="2" w:space="0" w:color="auto"/>
              <w:left w:val="nil"/>
              <w:bottom w:val="single" w:sz="2" w:space="0" w:color="auto"/>
              <w:right w:val="nil"/>
            </w:tcBorders>
            <w:shd w:val="clear" w:color="auto" w:fill="F2F2F2" w:themeFill="background1" w:themeFillShade="F2"/>
          </w:tcPr>
          <w:p w14:paraId="56254A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6FA50153"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IMS registration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830C3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1BBF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44197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34D24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18B38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50D06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FB694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59710B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B04DB2F" w14:textId="7E1CA234"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745966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bottom w:val="single" w:sz="2" w:space="0" w:color="auto"/>
            </w:tcBorders>
            <w:shd w:val="clear" w:color="auto" w:fill="auto"/>
          </w:tcPr>
          <w:p w14:paraId="24C100B4" w14:textId="2B87B0A2"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(Refer to 27.22.4.27.7 AND</w:t>
            </w:r>
          </w:p>
          <w:p w14:paraId="1B44B1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27.22.7.20)</w:t>
            </w:r>
          </w:p>
        </w:tc>
        <w:tc>
          <w:tcPr>
            <w:tcW w:w="673" w:type="dxa"/>
            <w:tcBorders>
              <w:top w:val="single" w:sz="2" w:space="0" w:color="auto"/>
              <w:bottom w:val="single" w:sz="2" w:space="0" w:color="auto"/>
            </w:tcBorders>
            <w:shd w:val="clear" w:color="auto" w:fill="auto"/>
          </w:tcPr>
          <w:p w14:paraId="35498B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616957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13D9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2E1D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w:t>
            </w:r>
          </w:p>
        </w:tc>
        <w:tc>
          <w:tcPr>
            <w:tcW w:w="1077" w:type="dxa"/>
            <w:tcBorders>
              <w:top w:val="single" w:sz="2" w:space="0" w:color="auto"/>
              <w:bottom w:val="single" w:sz="2" w:space="0" w:color="auto"/>
            </w:tcBorders>
            <w:shd w:val="clear" w:color="auto" w:fill="auto"/>
          </w:tcPr>
          <w:p w14:paraId="3E25A9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w:t>
            </w:r>
          </w:p>
        </w:tc>
        <w:tc>
          <w:tcPr>
            <w:tcW w:w="737" w:type="dxa"/>
            <w:tcBorders>
              <w:top w:val="single" w:sz="2" w:space="0" w:color="auto"/>
              <w:bottom w:val="single" w:sz="2" w:space="0" w:color="auto"/>
            </w:tcBorders>
            <w:shd w:val="clear" w:color="auto" w:fill="auto"/>
          </w:tcPr>
          <w:p w14:paraId="45DC52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058B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CB6784"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F6947B3" w14:textId="77777777" w:rsidR="000236E6" w:rsidRPr="00C30D6B" w:rsidRDefault="000236E6" w:rsidP="001A75DA">
            <w:pPr>
              <w:pStyle w:val="TAL"/>
            </w:pPr>
            <w:r w:rsidRPr="00C30D6B">
              <w:t>27.22.7.20</w:t>
            </w:r>
          </w:p>
        </w:tc>
        <w:tc>
          <w:tcPr>
            <w:tcW w:w="850" w:type="dxa"/>
            <w:tcBorders>
              <w:top w:val="single" w:sz="2" w:space="0" w:color="auto"/>
              <w:left w:val="nil"/>
              <w:bottom w:val="single" w:sz="2" w:space="0" w:color="auto"/>
              <w:right w:val="nil"/>
            </w:tcBorders>
            <w:shd w:val="clear" w:color="auto" w:fill="F2F2F2" w:themeFill="background1" w:themeFillShade="F2"/>
          </w:tcPr>
          <w:p w14:paraId="24F0643D"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423334"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rPr>
              <w:t>Incoming IMS data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7B33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064ED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041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63D7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FCC74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19C8A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D844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18758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044F1749" w14:textId="0F90078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693D07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54E5F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Incoming IMS data, IMS Registration and Data available event, IARI list stored on the ISIM</w:t>
            </w:r>
          </w:p>
        </w:tc>
        <w:tc>
          <w:tcPr>
            <w:tcW w:w="673" w:type="dxa"/>
            <w:tcBorders>
              <w:top w:val="single" w:sz="2" w:space="0" w:color="auto"/>
              <w:bottom w:val="single" w:sz="2" w:space="0" w:color="auto"/>
            </w:tcBorders>
            <w:shd w:val="clear" w:color="auto" w:fill="auto"/>
          </w:tcPr>
          <w:p w14:paraId="0AC3EF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19D935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CD677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C208</w:t>
            </w:r>
          </w:p>
        </w:tc>
        <w:tc>
          <w:tcPr>
            <w:tcW w:w="1020" w:type="dxa"/>
            <w:tcBorders>
              <w:top w:val="single" w:sz="2" w:space="0" w:color="auto"/>
              <w:bottom w:val="single" w:sz="2" w:space="0" w:color="auto"/>
            </w:tcBorders>
            <w:shd w:val="clear" w:color="auto" w:fill="auto"/>
          </w:tcPr>
          <w:p w14:paraId="0AC04D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E7170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30EDC3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7CEE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FD0E7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E.1/246 AND</w:t>
            </w:r>
          </w:p>
          <w:p w14:paraId="1C5F8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E.1.247 AND</w:t>
            </w:r>
          </w:p>
          <w:p w14:paraId="17A8AD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E.1/249</w:t>
            </w:r>
          </w:p>
        </w:tc>
        <w:tc>
          <w:tcPr>
            <w:tcW w:w="1077" w:type="dxa"/>
            <w:tcBorders>
              <w:top w:val="single" w:sz="2" w:space="0" w:color="auto"/>
              <w:bottom w:val="single" w:sz="2" w:space="0" w:color="auto"/>
            </w:tcBorders>
            <w:shd w:val="clear" w:color="auto" w:fill="auto"/>
          </w:tcPr>
          <w:p w14:paraId="3D11E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3AA5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top w:val="single" w:sz="2" w:space="0" w:color="auto"/>
              <w:bottom w:val="single" w:sz="2" w:space="0" w:color="auto"/>
            </w:tcBorders>
            <w:shd w:val="clear" w:color="auto" w:fill="auto"/>
          </w:tcPr>
          <w:p w14:paraId="682F9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43E0A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28C0A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4608897" w14:textId="77777777" w:rsidR="000236E6" w:rsidRPr="00AA415E" w:rsidRDefault="000236E6" w:rsidP="001A75DA">
            <w:pPr>
              <w:pStyle w:val="TAL"/>
            </w:pPr>
            <w:r w:rsidRPr="00AA415E">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1664E193"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72E7A47"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lang w:val="en-GB"/>
              </w:rPr>
              <w:t>Data Connection Status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D15C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67E06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BA61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3AA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C2089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4372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17A79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F14F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181DC1F" w14:textId="237E77C1" w:rsidR="000236E6" w:rsidRPr="00C30D6B" w:rsidRDefault="000236E6" w:rsidP="001A75DA">
            <w:pPr>
              <w:pStyle w:val="TAL"/>
            </w:pPr>
          </w:p>
        </w:tc>
        <w:tc>
          <w:tcPr>
            <w:tcW w:w="850" w:type="dxa"/>
            <w:tcBorders>
              <w:top w:val="single" w:sz="2" w:space="0" w:color="auto"/>
              <w:left w:val="single" w:sz="4" w:space="0" w:color="auto"/>
              <w:bottom w:val="single" w:sz="4" w:space="0" w:color="auto"/>
            </w:tcBorders>
            <w:shd w:val="clear" w:color="auto" w:fill="auto"/>
          </w:tcPr>
          <w:p w14:paraId="4DE677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1D8A8065" w14:textId="45C4DE30"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EVENT DOWNLOAD – Data Connection Status Change event, E-UTRAN, Deactivate PDN</w:t>
            </w:r>
          </w:p>
        </w:tc>
        <w:tc>
          <w:tcPr>
            <w:tcW w:w="673" w:type="dxa"/>
            <w:tcBorders>
              <w:top w:val="single" w:sz="2" w:space="0" w:color="auto"/>
              <w:bottom w:val="single" w:sz="4" w:space="0" w:color="auto"/>
            </w:tcBorders>
            <w:shd w:val="clear" w:color="auto" w:fill="auto"/>
          </w:tcPr>
          <w:p w14:paraId="656C53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top w:val="single" w:sz="2" w:space="0" w:color="auto"/>
              <w:bottom w:val="single" w:sz="4" w:space="0" w:color="auto"/>
            </w:tcBorders>
            <w:shd w:val="clear" w:color="auto" w:fill="auto"/>
          </w:tcPr>
          <w:p w14:paraId="07DC45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28568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C229</w:t>
            </w:r>
          </w:p>
        </w:tc>
        <w:tc>
          <w:tcPr>
            <w:tcW w:w="1020" w:type="dxa"/>
            <w:tcBorders>
              <w:top w:val="single" w:sz="2" w:space="0" w:color="auto"/>
              <w:bottom w:val="single" w:sz="4" w:space="0" w:color="auto"/>
            </w:tcBorders>
            <w:shd w:val="clear" w:color="auto" w:fill="auto"/>
          </w:tcPr>
          <w:p w14:paraId="1B1C1C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E.1/275</w:t>
            </w:r>
          </w:p>
        </w:tc>
        <w:tc>
          <w:tcPr>
            <w:tcW w:w="1077" w:type="dxa"/>
            <w:tcBorders>
              <w:top w:val="single" w:sz="2" w:space="0" w:color="auto"/>
              <w:bottom w:val="single" w:sz="4" w:space="0" w:color="auto"/>
            </w:tcBorders>
            <w:shd w:val="clear" w:color="auto" w:fill="auto"/>
          </w:tcPr>
          <w:p w14:paraId="2078B7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22D77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tc>
        <w:tc>
          <w:tcPr>
            <w:tcW w:w="737" w:type="dxa"/>
            <w:tcBorders>
              <w:top w:val="single" w:sz="2" w:space="0" w:color="auto"/>
              <w:bottom w:val="single" w:sz="4" w:space="0" w:color="auto"/>
            </w:tcBorders>
            <w:shd w:val="clear" w:color="auto" w:fill="auto"/>
          </w:tcPr>
          <w:p w14:paraId="3552D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471440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0C15E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A84F969" w14:textId="77777777" w:rsidR="000236E6" w:rsidRPr="00C30D6B" w:rsidRDefault="000236E6" w:rsidP="001A75DA">
            <w:pPr>
              <w:pStyle w:val="TAL"/>
            </w:pPr>
          </w:p>
        </w:tc>
        <w:tc>
          <w:tcPr>
            <w:tcW w:w="850" w:type="dxa"/>
            <w:tcBorders>
              <w:left w:val="single" w:sz="4" w:space="0" w:color="auto"/>
              <w:bottom w:val="single" w:sz="2" w:space="0" w:color="auto"/>
            </w:tcBorders>
            <w:shd w:val="clear" w:color="auto" w:fill="auto"/>
          </w:tcPr>
          <w:p w14:paraId="1A6105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Borders>
              <w:bottom w:val="single" w:sz="2" w:space="0" w:color="auto"/>
            </w:tcBorders>
            <w:shd w:val="clear" w:color="auto" w:fill="auto"/>
          </w:tcPr>
          <w:p w14:paraId="1714C10D" w14:textId="2C8C9E52"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EVENT DOWNLOAD – Data Connection Status Change event, NG-RAN, Deactivate PDU</w:t>
            </w:r>
          </w:p>
        </w:tc>
        <w:tc>
          <w:tcPr>
            <w:tcW w:w="673" w:type="dxa"/>
            <w:tcBorders>
              <w:bottom w:val="single" w:sz="2" w:space="0" w:color="auto"/>
            </w:tcBorders>
            <w:shd w:val="clear" w:color="auto" w:fill="auto"/>
          </w:tcPr>
          <w:p w14:paraId="123EC9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bottom w:val="single" w:sz="2" w:space="0" w:color="auto"/>
            </w:tcBorders>
            <w:shd w:val="clear" w:color="auto" w:fill="auto"/>
          </w:tcPr>
          <w:p w14:paraId="0DB383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3AB9BA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2" w:space="0" w:color="auto"/>
            </w:tcBorders>
            <w:shd w:val="clear" w:color="auto" w:fill="auto"/>
          </w:tcPr>
          <w:p w14:paraId="02305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E.1/275</w:t>
            </w:r>
          </w:p>
        </w:tc>
        <w:tc>
          <w:tcPr>
            <w:tcW w:w="1077" w:type="dxa"/>
            <w:tcBorders>
              <w:bottom w:val="single" w:sz="2" w:space="0" w:color="auto"/>
            </w:tcBorders>
            <w:shd w:val="clear" w:color="auto" w:fill="auto"/>
          </w:tcPr>
          <w:p w14:paraId="12FCC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w:t>
            </w:r>
          </w:p>
        </w:tc>
        <w:tc>
          <w:tcPr>
            <w:tcW w:w="737" w:type="dxa"/>
            <w:tcBorders>
              <w:bottom w:val="single" w:sz="2" w:space="0" w:color="auto"/>
            </w:tcBorders>
            <w:shd w:val="clear" w:color="auto" w:fill="auto"/>
          </w:tcPr>
          <w:p w14:paraId="07A281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005F2B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56CC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single" w:sz="2" w:space="0" w:color="auto"/>
            </w:tcBorders>
            <w:shd w:val="clear" w:color="auto" w:fill="F2F2F2" w:themeFill="background1" w:themeFillShade="F2"/>
          </w:tcPr>
          <w:p w14:paraId="10B0902B" w14:textId="77777777" w:rsidR="000236E6" w:rsidRPr="00C30D6B" w:rsidRDefault="000236E6" w:rsidP="001A75DA">
            <w:pPr>
              <w:pStyle w:val="TAL"/>
            </w:pPr>
            <w:r w:rsidRPr="00C30D6B">
              <w:t>27.22.7.22</w:t>
            </w:r>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09776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A20FB0"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EVENT DOWNLOAD – CAG Cell Selection</w:t>
            </w:r>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409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0FE10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C56D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9F3E7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0DAA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40B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E9ED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B5EB8A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66F58080" w14:textId="29A28330" w:rsidR="000236E6" w:rsidRPr="00C30D6B" w:rsidRDefault="000236E6" w:rsidP="001A75DA">
            <w:pPr>
              <w:pStyle w:val="TAL"/>
            </w:pPr>
          </w:p>
        </w:tc>
        <w:tc>
          <w:tcPr>
            <w:tcW w:w="850" w:type="dxa"/>
            <w:tcBorders>
              <w:top w:val="single" w:sz="2" w:space="0" w:color="auto"/>
              <w:bottom w:val="single" w:sz="4" w:space="0" w:color="auto"/>
            </w:tcBorders>
            <w:shd w:val="clear" w:color="auto" w:fill="auto"/>
          </w:tcPr>
          <w:p w14:paraId="734F8E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4E2B37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EVENT DOWNLOAD – CAG Cell Selection</w:t>
            </w:r>
          </w:p>
        </w:tc>
        <w:tc>
          <w:tcPr>
            <w:tcW w:w="673" w:type="dxa"/>
            <w:tcBorders>
              <w:top w:val="single" w:sz="2" w:space="0" w:color="auto"/>
              <w:bottom w:val="single" w:sz="4" w:space="0" w:color="auto"/>
            </w:tcBorders>
            <w:shd w:val="clear" w:color="auto" w:fill="auto"/>
          </w:tcPr>
          <w:p w14:paraId="6B0C3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top w:val="single" w:sz="2" w:space="0" w:color="auto"/>
              <w:bottom w:val="single" w:sz="4" w:space="0" w:color="auto"/>
            </w:tcBorders>
            <w:shd w:val="clear" w:color="auto" w:fill="auto"/>
          </w:tcPr>
          <w:p w14:paraId="4F352E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46547B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C235</w:t>
            </w:r>
          </w:p>
        </w:tc>
        <w:tc>
          <w:tcPr>
            <w:tcW w:w="1020" w:type="dxa"/>
            <w:tcBorders>
              <w:top w:val="single" w:sz="2" w:space="0" w:color="auto"/>
              <w:bottom w:val="single" w:sz="4" w:space="0" w:color="auto"/>
            </w:tcBorders>
            <w:shd w:val="clear" w:color="auto" w:fill="auto"/>
          </w:tcPr>
          <w:p w14:paraId="320471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E.1/287</w:t>
            </w:r>
          </w:p>
        </w:tc>
        <w:tc>
          <w:tcPr>
            <w:tcW w:w="1077" w:type="dxa"/>
            <w:tcBorders>
              <w:top w:val="single" w:sz="2" w:space="0" w:color="auto"/>
              <w:bottom w:val="single" w:sz="4" w:space="0" w:color="auto"/>
            </w:tcBorders>
            <w:shd w:val="clear" w:color="auto" w:fill="auto"/>
          </w:tcPr>
          <w:p w14:paraId="6F8198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59D1CC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0B21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7758C3" w:rsidRPr="00C30D6B" w14:paraId="76B94FB3" w14:textId="77777777" w:rsidTr="0086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F2F2F2" w:themeFill="background1" w:themeFillShade="F2"/>
          </w:tcPr>
          <w:p w14:paraId="3F7A0FA7" w14:textId="669E7EE6" w:rsidR="007758C3" w:rsidRPr="00C30D6B" w:rsidRDefault="007758C3" w:rsidP="007758C3">
            <w:pPr>
              <w:pStyle w:val="TAL"/>
            </w:pPr>
            <w:r w:rsidRPr="00D71818">
              <w:rPr>
                <w:color w:val="000000" w:themeColor="text1"/>
              </w:rPr>
              <w:t>27.22.7.</w:t>
            </w:r>
            <w:r w:rsidR="001C7331">
              <w:rPr>
                <w:color w:val="000000" w:themeColor="text1"/>
              </w:rPr>
              <w:t>23</w:t>
            </w:r>
          </w:p>
        </w:tc>
        <w:tc>
          <w:tcPr>
            <w:tcW w:w="850" w:type="dxa"/>
            <w:tcBorders>
              <w:top w:val="single" w:sz="2" w:space="0" w:color="auto"/>
              <w:bottom w:val="single" w:sz="4" w:space="0" w:color="auto"/>
            </w:tcBorders>
            <w:shd w:val="clear" w:color="auto" w:fill="F2F2F2" w:themeFill="background1" w:themeFillShade="F2"/>
          </w:tcPr>
          <w:p w14:paraId="48B74053" w14:textId="77777777" w:rsidR="007758C3" w:rsidRPr="00C30D6B" w:rsidRDefault="007758C3" w:rsidP="007758C3">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bottom w:val="single" w:sz="4" w:space="0" w:color="auto"/>
            </w:tcBorders>
            <w:shd w:val="clear" w:color="auto" w:fill="F2F2F2" w:themeFill="background1" w:themeFillShade="F2"/>
          </w:tcPr>
          <w:p w14:paraId="392B9502" w14:textId="7FE77F1E" w:rsidR="007758C3" w:rsidRPr="00C30D6B" w:rsidRDefault="007758C3" w:rsidP="007758C3">
            <w:pPr>
              <w:pStyle w:val="TAL"/>
              <w:cnfStyle w:val="000000100000" w:firstRow="0" w:lastRow="0" w:firstColumn="0" w:lastColumn="0" w:oddVBand="0" w:evenVBand="0" w:oddHBand="1" w:evenHBand="0" w:firstRowFirstColumn="0" w:firstRowLastColumn="0" w:lastRowFirstColumn="0" w:lastRowLastColumn="0"/>
            </w:pPr>
            <w:r w:rsidRPr="00D71818">
              <w:rPr>
                <w:b/>
                <w:bCs/>
                <w:color w:val="000000" w:themeColor="text1"/>
              </w:rPr>
              <w:t xml:space="preserve">EVENT DOWNLOAD – </w:t>
            </w:r>
            <w:r>
              <w:rPr>
                <w:b/>
                <w:bCs/>
                <w:color w:val="000000" w:themeColor="text1"/>
              </w:rPr>
              <w:t>Slice Status Change event</w:t>
            </w:r>
          </w:p>
        </w:tc>
        <w:tc>
          <w:tcPr>
            <w:tcW w:w="673" w:type="dxa"/>
            <w:tcBorders>
              <w:top w:val="single" w:sz="2" w:space="0" w:color="auto"/>
              <w:bottom w:val="single" w:sz="4" w:space="0" w:color="auto"/>
            </w:tcBorders>
            <w:shd w:val="clear" w:color="auto" w:fill="F2F2F2" w:themeFill="background1" w:themeFillShade="F2"/>
          </w:tcPr>
          <w:p w14:paraId="580033EF"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bottom w:val="single" w:sz="4" w:space="0" w:color="auto"/>
            </w:tcBorders>
            <w:shd w:val="clear" w:color="auto" w:fill="F2F2F2" w:themeFill="background1" w:themeFillShade="F2"/>
          </w:tcPr>
          <w:p w14:paraId="1AD5393C"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01016B5F"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2E80D44F"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bottom w:val="single" w:sz="4" w:space="0" w:color="auto"/>
            </w:tcBorders>
            <w:shd w:val="clear" w:color="auto" w:fill="F2F2F2" w:themeFill="background1" w:themeFillShade="F2"/>
          </w:tcPr>
          <w:p w14:paraId="1F5DA867"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bottom w:val="single" w:sz="4" w:space="0" w:color="auto"/>
            </w:tcBorders>
            <w:shd w:val="clear" w:color="auto" w:fill="F2F2F2" w:themeFill="background1" w:themeFillShade="F2"/>
          </w:tcPr>
          <w:p w14:paraId="67124441"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F2F2F2" w:themeFill="background1" w:themeFillShade="F2"/>
          </w:tcPr>
          <w:p w14:paraId="42D16916"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r>
      <w:tr w:rsidR="0048034F" w:rsidRPr="00C30D6B" w14:paraId="3D99C76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725AD53B" w14:textId="77777777" w:rsidR="0048034F" w:rsidRPr="00C30D6B" w:rsidRDefault="0048034F" w:rsidP="0048034F">
            <w:pPr>
              <w:pStyle w:val="TAL"/>
            </w:pPr>
          </w:p>
        </w:tc>
        <w:tc>
          <w:tcPr>
            <w:tcW w:w="850" w:type="dxa"/>
            <w:tcBorders>
              <w:top w:val="single" w:sz="2" w:space="0" w:color="auto"/>
              <w:bottom w:val="single" w:sz="4" w:space="0" w:color="auto"/>
            </w:tcBorders>
            <w:shd w:val="clear" w:color="auto" w:fill="auto"/>
          </w:tcPr>
          <w:p w14:paraId="21B331E5" w14:textId="2ECCD7B1"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t>1.1</w:t>
            </w:r>
          </w:p>
        </w:tc>
        <w:tc>
          <w:tcPr>
            <w:tcW w:w="2494" w:type="dxa"/>
            <w:tcBorders>
              <w:top w:val="single" w:sz="2" w:space="0" w:color="auto"/>
              <w:bottom w:val="single" w:sz="4" w:space="0" w:color="auto"/>
            </w:tcBorders>
            <w:shd w:val="clear" w:color="auto" w:fill="auto"/>
          </w:tcPr>
          <w:p w14:paraId="728DE299" w14:textId="037B7DC4"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rsidRPr="00C30D6B">
              <w:t>EVENT DOWNLOAD –</w:t>
            </w:r>
            <w:r>
              <w:t xml:space="preserve"> Slice status change event - no mapping case</w:t>
            </w:r>
          </w:p>
        </w:tc>
        <w:tc>
          <w:tcPr>
            <w:tcW w:w="673" w:type="dxa"/>
            <w:tcBorders>
              <w:top w:val="single" w:sz="2" w:space="0" w:color="auto"/>
              <w:bottom w:val="single" w:sz="4" w:space="0" w:color="auto"/>
            </w:tcBorders>
            <w:shd w:val="clear" w:color="auto" w:fill="auto"/>
          </w:tcPr>
          <w:p w14:paraId="483B0191" w14:textId="3394813A"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1AB7E66E"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1C0FB9C5" w14:textId="1BA8CA43"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225669B3" w14:textId="01E5BA6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6821B52B" w14:textId="652CC500"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703014D9"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7F9CCE0D"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r>
      <w:tr w:rsidR="0048034F" w:rsidRPr="00C30D6B" w14:paraId="17B07D7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5F574E51" w14:textId="77777777" w:rsidR="0048034F" w:rsidRPr="00C30D6B" w:rsidRDefault="0048034F" w:rsidP="0048034F">
            <w:pPr>
              <w:pStyle w:val="TAL"/>
            </w:pPr>
          </w:p>
        </w:tc>
        <w:tc>
          <w:tcPr>
            <w:tcW w:w="850" w:type="dxa"/>
            <w:tcBorders>
              <w:top w:val="single" w:sz="2" w:space="0" w:color="auto"/>
              <w:bottom w:val="single" w:sz="4" w:space="0" w:color="auto"/>
            </w:tcBorders>
            <w:shd w:val="clear" w:color="auto" w:fill="auto"/>
          </w:tcPr>
          <w:p w14:paraId="336464F3" w14:textId="018E8B11" w:rsidR="0048034F" w:rsidRPr="00C30D6B" w:rsidRDefault="0048034F" w:rsidP="0048034F">
            <w:pPr>
              <w:pStyle w:val="TAL"/>
              <w:cnfStyle w:val="000000100000" w:firstRow="0" w:lastRow="0" w:firstColumn="0" w:lastColumn="0" w:oddVBand="0" w:evenVBand="0" w:oddHBand="1" w:evenHBand="0" w:firstRowFirstColumn="0" w:firstRowLastColumn="0" w:lastRowFirstColumn="0" w:lastRowLastColumn="0"/>
            </w:pPr>
            <w:r>
              <w:t>1.2</w:t>
            </w:r>
          </w:p>
        </w:tc>
        <w:tc>
          <w:tcPr>
            <w:tcW w:w="2494" w:type="dxa"/>
            <w:tcBorders>
              <w:top w:val="single" w:sz="2" w:space="0" w:color="auto"/>
              <w:bottom w:val="single" w:sz="4" w:space="0" w:color="auto"/>
            </w:tcBorders>
            <w:shd w:val="clear" w:color="auto" w:fill="auto"/>
          </w:tcPr>
          <w:p w14:paraId="2D818ADB" w14:textId="5479AB2B" w:rsidR="0048034F" w:rsidRPr="00C30D6B" w:rsidRDefault="0048034F" w:rsidP="0048034F">
            <w:pPr>
              <w:pStyle w:val="TAL"/>
              <w:cnfStyle w:val="000000100000" w:firstRow="0" w:lastRow="0" w:firstColumn="0" w:lastColumn="0" w:oddVBand="0" w:evenVBand="0" w:oddHBand="1" w:evenHBand="0" w:firstRowFirstColumn="0" w:firstRowLastColumn="0" w:lastRowFirstColumn="0" w:lastRowLastColumn="0"/>
            </w:pPr>
            <w:r w:rsidRPr="005307A3">
              <w:t xml:space="preserve">(EVENT DOWNLOAD </w:t>
            </w:r>
            <w:r>
              <w:t>–</w:t>
            </w:r>
            <w:r w:rsidRPr="005307A3">
              <w:t xml:space="preserve"> </w:t>
            </w:r>
            <w:r>
              <w:t>Slices Status Change</w:t>
            </w:r>
            <w:r w:rsidRPr="005307A3">
              <w:t xml:space="preserve"> event)</w:t>
            </w:r>
            <w:r>
              <w:t xml:space="preserve"> - with mapping (same)</w:t>
            </w:r>
          </w:p>
        </w:tc>
        <w:tc>
          <w:tcPr>
            <w:tcW w:w="673" w:type="dxa"/>
            <w:tcBorders>
              <w:top w:val="single" w:sz="2" w:space="0" w:color="auto"/>
              <w:bottom w:val="single" w:sz="4" w:space="0" w:color="auto"/>
            </w:tcBorders>
            <w:shd w:val="clear" w:color="auto" w:fill="auto"/>
          </w:tcPr>
          <w:p w14:paraId="5DB8BF76" w14:textId="5AA87FF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1395EBC9"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7983304B" w14:textId="11B907AC"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38E0A8E1" w14:textId="395BC45B"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1DBB8E7E" w14:textId="1088B360"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3F562794"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7392E42"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r>
      <w:tr w:rsidR="0048034F" w:rsidRPr="00C30D6B" w14:paraId="5DDF9B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7F15E484" w14:textId="77777777" w:rsidR="0048034F" w:rsidRPr="00C30D6B" w:rsidRDefault="0048034F" w:rsidP="0048034F">
            <w:pPr>
              <w:pStyle w:val="TAL"/>
            </w:pPr>
          </w:p>
        </w:tc>
        <w:tc>
          <w:tcPr>
            <w:tcW w:w="850" w:type="dxa"/>
            <w:tcBorders>
              <w:top w:val="single" w:sz="2" w:space="0" w:color="auto"/>
              <w:bottom w:val="single" w:sz="4" w:space="0" w:color="auto"/>
            </w:tcBorders>
            <w:shd w:val="clear" w:color="auto" w:fill="auto"/>
          </w:tcPr>
          <w:p w14:paraId="05EC85AE" w14:textId="675614F5"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t>1.3</w:t>
            </w:r>
          </w:p>
        </w:tc>
        <w:tc>
          <w:tcPr>
            <w:tcW w:w="2494" w:type="dxa"/>
            <w:tcBorders>
              <w:top w:val="single" w:sz="2" w:space="0" w:color="auto"/>
              <w:bottom w:val="single" w:sz="4" w:space="0" w:color="auto"/>
            </w:tcBorders>
            <w:shd w:val="clear" w:color="auto" w:fill="auto"/>
          </w:tcPr>
          <w:p w14:paraId="5DD12313" w14:textId="6C6EE5D9"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rsidRPr="005307A3">
              <w:t xml:space="preserve">(EVENT DOWNLOAD </w:t>
            </w:r>
            <w:r>
              <w:t>–</w:t>
            </w:r>
            <w:r w:rsidRPr="005307A3">
              <w:t xml:space="preserve"> </w:t>
            </w:r>
            <w:r>
              <w:t>Slices Status Change</w:t>
            </w:r>
            <w:r w:rsidRPr="005307A3">
              <w:t xml:space="preserve"> event)</w:t>
            </w:r>
            <w:r>
              <w:t xml:space="preserve"> - with mapping (different)</w:t>
            </w:r>
          </w:p>
        </w:tc>
        <w:tc>
          <w:tcPr>
            <w:tcW w:w="673" w:type="dxa"/>
            <w:tcBorders>
              <w:top w:val="single" w:sz="2" w:space="0" w:color="auto"/>
              <w:bottom w:val="single" w:sz="4" w:space="0" w:color="auto"/>
            </w:tcBorders>
            <w:shd w:val="clear" w:color="auto" w:fill="auto"/>
          </w:tcPr>
          <w:p w14:paraId="3B3B78F4" w14:textId="7574B6C8"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739BF570"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4123D0DC" w14:textId="25F6878F"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1610557A" w14:textId="055621CC"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0BABDCBA" w14:textId="545B3D90"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5B3F6FE9"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2BB51B28"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BF0BA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DEAFF6" w14:textId="77777777" w:rsidR="000236E6" w:rsidRPr="006D4556" w:rsidRDefault="000236E6" w:rsidP="001A75DA">
            <w:pPr>
              <w:pStyle w:val="TAL"/>
            </w:pPr>
            <w:r w:rsidRPr="006D4556">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591173A4"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0D8E3D69"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24D6AF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B0556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6DE72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C91B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42A6C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AA10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EE6F7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274C5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52F2556"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CB857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36FC8631" w14:textId="5A8F8248"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proactive command, Allowed, no modification</w:t>
            </w:r>
          </w:p>
        </w:tc>
        <w:tc>
          <w:tcPr>
            <w:tcW w:w="673" w:type="dxa"/>
            <w:tcBorders>
              <w:top w:val="single" w:sz="4" w:space="0" w:color="auto"/>
            </w:tcBorders>
            <w:shd w:val="clear" w:color="auto" w:fill="auto"/>
          </w:tcPr>
          <w:p w14:paraId="10B4E5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06E2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4D248D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0E57BA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569FB3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7AB21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B206C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5DF32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0EA04B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368833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43FC6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A9032B" w14:textId="77777777" w:rsidR="000236E6" w:rsidRPr="00C30D6B" w:rsidRDefault="000236E6" w:rsidP="001A75DA">
            <w:pPr>
              <w:pStyle w:val="TAL"/>
            </w:pPr>
          </w:p>
        </w:tc>
        <w:tc>
          <w:tcPr>
            <w:tcW w:w="850" w:type="dxa"/>
            <w:vMerge/>
            <w:shd w:val="clear" w:color="auto" w:fill="auto"/>
          </w:tcPr>
          <w:p w14:paraId="66EB66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D0F3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E0D8D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8F233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B2DE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F1A7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654EF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5363BA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3EF5A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7BCF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E3B1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28D9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2709CB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ABD0A3" w14:textId="77777777" w:rsidR="000236E6" w:rsidRPr="00C30D6B" w:rsidRDefault="000236E6" w:rsidP="001A75DA">
            <w:pPr>
              <w:pStyle w:val="TAL"/>
            </w:pPr>
          </w:p>
        </w:tc>
        <w:tc>
          <w:tcPr>
            <w:tcW w:w="850" w:type="dxa"/>
            <w:vMerge w:val="restart"/>
            <w:shd w:val="clear" w:color="auto" w:fill="auto"/>
          </w:tcPr>
          <w:p w14:paraId="136FC7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42555FE2" w14:textId="4E85E6B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user SMS, Allowed, no modification</w:t>
            </w:r>
          </w:p>
        </w:tc>
        <w:tc>
          <w:tcPr>
            <w:tcW w:w="673" w:type="dxa"/>
            <w:shd w:val="clear" w:color="auto" w:fill="auto"/>
          </w:tcPr>
          <w:p w14:paraId="604C2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5B215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BFF92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16A789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3460C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1BB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6581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154E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0F68E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94F87" w14:textId="77777777" w:rsidR="000236E6" w:rsidRPr="00C30D6B" w:rsidRDefault="000236E6" w:rsidP="001A75DA">
            <w:pPr>
              <w:pStyle w:val="TAL"/>
            </w:pPr>
          </w:p>
        </w:tc>
        <w:tc>
          <w:tcPr>
            <w:tcW w:w="850" w:type="dxa"/>
            <w:vMerge/>
            <w:shd w:val="clear" w:color="auto" w:fill="auto"/>
          </w:tcPr>
          <w:p w14:paraId="32ACE4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C9E9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0B83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B484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4A4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5F6C1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265C2E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688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084F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F0D3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6BDEFE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D5576A" w14:textId="77777777" w:rsidR="000236E6" w:rsidRPr="00C30D6B" w:rsidRDefault="000236E6" w:rsidP="001A75DA">
            <w:pPr>
              <w:pStyle w:val="TAL"/>
            </w:pPr>
          </w:p>
        </w:tc>
        <w:tc>
          <w:tcPr>
            <w:tcW w:w="850" w:type="dxa"/>
            <w:vMerge w:val="restart"/>
            <w:shd w:val="clear" w:color="auto" w:fill="auto"/>
          </w:tcPr>
          <w:p w14:paraId="1C873E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0B632E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proactive command, Not allowed</w:t>
            </w:r>
          </w:p>
        </w:tc>
        <w:tc>
          <w:tcPr>
            <w:tcW w:w="673" w:type="dxa"/>
            <w:shd w:val="clear" w:color="auto" w:fill="auto"/>
          </w:tcPr>
          <w:p w14:paraId="770407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0A893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E3B12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0B4C97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469DF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3CAB88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B362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DD37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ABD8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9CB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12B5D3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AA13A3" w14:textId="77777777" w:rsidR="000236E6" w:rsidRPr="00C30D6B" w:rsidRDefault="000236E6" w:rsidP="001A75DA">
            <w:pPr>
              <w:pStyle w:val="TAL"/>
            </w:pPr>
          </w:p>
        </w:tc>
        <w:tc>
          <w:tcPr>
            <w:tcW w:w="850" w:type="dxa"/>
            <w:vMerge/>
            <w:shd w:val="clear" w:color="auto" w:fill="auto"/>
          </w:tcPr>
          <w:p w14:paraId="1AC04B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E1A6E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FD3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4DE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CB52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B3353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B0F24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0EEB10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AE44B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4185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3B07D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BB5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E940AD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45AF5" w14:textId="77777777" w:rsidR="000236E6" w:rsidRPr="00C30D6B" w:rsidRDefault="000236E6" w:rsidP="001A75DA">
            <w:pPr>
              <w:pStyle w:val="TAL"/>
            </w:pPr>
          </w:p>
        </w:tc>
        <w:tc>
          <w:tcPr>
            <w:tcW w:w="850" w:type="dxa"/>
            <w:vMerge w:val="restart"/>
            <w:shd w:val="clear" w:color="auto" w:fill="auto"/>
          </w:tcPr>
          <w:p w14:paraId="474217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D7F55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user SMS, Not allowed</w:t>
            </w:r>
          </w:p>
        </w:tc>
        <w:tc>
          <w:tcPr>
            <w:tcW w:w="673" w:type="dxa"/>
            <w:shd w:val="clear" w:color="auto" w:fill="auto"/>
          </w:tcPr>
          <w:p w14:paraId="29015A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3EEA3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50750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64B81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059175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4D82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A5B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E28E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6D185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71149B" w14:textId="77777777" w:rsidR="000236E6" w:rsidRPr="00C30D6B" w:rsidRDefault="000236E6" w:rsidP="001A75DA">
            <w:pPr>
              <w:pStyle w:val="TAL"/>
            </w:pPr>
          </w:p>
        </w:tc>
        <w:tc>
          <w:tcPr>
            <w:tcW w:w="850" w:type="dxa"/>
            <w:vMerge/>
            <w:shd w:val="clear" w:color="auto" w:fill="auto"/>
          </w:tcPr>
          <w:p w14:paraId="2D3035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8B16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F7F4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27AD7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A169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5382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2B414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728F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EC1B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E4E9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8BE2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EE69BB" w14:textId="77777777" w:rsidR="000236E6" w:rsidRPr="00C30D6B" w:rsidRDefault="000236E6" w:rsidP="001A75DA">
            <w:pPr>
              <w:pStyle w:val="TAL"/>
            </w:pPr>
          </w:p>
        </w:tc>
        <w:tc>
          <w:tcPr>
            <w:tcW w:w="850" w:type="dxa"/>
            <w:vMerge w:val="restart"/>
            <w:shd w:val="clear" w:color="auto" w:fill="auto"/>
          </w:tcPr>
          <w:p w14:paraId="7B5B24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728A3B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proactive command, Allowed, with modifications</w:t>
            </w:r>
          </w:p>
        </w:tc>
        <w:tc>
          <w:tcPr>
            <w:tcW w:w="673" w:type="dxa"/>
            <w:shd w:val="clear" w:color="auto" w:fill="auto"/>
          </w:tcPr>
          <w:p w14:paraId="3C113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B1A58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CBFE8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295997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D145F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19290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EB73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7B59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52AA0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698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167DB4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8B44DA" w14:textId="77777777" w:rsidR="000236E6" w:rsidRPr="00C30D6B" w:rsidRDefault="000236E6" w:rsidP="001A75DA">
            <w:pPr>
              <w:pStyle w:val="TAL"/>
            </w:pPr>
          </w:p>
        </w:tc>
        <w:tc>
          <w:tcPr>
            <w:tcW w:w="850" w:type="dxa"/>
            <w:vMerge/>
            <w:shd w:val="clear" w:color="auto" w:fill="auto"/>
          </w:tcPr>
          <w:p w14:paraId="7DDD2F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97D6F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C3DA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58847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2700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B3A96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1A965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0AAACF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E2BC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66F8C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6296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2772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03AA45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54DB23" w14:textId="77777777" w:rsidR="000236E6" w:rsidRPr="00C30D6B" w:rsidRDefault="000236E6" w:rsidP="001A75DA">
            <w:pPr>
              <w:pStyle w:val="TAL"/>
            </w:pPr>
          </w:p>
        </w:tc>
        <w:tc>
          <w:tcPr>
            <w:tcW w:w="850" w:type="dxa"/>
            <w:vMerge w:val="restart"/>
            <w:shd w:val="clear" w:color="auto" w:fill="auto"/>
          </w:tcPr>
          <w:p w14:paraId="2A6790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6212EC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user SMS, Allowed, with modifications</w:t>
            </w:r>
          </w:p>
        </w:tc>
        <w:tc>
          <w:tcPr>
            <w:tcW w:w="673" w:type="dxa"/>
            <w:shd w:val="clear" w:color="auto" w:fill="auto"/>
          </w:tcPr>
          <w:p w14:paraId="0B0BE3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222B2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17C0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240D0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3B919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0AFE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C3C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36AA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6C8AC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C07141" w14:textId="77777777" w:rsidR="000236E6" w:rsidRPr="00C30D6B" w:rsidRDefault="000236E6" w:rsidP="001A75DA">
            <w:pPr>
              <w:pStyle w:val="TAL"/>
            </w:pPr>
          </w:p>
        </w:tc>
        <w:tc>
          <w:tcPr>
            <w:tcW w:w="850" w:type="dxa"/>
            <w:vMerge/>
            <w:shd w:val="clear" w:color="auto" w:fill="auto"/>
          </w:tcPr>
          <w:p w14:paraId="25C5B2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C6D8E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20E24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3A88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9C9B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A0AEC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201C8D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6F3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46CE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78C6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9A41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14F398" w14:textId="77777777" w:rsidR="000236E6" w:rsidRPr="00C30D6B" w:rsidRDefault="000236E6" w:rsidP="001A75DA">
            <w:pPr>
              <w:pStyle w:val="TAL"/>
            </w:pPr>
          </w:p>
        </w:tc>
        <w:tc>
          <w:tcPr>
            <w:tcW w:w="850" w:type="dxa"/>
            <w:vMerge w:val="restart"/>
            <w:shd w:val="clear" w:color="auto" w:fill="auto"/>
          </w:tcPr>
          <w:p w14:paraId="28D1FF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B3E51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Proactive command, the USIM responds with '90 00', Allowed, no modification</w:t>
            </w:r>
          </w:p>
        </w:tc>
        <w:tc>
          <w:tcPr>
            <w:tcW w:w="673" w:type="dxa"/>
            <w:shd w:val="clear" w:color="auto" w:fill="auto"/>
          </w:tcPr>
          <w:p w14:paraId="40B83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631BE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D6F10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8C9C5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4FABD7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0E7C4A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1524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560F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A347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F00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B12C1A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DE0BE3" w14:textId="77777777" w:rsidR="000236E6" w:rsidRPr="00C30D6B" w:rsidRDefault="000236E6" w:rsidP="001A75DA">
            <w:pPr>
              <w:pStyle w:val="TAL"/>
            </w:pPr>
          </w:p>
        </w:tc>
        <w:tc>
          <w:tcPr>
            <w:tcW w:w="850" w:type="dxa"/>
            <w:vMerge/>
            <w:shd w:val="clear" w:color="auto" w:fill="auto"/>
          </w:tcPr>
          <w:p w14:paraId="177AD1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DBCDFB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DEB6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105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E6C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DBA4D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F2FEC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6C8353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51822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FCE7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5458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DC5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3642AC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9BC65C" w14:textId="77777777" w:rsidR="000236E6" w:rsidRPr="00C30D6B" w:rsidRDefault="000236E6" w:rsidP="001A75DA">
            <w:pPr>
              <w:pStyle w:val="TAL"/>
            </w:pPr>
          </w:p>
        </w:tc>
        <w:tc>
          <w:tcPr>
            <w:tcW w:w="850" w:type="dxa"/>
            <w:vMerge w:val="restart"/>
            <w:shd w:val="clear" w:color="auto" w:fill="auto"/>
          </w:tcPr>
          <w:p w14:paraId="281595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shd w:val="clear" w:color="auto" w:fill="auto"/>
          </w:tcPr>
          <w:p w14:paraId="5F0522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Send Short Message attempt by user, the USIM responds with '90 00', Allowed, no modification</w:t>
            </w:r>
          </w:p>
        </w:tc>
        <w:tc>
          <w:tcPr>
            <w:tcW w:w="673" w:type="dxa"/>
            <w:shd w:val="clear" w:color="auto" w:fill="auto"/>
          </w:tcPr>
          <w:p w14:paraId="63062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E8264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B4CC3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AE9F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7CEBAF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B7E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DA59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A80F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6A6EC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C9E2E4" w14:textId="77777777" w:rsidR="000236E6" w:rsidRPr="00C30D6B" w:rsidRDefault="000236E6" w:rsidP="001A75DA">
            <w:pPr>
              <w:pStyle w:val="TAL"/>
            </w:pPr>
          </w:p>
        </w:tc>
        <w:tc>
          <w:tcPr>
            <w:tcW w:w="850" w:type="dxa"/>
            <w:vMerge/>
            <w:shd w:val="clear" w:color="auto" w:fill="auto"/>
          </w:tcPr>
          <w:p w14:paraId="001233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54B93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787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0142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6A56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C979A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1F0EE6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B2AF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FB8C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5AB1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27F8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27BF05" w14:textId="77777777" w:rsidR="000236E6" w:rsidRPr="00C30D6B" w:rsidRDefault="000236E6" w:rsidP="001A75DA">
            <w:pPr>
              <w:pStyle w:val="TAL"/>
            </w:pPr>
          </w:p>
        </w:tc>
        <w:tc>
          <w:tcPr>
            <w:tcW w:w="850" w:type="dxa"/>
            <w:vMerge w:val="restart"/>
            <w:shd w:val="clear" w:color="auto" w:fill="auto"/>
          </w:tcPr>
          <w:p w14:paraId="3ED82C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shd w:val="clear" w:color="auto" w:fill="auto"/>
          </w:tcPr>
          <w:p w14:paraId="061D39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Proactive command, Allowed, no modification</w:t>
            </w:r>
          </w:p>
        </w:tc>
        <w:tc>
          <w:tcPr>
            <w:tcW w:w="673" w:type="dxa"/>
            <w:shd w:val="clear" w:color="auto" w:fill="auto"/>
          </w:tcPr>
          <w:p w14:paraId="2A223F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EECD4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5EB12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E2240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31BD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2E676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DD6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BCE24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E6CEC1A" w14:textId="01EFC25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23AA69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9690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E3F3A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27B5D" w14:textId="77777777" w:rsidR="000236E6" w:rsidRPr="00C30D6B" w:rsidRDefault="000236E6" w:rsidP="001A75DA">
            <w:pPr>
              <w:pStyle w:val="TAL"/>
            </w:pPr>
          </w:p>
        </w:tc>
        <w:tc>
          <w:tcPr>
            <w:tcW w:w="850" w:type="dxa"/>
            <w:vMerge/>
            <w:shd w:val="clear" w:color="auto" w:fill="auto"/>
          </w:tcPr>
          <w:p w14:paraId="04F36BB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78FA0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11D3D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9C5B3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9175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376338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48281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DAF8D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C22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DF570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BE43DFB" w14:textId="65FE186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E2AA7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71EA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290E33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AD5099" w14:textId="77777777" w:rsidR="000236E6" w:rsidRPr="00C30D6B" w:rsidRDefault="000236E6" w:rsidP="001A75DA">
            <w:pPr>
              <w:pStyle w:val="TAL"/>
            </w:pPr>
          </w:p>
        </w:tc>
        <w:tc>
          <w:tcPr>
            <w:tcW w:w="850" w:type="dxa"/>
            <w:vMerge w:val="restart"/>
            <w:shd w:val="clear" w:color="auto" w:fill="auto"/>
          </w:tcPr>
          <w:p w14:paraId="65FA04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shd w:val="clear" w:color="auto" w:fill="auto"/>
          </w:tcPr>
          <w:p w14:paraId="438F6E1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user SMS, Allowed, no modification</w:t>
            </w:r>
          </w:p>
        </w:tc>
        <w:tc>
          <w:tcPr>
            <w:tcW w:w="673" w:type="dxa"/>
            <w:shd w:val="clear" w:color="auto" w:fill="auto"/>
          </w:tcPr>
          <w:p w14:paraId="707E9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3AC8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4DED8D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67D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04505E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A4B4E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60BD8A7" w14:textId="5FFB211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F835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7729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7D7F9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694E3C" w14:textId="77777777" w:rsidR="000236E6" w:rsidRPr="00C30D6B" w:rsidRDefault="000236E6" w:rsidP="001A75DA">
            <w:pPr>
              <w:pStyle w:val="TAL"/>
            </w:pPr>
          </w:p>
        </w:tc>
        <w:tc>
          <w:tcPr>
            <w:tcW w:w="850" w:type="dxa"/>
            <w:vMerge/>
            <w:shd w:val="clear" w:color="auto" w:fill="auto"/>
          </w:tcPr>
          <w:p w14:paraId="31EB0F7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1BC2C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AF106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BA336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5E1C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386795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78E36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82300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1E13F7D" w14:textId="4031D2B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94D61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A408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7E4C948"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821FB6" w14:textId="77777777" w:rsidR="000236E6" w:rsidRPr="00C30D6B" w:rsidRDefault="000236E6" w:rsidP="001A75DA">
            <w:pPr>
              <w:pStyle w:val="TAL"/>
            </w:pPr>
          </w:p>
        </w:tc>
        <w:tc>
          <w:tcPr>
            <w:tcW w:w="850" w:type="dxa"/>
            <w:vMerge w:val="restart"/>
            <w:shd w:val="clear" w:color="auto" w:fill="auto"/>
          </w:tcPr>
          <w:p w14:paraId="22074E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shd w:val="clear" w:color="auto" w:fill="auto"/>
          </w:tcPr>
          <w:p w14:paraId="0D5E45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Proactive command, Not allowed</w:t>
            </w:r>
          </w:p>
        </w:tc>
        <w:tc>
          <w:tcPr>
            <w:tcW w:w="673" w:type="dxa"/>
            <w:shd w:val="clear" w:color="auto" w:fill="auto"/>
          </w:tcPr>
          <w:p w14:paraId="74AA9D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7B5B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767D7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BD67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5E2F98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2ED2B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FA78F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A38DC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282DEA8" w14:textId="526C878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1A499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A03A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FC49D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0AAF70" w14:textId="77777777" w:rsidR="000236E6" w:rsidRPr="00C30D6B" w:rsidRDefault="000236E6" w:rsidP="001A75DA">
            <w:pPr>
              <w:pStyle w:val="TAL"/>
            </w:pPr>
          </w:p>
        </w:tc>
        <w:tc>
          <w:tcPr>
            <w:tcW w:w="850" w:type="dxa"/>
            <w:vMerge/>
            <w:shd w:val="clear" w:color="auto" w:fill="auto"/>
          </w:tcPr>
          <w:p w14:paraId="37F945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0E012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F39B2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36F3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07E6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532D1A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045373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107416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08277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83E0F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FDC6856" w14:textId="2897F48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59B9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80AE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BF42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4EBA4C1" w14:textId="77777777" w:rsidR="000236E6" w:rsidRPr="00C30D6B" w:rsidRDefault="000236E6" w:rsidP="001A75DA">
            <w:pPr>
              <w:pStyle w:val="TAL"/>
            </w:pPr>
          </w:p>
        </w:tc>
        <w:tc>
          <w:tcPr>
            <w:tcW w:w="850" w:type="dxa"/>
            <w:vMerge w:val="restart"/>
            <w:shd w:val="clear" w:color="auto" w:fill="auto"/>
          </w:tcPr>
          <w:p w14:paraId="7F1C4C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1.13</w:t>
            </w:r>
          </w:p>
        </w:tc>
        <w:tc>
          <w:tcPr>
            <w:tcW w:w="2494" w:type="dxa"/>
            <w:vMerge w:val="restart"/>
            <w:shd w:val="clear" w:color="auto" w:fill="auto"/>
          </w:tcPr>
          <w:p w14:paraId="7BA2CF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user SMS, Not allowed</w:t>
            </w:r>
          </w:p>
        </w:tc>
        <w:tc>
          <w:tcPr>
            <w:tcW w:w="673" w:type="dxa"/>
            <w:shd w:val="clear" w:color="auto" w:fill="auto"/>
          </w:tcPr>
          <w:p w14:paraId="2FF035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49B7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001FD2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E15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6415F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92EFC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A8BB676" w14:textId="688B9DA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CE3AE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A472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5ACEB4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73D9D2" w14:textId="77777777" w:rsidR="000236E6" w:rsidRPr="00C30D6B" w:rsidRDefault="000236E6" w:rsidP="001A75DA">
            <w:pPr>
              <w:pStyle w:val="TAL"/>
            </w:pPr>
          </w:p>
        </w:tc>
        <w:tc>
          <w:tcPr>
            <w:tcW w:w="850" w:type="dxa"/>
            <w:vMerge/>
            <w:shd w:val="clear" w:color="auto" w:fill="auto"/>
          </w:tcPr>
          <w:p w14:paraId="3B780B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74EDF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7CEE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8CD9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CFE3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5C626B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6BAC4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6109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4A22E87" w14:textId="4F2BF0A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CDFD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CD22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8288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CC0A25" w14:textId="77777777" w:rsidR="000236E6" w:rsidRPr="00C30D6B" w:rsidRDefault="000236E6" w:rsidP="001A75DA">
            <w:pPr>
              <w:pStyle w:val="TAL"/>
            </w:pPr>
          </w:p>
        </w:tc>
        <w:tc>
          <w:tcPr>
            <w:tcW w:w="850" w:type="dxa"/>
            <w:vMerge w:val="restart"/>
            <w:shd w:val="clear" w:color="auto" w:fill="auto"/>
          </w:tcPr>
          <w:p w14:paraId="4FADFC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1.14</w:t>
            </w:r>
          </w:p>
        </w:tc>
        <w:tc>
          <w:tcPr>
            <w:tcW w:w="2494" w:type="dxa"/>
            <w:vMerge w:val="restart"/>
            <w:shd w:val="clear" w:color="auto" w:fill="auto"/>
          </w:tcPr>
          <w:p w14:paraId="60ADDA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Proactive command, Allowed with modifications'</w:t>
            </w:r>
          </w:p>
        </w:tc>
        <w:tc>
          <w:tcPr>
            <w:tcW w:w="673" w:type="dxa"/>
            <w:shd w:val="clear" w:color="auto" w:fill="auto"/>
          </w:tcPr>
          <w:p w14:paraId="0894C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30F1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3B8DE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3CA1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5F1067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135658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29858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9949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5CAD187" w14:textId="63BB059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0D504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714E8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77F8E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EB2BB5" w14:textId="77777777" w:rsidR="000236E6" w:rsidRPr="00C30D6B" w:rsidRDefault="000236E6" w:rsidP="001A75DA">
            <w:pPr>
              <w:pStyle w:val="TAL"/>
            </w:pPr>
          </w:p>
        </w:tc>
        <w:tc>
          <w:tcPr>
            <w:tcW w:w="850" w:type="dxa"/>
            <w:vMerge/>
            <w:shd w:val="clear" w:color="auto" w:fill="auto"/>
          </w:tcPr>
          <w:p w14:paraId="79F889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EBB4B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23E9C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37063D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69AC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421632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68AC5F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7D4B9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6E9B1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E49E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3F9B715" w14:textId="18D3298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DF189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3E84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2BA20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90B333" w14:textId="77777777" w:rsidR="000236E6" w:rsidRPr="00C30D6B" w:rsidRDefault="000236E6" w:rsidP="001A75DA">
            <w:pPr>
              <w:pStyle w:val="TAL"/>
            </w:pPr>
          </w:p>
        </w:tc>
        <w:tc>
          <w:tcPr>
            <w:tcW w:w="850" w:type="dxa"/>
            <w:vMerge w:val="restart"/>
            <w:shd w:val="clear" w:color="auto" w:fill="auto"/>
          </w:tcPr>
          <w:p w14:paraId="013782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1.15</w:t>
            </w:r>
          </w:p>
        </w:tc>
        <w:tc>
          <w:tcPr>
            <w:tcW w:w="2494" w:type="dxa"/>
            <w:vMerge w:val="restart"/>
            <w:shd w:val="clear" w:color="auto" w:fill="auto"/>
          </w:tcPr>
          <w:p w14:paraId="49889E6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user SMS, Allowed with modifications</w:t>
            </w:r>
          </w:p>
        </w:tc>
        <w:tc>
          <w:tcPr>
            <w:tcW w:w="673" w:type="dxa"/>
            <w:shd w:val="clear" w:color="auto" w:fill="auto"/>
          </w:tcPr>
          <w:p w14:paraId="1930E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31CD9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04C4A1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7F81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64912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096E8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8568721" w14:textId="77EE1E6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A8AC2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6696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38DF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760801" w14:textId="77777777" w:rsidR="000236E6" w:rsidRPr="00C30D6B" w:rsidRDefault="000236E6" w:rsidP="001A75DA">
            <w:pPr>
              <w:pStyle w:val="TAL"/>
            </w:pPr>
          </w:p>
        </w:tc>
        <w:tc>
          <w:tcPr>
            <w:tcW w:w="850" w:type="dxa"/>
            <w:vMerge/>
            <w:shd w:val="clear" w:color="auto" w:fill="auto"/>
          </w:tcPr>
          <w:p w14:paraId="701E0D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BE824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3DDC4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0DB748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568A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520B53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178FF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7F921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B8CD1F7" w14:textId="05112BE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45FE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99B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34F221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F2E501" w14:textId="77777777" w:rsidR="000236E6" w:rsidRPr="00C30D6B" w:rsidRDefault="000236E6" w:rsidP="001A75DA">
            <w:pPr>
              <w:pStyle w:val="TAL"/>
            </w:pPr>
          </w:p>
        </w:tc>
        <w:tc>
          <w:tcPr>
            <w:tcW w:w="850" w:type="dxa"/>
            <w:vMerge w:val="restart"/>
            <w:shd w:val="clear" w:color="auto" w:fill="auto"/>
          </w:tcPr>
          <w:p w14:paraId="34483E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1.16</w:t>
            </w:r>
          </w:p>
        </w:tc>
        <w:tc>
          <w:tcPr>
            <w:tcW w:w="2494" w:type="dxa"/>
            <w:vMerge w:val="restart"/>
            <w:shd w:val="clear" w:color="auto" w:fill="auto"/>
          </w:tcPr>
          <w:p w14:paraId="529F92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Proactive command, the USIM responds with '90 00', Allowed, no modification</w:t>
            </w:r>
          </w:p>
        </w:tc>
        <w:tc>
          <w:tcPr>
            <w:tcW w:w="673" w:type="dxa"/>
            <w:shd w:val="clear" w:color="auto" w:fill="auto"/>
          </w:tcPr>
          <w:p w14:paraId="4EB1DA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23D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1E983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5F4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F9EB2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363032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214F5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91A59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2E1F036" w14:textId="7ECD6E9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0C93B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0649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C3B3F4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DC15D6" w14:textId="77777777" w:rsidR="000236E6" w:rsidRPr="00C30D6B" w:rsidRDefault="000236E6" w:rsidP="001A75DA">
            <w:pPr>
              <w:pStyle w:val="TAL"/>
            </w:pPr>
          </w:p>
        </w:tc>
        <w:tc>
          <w:tcPr>
            <w:tcW w:w="850" w:type="dxa"/>
            <w:vMerge/>
            <w:shd w:val="clear" w:color="auto" w:fill="auto"/>
          </w:tcPr>
          <w:p w14:paraId="0F3E9D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01F45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AAF58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33EA9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F4B3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289EFC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659BF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6C09F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6BA4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D97B9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0BF332D" w14:textId="2A19845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21B3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765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AF9B5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F7FE82" w14:textId="77777777" w:rsidR="000236E6" w:rsidRPr="00C30D6B" w:rsidRDefault="000236E6" w:rsidP="001A75DA">
            <w:pPr>
              <w:pStyle w:val="TAL"/>
            </w:pPr>
          </w:p>
        </w:tc>
        <w:tc>
          <w:tcPr>
            <w:tcW w:w="850" w:type="dxa"/>
            <w:vMerge w:val="restart"/>
            <w:shd w:val="clear" w:color="auto" w:fill="auto"/>
          </w:tcPr>
          <w:p w14:paraId="6FEB88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1.17</w:t>
            </w:r>
          </w:p>
        </w:tc>
        <w:tc>
          <w:tcPr>
            <w:tcW w:w="2494" w:type="dxa"/>
            <w:vMerge w:val="restart"/>
            <w:shd w:val="clear" w:color="auto" w:fill="auto"/>
          </w:tcPr>
          <w:p w14:paraId="39CE8D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Send Short Message attempt by user, the USIM responds with '90 00', Allowed, no modification</w:t>
            </w:r>
          </w:p>
        </w:tc>
        <w:tc>
          <w:tcPr>
            <w:tcW w:w="673" w:type="dxa"/>
            <w:shd w:val="clear" w:color="auto" w:fill="auto"/>
          </w:tcPr>
          <w:p w14:paraId="441EC9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C37F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A1C0E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729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05143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356F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B16F1AB" w14:textId="2FF772B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A421A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08B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A19B8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8A2ADD4"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33F361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1AE2E56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0D8801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Borders>
              <w:bottom w:val="single" w:sz="4" w:space="0" w:color="auto"/>
            </w:tcBorders>
            <w:shd w:val="clear" w:color="auto" w:fill="auto"/>
          </w:tcPr>
          <w:p w14:paraId="35BFB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7D35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tcBorders>
              <w:bottom w:val="single" w:sz="4" w:space="0" w:color="auto"/>
            </w:tcBorders>
            <w:shd w:val="clear" w:color="auto" w:fill="auto"/>
          </w:tcPr>
          <w:p w14:paraId="22978E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Borders>
              <w:bottom w:val="single" w:sz="4" w:space="0" w:color="auto"/>
            </w:tcBorders>
            <w:shd w:val="clear" w:color="auto" w:fill="auto"/>
          </w:tcPr>
          <w:p w14:paraId="2B333D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7D7EB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178F069" w14:textId="42F7F61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4" w:space="0" w:color="auto"/>
            </w:tcBorders>
            <w:shd w:val="clear" w:color="auto" w:fill="auto"/>
          </w:tcPr>
          <w:p w14:paraId="77ABDE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785FB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F5CBC3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7CDD2B7" w14:textId="77777777" w:rsidR="000236E6" w:rsidRPr="006D4556" w:rsidRDefault="000236E6" w:rsidP="001A75DA">
            <w:pPr>
              <w:pStyle w:val="TAL"/>
            </w:pPr>
            <w:r w:rsidRPr="006D4556">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0E19969E" w14:textId="77777777" w:rsidR="000236E6" w:rsidRPr="006D4556"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6D4556">
              <w:t> </w:t>
            </w:r>
          </w:p>
        </w:tc>
        <w:tc>
          <w:tcPr>
            <w:tcW w:w="2494" w:type="dxa"/>
            <w:tcBorders>
              <w:top w:val="single" w:sz="4" w:space="0" w:color="auto"/>
              <w:left w:val="nil"/>
              <w:bottom w:val="single" w:sz="4" w:space="0" w:color="auto"/>
              <w:right w:val="nil"/>
            </w:tcBorders>
            <w:shd w:val="clear" w:color="auto" w:fill="F2F2F2" w:themeFill="background1" w:themeFillShade="F2"/>
          </w:tcPr>
          <w:p w14:paraId="06B3E09A"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3DBC2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60D6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C4ACA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C4CBD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700AD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0005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873D9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83EF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3ADA142" w14:textId="77777777" w:rsidR="000236E6" w:rsidRPr="00C30D6B" w:rsidRDefault="000236E6" w:rsidP="001A75DA">
            <w:pPr>
              <w:pStyle w:val="TAL"/>
              <w:rPr>
                <w:b w:val="0"/>
                <w:bCs w:val="0"/>
              </w:rPr>
            </w:pPr>
            <w:r w:rsidRPr="00C30D6B">
              <w:t> </w:t>
            </w:r>
          </w:p>
        </w:tc>
        <w:tc>
          <w:tcPr>
            <w:tcW w:w="850" w:type="dxa"/>
            <w:tcBorders>
              <w:top w:val="single" w:sz="4" w:space="0" w:color="auto"/>
              <w:bottom w:val="single" w:sz="4" w:space="0" w:color="auto"/>
            </w:tcBorders>
            <w:shd w:val="clear" w:color="auto" w:fill="auto"/>
          </w:tcPr>
          <w:p w14:paraId="171056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tcPr>
          <w:p w14:paraId="68E325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DISPLAY TEXT normal priority</w:t>
            </w:r>
          </w:p>
        </w:tc>
        <w:tc>
          <w:tcPr>
            <w:tcW w:w="673" w:type="dxa"/>
            <w:tcBorders>
              <w:top w:val="single" w:sz="4" w:space="0" w:color="auto"/>
              <w:bottom w:val="single" w:sz="4" w:space="0" w:color="auto"/>
            </w:tcBorders>
            <w:shd w:val="clear" w:color="auto" w:fill="auto"/>
          </w:tcPr>
          <w:p w14:paraId="6D1324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127E25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C79E5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Borders>
              <w:top w:val="single" w:sz="4" w:space="0" w:color="auto"/>
              <w:bottom w:val="single" w:sz="4" w:space="0" w:color="auto"/>
            </w:tcBorders>
            <w:shd w:val="clear" w:color="auto" w:fill="auto"/>
          </w:tcPr>
          <w:p w14:paraId="3B70C6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0737A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bottom w:val="single" w:sz="4" w:space="0" w:color="auto"/>
            </w:tcBorders>
            <w:shd w:val="clear" w:color="auto" w:fill="auto"/>
          </w:tcPr>
          <w:p w14:paraId="192E1D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193E8F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010ED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F863A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4755176" w14:textId="77777777" w:rsidR="000236E6" w:rsidRPr="00C30D6B" w:rsidRDefault="000236E6" w:rsidP="001A75DA">
            <w:pPr>
              <w:pStyle w:val="TAL"/>
              <w:rPr>
                <w:b w:val="0"/>
                <w:bCs w:val="0"/>
              </w:rPr>
            </w:pPr>
            <w:r w:rsidRPr="00C30D6B">
              <w:t>27.22.10</w:t>
            </w:r>
          </w:p>
        </w:tc>
        <w:tc>
          <w:tcPr>
            <w:tcW w:w="850" w:type="dxa"/>
            <w:tcBorders>
              <w:top w:val="single" w:sz="4" w:space="0" w:color="auto"/>
              <w:left w:val="nil"/>
              <w:bottom w:val="single" w:sz="4" w:space="0" w:color="auto"/>
              <w:right w:val="nil"/>
            </w:tcBorders>
            <w:shd w:val="clear" w:color="auto" w:fill="F2F2F2" w:themeFill="background1" w:themeFillShade="F2"/>
          </w:tcPr>
          <w:p w14:paraId="23C2C9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02BEBE79"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Call Control on EPS PDN connection</w:t>
            </w:r>
          </w:p>
        </w:tc>
        <w:tc>
          <w:tcPr>
            <w:tcW w:w="673" w:type="dxa"/>
            <w:tcBorders>
              <w:top w:val="single" w:sz="4" w:space="0" w:color="auto"/>
              <w:left w:val="nil"/>
              <w:bottom w:val="single" w:sz="4" w:space="0" w:color="auto"/>
              <w:right w:val="nil"/>
            </w:tcBorders>
            <w:shd w:val="clear" w:color="auto" w:fill="F2F2F2" w:themeFill="background1" w:themeFillShade="F2"/>
          </w:tcPr>
          <w:p w14:paraId="6A9DE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5D838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30C24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3E12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F50B8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6C42F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F677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604E82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B854AC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3925E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414512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default PDN connection activation, allowed without modification</w:t>
            </w:r>
          </w:p>
        </w:tc>
        <w:tc>
          <w:tcPr>
            <w:tcW w:w="673" w:type="dxa"/>
            <w:tcBorders>
              <w:top w:val="single" w:sz="4" w:space="0" w:color="auto"/>
            </w:tcBorders>
            <w:shd w:val="clear" w:color="auto" w:fill="auto"/>
          </w:tcPr>
          <w:p w14:paraId="11D100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1A1BF1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3D14A6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5C44CF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6E4A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D0012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6E3BB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9AF8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DAF6E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E3DE1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66F20F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F588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382E3CC" w14:textId="3DA9ECD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top w:val="single" w:sz="4" w:space="0" w:color="auto"/>
            </w:tcBorders>
            <w:shd w:val="clear" w:color="auto" w:fill="auto"/>
          </w:tcPr>
          <w:p w14:paraId="3F69E0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BD85A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CF23E9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4B7BDB" w14:textId="77777777" w:rsidR="000236E6" w:rsidRPr="00C30D6B" w:rsidRDefault="000236E6" w:rsidP="001A75DA">
            <w:pPr>
              <w:pStyle w:val="TAL"/>
            </w:pPr>
          </w:p>
        </w:tc>
        <w:tc>
          <w:tcPr>
            <w:tcW w:w="850" w:type="dxa"/>
            <w:vMerge/>
            <w:shd w:val="clear" w:color="auto" w:fill="auto"/>
          </w:tcPr>
          <w:p w14:paraId="4BDB70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C6F26F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369D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D332A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FDCD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19C9DE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05AE9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ABB0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53D9F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81BA3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75A38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B48FC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A1CFB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4EC15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0040303" w14:textId="3AEFA4F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4F471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BE3B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D17B0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57F4A1" w14:textId="77777777" w:rsidR="000236E6" w:rsidRPr="00C30D6B" w:rsidRDefault="000236E6" w:rsidP="001A75DA">
            <w:pPr>
              <w:pStyle w:val="TAL"/>
            </w:pPr>
          </w:p>
        </w:tc>
        <w:tc>
          <w:tcPr>
            <w:tcW w:w="850" w:type="dxa"/>
            <w:vMerge w:val="restart"/>
            <w:shd w:val="clear" w:color="auto" w:fill="auto"/>
          </w:tcPr>
          <w:p w14:paraId="6D50B3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4BFBAA0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default PDN connection activation, not allowed</w:t>
            </w:r>
          </w:p>
        </w:tc>
        <w:tc>
          <w:tcPr>
            <w:tcW w:w="673" w:type="dxa"/>
            <w:shd w:val="clear" w:color="auto" w:fill="auto"/>
          </w:tcPr>
          <w:p w14:paraId="10B79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D6EF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54D7A6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228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8B6E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B4FA5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9954C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F9172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9ECB0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82BD8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3510A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B1C86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05139E2" w14:textId="1698355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7267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397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95253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68A708" w14:textId="77777777" w:rsidR="000236E6" w:rsidRPr="00C30D6B" w:rsidRDefault="000236E6" w:rsidP="001A75DA">
            <w:pPr>
              <w:pStyle w:val="TAL"/>
            </w:pPr>
          </w:p>
        </w:tc>
        <w:tc>
          <w:tcPr>
            <w:tcW w:w="850" w:type="dxa"/>
            <w:vMerge/>
            <w:shd w:val="clear" w:color="auto" w:fill="auto"/>
          </w:tcPr>
          <w:p w14:paraId="61DCDD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306A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7A01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0893F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0A2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11356A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9513A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C4FBC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9F85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84183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456A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C7B32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2D4D33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5B0A3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48ADAFA" w14:textId="6842A7B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DFFA1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E4A9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4D049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5AE472" w14:textId="77777777" w:rsidR="000236E6" w:rsidRPr="00C30D6B" w:rsidRDefault="000236E6" w:rsidP="001A75DA">
            <w:pPr>
              <w:pStyle w:val="TAL"/>
            </w:pPr>
          </w:p>
        </w:tc>
        <w:tc>
          <w:tcPr>
            <w:tcW w:w="850" w:type="dxa"/>
            <w:vMerge w:val="restart"/>
            <w:shd w:val="clear" w:color="auto" w:fill="auto"/>
          </w:tcPr>
          <w:p w14:paraId="37FA95B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234DB4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default PDN connection activation, allowed with modification</w:t>
            </w:r>
          </w:p>
        </w:tc>
        <w:tc>
          <w:tcPr>
            <w:tcW w:w="673" w:type="dxa"/>
            <w:shd w:val="clear" w:color="auto" w:fill="auto"/>
          </w:tcPr>
          <w:p w14:paraId="77225A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BF258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1B3D5D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C358D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D746B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64EF9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EC1F3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1A479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DDEF2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1D106E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A58D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CE7F43E" w14:textId="6027F269"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991C4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2AF0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73D2E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B582F2" w14:textId="77777777" w:rsidR="000236E6" w:rsidRPr="00C30D6B" w:rsidRDefault="000236E6" w:rsidP="001A75DA">
            <w:pPr>
              <w:pStyle w:val="TAL"/>
            </w:pPr>
          </w:p>
        </w:tc>
        <w:tc>
          <w:tcPr>
            <w:tcW w:w="850" w:type="dxa"/>
            <w:vMerge/>
            <w:shd w:val="clear" w:color="auto" w:fill="auto"/>
          </w:tcPr>
          <w:p w14:paraId="716D6E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E2D91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54171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AAEE7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EB3E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75BEE9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8192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95184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7449D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E6D47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16958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71824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DB473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EC826CB" w14:textId="778BA06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F852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6F2F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DB7A78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6E09E2" w14:textId="77777777" w:rsidR="000236E6" w:rsidRPr="00C30D6B" w:rsidRDefault="000236E6" w:rsidP="001A75DA">
            <w:pPr>
              <w:pStyle w:val="TAL"/>
            </w:pPr>
          </w:p>
        </w:tc>
        <w:tc>
          <w:tcPr>
            <w:tcW w:w="850" w:type="dxa"/>
            <w:vMerge w:val="restart"/>
            <w:shd w:val="clear" w:color="auto" w:fill="auto"/>
          </w:tcPr>
          <w:p w14:paraId="347DFE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6099D8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PDN connection triggered by user, UICC sends 90 00</w:t>
            </w:r>
          </w:p>
        </w:tc>
        <w:tc>
          <w:tcPr>
            <w:tcW w:w="673" w:type="dxa"/>
            <w:shd w:val="clear" w:color="auto" w:fill="auto"/>
          </w:tcPr>
          <w:p w14:paraId="0913C2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2508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65C67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F199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78D4F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31D7B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D1A09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AF4B4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8B71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3662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5006E7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3FDE5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542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1B997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A28451" w14:textId="77777777" w:rsidR="000236E6" w:rsidRPr="00C30D6B" w:rsidRDefault="000236E6" w:rsidP="001A75DA">
            <w:pPr>
              <w:pStyle w:val="TAL"/>
            </w:pPr>
          </w:p>
        </w:tc>
        <w:tc>
          <w:tcPr>
            <w:tcW w:w="850" w:type="dxa"/>
            <w:vMerge/>
            <w:shd w:val="clear" w:color="auto" w:fill="auto"/>
          </w:tcPr>
          <w:p w14:paraId="2ABAD9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3A38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8C7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12A11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FBCA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1798AA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6D2A7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A6080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32638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C421C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F51ED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51C1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2B4C1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1B7A97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FFE5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7B625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DAF564" w14:textId="77777777" w:rsidR="000236E6" w:rsidRPr="00C30D6B" w:rsidRDefault="000236E6" w:rsidP="001A75DA">
            <w:pPr>
              <w:pStyle w:val="TAL"/>
            </w:pPr>
          </w:p>
        </w:tc>
        <w:tc>
          <w:tcPr>
            <w:tcW w:w="850" w:type="dxa"/>
            <w:vMerge w:val="restart"/>
            <w:shd w:val="clear" w:color="auto" w:fill="auto"/>
          </w:tcPr>
          <w:p w14:paraId="100500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2ADDF7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PDN connection triggered by user, UICC sends 93 00</w:t>
            </w:r>
          </w:p>
        </w:tc>
        <w:tc>
          <w:tcPr>
            <w:tcW w:w="673" w:type="dxa"/>
            <w:shd w:val="clear" w:color="auto" w:fill="auto"/>
          </w:tcPr>
          <w:p w14:paraId="2078AB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46C5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624C5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C92B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FA30F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D9B3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75A96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9443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9B5D8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04EAB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5104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0D751F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5045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46B3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78488C" w14:textId="77777777" w:rsidR="000236E6" w:rsidRPr="00C30D6B" w:rsidRDefault="000236E6" w:rsidP="001A75DA">
            <w:pPr>
              <w:pStyle w:val="TAL"/>
            </w:pPr>
          </w:p>
        </w:tc>
        <w:tc>
          <w:tcPr>
            <w:tcW w:w="850" w:type="dxa"/>
            <w:vMerge/>
            <w:shd w:val="clear" w:color="auto" w:fill="auto"/>
          </w:tcPr>
          <w:p w14:paraId="7083EB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FEA2E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6098F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57DC84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C5B5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8D04B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9EE9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1805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4C01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9462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3F36E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CE81E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5FE368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232A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0739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75433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55DE3B" w14:textId="77777777" w:rsidR="000236E6" w:rsidRPr="00C30D6B" w:rsidRDefault="000236E6" w:rsidP="001A75DA">
            <w:pPr>
              <w:pStyle w:val="TAL"/>
            </w:pPr>
          </w:p>
        </w:tc>
        <w:tc>
          <w:tcPr>
            <w:tcW w:w="850" w:type="dxa"/>
            <w:vMerge w:val="restart"/>
            <w:shd w:val="clear" w:color="auto" w:fill="auto"/>
          </w:tcPr>
          <w:p w14:paraId="7C3B5F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0CC93C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PDN connection triggered by user, allowed with modification</w:t>
            </w:r>
          </w:p>
        </w:tc>
        <w:tc>
          <w:tcPr>
            <w:tcW w:w="673" w:type="dxa"/>
            <w:shd w:val="clear" w:color="auto" w:fill="auto"/>
          </w:tcPr>
          <w:p w14:paraId="1F0FD6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DB7A5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965D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CDF5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25C16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1CFD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CF84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D113E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99E33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53958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1401C9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928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93B78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A1B1E8" w14:textId="77777777" w:rsidR="000236E6" w:rsidRPr="00C30D6B" w:rsidRDefault="000236E6" w:rsidP="001A75DA">
            <w:pPr>
              <w:pStyle w:val="TAL"/>
            </w:pPr>
          </w:p>
        </w:tc>
        <w:tc>
          <w:tcPr>
            <w:tcW w:w="850" w:type="dxa"/>
            <w:vMerge/>
            <w:shd w:val="clear" w:color="auto" w:fill="auto"/>
          </w:tcPr>
          <w:p w14:paraId="6E3312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85232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661F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CE098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56C4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EB513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3C21C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8C21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83A3D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D4529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163C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0CB162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0C213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F8F0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4232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77EF1F" w14:textId="77777777" w:rsidR="000236E6" w:rsidRPr="00C30D6B" w:rsidRDefault="000236E6" w:rsidP="001A75DA">
            <w:pPr>
              <w:pStyle w:val="TAL"/>
            </w:pPr>
          </w:p>
        </w:tc>
        <w:tc>
          <w:tcPr>
            <w:tcW w:w="850" w:type="dxa"/>
            <w:vMerge w:val="restart"/>
            <w:shd w:val="clear" w:color="auto" w:fill="auto"/>
          </w:tcPr>
          <w:p w14:paraId="291D3E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61F542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  PDN connection activation from OPEN CHANNEL command</w:t>
            </w:r>
          </w:p>
        </w:tc>
        <w:tc>
          <w:tcPr>
            <w:tcW w:w="673" w:type="dxa"/>
            <w:shd w:val="clear" w:color="auto" w:fill="auto"/>
          </w:tcPr>
          <w:p w14:paraId="19133F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2846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7B9138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35D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5BF4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5B582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F5B77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301B3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3529E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38984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D9DA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74F6D4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45CF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3C632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F8EE3B2"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37C1F5B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26FC1C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30F0CF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215662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9FBAD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Borders>
              <w:bottom w:val="single" w:sz="4" w:space="0" w:color="auto"/>
            </w:tcBorders>
            <w:shd w:val="clear" w:color="auto" w:fill="auto"/>
          </w:tcPr>
          <w:p w14:paraId="174133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B5489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53687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80BAF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35BA3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918F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42BF1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64C95F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bottom w:val="single" w:sz="4" w:space="0" w:color="auto"/>
            </w:tcBorders>
            <w:shd w:val="clear" w:color="auto" w:fill="auto"/>
          </w:tcPr>
          <w:p w14:paraId="1C72A3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4FDF8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B530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DB45F46" w14:textId="77777777" w:rsidR="000236E6" w:rsidRPr="00C30D6B" w:rsidRDefault="000236E6" w:rsidP="001A75DA">
            <w:pPr>
              <w:pStyle w:val="TAL"/>
              <w:rPr>
                <w:b w:val="0"/>
                <w:bCs w:val="0"/>
              </w:rPr>
            </w:pPr>
            <w:r w:rsidRPr="00C30D6B">
              <w:t>27.22.11</w:t>
            </w:r>
          </w:p>
        </w:tc>
        <w:tc>
          <w:tcPr>
            <w:tcW w:w="850" w:type="dxa"/>
            <w:tcBorders>
              <w:top w:val="single" w:sz="4" w:space="0" w:color="auto"/>
              <w:left w:val="nil"/>
              <w:bottom w:val="single" w:sz="4" w:space="0" w:color="auto"/>
              <w:right w:val="nil"/>
            </w:tcBorders>
            <w:shd w:val="clear" w:color="auto" w:fill="F2F2F2" w:themeFill="background1" w:themeFillShade="F2"/>
          </w:tcPr>
          <w:p w14:paraId="0BB802A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2D4AB52F"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Call Control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tcPr>
          <w:p w14:paraId="261590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4631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89D58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75240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97582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C0AF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B897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0A2FC1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C074F6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6F7DD6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4994C3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default PDP connection activation, allowed without modification</w:t>
            </w:r>
          </w:p>
        </w:tc>
        <w:tc>
          <w:tcPr>
            <w:tcW w:w="673" w:type="dxa"/>
            <w:tcBorders>
              <w:top w:val="single" w:sz="4" w:space="0" w:color="auto"/>
            </w:tcBorders>
            <w:shd w:val="clear" w:color="auto" w:fill="auto"/>
          </w:tcPr>
          <w:p w14:paraId="6B0FE9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5C8F7C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0796D7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Borders>
              <w:top w:val="single" w:sz="4" w:space="0" w:color="auto"/>
            </w:tcBorders>
            <w:shd w:val="clear" w:color="auto" w:fill="auto"/>
          </w:tcPr>
          <w:p w14:paraId="40E7DF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A6396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99D74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89651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9BA1B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3B00C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73ED63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751798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4E0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3D5E48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651CE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D475C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AD5EE3" w14:textId="77777777" w:rsidR="000236E6" w:rsidRPr="00C30D6B" w:rsidRDefault="000236E6" w:rsidP="001A75DA">
            <w:pPr>
              <w:pStyle w:val="TAL"/>
            </w:pPr>
          </w:p>
        </w:tc>
        <w:tc>
          <w:tcPr>
            <w:tcW w:w="850" w:type="dxa"/>
            <w:vMerge/>
            <w:shd w:val="clear" w:color="auto" w:fill="auto"/>
          </w:tcPr>
          <w:p w14:paraId="411DF93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5EE89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B104C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B4BE3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954B1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1348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7C7BD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4AAA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0F66F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91C88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6A9A3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50259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6636D3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4F7D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499D3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630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2724B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A8D995" w14:textId="77777777" w:rsidR="000236E6" w:rsidRPr="00C30D6B" w:rsidRDefault="000236E6" w:rsidP="001A75DA">
            <w:pPr>
              <w:pStyle w:val="TAL"/>
            </w:pPr>
          </w:p>
        </w:tc>
        <w:tc>
          <w:tcPr>
            <w:tcW w:w="850" w:type="dxa"/>
            <w:vMerge w:val="restart"/>
            <w:shd w:val="clear" w:color="auto" w:fill="auto"/>
          </w:tcPr>
          <w:p w14:paraId="29B006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1042F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default PDP connection activation, not allowed</w:t>
            </w:r>
          </w:p>
        </w:tc>
        <w:tc>
          <w:tcPr>
            <w:tcW w:w="673" w:type="dxa"/>
            <w:shd w:val="clear" w:color="auto" w:fill="auto"/>
          </w:tcPr>
          <w:p w14:paraId="788D7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D754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6DE442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68D26B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B7BDA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97FD3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7E163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CBEF0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4228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ACAD3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23351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D304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67D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8A2E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C4829B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B88494" w14:textId="77777777" w:rsidR="000236E6" w:rsidRPr="00C30D6B" w:rsidRDefault="000236E6" w:rsidP="001A75DA">
            <w:pPr>
              <w:pStyle w:val="TAL"/>
            </w:pPr>
          </w:p>
        </w:tc>
        <w:tc>
          <w:tcPr>
            <w:tcW w:w="850" w:type="dxa"/>
            <w:vMerge/>
            <w:shd w:val="clear" w:color="auto" w:fill="auto"/>
          </w:tcPr>
          <w:p w14:paraId="76C304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2914B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B0DC1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29CA65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A99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9D421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A18B4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0C34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F1C5B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DDBF0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9B3E3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53C5B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277E25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6C5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1CAF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7B9D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F5E0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756829" w14:textId="77777777" w:rsidR="000236E6" w:rsidRPr="00C30D6B" w:rsidRDefault="000236E6" w:rsidP="001A75DA">
            <w:pPr>
              <w:pStyle w:val="TAL"/>
            </w:pPr>
          </w:p>
        </w:tc>
        <w:tc>
          <w:tcPr>
            <w:tcW w:w="850" w:type="dxa"/>
            <w:vMerge w:val="restart"/>
            <w:shd w:val="clear" w:color="auto" w:fill="auto"/>
          </w:tcPr>
          <w:p w14:paraId="2E29D1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1554F9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default PDP connection activation, allowed with modification</w:t>
            </w:r>
          </w:p>
        </w:tc>
        <w:tc>
          <w:tcPr>
            <w:tcW w:w="673" w:type="dxa"/>
            <w:shd w:val="clear" w:color="auto" w:fill="auto"/>
          </w:tcPr>
          <w:p w14:paraId="77F388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4D5C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28BD80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08E54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DE9F0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2BF67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3E095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9C57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7D099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8AB03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33BA0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245F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87169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E37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34175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A7AD65" w14:textId="77777777" w:rsidR="000236E6" w:rsidRPr="00C30D6B" w:rsidRDefault="000236E6" w:rsidP="001A75DA">
            <w:pPr>
              <w:pStyle w:val="TAL"/>
            </w:pPr>
          </w:p>
        </w:tc>
        <w:tc>
          <w:tcPr>
            <w:tcW w:w="850" w:type="dxa"/>
            <w:vMerge/>
            <w:shd w:val="clear" w:color="auto" w:fill="auto"/>
          </w:tcPr>
          <w:p w14:paraId="40B3C8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C1F6A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C48A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9BC23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BCF8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99CC9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EFB9B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586D8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126C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766DF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09D27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7F222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6F32E2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251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077B0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B6D6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D73D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EFE58" w14:textId="77777777" w:rsidR="000236E6" w:rsidRPr="00C30D6B" w:rsidRDefault="000236E6" w:rsidP="001A75DA">
            <w:pPr>
              <w:pStyle w:val="TAL"/>
            </w:pPr>
          </w:p>
        </w:tc>
        <w:tc>
          <w:tcPr>
            <w:tcW w:w="850" w:type="dxa"/>
            <w:vMerge w:val="restart"/>
            <w:shd w:val="clear" w:color="auto" w:fill="auto"/>
          </w:tcPr>
          <w:p w14:paraId="2E806D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0FFA96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PDP connection triggered by user, UICC sends 90 00</w:t>
            </w:r>
          </w:p>
        </w:tc>
        <w:tc>
          <w:tcPr>
            <w:tcW w:w="673" w:type="dxa"/>
            <w:shd w:val="clear" w:color="auto" w:fill="auto"/>
          </w:tcPr>
          <w:p w14:paraId="1B68A9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94A33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EA094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016FE0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C00C0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3F671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077EC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3BCE6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0D72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9F7A4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C711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B3BE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F8FD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46F9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E95F3D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4E8846" w14:textId="77777777" w:rsidR="000236E6" w:rsidRPr="00C30D6B" w:rsidRDefault="000236E6" w:rsidP="001A75DA">
            <w:pPr>
              <w:pStyle w:val="TAL"/>
            </w:pPr>
          </w:p>
        </w:tc>
        <w:tc>
          <w:tcPr>
            <w:tcW w:w="850" w:type="dxa"/>
            <w:vMerge/>
            <w:shd w:val="clear" w:color="auto" w:fill="auto"/>
          </w:tcPr>
          <w:p w14:paraId="47CEA9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E5390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6E8F4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71F5F5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E1C6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77AB1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90159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3D94C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24AA6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4EF74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1657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C2E5D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9BCE4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879C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7BE9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CCB0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CDCEB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B8C61E" w14:textId="77777777" w:rsidR="000236E6" w:rsidRPr="00C30D6B" w:rsidRDefault="000236E6" w:rsidP="001A75DA">
            <w:pPr>
              <w:pStyle w:val="TAL"/>
            </w:pPr>
          </w:p>
        </w:tc>
        <w:tc>
          <w:tcPr>
            <w:tcW w:w="850" w:type="dxa"/>
            <w:vMerge w:val="restart"/>
            <w:shd w:val="clear" w:color="auto" w:fill="auto"/>
          </w:tcPr>
          <w:p w14:paraId="609531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568BB7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PDP connection triggered by user, UICC sends 93 00</w:t>
            </w:r>
          </w:p>
        </w:tc>
        <w:tc>
          <w:tcPr>
            <w:tcW w:w="673" w:type="dxa"/>
            <w:shd w:val="clear" w:color="auto" w:fill="auto"/>
          </w:tcPr>
          <w:p w14:paraId="490E7F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480A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02D6CF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05EBF8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8B954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8E0DB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5404F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F4229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836D0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9DA5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2811EA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25771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F9721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DC13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2E810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4F0339" w14:textId="77777777" w:rsidR="000236E6" w:rsidRPr="00C30D6B" w:rsidRDefault="000236E6" w:rsidP="001A75DA">
            <w:pPr>
              <w:pStyle w:val="TAL"/>
            </w:pPr>
          </w:p>
        </w:tc>
        <w:tc>
          <w:tcPr>
            <w:tcW w:w="850" w:type="dxa"/>
            <w:vMerge/>
            <w:shd w:val="clear" w:color="auto" w:fill="auto"/>
          </w:tcPr>
          <w:p w14:paraId="7C3B5C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C64F08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76D5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80792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09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088FD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28419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0D691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2958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E834D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E324E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B0396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3B1B7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E4B3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D742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1258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ACB07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215F1" w14:textId="77777777" w:rsidR="000236E6" w:rsidRPr="00C30D6B" w:rsidRDefault="000236E6" w:rsidP="001A75DA">
            <w:pPr>
              <w:pStyle w:val="TAL"/>
            </w:pPr>
          </w:p>
        </w:tc>
        <w:tc>
          <w:tcPr>
            <w:tcW w:w="850" w:type="dxa"/>
            <w:vMerge w:val="restart"/>
            <w:shd w:val="clear" w:color="auto" w:fill="auto"/>
          </w:tcPr>
          <w:p w14:paraId="0FD0BF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564403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PDP connection triggered by user, allowed with modification</w:t>
            </w:r>
          </w:p>
        </w:tc>
        <w:tc>
          <w:tcPr>
            <w:tcW w:w="673" w:type="dxa"/>
            <w:shd w:val="clear" w:color="auto" w:fill="auto"/>
          </w:tcPr>
          <w:p w14:paraId="0A372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16B0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02310D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2EE6B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35A4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99955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A61A9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FAC6C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4C45D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C4219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1EC84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539F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2062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7CD3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90FC0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E41673" w14:textId="77777777" w:rsidR="000236E6" w:rsidRPr="00C30D6B" w:rsidRDefault="000236E6" w:rsidP="001A75DA">
            <w:pPr>
              <w:pStyle w:val="TAL"/>
            </w:pPr>
          </w:p>
        </w:tc>
        <w:tc>
          <w:tcPr>
            <w:tcW w:w="850" w:type="dxa"/>
            <w:vMerge/>
            <w:shd w:val="clear" w:color="auto" w:fill="auto"/>
          </w:tcPr>
          <w:p w14:paraId="7E3E0E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CB6E5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05521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0CE2C0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FDE1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3ADCC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D87CB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D9536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04EFA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0EF1A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FD70A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7C9A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1E2B5E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D034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8B87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CD6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5D1A0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624CDC" w14:textId="77777777" w:rsidR="000236E6" w:rsidRPr="00C30D6B" w:rsidRDefault="000236E6" w:rsidP="001A75DA">
            <w:pPr>
              <w:pStyle w:val="TAL"/>
            </w:pPr>
          </w:p>
        </w:tc>
        <w:tc>
          <w:tcPr>
            <w:tcW w:w="850" w:type="dxa"/>
            <w:vMerge w:val="restart"/>
            <w:shd w:val="clear" w:color="auto" w:fill="auto"/>
          </w:tcPr>
          <w:p w14:paraId="522B55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6389ACC4" w14:textId="42966039"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PDP connection activation from OPEN CHANNEL command</w:t>
            </w:r>
          </w:p>
        </w:tc>
        <w:tc>
          <w:tcPr>
            <w:tcW w:w="673" w:type="dxa"/>
            <w:shd w:val="clear" w:color="auto" w:fill="auto"/>
          </w:tcPr>
          <w:p w14:paraId="33B5B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67C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E660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3A4867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6B2BF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256E0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9FFFA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C3BE9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16F7F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D88E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7D289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E487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1C0D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4E16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9FADC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6171ABC"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5F695D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6824F7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6D2764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1B53D3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9D5C4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18D268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5AEEA5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0610B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6157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0BF51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6A4B5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7E1E0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F72AE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4D8F8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5AFF4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A33AD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4B8B93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06F9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CDA3782" w14:textId="77777777" w:rsidR="000236E6" w:rsidRPr="00C30D6B" w:rsidRDefault="000236E6" w:rsidP="001A75DA">
            <w:pPr>
              <w:pStyle w:val="TAL"/>
              <w:rPr>
                <w:b w:val="0"/>
                <w:bCs w:val="0"/>
              </w:rPr>
            </w:pPr>
            <w:r w:rsidRPr="00C30D6B">
              <w:t>27.22.12</w:t>
            </w:r>
          </w:p>
        </w:tc>
        <w:tc>
          <w:tcPr>
            <w:tcW w:w="850" w:type="dxa"/>
            <w:tcBorders>
              <w:top w:val="single" w:sz="4" w:space="0" w:color="auto"/>
              <w:left w:val="nil"/>
              <w:bottom w:val="single" w:sz="4" w:space="0" w:color="auto"/>
              <w:right w:val="nil"/>
            </w:tcBorders>
            <w:shd w:val="clear" w:color="auto" w:fill="F2F2F2" w:themeFill="background1" w:themeFillShade="F2"/>
          </w:tcPr>
          <w:p w14:paraId="1A904102" w14:textId="1DF63078"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B1AA7D8"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tcPr>
          <w:p w14:paraId="38A5D3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CA41B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B36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4060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682C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2AD38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A5409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42A06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79B6294" w14:textId="77777777" w:rsidR="000236E6" w:rsidRPr="00C30D6B" w:rsidRDefault="000236E6" w:rsidP="001A75DA">
            <w:pPr>
              <w:pStyle w:val="TAL"/>
              <w:rPr>
                <w:b w:val="0"/>
                <w:bCs w:val="0"/>
              </w:rPr>
            </w:pPr>
          </w:p>
        </w:tc>
        <w:tc>
          <w:tcPr>
            <w:tcW w:w="850" w:type="dxa"/>
            <w:vMerge w:val="restart"/>
            <w:tcBorders>
              <w:top w:val="single" w:sz="4" w:space="0" w:color="auto"/>
            </w:tcBorders>
            <w:shd w:val="clear" w:color="auto" w:fill="auto"/>
          </w:tcPr>
          <w:p w14:paraId="0F2180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1339C2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disable FDN in EF</w:t>
            </w:r>
            <w:r w:rsidRPr="00C30D6B">
              <w:rPr>
                <w:vertAlign w:val="subscript"/>
              </w:rPr>
              <w:t>EST</w:t>
            </w:r>
            <w:r w:rsidRPr="00C30D6B">
              <w:t>, E-UTRAN</w:t>
            </w:r>
          </w:p>
        </w:tc>
        <w:tc>
          <w:tcPr>
            <w:tcW w:w="673" w:type="dxa"/>
            <w:tcBorders>
              <w:top w:val="single" w:sz="4" w:space="0" w:color="auto"/>
            </w:tcBorders>
            <w:shd w:val="clear" w:color="auto" w:fill="auto"/>
          </w:tcPr>
          <w:p w14:paraId="29F78F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194B20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7235B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11914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EA07B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3DA866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0069D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785A10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216B98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045E4" w14:textId="77777777" w:rsidR="000236E6" w:rsidRPr="00C30D6B" w:rsidRDefault="000236E6" w:rsidP="001A75DA">
            <w:pPr>
              <w:pStyle w:val="TAL"/>
              <w:rPr>
                <w:b w:val="0"/>
                <w:bCs w:val="0"/>
              </w:rPr>
            </w:pPr>
          </w:p>
        </w:tc>
        <w:tc>
          <w:tcPr>
            <w:tcW w:w="850" w:type="dxa"/>
            <w:vMerge/>
            <w:shd w:val="clear" w:color="auto" w:fill="auto"/>
          </w:tcPr>
          <w:p w14:paraId="285617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9D7AF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26CF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9C6B5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2A83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34FAA6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EDD5A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5CD9D6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2BFC5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185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A1B64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D78C8A" w14:textId="77777777" w:rsidR="000236E6" w:rsidRPr="00C30D6B" w:rsidRDefault="000236E6" w:rsidP="001A75DA">
            <w:pPr>
              <w:pStyle w:val="TAL"/>
              <w:rPr>
                <w:b w:val="0"/>
                <w:bCs w:val="0"/>
              </w:rPr>
            </w:pPr>
          </w:p>
        </w:tc>
        <w:tc>
          <w:tcPr>
            <w:tcW w:w="850" w:type="dxa"/>
            <w:vMerge w:val="restart"/>
            <w:shd w:val="clear" w:color="auto" w:fill="auto"/>
          </w:tcPr>
          <w:p w14:paraId="14375B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2AC127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enable FDN in EF</w:t>
            </w:r>
            <w:r w:rsidRPr="00C30D6B">
              <w:rPr>
                <w:vertAlign w:val="subscript"/>
              </w:rPr>
              <w:t>EST</w:t>
            </w:r>
            <w:r w:rsidRPr="00C30D6B">
              <w:t>, E-UTRAN</w:t>
            </w:r>
          </w:p>
        </w:tc>
        <w:tc>
          <w:tcPr>
            <w:tcW w:w="673" w:type="dxa"/>
            <w:shd w:val="clear" w:color="auto" w:fill="auto"/>
          </w:tcPr>
          <w:p w14:paraId="4F198C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34A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5807E2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8F1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9BF0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20F990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212732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CF88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01AE6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DA9DE2" w14:textId="77777777" w:rsidR="000236E6" w:rsidRPr="00C30D6B" w:rsidRDefault="000236E6" w:rsidP="001A75DA">
            <w:pPr>
              <w:pStyle w:val="TAL"/>
              <w:rPr>
                <w:b w:val="0"/>
                <w:bCs w:val="0"/>
              </w:rPr>
            </w:pPr>
          </w:p>
        </w:tc>
        <w:tc>
          <w:tcPr>
            <w:tcW w:w="850" w:type="dxa"/>
            <w:vMerge/>
            <w:shd w:val="clear" w:color="auto" w:fill="auto"/>
          </w:tcPr>
          <w:p w14:paraId="42E7A3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80A1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0C6A5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7FD119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C1B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89EA2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8D3D3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01625A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525AF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B8F8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621C4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1123C2" w14:textId="77777777" w:rsidR="000236E6" w:rsidRPr="00C30D6B" w:rsidRDefault="000236E6" w:rsidP="001A75DA">
            <w:pPr>
              <w:pStyle w:val="TAL"/>
              <w:rPr>
                <w:b w:val="0"/>
                <w:bCs w:val="0"/>
              </w:rPr>
            </w:pPr>
          </w:p>
        </w:tc>
        <w:tc>
          <w:tcPr>
            <w:tcW w:w="850" w:type="dxa"/>
            <w:shd w:val="clear" w:color="auto" w:fill="auto"/>
          </w:tcPr>
          <w:p w14:paraId="139577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680B88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changing eCall mode, disable FDN in EF</w:t>
            </w:r>
            <w:r w:rsidRPr="00C30D6B">
              <w:rPr>
                <w:vertAlign w:val="subscript"/>
              </w:rPr>
              <w:t>EST</w:t>
            </w:r>
            <w:r w:rsidRPr="00C30D6B">
              <w:t>, IMS Emergency Services in E-UTRAN</w:t>
            </w:r>
          </w:p>
        </w:tc>
        <w:tc>
          <w:tcPr>
            <w:tcW w:w="673" w:type="dxa"/>
            <w:shd w:val="clear" w:color="auto" w:fill="auto"/>
          </w:tcPr>
          <w:p w14:paraId="1D7527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28554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1692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C202</w:t>
            </w:r>
          </w:p>
        </w:tc>
        <w:tc>
          <w:tcPr>
            <w:tcW w:w="1020" w:type="dxa"/>
            <w:shd w:val="clear" w:color="auto" w:fill="auto"/>
          </w:tcPr>
          <w:p w14:paraId="3CF009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FA93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79E3F8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9C0AF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24F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9D75C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3AEA3" w14:textId="77777777" w:rsidR="000236E6" w:rsidRPr="00C30D6B" w:rsidRDefault="000236E6" w:rsidP="001A75DA">
            <w:pPr>
              <w:pStyle w:val="TAL"/>
              <w:rPr>
                <w:b w:val="0"/>
                <w:bCs w:val="0"/>
              </w:rPr>
            </w:pPr>
          </w:p>
        </w:tc>
        <w:tc>
          <w:tcPr>
            <w:tcW w:w="850" w:type="dxa"/>
            <w:vMerge w:val="restart"/>
            <w:shd w:val="clear" w:color="auto" w:fill="auto"/>
          </w:tcPr>
          <w:p w14:paraId="78FF6A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79AD137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changing eCall mode, disable FDN in EF</w:t>
            </w:r>
            <w:r w:rsidRPr="00C30D6B">
              <w:rPr>
                <w:vertAlign w:val="subscript"/>
              </w:rPr>
              <w:t>EST</w:t>
            </w:r>
            <w:r w:rsidRPr="00C30D6B">
              <w:t>, UTRAN/GERAN</w:t>
            </w:r>
          </w:p>
        </w:tc>
        <w:tc>
          <w:tcPr>
            <w:tcW w:w="673" w:type="dxa"/>
            <w:shd w:val="clear" w:color="auto" w:fill="auto"/>
          </w:tcPr>
          <w:p w14:paraId="7FCFB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F61BB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35535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F49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FFF4A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5FCFAD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4E28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68B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CF03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7127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145C77" w14:textId="77777777" w:rsidR="000236E6" w:rsidRPr="00C30D6B" w:rsidRDefault="000236E6" w:rsidP="001A75DA">
            <w:pPr>
              <w:pStyle w:val="TAL"/>
              <w:rPr>
                <w:b w:val="0"/>
                <w:bCs w:val="0"/>
              </w:rPr>
            </w:pPr>
          </w:p>
        </w:tc>
        <w:tc>
          <w:tcPr>
            <w:tcW w:w="850" w:type="dxa"/>
            <w:vMerge/>
            <w:shd w:val="clear" w:color="auto" w:fill="auto"/>
          </w:tcPr>
          <w:p w14:paraId="162C2A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772F8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A2F5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69F9D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6B51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24311F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B7FE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45C4CD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157C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4DF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3B7E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4B47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083766" w14:textId="77777777" w:rsidR="000236E6" w:rsidRPr="00C30D6B" w:rsidRDefault="000236E6" w:rsidP="001A75DA">
            <w:pPr>
              <w:pStyle w:val="TAL"/>
              <w:rPr>
                <w:b w:val="0"/>
                <w:bCs w:val="0"/>
              </w:rPr>
            </w:pPr>
          </w:p>
        </w:tc>
        <w:tc>
          <w:tcPr>
            <w:tcW w:w="850" w:type="dxa"/>
            <w:vMerge w:val="restart"/>
            <w:shd w:val="clear" w:color="auto" w:fill="auto"/>
          </w:tcPr>
          <w:p w14:paraId="2A422DB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47E030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enable FDN in EF</w:t>
            </w:r>
            <w:r w:rsidRPr="00C30D6B">
              <w:rPr>
                <w:vertAlign w:val="subscript"/>
              </w:rPr>
              <w:t>EST</w:t>
            </w:r>
            <w:r w:rsidRPr="00C30D6B">
              <w:t>, UTRAN/GERAN</w:t>
            </w:r>
          </w:p>
        </w:tc>
        <w:tc>
          <w:tcPr>
            <w:tcW w:w="673" w:type="dxa"/>
            <w:shd w:val="clear" w:color="auto" w:fill="auto"/>
          </w:tcPr>
          <w:p w14:paraId="7EB45D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77D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58075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77D3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8EBCE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394E23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A808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4DB0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8109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C412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8FBBB13"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1C44C1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14B231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132221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1F6219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1704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tcBorders>
              <w:bottom w:val="single" w:sz="4" w:space="0" w:color="auto"/>
            </w:tcBorders>
            <w:shd w:val="clear" w:color="auto" w:fill="auto"/>
          </w:tcPr>
          <w:p w14:paraId="1C30BB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49DB4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01231A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C6EA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C13C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E2BB4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8C64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5F4BCE2" w14:textId="77777777" w:rsidR="000236E6" w:rsidRPr="00C30D6B" w:rsidRDefault="000236E6" w:rsidP="001A75DA">
            <w:pPr>
              <w:pStyle w:val="TAL"/>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08FF0D3C"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BAB7630"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CALL CONTROL EVENT on NG-RAN for PDU Session Establishment</w:t>
            </w:r>
          </w:p>
        </w:tc>
        <w:tc>
          <w:tcPr>
            <w:tcW w:w="673" w:type="dxa"/>
            <w:tcBorders>
              <w:top w:val="single" w:sz="4" w:space="0" w:color="auto"/>
              <w:left w:val="nil"/>
              <w:bottom w:val="single" w:sz="4" w:space="0" w:color="auto"/>
              <w:right w:val="nil"/>
            </w:tcBorders>
            <w:shd w:val="clear" w:color="auto" w:fill="F2F2F2" w:themeFill="background1" w:themeFillShade="F2"/>
          </w:tcPr>
          <w:p w14:paraId="3BE1D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2D670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7A4CF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8ADFF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6304D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62AA1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C87E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65D50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8F0C872" w14:textId="77777777" w:rsidR="000236E6" w:rsidRPr="00C30D6B" w:rsidRDefault="000236E6" w:rsidP="001A75DA">
            <w:pPr>
              <w:pStyle w:val="TAL"/>
              <w:rPr>
                <w:b w:val="0"/>
                <w:bCs w:val="0"/>
              </w:rPr>
            </w:pPr>
          </w:p>
        </w:tc>
        <w:tc>
          <w:tcPr>
            <w:tcW w:w="850" w:type="dxa"/>
            <w:tcBorders>
              <w:top w:val="single" w:sz="4" w:space="0" w:color="auto"/>
            </w:tcBorders>
            <w:shd w:val="clear" w:color="auto" w:fill="auto"/>
          </w:tcPr>
          <w:p w14:paraId="08469B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 – 1.6</w:t>
            </w:r>
          </w:p>
        </w:tc>
        <w:tc>
          <w:tcPr>
            <w:tcW w:w="2494" w:type="dxa"/>
            <w:tcBorders>
              <w:top w:val="single" w:sz="4" w:space="0" w:color="auto"/>
            </w:tcBorders>
            <w:shd w:val="clear" w:color="auto" w:fill="auto"/>
          </w:tcPr>
          <w:p w14:paraId="17C942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allowed without modificationPDU Session establishment triggered by User</w:t>
            </w:r>
          </w:p>
        </w:tc>
        <w:tc>
          <w:tcPr>
            <w:tcW w:w="673" w:type="dxa"/>
            <w:tcBorders>
              <w:top w:val="single" w:sz="4" w:space="0" w:color="auto"/>
            </w:tcBorders>
            <w:shd w:val="clear" w:color="auto" w:fill="auto"/>
          </w:tcPr>
          <w:p w14:paraId="1F18DF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1849D3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6340E5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4BBC9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E0066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0652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356E6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7E04E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330D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43FBCD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2E1425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5EC46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E8CD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AA7F94" w14:textId="77777777" w:rsidR="000236E6" w:rsidRPr="00C30D6B" w:rsidRDefault="000236E6" w:rsidP="001A75DA">
            <w:pPr>
              <w:pStyle w:val="TAL"/>
              <w:rPr>
                <w:b w:val="0"/>
                <w:bCs w:val="0"/>
              </w:rPr>
            </w:pPr>
          </w:p>
        </w:tc>
        <w:tc>
          <w:tcPr>
            <w:tcW w:w="850" w:type="dxa"/>
            <w:shd w:val="clear" w:color="auto" w:fill="auto"/>
          </w:tcPr>
          <w:p w14:paraId="74ED2B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49A22C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Not allowed</w:t>
            </w:r>
          </w:p>
        </w:tc>
        <w:tc>
          <w:tcPr>
            <w:tcW w:w="673" w:type="dxa"/>
            <w:shd w:val="clear" w:color="auto" w:fill="auto"/>
          </w:tcPr>
          <w:p w14:paraId="6D9E28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678ADA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E67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77AA4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7098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49678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BA2DA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1B78D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9B76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0CCD0E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1C2B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A59F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C9547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1CEF4A" w14:textId="77777777" w:rsidR="000236E6" w:rsidRPr="00C30D6B" w:rsidRDefault="000236E6" w:rsidP="001A75DA">
            <w:pPr>
              <w:pStyle w:val="TAL"/>
              <w:rPr>
                <w:b w:val="0"/>
                <w:bCs w:val="0"/>
              </w:rPr>
            </w:pPr>
          </w:p>
        </w:tc>
        <w:tc>
          <w:tcPr>
            <w:tcW w:w="850" w:type="dxa"/>
            <w:shd w:val="clear" w:color="auto" w:fill="auto"/>
          </w:tcPr>
          <w:p w14:paraId="6C14C1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36064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UICC sends 90 00</w:t>
            </w:r>
          </w:p>
        </w:tc>
        <w:tc>
          <w:tcPr>
            <w:tcW w:w="673" w:type="dxa"/>
            <w:shd w:val="clear" w:color="auto" w:fill="auto"/>
          </w:tcPr>
          <w:p w14:paraId="540EE0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59D6D1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230A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857C7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A997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B7F79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4692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1C3AC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AC14D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4B727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16894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1856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020070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A66EC" w14:textId="77777777" w:rsidR="000236E6" w:rsidRPr="00C30D6B" w:rsidRDefault="000236E6" w:rsidP="001A75DA">
            <w:pPr>
              <w:pStyle w:val="TAL"/>
              <w:rPr>
                <w:b w:val="0"/>
                <w:bCs w:val="0"/>
              </w:rPr>
            </w:pPr>
          </w:p>
        </w:tc>
        <w:tc>
          <w:tcPr>
            <w:tcW w:w="850" w:type="dxa"/>
            <w:shd w:val="clear" w:color="auto" w:fill="auto"/>
          </w:tcPr>
          <w:p w14:paraId="7C0B31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547F2C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UICC sends 93 00</w:t>
            </w:r>
          </w:p>
        </w:tc>
        <w:tc>
          <w:tcPr>
            <w:tcW w:w="673" w:type="dxa"/>
            <w:shd w:val="clear" w:color="auto" w:fill="auto"/>
          </w:tcPr>
          <w:p w14:paraId="2DD517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62ED49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42DB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93E60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8F932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B0181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3DB6D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40898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8CE00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71E963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1A9D5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6BC2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0A9A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B9A654" w14:textId="77777777" w:rsidR="000236E6" w:rsidRPr="00C30D6B" w:rsidRDefault="000236E6" w:rsidP="001A75DA">
            <w:pPr>
              <w:pStyle w:val="TAL"/>
              <w:rPr>
                <w:b w:val="0"/>
                <w:bCs w:val="0"/>
              </w:rPr>
            </w:pPr>
          </w:p>
        </w:tc>
        <w:tc>
          <w:tcPr>
            <w:tcW w:w="850" w:type="dxa"/>
            <w:shd w:val="clear" w:color="auto" w:fill="auto"/>
          </w:tcPr>
          <w:p w14:paraId="182EACC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51A5F9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allowed with modification of SM PDU DN request container</w:t>
            </w:r>
          </w:p>
        </w:tc>
        <w:tc>
          <w:tcPr>
            <w:tcW w:w="673" w:type="dxa"/>
            <w:shd w:val="clear" w:color="auto" w:fill="auto"/>
          </w:tcPr>
          <w:p w14:paraId="6752FD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75C16B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4EA0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C234</w:t>
            </w:r>
          </w:p>
        </w:tc>
        <w:tc>
          <w:tcPr>
            <w:tcW w:w="1020" w:type="dxa"/>
            <w:shd w:val="clear" w:color="auto" w:fill="auto"/>
          </w:tcPr>
          <w:p w14:paraId="1B6798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0482A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BA022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96951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85E7B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BAB7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BA552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04D4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CD38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A0DBF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D8C6A8" w14:textId="77777777" w:rsidR="000236E6" w:rsidRPr="00C30D6B" w:rsidRDefault="000236E6" w:rsidP="001A75DA">
            <w:pPr>
              <w:pStyle w:val="TAL"/>
              <w:rPr>
                <w:b w:val="0"/>
                <w:bCs w:val="0"/>
              </w:rPr>
            </w:pPr>
          </w:p>
        </w:tc>
        <w:tc>
          <w:tcPr>
            <w:tcW w:w="850" w:type="dxa"/>
            <w:shd w:val="clear" w:color="auto" w:fill="auto"/>
          </w:tcPr>
          <w:p w14:paraId="5049D8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3C13B0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allowed with modification of ePCO</w:t>
            </w:r>
          </w:p>
        </w:tc>
        <w:tc>
          <w:tcPr>
            <w:tcW w:w="673" w:type="dxa"/>
            <w:shd w:val="clear" w:color="auto" w:fill="auto"/>
          </w:tcPr>
          <w:p w14:paraId="5A7729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8896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125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1339EF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0A028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B3B20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6561A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0336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FFB8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4645F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5728E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C60B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36902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4243C59"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1D2BE8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387398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triggered by OPEN CHANNEL</w:t>
            </w:r>
          </w:p>
        </w:tc>
        <w:tc>
          <w:tcPr>
            <w:tcW w:w="673" w:type="dxa"/>
            <w:tcBorders>
              <w:bottom w:val="single" w:sz="4" w:space="0" w:color="auto"/>
            </w:tcBorders>
            <w:shd w:val="clear" w:color="auto" w:fill="auto"/>
          </w:tcPr>
          <w:p w14:paraId="45A72C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96B92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ED16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31EAE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B253F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EFA2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E149E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7FE70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73EB8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7C2856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27AA7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67CF8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B355FF6"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E97034E" w14:textId="77777777" w:rsidR="000236E6" w:rsidRPr="00C30D6B" w:rsidRDefault="000236E6" w:rsidP="001A75DA">
            <w:pPr>
              <w:pStyle w:val="TAL"/>
              <w:rPr>
                <w:b w:val="0"/>
                <w:bCs w:val="0"/>
              </w:rPr>
            </w:pPr>
            <w:r w:rsidRPr="00C30D6B">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526683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1DE1F96"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Pr>
                <w:b/>
                <w:bCs/>
              </w:rPr>
              <w:t xml:space="preserve">ENVELOPE </w:t>
            </w:r>
            <w:r w:rsidRPr="006A3522">
              <w:rPr>
                <w:b/>
                <w:bC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016E96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AA20A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56E0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2212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83615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DDFAA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896C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3DD3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AF21EE" w14:textId="77777777" w:rsidR="000236E6" w:rsidRPr="00C30D6B" w:rsidRDefault="000236E6" w:rsidP="001A75DA">
            <w:pPr>
              <w:pStyle w:val="TAL"/>
            </w:pPr>
            <w:r w:rsidRPr="00C30D6B">
              <w:t>27.22.14</w:t>
            </w:r>
            <w:r>
              <w:t>.1</w:t>
            </w:r>
          </w:p>
        </w:tc>
        <w:tc>
          <w:tcPr>
            <w:tcW w:w="850" w:type="dxa"/>
            <w:tcBorders>
              <w:top w:val="single" w:sz="4" w:space="0" w:color="auto"/>
              <w:left w:val="nil"/>
              <w:bottom w:val="single" w:sz="4" w:space="0" w:color="auto"/>
              <w:right w:val="nil"/>
            </w:tcBorders>
            <w:shd w:val="clear" w:color="auto" w:fill="F2F2F2" w:themeFill="background1" w:themeFillShade="F2"/>
          </w:tcPr>
          <w:p w14:paraId="0EB57E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63CF5CE9"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lang w:val="en-GB"/>
              </w:rPr>
              <w:t>Routing Indicator Data update via DL NAS TRANSPORT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252C44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E5D93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6ED16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08095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FEF7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03541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6156E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83151F"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1EAF14A" w14:textId="52510756" w:rsidR="000236E6" w:rsidRPr="00C30D6B" w:rsidRDefault="000236E6" w:rsidP="001A75DA">
            <w:pPr>
              <w:pStyle w:val="TAL"/>
              <w:rPr>
                <w:b w:val="0"/>
                <w:bCs w:val="0"/>
              </w:rPr>
            </w:pPr>
          </w:p>
        </w:tc>
        <w:tc>
          <w:tcPr>
            <w:tcW w:w="850" w:type="dxa"/>
            <w:tcBorders>
              <w:top w:val="single" w:sz="4" w:space="0" w:color="auto"/>
            </w:tcBorders>
            <w:shd w:val="clear" w:color="auto" w:fill="auto"/>
          </w:tcPr>
          <w:p w14:paraId="5D378E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377136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not requested" and "re-registration not requested"</w:t>
            </w:r>
          </w:p>
        </w:tc>
        <w:tc>
          <w:tcPr>
            <w:tcW w:w="673" w:type="dxa"/>
            <w:tcBorders>
              <w:top w:val="single" w:sz="4" w:space="0" w:color="auto"/>
            </w:tcBorders>
            <w:shd w:val="clear" w:color="auto" w:fill="auto"/>
          </w:tcPr>
          <w:p w14:paraId="0D3B91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4139F6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67B809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1A470E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31182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41CF43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476F7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1B2D78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EE547C"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CE27BE" w14:textId="09934B88" w:rsidR="000236E6" w:rsidRPr="00C30D6B" w:rsidRDefault="000236E6" w:rsidP="001A75DA">
            <w:pPr>
              <w:pStyle w:val="TAL"/>
              <w:rPr>
                <w:b w:val="0"/>
                <w:bCs w:val="0"/>
              </w:rPr>
            </w:pPr>
          </w:p>
        </w:tc>
        <w:tc>
          <w:tcPr>
            <w:tcW w:w="850" w:type="dxa"/>
            <w:shd w:val="clear" w:color="auto" w:fill="auto"/>
          </w:tcPr>
          <w:p w14:paraId="6CD789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23D324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not requested" and "re-registration requested"</w:t>
            </w:r>
          </w:p>
        </w:tc>
        <w:tc>
          <w:tcPr>
            <w:tcW w:w="673" w:type="dxa"/>
            <w:shd w:val="clear" w:color="auto" w:fill="auto"/>
          </w:tcPr>
          <w:p w14:paraId="761E20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7CDFA9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73D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621E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E3046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0D15C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6A7A8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09A4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DB73159"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2BE5D9" w14:textId="72C55959" w:rsidR="000236E6" w:rsidRPr="00C30D6B" w:rsidRDefault="000236E6" w:rsidP="001A75DA">
            <w:pPr>
              <w:pStyle w:val="TAL"/>
              <w:rPr>
                <w:b w:val="0"/>
                <w:bCs w:val="0"/>
              </w:rPr>
            </w:pPr>
          </w:p>
        </w:tc>
        <w:tc>
          <w:tcPr>
            <w:tcW w:w="850" w:type="dxa"/>
            <w:shd w:val="clear" w:color="auto" w:fill="auto"/>
          </w:tcPr>
          <w:p w14:paraId="021D96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4428DF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requested" and "re-registration requested"</w:t>
            </w:r>
          </w:p>
        </w:tc>
        <w:tc>
          <w:tcPr>
            <w:tcW w:w="673" w:type="dxa"/>
            <w:shd w:val="clear" w:color="auto" w:fill="auto"/>
          </w:tcPr>
          <w:p w14:paraId="6F04C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67CA3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A583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6BB91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4DBCC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3F4722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708F7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FB53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12FFAE4"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shd w:val="clear" w:color="auto" w:fill="auto"/>
          </w:tcPr>
          <w:p w14:paraId="07ECF9A7" w14:textId="1801AD56" w:rsidR="000236E6" w:rsidRPr="00C30D6B" w:rsidRDefault="000236E6" w:rsidP="001A75DA">
            <w:pPr>
              <w:pStyle w:val="TAL"/>
              <w:rPr>
                <w:b w:val="0"/>
                <w:bCs w:val="0"/>
              </w:rPr>
            </w:pPr>
          </w:p>
        </w:tc>
        <w:tc>
          <w:tcPr>
            <w:tcW w:w="850" w:type="dxa"/>
            <w:tcBorders>
              <w:bottom w:val="single" w:sz="2" w:space="0" w:color="auto"/>
            </w:tcBorders>
            <w:shd w:val="clear" w:color="auto" w:fill="auto"/>
          </w:tcPr>
          <w:p w14:paraId="293238B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Borders>
              <w:bottom w:val="single" w:sz="2" w:space="0" w:color="auto"/>
            </w:tcBorders>
            <w:shd w:val="clear" w:color="auto" w:fill="auto"/>
          </w:tcPr>
          <w:p w14:paraId="06B75F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requested" and "re-registration not requested"</w:t>
            </w:r>
          </w:p>
        </w:tc>
        <w:tc>
          <w:tcPr>
            <w:tcW w:w="673" w:type="dxa"/>
            <w:tcBorders>
              <w:bottom w:val="single" w:sz="2" w:space="0" w:color="auto"/>
            </w:tcBorders>
            <w:shd w:val="clear" w:color="auto" w:fill="auto"/>
          </w:tcPr>
          <w:p w14:paraId="43D9D3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6A429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32D05E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EB83A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CA0C6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3EF0EC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3BB468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1323D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D3DD9C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8B8E2E2" w14:textId="77777777" w:rsidR="000236E6" w:rsidRPr="00C30D6B" w:rsidDel="005A5F64" w:rsidRDefault="000236E6" w:rsidP="001A75DA">
            <w:pPr>
              <w:pStyle w:val="TAL"/>
            </w:pPr>
            <w:r>
              <w:t>27.22.14.2</w:t>
            </w:r>
          </w:p>
        </w:tc>
        <w:tc>
          <w:tcPr>
            <w:tcW w:w="850" w:type="dxa"/>
            <w:tcBorders>
              <w:top w:val="single" w:sz="2" w:space="0" w:color="auto"/>
              <w:left w:val="nil"/>
              <w:bottom w:val="single" w:sz="2" w:space="0" w:color="auto"/>
              <w:right w:val="nil"/>
            </w:tcBorders>
            <w:shd w:val="clear" w:color="auto" w:fill="F2F2F2" w:themeFill="background1" w:themeFillShade="F2"/>
          </w:tcPr>
          <w:p w14:paraId="37E4BA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CDBC450"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lang w:val="en-GB"/>
              </w:rPr>
              <w:t>Steering of Roaming via DL NAS TRANSPORT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760715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8E37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A76DF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D5E07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B607C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F9BF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EA28E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6B59BD" w:rsidRPr="00C30D6B" w14:paraId="6DE16BCF" w14:textId="77777777" w:rsidTr="003A4E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tcBorders>
            <w:shd w:val="clear" w:color="auto" w:fill="auto"/>
          </w:tcPr>
          <w:p w14:paraId="68D8E216" w14:textId="1363756A" w:rsidR="006B59BD" w:rsidRPr="00C30D6B" w:rsidRDefault="006B59BD" w:rsidP="006B59BD">
            <w:pPr>
              <w:pStyle w:val="TAL"/>
              <w:rPr>
                <w:b w:val="0"/>
                <w:bCs w:val="0"/>
              </w:rPr>
            </w:pPr>
          </w:p>
        </w:tc>
        <w:tc>
          <w:tcPr>
            <w:tcW w:w="850" w:type="dxa"/>
            <w:tcBorders>
              <w:top w:val="single" w:sz="2" w:space="0" w:color="auto"/>
            </w:tcBorders>
            <w:shd w:val="clear" w:color="auto" w:fill="auto"/>
          </w:tcPr>
          <w:p w14:paraId="63665FAD" w14:textId="7987EAA3"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Borders>
              <w:top w:val="single" w:sz="2" w:space="0" w:color="auto"/>
            </w:tcBorders>
            <w:shd w:val="clear" w:color="auto" w:fill="auto"/>
          </w:tcPr>
          <w:p w14:paraId="69714916" w14:textId="60B23E4D"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DL NAS TRANSPORT message</w:t>
            </w:r>
            <w:r>
              <w:t xml:space="preserve"> </w:t>
            </w:r>
            <w:r w:rsidRPr="00F0530D">
              <w:t>secured packet Triple DES</w:t>
            </w:r>
            <w:r w:rsidRPr="00C30D6B">
              <w:t xml:space="preserve"> with REFRESH command [Steering of Roaming]</w:t>
            </w:r>
          </w:p>
        </w:tc>
        <w:tc>
          <w:tcPr>
            <w:tcW w:w="673" w:type="dxa"/>
            <w:tcBorders>
              <w:top w:val="single" w:sz="2" w:space="0" w:color="auto"/>
            </w:tcBorders>
            <w:shd w:val="clear" w:color="auto" w:fill="auto"/>
          </w:tcPr>
          <w:p w14:paraId="3A0DB7A5" w14:textId="5AB9FC78"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3B4B08F0"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48A2AA6A" w14:textId="1B93C7DF"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12097B40"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FC855B1" w14:textId="10CA0AAA"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338C3933" w14:textId="6FB76D33"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57B2176"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7FBF6DBA"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r>
      <w:tr w:rsidR="006B59BD" w:rsidRPr="00C30D6B" w14:paraId="44489E6E" w14:textId="77777777" w:rsidTr="003A4E96">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5B5F45EC" w14:textId="699C2DAF" w:rsidR="006B59BD" w:rsidRPr="00C30D6B" w:rsidRDefault="006B59BD" w:rsidP="006B59BD">
            <w:pPr>
              <w:pStyle w:val="TAL"/>
            </w:pPr>
          </w:p>
        </w:tc>
        <w:tc>
          <w:tcPr>
            <w:tcW w:w="850" w:type="dxa"/>
            <w:shd w:val="clear" w:color="auto" w:fill="auto"/>
          </w:tcPr>
          <w:p w14:paraId="710A5D67" w14:textId="76F12717"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shd w:val="clear" w:color="auto" w:fill="auto"/>
          </w:tcPr>
          <w:p w14:paraId="35AE1D1F" w14:textId="64F6E20B"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via DL NAS TRANSPORT message </w:t>
            </w:r>
            <w:r w:rsidRPr="00F0530D">
              <w:t xml:space="preserve">secured packet Triple DES </w:t>
            </w:r>
            <w:r w:rsidRPr="00C30D6B">
              <w:t>with "Acknowledgement requested" and REFRESH command [Steering of Roaming]</w:t>
            </w:r>
          </w:p>
        </w:tc>
        <w:tc>
          <w:tcPr>
            <w:tcW w:w="673" w:type="dxa"/>
            <w:shd w:val="clear" w:color="auto" w:fill="auto"/>
          </w:tcPr>
          <w:p w14:paraId="73A00CE5" w14:textId="4047098B"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5E1B96D7"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769470" w14:textId="147E53F9"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72980D3" w14:textId="3015F4EF"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shd w:val="clear" w:color="auto" w:fill="auto"/>
          </w:tcPr>
          <w:p w14:paraId="6E400D52" w14:textId="36374F8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A4BE77F"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FCAB69"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r>
      <w:tr w:rsidR="006B59BD" w:rsidRPr="00C30D6B" w14:paraId="532F411F" w14:textId="77777777" w:rsidTr="003A4E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30F2C026" w14:textId="27918C09" w:rsidR="006B59BD" w:rsidRPr="00C30D6B" w:rsidRDefault="006B59BD" w:rsidP="006B59BD">
            <w:pPr>
              <w:pStyle w:val="TAL"/>
              <w:rPr>
                <w:b w:val="0"/>
                <w:bCs w:val="0"/>
              </w:rPr>
            </w:pPr>
          </w:p>
        </w:tc>
        <w:tc>
          <w:tcPr>
            <w:tcW w:w="850" w:type="dxa"/>
            <w:tcBorders>
              <w:bottom w:val="single" w:sz="2" w:space="0" w:color="auto"/>
            </w:tcBorders>
            <w:shd w:val="clear" w:color="auto" w:fill="auto"/>
          </w:tcPr>
          <w:p w14:paraId="6BC231A4" w14:textId="352D6ED2"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tcBorders>
              <w:bottom w:val="single" w:sz="2" w:space="0" w:color="auto"/>
            </w:tcBorders>
            <w:shd w:val="clear" w:color="auto" w:fill="auto"/>
          </w:tcPr>
          <w:p w14:paraId="13F7577E" w14:textId="69253A96"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SMS-PP Data Download in several ENVELOPE commands after Steering of Roaming via DL NAS TRANSPORT long message</w:t>
            </w:r>
            <w:r w:rsidRPr="00F0530D">
              <w:t xml:space="preserve"> secured packet Triple DES</w:t>
            </w:r>
            <w:r w:rsidRPr="00C30D6B">
              <w:t xml:space="preserve"> with REFRESH command [Steering of Roaming]</w:t>
            </w:r>
          </w:p>
        </w:tc>
        <w:tc>
          <w:tcPr>
            <w:tcW w:w="673" w:type="dxa"/>
            <w:tcBorders>
              <w:bottom w:val="single" w:sz="2" w:space="0" w:color="auto"/>
            </w:tcBorders>
            <w:shd w:val="clear" w:color="auto" w:fill="auto"/>
          </w:tcPr>
          <w:p w14:paraId="12E43A71" w14:textId="5D4BDB50"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Rel-1</w:t>
            </w:r>
            <w:r>
              <w:t>5</w:t>
            </w:r>
          </w:p>
        </w:tc>
        <w:tc>
          <w:tcPr>
            <w:tcW w:w="708" w:type="dxa"/>
            <w:tcBorders>
              <w:bottom w:val="single" w:sz="2" w:space="0" w:color="auto"/>
            </w:tcBorders>
            <w:shd w:val="clear" w:color="auto" w:fill="auto"/>
          </w:tcPr>
          <w:p w14:paraId="58A2C755"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77C5F040" w14:textId="26EDE426"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B5BBFC1"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97BDD23" w14:textId="09D847FA"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6FDF2B9A" w14:textId="4EB6F70E"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5F98B35F"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00262A3E"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r>
      <w:tr w:rsidR="006B59BD" w:rsidRPr="00C30D6B" w14:paraId="4044958A" w14:textId="77777777" w:rsidTr="003A4E96">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5C6A1057" w14:textId="77777777" w:rsidR="006B59BD" w:rsidRPr="00C30D6B" w:rsidRDefault="006B59BD" w:rsidP="006B59BD">
            <w:pPr>
              <w:pStyle w:val="TAL"/>
              <w:rPr>
                <w:b w:val="0"/>
                <w:bCs w:val="0"/>
              </w:rPr>
            </w:pPr>
          </w:p>
        </w:tc>
        <w:tc>
          <w:tcPr>
            <w:tcW w:w="850" w:type="dxa"/>
            <w:tcBorders>
              <w:bottom w:val="single" w:sz="2" w:space="0" w:color="auto"/>
            </w:tcBorders>
            <w:shd w:val="clear" w:color="auto" w:fill="auto"/>
          </w:tcPr>
          <w:p w14:paraId="6C01CE44" w14:textId="558BE19C"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t>2.5</w:t>
            </w:r>
          </w:p>
        </w:tc>
        <w:tc>
          <w:tcPr>
            <w:tcW w:w="2494" w:type="dxa"/>
            <w:tcBorders>
              <w:bottom w:val="single" w:sz="2" w:space="0" w:color="auto"/>
            </w:tcBorders>
            <w:shd w:val="clear" w:color="auto" w:fill="auto"/>
          </w:tcPr>
          <w:p w14:paraId="1C52FFCA" w14:textId="563084DE"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rsidRPr="00C30D6B">
              <w:t xml:space="preserve">SMS-PP Data Download after Steering of Roaming via DL NAS TRANSPORT message </w:t>
            </w:r>
            <w:r w:rsidRPr="00F0530D">
              <w:t xml:space="preserve">secured packet </w:t>
            </w:r>
            <w:r>
              <w:t>A</w:t>
            </w:r>
            <w:r w:rsidRPr="00F0530D">
              <w:t xml:space="preserve">ES </w:t>
            </w:r>
            <w:r w:rsidRPr="00C30D6B">
              <w:t>with REFRESH command [Steering of Roaming]</w:t>
            </w:r>
          </w:p>
        </w:tc>
        <w:tc>
          <w:tcPr>
            <w:tcW w:w="673" w:type="dxa"/>
            <w:tcBorders>
              <w:bottom w:val="single" w:sz="2" w:space="0" w:color="auto"/>
            </w:tcBorders>
            <w:shd w:val="clear" w:color="auto" w:fill="auto"/>
          </w:tcPr>
          <w:p w14:paraId="372BB03D" w14:textId="1E661988"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bottom w:val="single" w:sz="2" w:space="0" w:color="auto"/>
            </w:tcBorders>
            <w:shd w:val="clear" w:color="auto" w:fill="auto"/>
          </w:tcPr>
          <w:p w14:paraId="2214F56B"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1917DADF" w14:textId="4DEE4AED"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49BD3BBE"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3345E0D" w14:textId="7BA9B319"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4B08E5AC" w14:textId="3848C66F"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2F5FE63B"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0D102ABF"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r>
      <w:tr w:rsidR="006B59BD" w:rsidRPr="00C30D6B" w14:paraId="6DE35A59" w14:textId="77777777" w:rsidTr="003A4E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bottom w:val="single" w:sz="2" w:space="0" w:color="auto"/>
            </w:tcBorders>
            <w:shd w:val="clear" w:color="auto" w:fill="auto"/>
          </w:tcPr>
          <w:p w14:paraId="222992CC" w14:textId="77777777" w:rsidR="006B59BD" w:rsidRPr="00C30D6B" w:rsidRDefault="006B59BD" w:rsidP="006B59BD">
            <w:pPr>
              <w:pStyle w:val="TAL"/>
              <w:rPr>
                <w:b w:val="0"/>
                <w:bCs w:val="0"/>
              </w:rPr>
            </w:pPr>
          </w:p>
        </w:tc>
        <w:tc>
          <w:tcPr>
            <w:tcW w:w="850" w:type="dxa"/>
            <w:tcBorders>
              <w:bottom w:val="single" w:sz="2" w:space="0" w:color="auto"/>
            </w:tcBorders>
            <w:shd w:val="clear" w:color="auto" w:fill="auto"/>
          </w:tcPr>
          <w:p w14:paraId="2FF15069" w14:textId="3A56CD04"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t>2.6</w:t>
            </w:r>
          </w:p>
        </w:tc>
        <w:tc>
          <w:tcPr>
            <w:tcW w:w="2494" w:type="dxa"/>
            <w:tcBorders>
              <w:bottom w:val="single" w:sz="2" w:space="0" w:color="auto"/>
            </w:tcBorders>
            <w:shd w:val="clear" w:color="auto" w:fill="auto"/>
          </w:tcPr>
          <w:p w14:paraId="57A69DBE" w14:textId="7B62D4D7"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Steering of Roaming via DL NAS TRANSPORT message</w:t>
            </w:r>
            <w:r>
              <w:t xml:space="preserve"> </w:t>
            </w:r>
            <w:r w:rsidRPr="00F0530D">
              <w:t xml:space="preserve">secured packet </w:t>
            </w:r>
            <w:r>
              <w:t>A</w:t>
            </w:r>
            <w:r w:rsidRPr="00F0530D">
              <w:t>ES</w:t>
            </w:r>
            <w:r w:rsidRPr="00C30D6B">
              <w:t xml:space="preserve"> with "Acknowledgement requested" and REFRESH command [Steering of Roaming]</w:t>
            </w:r>
          </w:p>
        </w:tc>
        <w:tc>
          <w:tcPr>
            <w:tcW w:w="673" w:type="dxa"/>
            <w:tcBorders>
              <w:bottom w:val="single" w:sz="2" w:space="0" w:color="auto"/>
            </w:tcBorders>
            <w:shd w:val="clear" w:color="auto" w:fill="auto"/>
          </w:tcPr>
          <w:p w14:paraId="2DFE5472" w14:textId="198C2D53"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Re</w:t>
            </w:r>
            <w:r w:rsidRPr="00887A30">
              <w:t>l-15</w:t>
            </w:r>
          </w:p>
        </w:tc>
        <w:tc>
          <w:tcPr>
            <w:tcW w:w="708" w:type="dxa"/>
            <w:tcBorders>
              <w:bottom w:val="single" w:sz="2" w:space="0" w:color="auto"/>
            </w:tcBorders>
            <w:shd w:val="clear" w:color="auto" w:fill="auto"/>
          </w:tcPr>
          <w:p w14:paraId="10FA6BC3"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7204E337" w14:textId="31B38E50"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408DAAD8" w14:textId="50675FA3"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E.1/24 AND E.1/2</w:t>
            </w:r>
          </w:p>
        </w:tc>
        <w:tc>
          <w:tcPr>
            <w:tcW w:w="1077" w:type="dxa"/>
            <w:tcBorders>
              <w:bottom w:val="single" w:sz="2" w:space="0" w:color="auto"/>
            </w:tcBorders>
            <w:shd w:val="clear" w:color="auto" w:fill="auto"/>
          </w:tcPr>
          <w:p w14:paraId="15DFEFAC" w14:textId="28CCE27B"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4AFA4CBC"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7F5EAB6C"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570C652"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56E22FBB" w14:textId="77777777" w:rsidR="000236E6" w:rsidRPr="00C30D6B" w:rsidDel="005A5F64" w:rsidRDefault="000236E6" w:rsidP="001A75DA">
            <w:pPr>
              <w:pStyle w:val="TAL"/>
            </w:pPr>
            <w:r>
              <w:t>27.22.14.3</w:t>
            </w:r>
          </w:p>
        </w:tc>
        <w:tc>
          <w:tcPr>
            <w:tcW w:w="850" w:type="dxa"/>
            <w:tcBorders>
              <w:top w:val="single" w:sz="2" w:space="0" w:color="auto"/>
              <w:left w:val="nil"/>
              <w:bottom w:val="single" w:sz="2" w:space="0" w:color="auto"/>
              <w:right w:val="nil"/>
            </w:tcBorders>
            <w:shd w:val="clear" w:color="auto" w:fill="F2F2F2" w:themeFill="background1" w:themeFillShade="F2"/>
          </w:tcPr>
          <w:p w14:paraId="3E4E0F9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3BA15CF"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lang w:val="en-GB"/>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24E398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A5447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E4911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42DBD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9C39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FD34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678D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7247ED"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12750B90" w14:textId="4BA9C453" w:rsidR="000236E6" w:rsidRPr="00C30D6B" w:rsidRDefault="000236E6" w:rsidP="001A75DA">
            <w:pPr>
              <w:pStyle w:val="TAL"/>
              <w:rPr>
                <w:b w:val="0"/>
                <w:bCs w:val="0"/>
              </w:rPr>
            </w:pPr>
          </w:p>
        </w:tc>
        <w:tc>
          <w:tcPr>
            <w:tcW w:w="850" w:type="dxa"/>
            <w:tcBorders>
              <w:top w:val="single" w:sz="2" w:space="0" w:color="auto"/>
            </w:tcBorders>
            <w:shd w:val="clear" w:color="auto" w:fill="auto"/>
          </w:tcPr>
          <w:p w14:paraId="2F4949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2" w:space="0" w:color="auto"/>
            </w:tcBorders>
            <w:shd w:val="clear" w:color="auto" w:fill="auto"/>
          </w:tcPr>
          <w:p w14:paraId="299AC0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shd w:val="clear" w:color="auto" w:fill="auto"/>
          </w:tcPr>
          <w:p w14:paraId="30C9FB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4FBB55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60C257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1AA8C4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78597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3B1EF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EDED5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35BC2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AB2F05F"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tcBorders>
            <w:shd w:val="clear" w:color="auto" w:fill="auto"/>
          </w:tcPr>
          <w:p w14:paraId="0AD2B5BB" w14:textId="4ADD712E"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509280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shd w:val="clear" w:color="auto" w:fill="auto"/>
          </w:tcPr>
          <w:p w14:paraId="1F4C35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shd w:val="clear" w:color="auto" w:fill="auto"/>
          </w:tcPr>
          <w:p w14:paraId="49BB07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72AC7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F2B4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9FC84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76118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42F1A2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AE476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B1F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58A6" w:rsidRPr="00C30D6B" w14:paraId="3E7E7582"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7E6E6" w:themeFill="background2"/>
            <w:vAlign w:val="center"/>
          </w:tcPr>
          <w:p w14:paraId="7BA39EBB" w14:textId="338A0E3D" w:rsidR="000258A6" w:rsidRPr="000258A6" w:rsidRDefault="000258A6" w:rsidP="000258A6">
            <w:pPr>
              <w:pStyle w:val="TAL"/>
            </w:pPr>
            <w:r w:rsidRPr="000258A6">
              <w:t>27.22.</w:t>
            </w:r>
            <w:r>
              <w:t>15</w:t>
            </w:r>
          </w:p>
        </w:tc>
        <w:tc>
          <w:tcPr>
            <w:tcW w:w="850" w:type="dxa"/>
            <w:tcBorders>
              <w:left w:val="nil"/>
              <w:bottom w:val="single" w:sz="4" w:space="0" w:color="auto"/>
              <w:right w:val="nil"/>
            </w:tcBorders>
            <w:shd w:val="clear" w:color="auto" w:fill="E7E6E6" w:themeFill="background2"/>
            <w:vAlign w:val="center"/>
          </w:tcPr>
          <w:p w14:paraId="4F0D5342" w14:textId="55FF4CD2" w:rsidR="000258A6" w:rsidRPr="000258A6" w:rsidRDefault="000258A6" w:rsidP="000258A6">
            <w:pPr>
              <w:pStyle w:val="TAL"/>
              <w:cnfStyle w:val="000000100000" w:firstRow="0" w:lastRow="0" w:firstColumn="0" w:lastColumn="0" w:oddVBand="0" w:evenVBand="0" w:oddHBand="1"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7E6E6" w:themeFill="background2"/>
            <w:vAlign w:val="center"/>
          </w:tcPr>
          <w:p w14:paraId="4D3FF766" w14:textId="3E32EC7B" w:rsidR="000258A6" w:rsidRPr="000258A6" w:rsidRDefault="000258A6" w:rsidP="000258A6">
            <w:pPr>
              <w:pStyle w:val="TAL"/>
              <w:cnfStyle w:val="000000100000" w:firstRow="0" w:lastRow="0" w:firstColumn="0" w:lastColumn="0" w:oddVBand="0" w:evenVBand="0" w:oddHBand="1" w:evenHBand="0" w:firstRowFirstColumn="0" w:firstRowLastColumn="0" w:lastRowFirstColumn="0" w:lastRowLastColumn="0"/>
              <w:rPr>
                <w:b/>
                <w:bCs/>
              </w:rPr>
            </w:pPr>
            <w:bookmarkStart w:id="1" w:name="OLE_LINK13"/>
            <w:r w:rsidRPr="000258A6">
              <w:rPr>
                <w:rFonts w:hint="eastAsia"/>
                <w:b/>
                <w:bCs/>
              </w:rPr>
              <w:t>Geographical location discovery</w:t>
            </w:r>
            <w:bookmarkEnd w:id="1"/>
          </w:p>
        </w:tc>
        <w:tc>
          <w:tcPr>
            <w:tcW w:w="673" w:type="dxa"/>
            <w:tcBorders>
              <w:left w:val="nil"/>
              <w:bottom w:val="single" w:sz="4" w:space="0" w:color="auto"/>
              <w:right w:val="nil"/>
            </w:tcBorders>
            <w:shd w:val="clear" w:color="auto" w:fill="E7E6E6" w:themeFill="background2"/>
          </w:tcPr>
          <w:p w14:paraId="2A02D787"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left w:val="nil"/>
              <w:right w:val="nil"/>
            </w:tcBorders>
            <w:shd w:val="clear" w:color="auto" w:fill="E7E6E6" w:themeFill="background2"/>
          </w:tcPr>
          <w:p w14:paraId="4A1316DB"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left w:val="nil"/>
              <w:bottom w:val="single" w:sz="4" w:space="0" w:color="auto"/>
              <w:right w:val="nil"/>
            </w:tcBorders>
            <w:shd w:val="clear" w:color="auto" w:fill="E7E6E6" w:themeFill="background2"/>
          </w:tcPr>
          <w:p w14:paraId="5960ADF8"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left w:val="nil"/>
              <w:right w:val="nil"/>
            </w:tcBorders>
            <w:shd w:val="clear" w:color="auto" w:fill="E7E6E6" w:themeFill="background2"/>
          </w:tcPr>
          <w:p w14:paraId="6CFED7D6"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left w:val="nil"/>
              <w:bottom w:val="single" w:sz="4" w:space="0" w:color="auto"/>
              <w:right w:val="nil"/>
            </w:tcBorders>
            <w:shd w:val="clear" w:color="auto" w:fill="E7E6E6" w:themeFill="background2"/>
          </w:tcPr>
          <w:p w14:paraId="07AB174B"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left w:val="nil"/>
              <w:right w:val="nil"/>
            </w:tcBorders>
            <w:shd w:val="clear" w:color="auto" w:fill="E7E6E6" w:themeFill="background2"/>
          </w:tcPr>
          <w:p w14:paraId="49A9571C"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left w:val="nil"/>
              <w:bottom w:val="single" w:sz="4" w:space="0" w:color="auto"/>
            </w:tcBorders>
            <w:shd w:val="clear" w:color="auto" w:fill="E7E6E6" w:themeFill="background2"/>
          </w:tcPr>
          <w:p w14:paraId="007FB63A"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r>
      <w:tr w:rsidR="006B59BD" w:rsidRPr="00C30D6B" w14:paraId="3079BF90" w14:textId="77777777" w:rsidTr="00C67846">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19BDDBEF" w14:textId="77777777" w:rsidR="006B59BD" w:rsidRPr="00C30D6B" w:rsidRDefault="006B59BD" w:rsidP="006B59BD">
            <w:pPr>
              <w:pStyle w:val="TAL"/>
              <w:rPr>
                <w:b w:val="0"/>
                <w:bCs w:val="0"/>
              </w:rPr>
            </w:pPr>
          </w:p>
        </w:tc>
        <w:tc>
          <w:tcPr>
            <w:tcW w:w="850" w:type="dxa"/>
            <w:shd w:val="clear" w:color="auto" w:fill="auto"/>
          </w:tcPr>
          <w:p w14:paraId="23AB2942" w14:textId="477238F7"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t>1.1</w:t>
            </w:r>
          </w:p>
        </w:tc>
        <w:tc>
          <w:tcPr>
            <w:tcW w:w="2494" w:type="dxa"/>
            <w:shd w:val="clear" w:color="auto" w:fill="auto"/>
          </w:tcPr>
          <w:p w14:paraId="785A7CC0" w14:textId="19025D78"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rsidRPr="00A04934">
              <w:rPr>
                <w:rFonts w:hint="eastAsia"/>
              </w:rPr>
              <w:t>Geographical location discovery, Preferred GAD shapes is Ellipsoid point with altitude, NG-RAN</w:t>
            </w:r>
          </w:p>
        </w:tc>
        <w:tc>
          <w:tcPr>
            <w:tcW w:w="673" w:type="dxa"/>
            <w:shd w:val="clear" w:color="auto" w:fill="auto"/>
          </w:tcPr>
          <w:p w14:paraId="4270BF4C" w14:textId="4AA43A54"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452F4E">
              <w:t>Rel-1</w:t>
            </w:r>
            <w:r w:rsidRPr="00452F4E">
              <w:rPr>
                <w:rFonts w:hint="eastAsia"/>
              </w:rPr>
              <w:t>5</w:t>
            </w:r>
          </w:p>
        </w:tc>
        <w:tc>
          <w:tcPr>
            <w:tcW w:w="708" w:type="dxa"/>
            <w:shd w:val="clear" w:color="auto" w:fill="auto"/>
          </w:tcPr>
          <w:p w14:paraId="7A678FA9"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FF4A6A" w14:textId="58D5B913"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452F4E">
              <w:t>C</w:t>
            </w:r>
            <w:r>
              <w:t>237</w:t>
            </w:r>
          </w:p>
        </w:tc>
        <w:tc>
          <w:tcPr>
            <w:tcW w:w="1020" w:type="dxa"/>
            <w:shd w:val="clear" w:color="auto" w:fill="auto"/>
          </w:tcPr>
          <w:p w14:paraId="5804CF28" w14:textId="4229861F" w:rsidR="006B59BD" w:rsidRPr="00452F4E" w:rsidRDefault="006B59BD" w:rsidP="006B59B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r w:rsidRPr="00452F4E">
              <w:rPr>
                <w:rFonts w:ascii="Arial" w:hAnsi="Arial"/>
                <w:sz w:val="18"/>
              </w:rPr>
              <w:t xml:space="preserve"> AND</w:t>
            </w:r>
          </w:p>
          <w:p w14:paraId="69D6C6CE" w14:textId="4E0B28FB"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452F4E">
              <w:t>E.1/</w:t>
            </w:r>
            <w:r w:rsidRPr="00452F4E">
              <w:rPr>
                <w:rFonts w:hint="eastAsia"/>
              </w:rPr>
              <w:t>238</w:t>
            </w:r>
          </w:p>
        </w:tc>
        <w:tc>
          <w:tcPr>
            <w:tcW w:w="1077" w:type="dxa"/>
            <w:shd w:val="clear" w:color="auto" w:fill="auto"/>
          </w:tcPr>
          <w:p w14:paraId="6F95C83E" w14:textId="36C2A6C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452F4E">
              <w:t>NG-SS only</w:t>
            </w:r>
          </w:p>
        </w:tc>
        <w:tc>
          <w:tcPr>
            <w:tcW w:w="737" w:type="dxa"/>
            <w:shd w:val="clear" w:color="auto" w:fill="auto"/>
          </w:tcPr>
          <w:p w14:paraId="602FD294"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AE72E0"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D6636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3DBC74F5" w14:textId="77777777" w:rsidR="000236E6" w:rsidRPr="00A44F04" w:rsidRDefault="000236E6" w:rsidP="001A75DA">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01DFAC01" w14:textId="77777777" w:rsidR="000236E6" w:rsidRPr="007F5E08" w:rsidRDefault="000236E6" w:rsidP="001A75DA">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47B0335F" w14:textId="77777777" w:rsidR="000236E6" w:rsidRPr="00C30D6B" w:rsidRDefault="000236E6" w:rsidP="000236E6"/>
    <w:tbl>
      <w:tblPr>
        <w:tblW w:w="8717" w:type="dxa"/>
        <w:jc w:val="center"/>
        <w:tblLook w:val="04A0" w:firstRow="1" w:lastRow="0" w:firstColumn="1" w:lastColumn="0" w:noHBand="0" w:noVBand="1"/>
      </w:tblPr>
      <w:tblGrid>
        <w:gridCol w:w="1200"/>
        <w:gridCol w:w="3299"/>
        <w:gridCol w:w="4218"/>
      </w:tblGrid>
      <w:tr w:rsidR="00BF46E1" w:rsidRPr="0041528A" w14:paraId="39DC044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900696" w14:textId="77777777" w:rsidR="00BF46E1" w:rsidRPr="0041528A" w:rsidRDefault="00BF46E1" w:rsidP="00195D76">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3259919E" w14:textId="77777777" w:rsidR="00BF46E1" w:rsidRPr="0041528A" w:rsidRDefault="00BF46E1" w:rsidP="00195D76">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1342E2B" w14:textId="77777777" w:rsidR="00BF46E1" w:rsidRPr="0041528A" w:rsidRDefault="00BF46E1" w:rsidP="00195D76">
            <w:pPr>
              <w:pStyle w:val="TAL"/>
            </w:pPr>
            <w:r w:rsidRPr="0041528A">
              <w:t>-- O_Cap_Conf</w:t>
            </w:r>
          </w:p>
        </w:tc>
      </w:tr>
      <w:tr w:rsidR="00BF46E1" w:rsidRPr="0041528A" w14:paraId="5727F2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89E18A0" w14:textId="77777777" w:rsidR="00BF46E1" w:rsidRPr="0041528A" w:rsidRDefault="00BF46E1" w:rsidP="00195D76">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423885D"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2335A9D" w14:textId="77777777" w:rsidR="00BF46E1" w:rsidRPr="0041528A" w:rsidRDefault="00BF46E1" w:rsidP="00195D76">
            <w:pPr>
              <w:pStyle w:val="TAL"/>
            </w:pPr>
          </w:p>
        </w:tc>
      </w:tr>
      <w:tr w:rsidR="00BF46E1" w:rsidRPr="0041528A" w14:paraId="69B50A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283A56F" w14:textId="77777777" w:rsidR="00BF46E1" w:rsidRPr="0041528A" w:rsidRDefault="00BF46E1" w:rsidP="00195D76">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F6E666B"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95C0192" w14:textId="77777777" w:rsidR="00BF46E1" w:rsidRPr="0041528A" w:rsidRDefault="00BF46E1" w:rsidP="00195D76">
            <w:pPr>
              <w:pStyle w:val="TAL"/>
            </w:pPr>
          </w:p>
        </w:tc>
      </w:tr>
      <w:tr w:rsidR="00BF46E1" w:rsidRPr="0041528A" w14:paraId="3FD4437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67FB2B" w14:textId="77777777" w:rsidR="00BF46E1" w:rsidRPr="0041528A" w:rsidRDefault="00BF46E1" w:rsidP="00195D76">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6D1B9CC6" w14:textId="77777777" w:rsidR="00BF46E1" w:rsidRPr="0041528A" w:rsidRDefault="00BF46E1" w:rsidP="00195D76">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575A574F" w14:textId="77777777" w:rsidR="00BF46E1" w:rsidRPr="0041528A" w:rsidRDefault="00BF46E1" w:rsidP="00195D76">
            <w:pPr>
              <w:pStyle w:val="TAL"/>
            </w:pPr>
            <w:r w:rsidRPr="0041528A">
              <w:t>-- O_Sust_text</w:t>
            </w:r>
          </w:p>
        </w:tc>
      </w:tr>
      <w:tr w:rsidR="00BF46E1" w:rsidRPr="0041528A" w14:paraId="016FA4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2C4CC5" w14:textId="77777777" w:rsidR="00BF46E1" w:rsidRPr="0041528A" w:rsidRDefault="00BF46E1" w:rsidP="00195D76">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78A1209" w14:textId="77777777" w:rsidR="00BF46E1" w:rsidRPr="0041528A" w:rsidRDefault="00BF46E1" w:rsidP="00195D76">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46E2AF66" w14:textId="77777777" w:rsidR="00BF46E1" w:rsidRPr="0041528A" w:rsidRDefault="00BF46E1" w:rsidP="00195D76">
            <w:pPr>
              <w:pStyle w:val="TAL"/>
            </w:pPr>
            <w:r w:rsidRPr="0041528A">
              <w:t>-- O_Ucs2_Entry AND O_UCS2_Cyrillic</w:t>
            </w:r>
          </w:p>
        </w:tc>
      </w:tr>
      <w:tr w:rsidR="00BF46E1" w:rsidRPr="0041528A" w14:paraId="65CD003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0701DE" w14:textId="77777777" w:rsidR="00BF46E1" w:rsidRPr="0041528A" w:rsidRDefault="00BF46E1" w:rsidP="00195D76">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EDF780B" w14:textId="77777777" w:rsidR="00BF46E1" w:rsidRPr="0041528A" w:rsidRDefault="00BF46E1" w:rsidP="00195D76">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E0D0D88" w14:textId="77777777" w:rsidR="00BF46E1" w:rsidRPr="0041528A" w:rsidRDefault="00BF46E1" w:rsidP="00195D76">
            <w:pPr>
              <w:pStyle w:val="TAL"/>
            </w:pPr>
            <w:r w:rsidRPr="0041528A">
              <w:t>-- O_Ext_Str</w:t>
            </w:r>
          </w:p>
        </w:tc>
      </w:tr>
      <w:tr w:rsidR="00BF46E1" w:rsidRPr="0041528A" w14:paraId="252966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D61F9" w14:textId="77777777" w:rsidR="00BF46E1" w:rsidRPr="0041528A" w:rsidRDefault="00BF46E1" w:rsidP="00195D76">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3EF43ED6" w14:textId="77777777" w:rsidR="00BF46E1" w:rsidRPr="0041528A" w:rsidRDefault="00BF46E1" w:rsidP="00195D76">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3B1B661E" w14:textId="77777777" w:rsidR="00BF46E1" w:rsidRPr="0041528A" w:rsidRDefault="00BF46E1" w:rsidP="00195D76">
            <w:pPr>
              <w:pStyle w:val="TAL"/>
            </w:pPr>
            <w:r w:rsidRPr="0041528A">
              <w:t>-- O_Help</w:t>
            </w:r>
          </w:p>
        </w:tc>
      </w:tr>
      <w:tr w:rsidR="00BF46E1" w:rsidRPr="0041528A" w14:paraId="00558B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517297" w14:textId="77777777" w:rsidR="00BF46E1" w:rsidRPr="0041528A" w:rsidRDefault="00BF46E1" w:rsidP="00195D76">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FA5EC7E" w14:textId="77777777" w:rsidR="00BF46E1" w:rsidRPr="0041528A" w:rsidRDefault="00BF46E1" w:rsidP="00195D76">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6B6E44E2" w14:textId="77777777" w:rsidR="00BF46E1" w:rsidRPr="0041528A" w:rsidRDefault="00BF46E1" w:rsidP="00195D76">
            <w:pPr>
              <w:pStyle w:val="TAL"/>
            </w:pPr>
            <w:r w:rsidRPr="0041528A">
              <w:t>-- O_Icons</w:t>
            </w:r>
          </w:p>
        </w:tc>
      </w:tr>
      <w:tr w:rsidR="00BF46E1" w:rsidRPr="0041528A" w14:paraId="2B3345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CC583D" w14:textId="77777777" w:rsidR="00BF46E1" w:rsidRPr="0041528A" w:rsidRDefault="00BF46E1" w:rsidP="00195D76">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6620043" w14:textId="77777777" w:rsidR="00BF46E1" w:rsidRPr="0041528A" w:rsidRDefault="00BF46E1" w:rsidP="00195D76">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28B10C58" w14:textId="77777777" w:rsidR="00BF46E1" w:rsidRPr="0041528A" w:rsidRDefault="00BF46E1" w:rsidP="00195D76">
            <w:pPr>
              <w:pStyle w:val="TAL"/>
            </w:pPr>
            <w:r w:rsidRPr="0041528A">
              <w:t>-- O_Dual_Slot</w:t>
            </w:r>
          </w:p>
        </w:tc>
      </w:tr>
      <w:tr w:rsidR="00BF46E1" w:rsidRPr="0041528A" w14:paraId="52B1E8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F04041" w14:textId="77777777" w:rsidR="00BF46E1" w:rsidRPr="0041528A" w:rsidRDefault="00BF46E1" w:rsidP="00195D76">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3DDF712" w14:textId="77777777" w:rsidR="00BF46E1" w:rsidRPr="0041528A" w:rsidRDefault="00BF46E1" w:rsidP="00195D76">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555C583C" w14:textId="77777777" w:rsidR="00BF46E1" w:rsidRPr="0041528A" w:rsidRDefault="00BF46E1" w:rsidP="00195D76">
            <w:pPr>
              <w:pStyle w:val="TAL"/>
            </w:pPr>
            <w:r w:rsidRPr="0041528A">
              <w:t>-- O_Run_At AND O_+CIMI</w:t>
            </w:r>
          </w:p>
        </w:tc>
      </w:tr>
      <w:tr w:rsidR="00BF46E1" w:rsidRPr="0041528A" w14:paraId="6F0413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3D4670" w14:textId="77777777" w:rsidR="00BF46E1" w:rsidRPr="0041528A" w:rsidRDefault="00BF46E1" w:rsidP="00195D76">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5FC3E61E" w14:textId="77777777" w:rsidR="00BF46E1" w:rsidRPr="0041528A" w:rsidRDefault="00BF46E1" w:rsidP="00195D76">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795FE5E9" w14:textId="77777777" w:rsidR="00BF46E1" w:rsidRPr="0041528A" w:rsidRDefault="00BF46E1" w:rsidP="00195D76">
            <w:pPr>
              <w:pStyle w:val="TAL"/>
            </w:pPr>
            <w:r w:rsidRPr="0041528A">
              <w:t>-- O_LB</w:t>
            </w:r>
          </w:p>
        </w:tc>
      </w:tr>
      <w:tr w:rsidR="00BF46E1" w:rsidRPr="0041528A" w14:paraId="4F3B38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76B38D" w14:textId="77777777" w:rsidR="00BF46E1" w:rsidRPr="0041528A" w:rsidRDefault="00BF46E1" w:rsidP="00195D76">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6D2D303" w14:textId="77777777" w:rsidR="00BF46E1" w:rsidRPr="0041528A" w:rsidRDefault="00BF46E1" w:rsidP="00195D76">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60F5C2B3" w14:textId="77777777" w:rsidR="00BF46E1" w:rsidRPr="0041528A" w:rsidRDefault="00BF46E1" w:rsidP="00195D76">
            <w:pPr>
              <w:pStyle w:val="TAL"/>
            </w:pPr>
            <w:r w:rsidRPr="0041528A">
              <w:t>-- O_Soft_key</w:t>
            </w:r>
          </w:p>
        </w:tc>
      </w:tr>
      <w:tr w:rsidR="00BF46E1" w:rsidRPr="0041528A" w14:paraId="2B83DA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DE40694" w14:textId="77777777" w:rsidR="00BF46E1" w:rsidRPr="0041528A" w:rsidRDefault="00BF46E1" w:rsidP="00195D76">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FDD1A09"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03C7C94" w14:textId="77777777" w:rsidR="00BF46E1" w:rsidRPr="0041528A" w:rsidRDefault="00BF46E1" w:rsidP="00195D76">
            <w:pPr>
              <w:pStyle w:val="TAL"/>
            </w:pPr>
          </w:p>
        </w:tc>
      </w:tr>
      <w:tr w:rsidR="00BF46E1" w:rsidRPr="0041528A" w14:paraId="2880466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C6E1502" w14:textId="77777777" w:rsidR="00BF46E1" w:rsidRPr="0041528A" w:rsidRDefault="00BF46E1" w:rsidP="00195D76">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2628E5D7" w14:textId="77777777" w:rsidR="00BF46E1" w:rsidRPr="0041528A" w:rsidRDefault="00BF46E1" w:rsidP="00195D76">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0A06232E" w14:textId="77777777" w:rsidR="00BF46E1" w:rsidRPr="0041528A" w:rsidRDefault="00BF46E1" w:rsidP="00195D76">
            <w:pPr>
              <w:pStyle w:val="TAL"/>
            </w:pPr>
            <w:r w:rsidRPr="0041528A">
              <w:t>-- O_Run_At AND O_+CIMI AND O_Icons</w:t>
            </w:r>
          </w:p>
        </w:tc>
      </w:tr>
      <w:tr w:rsidR="00BF46E1" w:rsidRPr="0041528A" w14:paraId="476ED6C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1A653D" w14:textId="77777777" w:rsidR="00BF46E1" w:rsidRPr="0041528A" w:rsidRDefault="00BF46E1" w:rsidP="00EB007F">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BAAC45A" w14:textId="77777777" w:rsidR="00BF46E1" w:rsidRPr="0041528A" w:rsidRDefault="00BF46E1" w:rsidP="00EB007F">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613B9FD0" w14:textId="77777777" w:rsidR="00BF46E1" w:rsidRPr="0041528A" w:rsidRDefault="00BF46E1" w:rsidP="00EB007F">
            <w:pPr>
              <w:pStyle w:val="TAL"/>
              <w:keepNext w:val="0"/>
            </w:pPr>
            <w:r w:rsidRPr="0041528A">
              <w:t>-- O_LB AND O_Icons</w:t>
            </w:r>
          </w:p>
        </w:tc>
      </w:tr>
      <w:tr w:rsidR="00BF46E1" w:rsidRPr="0041528A" w14:paraId="6568F9B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232D043" w14:textId="77777777" w:rsidR="00BF46E1" w:rsidRPr="0041528A" w:rsidRDefault="00BF46E1" w:rsidP="00EB007F">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26C5BC0" w14:textId="77777777" w:rsidR="00BF46E1" w:rsidRPr="0041528A" w:rsidRDefault="00BF46E1" w:rsidP="00EB007F">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4208C48C" w14:textId="77777777" w:rsidR="00BF46E1" w:rsidRPr="0041528A" w:rsidRDefault="00BF46E1" w:rsidP="00EB007F">
            <w:pPr>
              <w:pStyle w:val="TAL"/>
              <w:keepNext w:val="0"/>
            </w:pPr>
            <w:r w:rsidRPr="0041528A">
              <w:t>-- O_Dual_Slot AND O_Detach_Rdr</w:t>
            </w:r>
          </w:p>
        </w:tc>
      </w:tr>
      <w:tr w:rsidR="00BF46E1" w:rsidRPr="0041528A" w14:paraId="37CC2C0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40A691" w14:textId="77777777" w:rsidR="00BF46E1" w:rsidRPr="0041528A" w:rsidRDefault="00BF46E1" w:rsidP="00EB007F">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642CE48"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F0968B" w14:textId="77777777" w:rsidR="00BF46E1" w:rsidRPr="0041528A" w:rsidRDefault="00BF46E1" w:rsidP="00EB007F">
            <w:pPr>
              <w:pStyle w:val="TAL"/>
              <w:keepNext w:val="0"/>
            </w:pPr>
          </w:p>
        </w:tc>
      </w:tr>
      <w:tr w:rsidR="00BF46E1" w:rsidRPr="0041528A" w14:paraId="7F17BD6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C2316F" w14:textId="77777777" w:rsidR="00BF46E1" w:rsidRPr="0041528A" w:rsidRDefault="00BF46E1" w:rsidP="00EB007F">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6AEF32D5" w14:textId="77777777" w:rsidR="00BF46E1" w:rsidRPr="0041528A" w:rsidRDefault="00BF46E1" w:rsidP="00EB007F">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757E0877" w14:textId="77777777" w:rsidR="00BF46E1" w:rsidRPr="0041528A" w:rsidRDefault="00BF46E1" w:rsidP="00EB007F">
            <w:pPr>
              <w:pStyle w:val="TAL"/>
              <w:keepNext w:val="0"/>
            </w:pPr>
            <w:r w:rsidRPr="0041528A">
              <w:t>-- O_Ucs2_Disp AND O_UCS2_Cyrillic</w:t>
            </w:r>
          </w:p>
        </w:tc>
      </w:tr>
      <w:tr w:rsidR="00BF46E1" w:rsidRPr="0041528A" w14:paraId="2EE05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CB1D12" w14:textId="77777777" w:rsidR="00BF46E1" w:rsidRPr="0041528A" w:rsidRDefault="00BF46E1" w:rsidP="00EB007F">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27271BF9" w14:textId="77777777" w:rsidR="00BF46E1" w:rsidRPr="0041528A" w:rsidRDefault="00BF46E1" w:rsidP="00EB007F">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2268F088" w14:textId="77777777" w:rsidR="00BF46E1" w:rsidRPr="0041528A" w:rsidRDefault="00BF46E1" w:rsidP="00EB007F">
            <w:pPr>
              <w:pStyle w:val="TAL"/>
              <w:keepNext w:val="0"/>
            </w:pPr>
            <w:r w:rsidRPr="0041528A">
              <w:t>-- O_Redial</w:t>
            </w:r>
          </w:p>
        </w:tc>
      </w:tr>
      <w:tr w:rsidR="00BF46E1" w:rsidRPr="0041528A" w14:paraId="768CDC2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D30056" w14:textId="77777777" w:rsidR="00BF46E1" w:rsidRPr="0041528A" w:rsidRDefault="00BF46E1" w:rsidP="00EB007F">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CC0D25D" w14:textId="77777777" w:rsidR="00BF46E1" w:rsidRPr="0041528A" w:rsidRDefault="00BF46E1" w:rsidP="00EB007F">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5C52FBA5" w14:textId="77777777" w:rsidR="00BF46E1" w:rsidRPr="0041528A" w:rsidRDefault="00BF46E1" w:rsidP="00EB007F">
            <w:pPr>
              <w:pStyle w:val="TAL"/>
              <w:keepNext w:val="0"/>
            </w:pPr>
            <w:r w:rsidRPr="0041528A">
              <w:t>-- O_D_NoResp</w:t>
            </w:r>
          </w:p>
        </w:tc>
      </w:tr>
      <w:tr w:rsidR="00BF46E1" w:rsidRPr="0041528A" w14:paraId="3DE167F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E7B87D" w14:textId="77777777" w:rsidR="00BF46E1" w:rsidRPr="0041528A" w:rsidRDefault="00BF46E1" w:rsidP="00EB007F">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189D5CEB" w14:textId="77777777" w:rsidR="00BF46E1" w:rsidRPr="0041528A" w:rsidRDefault="00BF46E1" w:rsidP="00EB007F">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68025E1D" w14:textId="77777777" w:rsidR="00BF46E1" w:rsidRPr="0041528A" w:rsidRDefault="00BF46E1" w:rsidP="00EB007F">
            <w:pPr>
              <w:pStyle w:val="TAL"/>
              <w:keepNext w:val="0"/>
            </w:pPr>
            <w:r w:rsidRPr="0041528A">
              <w:t>-- O_BIP_GPRS AND O_UDP</w:t>
            </w:r>
          </w:p>
        </w:tc>
      </w:tr>
      <w:tr w:rsidR="00BF46E1" w:rsidRPr="0041528A" w14:paraId="6E8B11D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E11A7" w14:textId="77777777" w:rsidR="00BF46E1" w:rsidRPr="0041528A" w:rsidRDefault="00BF46E1" w:rsidP="00EB007F">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32D7D982" w14:textId="77777777" w:rsidR="00BF46E1" w:rsidRPr="0041528A" w:rsidRDefault="00BF46E1" w:rsidP="00EB007F">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1DC01FA7" w14:textId="77777777" w:rsidR="00BF46E1" w:rsidRPr="0041528A" w:rsidRDefault="00BF46E1" w:rsidP="00EB007F">
            <w:pPr>
              <w:pStyle w:val="TAL"/>
              <w:keepNext w:val="0"/>
            </w:pPr>
            <w:r w:rsidRPr="0041528A">
              <w:t>-- O_LB AND O_GPRS</w:t>
            </w:r>
          </w:p>
        </w:tc>
      </w:tr>
      <w:tr w:rsidR="00BF46E1" w:rsidRPr="0041528A" w14:paraId="7CBBE28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37A26B" w14:textId="77777777" w:rsidR="00BF46E1" w:rsidRPr="0041528A" w:rsidRDefault="00BF46E1" w:rsidP="00EB007F">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395EC9E6"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4744D08" w14:textId="77777777" w:rsidR="00BF46E1" w:rsidRPr="0041528A" w:rsidRDefault="00BF46E1" w:rsidP="00EB007F">
            <w:pPr>
              <w:pStyle w:val="TAL"/>
              <w:keepNext w:val="0"/>
            </w:pPr>
          </w:p>
        </w:tc>
      </w:tr>
      <w:tr w:rsidR="00BF46E1" w:rsidRPr="0041528A" w14:paraId="7039713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EE3ED7" w14:textId="77777777" w:rsidR="00BF46E1" w:rsidRPr="0041528A" w:rsidRDefault="00BF46E1" w:rsidP="00EB007F">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24EDAA3B" w14:textId="77777777" w:rsidR="00BF46E1" w:rsidRPr="0041528A" w:rsidRDefault="00BF46E1" w:rsidP="00EB007F">
            <w:pPr>
              <w:pStyle w:val="TAL"/>
              <w:keepNext w:val="0"/>
            </w:pPr>
            <w:r w:rsidRPr="0041528A">
              <w:t>IF A.1/22, test x.A M ELSE x.B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4CA85108" w14:textId="77777777" w:rsidR="00BF46E1" w:rsidRPr="0041528A" w:rsidRDefault="00BF46E1" w:rsidP="00EB007F">
            <w:pPr>
              <w:pStyle w:val="TAL"/>
              <w:keepNext w:val="0"/>
            </w:pPr>
            <w:r w:rsidRPr="0041528A">
              <w:t>-- O_CP_Subaddr</w:t>
            </w:r>
          </w:p>
        </w:tc>
      </w:tr>
      <w:tr w:rsidR="00BF46E1" w:rsidRPr="0041528A" w14:paraId="6AFCA4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8B4CD" w14:textId="77777777" w:rsidR="00BF46E1" w:rsidRPr="0041528A" w:rsidRDefault="00BF46E1" w:rsidP="00EB007F">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6FCFF4D" w14:textId="77777777" w:rsidR="00BF46E1" w:rsidRPr="0041528A" w:rsidRDefault="00BF46E1" w:rsidP="00EB007F">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42DB1D37" w14:textId="77777777" w:rsidR="00BF46E1" w:rsidRPr="0041528A" w:rsidRDefault="00BF46E1" w:rsidP="00EB007F">
            <w:pPr>
              <w:pStyle w:val="TAL"/>
              <w:keepNext w:val="0"/>
            </w:pPr>
            <w:r w:rsidRPr="0041528A">
              <w:t>-- O_Imm_Resp</w:t>
            </w:r>
          </w:p>
        </w:tc>
      </w:tr>
      <w:tr w:rsidR="00BF46E1" w:rsidRPr="0041528A" w14:paraId="1BF5088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42237E" w14:textId="77777777" w:rsidR="00BF46E1" w:rsidRPr="0041528A" w:rsidRDefault="00BF46E1" w:rsidP="00EB007F">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9588A49" w14:textId="77777777" w:rsidR="00BF46E1" w:rsidRPr="0041528A" w:rsidRDefault="00BF46E1" w:rsidP="00EB007F">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54BE19EA" w14:textId="77777777" w:rsidR="00BF46E1" w:rsidRPr="0041528A" w:rsidRDefault="00BF46E1" w:rsidP="00EB007F">
            <w:pPr>
              <w:pStyle w:val="TAL"/>
              <w:keepNext w:val="0"/>
            </w:pPr>
            <w:r w:rsidRPr="0041528A">
              <w:t>-- O_Duration</w:t>
            </w:r>
          </w:p>
        </w:tc>
      </w:tr>
      <w:tr w:rsidR="00BF46E1" w:rsidRPr="0041528A" w14:paraId="46CB14A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2556A81" w14:textId="77777777" w:rsidR="00BF46E1" w:rsidRPr="0041528A" w:rsidRDefault="00BF46E1" w:rsidP="00EB007F">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1E39E92"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4471A5C" w14:textId="77777777" w:rsidR="00BF46E1" w:rsidRPr="0041528A" w:rsidRDefault="00BF46E1" w:rsidP="00EB007F">
            <w:pPr>
              <w:pStyle w:val="TAL"/>
              <w:keepNext w:val="0"/>
            </w:pPr>
          </w:p>
        </w:tc>
      </w:tr>
      <w:tr w:rsidR="00BF46E1" w:rsidRPr="0041528A" w14:paraId="7E8AC45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7E47E0B" w14:textId="77777777" w:rsidR="00BF46E1" w:rsidRPr="0041528A" w:rsidRDefault="00BF46E1" w:rsidP="00EB007F">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13C4665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0977C5C" w14:textId="77777777" w:rsidR="00BF46E1" w:rsidRPr="0041528A" w:rsidRDefault="00BF46E1" w:rsidP="00EB007F">
            <w:pPr>
              <w:pStyle w:val="TAL"/>
              <w:keepNext w:val="0"/>
            </w:pPr>
          </w:p>
        </w:tc>
      </w:tr>
      <w:tr w:rsidR="00BF46E1" w:rsidRPr="0041528A" w14:paraId="42C429F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9A2AAC" w14:textId="77777777" w:rsidR="00BF46E1" w:rsidRPr="0041528A" w:rsidRDefault="00BF46E1" w:rsidP="00EB007F">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3163DAD5"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ECEE8C1" w14:textId="77777777" w:rsidR="00BF46E1" w:rsidRPr="0041528A" w:rsidRDefault="00BF46E1" w:rsidP="00EB007F">
            <w:pPr>
              <w:pStyle w:val="TAL"/>
              <w:keepNext w:val="0"/>
            </w:pPr>
          </w:p>
        </w:tc>
      </w:tr>
      <w:tr w:rsidR="00BF46E1" w:rsidRPr="0041528A" w14:paraId="4B7E62C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A8B2AF1" w14:textId="77777777" w:rsidR="00BF46E1" w:rsidRPr="0041528A" w:rsidRDefault="00BF46E1" w:rsidP="00EB007F">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47FB588F"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0814D47" w14:textId="77777777" w:rsidR="00BF46E1" w:rsidRPr="0041528A" w:rsidRDefault="00BF46E1" w:rsidP="00EB007F">
            <w:pPr>
              <w:pStyle w:val="TAL"/>
              <w:keepNext w:val="0"/>
            </w:pPr>
          </w:p>
        </w:tc>
      </w:tr>
      <w:tr w:rsidR="00BF46E1" w:rsidRPr="0041528A" w14:paraId="1D0F664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AA038CB" w14:textId="77777777" w:rsidR="00BF46E1" w:rsidRPr="0041528A" w:rsidRDefault="00BF46E1" w:rsidP="00EB007F">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7FAFAF0A"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1DB1709" w14:textId="77777777" w:rsidR="00BF46E1" w:rsidRPr="0041528A" w:rsidRDefault="00BF46E1" w:rsidP="00EB007F">
            <w:pPr>
              <w:pStyle w:val="TAL"/>
              <w:keepNext w:val="0"/>
            </w:pPr>
          </w:p>
        </w:tc>
      </w:tr>
      <w:tr w:rsidR="00BF46E1" w:rsidRPr="0041528A" w14:paraId="4777E7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D25EA4" w14:textId="77777777" w:rsidR="00BF46E1" w:rsidRPr="0041528A" w:rsidRDefault="00BF46E1" w:rsidP="00EB007F">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0B85BF07" w14:textId="77777777" w:rsidR="00BF46E1" w:rsidRPr="0041528A" w:rsidRDefault="00BF46E1" w:rsidP="00EB007F">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24FE365A" w14:textId="77777777" w:rsidR="00BF46E1" w:rsidRPr="0041528A" w:rsidRDefault="00BF46E1" w:rsidP="00EB007F">
            <w:pPr>
              <w:pStyle w:val="TAL"/>
              <w:keepNext w:val="0"/>
            </w:pPr>
            <w:r w:rsidRPr="0041528A">
              <w:t>-- O_BIP_Local</w:t>
            </w:r>
          </w:p>
        </w:tc>
      </w:tr>
      <w:tr w:rsidR="00BF46E1" w:rsidRPr="0041528A" w14:paraId="47CF7A7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DEA7497" w14:textId="77777777" w:rsidR="00BF46E1" w:rsidRPr="0041528A" w:rsidRDefault="00BF46E1" w:rsidP="00EB007F">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0687A70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D1EF5FC" w14:textId="77777777" w:rsidR="00BF46E1" w:rsidRPr="0041528A" w:rsidRDefault="00BF46E1" w:rsidP="00EB007F">
            <w:pPr>
              <w:pStyle w:val="TAL"/>
              <w:keepNext w:val="0"/>
            </w:pPr>
          </w:p>
        </w:tc>
      </w:tr>
      <w:tr w:rsidR="00BF46E1" w:rsidRPr="0041528A" w14:paraId="288138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D9B2B95" w14:textId="77777777" w:rsidR="00BF46E1" w:rsidRPr="0041528A" w:rsidRDefault="00BF46E1" w:rsidP="00EB007F">
            <w:pPr>
              <w:pStyle w:val="TAL"/>
              <w:keepNext w:val="0"/>
            </w:pPr>
            <w:r w:rsidRPr="0041528A">
              <w:lastRenderedPageBreak/>
              <w:t>C134</w:t>
            </w:r>
          </w:p>
        </w:tc>
        <w:tc>
          <w:tcPr>
            <w:tcW w:w="3299" w:type="dxa"/>
            <w:tcBorders>
              <w:top w:val="single" w:sz="4" w:space="0" w:color="auto"/>
              <w:left w:val="single" w:sz="4" w:space="0" w:color="auto"/>
              <w:bottom w:val="single" w:sz="4" w:space="0" w:color="auto"/>
              <w:right w:val="single" w:sz="4" w:space="0" w:color="auto"/>
            </w:tcBorders>
          </w:tcPr>
          <w:p w14:paraId="44E3DDFA" w14:textId="77777777" w:rsidR="00BF46E1" w:rsidRPr="0041528A" w:rsidRDefault="00BF46E1" w:rsidP="00EB007F">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74C79A8E" w14:textId="77777777" w:rsidR="00BF46E1" w:rsidRPr="0041528A" w:rsidRDefault="00BF46E1" w:rsidP="00EB007F">
            <w:pPr>
              <w:pStyle w:val="TAL"/>
              <w:keepNext w:val="0"/>
            </w:pPr>
            <w:r w:rsidRPr="0041528A">
              <w:t>-- O_MMS</w:t>
            </w:r>
          </w:p>
        </w:tc>
      </w:tr>
      <w:tr w:rsidR="00BF46E1" w:rsidRPr="0041528A" w14:paraId="543F24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061EE68" w14:textId="77777777" w:rsidR="00BF46E1" w:rsidRPr="0041528A" w:rsidRDefault="00BF46E1" w:rsidP="00EB007F">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4803C613"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3D2ACE1" w14:textId="77777777" w:rsidR="00BF46E1" w:rsidRPr="0041528A" w:rsidRDefault="00BF46E1" w:rsidP="00EB007F">
            <w:pPr>
              <w:pStyle w:val="TAL"/>
              <w:keepNext w:val="0"/>
            </w:pPr>
          </w:p>
        </w:tc>
      </w:tr>
      <w:tr w:rsidR="00BF46E1" w:rsidRPr="0041528A" w14:paraId="6DE22A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59F183" w14:textId="77777777" w:rsidR="00BF46E1" w:rsidRPr="0041528A" w:rsidRDefault="00BF46E1" w:rsidP="00EB007F">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692FB2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FBA6C86" w14:textId="77777777" w:rsidR="00BF46E1" w:rsidRPr="0041528A" w:rsidRDefault="00BF46E1" w:rsidP="00EB007F">
            <w:pPr>
              <w:pStyle w:val="TAL"/>
              <w:keepNext w:val="0"/>
            </w:pPr>
          </w:p>
        </w:tc>
      </w:tr>
      <w:tr w:rsidR="00BF46E1" w:rsidRPr="0041528A" w14:paraId="551BC98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888E1DD" w14:textId="77777777" w:rsidR="00BF46E1" w:rsidRPr="0041528A" w:rsidRDefault="00BF46E1" w:rsidP="00EB007F">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564D8A4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7BE2845" w14:textId="77777777" w:rsidR="00BF46E1" w:rsidRPr="0041528A" w:rsidRDefault="00BF46E1" w:rsidP="00EB007F">
            <w:pPr>
              <w:pStyle w:val="TAL"/>
              <w:keepNext w:val="0"/>
            </w:pPr>
          </w:p>
        </w:tc>
      </w:tr>
      <w:tr w:rsidR="00BF46E1" w:rsidRPr="0041528A" w14:paraId="5722B03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F9152" w14:textId="77777777" w:rsidR="00BF46E1" w:rsidRPr="0041528A" w:rsidRDefault="00BF46E1" w:rsidP="00EB007F">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3E46B6A1"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D90F09" w14:textId="77777777" w:rsidR="00BF46E1" w:rsidRPr="0041528A" w:rsidRDefault="00BF46E1" w:rsidP="00EB007F">
            <w:pPr>
              <w:pStyle w:val="TAL"/>
              <w:keepNext w:val="0"/>
            </w:pPr>
          </w:p>
        </w:tc>
      </w:tr>
      <w:tr w:rsidR="00964F5C" w:rsidRPr="0041528A" w14:paraId="4FAA6BA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6F8C20" w14:textId="42CDC5D8" w:rsidR="00964F5C" w:rsidRPr="0041528A" w:rsidRDefault="00964F5C" w:rsidP="00EB007F">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7F5F67FC" w14:textId="6B2BC14A" w:rsidR="00964F5C" w:rsidRPr="0041528A" w:rsidRDefault="00964F5C" w:rsidP="00EB007F">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0A252FE0" w14:textId="08A31B36" w:rsidR="00964F5C" w:rsidRPr="0041528A" w:rsidRDefault="00964F5C" w:rsidP="00EB007F">
            <w:pPr>
              <w:pStyle w:val="TAL"/>
              <w:keepNext w:val="0"/>
            </w:pPr>
            <w:r w:rsidRPr="0041528A">
              <w:t>-- O_Batt</w:t>
            </w:r>
          </w:p>
        </w:tc>
      </w:tr>
      <w:tr w:rsidR="00964F5C" w:rsidRPr="0041528A" w14:paraId="61DCD71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EFF5B9" w14:textId="7457ACAC" w:rsidR="00964F5C" w:rsidRPr="0041528A" w:rsidRDefault="00964F5C" w:rsidP="00EB007F">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2BB2AC2D" w14:textId="62883C51" w:rsidR="00964F5C" w:rsidRPr="0041528A" w:rsidRDefault="00964F5C" w:rsidP="00EB007F">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0083F864" w14:textId="1F7ED6C1" w:rsidR="00964F5C" w:rsidRPr="0041528A" w:rsidRDefault="00964F5C" w:rsidP="00EB007F">
            <w:pPr>
              <w:pStyle w:val="TAL"/>
              <w:keepNext w:val="0"/>
            </w:pPr>
            <w:r w:rsidRPr="0041528A">
              <w:t>-- O_UC_Before_EnvCC</w:t>
            </w:r>
          </w:p>
        </w:tc>
      </w:tr>
      <w:tr w:rsidR="00964F5C" w:rsidRPr="0041528A" w14:paraId="3AFDF82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46120" w14:textId="60017018" w:rsidR="00964F5C" w:rsidRPr="0041528A" w:rsidRDefault="00964F5C" w:rsidP="00EB007F">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247EF0C7" w14:textId="32363B96" w:rsidR="00964F5C" w:rsidRPr="0041528A" w:rsidRDefault="00964F5C" w:rsidP="00EB007F">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34E7C85A" w14:textId="6598AE6D" w:rsidR="00964F5C" w:rsidRPr="0041528A" w:rsidRDefault="00964F5C" w:rsidP="00EB007F">
            <w:pPr>
              <w:pStyle w:val="TAL"/>
              <w:keepNext w:val="0"/>
            </w:pPr>
            <w:r w:rsidRPr="0041528A">
              <w:t>-- O_UC_After_EnvCC</w:t>
            </w:r>
          </w:p>
        </w:tc>
      </w:tr>
      <w:tr w:rsidR="00964F5C" w:rsidRPr="0041528A" w14:paraId="3552B92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C264A6F" w14:textId="2D6869A2" w:rsidR="00964F5C" w:rsidRPr="0041528A" w:rsidRDefault="00964F5C" w:rsidP="00EB007F">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240262BC" w14:textId="19A9441F" w:rsidR="00964F5C" w:rsidRPr="0041528A" w:rsidRDefault="00964F5C" w:rsidP="00EB007F">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0A929B0B" w14:textId="0DA70BB1" w:rsidR="00964F5C" w:rsidRPr="0041528A" w:rsidRDefault="00964F5C" w:rsidP="00EB007F">
            <w:pPr>
              <w:pStyle w:val="TAL"/>
              <w:keepNext w:val="0"/>
            </w:pPr>
            <w:r w:rsidRPr="0041528A">
              <w:t>-- O_UCS2_Entry AND O_UCS2_Chinese</w:t>
            </w:r>
          </w:p>
        </w:tc>
      </w:tr>
      <w:tr w:rsidR="00964F5C" w:rsidRPr="0041528A" w14:paraId="545423C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196FECA" w14:textId="5C784224" w:rsidR="00964F5C" w:rsidRPr="0041528A" w:rsidRDefault="00964F5C" w:rsidP="00EB007F">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8B9667F" w14:textId="0C8E4BCD" w:rsidR="00964F5C" w:rsidRPr="0041528A" w:rsidRDefault="00964F5C" w:rsidP="00EB007F">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5B9DEB2E" w14:textId="49FEC074" w:rsidR="00964F5C" w:rsidRPr="0041528A" w:rsidRDefault="00964F5C" w:rsidP="00EB007F">
            <w:pPr>
              <w:pStyle w:val="TAL"/>
              <w:keepNext w:val="0"/>
            </w:pPr>
            <w:r w:rsidRPr="0041528A">
              <w:t>-- O_UCS2_Disp AND O_UCS2_Chinese</w:t>
            </w:r>
          </w:p>
        </w:tc>
      </w:tr>
      <w:tr w:rsidR="00964F5C" w:rsidRPr="0041528A" w14:paraId="2729FD7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AED1129" w14:textId="4D29F8D5" w:rsidR="00964F5C" w:rsidRPr="0041528A" w:rsidRDefault="00964F5C" w:rsidP="00EB007F">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33B82E82" w14:textId="5E3BE349" w:rsidR="00964F5C" w:rsidRPr="0041528A" w:rsidRDefault="00964F5C" w:rsidP="00EB007F">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3BDCF82F" w14:textId="3A8B548A" w:rsidR="00964F5C" w:rsidRPr="0041528A" w:rsidRDefault="00964F5C" w:rsidP="00EB007F">
            <w:pPr>
              <w:pStyle w:val="TAL"/>
              <w:keepNext w:val="0"/>
            </w:pPr>
            <w:r w:rsidRPr="0041528A">
              <w:t>-- O_UCS2_Entry AND O_UCS2_Katakana</w:t>
            </w:r>
          </w:p>
        </w:tc>
      </w:tr>
      <w:tr w:rsidR="00964F5C" w:rsidRPr="0041528A" w14:paraId="2F03D35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0EC8DC7" w14:textId="0E3716FD" w:rsidR="00964F5C" w:rsidRPr="0041528A" w:rsidRDefault="00964F5C" w:rsidP="00EB007F">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5E07C7D5" w14:textId="7279AE1D" w:rsidR="00964F5C" w:rsidRPr="0041528A" w:rsidRDefault="00964F5C" w:rsidP="00EB007F">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6B8A2D96" w14:textId="4119964E" w:rsidR="00964F5C" w:rsidRPr="0041528A" w:rsidRDefault="00964F5C" w:rsidP="00EB007F">
            <w:pPr>
              <w:pStyle w:val="TAL"/>
              <w:keepNext w:val="0"/>
            </w:pPr>
            <w:r w:rsidRPr="0041528A">
              <w:t>-- O_UCS2_Disp AND O_UCS2_Katakana</w:t>
            </w:r>
          </w:p>
        </w:tc>
      </w:tr>
      <w:tr w:rsidR="00964F5C" w:rsidRPr="0041528A" w14:paraId="71552C9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CEC622" w14:textId="0DA80D46" w:rsidR="00964F5C" w:rsidRPr="0041528A" w:rsidRDefault="00964F5C" w:rsidP="00EB007F">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793DBEB" w14:textId="0311EF3B" w:rsidR="00964F5C" w:rsidRPr="0041528A" w:rsidRDefault="00964F5C" w:rsidP="00EB007F">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E68B0D8" w14:textId="621351C5" w:rsidR="00964F5C" w:rsidRPr="0041528A" w:rsidRDefault="00964F5C" w:rsidP="00EB007F">
            <w:pPr>
              <w:pStyle w:val="TAL"/>
              <w:keepNext w:val="0"/>
            </w:pPr>
            <w:r w:rsidRPr="0041528A">
              <w:t>-- O_FDN</w:t>
            </w:r>
          </w:p>
        </w:tc>
      </w:tr>
      <w:tr w:rsidR="00964F5C" w:rsidRPr="0041528A" w14:paraId="6B8B3DF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B9C08FF" w14:textId="1A34DA46" w:rsidR="00964F5C" w:rsidRPr="0041528A" w:rsidRDefault="00964F5C" w:rsidP="00EB007F">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5C1219BE" w14:textId="78A66287" w:rsidR="00964F5C" w:rsidRPr="0041528A" w:rsidRDefault="00964F5C" w:rsidP="00EB007F">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3D7278A6" w14:textId="221ED09A" w:rsidR="00964F5C" w:rsidRPr="0041528A" w:rsidRDefault="00964F5C" w:rsidP="00EB007F">
            <w:pPr>
              <w:pStyle w:val="TAL"/>
              <w:keepNext w:val="0"/>
            </w:pPr>
            <w:r w:rsidRPr="0041528A">
              <w:t>-- O_BDN</w:t>
            </w:r>
          </w:p>
        </w:tc>
      </w:tr>
      <w:tr w:rsidR="00964F5C" w:rsidRPr="0041528A" w14:paraId="41835D8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D5E9E7" w14:textId="13356BA8" w:rsidR="00964F5C" w:rsidRPr="0041528A" w:rsidRDefault="00964F5C" w:rsidP="00EB007F">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447B1869" w14:textId="036FB8FE" w:rsidR="00964F5C" w:rsidRPr="0041528A" w:rsidRDefault="00964F5C" w:rsidP="00EB007F">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416457A6" w14:textId="70189B26" w:rsidR="00964F5C" w:rsidRPr="0041528A" w:rsidRDefault="00964F5C" w:rsidP="00EB007F">
            <w:pPr>
              <w:pStyle w:val="TAL"/>
              <w:keepNext w:val="0"/>
            </w:pPr>
            <w:r w:rsidRPr="0041528A">
              <w:t>-- O_Run_At AND O_+CGMI</w:t>
            </w:r>
          </w:p>
        </w:tc>
      </w:tr>
      <w:tr w:rsidR="00362B2C" w:rsidRPr="0041528A" w14:paraId="094CEE3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A82FA0" w14:textId="54699ADA" w:rsidR="00362B2C" w:rsidRPr="0041528A" w:rsidRDefault="00362B2C" w:rsidP="00362B2C">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3A380BAE" w14:textId="624FEAA7" w:rsidR="00362B2C" w:rsidRPr="0041528A" w:rsidRDefault="00362B2C" w:rsidP="00362B2C">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1324E409" w14:textId="3D316766" w:rsidR="00362B2C" w:rsidRPr="0041528A" w:rsidRDefault="00362B2C" w:rsidP="00362B2C">
            <w:pPr>
              <w:pStyle w:val="TAL"/>
              <w:keepNext w:val="0"/>
            </w:pPr>
            <w:r w:rsidRPr="0041528A">
              <w:t>-- O_Run_At AND O_+CGMI AND O_Ucs2_Disp AND O_Ucs2_Cyrillic</w:t>
            </w:r>
          </w:p>
        </w:tc>
      </w:tr>
      <w:tr w:rsidR="00362B2C" w:rsidRPr="0041528A" w14:paraId="2EFC12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5C39C7" w14:textId="665639CC" w:rsidR="00362B2C" w:rsidRPr="0041528A" w:rsidRDefault="00362B2C" w:rsidP="00362B2C">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58217A28" w14:textId="76E581D3" w:rsidR="00362B2C" w:rsidRPr="0041528A" w:rsidRDefault="00362B2C" w:rsidP="00362B2C">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17583BD5" w14:textId="2B5885BB" w:rsidR="00362B2C" w:rsidRPr="0041528A" w:rsidRDefault="00362B2C" w:rsidP="00362B2C">
            <w:pPr>
              <w:pStyle w:val="TAL"/>
              <w:keepNext w:val="0"/>
            </w:pPr>
            <w:r w:rsidRPr="0041528A">
              <w:t>-- O_Run_At AND O_+CGMI AND O_Ucs2_Disp AND O_Ucs2_Chinese</w:t>
            </w:r>
          </w:p>
        </w:tc>
      </w:tr>
      <w:tr w:rsidR="00362B2C" w:rsidRPr="0041528A" w14:paraId="09BDD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4D54FE" w14:textId="32B21EF6" w:rsidR="00362B2C" w:rsidRPr="0041528A" w:rsidRDefault="00362B2C" w:rsidP="00362B2C">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0CC246B4" w14:textId="0DA1282E" w:rsidR="00362B2C" w:rsidRPr="0041528A" w:rsidRDefault="00362B2C" w:rsidP="00362B2C">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141F243C" w14:textId="7E0F20F6" w:rsidR="00362B2C" w:rsidRPr="0041528A" w:rsidRDefault="00362B2C" w:rsidP="00362B2C">
            <w:pPr>
              <w:pStyle w:val="TAL"/>
              <w:keepNext w:val="0"/>
            </w:pPr>
            <w:r w:rsidRPr="0041528A">
              <w:t>-- O_Run_At AND O_+CGMI AND O_Ucs2_Disp AND O_Ucs2_Katakana</w:t>
            </w:r>
          </w:p>
        </w:tc>
      </w:tr>
      <w:tr w:rsidR="00964F5C" w:rsidRPr="0041528A" w14:paraId="50B587D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1A3F83" w14:textId="2EC1340F" w:rsidR="00964F5C" w:rsidRPr="0041528A" w:rsidRDefault="00964F5C" w:rsidP="00EB007F">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31035B48" w14:textId="44F7029C" w:rsidR="00964F5C" w:rsidRPr="0041528A" w:rsidRDefault="00964F5C" w:rsidP="00EB007F">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68D1B910" w14:textId="532BE85F" w:rsidR="00964F5C" w:rsidRPr="0041528A" w:rsidRDefault="00964F5C" w:rsidP="00EB007F">
            <w:pPr>
              <w:pStyle w:val="TAL"/>
              <w:keepNext w:val="0"/>
            </w:pPr>
            <w:r w:rsidRPr="0041528A">
              <w:t>-- O_BIP_GPRS AND O_UDP AND O_BUFFER_SIZE</w:t>
            </w:r>
          </w:p>
        </w:tc>
      </w:tr>
      <w:tr w:rsidR="00964F5C" w:rsidRPr="0041528A" w14:paraId="379F1A8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F28DB3B" w14:textId="567E6C36" w:rsidR="00964F5C" w:rsidRPr="0041528A" w:rsidRDefault="00964F5C" w:rsidP="00EB007F">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3D6F5301" w14:textId="4B0A3C71" w:rsidR="00964F5C" w:rsidRPr="0041528A" w:rsidRDefault="00964F5C" w:rsidP="00EB007F">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72D02EC4" w14:textId="62BD994F" w:rsidR="00964F5C" w:rsidRPr="0041528A" w:rsidRDefault="00964F5C" w:rsidP="00EB007F">
            <w:pPr>
              <w:pStyle w:val="TAL"/>
              <w:keepNext w:val="0"/>
            </w:pPr>
            <w:r w:rsidRPr="0041528A">
              <w:t>-- O_TAT_AL</w:t>
            </w:r>
          </w:p>
        </w:tc>
      </w:tr>
      <w:tr w:rsidR="00964F5C" w:rsidRPr="0041528A" w14:paraId="71DCE5A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C87FBB" w14:textId="1EAF58DF" w:rsidR="00964F5C" w:rsidRPr="0041528A" w:rsidRDefault="00964F5C" w:rsidP="00EB007F">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3FD923F7" w14:textId="47F12F70" w:rsidR="00964F5C" w:rsidRPr="0041528A" w:rsidRDefault="00964F5C" w:rsidP="00EB007F">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08459E77" w14:textId="0AB5C005" w:rsidR="00964F5C" w:rsidRPr="0041528A" w:rsidRDefault="00964F5C" w:rsidP="00EB007F">
            <w:pPr>
              <w:pStyle w:val="TAL"/>
              <w:keepNext w:val="0"/>
            </w:pPr>
            <w:r w:rsidRPr="0041528A">
              <w:t>-- O_TAT_AC</w:t>
            </w:r>
          </w:p>
        </w:tc>
      </w:tr>
      <w:tr w:rsidR="00964F5C" w:rsidRPr="0041528A" w14:paraId="6F1EA1B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2629713" w14:textId="79943B9B" w:rsidR="00964F5C" w:rsidRPr="0041528A" w:rsidRDefault="00964F5C" w:rsidP="00EB007F">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B4A8D4A" w14:textId="46BFA790" w:rsidR="00964F5C" w:rsidRPr="0041528A" w:rsidRDefault="00964F5C" w:rsidP="00EB007F">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561B4478" w14:textId="418C1BB3" w:rsidR="00964F5C" w:rsidRPr="0041528A" w:rsidRDefault="00964F5C" w:rsidP="00EB007F">
            <w:pPr>
              <w:pStyle w:val="TAL"/>
              <w:keepNext w:val="0"/>
            </w:pPr>
            <w:r w:rsidRPr="0041528A">
              <w:t>-- O_TAT_AR</w:t>
            </w:r>
          </w:p>
        </w:tc>
      </w:tr>
      <w:tr w:rsidR="00964F5C" w:rsidRPr="0041528A" w14:paraId="2F0B92A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52E8F19" w14:textId="370F7A72" w:rsidR="00964F5C" w:rsidRPr="0041528A" w:rsidRDefault="00964F5C" w:rsidP="00EB007F">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66346CC0" w14:textId="67D927C6" w:rsidR="00964F5C" w:rsidRPr="0041528A" w:rsidRDefault="00964F5C" w:rsidP="00EB007F">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043CE436" w14:textId="10D7D842" w:rsidR="00964F5C" w:rsidRPr="0041528A" w:rsidRDefault="00964F5C" w:rsidP="00EB007F">
            <w:pPr>
              <w:pStyle w:val="TAL"/>
              <w:keepNext w:val="0"/>
            </w:pPr>
            <w:r w:rsidRPr="0041528A">
              <w:t>-- O_TAT_FSN</w:t>
            </w:r>
          </w:p>
        </w:tc>
      </w:tr>
      <w:tr w:rsidR="00964F5C" w:rsidRPr="0041528A" w14:paraId="1888320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602DB" w14:textId="43902315" w:rsidR="00964F5C" w:rsidRPr="0041528A" w:rsidRDefault="00964F5C" w:rsidP="00EB007F">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03A884DF" w14:textId="0B9EC4EF" w:rsidR="00964F5C" w:rsidRPr="0041528A" w:rsidRDefault="00964F5C" w:rsidP="00EB007F">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2FE1568" w14:textId="64F5B24E" w:rsidR="00964F5C" w:rsidRPr="0041528A" w:rsidRDefault="00964F5C" w:rsidP="00EB007F">
            <w:pPr>
              <w:pStyle w:val="TAL"/>
              <w:keepNext w:val="0"/>
            </w:pPr>
            <w:r w:rsidRPr="0041528A">
              <w:t>-- O_TAT_FSL</w:t>
            </w:r>
          </w:p>
        </w:tc>
      </w:tr>
      <w:tr w:rsidR="00964F5C" w:rsidRPr="0041528A" w14:paraId="40FD604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BF47BD4" w14:textId="40C63DFE" w:rsidR="00964F5C" w:rsidRPr="0041528A" w:rsidRDefault="00964F5C" w:rsidP="00EB007F">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2D3F57D2" w14:textId="10450315" w:rsidR="00964F5C" w:rsidRPr="0041528A" w:rsidRDefault="00964F5C" w:rsidP="00EB007F">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7218EB07" w14:textId="4293ECE2" w:rsidR="00964F5C" w:rsidRPr="0041528A" w:rsidRDefault="00964F5C" w:rsidP="00EB007F">
            <w:pPr>
              <w:pStyle w:val="TAL"/>
              <w:keepNext w:val="0"/>
            </w:pPr>
            <w:r w:rsidRPr="0041528A">
              <w:t>-- O_TAT_FSS</w:t>
            </w:r>
          </w:p>
        </w:tc>
      </w:tr>
      <w:tr w:rsidR="00964F5C" w:rsidRPr="0041528A" w14:paraId="756B079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6383FF" w14:textId="3FF3730B" w:rsidR="00964F5C" w:rsidRPr="0041528A" w:rsidRDefault="00964F5C" w:rsidP="00EB007F">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BCB9F4F" w14:textId="799137C5" w:rsidR="00964F5C" w:rsidRPr="0041528A" w:rsidRDefault="00964F5C" w:rsidP="00EB007F">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3DAB7317" w14:textId="53158B68" w:rsidR="00964F5C" w:rsidRPr="0041528A" w:rsidRDefault="00964F5C" w:rsidP="00EB007F">
            <w:pPr>
              <w:pStyle w:val="TAL"/>
              <w:keepNext w:val="0"/>
            </w:pPr>
            <w:r w:rsidRPr="0041528A">
              <w:t>-- O_TAT_SN</w:t>
            </w:r>
          </w:p>
        </w:tc>
      </w:tr>
      <w:tr w:rsidR="00964F5C" w:rsidRPr="0041528A" w14:paraId="2B9C1C3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EAAE2" w14:textId="7C9204F2" w:rsidR="00964F5C" w:rsidRPr="0041528A" w:rsidRDefault="00964F5C" w:rsidP="00EB007F">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1BBE6C28" w14:textId="08D4B4E6" w:rsidR="00964F5C" w:rsidRPr="0041528A" w:rsidRDefault="00964F5C" w:rsidP="00EB007F">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7347FC04" w14:textId="632C8E21" w:rsidR="00964F5C" w:rsidRPr="0041528A" w:rsidRDefault="00964F5C" w:rsidP="00EB007F">
            <w:pPr>
              <w:pStyle w:val="TAL"/>
              <w:keepNext w:val="0"/>
            </w:pPr>
            <w:r w:rsidRPr="0041528A">
              <w:t>-- O_TAT_SB</w:t>
            </w:r>
          </w:p>
        </w:tc>
      </w:tr>
      <w:tr w:rsidR="00964F5C" w:rsidRPr="0041528A" w14:paraId="1717F4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EF34013" w14:textId="3F557921" w:rsidR="00964F5C" w:rsidRPr="0041528A" w:rsidRDefault="00964F5C" w:rsidP="00EB007F">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74EDE76D" w14:textId="4D14CB77" w:rsidR="00964F5C" w:rsidRPr="0041528A" w:rsidRDefault="00964F5C" w:rsidP="00EB007F">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65D42839" w14:textId="31CE8453" w:rsidR="00964F5C" w:rsidRPr="0041528A" w:rsidRDefault="00964F5C" w:rsidP="00EB007F">
            <w:pPr>
              <w:pStyle w:val="TAL"/>
              <w:keepNext w:val="0"/>
            </w:pPr>
            <w:r w:rsidRPr="0041528A">
              <w:t>-- O_TAT_SI</w:t>
            </w:r>
          </w:p>
        </w:tc>
      </w:tr>
      <w:tr w:rsidR="00964F5C" w:rsidRPr="0041528A" w14:paraId="5E639CD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10FA91" w14:textId="5AB733CD" w:rsidR="00964F5C" w:rsidRPr="0041528A" w:rsidRDefault="00964F5C" w:rsidP="00EB007F">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5F694EFC" w14:textId="414B1C89" w:rsidR="00964F5C" w:rsidRPr="0041528A" w:rsidRDefault="00964F5C" w:rsidP="00EB007F">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6608103B" w14:textId="79927E2C" w:rsidR="00964F5C" w:rsidRPr="0041528A" w:rsidRDefault="00964F5C" w:rsidP="00EB007F">
            <w:pPr>
              <w:pStyle w:val="TAL"/>
              <w:keepNext w:val="0"/>
            </w:pPr>
            <w:r w:rsidRPr="0041528A">
              <w:t>-- O_TAT_SU</w:t>
            </w:r>
          </w:p>
        </w:tc>
      </w:tr>
      <w:tr w:rsidR="00964F5C" w:rsidRPr="0041528A" w14:paraId="1B899A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84FC83" w14:textId="03FF45FD" w:rsidR="00964F5C" w:rsidRPr="0041528A" w:rsidRDefault="00964F5C" w:rsidP="00EB007F">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3ED7F299" w14:textId="732CB2E1" w:rsidR="00964F5C" w:rsidRPr="0041528A" w:rsidRDefault="00964F5C" w:rsidP="00EB007F">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7D82BC95" w14:textId="14D755E1" w:rsidR="00964F5C" w:rsidRPr="0041528A" w:rsidRDefault="00964F5C" w:rsidP="00EB007F">
            <w:pPr>
              <w:pStyle w:val="TAL"/>
              <w:keepNext w:val="0"/>
            </w:pPr>
            <w:r w:rsidRPr="0041528A">
              <w:t>-- O_TAT_SS</w:t>
            </w:r>
          </w:p>
        </w:tc>
      </w:tr>
      <w:tr w:rsidR="00964F5C" w:rsidRPr="0041528A" w14:paraId="33DEC74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8FE3875" w14:textId="24066132" w:rsidR="00964F5C" w:rsidRPr="0041528A" w:rsidRDefault="00964F5C" w:rsidP="00EB007F">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1BC8A0CB" w14:textId="23CB8771" w:rsidR="00964F5C" w:rsidRPr="0041528A" w:rsidRDefault="00964F5C" w:rsidP="00EB007F">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ACD5FBD" w14:textId="5217D071" w:rsidR="00964F5C" w:rsidRPr="0041528A" w:rsidRDefault="00964F5C" w:rsidP="00EB007F">
            <w:pPr>
              <w:pStyle w:val="TAL"/>
              <w:keepNext w:val="0"/>
            </w:pPr>
            <w:r w:rsidRPr="0041528A">
              <w:t>-- O_TAT_STFC</w:t>
            </w:r>
          </w:p>
        </w:tc>
      </w:tr>
      <w:tr w:rsidR="00362B2C" w:rsidRPr="0041528A" w14:paraId="76E8C63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ECA2E" w14:textId="6F6CD77A" w:rsidR="00362B2C" w:rsidRPr="0041528A" w:rsidRDefault="00362B2C" w:rsidP="00362B2C">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74EEF7B6" w14:textId="569AE8AD" w:rsidR="00362B2C" w:rsidRPr="0041528A" w:rsidRDefault="00362B2C" w:rsidP="00362B2C">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0EA1F961" w14:textId="257068E4" w:rsidR="00362B2C" w:rsidRPr="0041528A" w:rsidRDefault="00362B2C" w:rsidP="00362B2C">
            <w:pPr>
              <w:pStyle w:val="TAL"/>
              <w:keepNext w:val="0"/>
            </w:pPr>
            <w:r w:rsidRPr="0041528A">
              <w:t>-- O_TAT_ST</w:t>
            </w:r>
            <w:r>
              <w:t>FB</w:t>
            </w:r>
          </w:p>
        </w:tc>
      </w:tr>
      <w:tr w:rsidR="00964F5C" w:rsidRPr="0041528A" w14:paraId="265489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A27B7" w14:textId="59A534BC" w:rsidR="00964F5C" w:rsidRPr="0041528A" w:rsidRDefault="00964F5C" w:rsidP="00EB007F">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FA2869A" w14:textId="31E4F347" w:rsidR="00964F5C" w:rsidRPr="0041528A" w:rsidRDefault="00964F5C" w:rsidP="00EB007F">
            <w:pPr>
              <w:pStyle w:val="TAL"/>
              <w:keepNext w:val="0"/>
            </w:pPr>
            <w:r w:rsidRPr="0041528A">
              <w:t>IF A.1/63 THEN test step option n.A M ELSE test step option n.B M</w:t>
            </w:r>
          </w:p>
        </w:tc>
        <w:tc>
          <w:tcPr>
            <w:tcW w:w="4218" w:type="dxa"/>
            <w:tcBorders>
              <w:top w:val="single" w:sz="4" w:space="0" w:color="auto"/>
              <w:left w:val="single" w:sz="4" w:space="0" w:color="auto"/>
              <w:bottom w:val="single" w:sz="4" w:space="0" w:color="auto"/>
              <w:right w:val="single" w:sz="4" w:space="0" w:color="auto"/>
            </w:tcBorders>
          </w:tcPr>
          <w:p w14:paraId="091283BC" w14:textId="3755C29C" w:rsidR="00964F5C" w:rsidRPr="0041528A" w:rsidRDefault="00964F5C" w:rsidP="00EB007F">
            <w:pPr>
              <w:pStyle w:val="TAL"/>
              <w:keepNext w:val="0"/>
            </w:pPr>
            <w:r w:rsidRPr="0041528A">
              <w:t>-- O_longFTN</w:t>
            </w:r>
          </w:p>
        </w:tc>
      </w:tr>
      <w:tr w:rsidR="00964F5C" w:rsidRPr="0041528A" w14:paraId="1161E5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207BCA" w14:textId="7017B003" w:rsidR="00964F5C" w:rsidRPr="0041528A" w:rsidRDefault="00964F5C" w:rsidP="00EB007F">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3D39BD70" w14:textId="57C85F05" w:rsidR="00964F5C" w:rsidRPr="0041528A" w:rsidRDefault="00964F5C" w:rsidP="00EB007F">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6B254F58" w14:textId="3CF22D71" w:rsidR="00964F5C" w:rsidRPr="0041528A" w:rsidRDefault="00964F5C" w:rsidP="00EB007F">
            <w:pPr>
              <w:pStyle w:val="TAL"/>
              <w:keepNext w:val="0"/>
            </w:pPr>
            <w:r w:rsidRPr="0041528A">
              <w:t>-- O_GERAN</w:t>
            </w:r>
          </w:p>
        </w:tc>
      </w:tr>
      <w:tr w:rsidR="00964F5C" w:rsidRPr="0041528A" w14:paraId="7EC7A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39F9D5E" w14:textId="31C60DBC" w:rsidR="00964F5C" w:rsidRPr="0041528A" w:rsidRDefault="00964F5C" w:rsidP="00EB007F">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4D650773" w14:textId="1609BC4B" w:rsidR="00964F5C" w:rsidRPr="0041528A" w:rsidRDefault="00964F5C" w:rsidP="00EB007F">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37DB9A9F" w14:textId="0E89384E" w:rsidR="00964F5C" w:rsidRPr="0041528A" w:rsidRDefault="00964F5C" w:rsidP="00EB007F">
            <w:pPr>
              <w:pStyle w:val="TAL"/>
              <w:keepNext w:val="0"/>
            </w:pPr>
            <w:r w:rsidRPr="0041528A">
              <w:t>-- O_Global_PB</w:t>
            </w:r>
          </w:p>
        </w:tc>
      </w:tr>
      <w:tr w:rsidR="00964F5C" w:rsidRPr="0041528A" w14:paraId="755930A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BB37AD" w14:textId="4141BE82" w:rsidR="00964F5C" w:rsidRPr="0041528A" w:rsidRDefault="00964F5C" w:rsidP="00EB007F">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4553BE8A" w14:textId="12366795" w:rsidR="00964F5C" w:rsidRPr="0041528A" w:rsidRDefault="00964F5C" w:rsidP="00EB007F">
            <w:pPr>
              <w:pStyle w:val="TAL"/>
              <w:keepNext w:val="0"/>
            </w:pPr>
            <w:r w:rsidRPr="0041528A">
              <w:t>IF (C121 AND A.1/68 THEN test x.A M ELSE IF (C121 AND NOT A.1/68) test x.B M ELSE N/A</w:t>
            </w:r>
          </w:p>
        </w:tc>
        <w:tc>
          <w:tcPr>
            <w:tcW w:w="4218" w:type="dxa"/>
            <w:tcBorders>
              <w:top w:val="single" w:sz="4" w:space="0" w:color="auto"/>
              <w:left w:val="single" w:sz="4" w:space="0" w:color="auto"/>
              <w:bottom w:val="single" w:sz="4" w:space="0" w:color="auto"/>
              <w:right w:val="single" w:sz="4" w:space="0" w:color="auto"/>
            </w:tcBorders>
          </w:tcPr>
          <w:p w14:paraId="38C1940B" w14:textId="4C307740" w:rsidR="00964F5C" w:rsidRPr="0041528A" w:rsidRDefault="00964F5C" w:rsidP="00EB007F">
            <w:pPr>
              <w:pStyle w:val="TAL"/>
              <w:keepNext w:val="0"/>
            </w:pPr>
            <w:r w:rsidRPr="0041528A">
              <w:t>-- (O_BIP_GPRS AND O_UDP AND O_User_Confirm_Before_PDP_Context_Request) OR (O_BIP_GPRS AND O_UDP AND NOT O_User_Confirm_Before_PDP_Context_Request)</w:t>
            </w:r>
          </w:p>
        </w:tc>
      </w:tr>
      <w:tr w:rsidR="00964F5C" w:rsidRPr="0041528A" w14:paraId="09F81F9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AC5B85" w14:textId="579F284A" w:rsidR="00964F5C" w:rsidRPr="0041528A" w:rsidRDefault="00964F5C" w:rsidP="00EB007F">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643FEA09" w14:textId="28B4FA4B" w:rsidR="00964F5C" w:rsidRPr="0041528A" w:rsidRDefault="00964F5C" w:rsidP="00EB007F">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03024AB1" w14:textId="41F2CB1D" w:rsidR="00964F5C" w:rsidRPr="0041528A" w:rsidRDefault="00964F5C" w:rsidP="00EB007F">
            <w:pPr>
              <w:pStyle w:val="TAL"/>
              <w:keepNext w:val="0"/>
            </w:pPr>
            <w:r w:rsidRPr="0041528A">
              <w:t>-- O_Serv_SS_HOLD</w:t>
            </w:r>
          </w:p>
        </w:tc>
      </w:tr>
      <w:tr w:rsidR="00964F5C" w:rsidRPr="0041528A" w14:paraId="1E2380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E10C60" w14:textId="1A66F666" w:rsidR="00964F5C" w:rsidRPr="0041528A" w:rsidRDefault="00964F5C" w:rsidP="00EB007F">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AA47689" w14:textId="7B0758E1" w:rsidR="00964F5C" w:rsidRPr="0041528A" w:rsidRDefault="00964F5C" w:rsidP="00EB007F">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42645527" w14:textId="63E9A7EC" w:rsidR="00964F5C" w:rsidRPr="0041528A" w:rsidRDefault="00964F5C" w:rsidP="00EB007F">
            <w:pPr>
              <w:pStyle w:val="TAL"/>
              <w:keepNext w:val="0"/>
            </w:pPr>
            <w:r w:rsidRPr="0041528A">
              <w:t>-- O_Icons</w:t>
            </w:r>
          </w:p>
        </w:tc>
      </w:tr>
      <w:tr w:rsidR="00964F5C" w:rsidRPr="0041528A" w14:paraId="1D11F7B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A05DC" w14:textId="15DBF010" w:rsidR="00964F5C" w:rsidRPr="0041528A" w:rsidRDefault="00964F5C" w:rsidP="00EB007F">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CBFA0E3" w14:textId="31955BCC" w:rsidR="00964F5C" w:rsidRPr="0041528A" w:rsidRDefault="00964F5C" w:rsidP="00EB007F">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3E8C07BF" w14:textId="49EF6D9C" w:rsidR="00964F5C" w:rsidRPr="0041528A" w:rsidRDefault="00964F5C" w:rsidP="00EB007F">
            <w:pPr>
              <w:pStyle w:val="TAL"/>
              <w:keepNext w:val="0"/>
            </w:pPr>
            <w:r w:rsidRPr="0041528A">
              <w:t>-- O_Icons</w:t>
            </w:r>
          </w:p>
        </w:tc>
      </w:tr>
      <w:tr w:rsidR="00964F5C" w:rsidRPr="0041528A" w14:paraId="5D10996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558EC57" w14:textId="014CE4F9" w:rsidR="00964F5C" w:rsidRPr="0041528A" w:rsidRDefault="00964F5C" w:rsidP="00EB007F">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4F6F9CAC" w14:textId="7DF8DC20" w:rsidR="00964F5C" w:rsidRPr="0041528A" w:rsidRDefault="00964F5C" w:rsidP="00EB007F">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07DA4EE0" w14:textId="4F21B641" w:rsidR="00964F5C" w:rsidRPr="0041528A" w:rsidRDefault="00964F5C" w:rsidP="00EB007F">
            <w:pPr>
              <w:pStyle w:val="TAL"/>
              <w:keepNext w:val="0"/>
            </w:pPr>
            <w:r w:rsidRPr="0041528A">
              <w:t>-- O_Run_At AND O_+CIMI AND O_Icons</w:t>
            </w:r>
          </w:p>
        </w:tc>
      </w:tr>
      <w:tr w:rsidR="00964F5C" w:rsidRPr="0041528A" w14:paraId="038074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DAD153" w14:textId="5B59BFF1" w:rsidR="00964F5C" w:rsidRPr="0041528A" w:rsidRDefault="00964F5C" w:rsidP="00EB007F">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459D381E" w14:textId="1D2562B6" w:rsidR="00964F5C" w:rsidRPr="0041528A" w:rsidRDefault="00964F5C" w:rsidP="00EB007F">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B7E9E02" w14:textId="3E4891A5" w:rsidR="00964F5C" w:rsidRPr="0041528A" w:rsidRDefault="00964F5C" w:rsidP="00EB007F">
            <w:pPr>
              <w:pStyle w:val="TAL"/>
              <w:keepNext w:val="0"/>
            </w:pPr>
            <w:r w:rsidRPr="0041528A">
              <w:t>-- O_AddInfo_SS AND O_Serv_SS_CFU</w:t>
            </w:r>
          </w:p>
        </w:tc>
      </w:tr>
      <w:tr w:rsidR="00964F5C" w:rsidRPr="0041528A" w14:paraId="650EC91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08719A" w14:textId="01084342" w:rsidR="00964F5C" w:rsidRPr="0041528A" w:rsidRDefault="00964F5C" w:rsidP="00EB007F">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48FB049A" w14:textId="3508E610" w:rsidR="00964F5C" w:rsidRPr="0041528A" w:rsidRDefault="00964F5C" w:rsidP="00EB007F">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60EC51E6" w14:textId="316EB84D" w:rsidR="00964F5C" w:rsidRPr="0041528A" w:rsidRDefault="00964F5C" w:rsidP="00EB007F">
            <w:pPr>
              <w:pStyle w:val="TAL"/>
              <w:keepNext w:val="0"/>
            </w:pPr>
            <w:r w:rsidRPr="0041528A">
              <w:t>-- O_AddInfo_SS AND O_Serv_SS_CLIR</w:t>
            </w:r>
          </w:p>
        </w:tc>
      </w:tr>
      <w:tr w:rsidR="00964F5C" w:rsidRPr="0041528A" w14:paraId="3AF0C6E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607E0" w14:textId="7FA121B2" w:rsidR="00964F5C" w:rsidRPr="0041528A" w:rsidRDefault="00964F5C" w:rsidP="00EB007F">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30A8C18A" w14:textId="6396A94D" w:rsidR="00964F5C" w:rsidRPr="0041528A" w:rsidRDefault="00964F5C" w:rsidP="00EB007F">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5515A892" w14:textId="25E9EC54" w:rsidR="00964F5C" w:rsidRPr="0041528A" w:rsidRDefault="00964F5C" w:rsidP="00EB007F">
            <w:pPr>
              <w:pStyle w:val="TAL"/>
              <w:keepNext w:val="0"/>
            </w:pPr>
            <w:r w:rsidRPr="0041528A">
              <w:t>-- O_BDN</w:t>
            </w:r>
          </w:p>
        </w:tc>
      </w:tr>
      <w:tr w:rsidR="00964F5C" w:rsidRPr="0041528A" w14:paraId="26F2DEC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31D55C" w14:textId="1A1C27F0" w:rsidR="00964F5C" w:rsidRPr="0041528A" w:rsidRDefault="00964F5C" w:rsidP="00EB007F">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0ED30829" w14:textId="4534D85C" w:rsidR="00964F5C" w:rsidRPr="0041528A" w:rsidRDefault="00964F5C" w:rsidP="00EB007F">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50ECC949" w14:textId="175D27C7" w:rsidR="00964F5C" w:rsidRPr="0041528A" w:rsidRDefault="00964F5C" w:rsidP="00EB007F">
            <w:pPr>
              <w:pStyle w:val="TAL"/>
              <w:keepNext w:val="0"/>
            </w:pPr>
            <w:r w:rsidRPr="0041528A">
              <w:t>-- O_No_Type_ND</w:t>
            </w:r>
          </w:p>
        </w:tc>
      </w:tr>
      <w:tr w:rsidR="00964F5C" w:rsidRPr="0041528A" w14:paraId="2CEAEAF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59F374" w14:textId="6BCBB569" w:rsidR="00964F5C" w:rsidRPr="0041528A" w:rsidRDefault="00964F5C" w:rsidP="00EB007F">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6BDD7D95" w14:textId="00FB7F39" w:rsidR="00964F5C" w:rsidRPr="0041528A" w:rsidRDefault="00964F5C" w:rsidP="00EB007F">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2B27B22B" w14:textId="4B4C6DC5" w:rsidR="00964F5C" w:rsidRPr="0041528A" w:rsidRDefault="00964F5C" w:rsidP="00EB007F">
            <w:pPr>
              <w:pStyle w:val="TAL"/>
              <w:keepNext w:val="0"/>
            </w:pPr>
            <w:r w:rsidRPr="0041528A">
              <w:t>-- O_No_Type_NK</w:t>
            </w:r>
          </w:p>
        </w:tc>
      </w:tr>
      <w:tr w:rsidR="00964F5C" w:rsidRPr="0041528A" w14:paraId="2EB3666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B4513A5" w14:textId="4E1C0405" w:rsidR="00964F5C" w:rsidRPr="0041528A" w:rsidRDefault="00964F5C" w:rsidP="00EB007F">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340F7BD5" w14:textId="23D316E0" w:rsidR="00964F5C" w:rsidRPr="0041528A" w:rsidRDefault="00964F5C" w:rsidP="00EB007F">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510E5A84" w14:textId="742147CB" w:rsidR="00964F5C" w:rsidRPr="0041528A" w:rsidRDefault="00964F5C" w:rsidP="00EB007F">
            <w:pPr>
              <w:pStyle w:val="TAL"/>
              <w:keepNext w:val="0"/>
            </w:pPr>
            <w:r w:rsidRPr="0041528A">
              <w:t>-- O_No_Type_NA</w:t>
            </w:r>
          </w:p>
        </w:tc>
      </w:tr>
      <w:tr w:rsidR="00964F5C" w:rsidRPr="0041528A" w14:paraId="3A2307F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6B4459" w14:textId="3BCC2E55" w:rsidR="00964F5C" w:rsidRPr="0041528A" w:rsidRDefault="00964F5C" w:rsidP="00EB007F">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3529CB25" w14:textId="231A48D3" w:rsidR="00964F5C" w:rsidRPr="0041528A" w:rsidRDefault="00964F5C" w:rsidP="00EB007F">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1F6328DA" w14:textId="4268873E" w:rsidR="00964F5C" w:rsidRPr="0041528A" w:rsidRDefault="00964F5C" w:rsidP="00EB007F">
            <w:pPr>
              <w:pStyle w:val="TAL"/>
              <w:keepNext w:val="0"/>
            </w:pPr>
            <w:r w:rsidRPr="0041528A">
              <w:t>-- O_No_Type_NS</w:t>
            </w:r>
          </w:p>
        </w:tc>
      </w:tr>
      <w:tr w:rsidR="00964F5C" w:rsidRPr="0041528A" w14:paraId="6C1A3CE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F46CBC" w14:textId="3F191F07" w:rsidR="00964F5C" w:rsidRPr="0041528A" w:rsidRDefault="00964F5C" w:rsidP="00EB007F">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77FC4D5F" w14:textId="41C830A6" w:rsidR="00964F5C" w:rsidRPr="0041528A" w:rsidRDefault="00964F5C" w:rsidP="00EB007F">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5313711" w14:textId="37FF39BB" w:rsidR="00964F5C" w:rsidRPr="0041528A" w:rsidRDefault="00964F5C" w:rsidP="00EB007F">
            <w:pPr>
              <w:pStyle w:val="TAL"/>
              <w:keepNext w:val="0"/>
            </w:pPr>
            <w:r w:rsidRPr="0041528A">
              <w:t>-- O_No_Type_NL</w:t>
            </w:r>
          </w:p>
        </w:tc>
      </w:tr>
      <w:tr w:rsidR="00964F5C" w:rsidRPr="0041528A" w14:paraId="06909F1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59F2676" w14:textId="55568436" w:rsidR="00964F5C" w:rsidRPr="0041528A" w:rsidRDefault="00964F5C" w:rsidP="00EB007F">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05934DB8" w14:textId="731AFE2E" w:rsidR="00964F5C" w:rsidRPr="0041528A" w:rsidRDefault="00964F5C" w:rsidP="00EB007F">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7F193EF1" w14:textId="6D96207F" w:rsidR="00964F5C" w:rsidRPr="0041528A" w:rsidRDefault="00964F5C" w:rsidP="00EB007F">
            <w:pPr>
              <w:pStyle w:val="TAL"/>
              <w:keepNext w:val="0"/>
            </w:pPr>
            <w:r w:rsidRPr="0041528A">
              <w:t>-- O_TCP AND (pc_BIP_eFDD OR pc_BIP_eTDD)</w:t>
            </w:r>
          </w:p>
        </w:tc>
      </w:tr>
      <w:tr w:rsidR="00964F5C" w:rsidRPr="0041528A" w14:paraId="0744CD9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34BCE0" w14:textId="336996A8" w:rsidR="00964F5C" w:rsidRPr="0041528A" w:rsidRDefault="00964F5C" w:rsidP="00EB007F">
            <w:pPr>
              <w:pStyle w:val="TAL"/>
              <w:keepNext w:val="0"/>
            </w:pPr>
            <w:r w:rsidRPr="0041528A">
              <w:lastRenderedPageBreak/>
              <w:t>C183</w:t>
            </w:r>
          </w:p>
        </w:tc>
        <w:tc>
          <w:tcPr>
            <w:tcW w:w="3299" w:type="dxa"/>
            <w:tcBorders>
              <w:top w:val="single" w:sz="4" w:space="0" w:color="auto"/>
              <w:left w:val="single" w:sz="4" w:space="0" w:color="auto"/>
              <w:bottom w:val="single" w:sz="4" w:space="0" w:color="auto"/>
              <w:right w:val="single" w:sz="4" w:space="0" w:color="auto"/>
            </w:tcBorders>
          </w:tcPr>
          <w:p w14:paraId="033ED710" w14:textId="74C581DF" w:rsidR="00964F5C" w:rsidRPr="0041528A" w:rsidRDefault="00964F5C" w:rsidP="00EB007F">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1CCD33B1" w14:textId="581435DB" w:rsidR="00964F5C" w:rsidRPr="0041528A" w:rsidRDefault="00964F5C" w:rsidP="00EB007F">
            <w:pPr>
              <w:pStyle w:val="TAL"/>
              <w:keepNext w:val="0"/>
            </w:pPr>
            <w:r w:rsidRPr="0041528A">
              <w:t>-- (NOT O_EUTRAN_NO_UTRAN_NO_GERAN) AND (O_GERAN OR O_UTRAN)</w:t>
            </w:r>
          </w:p>
        </w:tc>
      </w:tr>
      <w:tr w:rsidR="00964F5C" w:rsidRPr="0041528A" w14:paraId="3F5CAC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9004DA" w14:textId="1A62F77D" w:rsidR="00964F5C" w:rsidRPr="0041528A" w:rsidRDefault="00964F5C" w:rsidP="00EB007F">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11707B9" w14:textId="61BD4396" w:rsidR="00964F5C" w:rsidRPr="0041528A" w:rsidRDefault="00964F5C" w:rsidP="00EB007F">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5B9006AB" w14:textId="34D6AEC7" w:rsidR="00964F5C" w:rsidRPr="0041528A" w:rsidRDefault="00964F5C" w:rsidP="00EB007F">
            <w:pPr>
              <w:pStyle w:val="TAL"/>
              <w:keepNext w:val="0"/>
            </w:pPr>
            <w:r w:rsidRPr="0041528A">
              <w:t>-- O_UTRAN</w:t>
            </w:r>
          </w:p>
        </w:tc>
      </w:tr>
      <w:tr w:rsidR="00964F5C" w:rsidRPr="0041528A" w14:paraId="335F0B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4DF268" w14:textId="2AFBE79A" w:rsidR="00964F5C" w:rsidRPr="0041528A" w:rsidRDefault="00964F5C" w:rsidP="00EB007F">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06597293" w14:textId="1CF0DA96" w:rsidR="00964F5C" w:rsidRPr="0041528A" w:rsidRDefault="00964F5C" w:rsidP="00EB007F">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308D2F5F" w14:textId="5EFE6596" w:rsidR="00964F5C" w:rsidRPr="0041528A" w:rsidRDefault="00964F5C" w:rsidP="00EB007F">
            <w:pPr>
              <w:pStyle w:val="TAL"/>
              <w:keepNext w:val="0"/>
            </w:pPr>
            <w:r w:rsidRPr="0041528A">
              <w:t>-- O_Icons AND O_Icon_Rec1_Send_SS</w:t>
            </w:r>
          </w:p>
        </w:tc>
      </w:tr>
      <w:tr w:rsidR="00964F5C" w:rsidRPr="0041528A" w14:paraId="40F6EC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41873A" w14:textId="608C1511" w:rsidR="00964F5C" w:rsidRPr="0041528A" w:rsidRDefault="00964F5C" w:rsidP="00EB007F">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4CED9862" w14:textId="79110464" w:rsidR="00964F5C" w:rsidRPr="0041528A" w:rsidRDefault="00964F5C" w:rsidP="00EB007F">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51FBB90C" w14:textId="1CE25AA7" w:rsidR="00964F5C" w:rsidRPr="0041528A" w:rsidRDefault="00964F5C" w:rsidP="00EB007F">
            <w:pPr>
              <w:pStyle w:val="TAL"/>
              <w:keepNext w:val="0"/>
            </w:pPr>
            <w:r w:rsidRPr="0041528A">
              <w:t>-- O_Icons AND O_Icon_Rec2_Send_USSD</w:t>
            </w:r>
          </w:p>
        </w:tc>
      </w:tr>
      <w:tr w:rsidR="00964F5C" w:rsidRPr="0041528A" w14:paraId="248DC1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D087D7" w14:textId="32BC88EB" w:rsidR="00964F5C" w:rsidRPr="0041528A" w:rsidRDefault="00964F5C" w:rsidP="00EB007F">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69F83418" w14:textId="05DD6775" w:rsidR="00964F5C" w:rsidRPr="0041528A" w:rsidRDefault="00964F5C" w:rsidP="00EB007F">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71F3799F" w14:textId="19D69CF1" w:rsidR="00964F5C" w:rsidRPr="0041528A" w:rsidRDefault="00964F5C" w:rsidP="00EB007F">
            <w:pPr>
              <w:pStyle w:val="TAL"/>
              <w:keepNext w:val="0"/>
            </w:pPr>
            <w:r w:rsidRPr="0041528A">
              <w:t>-- O_Icons AND O_Icon_Rec1_Send_USSD</w:t>
            </w:r>
          </w:p>
        </w:tc>
      </w:tr>
      <w:tr w:rsidR="00964F5C" w:rsidRPr="0041528A" w14:paraId="14F6CB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35AB21" w14:textId="594F8E2F" w:rsidR="00964F5C" w:rsidRPr="0041528A" w:rsidRDefault="00964F5C" w:rsidP="00EB007F">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EF30308" w14:textId="5C0E8999" w:rsidR="00964F5C" w:rsidRPr="0041528A" w:rsidRDefault="00964F5C" w:rsidP="00EB007F">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0BC80F12" w14:textId="34C19B55" w:rsidR="00964F5C" w:rsidRPr="0041528A" w:rsidRDefault="00964F5C" w:rsidP="00EB007F">
            <w:pPr>
              <w:pStyle w:val="TAL"/>
              <w:keepNext w:val="0"/>
            </w:pPr>
            <w:r w:rsidRPr="0041528A">
              <w:t>-- O_Icons AND O_Icon_Rec1_Set_Up_Idle_Mode_Text</w:t>
            </w:r>
          </w:p>
        </w:tc>
      </w:tr>
      <w:tr w:rsidR="00964F5C" w:rsidRPr="0041528A" w14:paraId="7C772EA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F37704" w14:textId="0270E32D" w:rsidR="00964F5C" w:rsidRPr="0041528A" w:rsidRDefault="00964F5C" w:rsidP="00EB007F">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4929AE5E" w14:textId="3FC7D9EA" w:rsidR="00964F5C" w:rsidRPr="0041528A" w:rsidRDefault="00964F5C" w:rsidP="00EB007F">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5F1324C9" w14:textId="70FFB20F" w:rsidR="00964F5C" w:rsidRPr="0041528A" w:rsidRDefault="00964F5C" w:rsidP="00EB007F">
            <w:pPr>
              <w:pStyle w:val="TAL"/>
              <w:keepNext w:val="0"/>
            </w:pPr>
            <w:r w:rsidRPr="0041528A">
              <w:t>-- O_Run_At AND O_+CIMI AND O_Icons AND O_Icon_Rec1_Run_AT_Cmd</w:t>
            </w:r>
          </w:p>
        </w:tc>
      </w:tr>
      <w:tr w:rsidR="00964F5C" w:rsidRPr="0041528A" w14:paraId="68D43E9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58B46" w14:textId="1C5EE84E" w:rsidR="00964F5C" w:rsidRPr="0041528A" w:rsidRDefault="00964F5C" w:rsidP="00EB007F">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DFC9E60" w14:textId="0002BFBF" w:rsidR="00964F5C" w:rsidRPr="0041528A" w:rsidRDefault="00964F5C" w:rsidP="00EB007F">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7F548737" w14:textId="0482B9D6" w:rsidR="00964F5C" w:rsidRPr="0041528A" w:rsidRDefault="00964F5C" w:rsidP="00EB007F">
            <w:pPr>
              <w:pStyle w:val="TAL"/>
              <w:keepNext w:val="0"/>
            </w:pPr>
            <w:r w:rsidRPr="0041528A">
              <w:t>-- pc_eTDD OR pc_eFDD</w:t>
            </w:r>
          </w:p>
        </w:tc>
      </w:tr>
      <w:tr w:rsidR="00964F5C" w:rsidRPr="0041528A" w14:paraId="2477F8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1731422" w14:textId="26200A1B" w:rsidR="00964F5C" w:rsidRPr="0041528A" w:rsidRDefault="00964F5C" w:rsidP="00EB007F">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26D822F0" w14:textId="36307A6F" w:rsidR="00964F5C" w:rsidRPr="0041528A" w:rsidRDefault="00964F5C" w:rsidP="00EB007F">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4CC108B5" w14:textId="7CD5BFC6" w:rsidR="00964F5C" w:rsidRPr="0041528A" w:rsidRDefault="00964F5C" w:rsidP="00EB007F">
            <w:pPr>
              <w:pStyle w:val="TAL"/>
              <w:keepNext w:val="0"/>
            </w:pPr>
            <w:r w:rsidRPr="0041528A">
              <w:t>-- O_BIP_GPRS AND O_TCP</w:t>
            </w:r>
          </w:p>
        </w:tc>
      </w:tr>
      <w:tr w:rsidR="00964F5C" w:rsidRPr="0041528A" w14:paraId="46983B5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830E73" w14:textId="2F2B0BC3" w:rsidR="00964F5C" w:rsidRPr="0041528A" w:rsidRDefault="00964F5C" w:rsidP="00EB007F">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23CE0DDF" w14:textId="216F02FF" w:rsidR="00964F5C" w:rsidRPr="0041528A" w:rsidRDefault="00964F5C" w:rsidP="00EB007F">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32F6F16A" w14:textId="3AD2AB3B" w:rsidR="00964F5C" w:rsidRPr="0041528A" w:rsidRDefault="00964F5C" w:rsidP="00EB007F">
            <w:pPr>
              <w:pStyle w:val="TAL"/>
              <w:keepNext w:val="0"/>
            </w:pPr>
            <w:r w:rsidRPr="0041528A">
              <w:t xml:space="preserve">-- O_BIP_GPRS AND O_TCP AND </w:t>
            </w:r>
            <w:r w:rsidRPr="009B179D">
              <w:t>O_TCP_UICC_ServerMode</w:t>
            </w:r>
          </w:p>
        </w:tc>
      </w:tr>
      <w:tr w:rsidR="00964F5C" w:rsidRPr="0041528A" w14:paraId="604DAD5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9292530" w14:textId="3EFFD1EC" w:rsidR="00964F5C" w:rsidRPr="0041528A" w:rsidRDefault="00964F5C" w:rsidP="00EB007F">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1A847F34" w14:textId="77251C41" w:rsidR="00964F5C" w:rsidRPr="0041528A" w:rsidRDefault="00964F5C" w:rsidP="00EB007F">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8109C6B" w14:textId="65B9DB6D" w:rsidR="00964F5C" w:rsidRPr="0041528A" w:rsidRDefault="00964F5C" w:rsidP="00EB007F">
            <w:pPr>
              <w:pStyle w:val="TAL"/>
              <w:keepNext w:val="0"/>
            </w:pPr>
            <w:r w:rsidRPr="0041528A">
              <w:t>-- O_LB</w:t>
            </w:r>
            <w:r>
              <w:t xml:space="preserve"> AND O_Browser_Termination</w:t>
            </w:r>
          </w:p>
        </w:tc>
      </w:tr>
      <w:tr w:rsidR="00964F5C" w:rsidRPr="0041528A" w14:paraId="4CC9214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F0058E6" w14:textId="2623E181" w:rsidR="00964F5C" w:rsidRPr="0041528A" w:rsidRDefault="00964F5C" w:rsidP="00EB007F">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6B5F250D" w14:textId="498EE3D6" w:rsidR="00964F5C" w:rsidRPr="0041528A" w:rsidRDefault="00964F5C" w:rsidP="00EB007F">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3C1D5816" w14:textId="09C757A5" w:rsidR="00964F5C" w:rsidRPr="0041528A" w:rsidRDefault="00964F5C" w:rsidP="00EB007F">
            <w:pPr>
              <w:pStyle w:val="TAL"/>
              <w:keepNext w:val="0"/>
            </w:pPr>
            <w:r w:rsidRPr="0041528A">
              <w:t>-- O_Select_Item_Default_Item</w:t>
            </w:r>
          </w:p>
        </w:tc>
      </w:tr>
      <w:tr w:rsidR="00964F5C" w:rsidRPr="0041528A" w14:paraId="098D0F9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E801A" w14:textId="3F7A12AF" w:rsidR="00964F5C" w:rsidRPr="0041528A" w:rsidRDefault="00964F5C" w:rsidP="00EB007F">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56554115" w14:textId="492B90D3" w:rsidR="00964F5C" w:rsidRPr="0041528A" w:rsidRDefault="00964F5C" w:rsidP="00EB007F">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1FAEA217" w14:textId="275FD2E9" w:rsidR="00964F5C" w:rsidRPr="0041528A" w:rsidRDefault="00964F5C" w:rsidP="00EB007F">
            <w:pPr>
              <w:pStyle w:val="TAL"/>
              <w:keepNext w:val="0"/>
            </w:pPr>
            <w:r w:rsidRPr="0041528A">
              <w:t>-- O_CSG_Cell_Discovery</w:t>
            </w:r>
          </w:p>
        </w:tc>
      </w:tr>
      <w:tr w:rsidR="00964F5C" w:rsidRPr="0041528A" w14:paraId="74708A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9B04E5" w14:textId="222AE979" w:rsidR="00964F5C" w:rsidRPr="0041528A" w:rsidRDefault="00964F5C" w:rsidP="00EB007F">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D178926" w14:textId="634B7C9B" w:rsidR="00964F5C" w:rsidRPr="0041528A" w:rsidRDefault="00964F5C" w:rsidP="00EB007F">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AF56D58" w14:textId="61F8223E" w:rsidR="00964F5C" w:rsidRPr="0041528A" w:rsidRDefault="00964F5C" w:rsidP="00EB007F">
            <w:pPr>
              <w:pStyle w:val="TAL"/>
              <w:keepNext w:val="0"/>
            </w:pPr>
            <w:r w:rsidRPr="0041528A">
              <w:t>-- pc_MO_SM-over-IMS AND (pc_eFDD OR pc_eTDD)</w:t>
            </w:r>
          </w:p>
        </w:tc>
      </w:tr>
      <w:tr w:rsidR="00964F5C" w:rsidRPr="0041528A" w14:paraId="09A365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C73DB4B" w14:textId="07469FDC" w:rsidR="00964F5C" w:rsidRPr="0041528A" w:rsidRDefault="00964F5C" w:rsidP="00EB007F">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23B0886A" w14:textId="3B6F6DA6" w:rsidR="00964F5C" w:rsidRPr="0041528A" w:rsidRDefault="00964F5C" w:rsidP="00EB007F">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66E1EE1" w14:textId="3CCE5205" w:rsidR="00964F5C" w:rsidRPr="0041528A" w:rsidRDefault="00964F5C" w:rsidP="00EB007F">
            <w:pPr>
              <w:pStyle w:val="TAL"/>
              <w:keepNext w:val="0"/>
            </w:pPr>
            <w:r w:rsidRPr="00FA4DA3">
              <w:t>-- pc_MO_SM-over-IMS AND O_UTRAN</w:t>
            </w:r>
            <w:r>
              <w:t xml:space="preserve"> AND O_IMS_UTRAN</w:t>
            </w:r>
          </w:p>
        </w:tc>
      </w:tr>
      <w:tr w:rsidR="00964F5C" w:rsidRPr="0041528A" w14:paraId="1C59E3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7799BC" w14:textId="522D660D" w:rsidR="00964F5C" w:rsidRPr="0041528A" w:rsidRDefault="00964F5C" w:rsidP="00EB007F">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73519A89" w14:textId="32B0F191" w:rsidR="00964F5C" w:rsidRPr="0041528A" w:rsidRDefault="00964F5C" w:rsidP="00EB007F">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CA2606C" w14:textId="49301048" w:rsidR="00964F5C" w:rsidRPr="0041528A" w:rsidRDefault="00964F5C" w:rsidP="00EB007F">
            <w:pPr>
              <w:pStyle w:val="TAL"/>
              <w:keepNext w:val="0"/>
            </w:pPr>
            <w:r w:rsidRPr="00FA4DA3">
              <w:t>-- pc_SM-over-IP-receiver AND (pc_eFDD OR pc_eTDD)</w:t>
            </w:r>
          </w:p>
        </w:tc>
      </w:tr>
      <w:tr w:rsidR="00964F5C" w:rsidRPr="0041528A" w14:paraId="6EA24C2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F74D967" w14:textId="53ED745E" w:rsidR="00964F5C" w:rsidRPr="0041528A" w:rsidRDefault="00964F5C" w:rsidP="00EB007F">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00C5241B" w14:textId="57962EA9" w:rsidR="00964F5C" w:rsidRPr="0041528A" w:rsidRDefault="00964F5C" w:rsidP="00EB007F">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606D190" w14:textId="3788F48B" w:rsidR="00964F5C" w:rsidRPr="0041528A" w:rsidRDefault="00964F5C" w:rsidP="00EB007F">
            <w:pPr>
              <w:pStyle w:val="TAL"/>
              <w:keepNext w:val="0"/>
            </w:pPr>
            <w:r w:rsidRPr="00FA4DA3">
              <w:t>-- pc_SM-over-IP-receiver AND O_UTRAN</w:t>
            </w:r>
            <w:r>
              <w:t xml:space="preserve"> AND O_IMS_UTRAN</w:t>
            </w:r>
          </w:p>
        </w:tc>
      </w:tr>
      <w:tr w:rsidR="00964F5C" w:rsidRPr="0041528A" w14:paraId="29AA74C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350DE34" w14:textId="1C1A4899" w:rsidR="00964F5C" w:rsidRPr="0041528A" w:rsidRDefault="00964F5C" w:rsidP="00EB007F">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30696B8D" w14:textId="375FCFBA" w:rsidR="00964F5C" w:rsidRPr="0041528A" w:rsidRDefault="00964F5C" w:rsidP="00EB007F">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574FC0F6" w14:textId="71B0EA9C" w:rsidR="00964F5C" w:rsidRPr="0041528A" w:rsidRDefault="00964F5C" w:rsidP="00EB007F">
            <w:pPr>
              <w:pStyle w:val="TAL"/>
              <w:keepNext w:val="0"/>
            </w:pPr>
            <w:r w:rsidRPr="0041528A">
              <w:t>-- O_Event_CSG_Cell_Selection</w:t>
            </w:r>
          </w:p>
        </w:tc>
      </w:tr>
      <w:tr w:rsidR="00964F5C" w:rsidRPr="0041528A" w14:paraId="5F7B0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00211" w14:textId="2B254CEC" w:rsidR="00964F5C" w:rsidRPr="0041528A" w:rsidRDefault="00964F5C" w:rsidP="00EB007F">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176C09FD" w14:textId="5104C317" w:rsidR="00964F5C" w:rsidRPr="0041528A" w:rsidRDefault="00964F5C" w:rsidP="00EB007F">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26C7F126" w14:textId="3EBD1C87" w:rsidR="00964F5C" w:rsidRPr="0041528A" w:rsidRDefault="00964F5C" w:rsidP="00EB007F">
            <w:pPr>
              <w:pStyle w:val="TAL"/>
              <w:keepNext w:val="0"/>
            </w:pPr>
            <w:r w:rsidRPr="0041528A">
              <w:t>-- O_GERAN AND O_SMS-CB_Data_Download</w:t>
            </w:r>
          </w:p>
        </w:tc>
      </w:tr>
      <w:tr w:rsidR="00964F5C" w:rsidRPr="0041528A" w14:paraId="47A4BB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F4E011" w14:textId="77FC3258" w:rsidR="00964F5C" w:rsidRPr="0041528A" w:rsidRDefault="00964F5C" w:rsidP="00EB007F">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0644B77C" w14:textId="212448DD" w:rsidR="00964F5C" w:rsidRPr="0041528A" w:rsidRDefault="00964F5C" w:rsidP="00EB007F">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153FB238" w14:textId="080C1989" w:rsidR="00964F5C" w:rsidRPr="0041528A" w:rsidRDefault="00964F5C" w:rsidP="00EB007F">
            <w:pPr>
              <w:pStyle w:val="TAL"/>
              <w:keepNext w:val="0"/>
            </w:pPr>
            <w:r w:rsidRPr="0041528A">
              <w:t>-- (pc_eFDD OR pc_eTDD) AND O_IMS</w:t>
            </w:r>
          </w:p>
        </w:tc>
      </w:tr>
      <w:tr w:rsidR="00964F5C" w:rsidRPr="0041528A" w14:paraId="73C800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AF7258" w14:textId="533C48AD" w:rsidR="00964F5C" w:rsidRPr="0041528A" w:rsidRDefault="00964F5C" w:rsidP="00EB007F">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06C25E62" w14:textId="4ABCFF9F" w:rsidR="00964F5C" w:rsidRPr="0041528A" w:rsidRDefault="00964F5C" w:rsidP="00EB007F">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69AB82DB" w14:textId="4FA74A62" w:rsidR="00964F5C" w:rsidRPr="0041528A" w:rsidRDefault="00964F5C" w:rsidP="00EB007F">
            <w:pPr>
              <w:pStyle w:val="TAL"/>
              <w:keepNext w:val="0"/>
            </w:pPr>
            <w:r w:rsidRPr="0041528A">
              <w:t>-- O_UTRAN AND O_IMS</w:t>
            </w:r>
          </w:p>
        </w:tc>
      </w:tr>
      <w:tr w:rsidR="00964F5C" w:rsidRPr="0041528A" w14:paraId="4CD1AF1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CE9CA7" w14:textId="5FDD6059" w:rsidR="00964F5C" w:rsidRPr="0041528A" w:rsidRDefault="00964F5C" w:rsidP="00EB007F">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435C8850" w14:textId="4AC632DD" w:rsidR="00964F5C" w:rsidRPr="0041528A" w:rsidRDefault="00964F5C" w:rsidP="00EB007F">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4FE63024" w14:textId="309A1DC8" w:rsidR="00964F5C" w:rsidRPr="0041528A" w:rsidRDefault="00964F5C" w:rsidP="00EB007F">
            <w:pPr>
              <w:pStyle w:val="TAL"/>
              <w:keepNext w:val="0"/>
            </w:pPr>
            <w:r w:rsidRPr="0041528A">
              <w:t>-- O_PS_OPMODE</w:t>
            </w:r>
          </w:p>
        </w:tc>
      </w:tr>
      <w:tr w:rsidR="00964F5C" w:rsidRPr="0041528A" w14:paraId="1D06584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35FEC9" w14:textId="23753ECD" w:rsidR="00964F5C" w:rsidRPr="0041528A" w:rsidRDefault="00964F5C" w:rsidP="00EB007F">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697C362A" w14:textId="63F6FA57" w:rsidR="00964F5C" w:rsidRPr="0041528A" w:rsidRDefault="00964F5C" w:rsidP="00EB007F">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5D36DE98" w14:textId="14EEBA78" w:rsidR="00964F5C" w:rsidRPr="0041528A" w:rsidRDefault="00964F5C" w:rsidP="00EB007F">
            <w:pPr>
              <w:pStyle w:val="TAL"/>
              <w:keepNext w:val="0"/>
            </w:pPr>
            <w:r w:rsidRPr="0041528A">
              <w:t>-- (pc_eFDD OR pc_eTDD) AND O_SMS_SGs_MT</w:t>
            </w:r>
          </w:p>
        </w:tc>
      </w:tr>
      <w:tr w:rsidR="00964F5C" w:rsidRPr="0041528A" w14:paraId="1EECD9D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5FE61" w14:textId="147C21BE" w:rsidR="00964F5C" w:rsidRPr="0041528A" w:rsidRDefault="00964F5C" w:rsidP="00EB007F">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24AC8D81" w14:textId="79273363" w:rsidR="00964F5C" w:rsidRPr="0041528A" w:rsidRDefault="00964F5C" w:rsidP="00EB007F">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0ABD6588" w14:textId="6FEB5419" w:rsidR="00964F5C" w:rsidRPr="0041528A" w:rsidRDefault="00964F5C" w:rsidP="00EB007F">
            <w:pPr>
              <w:pStyle w:val="TAL"/>
              <w:keepNext w:val="0"/>
            </w:pPr>
            <w:r w:rsidRPr="0041528A">
              <w:t>-- (pc_eFDD OR pc_eTDD) AND O_SMS_SGs_MO</w:t>
            </w:r>
          </w:p>
        </w:tc>
      </w:tr>
      <w:tr w:rsidR="00964F5C" w:rsidRPr="0041528A" w14:paraId="63A272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6CDE5F" w14:textId="32063C18" w:rsidR="00964F5C" w:rsidRPr="0041528A" w:rsidRDefault="00964F5C" w:rsidP="00EB007F">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0E9BCC3D" w14:textId="343C25AF" w:rsidR="00964F5C" w:rsidRPr="0041528A" w:rsidRDefault="00964F5C" w:rsidP="00EB007F">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09F6FF07" w14:textId="027E7090" w:rsidR="00964F5C" w:rsidRPr="0041528A" w:rsidRDefault="00964F5C" w:rsidP="00EB007F">
            <w:pPr>
              <w:pStyle w:val="TAL"/>
              <w:keepNext w:val="0"/>
            </w:pPr>
            <w:r>
              <w:t>-- O_Event_IMS_Registration AND O_UICC_ACCESS_IMS AND   O_IMS</w:t>
            </w:r>
          </w:p>
        </w:tc>
      </w:tr>
      <w:tr w:rsidR="00964F5C" w:rsidRPr="0041528A" w14:paraId="6A68F0A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50E3C" w14:textId="47B0EA73" w:rsidR="00964F5C" w:rsidRPr="0041528A" w:rsidRDefault="00964F5C" w:rsidP="00EB007F">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5EFFF49A" w14:textId="691F2913" w:rsidR="00964F5C" w:rsidRPr="0041528A" w:rsidRDefault="00964F5C" w:rsidP="00EB007F">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1C57ABDD" w14:textId="6B77B2F0" w:rsidR="00964F5C" w:rsidRPr="0041528A" w:rsidRDefault="00964F5C" w:rsidP="00EB007F">
            <w:pPr>
              <w:pStyle w:val="TAL"/>
              <w:keepNext w:val="0"/>
            </w:pPr>
            <w:r>
              <w:t>-- O_Event_Incoming_IMS_Data AND O_Event_IMS_Registration AND O_UICC_ACCESS_IMS AND O_IMS</w:t>
            </w:r>
          </w:p>
        </w:tc>
      </w:tr>
      <w:tr w:rsidR="00964F5C" w:rsidRPr="0041528A" w14:paraId="741E7B8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6E65AA4" w14:textId="6A1896BF" w:rsidR="00964F5C" w:rsidRPr="0041528A" w:rsidRDefault="00964F5C" w:rsidP="00EB007F">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5E302316" w14:textId="4C5C1D70" w:rsidR="00964F5C" w:rsidRPr="0041528A" w:rsidRDefault="00964F5C" w:rsidP="00EB007F">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77BEF734" w14:textId="04E23BCA" w:rsidR="00964F5C" w:rsidRPr="0041528A" w:rsidRDefault="00964F5C" w:rsidP="00EB007F">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127BDB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75CAC6" w14:textId="761C6FA6" w:rsidR="00964F5C" w:rsidRPr="0041528A" w:rsidRDefault="00964F5C" w:rsidP="00EB007F">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1F0FAF3" w14:textId="3BF42725" w:rsidR="00964F5C" w:rsidRPr="0041528A" w:rsidRDefault="00964F5C" w:rsidP="00EB007F">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24D82122" w14:textId="208E8964"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62C2E20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4A2DE5B" w14:textId="173977BB" w:rsidR="00964F5C" w:rsidRPr="0041528A" w:rsidRDefault="00964F5C" w:rsidP="00EB007F">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73927FE" w14:textId="12B2EF78" w:rsidR="00964F5C" w:rsidRPr="0041528A" w:rsidRDefault="00964F5C" w:rsidP="00EB007F">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16C01A6F" w14:textId="75997A59" w:rsidR="00964F5C" w:rsidRPr="0041528A" w:rsidRDefault="00964F5C" w:rsidP="00EB007F">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47C35B3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965E7E1" w14:textId="1BF7AB89" w:rsidR="00964F5C" w:rsidRPr="0041528A" w:rsidRDefault="00964F5C" w:rsidP="00EB007F">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057D8B91" w14:textId="077C5C59" w:rsidR="00964F5C" w:rsidRPr="0041528A" w:rsidRDefault="00964F5C" w:rsidP="00EB007F">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3C5FF193" w14:textId="48EF70F0"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7B6691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8EF30C" w14:textId="24CC8047" w:rsidR="00964F5C" w:rsidRPr="0041528A" w:rsidRDefault="00964F5C" w:rsidP="00EB007F">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030ED154" w14:textId="5461FC82" w:rsidR="00964F5C" w:rsidRPr="0041528A" w:rsidRDefault="00964F5C" w:rsidP="00EB007F">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6A813F4E" w14:textId="4E20E376" w:rsidR="00964F5C" w:rsidRPr="0041528A" w:rsidRDefault="00964F5C" w:rsidP="00EB007F">
            <w:pPr>
              <w:pStyle w:val="TAL"/>
              <w:keepNext w:val="0"/>
            </w:pPr>
            <w:r w:rsidRPr="0041528A">
              <w:rPr>
                <w:lang w:eastAsia="x-none"/>
              </w:rPr>
              <w:t>-- NOT O_Rej_Launch_Browser_withDefURL</w:t>
            </w:r>
          </w:p>
        </w:tc>
      </w:tr>
      <w:tr w:rsidR="00964F5C" w:rsidRPr="0041528A" w14:paraId="012400E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EC412C" w14:textId="5EC316B5" w:rsidR="00964F5C" w:rsidRPr="0041528A" w:rsidRDefault="00964F5C" w:rsidP="00EB007F">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0A8CFD72" w14:textId="7D4B0CB8" w:rsidR="00964F5C" w:rsidRPr="0041528A" w:rsidRDefault="00964F5C" w:rsidP="00EB007F">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5DE3A454" w14:textId="4333EF6C" w:rsidR="00964F5C" w:rsidRPr="0041528A" w:rsidRDefault="00964F5C" w:rsidP="00EB007F">
            <w:pPr>
              <w:pStyle w:val="TAL"/>
              <w:keepNext w:val="0"/>
            </w:pPr>
            <w:r w:rsidRPr="0041528A">
              <w:rPr>
                <w:lang w:eastAsia="x-none"/>
              </w:rPr>
              <w:t>-- O_Rej_Launch_Browser_withDefURL</w:t>
            </w:r>
          </w:p>
        </w:tc>
      </w:tr>
      <w:tr w:rsidR="00964F5C" w:rsidRPr="0041528A" w14:paraId="1AA8A87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ACCE54E" w14:textId="3A74D063" w:rsidR="00964F5C" w:rsidRPr="0041528A" w:rsidRDefault="00964F5C" w:rsidP="00EB007F">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185AEAA" w14:textId="2E6B2AC0" w:rsidR="00964F5C" w:rsidRPr="0041528A" w:rsidRDefault="00964F5C" w:rsidP="00EB007F">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408A749E" w14:textId="6053D7D9" w:rsidR="00964F5C" w:rsidRPr="0041528A" w:rsidRDefault="00964F5C" w:rsidP="00EB007F">
            <w:pPr>
              <w:pStyle w:val="TAL"/>
              <w:keepNext w:val="0"/>
            </w:pPr>
            <w:r w:rsidRPr="0041528A">
              <w:t>-- O_GPRS</w:t>
            </w:r>
          </w:p>
        </w:tc>
      </w:tr>
      <w:tr w:rsidR="00964F5C" w:rsidRPr="0041528A" w14:paraId="09CE85D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53B99E" w14:textId="0B8C8058" w:rsidR="00964F5C" w:rsidRPr="0041528A" w:rsidRDefault="00964F5C" w:rsidP="00EB007F">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4E04BAD0" w14:textId="282461A6" w:rsidR="00964F5C" w:rsidRPr="0041528A" w:rsidRDefault="00964F5C" w:rsidP="00EB007F">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267FA44B" w14:textId="16C2E131" w:rsidR="00964F5C" w:rsidRPr="0041528A" w:rsidRDefault="00964F5C" w:rsidP="00EB007F">
            <w:pPr>
              <w:pStyle w:val="TAL"/>
              <w:keepNext w:val="0"/>
            </w:pPr>
            <w:r w:rsidRPr="0041528A">
              <w:rPr>
                <w:lang w:eastAsia="x-none"/>
              </w:rPr>
              <w:t>-- O_Lang_Select</w:t>
            </w:r>
          </w:p>
        </w:tc>
      </w:tr>
      <w:tr w:rsidR="00964F5C" w:rsidRPr="0041528A" w14:paraId="6861B7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19CF0" w14:textId="4D45DE01" w:rsidR="00964F5C" w:rsidRPr="0041528A" w:rsidRDefault="00964F5C" w:rsidP="00EB007F">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A1E8B7E" w14:textId="0C62B7F7" w:rsidR="00964F5C" w:rsidRPr="0041528A" w:rsidRDefault="00964F5C" w:rsidP="00EB007F">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20DA0E42" w14:textId="42382BEA" w:rsidR="00964F5C" w:rsidRPr="0041528A" w:rsidRDefault="00964F5C" w:rsidP="00EB007F">
            <w:pPr>
              <w:pStyle w:val="TAL"/>
              <w:keepNext w:val="0"/>
            </w:pPr>
            <w:r w:rsidRPr="0041528A">
              <w:rPr>
                <w:lang w:eastAsia="x-none"/>
              </w:rPr>
              <w:t>-- O_Provide_Local_LS</w:t>
            </w:r>
          </w:p>
        </w:tc>
      </w:tr>
      <w:tr w:rsidR="00964F5C" w:rsidRPr="0041528A" w14:paraId="51AACBB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C09BE0" w14:textId="7FF977C9" w:rsidR="00964F5C" w:rsidRPr="0041528A" w:rsidRDefault="00964F5C" w:rsidP="00EB007F">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032890A2" w14:textId="20755AAC" w:rsidR="00964F5C" w:rsidRPr="0041528A" w:rsidRDefault="00964F5C" w:rsidP="00EB007F">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4641496E" w14:textId="51244DAD" w:rsidR="00964F5C" w:rsidRPr="0041528A" w:rsidRDefault="00964F5C" w:rsidP="00EB007F">
            <w:pPr>
              <w:pStyle w:val="TAL"/>
              <w:keepNext w:val="0"/>
            </w:pPr>
            <w:r w:rsidRPr="0041528A">
              <w:rPr>
                <w:lang w:eastAsia="x-none"/>
              </w:rPr>
              <w:t>-- O_Lang_Notif</w:t>
            </w:r>
          </w:p>
        </w:tc>
      </w:tr>
      <w:tr w:rsidR="00964F5C" w:rsidRPr="0041528A" w14:paraId="433480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0570D25" w14:textId="78C4D3D7" w:rsidR="00964F5C" w:rsidRPr="0041528A" w:rsidRDefault="00964F5C" w:rsidP="00EB007F">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46A0051B" w14:textId="31FFD1D2" w:rsidR="00964F5C" w:rsidRPr="0041528A" w:rsidRDefault="00964F5C" w:rsidP="00EB007F">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03F0AD49" w14:textId="3E2142BA" w:rsidR="00964F5C" w:rsidRPr="0041528A" w:rsidRDefault="00964F5C" w:rsidP="00EB007F">
            <w:pPr>
              <w:pStyle w:val="TAL"/>
              <w:keepNext w:val="0"/>
            </w:pPr>
            <w:r w:rsidRPr="0041528A">
              <w:rPr>
                <w:lang w:eastAsia="x-none"/>
              </w:rPr>
              <w:t>-- O_Refresh_AlphaIdentifier</w:t>
            </w:r>
          </w:p>
        </w:tc>
      </w:tr>
      <w:tr w:rsidR="00964F5C" w:rsidRPr="0041528A" w14:paraId="3A3C496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24CEE0" w14:textId="1D09A074" w:rsidR="00964F5C" w:rsidRPr="0041528A" w:rsidRDefault="00964F5C" w:rsidP="00EB007F">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2F21537F" w14:textId="155D558A" w:rsidR="00964F5C" w:rsidRPr="0041528A" w:rsidRDefault="00964F5C" w:rsidP="00EB007F">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2C8D0D19" w14:textId="38A748FA" w:rsidR="00964F5C" w:rsidRPr="0041528A" w:rsidRDefault="00964F5C" w:rsidP="00EB007F">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4F5C" w:rsidRPr="0041528A" w14:paraId="50693C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5D7EB26" w14:textId="04A7815B" w:rsidR="00964F5C" w:rsidRPr="0041528A" w:rsidRDefault="00964F5C" w:rsidP="00EB007F">
            <w:pPr>
              <w:pStyle w:val="TAL"/>
              <w:keepNext w:val="0"/>
            </w:pPr>
            <w:r w:rsidRPr="0041528A">
              <w:lastRenderedPageBreak/>
              <w:t>C221</w:t>
            </w:r>
          </w:p>
        </w:tc>
        <w:tc>
          <w:tcPr>
            <w:tcW w:w="3299" w:type="dxa"/>
            <w:tcBorders>
              <w:top w:val="single" w:sz="4" w:space="0" w:color="auto"/>
              <w:left w:val="single" w:sz="4" w:space="0" w:color="auto"/>
              <w:bottom w:val="single" w:sz="4" w:space="0" w:color="auto"/>
              <w:right w:val="single" w:sz="4" w:space="0" w:color="auto"/>
            </w:tcBorders>
          </w:tcPr>
          <w:p w14:paraId="3764F3A3" w14:textId="291A2E11" w:rsidR="00964F5C" w:rsidRPr="0041528A" w:rsidRDefault="00964F5C" w:rsidP="00EB007F">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36E37E18" w14:textId="6C6609E1" w:rsidR="00964F5C" w:rsidRPr="0041528A" w:rsidRDefault="00964F5C" w:rsidP="00EB007F">
            <w:pPr>
              <w:pStyle w:val="TAL"/>
              <w:keepNext w:val="0"/>
            </w:pPr>
            <w:r w:rsidRPr="0041528A">
              <w:t xml:space="preserve">-- (pc_eFDD OR pc_eTDD OR </w:t>
            </w:r>
            <w:r w:rsidRPr="0041528A">
              <w:rPr>
                <w:rFonts w:cs="Arial"/>
                <w:szCs w:val="18"/>
                <w:lang w:eastAsia="en-GB"/>
              </w:rPr>
              <w:t>pc_NB</w:t>
            </w:r>
            <w:r w:rsidRPr="0041528A">
              <w:t>) AND O_SMS_SGs_MT</w:t>
            </w:r>
          </w:p>
        </w:tc>
      </w:tr>
      <w:tr w:rsidR="00964F5C" w:rsidRPr="0041528A" w14:paraId="28C9F4C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B5127" w14:textId="2195F66D" w:rsidR="00964F5C" w:rsidRPr="0041528A" w:rsidRDefault="00964F5C" w:rsidP="00EB007F">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2EA536B0" w14:textId="111B667A" w:rsidR="00964F5C" w:rsidRPr="0041528A" w:rsidRDefault="00964F5C" w:rsidP="00EB007F">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132FB89C" w14:textId="6337169B" w:rsidR="00964F5C" w:rsidRPr="0041528A" w:rsidRDefault="00964F5C" w:rsidP="00EB007F">
            <w:pPr>
              <w:pStyle w:val="TAL"/>
              <w:keepNext w:val="0"/>
            </w:pPr>
            <w:r w:rsidRPr="0041528A">
              <w:t xml:space="preserve">-- pc_eTDD OR pc_eFDD OR </w:t>
            </w:r>
            <w:r w:rsidRPr="0041528A">
              <w:rPr>
                <w:rFonts w:cs="Arial"/>
                <w:szCs w:val="18"/>
                <w:lang w:eastAsia="en-GB"/>
              </w:rPr>
              <w:t>pc_NB</w:t>
            </w:r>
          </w:p>
        </w:tc>
      </w:tr>
      <w:tr w:rsidR="00964F5C" w:rsidRPr="0041528A" w14:paraId="4D3223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FD09A" w14:textId="536B32AA" w:rsidR="00964F5C" w:rsidRPr="0041528A" w:rsidRDefault="00964F5C" w:rsidP="00EB007F">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7B29622" w14:textId="52839559" w:rsidR="00964F5C" w:rsidRPr="0041528A" w:rsidRDefault="00964F5C" w:rsidP="00EB007F">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49368FA9" w14:textId="1D055F43" w:rsidR="00964F5C" w:rsidRPr="0041528A" w:rsidRDefault="00964F5C" w:rsidP="00EB007F">
            <w:pPr>
              <w:pStyle w:val="TAL"/>
              <w:keepNext w:val="0"/>
            </w:pPr>
            <w:r w:rsidRPr="0041528A">
              <w:rPr>
                <w:lang w:eastAsia="x-none"/>
              </w:rPr>
              <w:t>-- O_TCP AND (pc_BIP_eFDD OR pc_BIP_eTDD OR pc_BIP_NB)</w:t>
            </w:r>
          </w:p>
        </w:tc>
      </w:tr>
      <w:tr w:rsidR="00964F5C" w:rsidRPr="0041528A" w14:paraId="1939932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B8A6E" w14:textId="72243E57" w:rsidR="00964F5C" w:rsidRPr="0041528A" w:rsidRDefault="00964F5C" w:rsidP="00EB007F">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797A49B7" w14:textId="737887DD" w:rsidR="00964F5C" w:rsidRPr="0041528A" w:rsidRDefault="00964F5C" w:rsidP="00EB007F">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36AF4AE" w14:textId="720117A7" w:rsidR="00964F5C" w:rsidRPr="0041528A" w:rsidRDefault="00964F5C" w:rsidP="00EB007F">
            <w:pPr>
              <w:pStyle w:val="TAL"/>
              <w:keepNext w:val="0"/>
            </w:pPr>
            <w:r w:rsidRPr="0041528A">
              <w:rPr>
                <w:lang w:eastAsia="x-none"/>
              </w:rPr>
              <w:t>-- O_TCP AND pc_Multiple_PDN AND (pc_BIP_eFDD OR pc_BIP_eTDD OR pc_BIP_NB)</w:t>
            </w:r>
          </w:p>
        </w:tc>
      </w:tr>
      <w:tr w:rsidR="00964F5C" w:rsidRPr="0041528A" w14:paraId="7B6783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CEEDC6" w14:textId="2EF550F0" w:rsidR="00964F5C" w:rsidRPr="0041528A" w:rsidRDefault="00964F5C" w:rsidP="00EB007F">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2D849E05" w14:textId="142ED6FD" w:rsidR="00964F5C" w:rsidRPr="0041528A" w:rsidRDefault="00964F5C" w:rsidP="00EB007F">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53AEFE88" w14:textId="63FA6C8B"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O_PSM_SUSPEND_UICC</w:t>
            </w:r>
          </w:p>
        </w:tc>
      </w:tr>
      <w:tr w:rsidR="00964F5C" w:rsidRPr="0041528A" w14:paraId="64DCEBB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321B6B" w14:textId="1922F906" w:rsidR="00964F5C" w:rsidRPr="0041528A" w:rsidRDefault="00964F5C" w:rsidP="00EB007F">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1652C6FE" w14:textId="6DB81D90" w:rsidR="00964F5C" w:rsidRPr="0041528A" w:rsidRDefault="00964F5C" w:rsidP="00EB007F">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00A8C011" w14:textId="4B531AF8"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O_PSM_DEAC_UICC</w:t>
            </w:r>
          </w:p>
        </w:tc>
      </w:tr>
      <w:tr w:rsidR="00964F5C" w:rsidRPr="0041528A" w14:paraId="58F2B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4BDDBF" w14:textId="4E3E6719" w:rsidR="00964F5C" w:rsidRPr="0041528A" w:rsidRDefault="00964F5C" w:rsidP="00EB007F">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B86968C" w14:textId="4B05FD1A" w:rsidR="00964F5C" w:rsidRPr="0041528A" w:rsidRDefault="00964F5C" w:rsidP="00EB007F">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154A2824" w14:textId="3FCBB22D"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O_eDRX_SUSPEND_UICC</w:t>
            </w:r>
          </w:p>
        </w:tc>
      </w:tr>
      <w:tr w:rsidR="00964F5C" w:rsidRPr="0041528A" w14:paraId="2DAB85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8FB084" w14:textId="047F3920" w:rsidR="00964F5C" w:rsidRPr="0041528A" w:rsidRDefault="00964F5C" w:rsidP="00EB007F">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0D73BDEE" w14:textId="1FBF2CC3" w:rsidR="00964F5C" w:rsidRPr="0041528A" w:rsidRDefault="00964F5C" w:rsidP="00EB007F">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2C49FE3F" w14:textId="0424E7CC" w:rsidR="00964F5C" w:rsidRPr="0041528A" w:rsidRDefault="00964F5C" w:rsidP="00EB007F">
            <w:pPr>
              <w:pStyle w:val="TAL"/>
              <w:keepNext w:val="0"/>
            </w:pPr>
            <w:r w:rsidRPr="0041528A">
              <w:t>-- (pc_BIP_eFDD OR pc_BIP_eTDD) AND O_SMS_SGs_MT AND O_PS_Data_Off</w:t>
            </w:r>
          </w:p>
        </w:tc>
      </w:tr>
      <w:tr w:rsidR="00964F5C" w:rsidRPr="0041528A" w14:paraId="13C650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3B33FF" w14:textId="16DD1E01" w:rsidR="00964F5C" w:rsidRPr="0041528A" w:rsidRDefault="00964F5C" w:rsidP="00EB007F">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024686C5" w14:textId="3BD4DC3D" w:rsidR="00964F5C" w:rsidRPr="0041528A" w:rsidRDefault="00964F5C" w:rsidP="00EB007F">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6ACF1D4" w14:textId="7011DBC3" w:rsidR="00964F5C" w:rsidRPr="0041528A" w:rsidRDefault="00964F5C" w:rsidP="00EB007F">
            <w:pPr>
              <w:pStyle w:val="TAL"/>
              <w:keepNext w:val="0"/>
            </w:pPr>
            <w:r w:rsidRPr="0041528A">
              <w:t>-- pc_BIP_eFDD OR pc_BIP_eTDD OR pc_BIP_NB</w:t>
            </w:r>
          </w:p>
        </w:tc>
      </w:tr>
      <w:tr w:rsidR="00964F5C" w:rsidRPr="0041528A" w14:paraId="679DBEF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9F9BAC5" w14:textId="7828AC3E" w:rsidR="00964F5C" w:rsidRPr="0041528A" w:rsidRDefault="00964F5C" w:rsidP="00EB007F">
            <w:pPr>
              <w:pStyle w:val="TAL"/>
              <w:keepNext w:val="0"/>
            </w:pPr>
            <w:r w:rsidRPr="008925C8">
              <w:t>C230</w:t>
            </w:r>
          </w:p>
        </w:tc>
        <w:tc>
          <w:tcPr>
            <w:tcW w:w="3299" w:type="dxa"/>
            <w:tcBorders>
              <w:top w:val="single" w:sz="4" w:space="0" w:color="auto"/>
              <w:left w:val="single" w:sz="4" w:space="0" w:color="auto"/>
              <w:bottom w:val="single" w:sz="4" w:space="0" w:color="auto"/>
              <w:right w:val="single" w:sz="4" w:space="0" w:color="auto"/>
            </w:tcBorders>
          </w:tcPr>
          <w:p w14:paraId="3C7EEC50" w14:textId="4B64AFA6" w:rsidR="00964F5C" w:rsidRPr="0041528A" w:rsidRDefault="00964F5C" w:rsidP="00EB007F">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C3C7D3F" w14:textId="70B34726" w:rsidR="00964F5C" w:rsidRPr="0041528A" w:rsidRDefault="00964F5C" w:rsidP="00EB007F">
            <w:pPr>
              <w:pStyle w:val="TAL"/>
              <w:keepNext w:val="0"/>
            </w:pPr>
            <w:r w:rsidRPr="0041528A">
              <w:t>-- O_UDP AND pc_Multiple_PDN AND (pc_BIP_eFDD OR pc_BIP_eTDD OR pc_BIP_NB)</w:t>
            </w:r>
          </w:p>
        </w:tc>
      </w:tr>
      <w:tr w:rsidR="00964F5C" w:rsidRPr="0041528A" w14:paraId="552E612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B3E4EB" w14:textId="28BD6076" w:rsidR="00964F5C" w:rsidRPr="0041528A" w:rsidRDefault="00964F5C" w:rsidP="00EB007F">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561E761" w14:textId="042A58D3" w:rsidR="00964F5C" w:rsidRPr="0041528A" w:rsidRDefault="00964F5C" w:rsidP="00EB007F">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7F6768A" w14:textId="679E54D7" w:rsidR="00964F5C" w:rsidRPr="0041528A" w:rsidRDefault="00964F5C" w:rsidP="00EB007F">
            <w:pPr>
              <w:pStyle w:val="TAL"/>
              <w:keepNext w:val="0"/>
            </w:pPr>
            <w:r>
              <w:t>-- pc_NG_RAN</w:t>
            </w:r>
          </w:p>
        </w:tc>
      </w:tr>
      <w:tr w:rsidR="00964F5C" w:rsidRPr="0041528A" w14:paraId="41A9C63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52DB67" w14:textId="4029B32B" w:rsidR="00964F5C" w:rsidRPr="0041528A" w:rsidRDefault="00964F5C" w:rsidP="00EB007F">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58B7F960" w14:textId="1ACB4427" w:rsidR="00964F5C" w:rsidRPr="0041528A" w:rsidRDefault="00964F5C" w:rsidP="00EB007F">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24E6B490" w14:textId="0302433F" w:rsidR="00964F5C" w:rsidRPr="0041528A" w:rsidRDefault="00964F5C" w:rsidP="00EB007F">
            <w:pPr>
              <w:pStyle w:val="TAL"/>
              <w:keepNext w:val="0"/>
            </w:pPr>
            <w:r>
              <w:t xml:space="preserve">-- pc_NG_RAN AND </w:t>
            </w:r>
            <w:r>
              <w:rPr>
                <w:bCs/>
              </w:rPr>
              <w:t>pc_BIP_NG_RAN</w:t>
            </w:r>
          </w:p>
        </w:tc>
      </w:tr>
      <w:tr w:rsidR="00964F5C" w:rsidRPr="0041528A" w14:paraId="7200CD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26E868" w14:textId="08DA6869" w:rsidR="00964F5C" w:rsidRPr="0041528A" w:rsidRDefault="00964F5C" w:rsidP="00EB007F">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4AE93E1" w14:textId="3DE4312E" w:rsidR="00964F5C" w:rsidRPr="0041528A" w:rsidRDefault="00964F5C" w:rsidP="00EB007F">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6BFE1F" w14:textId="763F828C" w:rsidR="00964F5C" w:rsidRPr="0041528A" w:rsidRDefault="00964F5C" w:rsidP="00EB007F">
            <w:pPr>
              <w:pStyle w:val="TAL"/>
              <w:keepNext w:val="0"/>
            </w:pPr>
            <w:r>
              <w:t>--</w:t>
            </w:r>
            <w:r>
              <w:rPr>
                <w:szCs w:val="22"/>
              </w:rPr>
              <w:t>O_SUPI_NAI</w:t>
            </w:r>
          </w:p>
        </w:tc>
      </w:tr>
      <w:tr w:rsidR="00964F5C" w:rsidRPr="0041528A" w14:paraId="184B86F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E698FD" w14:textId="7D802566" w:rsidR="00964F5C" w:rsidRPr="0041528A" w:rsidRDefault="00964F5C" w:rsidP="00EB007F">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087E592" w14:textId="3827B3AA" w:rsidR="00964F5C" w:rsidRPr="0041528A" w:rsidRDefault="00964F5C" w:rsidP="00EB007F">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87EECB3" w14:textId="6624531A" w:rsidR="00964F5C" w:rsidRPr="0041528A" w:rsidRDefault="00964F5C" w:rsidP="00EB007F">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410626" w:rsidRPr="0041528A" w14:paraId="725AF35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E1B7DD0" w14:textId="2AAA42DA" w:rsidR="00410626" w:rsidRPr="00DA5672" w:rsidRDefault="00410626" w:rsidP="00410626">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FB68C13" w14:textId="737DA539" w:rsidR="00410626" w:rsidRPr="008925C8" w:rsidRDefault="00410626" w:rsidP="00410626">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092883F5" w14:textId="1E3B0A80" w:rsidR="00410626" w:rsidRPr="002426B3" w:rsidRDefault="00410626" w:rsidP="00410626">
            <w:pPr>
              <w:pStyle w:val="TAL"/>
              <w:keepNext w:val="0"/>
              <w:rPr>
                <w:lang w:eastAsia="zh-CN"/>
              </w:rPr>
            </w:pPr>
            <w:r>
              <w:rPr>
                <w:lang w:eastAsia="zh-CN"/>
              </w:rPr>
              <w:t>-- pc_NG_RAN AND pc_CAG</w:t>
            </w:r>
          </w:p>
        </w:tc>
      </w:tr>
      <w:tr w:rsidR="00E010EA" w:rsidRPr="0041528A" w14:paraId="7DB64DE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D0120F" w14:textId="60E1DF9A" w:rsidR="00E010EA" w:rsidRPr="00DA5672" w:rsidRDefault="00E010EA" w:rsidP="00E010E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50519B1F" w14:textId="6B735CBD" w:rsidR="00E010EA" w:rsidRPr="008925C8" w:rsidRDefault="00E010EA" w:rsidP="00E010EA">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5B8CDA6" w14:textId="211EF59D" w:rsidR="00E010EA" w:rsidRDefault="00E010EA" w:rsidP="00E010EA">
            <w:pPr>
              <w:pStyle w:val="TAL"/>
              <w:keepNext w:val="0"/>
              <w:rPr>
                <w:lang w:eastAsia="zh-CN"/>
              </w:rPr>
            </w:pPr>
            <w:r>
              <w:t xml:space="preserve">-- </w:t>
            </w:r>
            <w:r w:rsidRPr="008B62BC">
              <w:t>pc_nonTerrestrialNetwork_r17</w:t>
            </w:r>
          </w:p>
        </w:tc>
      </w:tr>
      <w:tr w:rsidR="00452F4E" w:rsidRPr="0041528A" w14:paraId="48B158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CF26BF" w14:textId="489EAC74" w:rsidR="00452F4E" w:rsidRPr="00DA5672" w:rsidRDefault="00452F4E" w:rsidP="00452F4E">
            <w:pPr>
              <w:pStyle w:val="TAL"/>
              <w:keepNext w:val="0"/>
            </w:pPr>
            <w:bookmarkStart w:id="2" w:name="OLE_LINK26"/>
            <w:r w:rsidRPr="00DA5672">
              <w:rPr>
                <w:lang w:eastAsia="zh-CN"/>
              </w:rPr>
              <w:t>C</w:t>
            </w:r>
            <w:bookmarkEnd w:id="2"/>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1B0E60C7" w14:textId="48C71B9B" w:rsidR="00452F4E" w:rsidRPr="008925C8" w:rsidRDefault="00452F4E" w:rsidP="00452F4E">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1A381A5" w14:textId="197AD92F" w:rsidR="00452F4E" w:rsidRDefault="00452F4E" w:rsidP="00452F4E">
            <w:pPr>
              <w:pStyle w:val="TAL"/>
              <w:keepNext w:val="0"/>
            </w:pPr>
            <w:r>
              <w:rPr>
                <w:lang w:eastAsia="zh-CN"/>
              </w:rPr>
              <w:t>-- O_Geo_Location_Discovery AND pc_NG_RAN</w:t>
            </w:r>
          </w:p>
        </w:tc>
      </w:tr>
      <w:tr w:rsidR="00DA5672" w:rsidRPr="0041528A" w14:paraId="5B58434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DB270DA" w14:textId="7A784C5D" w:rsidR="00DA5672" w:rsidRPr="00DA5672" w:rsidRDefault="00DA5672" w:rsidP="00DA5672">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01A03F14" w14:textId="7454D14A" w:rsidR="00DA5672" w:rsidRDefault="00DA5672" w:rsidP="00DA5672">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7BA09A9C" w14:textId="74EDEEE1" w:rsidR="00DA5672" w:rsidRDefault="00DA5672" w:rsidP="00DA5672">
            <w:pPr>
              <w:pStyle w:val="TAL"/>
              <w:keepNext w:val="0"/>
              <w:rPr>
                <w:lang w:eastAsia="zh-CN"/>
              </w:rPr>
            </w:pPr>
            <w:r>
              <w:rPr>
                <w:lang w:eastAsia="zh-CN"/>
              </w:rPr>
              <w:t xml:space="preserve">-- </w:t>
            </w:r>
            <w:r>
              <w:rPr>
                <w:rFonts w:hint="eastAsia"/>
                <w:lang w:eastAsia="zh-CN"/>
              </w:rPr>
              <w:t>O_Toolkit_GBA</w:t>
            </w:r>
            <w:r>
              <w:rPr>
                <w:lang w:eastAsia="zh-CN"/>
              </w:rPr>
              <w:t xml:space="preserve"> AND pc_NG_RAN</w:t>
            </w:r>
          </w:p>
        </w:tc>
      </w:tr>
      <w:tr w:rsidR="00D14AAE" w:rsidRPr="0041528A" w14:paraId="2974F1C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1D3866" w14:textId="05FFE1A4" w:rsidR="00D14AAE" w:rsidRDefault="00D14AAE" w:rsidP="00D14AAE">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320976B3" w14:textId="447FFDC3" w:rsidR="00D14AAE" w:rsidRDefault="00D14AAE" w:rsidP="00D14AAE">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301B7C1B" w14:textId="7D36E99E" w:rsidR="00D14AAE" w:rsidRDefault="00D14AAE" w:rsidP="00D14AAE">
            <w:pPr>
              <w:pStyle w:val="TAL"/>
              <w:keepNext w:val="0"/>
              <w:rPr>
                <w:lang w:eastAsia="zh-CN"/>
              </w:rPr>
            </w:pPr>
            <w:r>
              <w:t xml:space="preserve">-- </w:t>
            </w:r>
            <w:r>
              <w:rPr>
                <w:lang w:eastAsia="zh-CN"/>
              </w:rPr>
              <w:t xml:space="preserve">pc_NG_RAN AND </w:t>
            </w:r>
            <w:r w:rsidRPr="0056122D">
              <w:rPr>
                <w:lang w:eastAsia="zh-CN"/>
              </w:rPr>
              <w:t>pc_SORCMCI</w:t>
            </w:r>
          </w:p>
        </w:tc>
      </w:tr>
      <w:tr w:rsidR="00B3306F" w:rsidRPr="0041528A" w14:paraId="2580081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7E1887" w14:textId="41DFFED6" w:rsidR="00B3306F" w:rsidRDefault="00B3306F" w:rsidP="00B3306F">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23800109" w14:textId="5010F0B6" w:rsidR="00B3306F" w:rsidRDefault="00B3306F" w:rsidP="00B3306F">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00B471D7" w14:textId="6D39E884" w:rsidR="00B3306F" w:rsidRDefault="00B3306F" w:rsidP="00B3306F">
            <w:pPr>
              <w:pStyle w:val="TAL"/>
              <w:keepNext w:val="0"/>
            </w:pPr>
            <w:r>
              <w:rPr>
                <w:lang w:eastAsia="zh-CN"/>
              </w:rPr>
              <w:t>-- pc_NG_RAN AND O_Slice_Status_change_Event</w:t>
            </w:r>
          </w:p>
        </w:tc>
      </w:tr>
      <w:tr w:rsidR="00462F97" w:rsidRPr="0041528A" w14:paraId="509F70B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4742E8" w14:textId="37607551" w:rsidR="00462F97" w:rsidRDefault="00462F97" w:rsidP="00462F97">
            <w:pPr>
              <w:pStyle w:val="TAL"/>
              <w:keepNext w:val="0"/>
              <w:rPr>
                <w:lang w:eastAsia="zh-CN"/>
              </w:rPr>
            </w:pPr>
            <w:r>
              <w:rPr>
                <w:rFonts w:hint="eastAsia"/>
                <w:lang w:eastAsia="zh-CN"/>
              </w:rPr>
              <w:t>C</w:t>
            </w:r>
            <w:r>
              <w:rPr>
                <w:lang w:eastAsia="zh-CN"/>
              </w:rPr>
              <w:t>241</w:t>
            </w:r>
          </w:p>
        </w:tc>
        <w:tc>
          <w:tcPr>
            <w:tcW w:w="3299" w:type="dxa"/>
            <w:tcBorders>
              <w:top w:val="single" w:sz="4" w:space="0" w:color="auto"/>
              <w:left w:val="single" w:sz="4" w:space="0" w:color="auto"/>
              <w:bottom w:val="single" w:sz="4" w:space="0" w:color="auto"/>
              <w:right w:val="single" w:sz="4" w:space="0" w:color="auto"/>
            </w:tcBorders>
          </w:tcPr>
          <w:p w14:paraId="75DE81F0" w14:textId="47FD539C" w:rsidR="00462F97" w:rsidRDefault="00462F97" w:rsidP="00462F97">
            <w:pPr>
              <w:pStyle w:val="TAL"/>
              <w:keepNext w:val="0"/>
            </w:pPr>
            <w:r w:rsidRPr="008925C8">
              <w:t xml:space="preserve">IF </w:t>
            </w:r>
            <w:r>
              <w:t>(</w:t>
            </w:r>
            <w:r w:rsidRPr="008925C8">
              <w:t>A.1/</w:t>
            </w:r>
            <w:r>
              <w:t>202</w:t>
            </w:r>
            <w:r w:rsidRPr="008925C8">
              <w:t xml:space="preserve"> </w:t>
            </w:r>
            <w:r>
              <w:t xml:space="preserve">OR </w:t>
            </w:r>
            <w:r w:rsidRPr="008925C8">
              <w:t>A.1/</w:t>
            </w:r>
            <w:r>
              <w:t xml:space="preserve">203) </w:t>
            </w:r>
            <w:r w:rsidRPr="008925C8">
              <w:t>THEN M ELSE N/A</w:t>
            </w:r>
          </w:p>
        </w:tc>
        <w:tc>
          <w:tcPr>
            <w:tcW w:w="4218" w:type="dxa"/>
            <w:tcBorders>
              <w:top w:val="single" w:sz="4" w:space="0" w:color="auto"/>
              <w:left w:val="single" w:sz="4" w:space="0" w:color="auto"/>
              <w:bottom w:val="single" w:sz="4" w:space="0" w:color="auto"/>
              <w:right w:val="single" w:sz="4" w:space="0" w:color="auto"/>
            </w:tcBorders>
          </w:tcPr>
          <w:p w14:paraId="742BD536" w14:textId="77C67CBE" w:rsidR="00462F97" w:rsidRDefault="00462F97" w:rsidP="00462F97">
            <w:pPr>
              <w:pStyle w:val="TAL"/>
              <w:keepNext w:val="0"/>
              <w:rPr>
                <w:lang w:eastAsia="zh-CN"/>
              </w:rPr>
            </w:pPr>
            <w:r>
              <w:t xml:space="preserve">-- </w:t>
            </w:r>
            <w:r w:rsidRPr="002C330C">
              <w:t>pc_NB_ntn_Connectivity_EPC</w:t>
            </w:r>
            <w:r>
              <w:t xml:space="preserve"> OR </w:t>
            </w:r>
            <w:r w:rsidRPr="002B398B">
              <w:rPr>
                <w:rFonts w:hint="eastAsia"/>
              </w:rPr>
              <w:t>p</w:t>
            </w:r>
            <w:r w:rsidRPr="002B398B">
              <w:t>c_ntn_Connectivity_EPC_CE_ModeA</w:t>
            </w:r>
          </w:p>
        </w:tc>
      </w:tr>
      <w:tr w:rsidR="00D26F52" w:rsidRPr="0041528A" w14:paraId="76D16F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5CB91B2" w14:textId="64979C51" w:rsidR="00D26F52" w:rsidRDefault="00D26F52" w:rsidP="00D26F52">
            <w:pPr>
              <w:pStyle w:val="TAL"/>
              <w:keepNext w:val="0"/>
              <w:rPr>
                <w:lang w:eastAsia="zh-CN"/>
              </w:rPr>
            </w:pPr>
            <w:r>
              <w:rPr>
                <w:rFonts w:hint="eastAsia"/>
                <w:lang w:eastAsia="zh-CN"/>
              </w:rPr>
              <w:t>C</w:t>
            </w:r>
            <w:r>
              <w:rPr>
                <w:lang w:eastAsia="zh-CN"/>
              </w:rPr>
              <w:t>242</w:t>
            </w:r>
          </w:p>
        </w:tc>
        <w:tc>
          <w:tcPr>
            <w:tcW w:w="3299" w:type="dxa"/>
            <w:tcBorders>
              <w:top w:val="single" w:sz="4" w:space="0" w:color="auto"/>
              <w:left w:val="single" w:sz="4" w:space="0" w:color="auto"/>
              <w:bottom w:val="single" w:sz="4" w:space="0" w:color="auto"/>
              <w:right w:val="single" w:sz="4" w:space="0" w:color="auto"/>
            </w:tcBorders>
          </w:tcPr>
          <w:p w14:paraId="0DA13275" w14:textId="7A39E7F2" w:rsidR="00D26F52" w:rsidRPr="008925C8" w:rsidRDefault="00D26F52" w:rsidP="00D26F52">
            <w:pPr>
              <w:pStyle w:val="TAL"/>
              <w:keepNext w:val="0"/>
            </w:pPr>
            <w:r w:rsidRPr="008925C8">
              <w:t>IF A.1/</w:t>
            </w:r>
            <w:r>
              <w:t>203</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7C196F58" w14:textId="24D49918" w:rsidR="00D26F52" w:rsidRDefault="00D26F52" w:rsidP="00D26F52">
            <w:pPr>
              <w:pStyle w:val="TAL"/>
              <w:keepNext w:val="0"/>
            </w:pPr>
            <w:r>
              <w:t xml:space="preserve">-- </w:t>
            </w:r>
            <w:r w:rsidRPr="002C330C">
              <w:t>pc_ntn_Connectivity_EPC_CE_ModeA</w:t>
            </w:r>
          </w:p>
        </w:tc>
      </w:tr>
    </w:tbl>
    <w:p w14:paraId="57DBD35A" w14:textId="61CDE3D9" w:rsidR="00520F87" w:rsidRPr="0041528A" w:rsidRDefault="00520F87" w:rsidP="00964F5C"/>
    <w:tbl>
      <w:tblPr>
        <w:tblW w:w="8912" w:type="dxa"/>
        <w:jc w:val="center"/>
        <w:tblLook w:val="04A0" w:firstRow="1" w:lastRow="0" w:firstColumn="1" w:lastColumn="0" w:noHBand="0" w:noVBand="1"/>
      </w:tblPr>
      <w:tblGrid>
        <w:gridCol w:w="1062"/>
        <w:gridCol w:w="3739"/>
        <w:gridCol w:w="4111"/>
      </w:tblGrid>
      <w:tr w:rsidR="00CC07EE" w:rsidRPr="0041528A" w14:paraId="0CEDF1B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6534128" w14:textId="1D6363C7" w:rsidR="00CC07EE" w:rsidRPr="0041528A" w:rsidRDefault="00CC07EE" w:rsidP="00CC07EE">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22F78675" w14:textId="08F7919A" w:rsidR="00CC07EE" w:rsidRPr="0041528A" w:rsidRDefault="00CC07EE" w:rsidP="00CC07EE">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CC07EE" w:rsidRPr="0041528A" w14:paraId="1356168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00CB7ED" w14:textId="77777777" w:rsidR="00CC07EE" w:rsidRPr="0041528A" w:rsidRDefault="00CC07EE" w:rsidP="00CC07EE">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32F8F184" w14:textId="77777777" w:rsidR="00CC07EE" w:rsidRPr="0041528A" w:rsidRDefault="00CC07EE" w:rsidP="00CC07EE">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CC07EE" w:rsidRPr="0041528A" w14:paraId="74263BD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8AA9D51" w14:textId="77777777" w:rsidR="00CC07EE" w:rsidRPr="0041528A" w:rsidRDefault="00CC07EE" w:rsidP="00CC07EE">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46224AF" w14:textId="77777777" w:rsidR="00CC07EE" w:rsidRPr="0041528A" w:rsidRDefault="00CC07EE" w:rsidP="00CC07EE">
            <w:pPr>
              <w:pStyle w:val="TAL"/>
            </w:pPr>
            <w:r w:rsidRPr="0041528A">
              <w:t>void</w:t>
            </w:r>
          </w:p>
        </w:tc>
      </w:tr>
      <w:tr w:rsidR="00CC07EE" w:rsidRPr="0041528A" w14:paraId="627937F8"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9D39BDF" w14:textId="77777777" w:rsidR="00CC07EE" w:rsidRPr="0041528A" w:rsidRDefault="00CC07EE" w:rsidP="00CC07EE">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460FAD54" w14:textId="77777777" w:rsidR="00CC07EE" w:rsidRPr="0041528A" w:rsidRDefault="00CC07EE" w:rsidP="00CC07EE">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CC07EE" w:rsidRPr="0041528A" w:rsidDel="0081670D" w14:paraId="444C5DB0" w14:textId="77777777" w:rsidTr="00CC07EE">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F6517BC" w14:textId="77777777" w:rsidR="00CC07EE" w:rsidRPr="0041528A" w:rsidDel="0081670D" w:rsidRDefault="00CC07EE" w:rsidP="00CC07EE">
            <w:pPr>
              <w:pStyle w:val="TAL"/>
            </w:pPr>
          </w:p>
        </w:tc>
      </w:tr>
      <w:tr w:rsidR="00CC07EE" w:rsidRPr="0041528A" w14:paraId="73B10FF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0B31356" w14:textId="77777777" w:rsidR="00CC07EE" w:rsidRPr="0041528A" w:rsidRDefault="00CC07EE" w:rsidP="00CC07EE">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0F9A163" w14:textId="77777777" w:rsidR="00CC07EE" w:rsidRPr="0041528A" w:rsidRDefault="00CC07EE" w:rsidP="00CC07EE">
            <w:pPr>
              <w:pStyle w:val="TAL"/>
              <w:rPr>
                <w:sz w:val="24"/>
                <w:szCs w:val="24"/>
              </w:rPr>
            </w:pPr>
            <w:r w:rsidRPr="0041528A">
              <w:t>IF NOT A.1/84 THEN during the test execution, the display or the non-display of any alpha identifier, text string or icon shall be treated as successfully verified.</w:t>
            </w:r>
          </w:p>
        </w:tc>
      </w:tr>
      <w:tr w:rsidR="00CC07EE" w:rsidRPr="0041528A" w14:paraId="23AC4D6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BDFE4C" w14:textId="77777777" w:rsidR="00CC07EE" w:rsidRPr="0041528A" w:rsidRDefault="00CC07EE" w:rsidP="00CC07EE">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15D190CA" w14:textId="77777777" w:rsidR="00CC07EE" w:rsidRPr="0041528A" w:rsidRDefault="00CC07EE" w:rsidP="00CC07EE">
            <w:pPr>
              <w:pStyle w:val="TAL"/>
            </w:pPr>
            <w:r w:rsidRPr="0041528A">
              <w:t>IF NOT A.1/85 THEN the terminal may open the channel without explicit confirmation by the user.</w:t>
            </w:r>
          </w:p>
        </w:tc>
      </w:tr>
      <w:tr w:rsidR="00CC07EE" w:rsidRPr="0041528A" w14:paraId="47F9A44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242349B5" w14:textId="77777777" w:rsidR="00CC07EE" w:rsidRPr="0041528A" w:rsidRDefault="00CC07EE" w:rsidP="00CC07EE">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78CF68EF" w14:textId="187EF101" w:rsidR="00CC07EE" w:rsidRPr="0041528A" w:rsidRDefault="00CC07EE" w:rsidP="00CC07E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CC07EE" w:rsidRPr="0041528A" w14:paraId="0F5D190C"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F1F9FE4" w14:textId="77777777" w:rsidR="00CC07EE" w:rsidRPr="0041528A" w:rsidRDefault="00CC07EE" w:rsidP="00CC07EE">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0B45C9D8" w14:textId="19BFF69E" w:rsidR="00CC07EE" w:rsidRPr="0041528A" w:rsidRDefault="00CC07EE" w:rsidP="00CC07EE">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362B2C" w:rsidRPr="0041528A" w14:paraId="6067021A"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1968FF8" w14:textId="2CD7B880" w:rsidR="00362B2C" w:rsidRPr="0041528A" w:rsidRDefault="00362B2C" w:rsidP="00362B2C">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1DCFD3" w14:textId="7324E951" w:rsidR="00362B2C" w:rsidRPr="0041528A" w:rsidRDefault="00362B2C" w:rsidP="00362B2C">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7ABA8401" w14:textId="6474BF7A" w:rsidR="00362B2C" w:rsidRPr="0041528A" w:rsidRDefault="00362B2C" w:rsidP="00362B2C">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CC07EE" w:rsidRPr="0041528A" w14:paraId="53A6E02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C878AF" w14:textId="15FDB6EC" w:rsidR="00CC07EE" w:rsidRPr="0041528A" w:rsidRDefault="00CC07EE" w:rsidP="00CC07EE">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27CAB83A" w14:textId="7464BFB2" w:rsidR="00CC07EE" w:rsidRPr="0041528A" w:rsidRDefault="00CC07EE" w:rsidP="00CC07EE">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270A5D37" w14:textId="4C7E162A" w:rsidR="00CC07EE" w:rsidRPr="0041528A" w:rsidRDefault="00CC07EE" w:rsidP="00CC07EE">
            <w:pPr>
              <w:pStyle w:val="TAL"/>
            </w:pPr>
            <w:r>
              <w:t>-- (pc_BIP_eFDD OR pc_BIP_eTDD OR pc_NB) AND (O_GERAN OR O_UTRAN)</w:t>
            </w:r>
          </w:p>
        </w:tc>
      </w:tr>
      <w:tr w:rsidR="00CC07EE" w:rsidRPr="0041528A" w14:paraId="079EC5D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F1CB20" w14:textId="57A668EB" w:rsidR="00CC07EE" w:rsidRPr="0041528A" w:rsidRDefault="00CC07EE" w:rsidP="00CC07EE">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E0A62BE" w14:textId="581B07A0" w:rsidR="00CC07EE" w:rsidRPr="0041528A" w:rsidRDefault="00CC07EE" w:rsidP="00CC07EE">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5F7ADDE0" w14:textId="59E974FD" w:rsidR="00CC07EE" w:rsidRPr="0041528A" w:rsidRDefault="00CC07EE" w:rsidP="00CC07EE">
            <w:pPr>
              <w:pStyle w:val="TAL"/>
            </w:pPr>
            <w:r>
              <w:t>-- (pc_BIP_eFDD OR pc_BIP_eTDD) AND (O_UTRAN OR O_GERAN)</w:t>
            </w:r>
          </w:p>
        </w:tc>
      </w:tr>
      <w:tr w:rsidR="00CC07EE" w:rsidRPr="0041528A" w14:paraId="136D445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117F542" w14:textId="08C3B127" w:rsidR="00CC07EE" w:rsidRPr="0041528A" w:rsidRDefault="00CC07EE" w:rsidP="00CC07EE">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F28DB5D" w14:textId="200057A0" w:rsidR="00CC07EE" w:rsidRPr="0041528A" w:rsidRDefault="00CC07EE" w:rsidP="00CC07EE">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D745854" w14:textId="1D266550" w:rsidR="00CC07EE" w:rsidRPr="0041528A" w:rsidRDefault="00CC07EE" w:rsidP="00CC07EE">
            <w:pPr>
              <w:pStyle w:val="TAL"/>
            </w:pPr>
            <w:r>
              <w:t>-- (pc_BIP_eFDD OR pc_BIP_eTDD) AND (O_UTRAN OR O_GERAN)</w:t>
            </w:r>
          </w:p>
        </w:tc>
      </w:tr>
      <w:tr w:rsidR="00362B2C" w:rsidRPr="0041528A" w14:paraId="4E4E758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1E29AEF" w14:textId="27AE1DEB" w:rsidR="00362B2C" w:rsidRPr="0041528A" w:rsidRDefault="00362B2C" w:rsidP="00362B2C">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4D5EB5EA" w14:textId="71C4D717" w:rsidR="00362B2C" w:rsidRPr="0041528A" w:rsidRDefault="00362B2C" w:rsidP="00362B2C">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575ABD9" w14:textId="6DE2A48D"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BFD68F9"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32FEAF41" w14:textId="356F040B" w:rsidR="00362B2C" w:rsidRPr="0041528A" w:rsidRDefault="00362B2C" w:rsidP="00362B2C">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6F961ED6" w14:textId="7CCDC5E2" w:rsidR="00362B2C" w:rsidRPr="0041528A" w:rsidRDefault="00362B2C" w:rsidP="00362B2C">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D29E9DB" w14:textId="2ACFB161"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04E2A740"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B10062" w14:textId="1FC599D0" w:rsidR="00362B2C" w:rsidRPr="0041528A" w:rsidRDefault="00362B2C" w:rsidP="00362B2C">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868870A" w14:textId="7C3D46BE" w:rsidR="00362B2C" w:rsidRPr="0041528A" w:rsidRDefault="00362B2C" w:rsidP="00362B2C">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5D1189DC" w14:textId="7CD4AF53"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C12EE1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636EC10" w14:textId="47D9DAE1" w:rsidR="00362B2C" w:rsidRPr="0041528A" w:rsidRDefault="00362B2C" w:rsidP="00362B2C">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040AE2EE" w14:textId="48363199" w:rsidR="00362B2C" w:rsidRPr="0041528A" w:rsidRDefault="00362B2C" w:rsidP="00362B2C">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30B07205" w14:textId="0657023C"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100E29E9" w14:textId="77777777" w:rsidR="00BF46E1" w:rsidRPr="0041528A" w:rsidRDefault="00BF46E1" w:rsidP="00BB1666"/>
    <w:sectPr w:rsidR="00BF46E1" w:rsidRPr="0041528A" w:rsidSect="009F24C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F2F75" w14:textId="77777777" w:rsidR="00791963" w:rsidRDefault="00791963">
      <w:r>
        <w:separator/>
      </w:r>
    </w:p>
  </w:endnote>
  <w:endnote w:type="continuationSeparator" w:id="0">
    <w:p w14:paraId="70B4DFDE" w14:textId="77777777" w:rsidR="00791963" w:rsidRDefault="0079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1A5BA" w14:textId="77777777" w:rsidR="00345FDC" w:rsidRDefault="00345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0517FBC8" w:rsidR="00597B11" w:rsidRDefault="00345FD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6D287" w14:textId="77777777" w:rsidR="00345FDC" w:rsidRDefault="00345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015AB" w14:textId="77777777" w:rsidR="00791963" w:rsidRDefault="00791963">
      <w:r>
        <w:separator/>
      </w:r>
    </w:p>
  </w:footnote>
  <w:footnote w:type="continuationSeparator" w:id="0">
    <w:p w14:paraId="5C0DF8A2" w14:textId="77777777" w:rsidR="00791963" w:rsidRDefault="00791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F1A8B" w14:textId="77777777" w:rsidR="00345FDC" w:rsidRDefault="00345F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64127D9E" w:rsidR="00597B11" w:rsidRDefault="00345FDC">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4034E59" w:rsidR="00597B11" w:rsidRDefault="00345FDC">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52EC" w14:textId="77777777" w:rsidR="00345FDC" w:rsidRDefault="00345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076AE"/>
    <w:rsid w:val="000236E6"/>
    <w:rsid w:val="000258A6"/>
    <w:rsid w:val="00031014"/>
    <w:rsid w:val="00033397"/>
    <w:rsid w:val="00035B4F"/>
    <w:rsid w:val="00040095"/>
    <w:rsid w:val="00041A30"/>
    <w:rsid w:val="00051834"/>
    <w:rsid w:val="00054A22"/>
    <w:rsid w:val="00062023"/>
    <w:rsid w:val="0006449B"/>
    <w:rsid w:val="000655A6"/>
    <w:rsid w:val="00070FD5"/>
    <w:rsid w:val="00076360"/>
    <w:rsid w:val="00080512"/>
    <w:rsid w:val="00083588"/>
    <w:rsid w:val="00083D86"/>
    <w:rsid w:val="00092350"/>
    <w:rsid w:val="000930B5"/>
    <w:rsid w:val="000949CB"/>
    <w:rsid w:val="00097251"/>
    <w:rsid w:val="000A0D1F"/>
    <w:rsid w:val="000A458B"/>
    <w:rsid w:val="000C3D71"/>
    <w:rsid w:val="000C47C3"/>
    <w:rsid w:val="000D58AB"/>
    <w:rsid w:val="000F06BA"/>
    <w:rsid w:val="00133525"/>
    <w:rsid w:val="00134D55"/>
    <w:rsid w:val="001605B9"/>
    <w:rsid w:val="00166206"/>
    <w:rsid w:val="00195D76"/>
    <w:rsid w:val="001A1102"/>
    <w:rsid w:val="001A4C42"/>
    <w:rsid w:val="001A7420"/>
    <w:rsid w:val="001B6637"/>
    <w:rsid w:val="001C21C3"/>
    <w:rsid w:val="001C7331"/>
    <w:rsid w:val="001D02C2"/>
    <w:rsid w:val="001D7F27"/>
    <w:rsid w:val="001E007B"/>
    <w:rsid w:val="001F0C1D"/>
    <w:rsid w:val="001F1132"/>
    <w:rsid w:val="001F168B"/>
    <w:rsid w:val="001F574A"/>
    <w:rsid w:val="001F5FEF"/>
    <w:rsid w:val="00200BBF"/>
    <w:rsid w:val="00213684"/>
    <w:rsid w:val="00213EA6"/>
    <w:rsid w:val="0021575D"/>
    <w:rsid w:val="002307F5"/>
    <w:rsid w:val="002347A2"/>
    <w:rsid w:val="002529DE"/>
    <w:rsid w:val="002675F0"/>
    <w:rsid w:val="002727DD"/>
    <w:rsid w:val="00277B2E"/>
    <w:rsid w:val="00297B03"/>
    <w:rsid w:val="002B11B9"/>
    <w:rsid w:val="002B6339"/>
    <w:rsid w:val="002D14F7"/>
    <w:rsid w:val="002D2B89"/>
    <w:rsid w:val="002E00EE"/>
    <w:rsid w:val="002E1C50"/>
    <w:rsid w:val="0030384C"/>
    <w:rsid w:val="003172DC"/>
    <w:rsid w:val="00345FDC"/>
    <w:rsid w:val="00351153"/>
    <w:rsid w:val="0035462D"/>
    <w:rsid w:val="00362B2C"/>
    <w:rsid w:val="00373F92"/>
    <w:rsid w:val="003765B8"/>
    <w:rsid w:val="00384CC6"/>
    <w:rsid w:val="00390CEC"/>
    <w:rsid w:val="00391D40"/>
    <w:rsid w:val="003B09F4"/>
    <w:rsid w:val="003B5445"/>
    <w:rsid w:val="003C3971"/>
    <w:rsid w:val="003D7E7B"/>
    <w:rsid w:val="003F7214"/>
    <w:rsid w:val="00403B08"/>
    <w:rsid w:val="00407696"/>
    <w:rsid w:val="00410626"/>
    <w:rsid w:val="0041503E"/>
    <w:rsid w:val="0041528A"/>
    <w:rsid w:val="004217E9"/>
    <w:rsid w:val="00423334"/>
    <w:rsid w:val="004311AC"/>
    <w:rsid w:val="00431A7B"/>
    <w:rsid w:val="004345EC"/>
    <w:rsid w:val="00437231"/>
    <w:rsid w:val="00452F4E"/>
    <w:rsid w:val="00462F97"/>
    <w:rsid w:val="00465515"/>
    <w:rsid w:val="0048034F"/>
    <w:rsid w:val="00496700"/>
    <w:rsid w:val="004B4E23"/>
    <w:rsid w:val="004C76A5"/>
    <w:rsid w:val="004D2853"/>
    <w:rsid w:val="004D31F5"/>
    <w:rsid w:val="004D3578"/>
    <w:rsid w:val="004D7F90"/>
    <w:rsid w:val="004E06F2"/>
    <w:rsid w:val="004E213A"/>
    <w:rsid w:val="004E6566"/>
    <w:rsid w:val="004F0988"/>
    <w:rsid w:val="004F3340"/>
    <w:rsid w:val="00506B0D"/>
    <w:rsid w:val="005072B9"/>
    <w:rsid w:val="005200D3"/>
    <w:rsid w:val="00520F87"/>
    <w:rsid w:val="00522560"/>
    <w:rsid w:val="005307A3"/>
    <w:rsid w:val="00530E23"/>
    <w:rsid w:val="0053388B"/>
    <w:rsid w:val="00535773"/>
    <w:rsid w:val="00543E6C"/>
    <w:rsid w:val="00561326"/>
    <w:rsid w:val="00565087"/>
    <w:rsid w:val="005812AE"/>
    <w:rsid w:val="00583F30"/>
    <w:rsid w:val="005859F8"/>
    <w:rsid w:val="00587581"/>
    <w:rsid w:val="00597B11"/>
    <w:rsid w:val="005B04A1"/>
    <w:rsid w:val="005B3C1D"/>
    <w:rsid w:val="005B7335"/>
    <w:rsid w:val="005C2A0F"/>
    <w:rsid w:val="005C2FBF"/>
    <w:rsid w:val="005D2E01"/>
    <w:rsid w:val="005D7526"/>
    <w:rsid w:val="005E40A6"/>
    <w:rsid w:val="005E4BB2"/>
    <w:rsid w:val="00602AEA"/>
    <w:rsid w:val="00604AE5"/>
    <w:rsid w:val="00614FDF"/>
    <w:rsid w:val="00620A1E"/>
    <w:rsid w:val="00621500"/>
    <w:rsid w:val="00626E69"/>
    <w:rsid w:val="00627C5F"/>
    <w:rsid w:val="00634933"/>
    <w:rsid w:val="0063543D"/>
    <w:rsid w:val="00635D50"/>
    <w:rsid w:val="00635DF4"/>
    <w:rsid w:val="00643BDF"/>
    <w:rsid w:val="00647114"/>
    <w:rsid w:val="00647117"/>
    <w:rsid w:val="006546F5"/>
    <w:rsid w:val="00656887"/>
    <w:rsid w:val="00662483"/>
    <w:rsid w:val="0067006D"/>
    <w:rsid w:val="00672E5C"/>
    <w:rsid w:val="00696F51"/>
    <w:rsid w:val="006A323F"/>
    <w:rsid w:val="006B30D0"/>
    <w:rsid w:val="006B59BD"/>
    <w:rsid w:val="006B6724"/>
    <w:rsid w:val="006C247F"/>
    <w:rsid w:val="006C2E9C"/>
    <w:rsid w:val="006C3D95"/>
    <w:rsid w:val="006C6407"/>
    <w:rsid w:val="006D396D"/>
    <w:rsid w:val="006D711E"/>
    <w:rsid w:val="006E30EE"/>
    <w:rsid w:val="006E5C86"/>
    <w:rsid w:val="006E6E15"/>
    <w:rsid w:val="006E7766"/>
    <w:rsid w:val="006F70E9"/>
    <w:rsid w:val="00701116"/>
    <w:rsid w:val="0070727D"/>
    <w:rsid w:val="00710B26"/>
    <w:rsid w:val="00713C44"/>
    <w:rsid w:val="0071712A"/>
    <w:rsid w:val="00734A5B"/>
    <w:rsid w:val="0074026F"/>
    <w:rsid w:val="007429F6"/>
    <w:rsid w:val="00744E76"/>
    <w:rsid w:val="00760089"/>
    <w:rsid w:val="0076548D"/>
    <w:rsid w:val="00774DA4"/>
    <w:rsid w:val="007758C3"/>
    <w:rsid w:val="00781F0F"/>
    <w:rsid w:val="007862EC"/>
    <w:rsid w:val="007916EC"/>
    <w:rsid w:val="00791963"/>
    <w:rsid w:val="0079323A"/>
    <w:rsid w:val="007944FC"/>
    <w:rsid w:val="007A4852"/>
    <w:rsid w:val="007B600E"/>
    <w:rsid w:val="007B74F7"/>
    <w:rsid w:val="007D751F"/>
    <w:rsid w:val="007F0F4A"/>
    <w:rsid w:val="008028A4"/>
    <w:rsid w:val="008263DF"/>
    <w:rsid w:val="00830747"/>
    <w:rsid w:val="00833A34"/>
    <w:rsid w:val="00841B73"/>
    <w:rsid w:val="00842B55"/>
    <w:rsid w:val="00862811"/>
    <w:rsid w:val="00864815"/>
    <w:rsid w:val="008713F7"/>
    <w:rsid w:val="008768CA"/>
    <w:rsid w:val="0088711E"/>
    <w:rsid w:val="008904FA"/>
    <w:rsid w:val="008925C8"/>
    <w:rsid w:val="008A21C8"/>
    <w:rsid w:val="008C384C"/>
    <w:rsid w:val="008C3A96"/>
    <w:rsid w:val="008E0B1E"/>
    <w:rsid w:val="0090271F"/>
    <w:rsid w:val="00902E23"/>
    <w:rsid w:val="009114D7"/>
    <w:rsid w:val="0091348E"/>
    <w:rsid w:val="009173A9"/>
    <w:rsid w:val="00917CCB"/>
    <w:rsid w:val="0092045E"/>
    <w:rsid w:val="00921E4F"/>
    <w:rsid w:val="009230FB"/>
    <w:rsid w:val="009251AC"/>
    <w:rsid w:val="00930F2E"/>
    <w:rsid w:val="0093575B"/>
    <w:rsid w:val="00940D35"/>
    <w:rsid w:val="00942EC2"/>
    <w:rsid w:val="009448FB"/>
    <w:rsid w:val="00953977"/>
    <w:rsid w:val="0096110F"/>
    <w:rsid w:val="00964F5C"/>
    <w:rsid w:val="00967DB4"/>
    <w:rsid w:val="00982ADA"/>
    <w:rsid w:val="00986FCF"/>
    <w:rsid w:val="00987E3E"/>
    <w:rsid w:val="00993668"/>
    <w:rsid w:val="009A6177"/>
    <w:rsid w:val="009B537F"/>
    <w:rsid w:val="009C21DD"/>
    <w:rsid w:val="009D7413"/>
    <w:rsid w:val="009F069A"/>
    <w:rsid w:val="009F24C7"/>
    <w:rsid w:val="009F2B62"/>
    <w:rsid w:val="009F2C04"/>
    <w:rsid w:val="009F37B7"/>
    <w:rsid w:val="00A05198"/>
    <w:rsid w:val="00A10F02"/>
    <w:rsid w:val="00A140FB"/>
    <w:rsid w:val="00A164B4"/>
    <w:rsid w:val="00A26956"/>
    <w:rsid w:val="00A27486"/>
    <w:rsid w:val="00A33235"/>
    <w:rsid w:val="00A33C60"/>
    <w:rsid w:val="00A34D1B"/>
    <w:rsid w:val="00A360CB"/>
    <w:rsid w:val="00A46BAE"/>
    <w:rsid w:val="00A52440"/>
    <w:rsid w:val="00A53724"/>
    <w:rsid w:val="00A56066"/>
    <w:rsid w:val="00A651DD"/>
    <w:rsid w:val="00A73129"/>
    <w:rsid w:val="00A773C5"/>
    <w:rsid w:val="00A82346"/>
    <w:rsid w:val="00A86604"/>
    <w:rsid w:val="00A92BA1"/>
    <w:rsid w:val="00A94B5C"/>
    <w:rsid w:val="00A94EE3"/>
    <w:rsid w:val="00A97535"/>
    <w:rsid w:val="00AC2462"/>
    <w:rsid w:val="00AC37F1"/>
    <w:rsid w:val="00AC4D4E"/>
    <w:rsid w:val="00AC5A70"/>
    <w:rsid w:val="00AC6BC6"/>
    <w:rsid w:val="00AD1D0F"/>
    <w:rsid w:val="00AD2C23"/>
    <w:rsid w:val="00AE65E2"/>
    <w:rsid w:val="00AF0C37"/>
    <w:rsid w:val="00B02A9A"/>
    <w:rsid w:val="00B15449"/>
    <w:rsid w:val="00B24343"/>
    <w:rsid w:val="00B27DEC"/>
    <w:rsid w:val="00B3306F"/>
    <w:rsid w:val="00B55E08"/>
    <w:rsid w:val="00B71511"/>
    <w:rsid w:val="00B726B4"/>
    <w:rsid w:val="00B75B73"/>
    <w:rsid w:val="00B81A67"/>
    <w:rsid w:val="00B927FC"/>
    <w:rsid w:val="00B93086"/>
    <w:rsid w:val="00B976E1"/>
    <w:rsid w:val="00BA19ED"/>
    <w:rsid w:val="00BA3D92"/>
    <w:rsid w:val="00BA4B8D"/>
    <w:rsid w:val="00BB1666"/>
    <w:rsid w:val="00BB4C6C"/>
    <w:rsid w:val="00BB604C"/>
    <w:rsid w:val="00BC0F7D"/>
    <w:rsid w:val="00BD5DFF"/>
    <w:rsid w:val="00BD7D31"/>
    <w:rsid w:val="00BE3255"/>
    <w:rsid w:val="00BF128E"/>
    <w:rsid w:val="00BF46E1"/>
    <w:rsid w:val="00C053DC"/>
    <w:rsid w:val="00C074DD"/>
    <w:rsid w:val="00C1496A"/>
    <w:rsid w:val="00C25063"/>
    <w:rsid w:val="00C33079"/>
    <w:rsid w:val="00C41016"/>
    <w:rsid w:val="00C4162A"/>
    <w:rsid w:val="00C45231"/>
    <w:rsid w:val="00C6133D"/>
    <w:rsid w:val="00C6433C"/>
    <w:rsid w:val="00C6551D"/>
    <w:rsid w:val="00C72628"/>
    <w:rsid w:val="00C72833"/>
    <w:rsid w:val="00C80F1D"/>
    <w:rsid w:val="00C820EA"/>
    <w:rsid w:val="00C90AC7"/>
    <w:rsid w:val="00C93F40"/>
    <w:rsid w:val="00CA3D0C"/>
    <w:rsid w:val="00CA6728"/>
    <w:rsid w:val="00CB32C6"/>
    <w:rsid w:val="00CB6506"/>
    <w:rsid w:val="00CC07EE"/>
    <w:rsid w:val="00CD0723"/>
    <w:rsid w:val="00CD49C3"/>
    <w:rsid w:val="00CE2ABF"/>
    <w:rsid w:val="00D10AFD"/>
    <w:rsid w:val="00D1205A"/>
    <w:rsid w:val="00D14AAE"/>
    <w:rsid w:val="00D22C38"/>
    <w:rsid w:val="00D23AEC"/>
    <w:rsid w:val="00D26F52"/>
    <w:rsid w:val="00D31239"/>
    <w:rsid w:val="00D57972"/>
    <w:rsid w:val="00D675A9"/>
    <w:rsid w:val="00D738D6"/>
    <w:rsid w:val="00D755EB"/>
    <w:rsid w:val="00D76048"/>
    <w:rsid w:val="00D77BFB"/>
    <w:rsid w:val="00D8286F"/>
    <w:rsid w:val="00D848CC"/>
    <w:rsid w:val="00D8675A"/>
    <w:rsid w:val="00D87E00"/>
    <w:rsid w:val="00D9134D"/>
    <w:rsid w:val="00D92866"/>
    <w:rsid w:val="00DA038A"/>
    <w:rsid w:val="00DA0914"/>
    <w:rsid w:val="00DA1F84"/>
    <w:rsid w:val="00DA5672"/>
    <w:rsid w:val="00DA7A03"/>
    <w:rsid w:val="00DB1818"/>
    <w:rsid w:val="00DB2BC1"/>
    <w:rsid w:val="00DC309B"/>
    <w:rsid w:val="00DC4DA2"/>
    <w:rsid w:val="00DC6FB8"/>
    <w:rsid w:val="00DD30EB"/>
    <w:rsid w:val="00DD4C17"/>
    <w:rsid w:val="00DD6B30"/>
    <w:rsid w:val="00DD74A5"/>
    <w:rsid w:val="00DF2B1F"/>
    <w:rsid w:val="00DF62CD"/>
    <w:rsid w:val="00E010EA"/>
    <w:rsid w:val="00E13105"/>
    <w:rsid w:val="00E16509"/>
    <w:rsid w:val="00E204E9"/>
    <w:rsid w:val="00E2245F"/>
    <w:rsid w:val="00E27BE7"/>
    <w:rsid w:val="00E301C0"/>
    <w:rsid w:val="00E44582"/>
    <w:rsid w:val="00E469DD"/>
    <w:rsid w:val="00E6076A"/>
    <w:rsid w:val="00E64064"/>
    <w:rsid w:val="00E650FB"/>
    <w:rsid w:val="00E77645"/>
    <w:rsid w:val="00E822FC"/>
    <w:rsid w:val="00E851C5"/>
    <w:rsid w:val="00E85E6D"/>
    <w:rsid w:val="00E9137E"/>
    <w:rsid w:val="00E93602"/>
    <w:rsid w:val="00E97A68"/>
    <w:rsid w:val="00EA15B0"/>
    <w:rsid w:val="00EA5EA7"/>
    <w:rsid w:val="00EA6A53"/>
    <w:rsid w:val="00EA784F"/>
    <w:rsid w:val="00EB007F"/>
    <w:rsid w:val="00EB05F5"/>
    <w:rsid w:val="00EC2848"/>
    <w:rsid w:val="00EC4A25"/>
    <w:rsid w:val="00ED13F3"/>
    <w:rsid w:val="00ED2D5E"/>
    <w:rsid w:val="00ED3DBE"/>
    <w:rsid w:val="00EE38C4"/>
    <w:rsid w:val="00EE7B76"/>
    <w:rsid w:val="00EF4A02"/>
    <w:rsid w:val="00F025A2"/>
    <w:rsid w:val="00F025EC"/>
    <w:rsid w:val="00F04712"/>
    <w:rsid w:val="00F05531"/>
    <w:rsid w:val="00F059C0"/>
    <w:rsid w:val="00F07EB8"/>
    <w:rsid w:val="00F13360"/>
    <w:rsid w:val="00F13CC7"/>
    <w:rsid w:val="00F22EC7"/>
    <w:rsid w:val="00F2660C"/>
    <w:rsid w:val="00F325C8"/>
    <w:rsid w:val="00F4545B"/>
    <w:rsid w:val="00F527E9"/>
    <w:rsid w:val="00F57F44"/>
    <w:rsid w:val="00F653B8"/>
    <w:rsid w:val="00F77102"/>
    <w:rsid w:val="00F80AB5"/>
    <w:rsid w:val="00F81791"/>
    <w:rsid w:val="00F9008D"/>
    <w:rsid w:val="00F96AA1"/>
    <w:rsid w:val="00F96D7C"/>
    <w:rsid w:val="00FA0B89"/>
    <w:rsid w:val="00FA1266"/>
    <w:rsid w:val="00FC1192"/>
    <w:rsid w:val="00FD4491"/>
    <w:rsid w:val="00FE19E7"/>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E-mail Signature" w:qFormat="1"/>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qFormat/>
    <w:rsid w:val="00604AE5"/>
    <w:pPr>
      <w:spacing w:after="0"/>
    </w:pPr>
  </w:style>
  <w:style w:type="character" w:customStyle="1" w:styleId="E-mailSignatureChar">
    <w:name w:val="E-mail Signature Char"/>
    <w:basedOn w:val="DefaultParagraphFont"/>
    <w:link w:val="E-mailSignature"/>
    <w:qFormat/>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83</Pages>
  <Words>18670</Words>
  <Characters>106419</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124840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31.122_CR0087R2_(Rel-18)_TEI18</cp:lastModifiedBy>
  <cp:revision>77</cp:revision>
  <cp:lastPrinted>2019-02-25T14:05:00Z</cp:lastPrinted>
  <dcterms:created xsi:type="dcterms:W3CDTF">2023-09-25T09:17:00Z</dcterms:created>
  <dcterms:modified xsi:type="dcterms:W3CDTF">2025-09-18T04:36:00Z</dcterms:modified>
</cp:coreProperties>
</file>