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4A6B29DE" w:rsidR="00266719" w:rsidRDefault="00266719" w:rsidP="00266719"/>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lastRenderedPageBreak/>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1552EDEA" w14:textId="77777777" w:rsidR="00BD7469" w:rsidRPr="00943D4C" w:rsidRDefault="00BD7469" w:rsidP="00BD7469">
      <w:pPr>
        <w:pStyle w:val="Heading2"/>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77AECA68" w14:textId="77777777" w:rsidR="00A9453A" w:rsidRDefault="00BD7469" w:rsidP="00A9453A">
      <w:pPr>
        <w:spacing w:after="0"/>
        <w:ind w:left="4954" w:hanging="4248"/>
        <w:rPr>
          <w:iCs/>
        </w:rPr>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321C775B" w14:textId="1D68B65C" w:rsidR="00BD7469" w:rsidRPr="00943D4C" w:rsidRDefault="00A9453A" w:rsidP="00BD7469">
      <w:pPr>
        <w:spacing w:after="0"/>
        <w:ind w:left="4954" w:hanging="4248"/>
      </w:pPr>
      <w:r>
        <w:t xml:space="preserve">Exception Data Reporting Allowed: </w:t>
      </w:r>
      <w:r>
        <w:tab/>
        <w:t>Indicates whether the UE in NB-S1 mode is allowed to use the RRC establishment cause mo-ExceptionData.</w:t>
      </w:r>
    </w:p>
    <w:p w14:paraId="091BA731" w14:textId="77777777" w:rsidR="00BD7469" w:rsidRPr="00943D4C" w:rsidRDefault="00BD7469" w:rsidP="00A9453A">
      <w:pPr>
        <w:pStyle w:val="TH"/>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A9453A">
      <w:pPr>
        <w:pStyle w:val="TH"/>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lastRenderedPageBreak/>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46F90E43" w14:textId="77777777" w:rsidR="007155A4" w:rsidRPr="00AF3EE6" w:rsidRDefault="007155A4" w:rsidP="007155A4">
      <w:pPr>
        <w:ind w:firstLine="284"/>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rsidRPr="00AF3EE6">
        <w:t xml:space="preserve">Logically: </w:t>
      </w:r>
    </w:p>
    <w:p w14:paraId="5BA502DF" w14:textId="77777777" w:rsidR="007155A4" w:rsidRDefault="007155A4" w:rsidP="007155A4">
      <w:pPr>
        <w:rPr>
          <w:lang w:val="it-IT"/>
        </w:rPr>
      </w:pPr>
      <w:r>
        <w:tab/>
      </w:r>
      <w:r>
        <w:tab/>
      </w:r>
      <w:r w:rsidRPr="00AF3EE6">
        <w:t>5G-GUTI:</w:t>
      </w:r>
      <w:r>
        <w:tab/>
      </w:r>
      <w:r w:rsidRPr="00AF3EE6">
        <w:t>FF FF FF FF FF FF FF FF FF FF</w:t>
      </w:r>
      <w:r>
        <w:rPr>
          <w:lang w:val="it-IT"/>
        </w:rPr>
        <w:t xml:space="preserve"> (pre-personalization contents)</w:t>
      </w:r>
    </w:p>
    <w:p w14:paraId="646BF961" w14:textId="77777777" w:rsidR="007155A4" w:rsidRDefault="007155A4" w:rsidP="007155A4">
      <w:r>
        <w:rPr>
          <w:lang w:val="it-IT"/>
        </w:rPr>
        <w:tab/>
      </w:r>
      <w:r>
        <w:rPr>
          <w:lang w:val="it-IT"/>
        </w:rPr>
        <w:tab/>
      </w:r>
      <w:r w:rsidRPr="00AF3EE6">
        <w:t>TAI:</w:t>
      </w:r>
      <w:r>
        <w:tab/>
      </w:r>
      <w:r w:rsidRPr="00AF3EE6">
        <w:t>246 081 000000</w:t>
      </w:r>
    </w:p>
    <w:p w14:paraId="1D4AEC4F" w14:textId="77777777" w:rsidR="007155A4" w:rsidRDefault="007155A4" w:rsidP="007155A4">
      <w:pPr>
        <w:rPr>
          <w:lang w:val="it-IT"/>
        </w:rPr>
      </w:pPr>
      <w:r>
        <w:tab/>
      </w:r>
      <w:r>
        <w:tab/>
      </w:r>
      <w:r w:rsidRPr="00E6720E">
        <w:rPr>
          <w:lang w:val="it-IT"/>
        </w:rPr>
        <w:t>5GS update status:</w:t>
      </w:r>
      <w:r w:rsidRPr="00E6720E">
        <w:rPr>
          <w:lang w:val="it-IT"/>
        </w:rPr>
        <w:tab/>
        <w:t>5U</w:t>
      </w:r>
      <w:r>
        <w:rPr>
          <w:lang w:val="it-IT"/>
        </w:rPr>
        <w:t>2 NOT</w:t>
      </w:r>
      <w:r w:rsidRPr="00E6720E">
        <w:rPr>
          <w:lang w:val="it-IT"/>
        </w:rPr>
        <w:t xml:space="preserve"> UPDATED</w:t>
      </w:r>
    </w:p>
    <w:p w14:paraId="5E586605" w14:textId="77777777" w:rsidR="007155A4" w:rsidRPr="00E52A17" w:rsidRDefault="007155A4" w:rsidP="007155A4">
      <w:pPr>
        <w:rPr>
          <w:lang w:val="it-IT"/>
        </w:rPr>
      </w:pPr>
      <w:r>
        <w:rPr>
          <w:lang w:val="it-IT"/>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155A4" w:rsidRPr="006D217E" w14:paraId="01421575" w14:textId="77777777" w:rsidTr="008C00E8">
        <w:tc>
          <w:tcPr>
            <w:tcW w:w="959" w:type="dxa"/>
          </w:tcPr>
          <w:p w14:paraId="004EA70F" w14:textId="7A0E4175" w:rsidR="007155A4" w:rsidRPr="004B0EF7" w:rsidRDefault="007155A4" w:rsidP="008C00E8">
            <w:pPr>
              <w:keepNext/>
              <w:keepLines/>
              <w:spacing w:after="0"/>
              <w:rPr>
                <w:rFonts w:ascii="Arial" w:hAnsi="Arial"/>
                <w:b/>
                <w:bCs/>
                <w:sz w:val="18"/>
              </w:rPr>
            </w:pPr>
            <w:r>
              <w:rPr>
                <w:rFonts w:ascii="Arial" w:hAnsi="Arial"/>
                <w:b/>
                <w:bCs/>
                <w:sz w:val="18"/>
              </w:rPr>
              <w:t>Byte</w:t>
            </w:r>
          </w:p>
        </w:tc>
        <w:tc>
          <w:tcPr>
            <w:tcW w:w="717" w:type="dxa"/>
          </w:tcPr>
          <w:p w14:paraId="646BAABC"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B1</w:t>
            </w:r>
          </w:p>
        </w:tc>
        <w:tc>
          <w:tcPr>
            <w:tcW w:w="717" w:type="dxa"/>
          </w:tcPr>
          <w:p w14:paraId="1181E8A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B2</w:t>
            </w:r>
          </w:p>
        </w:tc>
        <w:tc>
          <w:tcPr>
            <w:tcW w:w="717" w:type="dxa"/>
          </w:tcPr>
          <w:p w14:paraId="3FC74EA5"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B3</w:t>
            </w:r>
          </w:p>
        </w:tc>
        <w:tc>
          <w:tcPr>
            <w:tcW w:w="717" w:type="dxa"/>
          </w:tcPr>
          <w:p w14:paraId="5C20F312"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B4</w:t>
            </w:r>
          </w:p>
        </w:tc>
        <w:tc>
          <w:tcPr>
            <w:tcW w:w="717" w:type="dxa"/>
          </w:tcPr>
          <w:p w14:paraId="7719DF4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B5</w:t>
            </w:r>
          </w:p>
        </w:tc>
        <w:tc>
          <w:tcPr>
            <w:tcW w:w="717" w:type="dxa"/>
          </w:tcPr>
          <w:p w14:paraId="36980D5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B6</w:t>
            </w:r>
          </w:p>
        </w:tc>
        <w:tc>
          <w:tcPr>
            <w:tcW w:w="717" w:type="dxa"/>
          </w:tcPr>
          <w:p w14:paraId="0244E5B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B7</w:t>
            </w:r>
          </w:p>
        </w:tc>
        <w:tc>
          <w:tcPr>
            <w:tcW w:w="717" w:type="dxa"/>
          </w:tcPr>
          <w:p w14:paraId="282DD49B"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B8</w:t>
            </w:r>
          </w:p>
        </w:tc>
      </w:tr>
      <w:tr w:rsidR="007155A4" w:rsidRPr="0008759E" w14:paraId="47014988" w14:textId="77777777" w:rsidTr="008C00E8">
        <w:tc>
          <w:tcPr>
            <w:tcW w:w="959" w:type="dxa"/>
            <w:tcBorders>
              <w:bottom w:val="single" w:sz="4" w:space="0" w:color="auto"/>
            </w:tcBorders>
          </w:tcPr>
          <w:p w14:paraId="5F3DD722" w14:textId="77777777" w:rsidR="007155A4" w:rsidRPr="0008759E" w:rsidRDefault="007155A4" w:rsidP="008C00E8">
            <w:pPr>
              <w:keepNext/>
              <w:keepLines/>
              <w:spacing w:after="0"/>
              <w:rPr>
                <w:rFonts w:ascii="Arial" w:hAnsi="Arial"/>
                <w:sz w:val="18"/>
              </w:rPr>
            </w:pPr>
            <w:r w:rsidRPr="0008759E">
              <w:rPr>
                <w:rFonts w:ascii="Arial" w:hAnsi="Arial"/>
                <w:sz w:val="18"/>
              </w:rPr>
              <w:t>Hex</w:t>
            </w:r>
          </w:p>
        </w:tc>
        <w:tc>
          <w:tcPr>
            <w:tcW w:w="717" w:type="dxa"/>
          </w:tcPr>
          <w:p w14:paraId="627324F1"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65D24F0"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E5F00E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DB25F2E"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EFA49A4"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2E801ED"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99EC9C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BAF8153" w14:textId="77777777" w:rsidR="007155A4" w:rsidRPr="0008759E" w:rsidRDefault="007155A4" w:rsidP="008C00E8">
            <w:pPr>
              <w:keepNext/>
              <w:keepLines/>
              <w:spacing w:after="0"/>
              <w:jc w:val="center"/>
              <w:rPr>
                <w:rFonts w:ascii="Arial" w:hAnsi="Arial"/>
                <w:sz w:val="18"/>
              </w:rPr>
            </w:pPr>
            <w:r>
              <w:rPr>
                <w:rFonts w:ascii="Arial" w:hAnsi="Arial"/>
                <w:sz w:val="18"/>
              </w:rPr>
              <w:t>FF</w:t>
            </w:r>
          </w:p>
        </w:tc>
      </w:tr>
      <w:tr w:rsidR="007155A4" w:rsidRPr="00C75289" w14:paraId="6466AAD8" w14:textId="77777777" w:rsidTr="008C00E8">
        <w:tc>
          <w:tcPr>
            <w:tcW w:w="959" w:type="dxa"/>
            <w:tcBorders>
              <w:top w:val="single" w:sz="4" w:space="0" w:color="auto"/>
              <w:left w:val="nil"/>
              <w:bottom w:val="nil"/>
              <w:right w:val="single" w:sz="4" w:space="0" w:color="auto"/>
            </w:tcBorders>
          </w:tcPr>
          <w:p w14:paraId="176ED454"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11D45FE7" w14:textId="77777777" w:rsidR="007155A4" w:rsidRDefault="007155A4" w:rsidP="008C00E8">
            <w:pPr>
              <w:keepNext/>
              <w:keepLines/>
              <w:spacing w:after="0"/>
              <w:jc w:val="center"/>
              <w:rPr>
                <w:rFonts w:ascii="Arial" w:hAnsi="Arial"/>
                <w:sz w:val="18"/>
              </w:rPr>
            </w:pPr>
            <w:r w:rsidRPr="009B018C">
              <w:rPr>
                <w:rFonts w:ascii="Arial" w:hAnsi="Arial"/>
                <w:b/>
                <w:sz w:val="18"/>
              </w:rPr>
              <w:t>B9</w:t>
            </w:r>
          </w:p>
        </w:tc>
        <w:tc>
          <w:tcPr>
            <w:tcW w:w="717" w:type="dxa"/>
          </w:tcPr>
          <w:p w14:paraId="1B6FDC0A" w14:textId="77777777" w:rsidR="007155A4" w:rsidRPr="00892D4D" w:rsidRDefault="007155A4" w:rsidP="008C00E8">
            <w:pPr>
              <w:keepNext/>
              <w:keepLines/>
              <w:spacing w:after="0"/>
              <w:jc w:val="center"/>
              <w:rPr>
                <w:rFonts w:ascii="Arial" w:hAnsi="Arial"/>
                <w:sz w:val="18"/>
              </w:rPr>
            </w:pPr>
            <w:r w:rsidRPr="009B018C">
              <w:rPr>
                <w:rFonts w:ascii="Arial" w:hAnsi="Arial"/>
                <w:b/>
                <w:sz w:val="18"/>
              </w:rPr>
              <w:t>B10</w:t>
            </w:r>
          </w:p>
        </w:tc>
        <w:tc>
          <w:tcPr>
            <w:tcW w:w="717" w:type="dxa"/>
          </w:tcPr>
          <w:p w14:paraId="2D592B2C" w14:textId="77777777" w:rsidR="007155A4" w:rsidRDefault="007155A4" w:rsidP="008C00E8">
            <w:pPr>
              <w:keepNext/>
              <w:keepLines/>
              <w:spacing w:after="0"/>
              <w:jc w:val="center"/>
              <w:rPr>
                <w:rFonts w:ascii="Arial" w:hAnsi="Arial"/>
                <w:sz w:val="18"/>
              </w:rPr>
            </w:pPr>
            <w:r w:rsidRPr="009B018C">
              <w:rPr>
                <w:rFonts w:ascii="Arial" w:hAnsi="Arial"/>
                <w:b/>
                <w:sz w:val="18"/>
              </w:rPr>
              <w:t>B11</w:t>
            </w:r>
          </w:p>
        </w:tc>
        <w:tc>
          <w:tcPr>
            <w:tcW w:w="717" w:type="dxa"/>
          </w:tcPr>
          <w:p w14:paraId="50DA1206" w14:textId="77777777" w:rsidR="007155A4" w:rsidRDefault="007155A4" w:rsidP="008C00E8">
            <w:pPr>
              <w:keepNext/>
              <w:keepLines/>
              <w:spacing w:after="0"/>
              <w:jc w:val="center"/>
              <w:rPr>
                <w:rFonts w:ascii="Arial" w:hAnsi="Arial"/>
                <w:sz w:val="18"/>
              </w:rPr>
            </w:pPr>
            <w:r w:rsidRPr="009B018C">
              <w:rPr>
                <w:rFonts w:ascii="Arial" w:hAnsi="Arial"/>
                <w:b/>
                <w:sz w:val="18"/>
              </w:rPr>
              <w:t>B12</w:t>
            </w:r>
          </w:p>
        </w:tc>
        <w:tc>
          <w:tcPr>
            <w:tcW w:w="717" w:type="dxa"/>
          </w:tcPr>
          <w:p w14:paraId="58F23E41" w14:textId="77777777" w:rsidR="007155A4" w:rsidRDefault="007155A4" w:rsidP="008C00E8">
            <w:pPr>
              <w:keepNext/>
              <w:keepLines/>
              <w:spacing w:after="0"/>
              <w:jc w:val="center"/>
              <w:rPr>
                <w:rFonts w:ascii="Arial" w:hAnsi="Arial"/>
                <w:sz w:val="18"/>
              </w:rPr>
            </w:pPr>
            <w:r w:rsidRPr="009B018C">
              <w:rPr>
                <w:rFonts w:ascii="Arial" w:hAnsi="Arial"/>
                <w:b/>
                <w:sz w:val="18"/>
              </w:rPr>
              <w:t>B13</w:t>
            </w:r>
          </w:p>
        </w:tc>
        <w:tc>
          <w:tcPr>
            <w:tcW w:w="717" w:type="dxa"/>
          </w:tcPr>
          <w:p w14:paraId="604B27CA"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B14</w:t>
            </w:r>
          </w:p>
        </w:tc>
        <w:tc>
          <w:tcPr>
            <w:tcW w:w="717" w:type="dxa"/>
          </w:tcPr>
          <w:p w14:paraId="3E426AF7" w14:textId="77777777" w:rsidR="007155A4" w:rsidRDefault="007155A4" w:rsidP="008C00E8">
            <w:pPr>
              <w:keepNext/>
              <w:keepLines/>
              <w:spacing w:after="0"/>
              <w:jc w:val="center"/>
              <w:rPr>
                <w:rFonts w:ascii="Arial" w:hAnsi="Arial"/>
                <w:sz w:val="18"/>
              </w:rPr>
            </w:pPr>
            <w:r w:rsidRPr="009B018C">
              <w:rPr>
                <w:rFonts w:ascii="Arial" w:hAnsi="Arial"/>
                <w:b/>
                <w:sz w:val="18"/>
              </w:rPr>
              <w:t>B15</w:t>
            </w:r>
          </w:p>
        </w:tc>
        <w:tc>
          <w:tcPr>
            <w:tcW w:w="717" w:type="dxa"/>
          </w:tcPr>
          <w:p w14:paraId="150E65DE"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B16</w:t>
            </w:r>
          </w:p>
        </w:tc>
      </w:tr>
      <w:tr w:rsidR="007155A4" w:rsidRPr="00C75289" w14:paraId="4DE5081A" w14:textId="77777777" w:rsidTr="008C00E8">
        <w:tc>
          <w:tcPr>
            <w:tcW w:w="959" w:type="dxa"/>
            <w:tcBorders>
              <w:top w:val="nil"/>
              <w:left w:val="nil"/>
              <w:bottom w:val="nil"/>
              <w:right w:val="single" w:sz="4" w:space="0" w:color="auto"/>
            </w:tcBorders>
          </w:tcPr>
          <w:p w14:paraId="51B51F52"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C7F7A7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18ABDE4" w14:textId="77777777" w:rsidR="007155A4" w:rsidRPr="00892D4D" w:rsidRDefault="007155A4" w:rsidP="008C00E8">
            <w:pPr>
              <w:keepNext/>
              <w:keepLines/>
              <w:spacing w:after="0"/>
              <w:jc w:val="center"/>
              <w:rPr>
                <w:rFonts w:ascii="Arial" w:hAnsi="Arial"/>
                <w:sz w:val="18"/>
              </w:rPr>
            </w:pPr>
            <w:r>
              <w:rPr>
                <w:rFonts w:ascii="Arial" w:hAnsi="Arial"/>
                <w:sz w:val="18"/>
              </w:rPr>
              <w:t>FF</w:t>
            </w:r>
          </w:p>
        </w:tc>
        <w:tc>
          <w:tcPr>
            <w:tcW w:w="717" w:type="dxa"/>
          </w:tcPr>
          <w:p w14:paraId="32A39B50"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98A0A7A"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FC0CFE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2F57643" w14:textId="77777777" w:rsidR="007155A4" w:rsidRPr="00C75289" w:rsidRDefault="007155A4" w:rsidP="008C00E8">
            <w:pPr>
              <w:keepNext/>
              <w:keepLines/>
              <w:spacing w:after="0"/>
              <w:jc w:val="center"/>
              <w:rPr>
                <w:rFonts w:ascii="Arial" w:hAnsi="Arial"/>
                <w:sz w:val="18"/>
              </w:rPr>
            </w:pPr>
            <w:r>
              <w:rPr>
                <w:rFonts w:ascii="Arial" w:hAnsi="Arial"/>
                <w:sz w:val="18"/>
              </w:rPr>
              <w:t>42</w:t>
            </w:r>
          </w:p>
        </w:tc>
        <w:tc>
          <w:tcPr>
            <w:tcW w:w="717" w:type="dxa"/>
          </w:tcPr>
          <w:p w14:paraId="0DC6C6E7" w14:textId="77777777" w:rsidR="007155A4" w:rsidRDefault="007155A4" w:rsidP="008C00E8">
            <w:pPr>
              <w:keepNext/>
              <w:keepLines/>
              <w:spacing w:after="0"/>
              <w:jc w:val="center"/>
              <w:rPr>
                <w:rFonts w:ascii="Arial" w:hAnsi="Arial"/>
                <w:sz w:val="18"/>
              </w:rPr>
            </w:pPr>
            <w:r>
              <w:rPr>
                <w:rFonts w:ascii="Arial" w:hAnsi="Arial"/>
                <w:sz w:val="18"/>
              </w:rPr>
              <w:t>16</w:t>
            </w:r>
          </w:p>
        </w:tc>
        <w:tc>
          <w:tcPr>
            <w:tcW w:w="717" w:type="dxa"/>
          </w:tcPr>
          <w:p w14:paraId="1DC9483D" w14:textId="77777777" w:rsidR="007155A4" w:rsidRPr="00C75289" w:rsidRDefault="007155A4" w:rsidP="008C00E8">
            <w:pPr>
              <w:keepNext/>
              <w:keepLines/>
              <w:spacing w:after="0"/>
              <w:jc w:val="center"/>
              <w:rPr>
                <w:rFonts w:ascii="Arial" w:hAnsi="Arial"/>
                <w:sz w:val="18"/>
              </w:rPr>
            </w:pPr>
            <w:r>
              <w:rPr>
                <w:rFonts w:ascii="Arial" w:hAnsi="Arial"/>
                <w:sz w:val="18"/>
              </w:rPr>
              <w:t>80</w:t>
            </w:r>
          </w:p>
        </w:tc>
      </w:tr>
      <w:tr w:rsidR="007155A4" w:rsidRPr="00C75289" w14:paraId="5EBC409E" w14:textId="77777777" w:rsidTr="008C00E8">
        <w:trPr>
          <w:gridAfter w:val="4"/>
          <w:wAfter w:w="2868" w:type="dxa"/>
        </w:trPr>
        <w:tc>
          <w:tcPr>
            <w:tcW w:w="959" w:type="dxa"/>
            <w:tcBorders>
              <w:top w:val="nil"/>
              <w:left w:val="nil"/>
              <w:bottom w:val="nil"/>
              <w:right w:val="single" w:sz="4" w:space="0" w:color="auto"/>
            </w:tcBorders>
          </w:tcPr>
          <w:p w14:paraId="6674B345"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60E5880" w14:textId="77777777" w:rsidR="007155A4" w:rsidRDefault="007155A4" w:rsidP="008C00E8">
            <w:pPr>
              <w:keepNext/>
              <w:keepLines/>
              <w:spacing w:after="0"/>
              <w:jc w:val="center"/>
              <w:rPr>
                <w:rFonts w:ascii="Arial" w:hAnsi="Arial"/>
                <w:sz w:val="18"/>
              </w:rPr>
            </w:pPr>
            <w:r w:rsidRPr="009B018C">
              <w:rPr>
                <w:rFonts w:ascii="Arial" w:hAnsi="Arial"/>
                <w:b/>
                <w:sz w:val="18"/>
              </w:rPr>
              <w:t>B17</w:t>
            </w:r>
          </w:p>
        </w:tc>
        <w:tc>
          <w:tcPr>
            <w:tcW w:w="717" w:type="dxa"/>
          </w:tcPr>
          <w:p w14:paraId="0F65F8B3"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B18</w:t>
            </w:r>
          </w:p>
        </w:tc>
        <w:tc>
          <w:tcPr>
            <w:tcW w:w="717" w:type="dxa"/>
          </w:tcPr>
          <w:p w14:paraId="5602A878" w14:textId="77777777" w:rsidR="007155A4" w:rsidRDefault="007155A4" w:rsidP="008C00E8">
            <w:pPr>
              <w:keepNext/>
              <w:keepLines/>
              <w:spacing w:after="0"/>
              <w:jc w:val="center"/>
              <w:rPr>
                <w:rFonts w:ascii="Arial" w:hAnsi="Arial"/>
                <w:sz w:val="18"/>
              </w:rPr>
            </w:pPr>
            <w:r w:rsidRPr="009B018C">
              <w:rPr>
                <w:rFonts w:ascii="Arial" w:hAnsi="Arial"/>
                <w:b/>
                <w:sz w:val="18"/>
              </w:rPr>
              <w:t>B19</w:t>
            </w:r>
          </w:p>
        </w:tc>
        <w:tc>
          <w:tcPr>
            <w:tcW w:w="717" w:type="dxa"/>
          </w:tcPr>
          <w:p w14:paraId="3F05DB56" w14:textId="77777777" w:rsidR="007155A4" w:rsidRDefault="007155A4" w:rsidP="008C00E8">
            <w:pPr>
              <w:keepNext/>
              <w:keepLines/>
              <w:spacing w:after="0"/>
              <w:jc w:val="center"/>
              <w:rPr>
                <w:rFonts w:ascii="Arial" w:hAnsi="Arial"/>
                <w:sz w:val="18"/>
              </w:rPr>
            </w:pPr>
            <w:r w:rsidRPr="009B018C">
              <w:rPr>
                <w:rFonts w:ascii="Arial" w:hAnsi="Arial"/>
                <w:b/>
                <w:sz w:val="18"/>
              </w:rPr>
              <w:t>B20</w:t>
            </w:r>
          </w:p>
        </w:tc>
      </w:tr>
      <w:tr w:rsidR="007155A4" w:rsidRPr="0008759E" w14:paraId="1F42BCD9" w14:textId="77777777" w:rsidTr="008C00E8">
        <w:trPr>
          <w:gridAfter w:val="4"/>
          <w:wAfter w:w="2868" w:type="dxa"/>
        </w:trPr>
        <w:tc>
          <w:tcPr>
            <w:tcW w:w="959" w:type="dxa"/>
            <w:tcBorders>
              <w:top w:val="nil"/>
              <w:left w:val="nil"/>
              <w:bottom w:val="nil"/>
              <w:right w:val="single" w:sz="4" w:space="0" w:color="auto"/>
            </w:tcBorders>
          </w:tcPr>
          <w:p w14:paraId="7707C716"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006D8118" w14:textId="77777777" w:rsidR="007155A4" w:rsidRDefault="007155A4" w:rsidP="008C00E8">
            <w:pPr>
              <w:keepNext/>
              <w:keepLines/>
              <w:spacing w:after="0"/>
              <w:jc w:val="center"/>
              <w:rPr>
                <w:rFonts w:ascii="Arial" w:hAnsi="Arial"/>
                <w:sz w:val="18"/>
              </w:rPr>
            </w:pPr>
            <w:r>
              <w:rPr>
                <w:rFonts w:ascii="Arial" w:hAnsi="Arial"/>
                <w:sz w:val="18"/>
              </w:rPr>
              <w:t>00</w:t>
            </w:r>
          </w:p>
        </w:tc>
        <w:tc>
          <w:tcPr>
            <w:tcW w:w="717" w:type="dxa"/>
          </w:tcPr>
          <w:p w14:paraId="03FE30FE"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49AA2763"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1FB5DF42" w14:textId="77777777" w:rsidR="007155A4" w:rsidRPr="0008759E" w:rsidRDefault="007155A4" w:rsidP="008C00E8">
            <w:pPr>
              <w:keepNext/>
              <w:keepLines/>
              <w:spacing w:after="0"/>
              <w:jc w:val="center"/>
              <w:rPr>
                <w:rFonts w:ascii="Arial" w:hAnsi="Arial"/>
                <w:sz w:val="18"/>
              </w:rPr>
            </w:pPr>
            <w:r>
              <w:rPr>
                <w:rFonts w:ascii="Arial" w:hAnsi="Arial"/>
                <w:sz w:val="18"/>
              </w:rPr>
              <w:t>01</w:t>
            </w:r>
          </w:p>
        </w:tc>
      </w:tr>
    </w:tbl>
    <w:p w14:paraId="5E538A73" w14:textId="604B74FA" w:rsidR="007155A4" w:rsidRDefault="007155A4" w:rsidP="007155A4"/>
    <w:p w14:paraId="088AB3E6" w14:textId="77777777" w:rsidR="00BD7469" w:rsidRPr="005E7013" w:rsidRDefault="00BD7469" w:rsidP="00BD7469">
      <w:pPr>
        <w:pStyle w:val="Heading3"/>
      </w:pPr>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43774CA1" w:rsidR="000D66A4" w:rsidRDefault="000D66A4" w:rsidP="000D66A4">
      <w:pPr>
        <w:keepLines/>
        <w:tabs>
          <w:tab w:val="left" w:pos="4678"/>
        </w:tabs>
        <w:spacing w:after="0"/>
        <w:ind w:left="1702" w:hanging="1418"/>
      </w:pPr>
      <w:r>
        <w:tab/>
      </w:r>
      <w:r w:rsidR="001D1B57">
        <w:t>ngKSI</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15D5C25" w:rsidR="000D66A4" w:rsidRDefault="000D66A4" w:rsidP="000D66A4">
      <w:pPr>
        <w:keepLines/>
        <w:tabs>
          <w:tab w:val="left" w:pos="4678"/>
        </w:tabs>
        <w:spacing w:after="0"/>
        <w:ind w:left="1702" w:hanging="1418"/>
      </w:pPr>
      <w:r>
        <w:lastRenderedPageBreak/>
        <w:tab/>
      </w:r>
      <w:r w:rsidR="001D1B57">
        <w:t>ngKSI</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46C7A12A"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009459A7">
        <w:t xml:space="preserve">NG-RAN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43E7C6D5" w14:textId="77777777" w:rsidR="000754C4" w:rsidRDefault="00ED3E6E" w:rsidP="000754C4">
      <w:pPr>
        <w:pStyle w:val="EX"/>
        <w:tabs>
          <w:tab w:val="left" w:pos="2835"/>
        </w:tabs>
      </w:pPr>
      <w:r w:rsidRPr="00943D4C">
        <w:tab/>
      </w:r>
      <w:bookmarkStart w:id="755" w:name="_Toc146299018"/>
      <w:r w:rsidR="000754C4">
        <w:t>12</w:t>
      </w:r>
      <w:r w:rsidR="000754C4">
        <w:rPr>
          <w:vertAlign w:val="superscript"/>
        </w:rPr>
        <w:t>th</w:t>
      </w:r>
      <w:r w:rsidR="000754C4">
        <w:t xml:space="preserve"> ACT:</w:t>
      </w:r>
      <w:r w:rsidR="000754C4">
        <w:tab/>
        <w:t>E-UTRAN</w:t>
      </w:r>
    </w:p>
    <w:p w14:paraId="2DC3BD56" w14:textId="77777777" w:rsidR="000754C4" w:rsidRDefault="000754C4" w:rsidP="000754C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0754C4" w14:paraId="3FB6B8D0" w14:textId="77777777" w:rsidTr="00895D04">
        <w:tc>
          <w:tcPr>
            <w:tcW w:w="907" w:type="dxa"/>
            <w:hideMark/>
          </w:tcPr>
          <w:p w14:paraId="49434B8E" w14:textId="77777777" w:rsidR="000754C4" w:rsidRDefault="000754C4" w:rsidP="00895D04">
            <w:pPr>
              <w:pStyle w:val="TAL"/>
            </w:pPr>
            <w:r>
              <w:t>Coding:</w:t>
            </w:r>
          </w:p>
        </w:tc>
        <w:tc>
          <w:tcPr>
            <w:tcW w:w="624" w:type="dxa"/>
            <w:hideMark/>
          </w:tcPr>
          <w:p w14:paraId="35B67315" w14:textId="77777777" w:rsidR="000754C4" w:rsidRDefault="000754C4" w:rsidP="00895D04">
            <w:pPr>
              <w:pStyle w:val="TAL"/>
            </w:pPr>
            <w:r>
              <w:t>B1</w:t>
            </w:r>
          </w:p>
        </w:tc>
        <w:tc>
          <w:tcPr>
            <w:tcW w:w="624" w:type="dxa"/>
            <w:hideMark/>
          </w:tcPr>
          <w:p w14:paraId="3369C712" w14:textId="77777777" w:rsidR="000754C4" w:rsidRDefault="000754C4" w:rsidP="00895D04">
            <w:pPr>
              <w:pStyle w:val="TAL"/>
            </w:pPr>
            <w:r>
              <w:t>B2</w:t>
            </w:r>
          </w:p>
        </w:tc>
        <w:tc>
          <w:tcPr>
            <w:tcW w:w="624" w:type="dxa"/>
            <w:hideMark/>
          </w:tcPr>
          <w:p w14:paraId="7C06BA3A" w14:textId="77777777" w:rsidR="000754C4" w:rsidRDefault="000754C4" w:rsidP="00895D04">
            <w:pPr>
              <w:pStyle w:val="TAL"/>
            </w:pPr>
            <w:r>
              <w:t>B3</w:t>
            </w:r>
          </w:p>
        </w:tc>
        <w:tc>
          <w:tcPr>
            <w:tcW w:w="624" w:type="dxa"/>
            <w:hideMark/>
          </w:tcPr>
          <w:p w14:paraId="29234838" w14:textId="77777777" w:rsidR="000754C4" w:rsidRDefault="000754C4" w:rsidP="00895D04">
            <w:pPr>
              <w:pStyle w:val="TAL"/>
            </w:pPr>
            <w:r>
              <w:t>B4</w:t>
            </w:r>
          </w:p>
        </w:tc>
        <w:tc>
          <w:tcPr>
            <w:tcW w:w="624" w:type="dxa"/>
            <w:hideMark/>
          </w:tcPr>
          <w:p w14:paraId="49965DA4" w14:textId="77777777" w:rsidR="000754C4" w:rsidRDefault="000754C4" w:rsidP="00895D04">
            <w:pPr>
              <w:pStyle w:val="TAL"/>
            </w:pPr>
            <w:r>
              <w:t>B5</w:t>
            </w:r>
          </w:p>
        </w:tc>
        <w:tc>
          <w:tcPr>
            <w:tcW w:w="624" w:type="dxa"/>
            <w:hideMark/>
          </w:tcPr>
          <w:p w14:paraId="2893397E" w14:textId="77777777" w:rsidR="000754C4" w:rsidRDefault="000754C4" w:rsidP="00895D04">
            <w:pPr>
              <w:pStyle w:val="TAL"/>
            </w:pPr>
            <w:r>
              <w:t>B6</w:t>
            </w:r>
          </w:p>
        </w:tc>
        <w:tc>
          <w:tcPr>
            <w:tcW w:w="624" w:type="dxa"/>
            <w:hideMark/>
          </w:tcPr>
          <w:p w14:paraId="3311533E" w14:textId="77777777" w:rsidR="000754C4" w:rsidRDefault="000754C4" w:rsidP="00895D04">
            <w:pPr>
              <w:pStyle w:val="TAL"/>
            </w:pPr>
            <w:r>
              <w:t>B7</w:t>
            </w:r>
          </w:p>
        </w:tc>
        <w:tc>
          <w:tcPr>
            <w:tcW w:w="624" w:type="dxa"/>
            <w:hideMark/>
          </w:tcPr>
          <w:p w14:paraId="3AB33B67" w14:textId="77777777" w:rsidR="000754C4" w:rsidRDefault="000754C4" w:rsidP="00895D04">
            <w:pPr>
              <w:pStyle w:val="TAL"/>
            </w:pPr>
            <w:r>
              <w:t>B8</w:t>
            </w:r>
          </w:p>
        </w:tc>
        <w:tc>
          <w:tcPr>
            <w:tcW w:w="624" w:type="dxa"/>
            <w:hideMark/>
          </w:tcPr>
          <w:p w14:paraId="08FABC02" w14:textId="77777777" w:rsidR="000754C4" w:rsidRDefault="000754C4" w:rsidP="00895D04">
            <w:pPr>
              <w:pStyle w:val="TAL"/>
            </w:pPr>
            <w:r>
              <w:t>B9</w:t>
            </w:r>
          </w:p>
        </w:tc>
        <w:tc>
          <w:tcPr>
            <w:tcW w:w="624" w:type="dxa"/>
            <w:hideMark/>
          </w:tcPr>
          <w:p w14:paraId="160B472F" w14:textId="77777777" w:rsidR="000754C4" w:rsidRDefault="000754C4" w:rsidP="00895D04">
            <w:pPr>
              <w:pStyle w:val="TAL"/>
            </w:pPr>
            <w:r>
              <w:t>B10</w:t>
            </w:r>
          </w:p>
        </w:tc>
        <w:tc>
          <w:tcPr>
            <w:tcW w:w="624" w:type="dxa"/>
            <w:hideMark/>
          </w:tcPr>
          <w:p w14:paraId="49B6A13A" w14:textId="77777777" w:rsidR="000754C4" w:rsidRDefault="000754C4" w:rsidP="00895D04">
            <w:pPr>
              <w:pStyle w:val="TAL"/>
            </w:pPr>
            <w:r>
              <w:t>B11</w:t>
            </w:r>
          </w:p>
        </w:tc>
        <w:tc>
          <w:tcPr>
            <w:tcW w:w="624" w:type="dxa"/>
            <w:hideMark/>
          </w:tcPr>
          <w:p w14:paraId="7E540F06" w14:textId="77777777" w:rsidR="000754C4" w:rsidRDefault="000754C4" w:rsidP="00895D04">
            <w:pPr>
              <w:pStyle w:val="TAL"/>
            </w:pPr>
            <w:r>
              <w:t>B12</w:t>
            </w:r>
          </w:p>
        </w:tc>
        <w:tc>
          <w:tcPr>
            <w:tcW w:w="624" w:type="dxa"/>
            <w:hideMark/>
          </w:tcPr>
          <w:p w14:paraId="79D15B07" w14:textId="77777777" w:rsidR="000754C4" w:rsidRDefault="000754C4" w:rsidP="00895D04">
            <w:pPr>
              <w:pStyle w:val="TAL"/>
            </w:pPr>
            <w:r>
              <w:t>B13</w:t>
            </w:r>
          </w:p>
        </w:tc>
        <w:tc>
          <w:tcPr>
            <w:tcW w:w="624" w:type="dxa"/>
            <w:hideMark/>
          </w:tcPr>
          <w:p w14:paraId="6F9E1380" w14:textId="77777777" w:rsidR="000754C4" w:rsidRDefault="000754C4" w:rsidP="00895D04">
            <w:pPr>
              <w:pStyle w:val="TAL"/>
            </w:pPr>
            <w:r>
              <w:t>B14</w:t>
            </w:r>
          </w:p>
        </w:tc>
        <w:tc>
          <w:tcPr>
            <w:tcW w:w="624" w:type="dxa"/>
            <w:hideMark/>
          </w:tcPr>
          <w:p w14:paraId="1E5F0E5D" w14:textId="77777777" w:rsidR="000754C4" w:rsidRDefault="000754C4" w:rsidP="00895D04">
            <w:pPr>
              <w:pStyle w:val="TAL"/>
            </w:pPr>
            <w:r>
              <w:t>B15</w:t>
            </w:r>
          </w:p>
        </w:tc>
      </w:tr>
      <w:tr w:rsidR="000754C4" w14:paraId="030761A5" w14:textId="77777777" w:rsidTr="00895D04">
        <w:tc>
          <w:tcPr>
            <w:tcW w:w="907" w:type="dxa"/>
            <w:hideMark/>
          </w:tcPr>
          <w:p w14:paraId="5FDCD1C9" w14:textId="77777777" w:rsidR="000754C4" w:rsidRDefault="000754C4" w:rsidP="00895D04">
            <w:pPr>
              <w:pStyle w:val="TAL"/>
            </w:pPr>
            <w:r>
              <w:t>Hex</w:t>
            </w:r>
          </w:p>
        </w:tc>
        <w:tc>
          <w:tcPr>
            <w:tcW w:w="624" w:type="dxa"/>
            <w:hideMark/>
          </w:tcPr>
          <w:p w14:paraId="3568FE23" w14:textId="77777777" w:rsidR="000754C4" w:rsidRDefault="000754C4" w:rsidP="00895D04">
            <w:pPr>
              <w:pStyle w:val="TAL"/>
            </w:pPr>
            <w:r>
              <w:t>42</w:t>
            </w:r>
          </w:p>
        </w:tc>
        <w:tc>
          <w:tcPr>
            <w:tcW w:w="624" w:type="dxa"/>
            <w:hideMark/>
          </w:tcPr>
          <w:p w14:paraId="17EA50B2" w14:textId="77777777" w:rsidR="000754C4" w:rsidRDefault="000754C4" w:rsidP="00895D04">
            <w:pPr>
              <w:pStyle w:val="TAL"/>
            </w:pPr>
            <w:r>
              <w:t>14</w:t>
            </w:r>
          </w:p>
        </w:tc>
        <w:tc>
          <w:tcPr>
            <w:tcW w:w="624" w:type="dxa"/>
            <w:hideMark/>
          </w:tcPr>
          <w:p w14:paraId="13267730" w14:textId="77777777" w:rsidR="000754C4" w:rsidRDefault="000754C4" w:rsidP="00895D04">
            <w:pPr>
              <w:pStyle w:val="TAL"/>
            </w:pPr>
            <w:r>
              <w:t>80</w:t>
            </w:r>
          </w:p>
        </w:tc>
        <w:tc>
          <w:tcPr>
            <w:tcW w:w="624" w:type="dxa"/>
            <w:hideMark/>
          </w:tcPr>
          <w:p w14:paraId="45B71A98" w14:textId="77777777" w:rsidR="000754C4" w:rsidRDefault="000754C4" w:rsidP="00895D04">
            <w:pPr>
              <w:pStyle w:val="TAL"/>
            </w:pPr>
            <w:r>
              <w:t>40</w:t>
            </w:r>
          </w:p>
        </w:tc>
        <w:tc>
          <w:tcPr>
            <w:tcW w:w="624" w:type="dxa"/>
            <w:hideMark/>
          </w:tcPr>
          <w:p w14:paraId="1C840EDD" w14:textId="77777777" w:rsidR="000754C4" w:rsidRDefault="000754C4" w:rsidP="00895D04">
            <w:pPr>
              <w:pStyle w:val="TAL"/>
            </w:pPr>
            <w:r>
              <w:t>00</w:t>
            </w:r>
          </w:p>
        </w:tc>
        <w:tc>
          <w:tcPr>
            <w:tcW w:w="624" w:type="dxa"/>
            <w:hideMark/>
          </w:tcPr>
          <w:p w14:paraId="113AFF5E" w14:textId="77777777" w:rsidR="000754C4" w:rsidRDefault="000754C4" w:rsidP="00895D04">
            <w:pPr>
              <w:pStyle w:val="TAL"/>
            </w:pPr>
            <w:r>
              <w:t>42</w:t>
            </w:r>
          </w:p>
        </w:tc>
        <w:tc>
          <w:tcPr>
            <w:tcW w:w="624" w:type="dxa"/>
            <w:hideMark/>
          </w:tcPr>
          <w:p w14:paraId="1F636CC7" w14:textId="77777777" w:rsidR="000754C4" w:rsidRDefault="000754C4" w:rsidP="00895D04">
            <w:pPr>
              <w:pStyle w:val="TAL"/>
            </w:pPr>
            <w:r>
              <w:t>14</w:t>
            </w:r>
          </w:p>
        </w:tc>
        <w:tc>
          <w:tcPr>
            <w:tcW w:w="624" w:type="dxa"/>
            <w:hideMark/>
          </w:tcPr>
          <w:p w14:paraId="4450C78A" w14:textId="77777777" w:rsidR="000754C4" w:rsidRDefault="000754C4" w:rsidP="00895D04">
            <w:pPr>
              <w:pStyle w:val="TAL"/>
            </w:pPr>
            <w:r>
              <w:t>80</w:t>
            </w:r>
          </w:p>
        </w:tc>
        <w:tc>
          <w:tcPr>
            <w:tcW w:w="624" w:type="dxa"/>
            <w:hideMark/>
          </w:tcPr>
          <w:p w14:paraId="6A03CA47" w14:textId="77777777" w:rsidR="000754C4" w:rsidRDefault="000754C4" w:rsidP="00895D04">
            <w:pPr>
              <w:pStyle w:val="TAL"/>
            </w:pPr>
            <w:r>
              <w:t>00</w:t>
            </w:r>
          </w:p>
        </w:tc>
        <w:tc>
          <w:tcPr>
            <w:tcW w:w="624" w:type="dxa"/>
            <w:hideMark/>
          </w:tcPr>
          <w:p w14:paraId="2E73FB22" w14:textId="77777777" w:rsidR="000754C4" w:rsidRDefault="000754C4" w:rsidP="00895D04">
            <w:pPr>
              <w:pStyle w:val="TAL"/>
            </w:pPr>
            <w:r>
              <w:t>80</w:t>
            </w:r>
          </w:p>
        </w:tc>
        <w:tc>
          <w:tcPr>
            <w:tcW w:w="624" w:type="dxa"/>
            <w:hideMark/>
          </w:tcPr>
          <w:p w14:paraId="32760C10" w14:textId="77777777" w:rsidR="000754C4" w:rsidRDefault="000754C4" w:rsidP="00895D04">
            <w:pPr>
              <w:pStyle w:val="TAL"/>
            </w:pPr>
            <w:r>
              <w:t>42</w:t>
            </w:r>
          </w:p>
        </w:tc>
        <w:tc>
          <w:tcPr>
            <w:tcW w:w="624" w:type="dxa"/>
            <w:hideMark/>
          </w:tcPr>
          <w:p w14:paraId="75B98AF1" w14:textId="77777777" w:rsidR="000754C4" w:rsidRDefault="000754C4" w:rsidP="00895D04">
            <w:pPr>
              <w:pStyle w:val="TAL"/>
            </w:pPr>
            <w:r>
              <w:t>34</w:t>
            </w:r>
          </w:p>
        </w:tc>
        <w:tc>
          <w:tcPr>
            <w:tcW w:w="624" w:type="dxa"/>
            <w:hideMark/>
          </w:tcPr>
          <w:p w14:paraId="6A14242D" w14:textId="77777777" w:rsidR="000754C4" w:rsidRDefault="000754C4" w:rsidP="00895D04">
            <w:pPr>
              <w:pStyle w:val="TAL"/>
            </w:pPr>
            <w:r>
              <w:t>80</w:t>
            </w:r>
          </w:p>
        </w:tc>
        <w:tc>
          <w:tcPr>
            <w:tcW w:w="624" w:type="dxa"/>
            <w:hideMark/>
          </w:tcPr>
          <w:p w14:paraId="21BCD074" w14:textId="199C3FB6" w:rsidR="000754C4" w:rsidRDefault="000754C4" w:rsidP="00895D04">
            <w:pPr>
              <w:pStyle w:val="TAL"/>
            </w:pPr>
            <w:r>
              <w:t>04</w:t>
            </w:r>
          </w:p>
        </w:tc>
        <w:tc>
          <w:tcPr>
            <w:tcW w:w="624" w:type="dxa"/>
            <w:hideMark/>
          </w:tcPr>
          <w:p w14:paraId="6395C084" w14:textId="77777777" w:rsidR="000754C4" w:rsidRDefault="000754C4" w:rsidP="00895D04">
            <w:pPr>
              <w:pStyle w:val="TAL"/>
            </w:pPr>
            <w:r>
              <w:t>00</w:t>
            </w:r>
          </w:p>
        </w:tc>
      </w:tr>
      <w:tr w:rsidR="000754C4" w14:paraId="2F7CC519" w14:textId="77777777" w:rsidTr="00895D04">
        <w:tc>
          <w:tcPr>
            <w:tcW w:w="907" w:type="dxa"/>
          </w:tcPr>
          <w:p w14:paraId="4D39BAAD" w14:textId="77777777" w:rsidR="000754C4" w:rsidRDefault="000754C4" w:rsidP="00895D04">
            <w:pPr>
              <w:pStyle w:val="TAL"/>
            </w:pPr>
            <w:bookmarkStart w:id="756" w:name="MCCQCTEMPBM_00000304"/>
          </w:p>
        </w:tc>
        <w:tc>
          <w:tcPr>
            <w:tcW w:w="624" w:type="dxa"/>
          </w:tcPr>
          <w:p w14:paraId="3ABB607B" w14:textId="77777777" w:rsidR="000754C4" w:rsidRDefault="000754C4" w:rsidP="00895D04">
            <w:pPr>
              <w:pStyle w:val="TAL"/>
            </w:pPr>
          </w:p>
        </w:tc>
        <w:tc>
          <w:tcPr>
            <w:tcW w:w="624" w:type="dxa"/>
          </w:tcPr>
          <w:p w14:paraId="4171332A" w14:textId="77777777" w:rsidR="000754C4" w:rsidRDefault="000754C4" w:rsidP="00895D04">
            <w:pPr>
              <w:pStyle w:val="TAL"/>
            </w:pPr>
          </w:p>
        </w:tc>
        <w:tc>
          <w:tcPr>
            <w:tcW w:w="624" w:type="dxa"/>
          </w:tcPr>
          <w:p w14:paraId="2EC49BFD" w14:textId="77777777" w:rsidR="000754C4" w:rsidRDefault="000754C4" w:rsidP="00895D04">
            <w:pPr>
              <w:pStyle w:val="TAL"/>
            </w:pPr>
          </w:p>
        </w:tc>
        <w:tc>
          <w:tcPr>
            <w:tcW w:w="624" w:type="dxa"/>
          </w:tcPr>
          <w:p w14:paraId="47A1088F" w14:textId="77777777" w:rsidR="000754C4" w:rsidRDefault="000754C4" w:rsidP="00895D04">
            <w:pPr>
              <w:pStyle w:val="TAL"/>
            </w:pPr>
          </w:p>
        </w:tc>
        <w:tc>
          <w:tcPr>
            <w:tcW w:w="624" w:type="dxa"/>
          </w:tcPr>
          <w:p w14:paraId="07D23304" w14:textId="77777777" w:rsidR="000754C4" w:rsidRDefault="000754C4" w:rsidP="00895D04">
            <w:pPr>
              <w:pStyle w:val="TAL"/>
            </w:pPr>
          </w:p>
        </w:tc>
        <w:tc>
          <w:tcPr>
            <w:tcW w:w="624" w:type="dxa"/>
          </w:tcPr>
          <w:p w14:paraId="25FBC47F" w14:textId="77777777" w:rsidR="000754C4" w:rsidRDefault="000754C4" w:rsidP="00895D04">
            <w:pPr>
              <w:pStyle w:val="TAL"/>
            </w:pPr>
          </w:p>
        </w:tc>
        <w:tc>
          <w:tcPr>
            <w:tcW w:w="624" w:type="dxa"/>
          </w:tcPr>
          <w:p w14:paraId="46ADFDC6" w14:textId="77777777" w:rsidR="000754C4" w:rsidRDefault="000754C4" w:rsidP="00895D04">
            <w:pPr>
              <w:pStyle w:val="TAL"/>
            </w:pPr>
          </w:p>
        </w:tc>
        <w:tc>
          <w:tcPr>
            <w:tcW w:w="624" w:type="dxa"/>
          </w:tcPr>
          <w:p w14:paraId="1BED7344" w14:textId="77777777" w:rsidR="000754C4" w:rsidRDefault="000754C4" w:rsidP="00895D04">
            <w:pPr>
              <w:pStyle w:val="TAL"/>
            </w:pPr>
          </w:p>
        </w:tc>
        <w:tc>
          <w:tcPr>
            <w:tcW w:w="624" w:type="dxa"/>
          </w:tcPr>
          <w:p w14:paraId="7F6BC57A" w14:textId="77777777" w:rsidR="000754C4" w:rsidRDefault="000754C4" w:rsidP="00895D04">
            <w:pPr>
              <w:pStyle w:val="TAL"/>
            </w:pPr>
          </w:p>
        </w:tc>
        <w:tc>
          <w:tcPr>
            <w:tcW w:w="624" w:type="dxa"/>
          </w:tcPr>
          <w:p w14:paraId="6483C7FD" w14:textId="77777777" w:rsidR="000754C4" w:rsidRDefault="000754C4" w:rsidP="00895D04">
            <w:pPr>
              <w:pStyle w:val="TAL"/>
            </w:pPr>
          </w:p>
        </w:tc>
        <w:tc>
          <w:tcPr>
            <w:tcW w:w="624" w:type="dxa"/>
          </w:tcPr>
          <w:p w14:paraId="2E9C19B1" w14:textId="77777777" w:rsidR="000754C4" w:rsidRDefault="000754C4" w:rsidP="00895D04">
            <w:pPr>
              <w:pStyle w:val="TAL"/>
            </w:pPr>
          </w:p>
        </w:tc>
        <w:tc>
          <w:tcPr>
            <w:tcW w:w="624" w:type="dxa"/>
          </w:tcPr>
          <w:p w14:paraId="35925A8B" w14:textId="77777777" w:rsidR="000754C4" w:rsidRDefault="000754C4" w:rsidP="00895D04">
            <w:pPr>
              <w:pStyle w:val="TAL"/>
            </w:pPr>
          </w:p>
        </w:tc>
        <w:tc>
          <w:tcPr>
            <w:tcW w:w="624" w:type="dxa"/>
          </w:tcPr>
          <w:p w14:paraId="4AA845A9" w14:textId="77777777" w:rsidR="000754C4" w:rsidRDefault="000754C4" w:rsidP="00895D04">
            <w:pPr>
              <w:pStyle w:val="TAL"/>
            </w:pPr>
          </w:p>
        </w:tc>
        <w:tc>
          <w:tcPr>
            <w:tcW w:w="624" w:type="dxa"/>
          </w:tcPr>
          <w:p w14:paraId="348542F4" w14:textId="77777777" w:rsidR="000754C4" w:rsidRDefault="000754C4" w:rsidP="00895D04">
            <w:pPr>
              <w:pStyle w:val="TAL"/>
            </w:pPr>
          </w:p>
        </w:tc>
        <w:tc>
          <w:tcPr>
            <w:tcW w:w="624" w:type="dxa"/>
          </w:tcPr>
          <w:p w14:paraId="77666D51" w14:textId="77777777" w:rsidR="000754C4" w:rsidRDefault="000754C4" w:rsidP="00895D04">
            <w:pPr>
              <w:pStyle w:val="TAL"/>
            </w:pPr>
          </w:p>
        </w:tc>
        <w:bookmarkEnd w:id="756"/>
      </w:tr>
      <w:tr w:rsidR="000754C4" w14:paraId="24B1198A" w14:textId="77777777" w:rsidTr="00895D04">
        <w:tc>
          <w:tcPr>
            <w:tcW w:w="907" w:type="dxa"/>
          </w:tcPr>
          <w:p w14:paraId="60A20F8B" w14:textId="77777777" w:rsidR="000754C4" w:rsidRDefault="000754C4" w:rsidP="00895D04">
            <w:pPr>
              <w:pStyle w:val="TAL"/>
            </w:pPr>
          </w:p>
        </w:tc>
        <w:tc>
          <w:tcPr>
            <w:tcW w:w="624" w:type="dxa"/>
            <w:hideMark/>
          </w:tcPr>
          <w:p w14:paraId="443B41EE" w14:textId="77777777" w:rsidR="000754C4" w:rsidRDefault="000754C4" w:rsidP="00895D04">
            <w:pPr>
              <w:pStyle w:val="TAL"/>
            </w:pPr>
            <w:r>
              <w:t>B16</w:t>
            </w:r>
          </w:p>
        </w:tc>
        <w:tc>
          <w:tcPr>
            <w:tcW w:w="624" w:type="dxa"/>
            <w:hideMark/>
          </w:tcPr>
          <w:p w14:paraId="305D19A9" w14:textId="77777777" w:rsidR="000754C4" w:rsidRDefault="000754C4" w:rsidP="00895D04">
            <w:pPr>
              <w:pStyle w:val="TAL"/>
            </w:pPr>
            <w:r>
              <w:t>B17</w:t>
            </w:r>
          </w:p>
        </w:tc>
        <w:tc>
          <w:tcPr>
            <w:tcW w:w="624" w:type="dxa"/>
            <w:hideMark/>
          </w:tcPr>
          <w:p w14:paraId="7EAE25D5" w14:textId="77777777" w:rsidR="000754C4" w:rsidRDefault="000754C4" w:rsidP="00895D04">
            <w:pPr>
              <w:pStyle w:val="TAL"/>
            </w:pPr>
            <w:r>
              <w:t>B18</w:t>
            </w:r>
          </w:p>
        </w:tc>
        <w:tc>
          <w:tcPr>
            <w:tcW w:w="624" w:type="dxa"/>
            <w:hideMark/>
          </w:tcPr>
          <w:p w14:paraId="79EE5A7B" w14:textId="77777777" w:rsidR="000754C4" w:rsidRDefault="000754C4" w:rsidP="00895D04">
            <w:pPr>
              <w:pStyle w:val="TAL"/>
            </w:pPr>
            <w:r>
              <w:t>B19</w:t>
            </w:r>
          </w:p>
        </w:tc>
        <w:tc>
          <w:tcPr>
            <w:tcW w:w="624" w:type="dxa"/>
            <w:hideMark/>
          </w:tcPr>
          <w:p w14:paraId="4812157F" w14:textId="77777777" w:rsidR="000754C4" w:rsidRDefault="000754C4" w:rsidP="00895D04">
            <w:pPr>
              <w:pStyle w:val="TAL"/>
            </w:pPr>
            <w:r>
              <w:t>B20</w:t>
            </w:r>
          </w:p>
        </w:tc>
        <w:tc>
          <w:tcPr>
            <w:tcW w:w="624" w:type="dxa"/>
            <w:hideMark/>
          </w:tcPr>
          <w:p w14:paraId="78CF89DE" w14:textId="77777777" w:rsidR="000754C4" w:rsidRDefault="000754C4" w:rsidP="00895D04">
            <w:pPr>
              <w:pStyle w:val="TAL"/>
            </w:pPr>
            <w:r>
              <w:t>B21</w:t>
            </w:r>
          </w:p>
        </w:tc>
        <w:tc>
          <w:tcPr>
            <w:tcW w:w="624" w:type="dxa"/>
            <w:hideMark/>
          </w:tcPr>
          <w:p w14:paraId="4CE8F698" w14:textId="77777777" w:rsidR="000754C4" w:rsidRDefault="000754C4" w:rsidP="00895D04">
            <w:pPr>
              <w:pStyle w:val="TAL"/>
            </w:pPr>
            <w:r>
              <w:t>B22</w:t>
            </w:r>
          </w:p>
        </w:tc>
        <w:tc>
          <w:tcPr>
            <w:tcW w:w="624" w:type="dxa"/>
            <w:hideMark/>
          </w:tcPr>
          <w:p w14:paraId="20490342" w14:textId="77777777" w:rsidR="000754C4" w:rsidRDefault="000754C4" w:rsidP="00895D04">
            <w:pPr>
              <w:pStyle w:val="TAL"/>
            </w:pPr>
            <w:r>
              <w:t>B23</w:t>
            </w:r>
          </w:p>
        </w:tc>
        <w:tc>
          <w:tcPr>
            <w:tcW w:w="624" w:type="dxa"/>
            <w:hideMark/>
          </w:tcPr>
          <w:p w14:paraId="2C0EACE1" w14:textId="77777777" w:rsidR="000754C4" w:rsidRDefault="000754C4" w:rsidP="00895D04">
            <w:pPr>
              <w:pStyle w:val="TAL"/>
            </w:pPr>
            <w:r>
              <w:t>B24</w:t>
            </w:r>
          </w:p>
        </w:tc>
        <w:tc>
          <w:tcPr>
            <w:tcW w:w="624" w:type="dxa"/>
            <w:hideMark/>
          </w:tcPr>
          <w:p w14:paraId="4A0B0C87" w14:textId="77777777" w:rsidR="000754C4" w:rsidRDefault="000754C4" w:rsidP="00895D04">
            <w:pPr>
              <w:pStyle w:val="TAL"/>
            </w:pPr>
            <w:r>
              <w:t>B25</w:t>
            </w:r>
          </w:p>
        </w:tc>
        <w:tc>
          <w:tcPr>
            <w:tcW w:w="624" w:type="dxa"/>
            <w:hideMark/>
          </w:tcPr>
          <w:p w14:paraId="24EC7A40" w14:textId="77777777" w:rsidR="000754C4" w:rsidRDefault="000754C4" w:rsidP="00895D04">
            <w:pPr>
              <w:pStyle w:val="TAL"/>
            </w:pPr>
            <w:r>
              <w:t>B26</w:t>
            </w:r>
          </w:p>
        </w:tc>
        <w:tc>
          <w:tcPr>
            <w:tcW w:w="624" w:type="dxa"/>
            <w:hideMark/>
          </w:tcPr>
          <w:p w14:paraId="1F1AAF9C" w14:textId="77777777" w:rsidR="000754C4" w:rsidRDefault="000754C4" w:rsidP="00895D04">
            <w:pPr>
              <w:pStyle w:val="TAL"/>
            </w:pPr>
            <w:r>
              <w:t>B27</w:t>
            </w:r>
          </w:p>
        </w:tc>
        <w:tc>
          <w:tcPr>
            <w:tcW w:w="624" w:type="dxa"/>
            <w:hideMark/>
          </w:tcPr>
          <w:p w14:paraId="5DCFBCA7" w14:textId="77777777" w:rsidR="000754C4" w:rsidRDefault="000754C4" w:rsidP="00895D04">
            <w:pPr>
              <w:pStyle w:val="TAL"/>
            </w:pPr>
            <w:r>
              <w:t>B28</w:t>
            </w:r>
          </w:p>
        </w:tc>
        <w:tc>
          <w:tcPr>
            <w:tcW w:w="624" w:type="dxa"/>
            <w:hideMark/>
          </w:tcPr>
          <w:p w14:paraId="0585295D" w14:textId="77777777" w:rsidR="000754C4" w:rsidRDefault="000754C4" w:rsidP="00895D04">
            <w:pPr>
              <w:pStyle w:val="TAL"/>
            </w:pPr>
            <w:r>
              <w:t>B29</w:t>
            </w:r>
          </w:p>
        </w:tc>
        <w:tc>
          <w:tcPr>
            <w:tcW w:w="624" w:type="dxa"/>
            <w:hideMark/>
          </w:tcPr>
          <w:p w14:paraId="60908E54" w14:textId="77777777" w:rsidR="000754C4" w:rsidRDefault="000754C4" w:rsidP="00895D04">
            <w:pPr>
              <w:pStyle w:val="TAL"/>
            </w:pPr>
            <w:r>
              <w:t>B30</w:t>
            </w:r>
          </w:p>
        </w:tc>
      </w:tr>
      <w:tr w:rsidR="000754C4" w14:paraId="767A87D9" w14:textId="77777777" w:rsidTr="00895D04">
        <w:tc>
          <w:tcPr>
            <w:tcW w:w="907" w:type="dxa"/>
          </w:tcPr>
          <w:p w14:paraId="392D81A0" w14:textId="77777777" w:rsidR="000754C4" w:rsidRDefault="000754C4" w:rsidP="00895D04">
            <w:pPr>
              <w:pStyle w:val="TAL"/>
            </w:pPr>
          </w:p>
        </w:tc>
        <w:tc>
          <w:tcPr>
            <w:tcW w:w="624" w:type="dxa"/>
            <w:hideMark/>
          </w:tcPr>
          <w:p w14:paraId="21D29D56" w14:textId="77777777" w:rsidR="000754C4" w:rsidRDefault="000754C4" w:rsidP="00895D04">
            <w:pPr>
              <w:pStyle w:val="TAL"/>
            </w:pPr>
            <w:r>
              <w:t>42</w:t>
            </w:r>
          </w:p>
        </w:tc>
        <w:tc>
          <w:tcPr>
            <w:tcW w:w="624" w:type="dxa"/>
            <w:hideMark/>
          </w:tcPr>
          <w:p w14:paraId="27EAA74A" w14:textId="77777777" w:rsidR="000754C4" w:rsidRDefault="000754C4" w:rsidP="00895D04">
            <w:pPr>
              <w:pStyle w:val="TAL"/>
            </w:pPr>
            <w:r>
              <w:t>24</w:t>
            </w:r>
          </w:p>
        </w:tc>
        <w:tc>
          <w:tcPr>
            <w:tcW w:w="624" w:type="dxa"/>
            <w:hideMark/>
          </w:tcPr>
          <w:p w14:paraId="70207A73" w14:textId="77777777" w:rsidR="000754C4" w:rsidRDefault="000754C4" w:rsidP="00895D04">
            <w:pPr>
              <w:pStyle w:val="TAL"/>
            </w:pPr>
            <w:r>
              <w:t>80</w:t>
            </w:r>
          </w:p>
        </w:tc>
        <w:tc>
          <w:tcPr>
            <w:tcW w:w="624" w:type="dxa"/>
            <w:hideMark/>
          </w:tcPr>
          <w:p w14:paraId="2906934D" w14:textId="77777777" w:rsidR="000754C4" w:rsidRDefault="000754C4" w:rsidP="00895D04">
            <w:pPr>
              <w:pStyle w:val="TAL"/>
            </w:pPr>
            <w:r>
              <w:t>00</w:t>
            </w:r>
          </w:p>
        </w:tc>
        <w:tc>
          <w:tcPr>
            <w:tcW w:w="624" w:type="dxa"/>
            <w:hideMark/>
          </w:tcPr>
          <w:p w14:paraId="7C4DBED2" w14:textId="77777777" w:rsidR="000754C4" w:rsidRDefault="000754C4" w:rsidP="00895D04">
            <w:pPr>
              <w:pStyle w:val="TAL"/>
            </w:pPr>
            <w:r>
              <w:t>80</w:t>
            </w:r>
          </w:p>
        </w:tc>
        <w:tc>
          <w:tcPr>
            <w:tcW w:w="624" w:type="dxa"/>
            <w:hideMark/>
          </w:tcPr>
          <w:p w14:paraId="4D9E73ED" w14:textId="77777777" w:rsidR="000754C4" w:rsidRDefault="000754C4" w:rsidP="00895D04">
            <w:pPr>
              <w:pStyle w:val="TAL"/>
            </w:pPr>
            <w:r>
              <w:t>42</w:t>
            </w:r>
          </w:p>
        </w:tc>
        <w:tc>
          <w:tcPr>
            <w:tcW w:w="624" w:type="dxa"/>
            <w:hideMark/>
          </w:tcPr>
          <w:p w14:paraId="52D22BD4" w14:textId="77777777" w:rsidR="000754C4" w:rsidRDefault="000754C4" w:rsidP="00895D04">
            <w:pPr>
              <w:pStyle w:val="TAL"/>
            </w:pPr>
            <w:r>
              <w:t>34</w:t>
            </w:r>
          </w:p>
        </w:tc>
        <w:tc>
          <w:tcPr>
            <w:tcW w:w="624" w:type="dxa"/>
            <w:hideMark/>
          </w:tcPr>
          <w:p w14:paraId="63E850F6" w14:textId="77777777" w:rsidR="000754C4" w:rsidRDefault="000754C4" w:rsidP="00895D04">
            <w:pPr>
              <w:pStyle w:val="TAL"/>
            </w:pPr>
            <w:r>
              <w:t>00</w:t>
            </w:r>
          </w:p>
        </w:tc>
        <w:tc>
          <w:tcPr>
            <w:tcW w:w="624" w:type="dxa"/>
            <w:hideMark/>
          </w:tcPr>
          <w:p w14:paraId="6276CB40" w14:textId="1A44D7CD" w:rsidR="000754C4" w:rsidRDefault="000754C4" w:rsidP="00895D04">
            <w:pPr>
              <w:pStyle w:val="TAL"/>
            </w:pPr>
            <w:r>
              <w:t>04</w:t>
            </w:r>
          </w:p>
        </w:tc>
        <w:tc>
          <w:tcPr>
            <w:tcW w:w="624" w:type="dxa"/>
            <w:hideMark/>
          </w:tcPr>
          <w:p w14:paraId="026046F2" w14:textId="77777777" w:rsidR="000754C4" w:rsidRDefault="000754C4" w:rsidP="00895D04">
            <w:pPr>
              <w:pStyle w:val="TAL"/>
            </w:pPr>
            <w:r>
              <w:t>00</w:t>
            </w:r>
          </w:p>
        </w:tc>
        <w:tc>
          <w:tcPr>
            <w:tcW w:w="624" w:type="dxa"/>
            <w:hideMark/>
          </w:tcPr>
          <w:p w14:paraId="428E6C95" w14:textId="77777777" w:rsidR="000754C4" w:rsidRDefault="000754C4" w:rsidP="00895D04">
            <w:pPr>
              <w:pStyle w:val="TAL"/>
            </w:pPr>
            <w:r>
              <w:t>42</w:t>
            </w:r>
          </w:p>
        </w:tc>
        <w:tc>
          <w:tcPr>
            <w:tcW w:w="624" w:type="dxa"/>
            <w:hideMark/>
          </w:tcPr>
          <w:p w14:paraId="6CE87296" w14:textId="77777777" w:rsidR="000754C4" w:rsidRDefault="000754C4" w:rsidP="00895D04">
            <w:pPr>
              <w:pStyle w:val="TAL"/>
            </w:pPr>
            <w:r>
              <w:t>44</w:t>
            </w:r>
          </w:p>
        </w:tc>
        <w:tc>
          <w:tcPr>
            <w:tcW w:w="624" w:type="dxa"/>
            <w:hideMark/>
          </w:tcPr>
          <w:p w14:paraId="2C80C8E6" w14:textId="77777777" w:rsidR="000754C4" w:rsidRDefault="000754C4" w:rsidP="00895D04">
            <w:pPr>
              <w:pStyle w:val="TAL"/>
            </w:pPr>
            <w:r>
              <w:t>00</w:t>
            </w:r>
          </w:p>
        </w:tc>
        <w:tc>
          <w:tcPr>
            <w:tcW w:w="624" w:type="dxa"/>
            <w:hideMark/>
          </w:tcPr>
          <w:p w14:paraId="63A7E250" w14:textId="77777777" w:rsidR="000754C4" w:rsidRDefault="000754C4" w:rsidP="00895D04">
            <w:pPr>
              <w:pStyle w:val="TAL"/>
            </w:pPr>
            <w:r>
              <w:t>80</w:t>
            </w:r>
          </w:p>
        </w:tc>
        <w:tc>
          <w:tcPr>
            <w:tcW w:w="624" w:type="dxa"/>
            <w:hideMark/>
          </w:tcPr>
          <w:p w14:paraId="3AA21132" w14:textId="77777777" w:rsidR="000754C4" w:rsidRDefault="000754C4" w:rsidP="00895D04">
            <w:pPr>
              <w:pStyle w:val="TAL"/>
            </w:pPr>
            <w:r>
              <w:t>00</w:t>
            </w:r>
          </w:p>
        </w:tc>
      </w:tr>
      <w:tr w:rsidR="000754C4" w14:paraId="6501111E" w14:textId="77777777" w:rsidTr="00895D04">
        <w:tc>
          <w:tcPr>
            <w:tcW w:w="907" w:type="dxa"/>
          </w:tcPr>
          <w:p w14:paraId="55BA841F" w14:textId="77777777" w:rsidR="000754C4" w:rsidRDefault="000754C4" w:rsidP="00895D04">
            <w:pPr>
              <w:pStyle w:val="TAL"/>
            </w:pPr>
            <w:bookmarkStart w:id="757" w:name="MCCQCTEMPBM_00000305"/>
          </w:p>
        </w:tc>
        <w:tc>
          <w:tcPr>
            <w:tcW w:w="624" w:type="dxa"/>
          </w:tcPr>
          <w:p w14:paraId="6F6B6F80" w14:textId="77777777" w:rsidR="000754C4" w:rsidRDefault="000754C4" w:rsidP="00895D04">
            <w:pPr>
              <w:pStyle w:val="TAL"/>
            </w:pPr>
          </w:p>
        </w:tc>
        <w:tc>
          <w:tcPr>
            <w:tcW w:w="624" w:type="dxa"/>
          </w:tcPr>
          <w:p w14:paraId="07A18454" w14:textId="77777777" w:rsidR="000754C4" w:rsidRDefault="000754C4" w:rsidP="00895D04">
            <w:pPr>
              <w:pStyle w:val="TAL"/>
            </w:pPr>
          </w:p>
        </w:tc>
        <w:tc>
          <w:tcPr>
            <w:tcW w:w="624" w:type="dxa"/>
          </w:tcPr>
          <w:p w14:paraId="5A5E43AF" w14:textId="77777777" w:rsidR="000754C4" w:rsidRDefault="000754C4" w:rsidP="00895D04">
            <w:pPr>
              <w:pStyle w:val="TAL"/>
            </w:pPr>
          </w:p>
        </w:tc>
        <w:tc>
          <w:tcPr>
            <w:tcW w:w="624" w:type="dxa"/>
          </w:tcPr>
          <w:p w14:paraId="6D57811D" w14:textId="77777777" w:rsidR="000754C4" w:rsidRDefault="000754C4" w:rsidP="00895D04">
            <w:pPr>
              <w:pStyle w:val="TAL"/>
            </w:pPr>
          </w:p>
        </w:tc>
        <w:tc>
          <w:tcPr>
            <w:tcW w:w="624" w:type="dxa"/>
          </w:tcPr>
          <w:p w14:paraId="51012EFE" w14:textId="77777777" w:rsidR="000754C4" w:rsidRDefault="000754C4" w:rsidP="00895D04">
            <w:pPr>
              <w:pStyle w:val="TAL"/>
            </w:pPr>
          </w:p>
        </w:tc>
        <w:tc>
          <w:tcPr>
            <w:tcW w:w="624" w:type="dxa"/>
          </w:tcPr>
          <w:p w14:paraId="3574B10C" w14:textId="77777777" w:rsidR="000754C4" w:rsidRDefault="000754C4" w:rsidP="00895D04">
            <w:pPr>
              <w:pStyle w:val="TAL"/>
            </w:pPr>
          </w:p>
        </w:tc>
        <w:tc>
          <w:tcPr>
            <w:tcW w:w="624" w:type="dxa"/>
          </w:tcPr>
          <w:p w14:paraId="58B8ECFA" w14:textId="77777777" w:rsidR="000754C4" w:rsidRDefault="000754C4" w:rsidP="00895D04">
            <w:pPr>
              <w:pStyle w:val="TAL"/>
            </w:pPr>
          </w:p>
        </w:tc>
        <w:tc>
          <w:tcPr>
            <w:tcW w:w="624" w:type="dxa"/>
          </w:tcPr>
          <w:p w14:paraId="496827EF" w14:textId="77777777" w:rsidR="000754C4" w:rsidRDefault="000754C4" w:rsidP="00895D04">
            <w:pPr>
              <w:pStyle w:val="TAL"/>
            </w:pPr>
          </w:p>
        </w:tc>
        <w:tc>
          <w:tcPr>
            <w:tcW w:w="624" w:type="dxa"/>
          </w:tcPr>
          <w:p w14:paraId="3BD0D1FE" w14:textId="77777777" w:rsidR="000754C4" w:rsidRDefault="000754C4" w:rsidP="00895D04">
            <w:pPr>
              <w:pStyle w:val="TAL"/>
            </w:pPr>
          </w:p>
        </w:tc>
        <w:tc>
          <w:tcPr>
            <w:tcW w:w="624" w:type="dxa"/>
          </w:tcPr>
          <w:p w14:paraId="5514D2C4" w14:textId="77777777" w:rsidR="000754C4" w:rsidRDefault="000754C4" w:rsidP="00895D04">
            <w:pPr>
              <w:pStyle w:val="TAL"/>
            </w:pPr>
          </w:p>
        </w:tc>
        <w:tc>
          <w:tcPr>
            <w:tcW w:w="624" w:type="dxa"/>
          </w:tcPr>
          <w:p w14:paraId="1AE68CB6" w14:textId="77777777" w:rsidR="000754C4" w:rsidRDefault="000754C4" w:rsidP="00895D04">
            <w:pPr>
              <w:pStyle w:val="TAL"/>
            </w:pPr>
          </w:p>
        </w:tc>
        <w:tc>
          <w:tcPr>
            <w:tcW w:w="624" w:type="dxa"/>
          </w:tcPr>
          <w:p w14:paraId="19B0DDFD" w14:textId="77777777" w:rsidR="000754C4" w:rsidRDefault="000754C4" w:rsidP="00895D04">
            <w:pPr>
              <w:pStyle w:val="TAL"/>
            </w:pPr>
          </w:p>
        </w:tc>
        <w:tc>
          <w:tcPr>
            <w:tcW w:w="624" w:type="dxa"/>
          </w:tcPr>
          <w:p w14:paraId="3140EB68" w14:textId="77777777" w:rsidR="000754C4" w:rsidRDefault="000754C4" w:rsidP="00895D04">
            <w:pPr>
              <w:pStyle w:val="TAL"/>
            </w:pPr>
          </w:p>
        </w:tc>
        <w:tc>
          <w:tcPr>
            <w:tcW w:w="624" w:type="dxa"/>
          </w:tcPr>
          <w:p w14:paraId="2293CCF9" w14:textId="77777777" w:rsidR="000754C4" w:rsidRDefault="000754C4" w:rsidP="00895D04">
            <w:pPr>
              <w:pStyle w:val="TAL"/>
            </w:pPr>
          </w:p>
        </w:tc>
        <w:tc>
          <w:tcPr>
            <w:tcW w:w="624" w:type="dxa"/>
          </w:tcPr>
          <w:p w14:paraId="1B2B3E48" w14:textId="77777777" w:rsidR="000754C4" w:rsidRDefault="000754C4" w:rsidP="00895D04">
            <w:pPr>
              <w:pStyle w:val="TAL"/>
            </w:pPr>
          </w:p>
        </w:tc>
        <w:bookmarkEnd w:id="757"/>
      </w:tr>
      <w:tr w:rsidR="000754C4" w14:paraId="4B6CFFE8" w14:textId="77777777" w:rsidTr="00895D04">
        <w:tc>
          <w:tcPr>
            <w:tcW w:w="907" w:type="dxa"/>
          </w:tcPr>
          <w:p w14:paraId="74FA983E" w14:textId="77777777" w:rsidR="000754C4" w:rsidRDefault="000754C4" w:rsidP="00895D04">
            <w:pPr>
              <w:pStyle w:val="TAL"/>
            </w:pPr>
          </w:p>
        </w:tc>
        <w:tc>
          <w:tcPr>
            <w:tcW w:w="624" w:type="dxa"/>
            <w:hideMark/>
          </w:tcPr>
          <w:p w14:paraId="4CAF7563" w14:textId="77777777" w:rsidR="000754C4" w:rsidRDefault="000754C4" w:rsidP="00895D04">
            <w:pPr>
              <w:pStyle w:val="TAL"/>
            </w:pPr>
            <w:r>
              <w:t>B31</w:t>
            </w:r>
          </w:p>
        </w:tc>
        <w:tc>
          <w:tcPr>
            <w:tcW w:w="624" w:type="dxa"/>
            <w:hideMark/>
          </w:tcPr>
          <w:p w14:paraId="02374257" w14:textId="77777777" w:rsidR="000754C4" w:rsidRDefault="000754C4" w:rsidP="00895D04">
            <w:pPr>
              <w:pStyle w:val="TAL"/>
            </w:pPr>
            <w:r>
              <w:t>B32</w:t>
            </w:r>
          </w:p>
        </w:tc>
        <w:tc>
          <w:tcPr>
            <w:tcW w:w="624" w:type="dxa"/>
            <w:hideMark/>
          </w:tcPr>
          <w:p w14:paraId="1CF8C23F" w14:textId="77777777" w:rsidR="000754C4" w:rsidRDefault="000754C4" w:rsidP="00895D04">
            <w:pPr>
              <w:pStyle w:val="TAL"/>
            </w:pPr>
            <w:r>
              <w:t>B33</w:t>
            </w:r>
          </w:p>
        </w:tc>
        <w:tc>
          <w:tcPr>
            <w:tcW w:w="624" w:type="dxa"/>
            <w:hideMark/>
          </w:tcPr>
          <w:p w14:paraId="0E40BF09" w14:textId="77777777" w:rsidR="000754C4" w:rsidRDefault="000754C4" w:rsidP="00895D04">
            <w:pPr>
              <w:pStyle w:val="TAL"/>
            </w:pPr>
            <w:r>
              <w:t>B34</w:t>
            </w:r>
          </w:p>
        </w:tc>
        <w:tc>
          <w:tcPr>
            <w:tcW w:w="624" w:type="dxa"/>
            <w:hideMark/>
          </w:tcPr>
          <w:p w14:paraId="64ED8612" w14:textId="77777777" w:rsidR="000754C4" w:rsidRDefault="000754C4" w:rsidP="00895D04">
            <w:pPr>
              <w:pStyle w:val="TAL"/>
            </w:pPr>
            <w:r>
              <w:t>B35</w:t>
            </w:r>
          </w:p>
        </w:tc>
        <w:tc>
          <w:tcPr>
            <w:tcW w:w="624" w:type="dxa"/>
            <w:hideMark/>
          </w:tcPr>
          <w:p w14:paraId="073D5D86" w14:textId="77777777" w:rsidR="000754C4" w:rsidRDefault="000754C4" w:rsidP="00895D04">
            <w:pPr>
              <w:pStyle w:val="TAL"/>
            </w:pPr>
            <w:r>
              <w:t>B36</w:t>
            </w:r>
          </w:p>
        </w:tc>
        <w:tc>
          <w:tcPr>
            <w:tcW w:w="624" w:type="dxa"/>
            <w:hideMark/>
          </w:tcPr>
          <w:p w14:paraId="58399041" w14:textId="77777777" w:rsidR="000754C4" w:rsidRDefault="000754C4" w:rsidP="00895D04">
            <w:pPr>
              <w:pStyle w:val="TAL"/>
            </w:pPr>
            <w:r>
              <w:t>B37</w:t>
            </w:r>
          </w:p>
        </w:tc>
        <w:tc>
          <w:tcPr>
            <w:tcW w:w="624" w:type="dxa"/>
            <w:hideMark/>
          </w:tcPr>
          <w:p w14:paraId="335FFEC2" w14:textId="77777777" w:rsidR="000754C4" w:rsidRDefault="000754C4" w:rsidP="00895D04">
            <w:pPr>
              <w:pStyle w:val="TAL"/>
            </w:pPr>
            <w:r>
              <w:t>B38</w:t>
            </w:r>
          </w:p>
        </w:tc>
        <w:tc>
          <w:tcPr>
            <w:tcW w:w="624" w:type="dxa"/>
            <w:hideMark/>
          </w:tcPr>
          <w:p w14:paraId="04BD1699" w14:textId="77777777" w:rsidR="000754C4" w:rsidRDefault="000754C4" w:rsidP="00895D04">
            <w:pPr>
              <w:pStyle w:val="TAL"/>
            </w:pPr>
            <w:r>
              <w:t>B39</w:t>
            </w:r>
          </w:p>
        </w:tc>
        <w:tc>
          <w:tcPr>
            <w:tcW w:w="624" w:type="dxa"/>
            <w:hideMark/>
          </w:tcPr>
          <w:p w14:paraId="65188EF2" w14:textId="77777777" w:rsidR="000754C4" w:rsidRDefault="000754C4" w:rsidP="00895D04">
            <w:pPr>
              <w:pStyle w:val="TAL"/>
            </w:pPr>
            <w:r>
              <w:t>B40</w:t>
            </w:r>
          </w:p>
        </w:tc>
        <w:tc>
          <w:tcPr>
            <w:tcW w:w="624" w:type="dxa"/>
            <w:hideMark/>
          </w:tcPr>
          <w:p w14:paraId="7A30CFEC" w14:textId="77777777" w:rsidR="000754C4" w:rsidRDefault="000754C4" w:rsidP="00895D04">
            <w:pPr>
              <w:pStyle w:val="TAL"/>
            </w:pPr>
            <w:r>
              <w:t>B41</w:t>
            </w:r>
          </w:p>
        </w:tc>
        <w:tc>
          <w:tcPr>
            <w:tcW w:w="624" w:type="dxa"/>
            <w:hideMark/>
          </w:tcPr>
          <w:p w14:paraId="3DA59429" w14:textId="77777777" w:rsidR="000754C4" w:rsidRDefault="000754C4" w:rsidP="00895D04">
            <w:pPr>
              <w:pStyle w:val="TAL"/>
            </w:pPr>
            <w:r>
              <w:t>B42</w:t>
            </w:r>
          </w:p>
        </w:tc>
        <w:tc>
          <w:tcPr>
            <w:tcW w:w="624" w:type="dxa"/>
            <w:hideMark/>
          </w:tcPr>
          <w:p w14:paraId="1431B374" w14:textId="77777777" w:rsidR="000754C4" w:rsidRDefault="000754C4" w:rsidP="00895D04">
            <w:pPr>
              <w:pStyle w:val="TAL"/>
            </w:pPr>
            <w:r>
              <w:t>B43</w:t>
            </w:r>
          </w:p>
        </w:tc>
        <w:tc>
          <w:tcPr>
            <w:tcW w:w="624" w:type="dxa"/>
            <w:hideMark/>
          </w:tcPr>
          <w:p w14:paraId="51BE125A" w14:textId="77777777" w:rsidR="000754C4" w:rsidRDefault="000754C4" w:rsidP="00895D04">
            <w:pPr>
              <w:pStyle w:val="TAL"/>
            </w:pPr>
            <w:r>
              <w:t>B44</w:t>
            </w:r>
          </w:p>
        </w:tc>
        <w:tc>
          <w:tcPr>
            <w:tcW w:w="624" w:type="dxa"/>
            <w:hideMark/>
          </w:tcPr>
          <w:p w14:paraId="03D2DCCB" w14:textId="77777777" w:rsidR="000754C4" w:rsidRDefault="000754C4" w:rsidP="00895D04">
            <w:pPr>
              <w:pStyle w:val="TAL"/>
            </w:pPr>
            <w:r>
              <w:t>B45</w:t>
            </w:r>
          </w:p>
        </w:tc>
      </w:tr>
      <w:tr w:rsidR="000754C4" w14:paraId="72C70AAE" w14:textId="77777777" w:rsidTr="00895D04">
        <w:tc>
          <w:tcPr>
            <w:tcW w:w="907" w:type="dxa"/>
          </w:tcPr>
          <w:p w14:paraId="2FA24EE9" w14:textId="77777777" w:rsidR="000754C4" w:rsidRDefault="000754C4" w:rsidP="00895D04">
            <w:pPr>
              <w:pStyle w:val="TAL"/>
            </w:pPr>
          </w:p>
        </w:tc>
        <w:tc>
          <w:tcPr>
            <w:tcW w:w="624" w:type="dxa"/>
            <w:hideMark/>
          </w:tcPr>
          <w:p w14:paraId="00B9FC24" w14:textId="77777777" w:rsidR="000754C4" w:rsidRDefault="000754C4" w:rsidP="00895D04">
            <w:pPr>
              <w:pStyle w:val="TAL"/>
            </w:pPr>
            <w:r>
              <w:t>42</w:t>
            </w:r>
          </w:p>
        </w:tc>
        <w:tc>
          <w:tcPr>
            <w:tcW w:w="624" w:type="dxa"/>
            <w:hideMark/>
          </w:tcPr>
          <w:p w14:paraId="7A0AAD18" w14:textId="77777777" w:rsidR="000754C4" w:rsidRDefault="000754C4" w:rsidP="00895D04">
            <w:pPr>
              <w:pStyle w:val="TAL"/>
            </w:pPr>
            <w:r>
              <w:t>54</w:t>
            </w:r>
          </w:p>
        </w:tc>
        <w:tc>
          <w:tcPr>
            <w:tcW w:w="624" w:type="dxa"/>
            <w:hideMark/>
          </w:tcPr>
          <w:p w14:paraId="069F5E85" w14:textId="77777777" w:rsidR="000754C4" w:rsidRDefault="000754C4" w:rsidP="00895D04">
            <w:pPr>
              <w:pStyle w:val="TAL"/>
            </w:pPr>
            <w:r>
              <w:t>00</w:t>
            </w:r>
          </w:p>
        </w:tc>
        <w:tc>
          <w:tcPr>
            <w:tcW w:w="624" w:type="dxa"/>
            <w:hideMark/>
          </w:tcPr>
          <w:p w14:paraId="2AF9C971" w14:textId="5E178D2A" w:rsidR="000754C4" w:rsidRDefault="000754C4" w:rsidP="00895D04">
            <w:pPr>
              <w:pStyle w:val="TAL"/>
            </w:pPr>
            <w:r>
              <w:t>08</w:t>
            </w:r>
          </w:p>
        </w:tc>
        <w:tc>
          <w:tcPr>
            <w:tcW w:w="624" w:type="dxa"/>
            <w:hideMark/>
          </w:tcPr>
          <w:p w14:paraId="4BB1C593" w14:textId="77777777" w:rsidR="000754C4" w:rsidRDefault="000754C4" w:rsidP="00895D04">
            <w:pPr>
              <w:pStyle w:val="TAL"/>
            </w:pPr>
            <w:r>
              <w:t>00</w:t>
            </w:r>
          </w:p>
        </w:tc>
        <w:tc>
          <w:tcPr>
            <w:tcW w:w="624" w:type="dxa"/>
            <w:hideMark/>
          </w:tcPr>
          <w:p w14:paraId="7DF563DA" w14:textId="77777777" w:rsidR="000754C4" w:rsidRDefault="000754C4" w:rsidP="00895D04">
            <w:pPr>
              <w:pStyle w:val="TAL"/>
            </w:pPr>
            <w:r>
              <w:t>42</w:t>
            </w:r>
          </w:p>
        </w:tc>
        <w:tc>
          <w:tcPr>
            <w:tcW w:w="624" w:type="dxa"/>
            <w:hideMark/>
          </w:tcPr>
          <w:p w14:paraId="4A049F07" w14:textId="77777777" w:rsidR="000754C4" w:rsidRDefault="000754C4" w:rsidP="00895D04">
            <w:pPr>
              <w:pStyle w:val="TAL"/>
            </w:pPr>
            <w:r>
              <w:t>14</w:t>
            </w:r>
          </w:p>
        </w:tc>
        <w:tc>
          <w:tcPr>
            <w:tcW w:w="624" w:type="dxa"/>
            <w:hideMark/>
          </w:tcPr>
          <w:p w14:paraId="2E559AB3" w14:textId="77777777" w:rsidR="000754C4" w:rsidRDefault="000754C4" w:rsidP="00895D04">
            <w:pPr>
              <w:pStyle w:val="TAL"/>
            </w:pPr>
            <w:r>
              <w:t>80</w:t>
            </w:r>
          </w:p>
        </w:tc>
        <w:tc>
          <w:tcPr>
            <w:tcW w:w="624" w:type="dxa"/>
            <w:hideMark/>
          </w:tcPr>
          <w:p w14:paraId="251C7FA0" w14:textId="77777777" w:rsidR="000754C4" w:rsidRDefault="000754C4" w:rsidP="00895D04">
            <w:pPr>
              <w:pStyle w:val="TAL"/>
            </w:pPr>
            <w:r>
              <w:t>80</w:t>
            </w:r>
          </w:p>
        </w:tc>
        <w:tc>
          <w:tcPr>
            <w:tcW w:w="624" w:type="dxa"/>
            <w:hideMark/>
          </w:tcPr>
          <w:p w14:paraId="5158D240" w14:textId="77777777" w:rsidR="000754C4" w:rsidRDefault="000754C4" w:rsidP="00895D04">
            <w:pPr>
              <w:pStyle w:val="TAL"/>
            </w:pPr>
            <w:r>
              <w:t>00</w:t>
            </w:r>
          </w:p>
        </w:tc>
        <w:tc>
          <w:tcPr>
            <w:tcW w:w="624" w:type="dxa"/>
            <w:hideMark/>
          </w:tcPr>
          <w:p w14:paraId="5786B2C5" w14:textId="77777777" w:rsidR="000754C4" w:rsidRDefault="000754C4" w:rsidP="00895D04">
            <w:pPr>
              <w:pStyle w:val="TAL"/>
            </w:pPr>
            <w:r>
              <w:t>42</w:t>
            </w:r>
          </w:p>
        </w:tc>
        <w:tc>
          <w:tcPr>
            <w:tcW w:w="624" w:type="dxa"/>
            <w:hideMark/>
          </w:tcPr>
          <w:p w14:paraId="65852161" w14:textId="77777777" w:rsidR="000754C4" w:rsidRDefault="000754C4" w:rsidP="00895D04">
            <w:pPr>
              <w:pStyle w:val="TAL"/>
            </w:pPr>
            <w:r>
              <w:t>74</w:t>
            </w:r>
          </w:p>
        </w:tc>
        <w:tc>
          <w:tcPr>
            <w:tcW w:w="624" w:type="dxa"/>
            <w:hideMark/>
          </w:tcPr>
          <w:p w14:paraId="3F5E8312" w14:textId="77777777" w:rsidR="000754C4" w:rsidRDefault="000754C4" w:rsidP="00895D04">
            <w:pPr>
              <w:pStyle w:val="TAL"/>
            </w:pPr>
            <w:r>
              <w:t>00</w:t>
            </w:r>
          </w:p>
        </w:tc>
        <w:tc>
          <w:tcPr>
            <w:tcW w:w="624" w:type="dxa"/>
            <w:hideMark/>
          </w:tcPr>
          <w:p w14:paraId="27D7148B" w14:textId="77777777" w:rsidR="000754C4" w:rsidRDefault="000754C4" w:rsidP="00895D04">
            <w:pPr>
              <w:pStyle w:val="TAL"/>
            </w:pPr>
            <w:r>
              <w:t>80</w:t>
            </w:r>
          </w:p>
        </w:tc>
        <w:tc>
          <w:tcPr>
            <w:tcW w:w="624" w:type="dxa"/>
            <w:hideMark/>
          </w:tcPr>
          <w:p w14:paraId="013BEB85" w14:textId="77777777" w:rsidR="000754C4" w:rsidRDefault="000754C4" w:rsidP="00895D04">
            <w:pPr>
              <w:pStyle w:val="TAL"/>
            </w:pPr>
            <w:r>
              <w:t>00</w:t>
            </w:r>
          </w:p>
        </w:tc>
      </w:tr>
      <w:tr w:rsidR="000754C4" w14:paraId="7531D568" w14:textId="77777777" w:rsidTr="00895D04">
        <w:tc>
          <w:tcPr>
            <w:tcW w:w="907" w:type="dxa"/>
          </w:tcPr>
          <w:p w14:paraId="58F1AC59" w14:textId="77777777" w:rsidR="000754C4" w:rsidRDefault="000754C4" w:rsidP="00895D04">
            <w:pPr>
              <w:pStyle w:val="TAL"/>
            </w:pPr>
            <w:bookmarkStart w:id="758" w:name="MCCQCTEMPBM_00000306"/>
          </w:p>
        </w:tc>
        <w:tc>
          <w:tcPr>
            <w:tcW w:w="624" w:type="dxa"/>
          </w:tcPr>
          <w:p w14:paraId="4A6DB05E" w14:textId="77777777" w:rsidR="000754C4" w:rsidRDefault="000754C4" w:rsidP="00895D04">
            <w:pPr>
              <w:pStyle w:val="TAL"/>
            </w:pPr>
          </w:p>
        </w:tc>
        <w:tc>
          <w:tcPr>
            <w:tcW w:w="624" w:type="dxa"/>
          </w:tcPr>
          <w:p w14:paraId="6D13DE69" w14:textId="77777777" w:rsidR="000754C4" w:rsidRDefault="000754C4" w:rsidP="00895D04">
            <w:pPr>
              <w:pStyle w:val="TAL"/>
            </w:pPr>
          </w:p>
        </w:tc>
        <w:tc>
          <w:tcPr>
            <w:tcW w:w="624" w:type="dxa"/>
          </w:tcPr>
          <w:p w14:paraId="2E48614D" w14:textId="77777777" w:rsidR="000754C4" w:rsidRDefault="000754C4" w:rsidP="00895D04">
            <w:pPr>
              <w:pStyle w:val="TAL"/>
            </w:pPr>
          </w:p>
        </w:tc>
        <w:tc>
          <w:tcPr>
            <w:tcW w:w="624" w:type="dxa"/>
          </w:tcPr>
          <w:p w14:paraId="29C983E4" w14:textId="77777777" w:rsidR="000754C4" w:rsidRDefault="000754C4" w:rsidP="00895D04">
            <w:pPr>
              <w:pStyle w:val="TAL"/>
            </w:pPr>
          </w:p>
        </w:tc>
        <w:tc>
          <w:tcPr>
            <w:tcW w:w="624" w:type="dxa"/>
          </w:tcPr>
          <w:p w14:paraId="32D58F28" w14:textId="77777777" w:rsidR="000754C4" w:rsidRDefault="000754C4" w:rsidP="00895D04">
            <w:pPr>
              <w:pStyle w:val="TAL"/>
            </w:pPr>
          </w:p>
        </w:tc>
        <w:tc>
          <w:tcPr>
            <w:tcW w:w="624" w:type="dxa"/>
          </w:tcPr>
          <w:p w14:paraId="45E1B664" w14:textId="77777777" w:rsidR="000754C4" w:rsidRDefault="000754C4" w:rsidP="00895D04">
            <w:pPr>
              <w:pStyle w:val="TAL"/>
            </w:pPr>
          </w:p>
        </w:tc>
        <w:tc>
          <w:tcPr>
            <w:tcW w:w="624" w:type="dxa"/>
          </w:tcPr>
          <w:p w14:paraId="7F1EF164" w14:textId="77777777" w:rsidR="000754C4" w:rsidRDefault="000754C4" w:rsidP="00895D04">
            <w:pPr>
              <w:pStyle w:val="TAL"/>
            </w:pPr>
          </w:p>
        </w:tc>
        <w:tc>
          <w:tcPr>
            <w:tcW w:w="624" w:type="dxa"/>
          </w:tcPr>
          <w:p w14:paraId="611F8C14" w14:textId="77777777" w:rsidR="000754C4" w:rsidRDefault="000754C4" w:rsidP="00895D04">
            <w:pPr>
              <w:pStyle w:val="TAL"/>
            </w:pPr>
          </w:p>
        </w:tc>
        <w:tc>
          <w:tcPr>
            <w:tcW w:w="624" w:type="dxa"/>
          </w:tcPr>
          <w:p w14:paraId="124DB3C2" w14:textId="77777777" w:rsidR="000754C4" w:rsidRDefault="000754C4" w:rsidP="00895D04">
            <w:pPr>
              <w:pStyle w:val="TAL"/>
            </w:pPr>
          </w:p>
        </w:tc>
        <w:tc>
          <w:tcPr>
            <w:tcW w:w="624" w:type="dxa"/>
          </w:tcPr>
          <w:p w14:paraId="49F5E0CF" w14:textId="77777777" w:rsidR="000754C4" w:rsidRDefault="000754C4" w:rsidP="00895D04">
            <w:pPr>
              <w:pStyle w:val="TAL"/>
            </w:pPr>
          </w:p>
        </w:tc>
        <w:tc>
          <w:tcPr>
            <w:tcW w:w="624" w:type="dxa"/>
          </w:tcPr>
          <w:p w14:paraId="78BE3C0A" w14:textId="77777777" w:rsidR="000754C4" w:rsidRDefault="000754C4" w:rsidP="00895D04">
            <w:pPr>
              <w:pStyle w:val="TAL"/>
            </w:pPr>
          </w:p>
        </w:tc>
        <w:tc>
          <w:tcPr>
            <w:tcW w:w="624" w:type="dxa"/>
          </w:tcPr>
          <w:p w14:paraId="3512397B" w14:textId="77777777" w:rsidR="000754C4" w:rsidRDefault="000754C4" w:rsidP="00895D04">
            <w:pPr>
              <w:pStyle w:val="TAL"/>
            </w:pPr>
          </w:p>
        </w:tc>
        <w:tc>
          <w:tcPr>
            <w:tcW w:w="624" w:type="dxa"/>
          </w:tcPr>
          <w:p w14:paraId="1733E240" w14:textId="77777777" w:rsidR="000754C4" w:rsidRDefault="000754C4" w:rsidP="00895D04">
            <w:pPr>
              <w:pStyle w:val="TAL"/>
            </w:pPr>
          </w:p>
        </w:tc>
        <w:tc>
          <w:tcPr>
            <w:tcW w:w="624" w:type="dxa"/>
          </w:tcPr>
          <w:p w14:paraId="3C7B7E6D" w14:textId="77777777" w:rsidR="000754C4" w:rsidRDefault="000754C4" w:rsidP="00895D04">
            <w:pPr>
              <w:pStyle w:val="TAL"/>
            </w:pPr>
          </w:p>
        </w:tc>
        <w:tc>
          <w:tcPr>
            <w:tcW w:w="624" w:type="dxa"/>
          </w:tcPr>
          <w:p w14:paraId="68ADF8E2" w14:textId="77777777" w:rsidR="000754C4" w:rsidRDefault="000754C4" w:rsidP="00895D04">
            <w:pPr>
              <w:pStyle w:val="TAL"/>
            </w:pPr>
          </w:p>
        </w:tc>
        <w:bookmarkEnd w:id="758"/>
      </w:tr>
      <w:tr w:rsidR="000754C4" w14:paraId="5D4F352B" w14:textId="77777777" w:rsidTr="00895D04">
        <w:tc>
          <w:tcPr>
            <w:tcW w:w="907" w:type="dxa"/>
          </w:tcPr>
          <w:p w14:paraId="13D4F8C9" w14:textId="77777777" w:rsidR="000754C4" w:rsidRDefault="000754C4" w:rsidP="00895D04">
            <w:pPr>
              <w:pStyle w:val="TAL"/>
            </w:pPr>
          </w:p>
        </w:tc>
        <w:tc>
          <w:tcPr>
            <w:tcW w:w="624" w:type="dxa"/>
            <w:hideMark/>
          </w:tcPr>
          <w:p w14:paraId="6C58F030" w14:textId="77777777" w:rsidR="000754C4" w:rsidRDefault="000754C4" w:rsidP="00895D04">
            <w:pPr>
              <w:pStyle w:val="TAL"/>
            </w:pPr>
            <w:r>
              <w:t>B46</w:t>
            </w:r>
          </w:p>
        </w:tc>
        <w:tc>
          <w:tcPr>
            <w:tcW w:w="624" w:type="dxa"/>
            <w:hideMark/>
          </w:tcPr>
          <w:p w14:paraId="2B0351FB" w14:textId="77777777" w:rsidR="000754C4" w:rsidRDefault="000754C4" w:rsidP="00895D04">
            <w:pPr>
              <w:pStyle w:val="TAL"/>
            </w:pPr>
            <w:r>
              <w:t>B47</w:t>
            </w:r>
          </w:p>
        </w:tc>
        <w:tc>
          <w:tcPr>
            <w:tcW w:w="624" w:type="dxa"/>
            <w:hideMark/>
          </w:tcPr>
          <w:p w14:paraId="396CDD6E" w14:textId="77777777" w:rsidR="000754C4" w:rsidRDefault="000754C4" w:rsidP="00895D04">
            <w:pPr>
              <w:pStyle w:val="TAL"/>
            </w:pPr>
            <w:r>
              <w:t>B48</w:t>
            </w:r>
          </w:p>
        </w:tc>
        <w:tc>
          <w:tcPr>
            <w:tcW w:w="624" w:type="dxa"/>
            <w:hideMark/>
          </w:tcPr>
          <w:p w14:paraId="2077973C" w14:textId="77777777" w:rsidR="000754C4" w:rsidRDefault="000754C4" w:rsidP="00895D04">
            <w:pPr>
              <w:pStyle w:val="TAL"/>
            </w:pPr>
            <w:r>
              <w:t>B49</w:t>
            </w:r>
          </w:p>
        </w:tc>
        <w:tc>
          <w:tcPr>
            <w:tcW w:w="624" w:type="dxa"/>
            <w:hideMark/>
          </w:tcPr>
          <w:p w14:paraId="26F19D35" w14:textId="77777777" w:rsidR="000754C4" w:rsidRDefault="000754C4" w:rsidP="00895D04">
            <w:pPr>
              <w:pStyle w:val="TAL"/>
            </w:pPr>
            <w:r>
              <w:t>B50</w:t>
            </w:r>
          </w:p>
        </w:tc>
        <w:tc>
          <w:tcPr>
            <w:tcW w:w="624" w:type="dxa"/>
            <w:hideMark/>
          </w:tcPr>
          <w:p w14:paraId="1E28CDE0" w14:textId="77777777" w:rsidR="000754C4" w:rsidRDefault="000754C4" w:rsidP="00895D04">
            <w:pPr>
              <w:pStyle w:val="TAL"/>
            </w:pPr>
            <w:r>
              <w:t>B51</w:t>
            </w:r>
          </w:p>
        </w:tc>
        <w:tc>
          <w:tcPr>
            <w:tcW w:w="624" w:type="dxa"/>
            <w:hideMark/>
          </w:tcPr>
          <w:p w14:paraId="1E6ED921" w14:textId="77777777" w:rsidR="000754C4" w:rsidRDefault="000754C4" w:rsidP="00895D04">
            <w:pPr>
              <w:pStyle w:val="TAL"/>
            </w:pPr>
            <w:r>
              <w:t>B52</w:t>
            </w:r>
          </w:p>
        </w:tc>
        <w:tc>
          <w:tcPr>
            <w:tcW w:w="624" w:type="dxa"/>
            <w:hideMark/>
          </w:tcPr>
          <w:p w14:paraId="1D8C76CC" w14:textId="77777777" w:rsidR="000754C4" w:rsidRDefault="000754C4" w:rsidP="00895D04">
            <w:pPr>
              <w:pStyle w:val="TAL"/>
            </w:pPr>
            <w:r>
              <w:t>B53</w:t>
            </w:r>
          </w:p>
        </w:tc>
        <w:tc>
          <w:tcPr>
            <w:tcW w:w="624" w:type="dxa"/>
            <w:hideMark/>
          </w:tcPr>
          <w:p w14:paraId="30B61F3E" w14:textId="77777777" w:rsidR="000754C4" w:rsidRDefault="000754C4" w:rsidP="00895D04">
            <w:pPr>
              <w:pStyle w:val="TAL"/>
            </w:pPr>
            <w:r>
              <w:t>B54</w:t>
            </w:r>
          </w:p>
        </w:tc>
        <w:tc>
          <w:tcPr>
            <w:tcW w:w="624" w:type="dxa"/>
            <w:hideMark/>
          </w:tcPr>
          <w:p w14:paraId="55D94AAA" w14:textId="77777777" w:rsidR="000754C4" w:rsidRDefault="000754C4" w:rsidP="00895D04">
            <w:pPr>
              <w:pStyle w:val="TAL"/>
            </w:pPr>
            <w:r>
              <w:t>B55</w:t>
            </w:r>
          </w:p>
        </w:tc>
        <w:tc>
          <w:tcPr>
            <w:tcW w:w="624" w:type="dxa"/>
            <w:hideMark/>
          </w:tcPr>
          <w:p w14:paraId="0C123DFE" w14:textId="77777777" w:rsidR="000754C4" w:rsidRDefault="000754C4" w:rsidP="00895D04">
            <w:pPr>
              <w:pStyle w:val="TAL"/>
            </w:pPr>
            <w:r>
              <w:t>B56</w:t>
            </w:r>
          </w:p>
        </w:tc>
        <w:tc>
          <w:tcPr>
            <w:tcW w:w="624" w:type="dxa"/>
            <w:hideMark/>
          </w:tcPr>
          <w:p w14:paraId="32E0F1C5" w14:textId="77777777" w:rsidR="000754C4" w:rsidRDefault="000754C4" w:rsidP="00895D04">
            <w:pPr>
              <w:pStyle w:val="TAL"/>
            </w:pPr>
            <w:r>
              <w:t>B57</w:t>
            </w:r>
          </w:p>
        </w:tc>
        <w:tc>
          <w:tcPr>
            <w:tcW w:w="624" w:type="dxa"/>
            <w:hideMark/>
          </w:tcPr>
          <w:p w14:paraId="7AA7EAC1" w14:textId="77777777" w:rsidR="000754C4" w:rsidRDefault="000754C4" w:rsidP="00895D04">
            <w:pPr>
              <w:pStyle w:val="TAL"/>
            </w:pPr>
            <w:r>
              <w:t>B58</w:t>
            </w:r>
          </w:p>
        </w:tc>
        <w:tc>
          <w:tcPr>
            <w:tcW w:w="624" w:type="dxa"/>
            <w:hideMark/>
          </w:tcPr>
          <w:p w14:paraId="16E5E64D" w14:textId="77777777" w:rsidR="000754C4" w:rsidRDefault="000754C4" w:rsidP="00895D04">
            <w:pPr>
              <w:pStyle w:val="TAL"/>
            </w:pPr>
            <w:r>
              <w:t>B59</w:t>
            </w:r>
          </w:p>
        </w:tc>
        <w:tc>
          <w:tcPr>
            <w:tcW w:w="624" w:type="dxa"/>
            <w:hideMark/>
          </w:tcPr>
          <w:p w14:paraId="0CC0D8F0" w14:textId="77777777" w:rsidR="000754C4" w:rsidRDefault="000754C4" w:rsidP="00895D04">
            <w:pPr>
              <w:pStyle w:val="TAL"/>
            </w:pPr>
            <w:r>
              <w:t>B60</w:t>
            </w:r>
          </w:p>
        </w:tc>
      </w:tr>
      <w:tr w:rsidR="000754C4" w14:paraId="312D286D" w14:textId="77777777" w:rsidTr="00895D04">
        <w:tc>
          <w:tcPr>
            <w:tcW w:w="907" w:type="dxa"/>
          </w:tcPr>
          <w:p w14:paraId="42B7A57C" w14:textId="77777777" w:rsidR="000754C4" w:rsidRDefault="000754C4" w:rsidP="00895D04">
            <w:pPr>
              <w:pStyle w:val="TAL"/>
            </w:pPr>
          </w:p>
        </w:tc>
        <w:tc>
          <w:tcPr>
            <w:tcW w:w="624" w:type="dxa"/>
            <w:hideMark/>
          </w:tcPr>
          <w:p w14:paraId="1A547159" w14:textId="77777777" w:rsidR="000754C4" w:rsidRDefault="000754C4" w:rsidP="00895D04">
            <w:pPr>
              <w:pStyle w:val="TAL"/>
            </w:pPr>
            <w:r>
              <w:t>42</w:t>
            </w:r>
          </w:p>
        </w:tc>
        <w:tc>
          <w:tcPr>
            <w:tcW w:w="624" w:type="dxa"/>
            <w:hideMark/>
          </w:tcPr>
          <w:p w14:paraId="348D1B01" w14:textId="77777777" w:rsidR="000754C4" w:rsidRDefault="000754C4" w:rsidP="00895D04">
            <w:pPr>
              <w:pStyle w:val="TAL"/>
            </w:pPr>
            <w:r>
              <w:t>84</w:t>
            </w:r>
          </w:p>
        </w:tc>
        <w:tc>
          <w:tcPr>
            <w:tcW w:w="624" w:type="dxa"/>
            <w:hideMark/>
          </w:tcPr>
          <w:p w14:paraId="2451CDA1" w14:textId="77777777" w:rsidR="000754C4" w:rsidRDefault="000754C4" w:rsidP="00895D04">
            <w:pPr>
              <w:pStyle w:val="TAL"/>
            </w:pPr>
            <w:r>
              <w:t>00</w:t>
            </w:r>
          </w:p>
        </w:tc>
        <w:tc>
          <w:tcPr>
            <w:tcW w:w="624" w:type="dxa"/>
            <w:hideMark/>
          </w:tcPr>
          <w:p w14:paraId="714A7247" w14:textId="77777777" w:rsidR="000754C4" w:rsidRDefault="000754C4" w:rsidP="00895D04">
            <w:pPr>
              <w:pStyle w:val="TAL"/>
            </w:pPr>
            <w:r>
              <w:t>40</w:t>
            </w:r>
          </w:p>
        </w:tc>
        <w:tc>
          <w:tcPr>
            <w:tcW w:w="624" w:type="dxa"/>
            <w:hideMark/>
          </w:tcPr>
          <w:p w14:paraId="500EF0FF" w14:textId="77777777" w:rsidR="000754C4" w:rsidRDefault="000754C4" w:rsidP="00895D04">
            <w:pPr>
              <w:pStyle w:val="TAL"/>
            </w:pPr>
            <w:r>
              <w:t>00</w:t>
            </w:r>
          </w:p>
        </w:tc>
        <w:tc>
          <w:tcPr>
            <w:tcW w:w="624" w:type="dxa"/>
            <w:hideMark/>
          </w:tcPr>
          <w:p w14:paraId="6840535B" w14:textId="77777777" w:rsidR="000754C4" w:rsidRDefault="000754C4" w:rsidP="00895D04">
            <w:pPr>
              <w:pStyle w:val="TAL"/>
            </w:pPr>
            <w:r>
              <w:t>42</w:t>
            </w:r>
          </w:p>
        </w:tc>
        <w:tc>
          <w:tcPr>
            <w:tcW w:w="624" w:type="dxa"/>
            <w:hideMark/>
          </w:tcPr>
          <w:p w14:paraId="06CAB968" w14:textId="77777777" w:rsidR="000754C4" w:rsidRDefault="000754C4" w:rsidP="00895D04">
            <w:pPr>
              <w:pStyle w:val="TAL"/>
            </w:pPr>
            <w:r>
              <w:t>94</w:t>
            </w:r>
          </w:p>
        </w:tc>
        <w:tc>
          <w:tcPr>
            <w:tcW w:w="624" w:type="dxa"/>
            <w:hideMark/>
          </w:tcPr>
          <w:p w14:paraId="2A377B1D" w14:textId="77777777" w:rsidR="000754C4" w:rsidRDefault="000754C4" w:rsidP="00895D04">
            <w:pPr>
              <w:pStyle w:val="TAL"/>
            </w:pPr>
            <w:r>
              <w:t>00</w:t>
            </w:r>
          </w:p>
        </w:tc>
        <w:tc>
          <w:tcPr>
            <w:tcW w:w="624" w:type="dxa"/>
            <w:hideMark/>
          </w:tcPr>
          <w:p w14:paraId="2D7AC115" w14:textId="77777777" w:rsidR="000754C4" w:rsidRDefault="000754C4" w:rsidP="00895D04">
            <w:pPr>
              <w:pStyle w:val="TAL"/>
            </w:pPr>
            <w:r>
              <w:t>80</w:t>
            </w:r>
          </w:p>
        </w:tc>
        <w:tc>
          <w:tcPr>
            <w:tcW w:w="624" w:type="dxa"/>
            <w:hideMark/>
          </w:tcPr>
          <w:p w14:paraId="594E0949" w14:textId="77777777" w:rsidR="000754C4" w:rsidRDefault="000754C4" w:rsidP="00895D04">
            <w:pPr>
              <w:pStyle w:val="TAL"/>
            </w:pPr>
            <w:r>
              <w:t>00</w:t>
            </w:r>
          </w:p>
        </w:tc>
        <w:tc>
          <w:tcPr>
            <w:tcW w:w="624" w:type="dxa"/>
            <w:hideMark/>
          </w:tcPr>
          <w:p w14:paraId="21C71A60" w14:textId="77777777" w:rsidR="000754C4" w:rsidRDefault="000754C4" w:rsidP="00895D04">
            <w:pPr>
              <w:pStyle w:val="TAL"/>
            </w:pPr>
            <w:r>
              <w:t>42</w:t>
            </w:r>
          </w:p>
        </w:tc>
        <w:tc>
          <w:tcPr>
            <w:tcW w:w="624" w:type="dxa"/>
            <w:hideMark/>
          </w:tcPr>
          <w:p w14:paraId="6E4B9B15" w14:textId="77777777" w:rsidR="000754C4" w:rsidRDefault="000754C4" w:rsidP="00895D04">
            <w:pPr>
              <w:pStyle w:val="TAL"/>
            </w:pPr>
            <w:r>
              <w:t>04</w:t>
            </w:r>
          </w:p>
        </w:tc>
        <w:tc>
          <w:tcPr>
            <w:tcW w:w="624" w:type="dxa"/>
            <w:hideMark/>
          </w:tcPr>
          <w:p w14:paraId="65895609" w14:textId="77777777" w:rsidR="000754C4" w:rsidRDefault="000754C4" w:rsidP="00895D04">
            <w:pPr>
              <w:pStyle w:val="TAL"/>
            </w:pPr>
            <w:r>
              <w:t>10</w:t>
            </w:r>
          </w:p>
        </w:tc>
        <w:tc>
          <w:tcPr>
            <w:tcW w:w="624" w:type="dxa"/>
            <w:hideMark/>
          </w:tcPr>
          <w:p w14:paraId="60B67634" w14:textId="77777777" w:rsidR="000754C4" w:rsidRDefault="000754C4" w:rsidP="00895D04">
            <w:pPr>
              <w:pStyle w:val="TAL"/>
            </w:pPr>
            <w:r>
              <w:t>40</w:t>
            </w:r>
          </w:p>
        </w:tc>
        <w:tc>
          <w:tcPr>
            <w:tcW w:w="624" w:type="dxa"/>
            <w:hideMark/>
          </w:tcPr>
          <w:p w14:paraId="52E1880C" w14:textId="77777777" w:rsidR="000754C4" w:rsidRDefault="000754C4" w:rsidP="00895D04">
            <w:pPr>
              <w:pStyle w:val="TAL"/>
            </w:pPr>
            <w:r>
              <w:t>00</w:t>
            </w:r>
          </w:p>
        </w:tc>
      </w:tr>
    </w:tbl>
    <w:p w14:paraId="2C749EF0" w14:textId="77777777" w:rsidR="000754C4" w:rsidRDefault="000754C4" w:rsidP="000754C4"/>
    <w:p w14:paraId="36B8F1D6" w14:textId="723D621A" w:rsidR="009459A7" w:rsidRPr="00943D4C" w:rsidRDefault="009459A7" w:rsidP="009459A7">
      <w:pPr>
        <w:pStyle w:val="Heading3"/>
      </w:pPr>
      <w:r w:rsidRPr="00943D4C">
        <w:t>4.</w:t>
      </w:r>
      <w:r>
        <w:t>9</w:t>
      </w:r>
      <w:r w:rsidRPr="00943D4C">
        <w:t>.</w:t>
      </w:r>
      <w:r>
        <w:t>9</w:t>
      </w:r>
      <w:r>
        <w:tab/>
      </w:r>
      <w:r w:rsidRPr="00943D4C">
        <w:t>EF</w:t>
      </w:r>
      <w:r w:rsidRPr="00943D4C">
        <w:rPr>
          <w:vertAlign w:val="subscript"/>
        </w:rPr>
        <w:t>OPLMNwACT</w:t>
      </w:r>
      <w:r w:rsidRPr="00943D4C">
        <w:t xml:space="preserve"> (Operator Controlled PLMN Selector with Access Technology)</w:t>
      </w:r>
    </w:p>
    <w:p w14:paraId="70227B47" w14:textId="77777777" w:rsidR="009459A7" w:rsidRPr="00943D4C" w:rsidRDefault="009459A7" w:rsidP="009459A7">
      <w:r w:rsidRPr="00943D4C">
        <w:t xml:space="preserve">The Radio Access Technology identifiers are set either </w:t>
      </w:r>
      <w:r w:rsidRPr="004A6E65">
        <w:t>to</w:t>
      </w:r>
      <w:r w:rsidRPr="00943D4C">
        <w:t xml:space="preserve"> </w:t>
      </w:r>
      <w:r w:rsidRPr="004A6E65">
        <w:rPr>
          <w:lang w:eastAsia="en-GB"/>
        </w:rPr>
        <w:t>s</w:t>
      </w:r>
      <w:r w:rsidRPr="004A6E65">
        <w:t>atellite NG-RAN</w:t>
      </w:r>
      <w:r>
        <w:t xml:space="preserve"> only, NG-RAN only, E</w:t>
      </w:r>
      <w:r w:rsidRPr="00943D4C">
        <w:t>-UTRAN only, UTRAN only.</w:t>
      </w:r>
    </w:p>
    <w:p w14:paraId="75E03924" w14:textId="77777777" w:rsidR="009459A7" w:rsidRPr="00943D4C" w:rsidRDefault="009459A7" w:rsidP="009459A7">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5FD1F14" w14:textId="77777777" w:rsidR="009459A7" w:rsidRPr="00BF1252" w:rsidRDefault="009459A7" w:rsidP="009459A7">
      <w:pPr>
        <w:keepLines/>
        <w:tabs>
          <w:tab w:val="left" w:pos="2835"/>
        </w:tabs>
        <w:spacing w:after="0"/>
        <w:ind w:left="1702" w:hanging="1418"/>
      </w:pPr>
      <w:r w:rsidRPr="00943D4C">
        <w:tab/>
        <w:t>1</w:t>
      </w:r>
      <w:r w:rsidRPr="00943D4C">
        <w:rPr>
          <w:vertAlign w:val="superscript"/>
        </w:rPr>
        <w:t>st</w:t>
      </w:r>
      <w:r w:rsidRPr="00943D4C">
        <w:t xml:space="preserve"> ACT:</w:t>
      </w:r>
      <w:r w:rsidRPr="00943D4C">
        <w:tab/>
      </w:r>
      <w:r w:rsidRPr="00BF1252">
        <w:rPr>
          <w:lang w:eastAsia="en-GB"/>
        </w:rPr>
        <w:t>s</w:t>
      </w:r>
      <w:r w:rsidRPr="00BF1252">
        <w:t>atellite NG-RAN</w:t>
      </w:r>
    </w:p>
    <w:p w14:paraId="4A9E05A0" w14:textId="77777777" w:rsidR="009459A7" w:rsidRPr="00BF1252" w:rsidRDefault="009459A7" w:rsidP="009459A7">
      <w:pPr>
        <w:keepLines/>
        <w:tabs>
          <w:tab w:val="left" w:pos="2835"/>
        </w:tabs>
        <w:spacing w:after="0"/>
        <w:ind w:left="1702" w:hanging="1418"/>
      </w:pPr>
      <w:r w:rsidRPr="00BF1252">
        <w:tab/>
        <w:t>2</w:t>
      </w:r>
      <w:r w:rsidRPr="00BF1252">
        <w:rPr>
          <w:vertAlign w:val="superscript"/>
        </w:rPr>
        <w:t>nd</w:t>
      </w:r>
      <w:r w:rsidRPr="00BF1252">
        <w:t xml:space="preserve"> PLMN:</w:t>
      </w:r>
      <w:r w:rsidRPr="00BF1252">
        <w:tab/>
        <w:t>254 001</w:t>
      </w:r>
    </w:p>
    <w:p w14:paraId="2B4AB048" w14:textId="77777777" w:rsidR="009459A7" w:rsidRPr="00BF1252" w:rsidRDefault="009459A7" w:rsidP="009459A7">
      <w:pPr>
        <w:keepLines/>
        <w:spacing w:after="0"/>
        <w:ind w:left="1702" w:hanging="1418"/>
      </w:pPr>
      <w:r w:rsidRPr="00BF1252">
        <w:tab/>
        <w:t>2</w:t>
      </w:r>
      <w:r w:rsidRPr="00BF1252">
        <w:rPr>
          <w:vertAlign w:val="superscript"/>
        </w:rPr>
        <w:t>nd</w:t>
      </w:r>
      <w:r w:rsidRPr="00BF1252">
        <w:t xml:space="preserve"> ACT:</w:t>
      </w:r>
      <w:r w:rsidRPr="00BF1252">
        <w:tab/>
        <w:t>NG-RAN</w:t>
      </w:r>
    </w:p>
    <w:p w14:paraId="6B5975DF"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PLMN:</w:t>
      </w:r>
      <w:r w:rsidRPr="00BF1252">
        <w:tab/>
        <w:t>254 001</w:t>
      </w:r>
    </w:p>
    <w:p w14:paraId="620BE34C"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ACT:</w:t>
      </w:r>
      <w:r w:rsidRPr="00BF1252">
        <w:tab/>
        <w:t>E-UTRAN</w:t>
      </w:r>
    </w:p>
    <w:p w14:paraId="7D1BBB0A"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PLMN:</w:t>
      </w:r>
      <w:r w:rsidRPr="00BF1252">
        <w:tab/>
        <w:t>254 002</w:t>
      </w:r>
    </w:p>
    <w:p w14:paraId="2BE36612"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ACT:</w:t>
      </w:r>
      <w:r w:rsidRPr="00BF1252">
        <w:tab/>
      </w:r>
      <w:r w:rsidRPr="00BF1252">
        <w:rPr>
          <w:lang w:eastAsia="en-GB"/>
        </w:rPr>
        <w:t>s</w:t>
      </w:r>
      <w:r w:rsidRPr="00BF1252">
        <w:t>atellite NG-RAN</w:t>
      </w:r>
    </w:p>
    <w:p w14:paraId="4DCF88B2"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PLMN:</w:t>
      </w:r>
      <w:r w:rsidRPr="00BF1252">
        <w:tab/>
        <w:t>254 002</w:t>
      </w:r>
    </w:p>
    <w:p w14:paraId="2DBBEB6F"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ACT:</w:t>
      </w:r>
      <w:r w:rsidRPr="00BF1252">
        <w:tab/>
        <w:t>NG-RAN</w:t>
      </w:r>
    </w:p>
    <w:p w14:paraId="1D43C1D7"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PLMN:</w:t>
      </w:r>
      <w:r w:rsidRPr="00BF1252">
        <w:tab/>
        <w:t>254 001</w:t>
      </w:r>
    </w:p>
    <w:p w14:paraId="4B7017A4"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ACT:</w:t>
      </w:r>
      <w:r w:rsidRPr="00BF1252">
        <w:tab/>
        <w:t>UTRAN</w:t>
      </w:r>
    </w:p>
    <w:p w14:paraId="2647D3CF" w14:textId="77777777" w:rsidR="009459A7" w:rsidRPr="00BF1252" w:rsidRDefault="009459A7" w:rsidP="009459A7">
      <w:pPr>
        <w:keepLines/>
        <w:spacing w:after="0"/>
        <w:ind w:left="1702" w:hanging="1418"/>
      </w:pPr>
      <w:r w:rsidRPr="00BF1252">
        <w:tab/>
        <w:t>7</w:t>
      </w:r>
      <w:r w:rsidRPr="00BF1252">
        <w:rPr>
          <w:vertAlign w:val="superscript"/>
        </w:rPr>
        <w:t>th</w:t>
      </w:r>
      <w:r w:rsidRPr="00BF1252">
        <w:t xml:space="preserve"> PLMN:</w:t>
      </w:r>
      <w:r w:rsidRPr="00BF1252">
        <w:tab/>
        <w:t>254 003</w:t>
      </w:r>
    </w:p>
    <w:p w14:paraId="2C956EE3" w14:textId="77777777" w:rsidR="009459A7" w:rsidRPr="00943D4C" w:rsidRDefault="009459A7" w:rsidP="009459A7">
      <w:pPr>
        <w:keepLines/>
        <w:spacing w:after="0"/>
        <w:ind w:left="1702" w:hanging="1418"/>
      </w:pPr>
      <w:r w:rsidRPr="00BF1252">
        <w:tab/>
        <w:t>7</w:t>
      </w:r>
      <w:r w:rsidRPr="00BF1252">
        <w:rPr>
          <w:vertAlign w:val="superscript"/>
        </w:rPr>
        <w:t>th</w:t>
      </w:r>
      <w:r w:rsidRPr="00BF1252">
        <w:t xml:space="preserve"> ACT:</w:t>
      </w:r>
      <w:r w:rsidRPr="00BF1252">
        <w:tab/>
      </w:r>
      <w:r w:rsidRPr="00BF1252">
        <w:rPr>
          <w:lang w:eastAsia="en-GB"/>
        </w:rPr>
        <w:t>s</w:t>
      </w:r>
      <w:r w:rsidRPr="00BF1252">
        <w:t>atellite NG-RAN</w:t>
      </w:r>
    </w:p>
    <w:p w14:paraId="7BCBC743"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PLMN:</w:t>
      </w:r>
      <w:r>
        <w:tab/>
      </w:r>
      <w:r w:rsidRPr="00943D4C">
        <w:t>254 00</w:t>
      </w:r>
      <w:r>
        <w:t>2</w:t>
      </w:r>
    </w:p>
    <w:p w14:paraId="53A85C82"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ACT:</w:t>
      </w:r>
      <w:r>
        <w:tab/>
      </w:r>
      <w:r w:rsidRPr="00943D4C">
        <w:t>UTRAN</w:t>
      </w:r>
    </w:p>
    <w:p w14:paraId="7CF1DB23" w14:textId="77777777" w:rsidR="009459A7" w:rsidRPr="00943D4C" w:rsidRDefault="009459A7" w:rsidP="009459A7">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459A7" w:rsidRPr="00943D4C" w14:paraId="3C2457E2" w14:textId="77777777" w:rsidTr="00C8554F">
        <w:tc>
          <w:tcPr>
            <w:tcW w:w="907" w:type="dxa"/>
            <w:tcBorders>
              <w:bottom w:val="single" w:sz="4" w:space="0" w:color="auto"/>
            </w:tcBorders>
          </w:tcPr>
          <w:p w14:paraId="6570CDD7" w14:textId="77777777" w:rsidR="009459A7" w:rsidRPr="00943D4C" w:rsidRDefault="009459A7" w:rsidP="00C8554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3395A253" w14:textId="77777777" w:rsidR="009459A7" w:rsidRPr="00943D4C" w:rsidRDefault="009459A7" w:rsidP="00C8554F">
            <w:pPr>
              <w:keepNext/>
              <w:keepLines/>
              <w:spacing w:after="0"/>
              <w:rPr>
                <w:rFonts w:ascii="Arial" w:hAnsi="Arial"/>
                <w:sz w:val="18"/>
              </w:rPr>
            </w:pPr>
            <w:r w:rsidRPr="00943D4C">
              <w:rPr>
                <w:rFonts w:ascii="Arial" w:hAnsi="Arial"/>
                <w:sz w:val="18"/>
              </w:rPr>
              <w:t>B01</w:t>
            </w:r>
          </w:p>
        </w:tc>
        <w:tc>
          <w:tcPr>
            <w:tcW w:w="851" w:type="dxa"/>
          </w:tcPr>
          <w:p w14:paraId="0E810F3D" w14:textId="77777777" w:rsidR="009459A7" w:rsidRPr="00943D4C" w:rsidRDefault="009459A7" w:rsidP="00C8554F">
            <w:pPr>
              <w:keepNext/>
              <w:keepLines/>
              <w:spacing w:after="0"/>
              <w:rPr>
                <w:rFonts w:ascii="Arial" w:hAnsi="Arial"/>
                <w:sz w:val="18"/>
              </w:rPr>
            </w:pPr>
            <w:r w:rsidRPr="00943D4C">
              <w:rPr>
                <w:rFonts w:ascii="Arial" w:hAnsi="Arial"/>
                <w:sz w:val="18"/>
              </w:rPr>
              <w:t>B02</w:t>
            </w:r>
          </w:p>
        </w:tc>
        <w:tc>
          <w:tcPr>
            <w:tcW w:w="851" w:type="dxa"/>
          </w:tcPr>
          <w:p w14:paraId="08325CC6" w14:textId="77777777" w:rsidR="009459A7" w:rsidRPr="00943D4C" w:rsidRDefault="009459A7" w:rsidP="00C8554F">
            <w:pPr>
              <w:keepNext/>
              <w:keepLines/>
              <w:spacing w:after="0"/>
              <w:rPr>
                <w:rFonts w:ascii="Arial" w:hAnsi="Arial"/>
                <w:sz w:val="18"/>
              </w:rPr>
            </w:pPr>
            <w:r w:rsidRPr="00943D4C">
              <w:rPr>
                <w:rFonts w:ascii="Arial" w:hAnsi="Arial"/>
                <w:sz w:val="18"/>
              </w:rPr>
              <w:t>B03</w:t>
            </w:r>
          </w:p>
        </w:tc>
        <w:tc>
          <w:tcPr>
            <w:tcW w:w="851" w:type="dxa"/>
          </w:tcPr>
          <w:p w14:paraId="0F1DC198" w14:textId="77777777" w:rsidR="009459A7" w:rsidRPr="00943D4C" w:rsidRDefault="009459A7" w:rsidP="00C8554F">
            <w:pPr>
              <w:keepNext/>
              <w:keepLines/>
              <w:spacing w:after="0"/>
              <w:rPr>
                <w:rFonts w:ascii="Arial" w:hAnsi="Arial"/>
                <w:sz w:val="18"/>
              </w:rPr>
            </w:pPr>
            <w:r w:rsidRPr="00943D4C">
              <w:rPr>
                <w:rFonts w:ascii="Arial" w:hAnsi="Arial"/>
                <w:sz w:val="18"/>
              </w:rPr>
              <w:t>B04</w:t>
            </w:r>
          </w:p>
        </w:tc>
        <w:tc>
          <w:tcPr>
            <w:tcW w:w="851" w:type="dxa"/>
          </w:tcPr>
          <w:p w14:paraId="03989766" w14:textId="77777777" w:rsidR="009459A7" w:rsidRPr="00943D4C" w:rsidRDefault="009459A7" w:rsidP="00C8554F">
            <w:pPr>
              <w:keepNext/>
              <w:keepLines/>
              <w:spacing w:after="0"/>
              <w:rPr>
                <w:rFonts w:ascii="Arial" w:hAnsi="Arial"/>
                <w:sz w:val="18"/>
              </w:rPr>
            </w:pPr>
            <w:r w:rsidRPr="00943D4C">
              <w:rPr>
                <w:rFonts w:ascii="Arial" w:hAnsi="Arial"/>
                <w:sz w:val="18"/>
              </w:rPr>
              <w:t>B05</w:t>
            </w:r>
          </w:p>
        </w:tc>
        <w:tc>
          <w:tcPr>
            <w:tcW w:w="851" w:type="dxa"/>
          </w:tcPr>
          <w:p w14:paraId="0FF4D9DB" w14:textId="77777777" w:rsidR="009459A7" w:rsidRPr="00943D4C" w:rsidRDefault="009459A7" w:rsidP="00C8554F">
            <w:pPr>
              <w:keepNext/>
              <w:keepLines/>
              <w:spacing w:after="0"/>
              <w:rPr>
                <w:rFonts w:ascii="Arial" w:hAnsi="Arial"/>
                <w:sz w:val="18"/>
              </w:rPr>
            </w:pPr>
            <w:r w:rsidRPr="00943D4C">
              <w:rPr>
                <w:rFonts w:ascii="Arial" w:hAnsi="Arial"/>
                <w:sz w:val="18"/>
              </w:rPr>
              <w:t>B06</w:t>
            </w:r>
          </w:p>
        </w:tc>
        <w:tc>
          <w:tcPr>
            <w:tcW w:w="851" w:type="dxa"/>
          </w:tcPr>
          <w:p w14:paraId="3F566A12" w14:textId="77777777" w:rsidR="009459A7" w:rsidRPr="00943D4C" w:rsidRDefault="009459A7" w:rsidP="00C8554F">
            <w:pPr>
              <w:keepNext/>
              <w:keepLines/>
              <w:spacing w:after="0"/>
              <w:rPr>
                <w:rFonts w:ascii="Arial" w:hAnsi="Arial"/>
                <w:sz w:val="18"/>
              </w:rPr>
            </w:pPr>
            <w:r w:rsidRPr="00943D4C">
              <w:rPr>
                <w:rFonts w:ascii="Arial" w:hAnsi="Arial"/>
                <w:sz w:val="18"/>
              </w:rPr>
              <w:t>B07</w:t>
            </w:r>
          </w:p>
        </w:tc>
        <w:tc>
          <w:tcPr>
            <w:tcW w:w="851" w:type="dxa"/>
          </w:tcPr>
          <w:p w14:paraId="71300143" w14:textId="77777777" w:rsidR="009459A7" w:rsidRPr="00943D4C" w:rsidRDefault="009459A7" w:rsidP="00C8554F">
            <w:pPr>
              <w:keepNext/>
              <w:keepLines/>
              <w:spacing w:after="0"/>
              <w:rPr>
                <w:rFonts w:ascii="Arial" w:hAnsi="Arial"/>
                <w:sz w:val="18"/>
              </w:rPr>
            </w:pPr>
            <w:r w:rsidRPr="00943D4C">
              <w:rPr>
                <w:rFonts w:ascii="Arial" w:hAnsi="Arial"/>
                <w:sz w:val="18"/>
              </w:rPr>
              <w:t>B08</w:t>
            </w:r>
          </w:p>
        </w:tc>
        <w:tc>
          <w:tcPr>
            <w:tcW w:w="851" w:type="dxa"/>
          </w:tcPr>
          <w:p w14:paraId="59AD678A" w14:textId="77777777" w:rsidR="009459A7" w:rsidRPr="00943D4C" w:rsidRDefault="009459A7" w:rsidP="00C8554F">
            <w:pPr>
              <w:keepNext/>
              <w:keepLines/>
              <w:spacing w:after="0"/>
              <w:rPr>
                <w:rFonts w:ascii="Arial" w:hAnsi="Arial"/>
                <w:sz w:val="18"/>
              </w:rPr>
            </w:pPr>
            <w:r w:rsidRPr="00943D4C">
              <w:rPr>
                <w:rFonts w:ascii="Arial" w:hAnsi="Arial"/>
                <w:sz w:val="18"/>
              </w:rPr>
              <w:t>B09</w:t>
            </w:r>
          </w:p>
        </w:tc>
        <w:tc>
          <w:tcPr>
            <w:tcW w:w="851" w:type="dxa"/>
          </w:tcPr>
          <w:p w14:paraId="6C6A113E" w14:textId="77777777" w:rsidR="009459A7" w:rsidRPr="00943D4C" w:rsidRDefault="009459A7" w:rsidP="00C8554F">
            <w:pPr>
              <w:keepNext/>
              <w:keepLines/>
              <w:spacing w:after="0"/>
              <w:rPr>
                <w:rFonts w:ascii="Arial" w:hAnsi="Arial"/>
                <w:sz w:val="18"/>
              </w:rPr>
            </w:pPr>
            <w:r w:rsidRPr="00943D4C">
              <w:rPr>
                <w:rFonts w:ascii="Arial" w:hAnsi="Arial"/>
                <w:sz w:val="18"/>
              </w:rPr>
              <w:t>B10</w:t>
            </w:r>
          </w:p>
        </w:tc>
      </w:tr>
      <w:tr w:rsidR="009459A7" w:rsidRPr="00943D4C" w14:paraId="0A079132" w14:textId="77777777" w:rsidTr="00C8554F">
        <w:tc>
          <w:tcPr>
            <w:tcW w:w="907" w:type="dxa"/>
            <w:tcBorders>
              <w:bottom w:val="single" w:sz="4" w:space="0" w:color="auto"/>
            </w:tcBorders>
          </w:tcPr>
          <w:p w14:paraId="594C435B" w14:textId="77777777" w:rsidR="009459A7" w:rsidRPr="00943D4C" w:rsidRDefault="009459A7" w:rsidP="00C8554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5DC0D41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9968FD7"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018F822"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8F3FFB3"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53A55D9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A03D1A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F8EDA2B"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654900B"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6526C977" w14:textId="77777777" w:rsidR="009459A7" w:rsidRPr="00943D4C" w:rsidRDefault="009459A7" w:rsidP="00C8554F">
            <w:pPr>
              <w:keepNext/>
              <w:keepLines/>
              <w:spacing w:after="0"/>
              <w:rPr>
                <w:rFonts w:ascii="Arial" w:hAnsi="Arial"/>
                <w:sz w:val="18"/>
              </w:rPr>
            </w:pPr>
            <w:r w:rsidRPr="00943D4C">
              <w:rPr>
                <w:rFonts w:ascii="Arial" w:hAnsi="Arial"/>
                <w:sz w:val="18"/>
              </w:rPr>
              <w:t>0</w:t>
            </w:r>
            <w:r>
              <w:rPr>
                <w:rFonts w:ascii="Arial" w:hAnsi="Arial"/>
                <w:sz w:val="18"/>
              </w:rPr>
              <w:t>8</w:t>
            </w:r>
          </w:p>
        </w:tc>
        <w:tc>
          <w:tcPr>
            <w:tcW w:w="851" w:type="dxa"/>
          </w:tcPr>
          <w:p w14:paraId="1C0BC169" w14:textId="77777777" w:rsidR="009459A7" w:rsidRPr="00943D4C" w:rsidRDefault="009459A7" w:rsidP="00C8554F">
            <w:pPr>
              <w:keepNext/>
              <w:keepLines/>
              <w:spacing w:after="0"/>
              <w:rPr>
                <w:rFonts w:ascii="Arial" w:hAnsi="Arial"/>
                <w:sz w:val="18"/>
              </w:rPr>
            </w:pPr>
            <w:r>
              <w:rPr>
                <w:rFonts w:ascii="Arial" w:hAnsi="Arial"/>
                <w:sz w:val="18"/>
              </w:rPr>
              <w:t>0</w:t>
            </w:r>
            <w:r w:rsidRPr="00943D4C">
              <w:rPr>
                <w:rFonts w:ascii="Arial" w:hAnsi="Arial"/>
                <w:sz w:val="18"/>
              </w:rPr>
              <w:t>0</w:t>
            </w:r>
          </w:p>
        </w:tc>
      </w:tr>
      <w:tr w:rsidR="009459A7" w:rsidRPr="00943D4C" w14:paraId="5041537B" w14:textId="77777777" w:rsidTr="00C8554F">
        <w:tc>
          <w:tcPr>
            <w:tcW w:w="907" w:type="dxa"/>
            <w:tcBorders>
              <w:top w:val="single" w:sz="4" w:space="0" w:color="auto"/>
              <w:left w:val="nil"/>
              <w:bottom w:val="nil"/>
              <w:right w:val="single" w:sz="4" w:space="0" w:color="auto"/>
            </w:tcBorders>
          </w:tcPr>
          <w:p w14:paraId="5F59D98B" w14:textId="77777777" w:rsidR="009459A7" w:rsidRPr="00943D4C" w:rsidRDefault="009459A7" w:rsidP="00C8554F">
            <w:pPr>
              <w:keepNext/>
              <w:keepLines/>
              <w:spacing w:after="0"/>
              <w:rPr>
                <w:rFonts w:ascii="Arial" w:hAnsi="Arial"/>
                <w:sz w:val="18"/>
              </w:rPr>
            </w:pPr>
          </w:p>
        </w:tc>
        <w:tc>
          <w:tcPr>
            <w:tcW w:w="851" w:type="dxa"/>
            <w:tcBorders>
              <w:top w:val="single" w:sz="4" w:space="0" w:color="auto"/>
              <w:left w:val="single" w:sz="4" w:space="0" w:color="auto"/>
            </w:tcBorders>
          </w:tcPr>
          <w:p w14:paraId="14FB940C" w14:textId="77777777" w:rsidR="009459A7" w:rsidRPr="00943D4C" w:rsidRDefault="009459A7" w:rsidP="00C8554F">
            <w:pPr>
              <w:keepNext/>
              <w:keepLines/>
              <w:spacing w:after="0"/>
              <w:rPr>
                <w:rFonts w:ascii="Arial" w:hAnsi="Arial"/>
                <w:sz w:val="18"/>
              </w:rPr>
            </w:pPr>
            <w:r w:rsidRPr="00943D4C">
              <w:rPr>
                <w:rFonts w:ascii="Arial" w:hAnsi="Arial"/>
                <w:sz w:val="18"/>
              </w:rPr>
              <w:t>B11</w:t>
            </w:r>
          </w:p>
        </w:tc>
        <w:tc>
          <w:tcPr>
            <w:tcW w:w="851" w:type="dxa"/>
          </w:tcPr>
          <w:p w14:paraId="126B4F14" w14:textId="77777777" w:rsidR="009459A7" w:rsidRPr="00943D4C" w:rsidRDefault="009459A7" w:rsidP="00C8554F">
            <w:pPr>
              <w:keepNext/>
              <w:keepLines/>
              <w:spacing w:after="0"/>
              <w:rPr>
                <w:rFonts w:ascii="Arial" w:hAnsi="Arial"/>
                <w:sz w:val="18"/>
              </w:rPr>
            </w:pPr>
            <w:r w:rsidRPr="00943D4C">
              <w:rPr>
                <w:rFonts w:ascii="Arial" w:hAnsi="Arial"/>
                <w:sz w:val="18"/>
              </w:rPr>
              <w:t>B12</w:t>
            </w:r>
          </w:p>
        </w:tc>
        <w:tc>
          <w:tcPr>
            <w:tcW w:w="851" w:type="dxa"/>
          </w:tcPr>
          <w:p w14:paraId="39C56704" w14:textId="77777777" w:rsidR="009459A7" w:rsidRPr="00943D4C" w:rsidRDefault="009459A7" w:rsidP="00C8554F">
            <w:pPr>
              <w:keepNext/>
              <w:keepLines/>
              <w:spacing w:after="0"/>
              <w:rPr>
                <w:rFonts w:ascii="Arial" w:hAnsi="Arial"/>
                <w:sz w:val="18"/>
              </w:rPr>
            </w:pPr>
            <w:r w:rsidRPr="00943D4C">
              <w:rPr>
                <w:rFonts w:ascii="Arial" w:hAnsi="Arial"/>
                <w:sz w:val="18"/>
              </w:rPr>
              <w:t>B13</w:t>
            </w:r>
          </w:p>
        </w:tc>
        <w:tc>
          <w:tcPr>
            <w:tcW w:w="851" w:type="dxa"/>
          </w:tcPr>
          <w:p w14:paraId="650DD97F" w14:textId="77777777" w:rsidR="009459A7" w:rsidRPr="00943D4C" w:rsidRDefault="009459A7" w:rsidP="00C8554F">
            <w:pPr>
              <w:keepNext/>
              <w:keepLines/>
              <w:spacing w:after="0"/>
              <w:rPr>
                <w:rFonts w:ascii="Arial" w:hAnsi="Arial"/>
                <w:sz w:val="18"/>
              </w:rPr>
            </w:pPr>
            <w:r w:rsidRPr="00943D4C">
              <w:rPr>
                <w:rFonts w:ascii="Arial" w:hAnsi="Arial"/>
                <w:sz w:val="18"/>
              </w:rPr>
              <w:t>B14</w:t>
            </w:r>
          </w:p>
        </w:tc>
        <w:tc>
          <w:tcPr>
            <w:tcW w:w="851" w:type="dxa"/>
          </w:tcPr>
          <w:p w14:paraId="5F5DBD31" w14:textId="77777777" w:rsidR="009459A7" w:rsidRPr="00943D4C" w:rsidRDefault="009459A7" w:rsidP="00C8554F">
            <w:pPr>
              <w:keepNext/>
              <w:keepLines/>
              <w:spacing w:after="0"/>
              <w:rPr>
                <w:rFonts w:ascii="Arial" w:hAnsi="Arial"/>
                <w:sz w:val="18"/>
              </w:rPr>
            </w:pPr>
            <w:r w:rsidRPr="00943D4C">
              <w:rPr>
                <w:rFonts w:ascii="Arial" w:hAnsi="Arial"/>
                <w:sz w:val="18"/>
              </w:rPr>
              <w:t>B15</w:t>
            </w:r>
          </w:p>
        </w:tc>
        <w:tc>
          <w:tcPr>
            <w:tcW w:w="851" w:type="dxa"/>
          </w:tcPr>
          <w:p w14:paraId="2A2FFBC2" w14:textId="77777777" w:rsidR="009459A7" w:rsidRPr="00943D4C" w:rsidRDefault="009459A7" w:rsidP="00C8554F">
            <w:pPr>
              <w:keepNext/>
              <w:keepLines/>
              <w:spacing w:after="0"/>
              <w:rPr>
                <w:rFonts w:ascii="Arial" w:hAnsi="Arial"/>
                <w:sz w:val="18"/>
              </w:rPr>
            </w:pPr>
            <w:r w:rsidRPr="00943D4C">
              <w:rPr>
                <w:rFonts w:ascii="Arial" w:hAnsi="Arial"/>
                <w:sz w:val="18"/>
              </w:rPr>
              <w:t>B16</w:t>
            </w:r>
          </w:p>
        </w:tc>
        <w:tc>
          <w:tcPr>
            <w:tcW w:w="851" w:type="dxa"/>
          </w:tcPr>
          <w:p w14:paraId="0DDA1E17" w14:textId="77777777" w:rsidR="009459A7" w:rsidRPr="00943D4C" w:rsidRDefault="009459A7" w:rsidP="00C8554F">
            <w:pPr>
              <w:keepNext/>
              <w:keepLines/>
              <w:spacing w:after="0"/>
              <w:rPr>
                <w:rFonts w:ascii="Arial" w:hAnsi="Arial"/>
                <w:sz w:val="18"/>
              </w:rPr>
            </w:pPr>
            <w:r w:rsidRPr="00943D4C">
              <w:rPr>
                <w:rFonts w:ascii="Arial" w:hAnsi="Arial"/>
                <w:sz w:val="18"/>
              </w:rPr>
              <w:t>B17</w:t>
            </w:r>
          </w:p>
        </w:tc>
        <w:tc>
          <w:tcPr>
            <w:tcW w:w="851" w:type="dxa"/>
          </w:tcPr>
          <w:p w14:paraId="03C11F51" w14:textId="77777777" w:rsidR="009459A7" w:rsidRPr="00943D4C" w:rsidRDefault="009459A7" w:rsidP="00C8554F">
            <w:pPr>
              <w:keepNext/>
              <w:keepLines/>
              <w:spacing w:after="0"/>
              <w:rPr>
                <w:rFonts w:ascii="Arial" w:hAnsi="Arial"/>
                <w:sz w:val="18"/>
              </w:rPr>
            </w:pPr>
            <w:r w:rsidRPr="00943D4C">
              <w:rPr>
                <w:rFonts w:ascii="Arial" w:hAnsi="Arial"/>
                <w:sz w:val="18"/>
              </w:rPr>
              <w:t>B18</w:t>
            </w:r>
          </w:p>
        </w:tc>
        <w:tc>
          <w:tcPr>
            <w:tcW w:w="851" w:type="dxa"/>
          </w:tcPr>
          <w:p w14:paraId="22DB1A6E" w14:textId="77777777" w:rsidR="009459A7" w:rsidRPr="00943D4C" w:rsidRDefault="009459A7" w:rsidP="00C8554F">
            <w:pPr>
              <w:keepNext/>
              <w:keepLines/>
              <w:spacing w:after="0"/>
              <w:rPr>
                <w:rFonts w:ascii="Arial" w:hAnsi="Arial"/>
                <w:sz w:val="18"/>
              </w:rPr>
            </w:pPr>
            <w:r w:rsidRPr="00943D4C">
              <w:rPr>
                <w:rFonts w:ascii="Arial" w:hAnsi="Arial"/>
                <w:sz w:val="18"/>
              </w:rPr>
              <w:t>B19</w:t>
            </w:r>
          </w:p>
        </w:tc>
        <w:tc>
          <w:tcPr>
            <w:tcW w:w="851" w:type="dxa"/>
          </w:tcPr>
          <w:p w14:paraId="4A91A3AF" w14:textId="77777777" w:rsidR="009459A7" w:rsidRPr="00943D4C" w:rsidRDefault="009459A7" w:rsidP="00C8554F">
            <w:pPr>
              <w:keepNext/>
              <w:keepLines/>
              <w:spacing w:after="0"/>
              <w:rPr>
                <w:rFonts w:ascii="Arial" w:hAnsi="Arial"/>
                <w:sz w:val="18"/>
              </w:rPr>
            </w:pPr>
            <w:r w:rsidRPr="00943D4C">
              <w:rPr>
                <w:rFonts w:ascii="Arial" w:hAnsi="Arial"/>
                <w:sz w:val="18"/>
              </w:rPr>
              <w:t>B20</w:t>
            </w:r>
          </w:p>
        </w:tc>
      </w:tr>
      <w:tr w:rsidR="009459A7" w:rsidRPr="00943D4C" w14:paraId="1E51BEC1" w14:textId="77777777" w:rsidTr="00C8554F">
        <w:tc>
          <w:tcPr>
            <w:tcW w:w="907" w:type="dxa"/>
            <w:tcBorders>
              <w:top w:val="nil"/>
              <w:left w:val="nil"/>
              <w:bottom w:val="nil"/>
              <w:right w:val="single" w:sz="4" w:space="0" w:color="auto"/>
            </w:tcBorders>
          </w:tcPr>
          <w:p w14:paraId="752C6687"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436648D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606685B"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7EDE40A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2F622499" w14:textId="77777777" w:rsidR="009459A7" w:rsidRPr="00943D4C" w:rsidRDefault="009459A7" w:rsidP="00C8554F">
            <w:pPr>
              <w:keepNext/>
              <w:keepLines/>
              <w:spacing w:after="0"/>
              <w:rPr>
                <w:rFonts w:ascii="Arial" w:hAnsi="Arial"/>
                <w:sz w:val="18"/>
              </w:rPr>
            </w:pPr>
            <w:r w:rsidRPr="00943D4C">
              <w:rPr>
                <w:rFonts w:ascii="Arial" w:hAnsi="Arial"/>
                <w:sz w:val="18"/>
              </w:rPr>
              <w:t>40</w:t>
            </w:r>
          </w:p>
        </w:tc>
        <w:tc>
          <w:tcPr>
            <w:tcW w:w="851" w:type="dxa"/>
          </w:tcPr>
          <w:p w14:paraId="6322DFC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BEF486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5B98E55"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A96107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A02B145"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3457909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8FF026D" w14:textId="77777777" w:rsidTr="00C8554F">
        <w:tc>
          <w:tcPr>
            <w:tcW w:w="907" w:type="dxa"/>
            <w:tcBorders>
              <w:top w:val="nil"/>
              <w:left w:val="nil"/>
              <w:bottom w:val="nil"/>
              <w:right w:val="single" w:sz="4" w:space="0" w:color="auto"/>
            </w:tcBorders>
          </w:tcPr>
          <w:p w14:paraId="410FAECE"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11B1F3A0" w14:textId="77777777" w:rsidR="009459A7" w:rsidRPr="00943D4C" w:rsidRDefault="009459A7" w:rsidP="00C8554F">
            <w:pPr>
              <w:keepNext/>
              <w:keepLines/>
              <w:spacing w:after="0"/>
              <w:rPr>
                <w:rFonts w:ascii="Arial" w:hAnsi="Arial"/>
                <w:sz w:val="18"/>
              </w:rPr>
            </w:pPr>
            <w:r w:rsidRPr="00943D4C">
              <w:rPr>
                <w:rFonts w:ascii="Arial" w:hAnsi="Arial"/>
                <w:sz w:val="18"/>
              </w:rPr>
              <w:t>B21</w:t>
            </w:r>
          </w:p>
        </w:tc>
        <w:tc>
          <w:tcPr>
            <w:tcW w:w="851" w:type="dxa"/>
          </w:tcPr>
          <w:p w14:paraId="72DBEBFB" w14:textId="77777777" w:rsidR="009459A7" w:rsidRPr="00943D4C" w:rsidRDefault="009459A7" w:rsidP="00C8554F">
            <w:pPr>
              <w:keepNext/>
              <w:keepLines/>
              <w:spacing w:after="0"/>
              <w:rPr>
                <w:rFonts w:ascii="Arial" w:hAnsi="Arial"/>
                <w:sz w:val="18"/>
              </w:rPr>
            </w:pPr>
            <w:r w:rsidRPr="00943D4C">
              <w:rPr>
                <w:rFonts w:ascii="Arial" w:hAnsi="Arial"/>
                <w:sz w:val="18"/>
              </w:rPr>
              <w:t>B22</w:t>
            </w:r>
          </w:p>
        </w:tc>
        <w:tc>
          <w:tcPr>
            <w:tcW w:w="851" w:type="dxa"/>
          </w:tcPr>
          <w:p w14:paraId="79F8F87D" w14:textId="77777777" w:rsidR="009459A7" w:rsidRPr="00943D4C" w:rsidRDefault="009459A7" w:rsidP="00C8554F">
            <w:pPr>
              <w:keepNext/>
              <w:keepLines/>
              <w:spacing w:after="0"/>
              <w:rPr>
                <w:rFonts w:ascii="Arial" w:hAnsi="Arial"/>
                <w:sz w:val="18"/>
              </w:rPr>
            </w:pPr>
            <w:r w:rsidRPr="00943D4C">
              <w:rPr>
                <w:rFonts w:ascii="Arial" w:hAnsi="Arial"/>
                <w:sz w:val="18"/>
              </w:rPr>
              <w:t>B23</w:t>
            </w:r>
          </w:p>
        </w:tc>
        <w:tc>
          <w:tcPr>
            <w:tcW w:w="851" w:type="dxa"/>
          </w:tcPr>
          <w:p w14:paraId="5F61BA6F" w14:textId="77777777" w:rsidR="009459A7" w:rsidRPr="00943D4C" w:rsidRDefault="009459A7" w:rsidP="00C8554F">
            <w:pPr>
              <w:keepNext/>
              <w:keepLines/>
              <w:spacing w:after="0"/>
              <w:rPr>
                <w:rFonts w:ascii="Arial" w:hAnsi="Arial"/>
                <w:sz w:val="18"/>
              </w:rPr>
            </w:pPr>
            <w:r w:rsidRPr="00943D4C">
              <w:rPr>
                <w:rFonts w:ascii="Arial" w:hAnsi="Arial"/>
                <w:sz w:val="18"/>
              </w:rPr>
              <w:t>B24</w:t>
            </w:r>
          </w:p>
        </w:tc>
        <w:tc>
          <w:tcPr>
            <w:tcW w:w="851" w:type="dxa"/>
          </w:tcPr>
          <w:p w14:paraId="433A2B3C" w14:textId="77777777" w:rsidR="009459A7" w:rsidRPr="00943D4C" w:rsidRDefault="009459A7" w:rsidP="00C8554F">
            <w:pPr>
              <w:keepNext/>
              <w:keepLines/>
              <w:spacing w:after="0"/>
              <w:rPr>
                <w:rFonts w:ascii="Arial" w:hAnsi="Arial"/>
                <w:sz w:val="18"/>
              </w:rPr>
            </w:pPr>
            <w:r w:rsidRPr="00943D4C">
              <w:rPr>
                <w:rFonts w:ascii="Arial" w:hAnsi="Arial"/>
                <w:sz w:val="18"/>
              </w:rPr>
              <w:t>B25</w:t>
            </w:r>
          </w:p>
        </w:tc>
        <w:tc>
          <w:tcPr>
            <w:tcW w:w="851" w:type="dxa"/>
          </w:tcPr>
          <w:p w14:paraId="299980C1" w14:textId="77777777" w:rsidR="009459A7" w:rsidRPr="00943D4C" w:rsidRDefault="009459A7" w:rsidP="00C8554F">
            <w:pPr>
              <w:keepNext/>
              <w:keepLines/>
              <w:spacing w:after="0"/>
              <w:rPr>
                <w:rFonts w:ascii="Arial" w:hAnsi="Arial"/>
                <w:sz w:val="18"/>
              </w:rPr>
            </w:pPr>
            <w:r w:rsidRPr="00943D4C">
              <w:rPr>
                <w:rFonts w:ascii="Arial" w:hAnsi="Arial"/>
                <w:sz w:val="18"/>
              </w:rPr>
              <w:t>B26</w:t>
            </w:r>
          </w:p>
        </w:tc>
        <w:tc>
          <w:tcPr>
            <w:tcW w:w="851" w:type="dxa"/>
          </w:tcPr>
          <w:p w14:paraId="00ED2B6F" w14:textId="77777777" w:rsidR="009459A7" w:rsidRPr="00943D4C" w:rsidRDefault="009459A7" w:rsidP="00C8554F">
            <w:pPr>
              <w:keepNext/>
              <w:keepLines/>
              <w:spacing w:after="0"/>
              <w:rPr>
                <w:rFonts w:ascii="Arial" w:hAnsi="Arial"/>
                <w:sz w:val="18"/>
              </w:rPr>
            </w:pPr>
            <w:r w:rsidRPr="00943D4C">
              <w:rPr>
                <w:rFonts w:ascii="Arial" w:hAnsi="Arial"/>
                <w:sz w:val="18"/>
              </w:rPr>
              <w:t>B27</w:t>
            </w:r>
          </w:p>
        </w:tc>
        <w:tc>
          <w:tcPr>
            <w:tcW w:w="851" w:type="dxa"/>
          </w:tcPr>
          <w:p w14:paraId="25A7E119" w14:textId="77777777" w:rsidR="009459A7" w:rsidRPr="00943D4C" w:rsidRDefault="009459A7" w:rsidP="00C8554F">
            <w:pPr>
              <w:keepNext/>
              <w:keepLines/>
              <w:spacing w:after="0"/>
              <w:rPr>
                <w:rFonts w:ascii="Arial" w:hAnsi="Arial"/>
                <w:sz w:val="18"/>
              </w:rPr>
            </w:pPr>
            <w:r w:rsidRPr="00943D4C">
              <w:rPr>
                <w:rFonts w:ascii="Arial" w:hAnsi="Arial"/>
                <w:sz w:val="18"/>
              </w:rPr>
              <w:t>B28</w:t>
            </w:r>
          </w:p>
        </w:tc>
        <w:tc>
          <w:tcPr>
            <w:tcW w:w="851" w:type="dxa"/>
          </w:tcPr>
          <w:p w14:paraId="34733029" w14:textId="77777777" w:rsidR="009459A7" w:rsidRPr="00943D4C" w:rsidRDefault="009459A7" w:rsidP="00C8554F">
            <w:pPr>
              <w:keepNext/>
              <w:keepLines/>
              <w:spacing w:after="0"/>
              <w:rPr>
                <w:rFonts w:ascii="Arial" w:hAnsi="Arial"/>
                <w:sz w:val="18"/>
              </w:rPr>
            </w:pPr>
            <w:r w:rsidRPr="00943D4C">
              <w:rPr>
                <w:rFonts w:ascii="Arial" w:hAnsi="Arial"/>
                <w:sz w:val="18"/>
              </w:rPr>
              <w:t>B29</w:t>
            </w:r>
          </w:p>
        </w:tc>
        <w:tc>
          <w:tcPr>
            <w:tcW w:w="851" w:type="dxa"/>
          </w:tcPr>
          <w:p w14:paraId="420B5D17" w14:textId="77777777" w:rsidR="009459A7" w:rsidRPr="00943D4C" w:rsidRDefault="009459A7" w:rsidP="00C8554F">
            <w:pPr>
              <w:keepNext/>
              <w:keepLines/>
              <w:spacing w:after="0"/>
              <w:rPr>
                <w:rFonts w:ascii="Arial" w:hAnsi="Arial"/>
                <w:sz w:val="18"/>
              </w:rPr>
            </w:pPr>
            <w:r w:rsidRPr="00943D4C">
              <w:rPr>
                <w:rFonts w:ascii="Arial" w:hAnsi="Arial"/>
                <w:sz w:val="18"/>
              </w:rPr>
              <w:t>B30</w:t>
            </w:r>
          </w:p>
        </w:tc>
      </w:tr>
      <w:tr w:rsidR="009459A7" w:rsidRPr="00943D4C" w14:paraId="6446533E" w14:textId="77777777" w:rsidTr="00C8554F">
        <w:tc>
          <w:tcPr>
            <w:tcW w:w="907" w:type="dxa"/>
            <w:tcBorders>
              <w:top w:val="nil"/>
              <w:left w:val="nil"/>
              <w:bottom w:val="nil"/>
              <w:right w:val="single" w:sz="4" w:space="0" w:color="auto"/>
            </w:tcBorders>
          </w:tcPr>
          <w:p w14:paraId="7A0CE144"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B2AED7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shd w:val="clear" w:color="auto" w:fill="auto"/>
          </w:tcPr>
          <w:p w14:paraId="18E46FCF" w14:textId="77777777" w:rsidR="009459A7" w:rsidRPr="00493852" w:rsidRDefault="009459A7" w:rsidP="00C8554F">
            <w:pPr>
              <w:keepNext/>
              <w:keepLines/>
              <w:spacing w:after="0"/>
              <w:rPr>
                <w:rFonts w:ascii="Arial" w:hAnsi="Arial"/>
                <w:sz w:val="18"/>
                <w:highlight w:val="cyan"/>
              </w:rPr>
            </w:pPr>
            <w:r w:rsidRPr="00493852">
              <w:rPr>
                <w:rFonts w:ascii="Arial" w:hAnsi="Arial"/>
                <w:sz w:val="18"/>
              </w:rPr>
              <w:t>24</w:t>
            </w:r>
          </w:p>
        </w:tc>
        <w:tc>
          <w:tcPr>
            <w:tcW w:w="851" w:type="dxa"/>
          </w:tcPr>
          <w:p w14:paraId="0EA2048F"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7895A9CD" w14:textId="77777777" w:rsidR="009459A7" w:rsidRPr="00943D4C" w:rsidRDefault="009459A7" w:rsidP="00C8554F">
            <w:pPr>
              <w:keepNext/>
              <w:keepLines/>
              <w:spacing w:after="0"/>
              <w:rPr>
                <w:rFonts w:ascii="Arial" w:hAnsi="Arial"/>
                <w:sz w:val="18"/>
              </w:rPr>
            </w:pPr>
            <w:r>
              <w:rPr>
                <w:rFonts w:ascii="Arial" w:hAnsi="Arial"/>
                <w:sz w:val="18"/>
              </w:rPr>
              <w:t>08</w:t>
            </w:r>
          </w:p>
        </w:tc>
        <w:tc>
          <w:tcPr>
            <w:tcW w:w="851" w:type="dxa"/>
          </w:tcPr>
          <w:p w14:paraId="20A02518"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ABBDADE"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53C8459F"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4523CFD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9E90DE0"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CC608A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5A38D57" w14:textId="77777777" w:rsidTr="00C8554F">
        <w:tc>
          <w:tcPr>
            <w:tcW w:w="907" w:type="dxa"/>
            <w:tcBorders>
              <w:top w:val="nil"/>
              <w:left w:val="nil"/>
              <w:bottom w:val="nil"/>
              <w:right w:val="single" w:sz="4" w:space="0" w:color="auto"/>
            </w:tcBorders>
          </w:tcPr>
          <w:p w14:paraId="78F45F4A"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1F89E0E" w14:textId="77777777" w:rsidR="009459A7" w:rsidRPr="00943D4C" w:rsidRDefault="009459A7" w:rsidP="00C8554F">
            <w:pPr>
              <w:keepNext/>
              <w:keepLines/>
              <w:spacing w:after="0"/>
              <w:rPr>
                <w:rFonts w:ascii="Arial" w:hAnsi="Arial"/>
                <w:sz w:val="18"/>
              </w:rPr>
            </w:pPr>
            <w:r w:rsidRPr="00943D4C">
              <w:rPr>
                <w:rFonts w:ascii="Arial" w:hAnsi="Arial"/>
                <w:sz w:val="18"/>
              </w:rPr>
              <w:t>B31</w:t>
            </w:r>
          </w:p>
        </w:tc>
        <w:tc>
          <w:tcPr>
            <w:tcW w:w="851" w:type="dxa"/>
          </w:tcPr>
          <w:p w14:paraId="49D468CF" w14:textId="77777777" w:rsidR="009459A7" w:rsidRPr="00943D4C" w:rsidRDefault="009459A7" w:rsidP="00C8554F">
            <w:pPr>
              <w:keepNext/>
              <w:keepLines/>
              <w:spacing w:after="0"/>
              <w:rPr>
                <w:rFonts w:ascii="Arial" w:hAnsi="Arial"/>
                <w:sz w:val="18"/>
              </w:rPr>
            </w:pPr>
            <w:r w:rsidRPr="00943D4C">
              <w:rPr>
                <w:rFonts w:ascii="Arial" w:hAnsi="Arial"/>
                <w:sz w:val="18"/>
              </w:rPr>
              <w:t>B32</w:t>
            </w:r>
          </w:p>
        </w:tc>
        <w:tc>
          <w:tcPr>
            <w:tcW w:w="851" w:type="dxa"/>
          </w:tcPr>
          <w:p w14:paraId="74C5B259" w14:textId="77777777" w:rsidR="009459A7" w:rsidRPr="00943D4C" w:rsidRDefault="009459A7" w:rsidP="00C8554F">
            <w:pPr>
              <w:keepNext/>
              <w:keepLines/>
              <w:spacing w:after="0"/>
              <w:rPr>
                <w:rFonts w:ascii="Arial" w:hAnsi="Arial"/>
                <w:sz w:val="18"/>
              </w:rPr>
            </w:pPr>
            <w:r w:rsidRPr="00943D4C">
              <w:rPr>
                <w:rFonts w:ascii="Arial" w:hAnsi="Arial"/>
                <w:sz w:val="18"/>
              </w:rPr>
              <w:t>B33</w:t>
            </w:r>
          </w:p>
        </w:tc>
        <w:tc>
          <w:tcPr>
            <w:tcW w:w="851" w:type="dxa"/>
          </w:tcPr>
          <w:p w14:paraId="5F5808C6" w14:textId="77777777" w:rsidR="009459A7" w:rsidRPr="00943D4C" w:rsidRDefault="009459A7" w:rsidP="00C8554F">
            <w:pPr>
              <w:keepNext/>
              <w:keepLines/>
              <w:spacing w:after="0"/>
              <w:rPr>
                <w:rFonts w:ascii="Arial" w:hAnsi="Arial"/>
                <w:sz w:val="18"/>
              </w:rPr>
            </w:pPr>
            <w:r w:rsidRPr="00943D4C">
              <w:rPr>
                <w:rFonts w:ascii="Arial" w:hAnsi="Arial"/>
                <w:sz w:val="18"/>
              </w:rPr>
              <w:t>B34</w:t>
            </w:r>
          </w:p>
        </w:tc>
        <w:tc>
          <w:tcPr>
            <w:tcW w:w="851" w:type="dxa"/>
          </w:tcPr>
          <w:p w14:paraId="4F558B4A" w14:textId="77777777" w:rsidR="009459A7" w:rsidRPr="00943D4C" w:rsidRDefault="009459A7" w:rsidP="00C8554F">
            <w:pPr>
              <w:keepNext/>
              <w:keepLines/>
              <w:spacing w:after="0"/>
              <w:rPr>
                <w:rFonts w:ascii="Arial" w:hAnsi="Arial"/>
                <w:sz w:val="18"/>
              </w:rPr>
            </w:pPr>
            <w:r w:rsidRPr="00943D4C">
              <w:rPr>
                <w:rFonts w:ascii="Arial" w:hAnsi="Arial"/>
                <w:sz w:val="18"/>
              </w:rPr>
              <w:t>B35</w:t>
            </w:r>
          </w:p>
        </w:tc>
        <w:tc>
          <w:tcPr>
            <w:tcW w:w="851" w:type="dxa"/>
          </w:tcPr>
          <w:p w14:paraId="1FCD7D49" w14:textId="77777777" w:rsidR="009459A7" w:rsidRPr="00943D4C" w:rsidRDefault="009459A7" w:rsidP="00C8554F">
            <w:pPr>
              <w:keepNext/>
              <w:keepLines/>
              <w:spacing w:after="0"/>
              <w:rPr>
                <w:rFonts w:ascii="Arial" w:hAnsi="Arial"/>
                <w:sz w:val="18"/>
              </w:rPr>
            </w:pPr>
            <w:r w:rsidRPr="00943D4C">
              <w:rPr>
                <w:rFonts w:ascii="Arial" w:hAnsi="Arial"/>
                <w:sz w:val="18"/>
              </w:rPr>
              <w:t>B36</w:t>
            </w:r>
          </w:p>
        </w:tc>
        <w:tc>
          <w:tcPr>
            <w:tcW w:w="851" w:type="dxa"/>
          </w:tcPr>
          <w:p w14:paraId="294C2679" w14:textId="77777777" w:rsidR="009459A7" w:rsidRPr="00943D4C" w:rsidRDefault="009459A7" w:rsidP="00C8554F">
            <w:pPr>
              <w:keepNext/>
              <w:keepLines/>
              <w:spacing w:after="0"/>
              <w:rPr>
                <w:rFonts w:ascii="Arial" w:hAnsi="Arial"/>
                <w:sz w:val="18"/>
              </w:rPr>
            </w:pPr>
            <w:r w:rsidRPr="00943D4C">
              <w:rPr>
                <w:rFonts w:ascii="Arial" w:hAnsi="Arial"/>
                <w:sz w:val="18"/>
              </w:rPr>
              <w:t>B37</w:t>
            </w:r>
          </w:p>
        </w:tc>
        <w:tc>
          <w:tcPr>
            <w:tcW w:w="851" w:type="dxa"/>
          </w:tcPr>
          <w:p w14:paraId="696CB856" w14:textId="77777777" w:rsidR="009459A7" w:rsidRPr="00943D4C" w:rsidRDefault="009459A7" w:rsidP="00C8554F">
            <w:pPr>
              <w:keepNext/>
              <w:keepLines/>
              <w:spacing w:after="0"/>
              <w:rPr>
                <w:rFonts w:ascii="Arial" w:hAnsi="Arial"/>
                <w:sz w:val="18"/>
              </w:rPr>
            </w:pPr>
            <w:r w:rsidRPr="00943D4C">
              <w:rPr>
                <w:rFonts w:ascii="Arial" w:hAnsi="Arial"/>
                <w:sz w:val="18"/>
              </w:rPr>
              <w:t>B38</w:t>
            </w:r>
          </w:p>
        </w:tc>
        <w:tc>
          <w:tcPr>
            <w:tcW w:w="851" w:type="dxa"/>
          </w:tcPr>
          <w:p w14:paraId="0AE8A6EB" w14:textId="77777777" w:rsidR="009459A7" w:rsidRPr="00943D4C" w:rsidRDefault="009459A7" w:rsidP="00C8554F">
            <w:pPr>
              <w:keepNext/>
              <w:keepLines/>
              <w:spacing w:after="0"/>
              <w:rPr>
                <w:rFonts w:ascii="Arial" w:hAnsi="Arial"/>
                <w:sz w:val="18"/>
              </w:rPr>
            </w:pPr>
            <w:r w:rsidRPr="00943D4C">
              <w:rPr>
                <w:rFonts w:ascii="Arial" w:hAnsi="Arial"/>
                <w:sz w:val="18"/>
              </w:rPr>
              <w:t>B39</w:t>
            </w:r>
          </w:p>
        </w:tc>
        <w:tc>
          <w:tcPr>
            <w:tcW w:w="851" w:type="dxa"/>
          </w:tcPr>
          <w:p w14:paraId="1A583986" w14:textId="77777777" w:rsidR="009459A7" w:rsidRPr="00943D4C" w:rsidRDefault="009459A7" w:rsidP="00C8554F">
            <w:pPr>
              <w:keepNext/>
              <w:keepLines/>
              <w:spacing w:after="0"/>
              <w:rPr>
                <w:rFonts w:ascii="Arial" w:hAnsi="Arial"/>
                <w:sz w:val="18"/>
              </w:rPr>
            </w:pPr>
            <w:r w:rsidRPr="00943D4C">
              <w:rPr>
                <w:rFonts w:ascii="Arial" w:hAnsi="Arial"/>
                <w:sz w:val="18"/>
              </w:rPr>
              <w:t>B40</w:t>
            </w:r>
          </w:p>
        </w:tc>
      </w:tr>
      <w:tr w:rsidR="009459A7" w:rsidRPr="00943D4C" w14:paraId="3D178451" w14:textId="77777777" w:rsidTr="00C8554F">
        <w:tc>
          <w:tcPr>
            <w:tcW w:w="907" w:type="dxa"/>
            <w:tcBorders>
              <w:top w:val="nil"/>
              <w:left w:val="nil"/>
              <w:bottom w:val="nil"/>
              <w:right w:val="single" w:sz="4" w:space="0" w:color="auto"/>
            </w:tcBorders>
          </w:tcPr>
          <w:p w14:paraId="2E721D45"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6AD9B1A9"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C81992E" w14:textId="77777777" w:rsidR="009459A7" w:rsidRPr="00943D4C" w:rsidRDefault="009459A7" w:rsidP="00C8554F">
            <w:pPr>
              <w:keepNext/>
              <w:keepLines/>
              <w:spacing w:after="0"/>
              <w:rPr>
                <w:rFonts w:ascii="Arial" w:hAnsi="Arial"/>
                <w:sz w:val="18"/>
              </w:rPr>
            </w:pPr>
            <w:r>
              <w:rPr>
                <w:rFonts w:ascii="Arial" w:hAnsi="Arial"/>
                <w:sz w:val="18"/>
              </w:rPr>
              <w:t>3</w:t>
            </w:r>
            <w:r w:rsidRPr="00943D4C">
              <w:rPr>
                <w:rFonts w:ascii="Arial" w:hAnsi="Arial"/>
                <w:sz w:val="18"/>
              </w:rPr>
              <w:t>4</w:t>
            </w:r>
          </w:p>
        </w:tc>
        <w:tc>
          <w:tcPr>
            <w:tcW w:w="851" w:type="dxa"/>
          </w:tcPr>
          <w:p w14:paraId="52DE4C0E"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518A6D4"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0DC4E285"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532B11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14C01EEA"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96EB7E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1791B192"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B55FEA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bl>
    <w:p w14:paraId="3B4A9167" w14:textId="77777777" w:rsidR="009459A7" w:rsidRDefault="009459A7" w:rsidP="000754C4"/>
    <w:p w14:paraId="1151C25A" w14:textId="09CFCB26" w:rsidR="00A9453A" w:rsidRDefault="00A9453A" w:rsidP="00A9453A">
      <w:pPr>
        <w:pStyle w:val="Heading3"/>
      </w:pPr>
      <w:r>
        <w:t>4.9.10</w:t>
      </w:r>
      <w:r>
        <w:tab/>
      </w:r>
      <w:r w:rsidR="00C87F00">
        <w:t>Void</w:t>
      </w:r>
    </w:p>
    <w:p w14:paraId="625CAF4F" w14:textId="11021FA7" w:rsidR="006E3A79" w:rsidRPr="00EB353D" w:rsidRDefault="006E3A79" w:rsidP="009459A7">
      <w:pPr>
        <w:pStyle w:val="Heading2"/>
      </w:pPr>
      <w:r>
        <w:t>4.10</w:t>
      </w:r>
      <w:r w:rsidRPr="00EB353D">
        <w:tab/>
        <w:t>Definition of 5G-N</w:t>
      </w:r>
      <w:r>
        <w:t xml:space="preserve">R </w:t>
      </w:r>
      <w:r w:rsidRPr="00EB353D">
        <w:t>UICC</w:t>
      </w:r>
      <w:r>
        <w:t xml:space="preserve"> – non-IMSI SUPI Type</w:t>
      </w:r>
      <w:bookmarkEnd w:id="755"/>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lastRenderedPageBreak/>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lastRenderedPageBreak/>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t>Logically:</w:t>
      </w:r>
    </w:p>
    <w:p w14:paraId="70BC34DC" w14:textId="77777777" w:rsidR="005B7895" w:rsidRDefault="005B7895" w:rsidP="005B7895">
      <w:pPr>
        <w:keepLines/>
        <w:tabs>
          <w:tab w:val="left" w:pos="4678"/>
        </w:tabs>
        <w:spacing w:after="0"/>
        <w:ind w:left="1702" w:hanging="1418"/>
      </w:pPr>
      <w:r>
        <w:t>First record</w:t>
      </w:r>
    </w:p>
    <w:p w14:paraId="7F44BE73" w14:textId="27040120" w:rsidR="005B7895" w:rsidRDefault="005B7895" w:rsidP="005B7895">
      <w:pPr>
        <w:keepLines/>
        <w:tabs>
          <w:tab w:val="left" w:pos="4678"/>
        </w:tabs>
        <w:spacing w:after="0"/>
        <w:ind w:left="1702" w:hanging="1418"/>
      </w:pPr>
      <w:r>
        <w:tab/>
      </w:r>
      <w:r w:rsidR="001D1B57">
        <w:t>ngKSI</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206D5575" w:rsidR="005B7895" w:rsidRDefault="005B7895" w:rsidP="005B7895">
      <w:pPr>
        <w:keepLines/>
        <w:tabs>
          <w:tab w:val="left" w:pos="4678"/>
        </w:tabs>
        <w:spacing w:after="0"/>
        <w:ind w:left="1702" w:hanging="1418"/>
      </w:pPr>
      <w:r>
        <w:tab/>
      </w:r>
      <w:r w:rsidR="001D1B57">
        <w:t>ngKSI</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lastRenderedPageBreak/>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504979CE" w:rsidR="005B7895" w:rsidRDefault="005B7895" w:rsidP="005B7895">
      <w:pPr>
        <w:keepLines/>
        <w:tabs>
          <w:tab w:val="left" w:pos="4678"/>
        </w:tabs>
        <w:spacing w:after="0"/>
        <w:ind w:left="1702" w:hanging="1418"/>
      </w:pPr>
      <w:r>
        <w:tab/>
        <w:t>PLMN</w:t>
      </w:r>
      <w:r w:rsidR="001D1B57">
        <w:t xml:space="preserve"> identifier</w:t>
      </w:r>
      <w:r>
        <w:t>:</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2D6A95E2" w:rsidR="005B7895" w:rsidRDefault="005B7895" w:rsidP="005B7895">
      <w:pPr>
        <w:keepLines/>
        <w:tabs>
          <w:tab w:val="left" w:pos="4678"/>
        </w:tabs>
        <w:spacing w:after="0"/>
        <w:ind w:left="1702" w:hanging="1418"/>
      </w:pPr>
      <w:r>
        <w:tab/>
      </w:r>
      <w:r w:rsidR="001D1B57">
        <w:t>ngKSI</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05B11F48" w:rsidR="005B7895" w:rsidRDefault="005B7895" w:rsidP="005B7895">
      <w:pPr>
        <w:keepLines/>
        <w:tabs>
          <w:tab w:val="left" w:pos="4678"/>
        </w:tabs>
        <w:spacing w:after="0"/>
        <w:ind w:left="1702" w:hanging="1418"/>
      </w:pPr>
      <w:r>
        <w:tab/>
      </w:r>
      <w:r w:rsidR="001D1B57">
        <w:t>ngKSI</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6A9224B8" w:rsidR="005B7895" w:rsidRDefault="005B7895" w:rsidP="005B7895">
      <w:pPr>
        <w:keepLines/>
        <w:tabs>
          <w:tab w:val="left" w:pos="4678"/>
        </w:tabs>
        <w:spacing w:after="0"/>
        <w:ind w:left="1702" w:hanging="1418"/>
      </w:pPr>
      <w:r>
        <w:tab/>
        <w:t>PLMN</w:t>
      </w:r>
      <w:r w:rsidR="001D1B57">
        <w:t xml:space="preserve"> identifier</w:t>
      </w:r>
      <w:r>
        <w:t>:</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lastRenderedPageBreak/>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lastRenderedPageBreak/>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lastRenderedPageBreak/>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23E7B486" w:rsidR="00454F0A" w:rsidRPr="00A12895" w:rsidRDefault="00852C4C" w:rsidP="008D7881">
            <w:pPr>
              <w:pStyle w:val="Default"/>
              <w:rPr>
                <w:sz w:val="18"/>
                <w:szCs w:val="18"/>
              </w:rPr>
            </w:pPr>
            <w:r w:rsidRPr="000625E7">
              <w:rPr>
                <w:sz w:val="18"/>
                <w:szCs w:val="18"/>
              </w:rPr>
              <w:t>3GPP PS Data Off separate Home and Roaming lists</w:t>
            </w: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09715C2" w14:textId="77777777" w:rsidTr="008D7881">
        <w:tc>
          <w:tcPr>
            <w:tcW w:w="1474" w:type="dxa"/>
          </w:tcPr>
          <w:p w14:paraId="3BA9CA79" w14:textId="1D055B1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8917C5" w:rsidRPr="003E1A8C" w:rsidRDefault="008917C5" w:rsidP="008917C5">
            <w:pPr>
              <w:spacing w:after="0"/>
              <w:ind w:left="34"/>
              <w:rPr>
                <w:rFonts w:ascii="Arial" w:hAnsi="Arial"/>
                <w:sz w:val="18"/>
              </w:rPr>
            </w:pPr>
          </w:p>
        </w:tc>
        <w:tc>
          <w:tcPr>
            <w:tcW w:w="4706" w:type="dxa"/>
          </w:tcPr>
          <w:p w14:paraId="74EB563A" w14:textId="7183E029" w:rsidR="008917C5" w:rsidRDefault="008917C5" w:rsidP="008917C5">
            <w:pPr>
              <w:pStyle w:val="Default"/>
              <w:rPr>
                <w:sz w:val="18"/>
                <w:szCs w:val="18"/>
              </w:rPr>
            </w:pPr>
            <w:r w:rsidRPr="000625E7">
              <w:rPr>
                <w:sz w:val="18"/>
                <w:szCs w:val="18"/>
              </w:rPr>
              <w:t>5G ProSe</w:t>
            </w:r>
          </w:p>
        </w:tc>
        <w:tc>
          <w:tcPr>
            <w:tcW w:w="1361" w:type="dxa"/>
          </w:tcPr>
          <w:p w14:paraId="0357F678" w14:textId="62BEE0A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95E97D0" w14:textId="77777777" w:rsidTr="008D7881">
        <w:tc>
          <w:tcPr>
            <w:tcW w:w="1474" w:type="dxa"/>
          </w:tcPr>
          <w:p w14:paraId="1F2AAE36" w14:textId="39B15C80"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8917C5" w:rsidRPr="003E1A8C" w:rsidRDefault="008917C5" w:rsidP="008917C5">
            <w:pPr>
              <w:spacing w:after="0"/>
              <w:ind w:left="34"/>
              <w:rPr>
                <w:rFonts w:ascii="Arial" w:hAnsi="Arial"/>
                <w:sz w:val="18"/>
              </w:rPr>
            </w:pPr>
          </w:p>
        </w:tc>
        <w:tc>
          <w:tcPr>
            <w:tcW w:w="4706" w:type="dxa"/>
          </w:tcPr>
          <w:p w14:paraId="57C0E479" w14:textId="150662B7" w:rsidR="008917C5" w:rsidRDefault="008917C5" w:rsidP="008917C5">
            <w:pPr>
              <w:pStyle w:val="Default"/>
              <w:rPr>
                <w:sz w:val="18"/>
                <w:szCs w:val="18"/>
              </w:rPr>
            </w:pPr>
            <w:r w:rsidRPr="004E1D44">
              <w:rPr>
                <w:sz w:val="18"/>
                <w:szCs w:val="18"/>
              </w:rPr>
              <w:t>Storage of disaster roaming information in USIM</w:t>
            </w:r>
          </w:p>
        </w:tc>
        <w:tc>
          <w:tcPr>
            <w:tcW w:w="1361" w:type="dxa"/>
          </w:tcPr>
          <w:p w14:paraId="1E09CF33" w14:textId="4628A1BE"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43406222" w14:textId="77777777" w:rsidTr="008D7881">
        <w:tc>
          <w:tcPr>
            <w:tcW w:w="1474" w:type="dxa"/>
          </w:tcPr>
          <w:p w14:paraId="3CF300EC" w14:textId="4DE3F12F"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8917C5" w:rsidRPr="003E1A8C" w:rsidRDefault="008917C5" w:rsidP="008917C5">
            <w:pPr>
              <w:spacing w:after="0"/>
              <w:ind w:left="34"/>
              <w:rPr>
                <w:rFonts w:ascii="Arial" w:hAnsi="Arial"/>
                <w:sz w:val="18"/>
              </w:rPr>
            </w:pPr>
          </w:p>
        </w:tc>
        <w:tc>
          <w:tcPr>
            <w:tcW w:w="4706" w:type="dxa"/>
          </w:tcPr>
          <w:p w14:paraId="636E2D29" w14:textId="24077C9D" w:rsidR="008917C5" w:rsidRDefault="008917C5" w:rsidP="008917C5">
            <w:pPr>
              <w:pStyle w:val="Default"/>
              <w:rPr>
                <w:sz w:val="18"/>
                <w:szCs w:val="18"/>
              </w:rPr>
            </w:pPr>
            <w:r w:rsidRPr="004E1D44">
              <w:rPr>
                <w:sz w:val="18"/>
                <w:szCs w:val="18"/>
              </w:rPr>
              <w:t>Pre-configured eDRX parameters</w:t>
            </w:r>
          </w:p>
        </w:tc>
        <w:tc>
          <w:tcPr>
            <w:tcW w:w="1361" w:type="dxa"/>
          </w:tcPr>
          <w:p w14:paraId="14C77782" w14:textId="3084F0E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99D9B18" w14:textId="77777777" w:rsidTr="008D7881">
        <w:tc>
          <w:tcPr>
            <w:tcW w:w="1474" w:type="dxa"/>
          </w:tcPr>
          <w:p w14:paraId="18019D21" w14:textId="480F1FF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8917C5" w:rsidRPr="003E1A8C" w:rsidRDefault="008917C5" w:rsidP="008917C5">
            <w:pPr>
              <w:spacing w:after="0"/>
              <w:ind w:left="34"/>
              <w:rPr>
                <w:rFonts w:ascii="Arial" w:hAnsi="Arial"/>
                <w:sz w:val="18"/>
              </w:rPr>
            </w:pPr>
          </w:p>
        </w:tc>
        <w:tc>
          <w:tcPr>
            <w:tcW w:w="4706" w:type="dxa"/>
          </w:tcPr>
          <w:p w14:paraId="3B4447A3" w14:textId="6BCEEF08" w:rsidR="008917C5" w:rsidRDefault="008917C5" w:rsidP="008917C5">
            <w:pPr>
              <w:pStyle w:val="Default"/>
              <w:rPr>
                <w:sz w:val="18"/>
                <w:szCs w:val="18"/>
              </w:rPr>
            </w:pPr>
            <w:r w:rsidRPr="004E1D44">
              <w:rPr>
                <w:sz w:val="18"/>
                <w:szCs w:val="18"/>
              </w:rPr>
              <w:t>5G NSWO support</w:t>
            </w:r>
          </w:p>
        </w:tc>
        <w:tc>
          <w:tcPr>
            <w:tcW w:w="1361" w:type="dxa"/>
          </w:tcPr>
          <w:p w14:paraId="457D0E62" w14:textId="434BA4E0"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0E02640D" w14:textId="77777777" w:rsidTr="008D7881">
        <w:tc>
          <w:tcPr>
            <w:tcW w:w="1474" w:type="dxa"/>
          </w:tcPr>
          <w:p w14:paraId="5E53CB39" w14:textId="6666140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8917C5" w:rsidRPr="003E1A8C" w:rsidRDefault="008917C5" w:rsidP="008917C5">
            <w:pPr>
              <w:spacing w:after="0"/>
              <w:ind w:left="34"/>
              <w:rPr>
                <w:rFonts w:ascii="Arial" w:hAnsi="Arial"/>
                <w:sz w:val="18"/>
              </w:rPr>
            </w:pPr>
          </w:p>
        </w:tc>
        <w:tc>
          <w:tcPr>
            <w:tcW w:w="4706" w:type="dxa"/>
          </w:tcPr>
          <w:p w14:paraId="01AA750D" w14:textId="751AD243" w:rsidR="008917C5" w:rsidRDefault="008917C5" w:rsidP="008917C5">
            <w:pPr>
              <w:pStyle w:val="Default"/>
              <w:rPr>
                <w:sz w:val="18"/>
                <w:szCs w:val="18"/>
              </w:rPr>
            </w:pPr>
            <w:r w:rsidRPr="000625E7">
              <w:rPr>
                <w:sz w:val="18"/>
                <w:szCs w:val="18"/>
              </w:rPr>
              <w:t>PWS configuration for SNPN in USIM</w:t>
            </w:r>
          </w:p>
        </w:tc>
        <w:tc>
          <w:tcPr>
            <w:tcW w:w="1361" w:type="dxa"/>
          </w:tcPr>
          <w:p w14:paraId="0359258E" w14:textId="4C1ABE8C"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3F93CE05" w14:textId="77777777" w:rsidTr="008D7881">
        <w:tc>
          <w:tcPr>
            <w:tcW w:w="1474" w:type="dxa"/>
          </w:tcPr>
          <w:p w14:paraId="0CC4F852" w14:textId="407ED08C"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8917C5" w:rsidRPr="003E1A8C" w:rsidRDefault="008917C5" w:rsidP="008917C5">
            <w:pPr>
              <w:spacing w:after="0"/>
              <w:ind w:left="34"/>
              <w:rPr>
                <w:rFonts w:ascii="Arial" w:hAnsi="Arial"/>
                <w:sz w:val="18"/>
              </w:rPr>
            </w:pPr>
          </w:p>
        </w:tc>
        <w:tc>
          <w:tcPr>
            <w:tcW w:w="4706" w:type="dxa"/>
          </w:tcPr>
          <w:p w14:paraId="2198DD66" w14:textId="70C2C4E9" w:rsidR="008917C5" w:rsidRDefault="008917C5" w:rsidP="008917C5">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255EFA4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FA0021C" w14:textId="77777777" w:rsidTr="008D7881">
        <w:tc>
          <w:tcPr>
            <w:tcW w:w="1474" w:type="dxa"/>
          </w:tcPr>
          <w:p w14:paraId="245372F5" w14:textId="5F9B530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8917C5" w:rsidRPr="003E1A8C" w:rsidRDefault="008917C5" w:rsidP="008917C5">
            <w:pPr>
              <w:spacing w:after="0"/>
              <w:ind w:left="34"/>
              <w:rPr>
                <w:rFonts w:ascii="Arial" w:hAnsi="Arial"/>
                <w:sz w:val="18"/>
              </w:rPr>
            </w:pPr>
          </w:p>
        </w:tc>
        <w:tc>
          <w:tcPr>
            <w:tcW w:w="4706" w:type="dxa"/>
          </w:tcPr>
          <w:p w14:paraId="00F03F30" w14:textId="55070544" w:rsidR="008917C5" w:rsidRDefault="008917C5" w:rsidP="008917C5">
            <w:pPr>
              <w:pStyle w:val="Default"/>
              <w:rPr>
                <w:sz w:val="18"/>
                <w:szCs w:val="18"/>
              </w:rPr>
            </w:pPr>
            <w:r w:rsidRPr="004E1D44">
              <w:rPr>
                <w:sz w:val="18"/>
                <w:szCs w:val="18"/>
              </w:rPr>
              <w:t>KAUSF derivation configuration</w:t>
            </w:r>
          </w:p>
        </w:tc>
        <w:tc>
          <w:tcPr>
            <w:tcW w:w="1361" w:type="dxa"/>
          </w:tcPr>
          <w:p w14:paraId="1BB4BC14" w14:textId="093EC00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02F69D43" w14:textId="77777777" w:rsidR="001B4C39" w:rsidRPr="005162D3" w:rsidRDefault="001B4C39" w:rsidP="001B4C39">
      <w:pPr>
        <w:pStyle w:val="Heading3"/>
      </w:pPr>
      <w:bookmarkStart w:id="795" w:name="_Toc130989693"/>
      <w:r w:rsidRPr="005162D3">
        <w:t>4.15.2</w:t>
      </w:r>
      <w:r w:rsidRPr="005162D3">
        <w:tab/>
      </w:r>
      <w:bookmarkEnd w:id="795"/>
      <w:r w:rsidRPr="005162D3">
        <w:t>EF</w:t>
      </w:r>
      <w:r w:rsidRPr="005162D3">
        <w:rPr>
          <w:vertAlign w:val="subscript"/>
        </w:rPr>
        <w:t>MCHPPLMN</w:t>
      </w:r>
      <w:r w:rsidRPr="005162D3">
        <w:t xml:space="preserve"> (Multiplier Coefficient for Higher Priority PLMN search)</w:t>
      </w:r>
    </w:p>
    <w:p w14:paraId="49FBBC3B" w14:textId="77777777" w:rsidR="001B4C39" w:rsidRPr="005162D3" w:rsidRDefault="001B4C39" w:rsidP="001B4C39">
      <w:pPr>
        <w:ind w:left="568" w:hanging="284"/>
      </w:pPr>
      <w:r w:rsidRPr="005162D3">
        <w:t>Logically:</w:t>
      </w:r>
    </w:p>
    <w:p w14:paraId="59710BDE" w14:textId="77777777" w:rsidR="001B4C39" w:rsidRDefault="001B4C39" w:rsidP="001B4C39">
      <w:pPr>
        <w:pStyle w:val="B3"/>
      </w:pPr>
      <w:bookmarkStart w:id="796" w:name="MCCQCTEMPBM_00000125"/>
      <w:r w:rsidRPr="005162D3">
        <w:t>Multiplier coefficient: 00</w:t>
      </w:r>
    </w:p>
    <w:p w14:paraId="60E11DEF"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1B4C39" w:rsidRPr="005162D3" w14:paraId="576D5842" w14:textId="77777777" w:rsidTr="0003783D">
        <w:tc>
          <w:tcPr>
            <w:tcW w:w="959" w:type="dxa"/>
            <w:tcBorders>
              <w:top w:val="single" w:sz="4" w:space="0" w:color="auto"/>
              <w:left w:val="single" w:sz="4" w:space="0" w:color="auto"/>
              <w:bottom w:val="single" w:sz="4" w:space="0" w:color="auto"/>
              <w:right w:val="single" w:sz="4" w:space="0" w:color="auto"/>
            </w:tcBorders>
            <w:hideMark/>
          </w:tcPr>
          <w:bookmarkEnd w:id="796"/>
          <w:p w14:paraId="3746554F"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43785D"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r>
      <w:tr w:rsidR="001B4C39" w:rsidRPr="005162D3" w14:paraId="5A31FA61"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18DFB8F7"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C79F2A"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4A5F3933" w14:textId="77777777" w:rsidR="001B4C39" w:rsidRPr="005162D3" w:rsidRDefault="001B4C39" w:rsidP="001B4C39"/>
    <w:p w14:paraId="42222AD3" w14:textId="77777777" w:rsidR="001B4C39" w:rsidRPr="005162D3" w:rsidRDefault="001B4C39" w:rsidP="001B4C39">
      <w:pPr>
        <w:pStyle w:val="Heading3"/>
      </w:pPr>
      <w:r w:rsidRPr="005162D3">
        <w:t>4.15.3</w:t>
      </w:r>
      <w:r w:rsidRPr="005162D3">
        <w:tab/>
        <w:t>EF</w:t>
      </w:r>
      <w:r w:rsidRPr="005162D3">
        <w:rPr>
          <w:vertAlign w:val="subscript"/>
        </w:rPr>
        <w:t>HPLMNwACT</w:t>
      </w:r>
      <w:r w:rsidRPr="005162D3">
        <w:t xml:space="preserve"> (HPLMN selector with Access Technology)</w:t>
      </w:r>
    </w:p>
    <w:p w14:paraId="33D1BD91" w14:textId="77777777" w:rsidR="001B4C39" w:rsidRDefault="001B4C39" w:rsidP="001B4C39">
      <w:pPr>
        <w:ind w:left="568" w:hanging="284"/>
      </w:pPr>
      <w:r w:rsidRPr="005162D3">
        <w:t>Logically:</w:t>
      </w:r>
    </w:p>
    <w:p w14:paraId="10622025" w14:textId="575C8DBE" w:rsidR="001B4C39" w:rsidRPr="005162D3" w:rsidRDefault="001B4C39" w:rsidP="001B4C39">
      <w:pPr>
        <w:pStyle w:val="B3"/>
      </w:pPr>
      <w:r w:rsidRPr="005162D3">
        <w:lastRenderedPageBreak/>
        <w:t>PLMN:</w:t>
      </w:r>
      <w:r>
        <w:tab/>
      </w:r>
      <w:r>
        <w:tab/>
      </w:r>
      <w:r>
        <w:tab/>
      </w:r>
      <w:r>
        <w:tab/>
      </w:r>
      <w:r>
        <w:tab/>
      </w:r>
      <w:r>
        <w:tab/>
      </w:r>
      <w:r>
        <w:tab/>
      </w:r>
      <w:r>
        <w:tab/>
      </w:r>
      <w:r>
        <w:tab/>
      </w:r>
      <w:r w:rsidRPr="005162D3">
        <w:t>MCC 244 and MNC 081</w:t>
      </w:r>
    </w:p>
    <w:p w14:paraId="1F77F553" w14:textId="3DB565B4" w:rsidR="001B4C39" w:rsidRDefault="001B4C39" w:rsidP="001B4C39">
      <w:pPr>
        <w:pStyle w:val="B3"/>
      </w:pPr>
      <w:r w:rsidRPr="005162D3">
        <w:t>PLMN Access Technology Identifier:</w:t>
      </w:r>
      <w:r>
        <w:tab/>
      </w:r>
      <w:r w:rsidRPr="005162D3">
        <w:t>NG-RAN</w:t>
      </w:r>
    </w:p>
    <w:p w14:paraId="580B286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1B4C39" w:rsidRPr="005162D3" w14:paraId="45B7A3D8"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F18BFB2"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37EDAD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49D64E3"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5340D97"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8FA2B60"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305EF3B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B5</w:t>
            </w:r>
          </w:p>
        </w:tc>
      </w:tr>
      <w:tr w:rsidR="001B4C39" w:rsidRPr="005162D3" w14:paraId="2DE346BE"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1156771"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D2E28F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EE5D663" w14:textId="77777777" w:rsidR="001B4C39" w:rsidRPr="005162D3" w:rsidRDefault="001B4C39" w:rsidP="0003783D">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225E3ADB"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404A17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10B293F8"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031DC2F7" w14:textId="77777777" w:rsidR="001B4C39" w:rsidRDefault="001B4C39" w:rsidP="001B4C39">
      <w:pPr>
        <w:rPr>
          <w:lang w:eastAsia="zh-CN"/>
        </w:rPr>
      </w:pPr>
    </w:p>
    <w:p w14:paraId="10E4D54F" w14:textId="2F3D9A5C" w:rsidR="0094047F" w:rsidRDefault="0094047F" w:rsidP="0094047F">
      <w:pPr>
        <w:pStyle w:val="Heading3"/>
      </w:pPr>
      <w:r>
        <w:t>4.15.4</w:t>
      </w:r>
      <w:r>
        <w:tab/>
        <w:t>EF</w:t>
      </w:r>
      <w:r>
        <w:rPr>
          <w:vertAlign w:val="subscript"/>
        </w:rPr>
        <w:t>NASCONFIG</w:t>
      </w:r>
      <w:r>
        <w:t xml:space="preserve"> (Non Access Stratum Configuration)</w:t>
      </w:r>
    </w:p>
    <w:p w14:paraId="35D7E34F" w14:textId="77777777" w:rsidR="0094047F" w:rsidRDefault="0094047F" w:rsidP="0094047F">
      <w:pPr>
        <w:keepLines/>
        <w:spacing w:after="0"/>
        <w:ind w:left="1702" w:hanging="1418"/>
      </w:pPr>
      <w:r>
        <w:t>Logically:</w:t>
      </w:r>
      <w:r>
        <w:tab/>
      </w:r>
    </w:p>
    <w:p w14:paraId="36381C9A" w14:textId="77777777" w:rsidR="0094047F" w:rsidRDefault="0094047F" w:rsidP="0094047F">
      <w:pPr>
        <w:keepLines/>
        <w:spacing w:after="0"/>
        <w:ind w:left="4962" w:hanging="4254"/>
        <w:rPr>
          <w:iCs/>
        </w:rPr>
      </w:pPr>
      <w:r>
        <w:rPr>
          <w:iCs/>
        </w:rPr>
        <w:t>NAS signalling priority value:</w:t>
      </w:r>
      <w:r>
        <w:rPr>
          <w:iCs/>
        </w:rPr>
        <w:tab/>
        <w:t>Reserved (NAS signalling low priority is not used)</w:t>
      </w:r>
      <w:r>
        <w:rPr>
          <w:iCs/>
        </w:rPr>
        <w:tab/>
      </w:r>
    </w:p>
    <w:p w14:paraId="21ADFDB0" w14:textId="77777777" w:rsidR="0094047F" w:rsidRDefault="0094047F" w:rsidP="0094047F">
      <w:pPr>
        <w:spacing w:after="0"/>
        <w:ind w:left="4956" w:hanging="4248"/>
        <w:rPr>
          <w:iCs/>
        </w:rPr>
      </w:pPr>
      <w:r>
        <w:rPr>
          <w:iCs/>
        </w:rPr>
        <w:t>NMO I Behaviour value:</w:t>
      </w:r>
      <w:r>
        <w:rPr>
          <w:iCs/>
        </w:rPr>
        <w:tab/>
        <w:t>"NMO I, Network Mode of Operation I" indication is not used</w:t>
      </w:r>
    </w:p>
    <w:p w14:paraId="2AEA1631" w14:textId="77777777" w:rsidR="0094047F" w:rsidRDefault="0094047F" w:rsidP="0094047F">
      <w:pPr>
        <w:spacing w:after="0"/>
        <w:ind w:left="4399" w:hanging="3691"/>
        <w:rPr>
          <w:iCs/>
        </w:rPr>
      </w:pPr>
      <w:r>
        <w:rPr>
          <w:iCs/>
        </w:rPr>
        <w:t>Attach with IMSI value:</w:t>
      </w:r>
      <w:r>
        <w:rPr>
          <w:iCs/>
        </w:rPr>
        <w:tab/>
        <w:t>normal behaviour is applied</w:t>
      </w:r>
    </w:p>
    <w:p w14:paraId="716213B0" w14:textId="77777777" w:rsidR="0094047F" w:rsidRDefault="0094047F" w:rsidP="0094047F">
      <w:pPr>
        <w:spacing w:after="0"/>
        <w:ind w:left="4399" w:hanging="3691"/>
        <w:rPr>
          <w:iCs/>
        </w:rPr>
      </w:pPr>
      <w:r>
        <w:rPr>
          <w:iCs/>
        </w:rPr>
        <w:t>Minimum Periodic Search Timer value:</w:t>
      </w:r>
      <w:r>
        <w:rPr>
          <w:iCs/>
        </w:rPr>
        <w:tab/>
        <w:t>00</w:t>
      </w:r>
    </w:p>
    <w:p w14:paraId="5A9A487D" w14:textId="77777777" w:rsidR="0094047F" w:rsidRDefault="0094047F" w:rsidP="0094047F">
      <w:pPr>
        <w:spacing w:after="0"/>
        <w:ind w:left="4399" w:hanging="3691"/>
        <w:rPr>
          <w:iCs/>
        </w:rPr>
      </w:pPr>
      <w:r>
        <w:rPr>
          <w:iCs/>
        </w:rPr>
        <w:t>Extended access barring value:</w:t>
      </w:r>
      <w:r>
        <w:rPr>
          <w:iCs/>
        </w:rPr>
        <w:tab/>
        <w:t>extended access barring is not applied for the UE</w:t>
      </w:r>
    </w:p>
    <w:p w14:paraId="6BDBBF7F" w14:textId="77777777" w:rsidR="0094047F" w:rsidRDefault="0094047F" w:rsidP="0094047F">
      <w:pPr>
        <w:spacing w:after="0"/>
        <w:ind w:left="4399" w:hanging="3691"/>
        <w:rPr>
          <w:iCs/>
        </w:rPr>
      </w:pPr>
      <w:r>
        <w:rPr>
          <w:iCs/>
        </w:rPr>
        <w:t>Timer T3245 Behaviour value:</w:t>
      </w:r>
      <w:r>
        <w:rPr>
          <w:iCs/>
        </w:rPr>
        <w:tab/>
        <w:t>T3245 not used</w:t>
      </w:r>
    </w:p>
    <w:p w14:paraId="684E4E0A" w14:textId="77777777" w:rsidR="0094047F" w:rsidRDefault="0094047F" w:rsidP="0094047F">
      <w:pPr>
        <w:spacing w:after="0"/>
        <w:ind w:left="4956" w:hanging="4248"/>
        <w:rPr>
          <w:iCs/>
        </w:rPr>
      </w:pPr>
      <w:r>
        <w:rPr>
          <w:iCs/>
        </w:rPr>
        <w:t>Override NAS signalling low priority:</w:t>
      </w:r>
      <w:r>
        <w:rPr>
          <w:iCs/>
        </w:rPr>
        <w:tab/>
        <w:t>Indicates that the UE cannot override the NAS signalling low priority indicator</w:t>
      </w:r>
    </w:p>
    <w:p w14:paraId="1F14CCD9" w14:textId="77777777" w:rsidR="0094047F" w:rsidRDefault="0094047F" w:rsidP="0094047F">
      <w:pPr>
        <w:spacing w:after="0"/>
        <w:ind w:left="4956" w:hanging="4248"/>
        <w:rPr>
          <w:iCs/>
        </w:rPr>
      </w:pPr>
      <w:r>
        <w:rPr>
          <w:iCs/>
        </w:rPr>
        <w:t>Override Extended access barring:</w:t>
      </w:r>
      <w:r>
        <w:rPr>
          <w:iCs/>
        </w:rPr>
        <w:tab/>
        <w:t>Indicates that the UE cannot override extended access barring</w:t>
      </w:r>
    </w:p>
    <w:p w14:paraId="7C0353EE" w14:textId="77777777" w:rsidR="0094047F" w:rsidRDefault="0094047F" w:rsidP="0094047F">
      <w:pPr>
        <w:spacing w:after="0"/>
        <w:ind w:left="4956" w:hanging="4248"/>
        <w:rPr>
          <w:iCs/>
        </w:rPr>
      </w:pPr>
      <w:r>
        <w:rPr>
          <w:iCs/>
        </w:rPr>
        <w:t>Fast First Higher Priority PLMN Search:</w:t>
      </w:r>
      <w:r>
        <w:rPr>
          <w:iCs/>
        </w:rPr>
        <w:tab/>
        <w:t>Indicates that the Fast First Higher Priority PLMN Search is not enabled</w:t>
      </w:r>
    </w:p>
    <w:p w14:paraId="26B7CD05" w14:textId="77777777" w:rsidR="0094047F" w:rsidRDefault="0094047F" w:rsidP="0094047F">
      <w:pPr>
        <w:spacing w:after="0"/>
        <w:ind w:left="4962" w:hanging="4256"/>
      </w:pPr>
      <w:r>
        <w:t>EUTRA Disabling Allowed For EMM Cause15:</w:t>
      </w:r>
      <w:r>
        <w:tab/>
        <w:t>disabled</w:t>
      </w:r>
    </w:p>
    <w:p w14:paraId="74410085" w14:textId="77777777" w:rsidR="0094047F" w:rsidRDefault="0094047F" w:rsidP="0094047F">
      <w:pPr>
        <w:spacing w:after="0"/>
        <w:ind w:left="4954" w:hanging="4248"/>
      </w:pPr>
      <w:r>
        <w:t>SM_RetryWaitTime:</w:t>
      </w:r>
      <w:r>
        <w:tab/>
        <w:t>00</w:t>
      </w:r>
    </w:p>
    <w:p w14:paraId="7CBDE7FF" w14:textId="77777777" w:rsidR="0094047F" w:rsidRDefault="0094047F" w:rsidP="0094047F">
      <w:pPr>
        <w:spacing w:after="0"/>
        <w:ind w:left="4954" w:hanging="4248"/>
        <w:rPr>
          <w:iCs/>
        </w:rPr>
      </w:pPr>
      <w:r>
        <w:t>SM_RetryAtRATChange:</w:t>
      </w:r>
      <w:r>
        <w:tab/>
      </w:r>
      <w:r>
        <w:rPr>
          <w:iCs/>
        </w:rPr>
        <w:t>UE is allowed to retry the corresponding ESM procedure in S1 mode if an SM procedure was rejected in A/Gb or Iu mode, and to retry the corresponding SM procedure in A/Gb or Iu mode if an ESM procedure was rejected in S1 mode.</w:t>
      </w:r>
    </w:p>
    <w:p w14:paraId="1C7A213E" w14:textId="77777777" w:rsidR="0094047F" w:rsidRDefault="0094047F" w:rsidP="0094047F">
      <w:pPr>
        <w:spacing w:after="0"/>
        <w:ind w:left="4954" w:hanging="4248"/>
      </w:pPr>
      <w:r>
        <w:t xml:space="preserve">Exception Data Reporting Allowed: </w:t>
      </w:r>
      <w:r>
        <w:tab/>
        <w:t>Indicates whether the UE in NB-S1 mode is allowed to use the RRC establishment cause mo-ExceptionData.</w:t>
      </w:r>
    </w:p>
    <w:p w14:paraId="145A07E4" w14:textId="77777777" w:rsidR="0094047F" w:rsidRDefault="0094047F" w:rsidP="0094047F">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5CED6A6D" w14:textId="77777777" w:rsidR="0094047F" w:rsidRDefault="0094047F" w:rsidP="0094047F">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94047F" w14:paraId="3EC381AA" w14:textId="77777777" w:rsidTr="00816305">
        <w:tc>
          <w:tcPr>
            <w:tcW w:w="840" w:type="dxa"/>
            <w:tcBorders>
              <w:top w:val="single" w:sz="4" w:space="0" w:color="auto"/>
              <w:left w:val="single" w:sz="4" w:space="0" w:color="auto"/>
              <w:bottom w:val="single" w:sz="4" w:space="0" w:color="auto"/>
              <w:right w:val="single" w:sz="4" w:space="0" w:color="auto"/>
            </w:tcBorders>
          </w:tcPr>
          <w:p w14:paraId="1B18C512" w14:textId="77777777" w:rsidR="0094047F" w:rsidRDefault="0094047F" w:rsidP="00816305">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204D057A" w14:textId="77777777" w:rsidR="0094047F" w:rsidRDefault="0094047F" w:rsidP="00816305">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5D7ED2A" w14:textId="77777777" w:rsidR="0094047F" w:rsidRDefault="0094047F" w:rsidP="00816305">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7B247EB" w14:textId="77777777" w:rsidR="0094047F" w:rsidRDefault="0094047F" w:rsidP="00816305">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D7DA5D0" w14:textId="77777777" w:rsidR="0094047F" w:rsidRDefault="0094047F" w:rsidP="00816305">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84EF32E" w14:textId="77777777" w:rsidR="0094047F" w:rsidRDefault="0094047F" w:rsidP="00816305">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7D404A7" w14:textId="77777777" w:rsidR="0094047F" w:rsidRDefault="0094047F" w:rsidP="00816305">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BC34573" w14:textId="77777777" w:rsidR="0094047F" w:rsidRDefault="0094047F" w:rsidP="00816305">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D4C0AE4" w14:textId="77777777" w:rsidR="0094047F" w:rsidRDefault="0094047F" w:rsidP="00816305">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4ABCEB" w14:textId="77777777" w:rsidR="0094047F" w:rsidRDefault="0094047F" w:rsidP="00816305">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33E7961" w14:textId="77777777" w:rsidR="0094047F" w:rsidRDefault="0094047F" w:rsidP="00816305">
            <w:pPr>
              <w:keepNext/>
              <w:keepLines/>
              <w:spacing w:after="0"/>
              <w:rPr>
                <w:rFonts w:ascii="Arial" w:hAnsi="Arial"/>
                <w:sz w:val="18"/>
              </w:rPr>
            </w:pPr>
            <w:r>
              <w:rPr>
                <w:rFonts w:ascii="Arial" w:hAnsi="Arial"/>
                <w:sz w:val="18"/>
              </w:rPr>
              <w:t>B10</w:t>
            </w:r>
          </w:p>
        </w:tc>
      </w:tr>
      <w:tr w:rsidR="0094047F" w14:paraId="0CBA8C43" w14:textId="77777777" w:rsidTr="00816305">
        <w:tc>
          <w:tcPr>
            <w:tcW w:w="840" w:type="dxa"/>
            <w:tcBorders>
              <w:top w:val="single" w:sz="4" w:space="0" w:color="auto"/>
              <w:left w:val="single" w:sz="4" w:space="0" w:color="auto"/>
              <w:bottom w:val="single" w:sz="4" w:space="0" w:color="auto"/>
              <w:right w:val="single" w:sz="4" w:space="0" w:color="auto"/>
            </w:tcBorders>
          </w:tcPr>
          <w:p w14:paraId="6D52214F" w14:textId="77777777" w:rsidR="0094047F" w:rsidRDefault="0094047F" w:rsidP="00816305">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02D4C9A4" w14:textId="77777777" w:rsidR="0094047F" w:rsidRDefault="0094047F" w:rsidP="00816305">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848487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8108CF8"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FCD61E" w14:textId="77777777" w:rsidR="0094047F" w:rsidRDefault="0094047F" w:rsidP="00816305">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7AF1671"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2FCA2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10048B5" w14:textId="77777777" w:rsidR="0094047F" w:rsidRDefault="0094047F" w:rsidP="00816305">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72F2147B"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08A386"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63ACD" w14:textId="77777777" w:rsidR="0094047F" w:rsidRDefault="0094047F" w:rsidP="00816305">
            <w:pPr>
              <w:keepNext/>
              <w:keepLines/>
              <w:spacing w:after="0"/>
              <w:rPr>
                <w:rFonts w:ascii="Arial" w:hAnsi="Arial"/>
                <w:sz w:val="18"/>
              </w:rPr>
            </w:pPr>
            <w:r>
              <w:rPr>
                <w:rFonts w:ascii="Arial" w:hAnsi="Arial"/>
                <w:sz w:val="18"/>
              </w:rPr>
              <w:t>83</w:t>
            </w:r>
          </w:p>
        </w:tc>
      </w:tr>
      <w:tr w:rsidR="0094047F" w14:paraId="4151948F" w14:textId="77777777" w:rsidTr="00816305">
        <w:tc>
          <w:tcPr>
            <w:tcW w:w="840" w:type="dxa"/>
            <w:tcBorders>
              <w:top w:val="single" w:sz="4" w:space="0" w:color="auto"/>
              <w:right w:val="single" w:sz="4" w:space="0" w:color="auto"/>
            </w:tcBorders>
          </w:tcPr>
          <w:p w14:paraId="6BA3AC3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113EFC8" w14:textId="77777777" w:rsidR="0094047F" w:rsidRDefault="0094047F" w:rsidP="00816305">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4E27C6F" w14:textId="77777777" w:rsidR="0094047F" w:rsidRDefault="0094047F" w:rsidP="00816305">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2FCC91AE" w14:textId="77777777" w:rsidR="0094047F" w:rsidRDefault="0094047F" w:rsidP="00816305">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5FDA00B" w14:textId="77777777" w:rsidR="0094047F" w:rsidRDefault="0094047F" w:rsidP="00816305">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DF1AC0C" w14:textId="77777777" w:rsidR="0094047F" w:rsidRDefault="0094047F" w:rsidP="00816305">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B623156" w14:textId="77777777" w:rsidR="0094047F" w:rsidRDefault="0094047F" w:rsidP="00816305">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0B7627" w14:textId="77777777" w:rsidR="0094047F" w:rsidRDefault="0094047F" w:rsidP="00816305">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FC07BB3" w14:textId="77777777" w:rsidR="0094047F" w:rsidRDefault="0094047F" w:rsidP="00816305">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6567172" w14:textId="77777777" w:rsidR="0094047F" w:rsidRDefault="0094047F" w:rsidP="00816305">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D4B0025" w14:textId="77777777" w:rsidR="0094047F" w:rsidRDefault="0094047F" w:rsidP="00816305">
            <w:pPr>
              <w:keepNext/>
              <w:keepLines/>
              <w:spacing w:after="0"/>
              <w:rPr>
                <w:rFonts w:ascii="Arial" w:hAnsi="Arial"/>
                <w:sz w:val="18"/>
              </w:rPr>
            </w:pPr>
            <w:r>
              <w:rPr>
                <w:rFonts w:ascii="Arial" w:hAnsi="Arial"/>
                <w:sz w:val="18"/>
              </w:rPr>
              <w:t>B20</w:t>
            </w:r>
          </w:p>
        </w:tc>
      </w:tr>
      <w:tr w:rsidR="0094047F" w14:paraId="297F764A" w14:textId="77777777" w:rsidTr="00816305">
        <w:tc>
          <w:tcPr>
            <w:tcW w:w="840" w:type="dxa"/>
            <w:tcBorders>
              <w:right w:val="single" w:sz="4" w:space="0" w:color="auto"/>
            </w:tcBorders>
          </w:tcPr>
          <w:p w14:paraId="71BD1B5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7ECFFB27"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E2F9E3"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D99308A" w14:textId="77777777" w:rsidR="0094047F" w:rsidRDefault="0094047F" w:rsidP="00816305">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18E7E50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3499D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A396E0B" w14:textId="77777777" w:rsidR="0094047F" w:rsidRDefault="0094047F" w:rsidP="00816305">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583F582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12617A1"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D654331" w14:textId="77777777" w:rsidR="0094047F" w:rsidRDefault="0094047F" w:rsidP="00816305">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30CFA87C" w14:textId="77777777" w:rsidR="0094047F" w:rsidRDefault="0094047F" w:rsidP="00816305">
            <w:pPr>
              <w:keepNext/>
              <w:keepLines/>
              <w:spacing w:after="0"/>
              <w:rPr>
                <w:rFonts w:ascii="Arial" w:hAnsi="Arial"/>
                <w:sz w:val="18"/>
              </w:rPr>
            </w:pPr>
            <w:r>
              <w:rPr>
                <w:rFonts w:ascii="Arial" w:hAnsi="Arial"/>
                <w:sz w:val="18"/>
              </w:rPr>
              <w:t>01</w:t>
            </w:r>
          </w:p>
        </w:tc>
      </w:tr>
      <w:tr w:rsidR="0094047F" w14:paraId="3B314DE7" w14:textId="77777777" w:rsidTr="00816305">
        <w:tc>
          <w:tcPr>
            <w:tcW w:w="840" w:type="dxa"/>
            <w:tcBorders>
              <w:right w:val="single" w:sz="4" w:space="0" w:color="auto"/>
            </w:tcBorders>
          </w:tcPr>
          <w:p w14:paraId="19E9B52D"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D82CFB" w14:textId="77777777" w:rsidR="0094047F" w:rsidRDefault="0094047F" w:rsidP="00816305">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1426469" w14:textId="77777777" w:rsidR="0094047F" w:rsidRDefault="0094047F" w:rsidP="00816305">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B12F812" w14:textId="77777777" w:rsidR="0094047F" w:rsidRDefault="0094047F" w:rsidP="00816305">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1C3A1E9" w14:textId="77777777" w:rsidR="0094047F" w:rsidRDefault="0094047F" w:rsidP="00816305">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927132E" w14:textId="77777777" w:rsidR="0094047F" w:rsidRDefault="0094047F" w:rsidP="00816305">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B1793A5" w14:textId="77777777" w:rsidR="0094047F" w:rsidRDefault="0094047F" w:rsidP="00816305">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287E2CE" w14:textId="77777777" w:rsidR="0094047F" w:rsidRDefault="0094047F" w:rsidP="00816305">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214C5B6" w14:textId="77777777" w:rsidR="0094047F" w:rsidRDefault="0094047F" w:rsidP="00816305">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1F1BEE6" w14:textId="77777777" w:rsidR="0094047F" w:rsidRDefault="0094047F" w:rsidP="00816305">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3235209F" w14:textId="77777777" w:rsidR="0094047F" w:rsidRDefault="0094047F" w:rsidP="00816305">
            <w:pPr>
              <w:keepNext/>
              <w:keepLines/>
              <w:spacing w:after="0"/>
              <w:rPr>
                <w:rFonts w:ascii="Arial" w:hAnsi="Arial"/>
                <w:sz w:val="18"/>
              </w:rPr>
            </w:pPr>
            <w:r>
              <w:rPr>
                <w:rFonts w:ascii="Arial" w:hAnsi="Arial"/>
                <w:sz w:val="18"/>
              </w:rPr>
              <w:t>B30</w:t>
            </w:r>
          </w:p>
        </w:tc>
      </w:tr>
      <w:tr w:rsidR="0094047F" w14:paraId="3A71C2A4" w14:textId="77777777" w:rsidTr="00816305">
        <w:tc>
          <w:tcPr>
            <w:tcW w:w="840" w:type="dxa"/>
            <w:tcBorders>
              <w:right w:val="single" w:sz="4" w:space="0" w:color="auto"/>
            </w:tcBorders>
          </w:tcPr>
          <w:p w14:paraId="6D86751A"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A474CA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544CD9" w14:textId="77777777" w:rsidR="0094047F" w:rsidRDefault="0094047F" w:rsidP="00816305">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49152B26"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2536A2"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ADB8EC" w14:textId="77777777" w:rsidR="0094047F" w:rsidRDefault="0094047F" w:rsidP="00816305">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059C07EF"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DE91944"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B1D73" w14:textId="77777777" w:rsidR="0094047F" w:rsidRDefault="0094047F" w:rsidP="00816305">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8256CC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ECB5B13" w14:textId="77777777" w:rsidR="0094047F" w:rsidRDefault="0094047F" w:rsidP="00816305">
            <w:pPr>
              <w:keepNext/>
              <w:keepLines/>
              <w:spacing w:after="0"/>
              <w:rPr>
                <w:rFonts w:ascii="Arial" w:hAnsi="Arial"/>
                <w:sz w:val="18"/>
              </w:rPr>
            </w:pPr>
            <w:r>
              <w:rPr>
                <w:rFonts w:ascii="Arial" w:hAnsi="Arial"/>
                <w:sz w:val="18"/>
              </w:rPr>
              <w:t>00</w:t>
            </w:r>
          </w:p>
        </w:tc>
      </w:tr>
      <w:tr w:rsidR="0094047F" w14:paraId="74D5E06C" w14:textId="77777777" w:rsidTr="00816305">
        <w:tc>
          <w:tcPr>
            <w:tcW w:w="840" w:type="dxa"/>
            <w:tcBorders>
              <w:right w:val="single" w:sz="4" w:space="0" w:color="auto"/>
            </w:tcBorders>
          </w:tcPr>
          <w:p w14:paraId="3944E625"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33DE7BE" w14:textId="77777777" w:rsidR="0094047F" w:rsidRDefault="0094047F" w:rsidP="00816305">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18F036BF" w14:textId="77777777" w:rsidR="0094047F" w:rsidRDefault="0094047F" w:rsidP="00816305">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271053E" w14:textId="77777777" w:rsidR="0094047F" w:rsidRDefault="0094047F" w:rsidP="00816305">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54E2FCC8" w14:textId="77777777" w:rsidR="0094047F" w:rsidRDefault="0094047F" w:rsidP="00816305">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30855A8" w14:textId="77777777" w:rsidR="0094047F" w:rsidRDefault="0094047F" w:rsidP="00816305">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1CACF12" w14:textId="77777777" w:rsidR="0094047F" w:rsidRDefault="0094047F" w:rsidP="00816305">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2C76B27E"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60AA5427"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016B47D8"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0BAFDD9F"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94047F" w14:paraId="46BBC1E5" w14:textId="77777777" w:rsidTr="00816305">
        <w:tc>
          <w:tcPr>
            <w:tcW w:w="840" w:type="dxa"/>
            <w:tcBorders>
              <w:right w:val="single" w:sz="4" w:space="0" w:color="auto"/>
            </w:tcBorders>
          </w:tcPr>
          <w:p w14:paraId="4C0F7566"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817AA57" w14:textId="77777777" w:rsidR="0094047F" w:rsidRDefault="0094047F" w:rsidP="00816305">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0EEE8EBF" w14:textId="77777777" w:rsidR="0094047F" w:rsidRDefault="0094047F" w:rsidP="00816305">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70E6DF4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104882" w14:textId="77777777" w:rsidR="0094047F" w:rsidRDefault="0094047F" w:rsidP="00816305">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5FBA9989"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A115B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CA7AAD" w14:textId="77777777" w:rsidR="0094047F" w:rsidRDefault="0094047F" w:rsidP="00816305">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2CD101F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5F0C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B33A132"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94047F" w14:paraId="0F888D17" w14:textId="77777777" w:rsidTr="00816305">
        <w:tc>
          <w:tcPr>
            <w:tcW w:w="840" w:type="dxa"/>
            <w:tcBorders>
              <w:right w:val="single" w:sz="4" w:space="0" w:color="auto"/>
            </w:tcBorders>
          </w:tcPr>
          <w:p w14:paraId="2C0A5A04"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42C0D8B"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491048EA"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10CA146C"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7E3DC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153DF6"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F6B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DB4AB9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72840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5009AF"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F9057E3" w14:textId="77777777" w:rsidR="0094047F" w:rsidRDefault="0094047F" w:rsidP="00816305">
            <w:pPr>
              <w:keepNext/>
              <w:keepLines/>
              <w:spacing w:after="0"/>
              <w:rPr>
                <w:rFonts w:ascii="Arial" w:hAnsi="Arial"/>
                <w:sz w:val="18"/>
              </w:rPr>
            </w:pPr>
          </w:p>
        </w:tc>
      </w:tr>
      <w:tr w:rsidR="0094047F" w14:paraId="6840D07E" w14:textId="77777777" w:rsidTr="00816305">
        <w:tc>
          <w:tcPr>
            <w:tcW w:w="840" w:type="dxa"/>
            <w:tcBorders>
              <w:right w:val="single" w:sz="4" w:space="0" w:color="auto"/>
            </w:tcBorders>
          </w:tcPr>
          <w:p w14:paraId="049954F2"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95C7420"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3ADFA98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17822FF"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E360E2"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608AC8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D046A8"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2338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DAC82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E2815D2"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2D9CAAB" w14:textId="77777777" w:rsidR="0094047F" w:rsidRDefault="0094047F" w:rsidP="00816305">
            <w:pPr>
              <w:keepNext/>
              <w:keepLines/>
              <w:spacing w:after="0"/>
              <w:rPr>
                <w:rFonts w:ascii="Arial" w:hAnsi="Arial"/>
                <w:sz w:val="18"/>
              </w:rPr>
            </w:pPr>
          </w:p>
        </w:tc>
      </w:tr>
    </w:tbl>
    <w:p w14:paraId="5F4C3278" w14:textId="77777777" w:rsidR="0094047F" w:rsidRDefault="0094047F" w:rsidP="001B4C39">
      <w:pPr>
        <w:rPr>
          <w:lang w:eastAsia="zh-CN"/>
        </w:rPr>
      </w:pPr>
    </w:p>
    <w:p w14:paraId="2FCD1D04" w14:textId="75AEE470" w:rsidR="002305BC" w:rsidRPr="005162D3" w:rsidRDefault="002305BC" w:rsidP="002305BC">
      <w:pPr>
        <w:pStyle w:val="Heading3"/>
      </w:pPr>
      <w:r w:rsidRPr="005162D3">
        <w:t>4.15.</w:t>
      </w:r>
      <w:r>
        <w:t>5</w:t>
      </w:r>
      <w:r w:rsidRPr="005162D3">
        <w:tab/>
      </w:r>
      <w:r w:rsidRPr="00CA217D">
        <w:t>EF</w:t>
      </w:r>
      <w:r w:rsidRPr="0060225E">
        <w:rPr>
          <w:vertAlign w:val="subscript"/>
        </w:rPr>
        <w:t xml:space="preserve">SOR-CMCI </w:t>
      </w:r>
      <w:r w:rsidRPr="00CA217D">
        <w:t>(Steering Of Roaming - Connected Mode Control Information)</w:t>
      </w:r>
    </w:p>
    <w:p w14:paraId="6ADEF10D" w14:textId="77777777" w:rsidR="002305BC" w:rsidRDefault="002305BC" w:rsidP="002305BC">
      <w:pPr>
        <w:ind w:left="568" w:hanging="284"/>
      </w:pPr>
      <w:r w:rsidRPr="005162D3">
        <w:t>Logically:</w:t>
      </w:r>
    </w:p>
    <w:p w14:paraId="05D26E52" w14:textId="77777777" w:rsidR="002305BC" w:rsidRDefault="002305BC" w:rsidP="002305BC">
      <w:pPr>
        <w:pStyle w:val="B3"/>
        <w:ind w:left="284" w:firstLine="284"/>
      </w:pPr>
      <w:r w:rsidRPr="00CA217D">
        <w:t>SOR-CMCI rule 1</w:t>
      </w:r>
      <w:r>
        <w:t>:</w:t>
      </w:r>
    </w:p>
    <w:p w14:paraId="74DEF728" w14:textId="77777777" w:rsidR="002305BC" w:rsidRDefault="002305BC" w:rsidP="002305BC">
      <w:pPr>
        <w:keepLines/>
        <w:tabs>
          <w:tab w:val="left" w:pos="4678"/>
        </w:tabs>
        <w:spacing w:after="0"/>
        <w:ind w:left="1702" w:hanging="1418"/>
      </w:pPr>
      <w:r>
        <w:tab/>
      </w:r>
      <w:r w:rsidRPr="0060225E">
        <w:t>Tsor-cm timer value</w:t>
      </w:r>
      <w:r>
        <w:t>:</w:t>
      </w:r>
      <w:r>
        <w:tab/>
      </w:r>
      <w:r>
        <w:rPr>
          <w:lang w:eastAsia="fr-FR"/>
        </w:rPr>
        <w:t>'</w:t>
      </w:r>
      <w:r w:rsidRPr="00CA4BFF">
        <w:t>00100</w:t>
      </w:r>
      <w:r>
        <w:t>1</w:t>
      </w:r>
      <w:r w:rsidRPr="00CA4BFF">
        <w:t>01</w:t>
      </w:r>
      <w:r>
        <w:rPr>
          <w:lang w:eastAsia="fr-FR"/>
        </w:rPr>
        <w:t>'</w:t>
      </w:r>
      <w:r>
        <w:t xml:space="preserve"> (5 minutes)</w:t>
      </w:r>
    </w:p>
    <w:p w14:paraId="28BCC2A7" w14:textId="77777777" w:rsidR="002305BC" w:rsidRDefault="002305BC" w:rsidP="002305BC">
      <w:pPr>
        <w:keepLines/>
        <w:tabs>
          <w:tab w:val="left" w:pos="4678"/>
        </w:tabs>
        <w:spacing w:after="0"/>
        <w:ind w:left="1702" w:hanging="1418"/>
      </w:pPr>
      <w:r>
        <w:tab/>
      </w:r>
      <w:r w:rsidRPr="007F2770">
        <w:t>Criterion type</w:t>
      </w:r>
      <w:r>
        <w:t>:</w:t>
      </w:r>
      <w:r>
        <w:tab/>
      </w:r>
      <w:bookmarkStart w:id="797" w:name="_Hlk72966105"/>
      <w:r w:rsidRPr="007F2770">
        <w:t>match all</w:t>
      </w:r>
      <w:bookmarkEnd w:id="797"/>
    </w:p>
    <w:p w14:paraId="6C8443BA" w14:textId="77777777" w:rsidR="002305BC" w:rsidRDefault="002305BC" w:rsidP="002305BC">
      <w:pPr>
        <w:keepLines/>
        <w:tabs>
          <w:tab w:val="left" w:pos="4678"/>
        </w:tabs>
        <w:spacing w:after="0"/>
        <w:ind w:left="1702" w:hanging="1418"/>
      </w:pPr>
      <w:r>
        <w:tab/>
      </w:r>
      <w:r w:rsidRPr="007F2770">
        <w:t>Criterion value</w:t>
      </w:r>
      <w:r>
        <w:t>:</w:t>
      </w:r>
      <w:r>
        <w:tab/>
      </w:r>
      <w:bookmarkStart w:id="798" w:name="_Hlk181785297"/>
      <w:r>
        <w:t>empty (zero octet lenght)</w:t>
      </w:r>
      <w:bookmarkEnd w:id="798"/>
    </w:p>
    <w:p w14:paraId="54450E35" w14:textId="77777777" w:rsidR="00B93CB0" w:rsidRPr="005162D3" w:rsidRDefault="00B93CB0" w:rsidP="00B93CB0">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93CB0" w:rsidRPr="005162D3" w14:paraId="6D69806B" w14:textId="77777777" w:rsidTr="00B25534">
        <w:tc>
          <w:tcPr>
            <w:tcW w:w="959" w:type="dxa"/>
            <w:tcBorders>
              <w:top w:val="single" w:sz="4" w:space="0" w:color="auto"/>
              <w:left w:val="single" w:sz="4" w:space="0" w:color="auto"/>
              <w:bottom w:val="single" w:sz="4" w:space="0" w:color="auto"/>
              <w:right w:val="single" w:sz="4" w:space="0" w:color="auto"/>
            </w:tcBorders>
          </w:tcPr>
          <w:p w14:paraId="783EDD7E" w14:textId="77777777" w:rsidR="00B93CB0" w:rsidRPr="00E22C80" w:rsidRDefault="00B93CB0" w:rsidP="00B25534">
            <w:pPr>
              <w:keepNext/>
              <w:keepLines/>
              <w:spacing w:after="0"/>
              <w:rPr>
                <w:rFonts w:ascii="Arial" w:hAnsi="Arial"/>
                <w:sz w:val="18"/>
              </w:rPr>
            </w:pPr>
            <w:r w:rsidRPr="00E22C80">
              <w:rPr>
                <w:rFonts w:ascii="Arial" w:hAnsi="Arial"/>
                <w:sz w:val="18"/>
              </w:rPr>
              <w:lastRenderedPageBreak/>
              <w:t>Byte</w:t>
            </w:r>
          </w:p>
        </w:tc>
        <w:tc>
          <w:tcPr>
            <w:tcW w:w="717" w:type="dxa"/>
            <w:tcBorders>
              <w:top w:val="single" w:sz="4" w:space="0" w:color="auto"/>
              <w:left w:val="single" w:sz="4" w:space="0" w:color="auto"/>
              <w:bottom w:val="single" w:sz="4" w:space="0" w:color="auto"/>
              <w:right w:val="single" w:sz="4" w:space="0" w:color="auto"/>
            </w:tcBorders>
          </w:tcPr>
          <w:p w14:paraId="1EC42D9A" w14:textId="77777777" w:rsidR="00B93CB0" w:rsidRPr="00E22C80" w:rsidRDefault="00B93CB0" w:rsidP="00B25534">
            <w:pPr>
              <w:keepNext/>
              <w:keepLines/>
              <w:spacing w:after="0"/>
              <w:rPr>
                <w:rFonts w:ascii="Arial" w:hAnsi="Arial"/>
                <w:b/>
                <w:sz w:val="18"/>
              </w:rPr>
            </w:pPr>
            <w:r w:rsidRPr="00E22C80">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6716261D" w14:textId="77777777" w:rsidR="00B93CB0" w:rsidRPr="00E22C80" w:rsidRDefault="00B93CB0" w:rsidP="00B25534">
            <w:pPr>
              <w:keepNext/>
              <w:keepLines/>
              <w:spacing w:after="0"/>
              <w:rPr>
                <w:rFonts w:ascii="Arial" w:hAnsi="Arial"/>
                <w:b/>
                <w:sz w:val="18"/>
              </w:rPr>
            </w:pPr>
            <w:r w:rsidRPr="00E22C80">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57C11714" w14:textId="77777777" w:rsidR="00B93CB0" w:rsidRPr="00E22C80" w:rsidRDefault="00B93CB0" w:rsidP="00B25534">
            <w:pPr>
              <w:keepNext/>
              <w:keepLines/>
              <w:spacing w:after="0"/>
              <w:rPr>
                <w:rFonts w:ascii="Arial" w:hAnsi="Arial"/>
                <w:b/>
                <w:sz w:val="18"/>
              </w:rPr>
            </w:pPr>
            <w:r w:rsidRPr="00E22C80">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259F2D5D" w14:textId="77777777" w:rsidR="00B93CB0" w:rsidRPr="00E22C80" w:rsidRDefault="00B93CB0" w:rsidP="00B25534">
            <w:pPr>
              <w:keepNext/>
              <w:keepLines/>
              <w:spacing w:after="0"/>
              <w:rPr>
                <w:rFonts w:ascii="Arial" w:hAnsi="Arial"/>
                <w:b/>
                <w:sz w:val="18"/>
              </w:rPr>
            </w:pPr>
            <w:r w:rsidRPr="00E22C80">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669C0D1E" w14:textId="77777777" w:rsidR="00B93CB0" w:rsidRPr="00E22C80" w:rsidRDefault="00B93CB0" w:rsidP="00B25534">
            <w:pPr>
              <w:keepNext/>
              <w:keepLines/>
              <w:spacing w:after="0"/>
              <w:rPr>
                <w:rFonts w:ascii="Arial" w:hAnsi="Arial"/>
                <w:b/>
                <w:sz w:val="18"/>
              </w:rPr>
            </w:pPr>
            <w:r w:rsidRPr="00E22C80">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0BB02AEB" w14:textId="77777777" w:rsidR="00B93CB0" w:rsidRPr="00E22C80" w:rsidRDefault="00B93CB0" w:rsidP="00B25534">
            <w:pPr>
              <w:keepNext/>
              <w:keepLines/>
              <w:spacing w:after="0"/>
              <w:rPr>
                <w:rFonts w:ascii="Arial" w:hAnsi="Arial"/>
                <w:b/>
                <w:sz w:val="18"/>
              </w:rPr>
            </w:pPr>
            <w:r w:rsidRPr="00E22C80">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006B25E2" w14:textId="77777777" w:rsidR="00B93CB0" w:rsidRPr="00E22C80" w:rsidRDefault="00B93CB0" w:rsidP="00B25534">
            <w:pPr>
              <w:keepNext/>
              <w:keepLines/>
              <w:spacing w:after="0"/>
              <w:rPr>
                <w:rFonts w:ascii="Arial" w:hAnsi="Arial"/>
                <w:b/>
                <w:sz w:val="18"/>
              </w:rPr>
            </w:pPr>
            <w:r w:rsidRPr="00E22C80">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2998FE88" w14:textId="77777777" w:rsidR="00B93CB0" w:rsidRPr="00E22C80" w:rsidRDefault="00B93CB0" w:rsidP="00B25534">
            <w:pPr>
              <w:keepNext/>
              <w:keepLines/>
              <w:spacing w:after="0"/>
              <w:rPr>
                <w:rFonts w:ascii="Arial" w:hAnsi="Arial"/>
                <w:b/>
                <w:sz w:val="18"/>
              </w:rPr>
            </w:pPr>
            <w:r w:rsidRPr="00E22C80">
              <w:rPr>
                <w:rFonts w:ascii="Arial" w:hAnsi="Arial"/>
                <w:b/>
                <w:sz w:val="18"/>
              </w:rPr>
              <w:t>B8</w:t>
            </w:r>
          </w:p>
        </w:tc>
      </w:tr>
      <w:tr w:rsidR="00B93CB0" w:rsidRPr="005162D3" w14:paraId="5EA1BB48" w14:textId="77777777" w:rsidTr="00B25534">
        <w:tc>
          <w:tcPr>
            <w:tcW w:w="959" w:type="dxa"/>
            <w:tcBorders>
              <w:top w:val="single" w:sz="4" w:space="0" w:color="auto"/>
              <w:left w:val="single" w:sz="4" w:space="0" w:color="auto"/>
              <w:bottom w:val="single" w:sz="4" w:space="0" w:color="auto"/>
              <w:right w:val="single" w:sz="4" w:space="0" w:color="auto"/>
            </w:tcBorders>
          </w:tcPr>
          <w:p w14:paraId="03708C7D" w14:textId="77777777" w:rsidR="00B93CB0" w:rsidRPr="00E22C80" w:rsidRDefault="00B93CB0" w:rsidP="00B25534">
            <w:pPr>
              <w:keepNext/>
              <w:keepLines/>
              <w:spacing w:after="0"/>
              <w:rPr>
                <w:rFonts w:ascii="Arial" w:hAnsi="Arial"/>
                <w:sz w:val="18"/>
              </w:rPr>
            </w:pPr>
            <w:r w:rsidRPr="00E22C80">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0FCA39CE" w14:textId="77777777" w:rsidR="00B93CB0" w:rsidRPr="00E22C80" w:rsidRDefault="00B93CB0" w:rsidP="00B25534">
            <w:pPr>
              <w:keepNext/>
              <w:keepLines/>
              <w:spacing w:after="0"/>
              <w:rPr>
                <w:rFonts w:ascii="Arial" w:hAnsi="Arial"/>
                <w:bCs/>
                <w:sz w:val="18"/>
              </w:rPr>
            </w:pPr>
            <w:r w:rsidRPr="00E22C80">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5C18559F" w14:textId="4B850CFD" w:rsidR="00B93CB0" w:rsidRPr="00E22C80" w:rsidRDefault="00B93CB0" w:rsidP="00B25534">
            <w:pPr>
              <w:keepNext/>
              <w:keepLines/>
              <w:spacing w:after="0"/>
              <w:rPr>
                <w:rFonts w:ascii="Arial" w:hAnsi="Arial"/>
                <w:bCs/>
                <w:sz w:val="18"/>
              </w:rPr>
            </w:pPr>
            <w:r>
              <w:rPr>
                <w:rFonts w:ascii="Arial" w:hAnsi="Arial"/>
                <w:bCs/>
                <w:sz w:val="18"/>
              </w:rPr>
              <w:t>05</w:t>
            </w:r>
          </w:p>
        </w:tc>
        <w:tc>
          <w:tcPr>
            <w:tcW w:w="717" w:type="dxa"/>
            <w:tcBorders>
              <w:top w:val="single" w:sz="4" w:space="0" w:color="auto"/>
              <w:left w:val="single" w:sz="4" w:space="0" w:color="auto"/>
              <w:bottom w:val="single" w:sz="4" w:space="0" w:color="auto"/>
              <w:right w:val="single" w:sz="4" w:space="0" w:color="auto"/>
            </w:tcBorders>
          </w:tcPr>
          <w:p w14:paraId="2C99A109" w14:textId="7D0A6680" w:rsidR="00B93CB0" w:rsidRPr="00E22C80" w:rsidRDefault="00B93CB0"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1CC39BCE" w14:textId="130B46BF" w:rsidR="00B93CB0" w:rsidRPr="00E22C80" w:rsidRDefault="00B93CB0" w:rsidP="00B25534">
            <w:pPr>
              <w:keepNext/>
              <w:keepLines/>
              <w:spacing w:after="0"/>
              <w:rPr>
                <w:rFonts w:ascii="Arial" w:hAnsi="Arial"/>
                <w:bCs/>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173CF6E5" w14:textId="32A5C5CF" w:rsidR="00B93CB0" w:rsidRPr="00E22C80" w:rsidRDefault="00B93CB0" w:rsidP="00B25534">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tcPr>
          <w:p w14:paraId="18D8667E" w14:textId="1D66702E"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0E0A533" w14:textId="7DEA554C" w:rsidR="00B93CB0" w:rsidRPr="00E22C80" w:rsidRDefault="00B93CB0"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052E5C90" w14:textId="77777777" w:rsidR="00B93CB0" w:rsidRPr="00E22C80" w:rsidRDefault="00B93CB0" w:rsidP="00B25534">
            <w:pPr>
              <w:keepNext/>
              <w:keepLines/>
              <w:spacing w:after="0"/>
              <w:rPr>
                <w:rFonts w:ascii="Arial" w:hAnsi="Arial"/>
                <w:bCs/>
                <w:sz w:val="18"/>
              </w:rPr>
            </w:pPr>
            <w:r>
              <w:rPr>
                <w:rFonts w:ascii="Arial" w:hAnsi="Arial"/>
                <w:bCs/>
                <w:sz w:val="18"/>
              </w:rPr>
              <w:t>FF</w:t>
            </w:r>
          </w:p>
        </w:tc>
      </w:tr>
      <w:tr w:rsidR="00B93CB0" w:rsidRPr="005162D3" w14:paraId="7245D8A1" w14:textId="77777777" w:rsidTr="00B25534">
        <w:tc>
          <w:tcPr>
            <w:tcW w:w="959" w:type="dxa"/>
            <w:tcBorders>
              <w:top w:val="single" w:sz="4" w:space="0" w:color="auto"/>
              <w:left w:val="nil"/>
              <w:bottom w:val="nil"/>
              <w:right w:val="single" w:sz="4" w:space="0" w:color="auto"/>
            </w:tcBorders>
          </w:tcPr>
          <w:p w14:paraId="7D9A911E"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BE358B" w14:textId="77777777" w:rsidR="00B93CB0" w:rsidRPr="00E22C80" w:rsidRDefault="00B93CB0" w:rsidP="00B25534">
            <w:pPr>
              <w:keepNext/>
              <w:keepLines/>
              <w:spacing w:after="0"/>
              <w:rPr>
                <w:rFonts w:ascii="Arial" w:hAnsi="Arial"/>
                <w:b/>
                <w:sz w:val="18"/>
              </w:rPr>
            </w:pPr>
            <w:r w:rsidRPr="00E22C80">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7518E2E5" w14:textId="77777777" w:rsidR="00B93CB0" w:rsidRPr="00E22C80" w:rsidRDefault="00B93CB0" w:rsidP="00B25534">
            <w:pPr>
              <w:keepNext/>
              <w:keepLines/>
              <w:spacing w:after="0"/>
              <w:rPr>
                <w:rFonts w:ascii="Arial" w:hAnsi="Arial"/>
                <w:b/>
                <w:sz w:val="18"/>
              </w:rPr>
            </w:pPr>
            <w:r w:rsidRPr="00E22C80">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56C55D62" w14:textId="77777777" w:rsidR="00B93CB0" w:rsidRPr="00E22C80" w:rsidRDefault="00B93CB0" w:rsidP="00B25534">
            <w:pPr>
              <w:keepNext/>
              <w:keepLines/>
              <w:spacing w:after="0"/>
              <w:rPr>
                <w:rFonts w:ascii="Arial" w:hAnsi="Arial"/>
                <w:b/>
                <w:sz w:val="18"/>
              </w:rPr>
            </w:pPr>
            <w:r w:rsidRPr="00E22C80">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6C9C4B8B" w14:textId="77777777" w:rsidR="00B93CB0" w:rsidRPr="00E22C80" w:rsidRDefault="00B93CB0" w:rsidP="00B25534">
            <w:pPr>
              <w:keepNext/>
              <w:keepLines/>
              <w:spacing w:after="0"/>
              <w:rPr>
                <w:rFonts w:ascii="Arial" w:hAnsi="Arial"/>
                <w:b/>
                <w:sz w:val="18"/>
              </w:rPr>
            </w:pPr>
            <w:r w:rsidRPr="00E22C80">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430B169F" w14:textId="77777777" w:rsidR="00B93CB0" w:rsidRPr="00E22C80" w:rsidRDefault="00B93CB0" w:rsidP="00B25534">
            <w:pPr>
              <w:keepNext/>
              <w:keepLines/>
              <w:spacing w:after="0"/>
              <w:rPr>
                <w:rFonts w:ascii="Arial" w:hAnsi="Arial"/>
                <w:b/>
                <w:sz w:val="18"/>
              </w:rPr>
            </w:pPr>
            <w:r w:rsidRPr="00E22C80">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1B6FA6CF" w14:textId="77777777" w:rsidR="00B93CB0" w:rsidRPr="00E22C80" w:rsidRDefault="00B93CB0" w:rsidP="00B25534">
            <w:pPr>
              <w:keepNext/>
              <w:keepLines/>
              <w:spacing w:after="0"/>
              <w:rPr>
                <w:rFonts w:ascii="Arial" w:hAnsi="Arial"/>
                <w:b/>
                <w:sz w:val="18"/>
              </w:rPr>
            </w:pPr>
            <w:r w:rsidRPr="00E22C80">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255F0CE5" w14:textId="77777777" w:rsidR="00B93CB0" w:rsidRPr="00E22C80" w:rsidRDefault="00B93CB0" w:rsidP="00B25534">
            <w:pPr>
              <w:keepNext/>
              <w:keepLines/>
              <w:spacing w:after="0"/>
              <w:rPr>
                <w:rFonts w:ascii="Arial" w:hAnsi="Arial"/>
                <w:b/>
                <w:sz w:val="18"/>
              </w:rPr>
            </w:pPr>
            <w:r w:rsidRPr="00E22C80">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A7E81C9" w14:textId="77777777" w:rsidR="00B93CB0" w:rsidRPr="00E22C80" w:rsidRDefault="00B93CB0" w:rsidP="00B25534">
            <w:pPr>
              <w:keepNext/>
              <w:keepLines/>
              <w:spacing w:after="0"/>
              <w:rPr>
                <w:rFonts w:ascii="Arial" w:hAnsi="Arial"/>
                <w:b/>
                <w:sz w:val="18"/>
              </w:rPr>
            </w:pPr>
            <w:r w:rsidRPr="00E22C80">
              <w:rPr>
                <w:rFonts w:ascii="Arial" w:hAnsi="Arial"/>
                <w:b/>
                <w:sz w:val="18"/>
              </w:rPr>
              <w:t>B16</w:t>
            </w:r>
          </w:p>
        </w:tc>
      </w:tr>
      <w:tr w:rsidR="00B93CB0" w:rsidRPr="005162D3" w14:paraId="51C04618" w14:textId="77777777" w:rsidTr="00B25534">
        <w:tc>
          <w:tcPr>
            <w:tcW w:w="959" w:type="dxa"/>
            <w:tcBorders>
              <w:top w:val="nil"/>
              <w:left w:val="nil"/>
              <w:bottom w:val="nil"/>
              <w:right w:val="single" w:sz="4" w:space="0" w:color="auto"/>
            </w:tcBorders>
          </w:tcPr>
          <w:p w14:paraId="7C9485CE"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DE30A3"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EFCC059"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16BD5B9"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0F2E750"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1A09804"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8F4B4E3"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ECC1D5C"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78F5BC3" w14:textId="77777777" w:rsidR="00B93CB0" w:rsidRPr="00E22C80" w:rsidRDefault="00B93CB0" w:rsidP="00B25534">
            <w:pPr>
              <w:keepNext/>
              <w:keepLines/>
              <w:spacing w:after="0"/>
              <w:rPr>
                <w:rFonts w:ascii="Arial" w:hAnsi="Arial"/>
                <w:bCs/>
                <w:sz w:val="18"/>
              </w:rPr>
            </w:pPr>
            <w:r>
              <w:rPr>
                <w:rFonts w:ascii="Arial" w:hAnsi="Arial"/>
                <w:bCs/>
                <w:sz w:val="18"/>
              </w:rPr>
              <w:t>FF</w:t>
            </w:r>
          </w:p>
        </w:tc>
      </w:tr>
      <w:tr w:rsidR="00B93CB0" w:rsidRPr="005162D3" w14:paraId="35100AAA" w14:textId="77777777" w:rsidTr="00B25534">
        <w:tc>
          <w:tcPr>
            <w:tcW w:w="959" w:type="dxa"/>
            <w:tcBorders>
              <w:top w:val="nil"/>
              <w:left w:val="nil"/>
              <w:bottom w:val="nil"/>
              <w:right w:val="single" w:sz="4" w:space="0" w:color="auto"/>
            </w:tcBorders>
          </w:tcPr>
          <w:p w14:paraId="584DE31B"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F0E5B39" w14:textId="77777777" w:rsidR="00B93CB0" w:rsidRPr="00E22C80" w:rsidRDefault="00B93CB0" w:rsidP="00B25534">
            <w:pPr>
              <w:keepNext/>
              <w:keepLines/>
              <w:spacing w:after="0"/>
              <w:rPr>
                <w:rFonts w:ascii="Arial" w:hAnsi="Arial"/>
                <w:b/>
                <w:sz w:val="18"/>
              </w:rPr>
            </w:pPr>
            <w:r w:rsidRPr="00E22C80">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4CE8070" w14:textId="77777777" w:rsidR="00B93CB0" w:rsidRPr="00E22C80" w:rsidRDefault="00B93CB0" w:rsidP="00B25534">
            <w:pPr>
              <w:keepNext/>
              <w:keepLines/>
              <w:spacing w:after="0"/>
              <w:rPr>
                <w:rFonts w:ascii="Arial" w:hAnsi="Arial"/>
                <w:b/>
                <w:sz w:val="18"/>
              </w:rPr>
            </w:pPr>
            <w:r w:rsidRPr="00E22C80">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121FD4A" w14:textId="77777777" w:rsidR="00B93CB0" w:rsidRPr="00E22C80" w:rsidRDefault="00B93CB0" w:rsidP="00B25534">
            <w:pPr>
              <w:keepNext/>
              <w:keepLines/>
              <w:spacing w:after="0"/>
              <w:rPr>
                <w:rFonts w:ascii="Arial" w:hAnsi="Arial"/>
                <w:b/>
                <w:sz w:val="18"/>
              </w:rPr>
            </w:pPr>
            <w:r w:rsidRPr="00E22C80">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FFEC6FE" w14:textId="77777777" w:rsidR="00B93CB0" w:rsidRPr="00E22C80" w:rsidRDefault="00B93CB0" w:rsidP="00B25534">
            <w:pPr>
              <w:keepNext/>
              <w:keepLines/>
              <w:spacing w:after="0"/>
              <w:rPr>
                <w:rFonts w:ascii="Arial" w:hAnsi="Arial"/>
                <w:b/>
                <w:sz w:val="18"/>
              </w:rPr>
            </w:pPr>
            <w:r w:rsidRPr="00E22C80">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C24C035" w14:textId="77777777" w:rsidR="00B93CB0" w:rsidRPr="00E22C80" w:rsidRDefault="00B93CB0" w:rsidP="00B25534">
            <w:pPr>
              <w:keepNext/>
              <w:keepLines/>
              <w:spacing w:after="0"/>
              <w:rPr>
                <w:rFonts w:ascii="Arial" w:hAnsi="Arial"/>
                <w:b/>
                <w:sz w:val="18"/>
              </w:rPr>
            </w:pPr>
            <w:r w:rsidRPr="00E22C80">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08EEAB77" w14:textId="77777777" w:rsidR="00B93CB0" w:rsidRPr="00E22C80" w:rsidRDefault="00B93CB0" w:rsidP="00B25534">
            <w:pPr>
              <w:keepNext/>
              <w:keepLines/>
              <w:spacing w:after="0"/>
              <w:rPr>
                <w:rFonts w:ascii="Arial" w:hAnsi="Arial"/>
                <w:b/>
                <w:sz w:val="18"/>
              </w:rPr>
            </w:pPr>
            <w:r w:rsidRPr="00E22C80">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734B186" w14:textId="77777777" w:rsidR="00B93CB0" w:rsidRPr="00E22C80" w:rsidRDefault="00B93CB0" w:rsidP="00B25534">
            <w:pPr>
              <w:keepNext/>
              <w:keepLines/>
              <w:spacing w:after="0"/>
              <w:rPr>
                <w:rFonts w:ascii="Arial" w:hAnsi="Arial"/>
                <w:b/>
                <w:sz w:val="18"/>
              </w:rPr>
            </w:pPr>
            <w:r w:rsidRPr="00E22C80">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B8B2B7C" w14:textId="77777777" w:rsidR="00B93CB0" w:rsidRPr="00E22C80" w:rsidRDefault="00B93CB0" w:rsidP="00B25534">
            <w:pPr>
              <w:keepNext/>
              <w:keepLines/>
              <w:spacing w:after="0"/>
              <w:rPr>
                <w:rFonts w:ascii="Arial" w:hAnsi="Arial"/>
                <w:b/>
                <w:sz w:val="18"/>
              </w:rPr>
            </w:pPr>
            <w:r w:rsidRPr="00E22C80">
              <w:rPr>
                <w:rFonts w:ascii="Arial" w:hAnsi="Arial"/>
                <w:b/>
                <w:sz w:val="18"/>
              </w:rPr>
              <w:t>B24</w:t>
            </w:r>
          </w:p>
        </w:tc>
      </w:tr>
      <w:tr w:rsidR="00B93CB0" w:rsidRPr="00E22C80" w14:paraId="4B8F82AD" w14:textId="77777777" w:rsidTr="00B25534">
        <w:tc>
          <w:tcPr>
            <w:tcW w:w="959" w:type="dxa"/>
            <w:tcBorders>
              <w:top w:val="nil"/>
              <w:left w:val="nil"/>
              <w:bottom w:val="nil"/>
              <w:right w:val="single" w:sz="4" w:space="0" w:color="auto"/>
            </w:tcBorders>
          </w:tcPr>
          <w:p w14:paraId="4375F4B3"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3941CF"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29E6050"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0E1CD28"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188472E"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41F8CC5"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9685255"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22B6EE2"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7498C13" w14:textId="77777777" w:rsidR="00B93CB0" w:rsidRPr="00E22C80" w:rsidRDefault="00B93CB0" w:rsidP="00B25534">
            <w:pPr>
              <w:keepNext/>
              <w:keepLines/>
              <w:spacing w:after="0"/>
              <w:rPr>
                <w:rFonts w:ascii="Arial" w:hAnsi="Arial"/>
                <w:bCs/>
                <w:sz w:val="18"/>
              </w:rPr>
            </w:pPr>
            <w:r>
              <w:rPr>
                <w:rFonts w:ascii="Arial" w:hAnsi="Arial"/>
                <w:bCs/>
                <w:sz w:val="18"/>
              </w:rPr>
              <w:t>FF</w:t>
            </w:r>
          </w:p>
        </w:tc>
      </w:tr>
      <w:tr w:rsidR="00B93CB0" w:rsidRPr="005162D3" w14:paraId="21F99DF1" w14:textId="77777777" w:rsidTr="00B25534">
        <w:tc>
          <w:tcPr>
            <w:tcW w:w="959" w:type="dxa"/>
            <w:tcBorders>
              <w:top w:val="nil"/>
              <w:left w:val="nil"/>
              <w:bottom w:val="nil"/>
              <w:right w:val="single" w:sz="4" w:space="0" w:color="auto"/>
            </w:tcBorders>
          </w:tcPr>
          <w:p w14:paraId="5B951584"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674DA9" w14:textId="77777777" w:rsidR="00B93CB0" w:rsidRPr="00E22C80" w:rsidRDefault="00B93CB0" w:rsidP="00B25534">
            <w:pPr>
              <w:keepNext/>
              <w:keepLines/>
              <w:spacing w:after="0"/>
              <w:rPr>
                <w:rFonts w:ascii="Arial" w:hAnsi="Arial"/>
                <w:b/>
                <w:sz w:val="18"/>
              </w:rPr>
            </w:pPr>
            <w:r w:rsidRPr="00E22C80">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31B04AA" w14:textId="77777777" w:rsidR="00B93CB0" w:rsidRPr="00E22C80" w:rsidRDefault="00B93CB0" w:rsidP="00B25534">
            <w:pPr>
              <w:keepNext/>
              <w:keepLines/>
              <w:spacing w:after="0"/>
              <w:rPr>
                <w:rFonts w:ascii="Arial" w:hAnsi="Arial"/>
                <w:b/>
                <w:sz w:val="18"/>
              </w:rPr>
            </w:pPr>
            <w:r w:rsidRPr="00E22C80">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E8ED768" w14:textId="77777777" w:rsidR="00B93CB0" w:rsidRPr="00E22C80" w:rsidRDefault="00B93CB0" w:rsidP="00B25534">
            <w:pPr>
              <w:keepNext/>
              <w:keepLines/>
              <w:spacing w:after="0"/>
              <w:rPr>
                <w:rFonts w:ascii="Arial" w:hAnsi="Arial"/>
                <w:b/>
                <w:sz w:val="18"/>
              </w:rPr>
            </w:pPr>
            <w:r w:rsidRPr="00E22C80">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78EA9A80" w14:textId="77777777" w:rsidR="00B93CB0" w:rsidRPr="00E22C80" w:rsidRDefault="00B93CB0" w:rsidP="00B25534">
            <w:pPr>
              <w:keepNext/>
              <w:keepLines/>
              <w:spacing w:after="0"/>
              <w:rPr>
                <w:rFonts w:ascii="Arial" w:hAnsi="Arial"/>
                <w:b/>
                <w:sz w:val="18"/>
              </w:rPr>
            </w:pPr>
            <w:r w:rsidRPr="00E22C80">
              <w:rPr>
                <w:rFonts w:ascii="Arial" w:hAnsi="Arial"/>
                <w:b/>
                <w:sz w:val="18"/>
              </w:rPr>
              <w:t>B28</w:t>
            </w:r>
          </w:p>
        </w:tc>
        <w:tc>
          <w:tcPr>
            <w:tcW w:w="717" w:type="dxa"/>
            <w:tcBorders>
              <w:top w:val="single" w:sz="4" w:space="0" w:color="auto"/>
              <w:left w:val="single" w:sz="4" w:space="0" w:color="auto"/>
              <w:bottom w:val="nil"/>
              <w:right w:val="nil"/>
            </w:tcBorders>
          </w:tcPr>
          <w:p w14:paraId="5B362C17" w14:textId="77777777" w:rsidR="00B93CB0" w:rsidRPr="00E22C80" w:rsidRDefault="00B93CB0" w:rsidP="00B25534">
            <w:pPr>
              <w:keepNext/>
              <w:keepLines/>
              <w:spacing w:after="0"/>
              <w:rPr>
                <w:rFonts w:ascii="Arial" w:hAnsi="Arial"/>
                <w:b/>
                <w:sz w:val="18"/>
              </w:rPr>
            </w:pPr>
          </w:p>
        </w:tc>
        <w:tc>
          <w:tcPr>
            <w:tcW w:w="717" w:type="dxa"/>
            <w:tcBorders>
              <w:top w:val="single" w:sz="4" w:space="0" w:color="auto"/>
              <w:left w:val="nil"/>
              <w:bottom w:val="nil"/>
              <w:right w:val="nil"/>
            </w:tcBorders>
          </w:tcPr>
          <w:p w14:paraId="4846577B" w14:textId="77777777" w:rsidR="00B93CB0" w:rsidRPr="00E22C80" w:rsidRDefault="00B93CB0" w:rsidP="00B25534">
            <w:pPr>
              <w:keepNext/>
              <w:keepLines/>
              <w:spacing w:after="0"/>
              <w:rPr>
                <w:rFonts w:ascii="Arial" w:hAnsi="Arial"/>
                <w:b/>
                <w:sz w:val="18"/>
              </w:rPr>
            </w:pPr>
          </w:p>
        </w:tc>
        <w:tc>
          <w:tcPr>
            <w:tcW w:w="717" w:type="dxa"/>
            <w:tcBorders>
              <w:top w:val="single" w:sz="4" w:space="0" w:color="auto"/>
              <w:left w:val="nil"/>
              <w:bottom w:val="nil"/>
              <w:right w:val="nil"/>
            </w:tcBorders>
          </w:tcPr>
          <w:p w14:paraId="4D96DD74" w14:textId="77777777" w:rsidR="00B93CB0" w:rsidRPr="00E22C80" w:rsidRDefault="00B93CB0" w:rsidP="00B25534">
            <w:pPr>
              <w:keepNext/>
              <w:keepLines/>
              <w:spacing w:after="0"/>
              <w:rPr>
                <w:rFonts w:ascii="Arial" w:hAnsi="Arial"/>
                <w:b/>
                <w:sz w:val="18"/>
              </w:rPr>
            </w:pPr>
          </w:p>
        </w:tc>
        <w:tc>
          <w:tcPr>
            <w:tcW w:w="717" w:type="dxa"/>
            <w:tcBorders>
              <w:top w:val="single" w:sz="4" w:space="0" w:color="auto"/>
              <w:left w:val="nil"/>
              <w:bottom w:val="nil"/>
              <w:right w:val="nil"/>
            </w:tcBorders>
          </w:tcPr>
          <w:p w14:paraId="2FBA87D4" w14:textId="77777777" w:rsidR="00B93CB0" w:rsidRPr="00E22C80" w:rsidRDefault="00B93CB0" w:rsidP="00B25534">
            <w:pPr>
              <w:keepNext/>
              <w:keepLines/>
              <w:spacing w:after="0"/>
              <w:rPr>
                <w:rFonts w:ascii="Arial" w:hAnsi="Arial"/>
                <w:b/>
                <w:sz w:val="18"/>
              </w:rPr>
            </w:pPr>
          </w:p>
        </w:tc>
      </w:tr>
      <w:tr w:rsidR="00B93CB0" w:rsidRPr="005162D3" w14:paraId="25F8AC58" w14:textId="77777777" w:rsidTr="00B25534">
        <w:tc>
          <w:tcPr>
            <w:tcW w:w="959" w:type="dxa"/>
            <w:tcBorders>
              <w:top w:val="nil"/>
              <w:left w:val="nil"/>
              <w:bottom w:val="nil"/>
              <w:right w:val="single" w:sz="4" w:space="0" w:color="auto"/>
            </w:tcBorders>
          </w:tcPr>
          <w:p w14:paraId="002CFCCC"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8EAD435" w14:textId="77777777" w:rsidR="00B93CB0" w:rsidRPr="00E22C80" w:rsidRDefault="00B93CB0" w:rsidP="00B25534">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3DBD4A4" w14:textId="77777777" w:rsidR="00B93CB0" w:rsidRPr="00E22C80" w:rsidRDefault="00B93CB0" w:rsidP="00B25534">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3796234" w14:textId="77777777" w:rsidR="00B93CB0" w:rsidRPr="00E22C80" w:rsidRDefault="00B93CB0" w:rsidP="00B25534">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2B961CC" w14:textId="77777777" w:rsidR="00B93CB0" w:rsidRPr="00E22C80" w:rsidRDefault="00B93CB0" w:rsidP="00B25534">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5CE9A114" w14:textId="77777777" w:rsidR="00B93CB0" w:rsidRPr="00E22C80" w:rsidRDefault="00B93CB0" w:rsidP="00B25534">
            <w:pPr>
              <w:keepNext/>
              <w:keepLines/>
              <w:spacing w:after="0"/>
              <w:rPr>
                <w:rFonts w:ascii="Arial" w:hAnsi="Arial"/>
                <w:b/>
                <w:sz w:val="18"/>
              </w:rPr>
            </w:pPr>
          </w:p>
        </w:tc>
        <w:tc>
          <w:tcPr>
            <w:tcW w:w="717" w:type="dxa"/>
            <w:tcBorders>
              <w:top w:val="nil"/>
              <w:left w:val="nil"/>
              <w:bottom w:val="nil"/>
              <w:right w:val="nil"/>
            </w:tcBorders>
          </w:tcPr>
          <w:p w14:paraId="09D57188" w14:textId="77777777" w:rsidR="00B93CB0" w:rsidRPr="00E22C80" w:rsidRDefault="00B93CB0" w:rsidP="00B25534">
            <w:pPr>
              <w:keepNext/>
              <w:keepLines/>
              <w:spacing w:after="0"/>
              <w:rPr>
                <w:rFonts w:ascii="Arial" w:hAnsi="Arial"/>
                <w:b/>
                <w:sz w:val="18"/>
              </w:rPr>
            </w:pPr>
          </w:p>
        </w:tc>
        <w:tc>
          <w:tcPr>
            <w:tcW w:w="717" w:type="dxa"/>
            <w:tcBorders>
              <w:top w:val="nil"/>
              <w:left w:val="nil"/>
              <w:bottom w:val="nil"/>
              <w:right w:val="nil"/>
            </w:tcBorders>
          </w:tcPr>
          <w:p w14:paraId="5C712C25" w14:textId="77777777" w:rsidR="00B93CB0" w:rsidRPr="00E22C80" w:rsidRDefault="00B93CB0" w:rsidP="00B25534">
            <w:pPr>
              <w:keepNext/>
              <w:keepLines/>
              <w:spacing w:after="0"/>
              <w:rPr>
                <w:rFonts w:ascii="Arial" w:hAnsi="Arial"/>
                <w:b/>
                <w:sz w:val="18"/>
              </w:rPr>
            </w:pPr>
          </w:p>
        </w:tc>
        <w:tc>
          <w:tcPr>
            <w:tcW w:w="717" w:type="dxa"/>
            <w:tcBorders>
              <w:top w:val="nil"/>
              <w:left w:val="nil"/>
              <w:bottom w:val="nil"/>
              <w:right w:val="nil"/>
            </w:tcBorders>
          </w:tcPr>
          <w:p w14:paraId="7CB77B0D" w14:textId="77777777" w:rsidR="00B93CB0" w:rsidRPr="00E22C80" w:rsidRDefault="00B93CB0" w:rsidP="00B25534">
            <w:pPr>
              <w:keepNext/>
              <w:keepLines/>
              <w:spacing w:after="0"/>
              <w:rPr>
                <w:rFonts w:ascii="Arial" w:hAnsi="Arial"/>
                <w:b/>
                <w:sz w:val="18"/>
              </w:rPr>
            </w:pPr>
          </w:p>
        </w:tc>
      </w:tr>
    </w:tbl>
    <w:p w14:paraId="4FF860F1" w14:textId="77777777" w:rsidR="00B93CB0" w:rsidRDefault="00B93CB0" w:rsidP="00B93CB0">
      <w:pPr>
        <w:rPr>
          <w:noProof/>
        </w:rPr>
      </w:pPr>
    </w:p>
    <w:p w14:paraId="18697E7F" w14:textId="15C48022" w:rsidR="00E77DA0" w:rsidRDefault="00E77DA0" w:rsidP="00E77DA0">
      <w:pPr>
        <w:pStyle w:val="Heading3"/>
      </w:pPr>
      <w:r>
        <w:t>4.15.6</w:t>
      </w:r>
      <w:r>
        <w:tab/>
      </w:r>
      <w:r w:rsidRPr="00180D02">
        <w:t>EF</w:t>
      </w:r>
      <w:r w:rsidRPr="00180D02">
        <w:rPr>
          <w:vertAlign w:val="subscript"/>
        </w:rPr>
        <w:t>5GNSWO</w:t>
      </w:r>
      <w:r w:rsidRPr="00066EB9">
        <w:rPr>
          <w:vertAlign w:val="subscript"/>
        </w:rPr>
        <w:t xml:space="preserve">_CONF </w:t>
      </w:r>
      <w:r w:rsidRPr="00180D02">
        <w:t>(5G Non-Seamless WLAN Offload configuration)</w:t>
      </w:r>
    </w:p>
    <w:p w14:paraId="22269B51" w14:textId="77777777" w:rsidR="00E77DA0" w:rsidRDefault="00E77DA0" w:rsidP="00E77DA0">
      <w:pPr>
        <w:keepLines/>
        <w:spacing w:after="0"/>
        <w:ind w:left="1702" w:hanging="1418"/>
      </w:pPr>
      <w:r w:rsidRPr="00D534B7">
        <w:t>Logically:</w:t>
      </w:r>
    </w:p>
    <w:p w14:paraId="3E212959" w14:textId="77777777" w:rsidR="00E77DA0" w:rsidRPr="00D534B7" w:rsidRDefault="00E77DA0" w:rsidP="00E77DA0">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disabled</w:t>
      </w:r>
    </w:p>
    <w:p w14:paraId="193C1AA5" w14:textId="77777777" w:rsidR="00E77DA0" w:rsidRPr="000D2AEB" w:rsidRDefault="00E77DA0" w:rsidP="00E77DA0">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E77DA0" w:rsidRPr="000D2AEB" w14:paraId="38EAE443" w14:textId="77777777" w:rsidTr="00FB146D">
        <w:tc>
          <w:tcPr>
            <w:tcW w:w="996" w:type="dxa"/>
            <w:tcMar>
              <w:left w:w="85" w:type="dxa"/>
            </w:tcMar>
          </w:tcPr>
          <w:p w14:paraId="31D6E137" w14:textId="77777777" w:rsidR="00E77DA0" w:rsidRPr="000D2AEB" w:rsidRDefault="00E77DA0" w:rsidP="00FB146D">
            <w:pPr>
              <w:pStyle w:val="TAL"/>
              <w:rPr>
                <w:b/>
                <w:bCs/>
              </w:rPr>
            </w:pPr>
            <w:r w:rsidRPr="000D2AEB">
              <w:rPr>
                <w:b/>
                <w:bCs/>
              </w:rPr>
              <w:t>Byte</w:t>
            </w:r>
          </w:p>
        </w:tc>
        <w:tc>
          <w:tcPr>
            <w:tcW w:w="810" w:type="dxa"/>
          </w:tcPr>
          <w:p w14:paraId="1B8ADA71" w14:textId="77777777" w:rsidR="00E77DA0" w:rsidRPr="000D2AEB" w:rsidRDefault="00E77DA0" w:rsidP="00FB146D">
            <w:pPr>
              <w:pStyle w:val="TAC"/>
              <w:rPr>
                <w:b/>
                <w:bCs/>
              </w:rPr>
            </w:pPr>
            <w:r w:rsidRPr="000D2AEB">
              <w:rPr>
                <w:b/>
                <w:bCs/>
              </w:rPr>
              <w:t>B1</w:t>
            </w:r>
          </w:p>
        </w:tc>
      </w:tr>
      <w:tr w:rsidR="00E77DA0" w:rsidRPr="005162D3" w14:paraId="1CABA4D2" w14:textId="77777777" w:rsidTr="00FB146D">
        <w:tc>
          <w:tcPr>
            <w:tcW w:w="996" w:type="dxa"/>
            <w:tcMar>
              <w:left w:w="85" w:type="dxa"/>
            </w:tcMar>
          </w:tcPr>
          <w:p w14:paraId="2643B58F" w14:textId="77777777" w:rsidR="00E77DA0" w:rsidRPr="005162D3" w:rsidRDefault="00E77DA0"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0E98F2EA" w14:textId="77777777" w:rsidR="00E77DA0" w:rsidRPr="005162D3" w:rsidRDefault="00E77DA0" w:rsidP="00FB146D">
            <w:pPr>
              <w:pStyle w:val="TAC"/>
            </w:pPr>
            <w:r w:rsidRPr="005162D3">
              <w:rPr>
                <w:rFonts w:cs="Arial"/>
                <w:color w:val="000000"/>
                <w:szCs w:val="18"/>
              </w:rPr>
              <w:t>0</w:t>
            </w:r>
            <w:r>
              <w:rPr>
                <w:rFonts w:cs="Arial"/>
                <w:color w:val="000000"/>
                <w:szCs w:val="18"/>
              </w:rPr>
              <w:t>0</w:t>
            </w:r>
          </w:p>
        </w:tc>
      </w:tr>
    </w:tbl>
    <w:p w14:paraId="65A224C5" w14:textId="77777777" w:rsidR="00E77DA0" w:rsidRDefault="00E77DA0" w:rsidP="001B4C39">
      <w:pPr>
        <w:rPr>
          <w:lang w:eastAsia="zh-CN"/>
        </w:rPr>
      </w:pPr>
    </w:p>
    <w:p w14:paraId="67A2AE8B" w14:textId="29D3E4EF" w:rsidR="001B4C39" w:rsidRPr="005162D3" w:rsidRDefault="001B4C39" w:rsidP="001B4C39">
      <w:pPr>
        <w:pStyle w:val="Heading2"/>
      </w:pPr>
      <w:r w:rsidRPr="005162D3">
        <w:t>4.</w:t>
      </w:r>
      <w:r>
        <w:t>16</w:t>
      </w:r>
      <w:r w:rsidRPr="005162D3">
        <w:tab/>
        <w:t>Definition of 5G-NR SSIM-UICC</w:t>
      </w:r>
    </w:p>
    <w:p w14:paraId="670EFEB5" w14:textId="16429912" w:rsidR="001B4C39" w:rsidRPr="005162D3" w:rsidRDefault="001B4C39" w:rsidP="001B4C39">
      <w:pPr>
        <w:pStyle w:val="Heading3"/>
      </w:pPr>
      <w:r w:rsidRPr="005162D3">
        <w:t>4.</w:t>
      </w:r>
      <w:r>
        <w:t>16</w:t>
      </w:r>
      <w:r w:rsidRPr="005162D3">
        <w:t>.0</w:t>
      </w:r>
      <w:r w:rsidRPr="005162D3">
        <w:tab/>
        <w:t>Introduction</w:t>
      </w:r>
    </w:p>
    <w:p w14:paraId="454E5B64" w14:textId="77777777" w:rsidR="001B4C39" w:rsidRPr="005162D3" w:rsidRDefault="001B4C39" w:rsidP="001B4C39">
      <w:r w:rsidRPr="005162D3">
        <w:t>The 5G-NR NSSAA procedure involving SSIM test cases require a different configuration than the one described in clause 4.9. For that purpose, a default 5G-NR UICC supporting SSIM features is defined. In general, the values of the 5G-NR UICC supporting SSIM features are identical to the 5G-NR UICC, with the following exceptions:</w:t>
      </w:r>
    </w:p>
    <w:p w14:paraId="6A14EBE9" w14:textId="307E0930" w:rsidR="001B4C39" w:rsidRPr="005162D3" w:rsidRDefault="001B4C39" w:rsidP="001B4C39">
      <w:pPr>
        <w:pStyle w:val="Heading3"/>
      </w:pPr>
      <w:r w:rsidRPr="005162D3">
        <w:t>4.</w:t>
      </w:r>
      <w:r>
        <w:t>16</w:t>
      </w:r>
      <w:r w:rsidRPr="005162D3">
        <w:t>.1</w:t>
      </w:r>
      <w:r w:rsidRPr="005162D3">
        <w:tab/>
        <w:t>Applications on the 5G-NR SSIM-UICC</w:t>
      </w:r>
    </w:p>
    <w:p w14:paraId="3FAB28A7" w14:textId="77777777" w:rsidR="001B4C39" w:rsidRPr="005162D3" w:rsidRDefault="001B4C39" w:rsidP="001B4C39">
      <w:r w:rsidRPr="005162D3">
        <w:t>The 5G-NR SSIM-UICC shall contain, both properly declared in EF</w:t>
      </w:r>
      <w:r w:rsidRPr="005162D3">
        <w:rPr>
          <w:vertAlign w:val="subscript"/>
        </w:rPr>
        <w:t>DIR</w:t>
      </w:r>
      <w:r w:rsidRPr="005162D3">
        <w:t>:</w:t>
      </w:r>
    </w:p>
    <w:p w14:paraId="244374CC" w14:textId="77777777" w:rsidR="001B4C39" w:rsidRPr="005162D3" w:rsidRDefault="001B4C39" w:rsidP="001B4C39">
      <w:pPr>
        <w:pStyle w:val="ListParagraph"/>
        <w:numPr>
          <w:ilvl w:val="0"/>
          <w:numId w:val="18"/>
        </w:numPr>
        <w:ind w:left="714" w:hanging="357"/>
        <w:contextualSpacing w:val="0"/>
      </w:pPr>
      <w:r w:rsidRPr="005162D3">
        <w:t>a USIM as defined in clause 4.9.</w:t>
      </w:r>
    </w:p>
    <w:p w14:paraId="4AE47FB0" w14:textId="602EC7E8" w:rsidR="001B4C39" w:rsidRPr="005162D3" w:rsidRDefault="001B4C39" w:rsidP="001B4C39">
      <w:pPr>
        <w:pStyle w:val="ListParagraph"/>
        <w:numPr>
          <w:ilvl w:val="0"/>
          <w:numId w:val="18"/>
        </w:numPr>
        <w:ind w:left="714" w:hanging="357"/>
        <w:contextualSpacing w:val="0"/>
      </w:pPr>
      <w:r w:rsidRPr="005162D3">
        <w:t>a</w:t>
      </w:r>
      <w:r>
        <w:t>n</w:t>
      </w:r>
      <w:r w:rsidRPr="005162D3">
        <w:t xml:space="preserve"> SSIM, with SSIM AID value that shall follow the PIX coding for </w:t>
      </w:r>
      <w:r>
        <w:t>'</w:t>
      </w:r>
      <w:r w:rsidRPr="005162D3">
        <w:t>3GPP SSIM</w:t>
      </w:r>
      <w:r>
        <w:t>'</w:t>
      </w:r>
      <w:r w:rsidRPr="005162D3">
        <w:t xml:space="preserve"> from ETSI TS 101 220</w:t>
      </w:r>
      <w:r>
        <w:t> </w:t>
      </w:r>
      <w:r w:rsidRPr="005162D3">
        <w:t>[54] annex E.</w:t>
      </w:r>
    </w:p>
    <w:p w14:paraId="3B036B03" w14:textId="6677DB11" w:rsidR="001B4C39" w:rsidRPr="005162D3" w:rsidRDefault="001B4C39" w:rsidP="001B4C39">
      <w:pPr>
        <w:pStyle w:val="Heading3"/>
      </w:pPr>
      <w:r w:rsidRPr="005162D3">
        <w:t>4.</w:t>
      </w:r>
      <w:r>
        <w:t>16</w:t>
      </w:r>
      <w:r w:rsidRPr="005162D3">
        <w:t>.2</w:t>
      </w:r>
      <w:r w:rsidRPr="005162D3">
        <w:tab/>
        <w:t>Default SSIM values on 5G-NR SSIM-UICC</w:t>
      </w:r>
    </w:p>
    <w:p w14:paraId="0D2D3765" w14:textId="77777777" w:rsidR="001B4C39" w:rsidRPr="005162D3" w:rsidRDefault="001B4C39" w:rsidP="001B4C39">
      <w:r w:rsidRPr="005162D3">
        <w:t>A</w:t>
      </w:r>
      <w:r>
        <w:t>n</w:t>
      </w:r>
      <w:r w:rsidRPr="005162D3">
        <w:t xml:space="preserve"> SSIM containing the following default values is used for all tests of this present document unless otherwise stated.</w:t>
      </w:r>
    </w:p>
    <w:p w14:paraId="1AB2E759" w14:textId="77777777" w:rsidR="001B4C39" w:rsidRPr="005162D3" w:rsidRDefault="001B4C39" w:rsidP="001B4C39">
      <w:r w:rsidRPr="005162D3">
        <w:t>For each data item, the logical default values and the coding within the elementary files (EF) of the SSIM follow.</w:t>
      </w:r>
    </w:p>
    <w:p w14:paraId="5C620A03" w14:textId="77777777" w:rsidR="001B4C39" w:rsidRPr="005162D3" w:rsidRDefault="001B4C39" w:rsidP="001B4C39">
      <w:pPr>
        <w:pStyle w:val="NO"/>
      </w:pPr>
      <w:r w:rsidRPr="005162D3">
        <w:t>NOTE 1:</w:t>
      </w:r>
      <w:r w:rsidRPr="005162D3">
        <w:tab/>
        <w:t>Bx represents byte x of the coding.</w:t>
      </w:r>
    </w:p>
    <w:p w14:paraId="3826F646" w14:textId="77777777" w:rsidR="001B4C39" w:rsidRPr="005162D3" w:rsidRDefault="001B4C39" w:rsidP="001B4C39">
      <w:pPr>
        <w:pStyle w:val="NO"/>
      </w:pPr>
      <w:r w:rsidRPr="005162D3">
        <w:t>NOTE 2:</w:t>
      </w:r>
      <w:r w:rsidRPr="005162D3">
        <w:tab/>
        <w:t>Unless otherwise defined, the coding values are hexadecimal.</w:t>
      </w:r>
    </w:p>
    <w:p w14:paraId="49C2A575" w14:textId="745E6C0D" w:rsidR="001B4C39" w:rsidRPr="005162D3" w:rsidRDefault="001B4C39" w:rsidP="001B4C39">
      <w:pPr>
        <w:pStyle w:val="Heading4"/>
        <w:ind w:left="1134" w:hanging="1134"/>
      </w:pPr>
      <w:r w:rsidRPr="005162D3">
        <w:t>4.</w:t>
      </w:r>
      <w:r>
        <w:t>16</w:t>
      </w:r>
      <w:r w:rsidRPr="005162D3">
        <w:t>.2.1</w:t>
      </w:r>
      <w:r w:rsidRPr="005162D3">
        <w:tab/>
        <w:t>EF</w:t>
      </w:r>
      <w:r w:rsidRPr="005162D3">
        <w:rPr>
          <w:vertAlign w:val="subscript"/>
        </w:rPr>
        <w:t>EAPID</w:t>
      </w:r>
      <w:r w:rsidRPr="005162D3">
        <w:t xml:space="preserve"> (EAP Identifier)</w:t>
      </w:r>
    </w:p>
    <w:p w14:paraId="4B526507" w14:textId="77777777" w:rsidR="001B4C39" w:rsidRPr="005162D3" w:rsidRDefault="001B4C39" w:rsidP="001B4C39">
      <w:pPr>
        <w:ind w:left="568" w:hanging="284"/>
      </w:pPr>
      <w:r w:rsidRPr="005162D3">
        <w:t>Logically:</w:t>
      </w:r>
    </w:p>
    <w:p w14:paraId="32FA8A1F" w14:textId="311B500A" w:rsidR="001B4C39" w:rsidRPr="005162D3" w:rsidRDefault="001B4C39" w:rsidP="001B4C39">
      <w:pPr>
        <w:pStyle w:val="B3"/>
      </w:pPr>
      <w:r w:rsidRPr="005162D3">
        <w:t>EAP Identifier:</w:t>
      </w:r>
      <w:r>
        <w:tab/>
      </w:r>
      <w:r w:rsidRPr="002A65B1">
        <w:t>verylongusername1@3gpp.com</w:t>
      </w:r>
    </w:p>
    <w:p w14:paraId="5091932A" w14:textId="163D1BFE" w:rsidR="001B4C39" w:rsidRPr="005162D3" w:rsidRDefault="001B4C39" w:rsidP="001B4C39">
      <w:pPr>
        <w:ind w:left="852" w:firstLine="283"/>
      </w:pPr>
      <w:r w:rsidRPr="005162D3">
        <w:t>Username:</w:t>
      </w:r>
      <w:r>
        <w:tab/>
      </w:r>
      <w:r w:rsidRPr="005162D3">
        <w:t>verylongusername1</w:t>
      </w:r>
    </w:p>
    <w:p w14:paraId="7BC78C2B" w14:textId="4167A448" w:rsidR="001B4C39" w:rsidRDefault="001B4C39" w:rsidP="001B4C39">
      <w:pPr>
        <w:ind w:left="852" w:firstLine="283"/>
      </w:pPr>
      <w:r w:rsidRPr="005162D3">
        <w:t>Realm:</w:t>
      </w:r>
      <w:r>
        <w:tab/>
      </w:r>
      <w:r>
        <w:tab/>
      </w:r>
      <w:r w:rsidRPr="005162D3">
        <w:t>3gpp.com</w:t>
      </w:r>
    </w:p>
    <w:p w14:paraId="31594CA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tblGrid>
      <w:tr w:rsidR="001B4C39" w:rsidRPr="005162D3" w14:paraId="1A11BBC2" w14:textId="77777777" w:rsidTr="0003783D">
        <w:tc>
          <w:tcPr>
            <w:tcW w:w="996" w:type="dxa"/>
            <w:tcBorders>
              <w:bottom w:val="single" w:sz="4" w:space="0" w:color="auto"/>
            </w:tcBorders>
          </w:tcPr>
          <w:p w14:paraId="49DD6B78" w14:textId="77777777" w:rsidR="001B4C39" w:rsidRPr="005162D3" w:rsidRDefault="001B4C39" w:rsidP="0003783D">
            <w:pPr>
              <w:autoSpaceDE w:val="0"/>
              <w:autoSpaceDN w:val="0"/>
              <w:adjustRightInd w:val="0"/>
              <w:spacing w:after="0"/>
              <w:rPr>
                <w:rFonts w:ascii="Arial" w:hAnsi="Arial" w:cs="Arial"/>
                <w:b/>
                <w:color w:val="000000" w:themeColor="text1"/>
                <w:sz w:val="18"/>
                <w:szCs w:val="18"/>
                <w:lang w:eastAsia="fr-FR"/>
              </w:rPr>
            </w:pPr>
            <w:r>
              <w:rPr>
                <w:rFonts w:ascii="Arial" w:hAnsi="Arial"/>
                <w:b/>
                <w:sz w:val="18"/>
              </w:rPr>
              <w:t>Byte</w:t>
            </w:r>
          </w:p>
        </w:tc>
        <w:tc>
          <w:tcPr>
            <w:tcW w:w="717" w:type="dxa"/>
          </w:tcPr>
          <w:p w14:paraId="4E70B02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w:t>
            </w:r>
          </w:p>
        </w:tc>
        <w:tc>
          <w:tcPr>
            <w:tcW w:w="717" w:type="dxa"/>
          </w:tcPr>
          <w:p w14:paraId="5422FF5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w:t>
            </w:r>
          </w:p>
        </w:tc>
        <w:tc>
          <w:tcPr>
            <w:tcW w:w="717" w:type="dxa"/>
          </w:tcPr>
          <w:p w14:paraId="5DAB97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w:t>
            </w:r>
          </w:p>
        </w:tc>
        <w:tc>
          <w:tcPr>
            <w:tcW w:w="717" w:type="dxa"/>
          </w:tcPr>
          <w:p w14:paraId="1AD69E3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B4</w:t>
            </w:r>
          </w:p>
        </w:tc>
        <w:tc>
          <w:tcPr>
            <w:tcW w:w="717" w:type="dxa"/>
          </w:tcPr>
          <w:p w14:paraId="3680524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B5</w:t>
            </w:r>
          </w:p>
        </w:tc>
        <w:tc>
          <w:tcPr>
            <w:tcW w:w="717" w:type="dxa"/>
          </w:tcPr>
          <w:p w14:paraId="73E19E1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B6</w:t>
            </w:r>
          </w:p>
        </w:tc>
        <w:tc>
          <w:tcPr>
            <w:tcW w:w="717" w:type="dxa"/>
          </w:tcPr>
          <w:p w14:paraId="317B0E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B7</w:t>
            </w:r>
          </w:p>
        </w:tc>
        <w:tc>
          <w:tcPr>
            <w:tcW w:w="717" w:type="dxa"/>
          </w:tcPr>
          <w:p w14:paraId="58DFBAE5"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B8</w:t>
            </w:r>
          </w:p>
        </w:tc>
      </w:tr>
      <w:tr w:rsidR="001B4C39" w:rsidRPr="005162D3" w14:paraId="37EBA8F2" w14:textId="77777777" w:rsidTr="0003783D">
        <w:tc>
          <w:tcPr>
            <w:tcW w:w="996" w:type="dxa"/>
            <w:tcBorders>
              <w:left w:val="single" w:sz="4" w:space="0" w:color="auto"/>
              <w:bottom w:val="single" w:sz="4" w:space="0" w:color="auto"/>
            </w:tcBorders>
          </w:tcPr>
          <w:p w14:paraId="355CCFC7" w14:textId="77777777" w:rsidR="001B4C39" w:rsidRPr="005162D3" w:rsidRDefault="001B4C39" w:rsidP="0003783D">
            <w:pPr>
              <w:autoSpaceDE w:val="0"/>
              <w:autoSpaceDN w:val="0"/>
              <w:adjustRightInd w:val="0"/>
              <w:spacing w:after="0"/>
              <w:rPr>
                <w:rFonts w:ascii="Arial" w:hAnsi="Arial" w:cs="Arial"/>
                <w:color w:val="000000" w:themeColor="text1"/>
                <w:sz w:val="18"/>
                <w:szCs w:val="18"/>
                <w:lang w:eastAsia="fr-FR"/>
              </w:rPr>
            </w:pPr>
            <w:r>
              <w:rPr>
                <w:rFonts w:ascii="Arial" w:hAnsi="Arial" w:cs="Arial"/>
                <w:color w:val="000000" w:themeColor="text1"/>
                <w:sz w:val="18"/>
                <w:szCs w:val="18"/>
                <w:lang w:eastAsia="fr-FR"/>
              </w:rPr>
              <w:lastRenderedPageBreak/>
              <w:t>Hex</w:t>
            </w:r>
          </w:p>
        </w:tc>
        <w:tc>
          <w:tcPr>
            <w:tcW w:w="717" w:type="dxa"/>
          </w:tcPr>
          <w:p w14:paraId="449BD80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80</w:t>
            </w:r>
          </w:p>
        </w:tc>
        <w:tc>
          <w:tcPr>
            <w:tcW w:w="717" w:type="dxa"/>
          </w:tcPr>
          <w:p w14:paraId="29BAD95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1A</w:t>
            </w:r>
          </w:p>
        </w:tc>
        <w:tc>
          <w:tcPr>
            <w:tcW w:w="717" w:type="dxa"/>
          </w:tcPr>
          <w:p w14:paraId="002F8CF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76</w:t>
            </w:r>
          </w:p>
        </w:tc>
        <w:tc>
          <w:tcPr>
            <w:tcW w:w="717" w:type="dxa"/>
          </w:tcPr>
          <w:p w14:paraId="3B3F640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09EC3B6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46AFB9C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79</w:t>
            </w:r>
          </w:p>
        </w:tc>
        <w:tc>
          <w:tcPr>
            <w:tcW w:w="717" w:type="dxa"/>
          </w:tcPr>
          <w:p w14:paraId="5E760B0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6C</w:t>
            </w:r>
          </w:p>
        </w:tc>
        <w:tc>
          <w:tcPr>
            <w:tcW w:w="717" w:type="dxa"/>
          </w:tcPr>
          <w:p w14:paraId="719338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r>
      <w:tr w:rsidR="001B4C39" w:rsidRPr="005162D3" w14:paraId="51F75B57" w14:textId="77777777" w:rsidTr="0003783D">
        <w:tc>
          <w:tcPr>
            <w:tcW w:w="996" w:type="dxa"/>
            <w:tcBorders>
              <w:top w:val="single" w:sz="4" w:space="0" w:color="auto"/>
              <w:left w:val="nil"/>
              <w:bottom w:val="nil"/>
              <w:right w:val="single" w:sz="4" w:space="0" w:color="auto"/>
            </w:tcBorders>
          </w:tcPr>
          <w:p w14:paraId="66BD1DF5"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00333C3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B9</w:t>
            </w:r>
          </w:p>
        </w:tc>
        <w:tc>
          <w:tcPr>
            <w:tcW w:w="717" w:type="dxa"/>
          </w:tcPr>
          <w:p w14:paraId="489AA9C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B10</w:t>
            </w:r>
          </w:p>
        </w:tc>
        <w:tc>
          <w:tcPr>
            <w:tcW w:w="717" w:type="dxa"/>
          </w:tcPr>
          <w:p w14:paraId="70702B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B11</w:t>
            </w:r>
          </w:p>
        </w:tc>
        <w:tc>
          <w:tcPr>
            <w:tcW w:w="717" w:type="dxa"/>
          </w:tcPr>
          <w:p w14:paraId="1A39584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B12</w:t>
            </w:r>
          </w:p>
        </w:tc>
        <w:tc>
          <w:tcPr>
            <w:tcW w:w="717" w:type="dxa"/>
          </w:tcPr>
          <w:p w14:paraId="24FC5DA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B13</w:t>
            </w:r>
          </w:p>
        </w:tc>
        <w:tc>
          <w:tcPr>
            <w:tcW w:w="717" w:type="dxa"/>
          </w:tcPr>
          <w:p w14:paraId="00A1C2E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B14</w:t>
            </w:r>
          </w:p>
        </w:tc>
        <w:tc>
          <w:tcPr>
            <w:tcW w:w="717" w:type="dxa"/>
          </w:tcPr>
          <w:p w14:paraId="58BF260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B15</w:t>
            </w:r>
          </w:p>
        </w:tc>
        <w:tc>
          <w:tcPr>
            <w:tcW w:w="717" w:type="dxa"/>
          </w:tcPr>
          <w:p w14:paraId="3823D6E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B16</w:t>
            </w:r>
          </w:p>
        </w:tc>
      </w:tr>
      <w:tr w:rsidR="001B4C39" w:rsidRPr="005162D3" w14:paraId="589860A6" w14:textId="77777777" w:rsidTr="0003783D">
        <w:tc>
          <w:tcPr>
            <w:tcW w:w="996" w:type="dxa"/>
            <w:tcBorders>
              <w:top w:val="nil"/>
              <w:left w:val="nil"/>
              <w:bottom w:val="nil"/>
              <w:right w:val="single" w:sz="4" w:space="0" w:color="auto"/>
            </w:tcBorders>
          </w:tcPr>
          <w:p w14:paraId="1977FE2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2B5D3CE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32F69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3964E77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75</w:t>
            </w:r>
          </w:p>
        </w:tc>
        <w:tc>
          <w:tcPr>
            <w:tcW w:w="717" w:type="dxa"/>
          </w:tcPr>
          <w:p w14:paraId="6F105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73</w:t>
            </w:r>
          </w:p>
        </w:tc>
        <w:tc>
          <w:tcPr>
            <w:tcW w:w="717" w:type="dxa"/>
          </w:tcPr>
          <w:p w14:paraId="613FE5F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6B656D9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2D2B5E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73D54A8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61</w:t>
            </w:r>
          </w:p>
        </w:tc>
      </w:tr>
      <w:tr w:rsidR="001B4C39" w:rsidRPr="005162D3" w14:paraId="53113393" w14:textId="77777777" w:rsidTr="0003783D">
        <w:tc>
          <w:tcPr>
            <w:tcW w:w="996" w:type="dxa"/>
            <w:tcBorders>
              <w:top w:val="nil"/>
              <w:left w:val="nil"/>
              <w:bottom w:val="nil"/>
              <w:right w:val="single" w:sz="4" w:space="0" w:color="auto"/>
            </w:tcBorders>
          </w:tcPr>
          <w:p w14:paraId="68C0B1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435BA7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B17</w:t>
            </w:r>
          </w:p>
        </w:tc>
        <w:tc>
          <w:tcPr>
            <w:tcW w:w="717" w:type="dxa"/>
          </w:tcPr>
          <w:p w14:paraId="2E2D4B4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B18</w:t>
            </w:r>
          </w:p>
        </w:tc>
        <w:tc>
          <w:tcPr>
            <w:tcW w:w="717" w:type="dxa"/>
          </w:tcPr>
          <w:p w14:paraId="1AACA4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B19</w:t>
            </w:r>
          </w:p>
        </w:tc>
        <w:tc>
          <w:tcPr>
            <w:tcW w:w="717" w:type="dxa"/>
          </w:tcPr>
          <w:p w14:paraId="6C3A278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B20</w:t>
            </w:r>
          </w:p>
        </w:tc>
        <w:tc>
          <w:tcPr>
            <w:tcW w:w="717" w:type="dxa"/>
          </w:tcPr>
          <w:p w14:paraId="0E0C547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B21</w:t>
            </w:r>
          </w:p>
        </w:tc>
        <w:tc>
          <w:tcPr>
            <w:tcW w:w="717" w:type="dxa"/>
          </w:tcPr>
          <w:p w14:paraId="0A10559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B22</w:t>
            </w:r>
          </w:p>
        </w:tc>
        <w:tc>
          <w:tcPr>
            <w:tcW w:w="717" w:type="dxa"/>
          </w:tcPr>
          <w:p w14:paraId="2FB0098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B23</w:t>
            </w:r>
          </w:p>
        </w:tc>
        <w:tc>
          <w:tcPr>
            <w:tcW w:w="717" w:type="dxa"/>
          </w:tcPr>
          <w:p w14:paraId="0F693B3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B24</w:t>
            </w:r>
          </w:p>
        </w:tc>
      </w:tr>
      <w:tr w:rsidR="001B4C39" w:rsidRPr="005162D3" w14:paraId="1CA5A726" w14:textId="77777777" w:rsidTr="0003783D">
        <w:tc>
          <w:tcPr>
            <w:tcW w:w="996" w:type="dxa"/>
            <w:tcBorders>
              <w:top w:val="nil"/>
              <w:left w:val="nil"/>
              <w:bottom w:val="nil"/>
              <w:right w:val="single" w:sz="4" w:space="0" w:color="auto"/>
            </w:tcBorders>
          </w:tcPr>
          <w:p w14:paraId="55F467A4"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1C38E53B"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4DBEDC6D"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2E1B333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31</w:t>
            </w:r>
          </w:p>
        </w:tc>
        <w:tc>
          <w:tcPr>
            <w:tcW w:w="717" w:type="dxa"/>
          </w:tcPr>
          <w:p w14:paraId="6487A05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40</w:t>
            </w:r>
          </w:p>
        </w:tc>
        <w:tc>
          <w:tcPr>
            <w:tcW w:w="717" w:type="dxa"/>
          </w:tcPr>
          <w:p w14:paraId="421FE727"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33</w:t>
            </w:r>
          </w:p>
        </w:tc>
        <w:tc>
          <w:tcPr>
            <w:tcW w:w="717" w:type="dxa"/>
          </w:tcPr>
          <w:p w14:paraId="5CF3951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07AA751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c>
          <w:tcPr>
            <w:tcW w:w="717" w:type="dxa"/>
          </w:tcPr>
          <w:p w14:paraId="315B7509"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r>
      <w:tr w:rsidR="001B4C39" w:rsidRPr="005162D3" w14:paraId="5D7D9842" w14:textId="77777777" w:rsidTr="0003783D">
        <w:tc>
          <w:tcPr>
            <w:tcW w:w="996" w:type="dxa"/>
            <w:tcBorders>
              <w:top w:val="nil"/>
              <w:left w:val="nil"/>
              <w:bottom w:val="nil"/>
              <w:right w:val="single" w:sz="4" w:space="0" w:color="auto"/>
            </w:tcBorders>
          </w:tcPr>
          <w:p w14:paraId="1A0A1E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113613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B25</w:t>
            </w:r>
          </w:p>
        </w:tc>
        <w:tc>
          <w:tcPr>
            <w:tcW w:w="717" w:type="dxa"/>
          </w:tcPr>
          <w:p w14:paraId="62A16D11"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B26</w:t>
            </w:r>
          </w:p>
        </w:tc>
        <w:tc>
          <w:tcPr>
            <w:tcW w:w="717" w:type="dxa"/>
          </w:tcPr>
          <w:p w14:paraId="65E212B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B27</w:t>
            </w:r>
          </w:p>
        </w:tc>
        <w:tc>
          <w:tcPr>
            <w:tcW w:w="717" w:type="dxa"/>
          </w:tcPr>
          <w:p w14:paraId="2CF50C1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B28</w:t>
            </w:r>
          </w:p>
        </w:tc>
        <w:tc>
          <w:tcPr>
            <w:tcW w:w="717" w:type="dxa"/>
          </w:tcPr>
          <w:p w14:paraId="4FDE84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B29</w:t>
            </w:r>
          </w:p>
        </w:tc>
        <w:tc>
          <w:tcPr>
            <w:tcW w:w="717" w:type="dxa"/>
          </w:tcPr>
          <w:p w14:paraId="2684BC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B30</w:t>
            </w:r>
          </w:p>
        </w:tc>
        <w:tc>
          <w:tcPr>
            <w:tcW w:w="717" w:type="dxa"/>
          </w:tcPr>
          <w:p w14:paraId="4D2D5F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B31</w:t>
            </w:r>
          </w:p>
        </w:tc>
        <w:tc>
          <w:tcPr>
            <w:tcW w:w="717" w:type="dxa"/>
          </w:tcPr>
          <w:p w14:paraId="60A2B81A"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B32</w:t>
            </w:r>
          </w:p>
        </w:tc>
      </w:tr>
      <w:tr w:rsidR="001B4C39" w:rsidRPr="005162D3" w14:paraId="6BB427DB" w14:textId="77777777" w:rsidTr="0003783D">
        <w:tc>
          <w:tcPr>
            <w:tcW w:w="996" w:type="dxa"/>
            <w:tcBorders>
              <w:top w:val="nil"/>
              <w:left w:val="nil"/>
              <w:bottom w:val="nil"/>
              <w:right w:val="single" w:sz="4" w:space="0" w:color="auto"/>
            </w:tcBorders>
          </w:tcPr>
          <w:p w14:paraId="3646FB8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5C2B9AC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2E</w:t>
            </w:r>
          </w:p>
        </w:tc>
        <w:tc>
          <w:tcPr>
            <w:tcW w:w="717" w:type="dxa"/>
          </w:tcPr>
          <w:p w14:paraId="0FDD4AA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63</w:t>
            </w:r>
          </w:p>
        </w:tc>
        <w:tc>
          <w:tcPr>
            <w:tcW w:w="717" w:type="dxa"/>
          </w:tcPr>
          <w:p w14:paraId="3786201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c>
          <w:tcPr>
            <w:tcW w:w="717" w:type="dxa"/>
          </w:tcPr>
          <w:p w14:paraId="2F8A055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5CFCE06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6C38E56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5DC52CB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7050ED8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r>
    </w:tbl>
    <w:p w14:paraId="7969ED2C" w14:textId="77777777" w:rsidR="001B4C39" w:rsidRDefault="001B4C39" w:rsidP="00DF4FF8"/>
    <w:p w14:paraId="52879CC2" w14:textId="2F61E2E5" w:rsidR="00DF4FF8" w:rsidRPr="0037731E" w:rsidRDefault="00DF4FF8" w:rsidP="00DF4FF8">
      <w:pPr>
        <w:pStyle w:val="Heading4"/>
        <w:ind w:left="1134" w:hanging="1134"/>
      </w:pPr>
      <w:r w:rsidRPr="0037731E">
        <w:t>4.16.2.</w:t>
      </w:r>
      <w:r>
        <w:t>2</w:t>
      </w:r>
      <w:r w:rsidRPr="0037731E">
        <w:tab/>
        <w:t>EF</w:t>
      </w:r>
      <w:r w:rsidRPr="0037731E">
        <w:rPr>
          <w:vertAlign w:val="subscript"/>
        </w:rPr>
        <w:t>EAPSTATUS</w:t>
      </w:r>
      <w:r w:rsidRPr="0037731E">
        <w:t xml:space="preserve"> (EAP Authentication Status)</w:t>
      </w:r>
    </w:p>
    <w:p w14:paraId="3795A1FB" w14:textId="77777777" w:rsidR="00DF4FF8" w:rsidRDefault="00DF4FF8" w:rsidP="00DF4FF8">
      <w:pPr>
        <w:ind w:left="568" w:hanging="284"/>
      </w:pPr>
      <w:r>
        <w:t>Logically:</w:t>
      </w:r>
    </w:p>
    <w:p w14:paraId="0273FC6B" w14:textId="77777777" w:rsidR="00DF4FF8" w:rsidRDefault="00DF4FF8" w:rsidP="00DF4FF8">
      <w:pPr>
        <w:pStyle w:val="EW"/>
        <w:overflowPunct w:val="0"/>
        <w:autoSpaceDE w:val="0"/>
        <w:autoSpaceDN w:val="0"/>
        <w:adjustRightInd w:val="0"/>
        <w:ind w:hanging="1134"/>
        <w:textAlignment w:val="baseline"/>
        <w:rPr>
          <w:lang w:eastAsia="en-GB"/>
        </w:rPr>
      </w:pPr>
      <w:r>
        <w:rPr>
          <w:lang w:eastAsia="en-GB"/>
        </w:rPr>
        <w:t>Record 1:</w:t>
      </w:r>
      <w:r>
        <w:rPr>
          <w:lang w:eastAsia="en-GB"/>
        </w:rPr>
        <w:tab/>
      </w:r>
      <w:r>
        <w:rPr>
          <w:lang w:eastAsia="en-GB"/>
        </w:rPr>
        <w:tab/>
      </w:r>
    </w:p>
    <w:p w14:paraId="36A74D5E" w14:textId="77777777" w:rsidR="00DF4FF8" w:rsidRPr="000C6CF5" w:rsidRDefault="00DF4FF8" w:rsidP="00DF4FF8">
      <w:pPr>
        <w:pStyle w:val="EW"/>
        <w:overflowPunct w:val="0"/>
        <w:autoSpaceDE w:val="0"/>
        <w:autoSpaceDN w:val="0"/>
        <w:adjustRightInd w:val="0"/>
        <w:ind w:hanging="851"/>
        <w:textAlignment w:val="baseline"/>
        <w:rPr>
          <w:lang w:eastAsia="en-GB"/>
        </w:rPr>
      </w:pPr>
      <w:r w:rsidRPr="000C6CF5">
        <w:rPr>
          <w:lang w:eastAsia="en-GB"/>
        </w:rPr>
        <w:t>S-NSSAI:</w:t>
      </w:r>
      <w:r w:rsidRPr="000C6CF5">
        <w:rPr>
          <w:lang w:eastAsia="en-GB"/>
        </w:rPr>
        <w:tab/>
      </w:r>
      <w:r>
        <w:rPr>
          <w:lang w:eastAsia="en-GB"/>
        </w:rPr>
        <w:t>empty</w:t>
      </w:r>
    </w:p>
    <w:p w14:paraId="4B4FE757" w14:textId="77777777" w:rsidR="00DF4FF8" w:rsidRDefault="00DF4FF8" w:rsidP="00DF4FF8">
      <w:pPr>
        <w:pStyle w:val="EW"/>
        <w:overflowPunct w:val="0"/>
        <w:autoSpaceDE w:val="0"/>
        <w:autoSpaceDN w:val="0"/>
        <w:adjustRightInd w:val="0"/>
        <w:ind w:hanging="851"/>
        <w:textAlignment w:val="baseline"/>
        <w:rPr>
          <w:lang w:eastAsia="en-GB"/>
        </w:rPr>
      </w:pPr>
      <w:r>
        <w:rPr>
          <w:lang w:eastAsia="en-GB"/>
        </w:rPr>
        <w:t>Authentication status: empty</w:t>
      </w:r>
    </w:p>
    <w:p w14:paraId="536ADD6E" w14:textId="77777777" w:rsidR="00DF4FF8" w:rsidRPr="000C6CF5" w:rsidRDefault="00DF4FF8" w:rsidP="00DF4FF8">
      <w:pPr>
        <w:pStyle w:val="EW"/>
        <w:overflowPunct w:val="0"/>
        <w:autoSpaceDE w:val="0"/>
        <w:autoSpaceDN w:val="0"/>
        <w:adjustRightInd w:val="0"/>
        <w:ind w:hanging="851"/>
        <w:textAlignment w:val="baseline"/>
        <w:rPr>
          <w:lang w:eastAsia="en-GB"/>
        </w:rPr>
      </w:pPr>
    </w:p>
    <w:p w14:paraId="45BDA339" w14:textId="77777777" w:rsidR="00DF4FF8" w:rsidRDefault="00DF4FF8" w:rsidP="00DF4FF8">
      <w:pPr>
        <w:ind w:left="852" w:hanging="284"/>
      </w:pPr>
      <w:r>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21E8A1E4"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172B8884"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C20FC60"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187EF992"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5A3911E8"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5A70D024"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34EDCD45" w14:textId="77777777" w:rsidR="00DF4FF8" w:rsidRPr="00DA1A14" w:rsidRDefault="00DF4FF8" w:rsidP="003326CC">
            <w:pPr>
              <w:pStyle w:val="TAC"/>
              <w:rPr>
                <w:b/>
                <w:bCs/>
              </w:rPr>
            </w:pPr>
            <w:r w:rsidRPr="00DA1A14">
              <w:rPr>
                <w:b/>
                <w:bCs/>
              </w:rPr>
              <w:t>B5</w:t>
            </w:r>
          </w:p>
        </w:tc>
      </w:tr>
      <w:tr w:rsidR="00DF4FF8" w:rsidRPr="00DA1A14" w14:paraId="3B756D9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49768CA"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6F9BF9BA"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4DC84796"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76F1871"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C095D74"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E52D9AC"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22FAB026" w14:textId="77777777" w:rsidR="00DF4FF8" w:rsidRPr="00DA1A14" w:rsidRDefault="00DF4FF8" w:rsidP="00DF4FF8">
      <w:pPr>
        <w:pStyle w:val="EW"/>
        <w:overflowPunct w:val="0"/>
        <w:autoSpaceDE w:val="0"/>
        <w:autoSpaceDN w:val="0"/>
        <w:adjustRightInd w:val="0"/>
        <w:ind w:hanging="1134"/>
        <w:textAlignment w:val="baseline"/>
        <w:rPr>
          <w:lang w:eastAsia="en-GB"/>
        </w:rPr>
      </w:pPr>
    </w:p>
    <w:p w14:paraId="0644574F" w14:textId="77777777" w:rsidR="00DF4FF8" w:rsidRPr="00DA1A14" w:rsidRDefault="00DF4FF8" w:rsidP="00DF4FF8">
      <w:pPr>
        <w:pStyle w:val="EW"/>
        <w:overflowPunct w:val="0"/>
        <w:autoSpaceDE w:val="0"/>
        <w:autoSpaceDN w:val="0"/>
        <w:adjustRightInd w:val="0"/>
        <w:ind w:hanging="1134"/>
        <w:textAlignment w:val="baseline"/>
        <w:rPr>
          <w:lang w:eastAsia="en-GB"/>
        </w:rPr>
      </w:pPr>
      <w:r w:rsidRPr="00DA1A14">
        <w:rPr>
          <w:lang w:eastAsia="en-GB"/>
        </w:rPr>
        <w:t>Record 2:</w:t>
      </w:r>
      <w:r w:rsidRPr="00DA1A14">
        <w:rPr>
          <w:lang w:eastAsia="en-GB"/>
        </w:rPr>
        <w:tab/>
      </w:r>
      <w:r w:rsidRPr="00DA1A14">
        <w:rPr>
          <w:lang w:eastAsia="en-GB"/>
        </w:rPr>
        <w:tab/>
      </w:r>
    </w:p>
    <w:p w14:paraId="06D61957"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S-NSSAI:</w:t>
      </w:r>
      <w:r w:rsidRPr="00DA1A14">
        <w:rPr>
          <w:lang w:eastAsia="en-GB"/>
        </w:rPr>
        <w:tab/>
        <w:t>empty</w:t>
      </w:r>
    </w:p>
    <w:p w14:paraId="5E96D574"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Authentication status: empty</w:t>
      </w:r>
    </w:p>
    <w:p w14:paraId="5B879B7B" w14:textId="77777777" w:rsidR="00DF4FF8" w:rsidRPr="00DA1A14" w:rsidRDefault="00DF4FF8" w:rsidP="00DF4FF8">
      <w:pPr>
        <w:pStyle w:val="EW"/>
        <w:overflowPunct w:val="0"/>
        <w:autoSpaceDE w:val="0"/>
        <w:autoSpaceDN w:val="0"/>
        <w:adjustRightInd w:val="0"/>
        <w:ind w:hanging="851"/>
        <w:textAlignment w:val="baseline"/>
        <w:rPr>
          <w:lang w:eastAsia="en-GB"/>
        </w:rPr>
      </w:pPr>
    </w:p>
    <w:p w14:paraId="7C649D70" w14:textId="77777777" w:rsidR="00DF4FF8" w:rsidRPr="00DA1A14" w:rsidRDefault="00DF4FF8" w:rsidP="00DF4FF8">
      <w:pPr>
        <w:ind w:left="852" w:hanging="284"/>
      </w:pPr>
      <w:r w:rsidRPr="00DA1A14">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442F953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3AF8D723"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7622085"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0A86811C"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6513CD23"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43B199DF"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0F68D7E8" w14:textId="77777777" w:rsidR="00DF4FF8" w:rsidRPr="00DA1A14" w:rsidRDefault="00DF4FF8" w:rsidP="003326CC">
            <w:pPr>
              <w:pStyle w:val="TAC"/>
              <w:rPr>
                <w:b/>
                <w:bCs/>
              </w:rPr>
            </w:pPr>
            <w:r w:rsidRPr="00DA1A14">
              <w:rPr>
                <w:b/>
                <w:bCs/>
              </w:rPr>
              <w:t>B5</w:t>
            </w:r>
          </w:p>
        </w:tc>
      </w:tr>
      <w:tr w:rsidR="00DF4FF8" w:rsidRPr="0064354F" w14:paraId="50B45EB9"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07CC9E1"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7E59A795"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507F003B"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3338B013"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20C79E2C"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50BCC96"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454A6814" w14:textId="77777777" w:rsidR="00DF4FF8" w:rsidRPr="005162D3" w:rsidRDefault="00DF4FF8" w:rsidP="00DF4FF8"/>
    <w:p w14:paraId="6FBCB17C" w14:textId="51ABB18E" w:rsidR="001B4C39" w:rsidRPr="00911BD0" w:rsidRDefault="001B4C39" w:rsidP="001B4C39">
      <w:pPr>
        <w:pStyle w:val="Heading4"/>
        <w:ind w:left="1134" w:hanging="1134"/>
        <w:rPr>
          <w:lang w:val="fr-FR"/>
        </w:rPr>
      </w:pPr>
      <w:r w:rsidRPr="00911BD0">
        <w:rPr>
          <w:lang w:val="fr-FR"/>
        </w:rPr>
        <w:t>4.</w:t>
      </w:r>
      <w:r>
        <w:rPr>
          <w:lang w:val="fr-FR"/>
        </w:rPr>
        <w:t>16</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p>
    <w:p w14:paraId="34F1CFAB" w14:textId="77777777" w:rsidR="001B4C39" w:rsidRDefault="001B4C39" w:rsidP="001B4C39">
      <w:pPr>
        <w:ind w:left="568" w:hanging="284"/>
      </w:pPr>
      <w:r w:rsidRPr="005162D3">
        <w:t>Logically:</w:t>
      </w:r>
    </w:p>
    <w:p w14:paraId="3BB8A312" w14:textId="7FDA68CB" w:rsidR="001B4C39" w:rsidRDefault="001B4C39" w:rsidP="001B4C39">
      <w:pPr>
        <w:ind w:left="852" w:hanging="284"/>
        <w:rPr>
          <w:rFonts w:eastAsia="SimSun"/>
        </w:rPr>
      </w:pPr>
      <w:r w:rsidRPr="005162D3">
        <w:t>Record 1</w:t>
      </w:r>
      <w:r>
        <w:t>:</w:t>
      </w:r>
      <w:r>
        <w:tab/>
      </w:r>
      <w:r w:rsidRPr="005162D3">
        <w:rPr>
          <w:rFonts w:eastAsia="SimSun"/>
        </w:rPr>
        <w:t>S-NSSAI:</w:t>
      </w:r>
      <w:r>
        <w:rPr>
          <w:rFonts w:eastAsia="SimSun"/>
        </w:rPr>
        <w:tab/>
      </w:r>
      <w:r w:rsidRPr="005162D3">
        <w:rPr>
          <w:rFonts w:eastAsia="SimSun"/>
        </w:rPr>
        <w:t>01 01 01 03 (</w:t>
      </w:r>
      <w:r>
        <w:rPr>
          <w:rFonts w:eastAsia="SimSun"/>
        </w:rPr>
        <w:t>S</w:t>
      </w:r>
      <w:r w:rsidRPr="005162D3">
        <w:rPr>
          <w:rFonts w:eastAsia="SimSun"/>
        </w:rPr>
        <w:t>ST: eMBB, SD: 010103)</w:t>
      </w:r>
    </w:p>
    <w:p w14:paraId="3554BC1C"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gridCol w:w="851"/>
        <w:gridCol w:w="851"/>
        <w:gridCol w:w="851"/>
      </w:tblGrid>
      <w:tr w:rsidR="001B4C39" w:rsidRPr="000D2AEB" w14:paraId="6A66DD8D" w14:textId="77777777" w:rsidTr="0003783D">
        <w:tc>
          <w:tcPr>
            <w:tcW w:w="996" w:type="dxa"/>
            <w:tcMar>
              <w:left w:w="85" w:type="dxa"/>
            </w:tcMar>
          </w:tcPr>
          <w:p w14:paraId="0EC15E75" w14:textId="77777777" w:rsidR="001B4C39" w:rsidRPr="000D2AEB" w:rsidRDefault="001B4C39" w:rsidP="0003783D">
            <w:pPr>
              <w:pStyle w:val="TAL"/>
              <w:rPr>
                <w:b/>
                <w:bCs/>
              </w:rPr>
            </w:pPr>
            <w:r w:rsidRPr="000D2AEB">
              <w:rPr>
                <w:b/>
                <w:bCs/>
              </w:rPr>
              <w:t>Byte</w:t>
            </w:r>
          </w:p>
        </w:tc>
        <w:tc>
          <w:tcPr>
            <w:tcW w:w="810" w:type="dxa"/>
          </w:tcPr>
          <w:p w14:paraId="2B5171A4" w14:textId="77777777" w:rsidR="001B4C39" w:rsidRPr="000D2AEB" w:rsidRDefault="001B4C39" w:rsidP="0003783D">
            <w:pPr>
              <w:pStyle w:val="TAC"/>
              <w:rPr>
                <w:b/>
                <w:bCs/>
              </w:rPr>
            </w:pPr>
            <w:r w:rsidRPr="000D2AEB">
              <w:rPr>
                <w:b/>
                <w:bCs/>
              </w:rPr>
              <w:t>B1</w:t>
            </w:r>
          </w:p>
        </w:tc>
        <w:tc>
          <w:tcPr>
            <w:tcW w:w="851" w:type="dxa"/>
          </w:tcPr>
          <w:p w14:paraId="6E8170D3" w14:textId="77777777" w:rsidR="001B4C39" w:rsidRPr="000D2AEB" w:rsidRDefault="001B4C39" w:rsidP="0003783D">
            <w:pPr>
              <w:pStyle w:val="TAC"/>
              <w:rPr>
                <w:b/>
                <w:bCs/>
              </w:rPr>
            </w:pPr>
            <w:r w:rsidRPr="000D2AEB">
              <w:rPr>
                <w:b/>
                <w:bCs/>
              </w:rPr>
              <w:t>B2</w:t>
            </w:r>
          </w:p>
        </w:tc>
        <w:tc>
          <w:tcPr>
            <w:tcW w:w="851" w:type="dxa"/>
          </w:tcPr>
          <w:p w14:paraId="76D23D18" w14:textId="77777777" w:rsidR="001B4C39" w:rsidRPr="000D2AEB" w:rsidRDefault="001B4C39" w:rsidP="0003783D">
            <w:pPr>
              <w:pStyle w:val="TAC"/>
              <w:rPr>
                <w:b/>
                <w:bCs/>
              </w:rPr>
            </w:pPr>
            <w:r w:rsidRPr="000D2AEB">
              <w:rPr>
                <w:b/>
                <w:bCs/>
              </w:rPr>
              <w:t>B3</w:t>
            </w:r>
          </w:p>
        </w:tc>
        <w:tc>
          <w:tcPr>
            <w:tcW w:w="851" w:type="dxa"/>
          </w:tcPr>
          <w:p w14:paraId="7A7EB807" w14:textId="77777777" w:rsidR="001B4C39" w:rsidRPr="000D2AEB" w:rsidRDefault="001B4C39" w:rsidP="0003783D">
            <w:pPr>
              <w:pStyle w:val="TAC"/>
              <w:rPr>
                <w:b/>
                <w:bCs/>
              </w:rPr>
            </w:pPr>
            <w:r w:rsidRPr="000D2AEB">
              <w:rPr>
                <w:b/>
                <w:bCs/>
              </w:rPr>
              <w:t>B4</w:t>
            </w:r>
          </w:p>
        </w:tc>
      </w:tr>
      <w:tr w:rsidR="001B4C39" w:rsidRPr="005162D3" w14:paraId="5593C2FA" w14:textId="77777777" w:rsidTr="0003783D">
        <w:tc>
          <w:tcPr>
            <w:tcW w:w="996" w:type="dxa"/>
            <w:tcMar>
              <w:left w:w="85" w:type="dxa"/>
            </w:tcMar>
          </w:tcPr>
          <w:p w14:paraId="074E518D" w14:textId="77777777" w:rsidR="001B4C39" w:rsidRPr="005162D3" w:rsidRDefault="001B4C39" w:rsidP="0003783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29B5434" w14:textId="77777777" w:rsidR="001B4C39" w:rsidRPr="005162D3" w:rsidRDefault="001B4C39" w:rsidP="0003783D">
            <w:pPr>
              <w:pStyle w:val="TAC"/>
            </w:pPr>
            <w:r w:rsidRPr="005162D3">
              <w:rPr>
                <w:rFonts w:cs="Arial"/>
                <w:color w:val="000000"/>
                <w:szCs w:val="18"/>
              </w:rPr>
              <w:t>01</w:t>
            </w:r>
          </w:p>
        </w:tc>
        <w:tc>
          <w:tcPr>
            <w:tcW w:w="851" w:type="dxa"/>
          </w:tcPr>
          <w:p w14:paraId="7BFA41C1" w14:textId="77777777" w:rsidR="001B4C39" w:rsidRPr="005162D3" w:rsidRDefault="001B4C39" w:rsidP="0003783D">
            <w:pPr>
              <w:pStyle w:val="TAC"/>
            </w:pPr>
            <w:r w:rsidRPr="005162D3">
              <w:rPr>
                <w:rFonts w:cs="Arial"/>
                <w:color w:val="000000"/>
                <w:szCs w:val="18"/>
              </w:rPr>
              <w:t>01</w:t>
            </w:r>
          </w:p>
        </w:tc>
        <w:tc>
          <w:tcPr>
            <w:tcW w:w="851" w:type="dxa"/>
          </w:tcPr>
          <w:p w14:paraId="4AB97469" w14:textId="77777777" w:rsidR="001B4C39" w:rsidRPr="005162D3" w:rsidRDefault="001B4C39" w:rsidP="0003783D">
            <w:pPr>
              <w:pStyle w:val="TAC"/>
            </w:pPr>
            <w:r w:rsidRPr="005162D3">
              <w:rPr>
                <w:rFonts w:cs="Arial"/>
                <w:color w:val="000000"/>
                <w:szCs w:val="18"/>
              </w:rPr>
              <w:t>01</w:t>
            </w:r>
          </w:p>
        </w:tc>
        <w:tc>
          <w:tcPr>
            <w:tcW w:w="851" w:type="dxa"/>
          </w:tcPr>
          <w:p w14:paraId="47B3BE2E" w14:textId="77777777" w:rsidR="001B4C39" w:rsidRPr="005162D3" w:rsidRDefault="001B4C39" w:rsidP="0003783D">
            <w:pPr>
              <w:pStyle w:val="TAC"/>
            </w:pPr>
            <w:r w:rsidRPr="005162D3">
              <w:rPr>
                <w:rFonts w:cs="Arial"/>
                <w:color w:val="000000"/>
                <w:szCs w:val="18"/>
              </w:rPr>
              <w:t>03</w:t>
            </w:r>
          </w:p>
        </w:tc>
      </w:tr>
    </w:tbl>
    <w:p w14:paraId="20ABC99D" w14:textId="77777777" w:rsidR="001B4C39" w:rsidRPr="005162D3" w:rsidRDefault="001B4C39" w:rsidP="001B4C39">
      <w:pPr>
        <w:ind w:left="568" w:hanging="284"/>
      </w:pPr>
    </w:p>
    <w:p w14:paraId="796248E0" w14:textId="78F339CA" w:rsidR="001B4C39" w:rsidRDefault="001B4C39" w:rsidP="001B4C39">
      <w:pPr>
        <w:ind w:left="852" w:hanging="284"/>
        <w:rPr>
          <w:rFonts w:eastAsia="SimSun"/>
        </w:rPr>
      </w:pPr>
      <w:r w:rsidRPr="005162D3">
        <w:t>Record 2</w:t>
      </w:r>
      <w:r>
        <w:t>:</w:t>
      </w:r>
      <w:r>
        <w:tab/>
      </w:r>
      <w:r w:rsidRPr="005162D3">
        <w:rPr>
          <w:rFonts w:eastAsia="SimSun"/>
        </w:rPr>
        <w:t>S-NSSAI:</w:t>
      </w:r>
      <w:r>
        <w:rPr>
          <w:rFonts w:eastAsia="SimSun"/>
        </w:rPr>
        <w:tab/>
      </w:r>
      <w:r w:rsidRPr="005162D3">
        <w:rPr>
          <w:rFonts w:eastAsia="SimSun"/>
        </w:rPr>
        <w:t>01 01 01 02 (</w:t>
      </w:r>
      <w:r>
        <w:rPr>
          <w:rFonts w:eastAsia="SimSun"/>
        </w:rPr>
        <w:t>S</w:t>
      </w:r>
      <w:r w:rsidRPr="005162D3">
        <w:rPr>
          <w:rFonts w:eastAsia="SimSun"/>
        </w:rPr>
        <w:t>ST: eMBB, SD: 010102)</w:t>
      </w:r>
    </w:p>
    <w:p w14:paraId="4A92A618"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10"/>
        <w:gridCol w:w="851"/>
        <w:gridCol w:w="851"/>
        <w:gridCol w:w="851"/>
      </w:tblGrid>
      <w:tr w:rsidR="001B4C39" w:rsidRPr="005162D3" w14:paraId="52BF22DA" w14:textId="77777777" w:rsidTr="0003783D">
        <w:tc>
          <w:tcPr>
            <w:tcW w:w="840" w:type="dxa"/>
            <w:tcMar>
              <w:left w:w="85" w:type="dxa"/>
            </w:tcMar>
          </w:tcPr>
          <w:p w14:paraId="76FAD622" w14:textId="77777777" w:rsidR="001B4C39" w:rsidRPr="007D09B5" w:rsidRDefault="001B4C39" w:rsidP="0003783D">
            <w:pPr>
              <w:pStyle w:val="TAL"/>
              <w:rPr>
                <w:b/>
                <w:bCs/>
              </w:rPr>
            </w:pPr>
            <w:r w:rsidRPr="007D09B5">
              <w:rPr>
                <w:b/>
                <w:bCs/>
              </w:rPr>
              <w:t>Byte</w:t>
            </w:r>
          </w:p>
        </w:tc>
        <w:tc>
          <w:tcPr>
            <w:tcW w:w="810" w:type="dxa"/>
          </w:tcPr>
          <w:p w14:paraId="0FF5DA61" w14:textId="77777777" w:rsidR="001B4C39" w:rsidRPr="007D09B5" w:rsidRDefault="001B4C39" w:rsidP="0003783D">
            <w:pPr>
              <w:pStyle w:val="TAC"/>
              <w:rPr>
                <w:b/>
                <w:bCs/>
              </w:rPr>
            </w:pPr>
            <w:r w:rsidRPr="007D09B5">
              <w:rPr>
                <w:b/>
                <w:bCs/>
              </w:rPr>
              <w:t>B1</w:t>
            </w:r>
          </w:p>
        </w:tc>
        <w:tc>
          <w:tcPr>
            <w:tcW w:w="851" w:type="dxa"/>
          </w:tcPr>
          <w:p w14:paraId="65C770CF" w14:textId="77777777" w:rsidR="001B4C39" w:rsidRPr="007D09B5" w:rsidRDefault="001B4C39" w:rsidP="0003783D">
            <w:pPr>
              <w:pStyle w:val="TAC"/>
              <w:rPr>
                <w:b/>
                <w:bCs/>
              </w:rPr>
            </w:pPr>
            <w:r w:rsidRPr="007D09B5">
              <w:rPr>
                <w:b/>
                <w:bCs/>
              </w:rPr>
              <w:t>B2</w:t>
            </w:r>
          </w:p>
        </w:tc>
        <w:tc>
          <w:tcPr>
            <w:tcW w:w="851" w:type="dxa"/>
          </w:tcPr>
          <w:p w14:paraId="2F3FB088" w14:textId="77777777" w:rsidR="001B4C39" w:rsidRPr="007D09B5" w:rsidRDefault="001B4C39" w:rsidP="0003783D">
            <w:pPr>
              <w:pStyle w:val="TAC"/>
              <w:rPr>
                <w:b/>
                <w:bCs/>
              </w:rPr>
            </w:pPr>
            <w:r w:rsidRPr="007D09B5">
              <w:rPr>
                <w:b/>
                <w:bCs/>
              </w:rPr>
              <w:t>B3</w:t>
            </w:r>
          </w:p>
        </w:tc>
        <w:tc>
          <w:tcPr>
            <w:tcW w:w="851" w:type="dxa"/>
          </w:tcPr>
          <w:p w14:paraId="39642A7F" w14:textId="77777777" w:rsidR="001B4C39" w:rsidRPr="007D09B5" w:rsidRDefault="001B4C39" w:rsidP="0003783D">
            <w:pPr>
              <w:pStyle w:val="TAC"/>
              <w:rPr>
                <w:b/>
                <w:bCs/>
              </w:rPr>
            </w:pPr>
            <w:r w:rsidRPr="007D09B5">
              <w:rPr>
                <w:b/>
                <w:bCs/>
              </w:rPr>
              <w:t>B4</w:t>
            </w:r>
          </w:p>
        </w:tc>
      </w:tr>
      <w:tr w:rsidR="001B4C39" w:rsidRPr="005162D3" w14:paraId="40636958" w14:textId="77777777" w:rsidTr="0003783D">
        <w:tc>
          <w:tcPr>
            <w:tcW w:w="840" w:type="dxa"/>
            <w:tcMar>
              <w:left w:w="85" w:type="dxa"/>
            </w:tcMar>
          </w:tcPr>
          <w:p w14:paraId="09A8E170" w14:textId="77777777" w:rsidR="001B4C39" w:rsidRPr="007D09B5" w:rsidRDefault="001B4C39" w:rsidP="0003783D">
            <w:pPr>
              <w:pStyle w:val="TAL"/>
            </w:pPr>
            <w:r>
              <w:t>Hex</w:t>
            </w:r>
          </w:p>
        </w:tc>
        <w:tc>
          <w:tcPr>
            <w:tcW w:w="810" w:type="dxa"/>
          </w:tcPr>
          <w:p w14:paraId="2EDD29CE" w14:textId="77777777" w:rsidR="001B4C39" w:rsidRPr="005162D3" w:rsidRDefault="001B4C39" w:rsidP="0003783D">
            <w:pPr>
              <w:pStyle w:val="TAC"/>
            </w:pPr>
            <w:r w:rsidRPr="005162D3">
              <w:rPr>
                <w:rFonts w:cs="Arial"/>
                <w:color w:val="000000"/>
                <w:szCs w:val="18"/>
              </w:rPr>
              <w:t>01</w:t>
            </w:r>
          </w:p>
        </w:tc>
        <w:tc>
          <w:tcPr>
            <w:tcW w:w="851" w:type="dxa"/>
          </w:tcPr>
          <w:p w14:paraId="75998C70" w14:textId="77777777" w:rsidR="001B4C39" w:rsidRPr="005162D3" w:rsidRDefault="001B4C39" w:rsidP="0003783D">
            <w:pPr>
              <w:pStyle w:val="TAC"/>
            </w:pPr>
            <w:r w:rsidRPr="005162D3">
              <w:rPr>
                <w:rFonts w:cs="Arial"/>
                <w:color w:val="000000"/>
                <w:szCs w:val="18"/>
              </w:rPr>
              <w:t>01</w:t>
            </w:r>
          </w:p>
        </w:tc>
        <w:tc>
          <w:tcPr>
            <w:tcW w:w="851" w:type="dxa"/>
          </w:tcPr>
          <w:p w14:paraId="1EADA544" w14:textId="77777777" w:rsidR="001B4C39" w:rsidRPr="005162D3" w:rsidRDefault="001B4C39" w:rsidP="0003783D">
            <w:pPr>
              <w:pStyle w:val="TAC"/>
            </w:pPr>
            <w:r w:rsidRPr="005162D3">
              <w:rPr>
                <w:rFonts w:cs="Arial"/>
                <w:color w:val="000000"/>
                <w:szCs w:val="18"/>
              </w:rPr>
              <w:t>01</w:t>
            </w:r>
          </w:p>
        </w:tc>
        <w:tc>
          <w:tcPr>
            <w:tcW w:w="851" w:type="dxa"/>
          </w:tcPr>
          <w:p w14:paraId="06A9EFDB" w14:textId="77777777" w:rsidR="001B4C39" w:rsidRPr="005162D3" w:rsidRDefault="001B4C39" w:rsidP="0003783D">
            <w:pPr>
              <w:pStyle w:val="TAC"/>
            </w:pPr>
            <w:r w:rsidRPr="005162D3">
              <w:rPr>
                <w:rFonts w:cs="Arial"/>
                <w:color w:val="000000"/>
                <w:szCs w:val="18"/>
              </w:rPr>
              <w:t>02</w:t>
            </w:r>
          </w:p>
        </w:tc>
      </w:tr>
    </w:tbl>
    <w:p w14:paraId="7E6AF0BE" w14:textId="77777777" w:rsidR="001B4C39" w:rsidRDefault="001B4C39" w:rsidP="001B4C39">
      <w:pPr>
        <w:rPr>
          <w:lang w:eastAsia="zh-CN"/>
        </w:rPr>
      </w:pPr>
    </w:p>
    <w:p w14:paraId="2498A9A7" w14:textId="2BC37EE9" w:rsidR="00995041" w:rsidRPr="00EB353D" w:rsidRDefault="00995041" w:rsidP="00995041">
      <w:pPr>
        <w:pStyle w:val="Heading2"/>
      </w:pPr>
      <w:r>
        <w:t>4.17</w:t>
      </w:r>
      <w:r w:rsidRPr="00EB353D">
        <w:tab/>
        <w:t>Definition of 5G-N</w:t>
      </w:r>
      <w:r>
        <w:t xml:space="preserve">R </w:t>
      </w:r>
      <w:r w:rsidRPr="00EB353D">
        <w:t>UICC</w:t>
      </w:r>
      <w:r>
        <w:t xml:space="preserve"> </w:t>
      </w:r>
      <w:r w:rsidRPr="00115A96">
        <w:t>supporting Rel-1</w:t>
      </w:r>
      <w:r>
        <w:t>8</w:t>
      </w:r>
      <w:r w:rsidRPr="00115A96">
        <w:t xml:space="preserve"> features</w:t>
      </w:r>
    </w:p>
    <w:p w14:paraId="0FB13FBE" w14:textId="2886E926" w:rsidR="00995041" w:rsidRPr="00EB353D" w:rsidRDefault="00995041" w:rsidP="00995041">
      <w:pPr>
        <w:pStyle w:val="Heading3"/>
      </w:pPr>
      <w:r>
        <w:t>4.17.0</w:t>
      </w:r>
      <w:r>
        <w:tab/>
        <w:t>Introduction</w:t>
      </w:r>
    </w:p>
    <w:p w14:paraId="1DE707DC" w14:textId="77777777" w:rsidR="00995041" w:rsidRPr="00EB353D" w:rsidRDefault="00995041" w:rsidP="00995041">
      <w:r w:rsidRPr="008578EE">
        <w:t xml:space="preserve">The </w:t>
      </w:r>
      <w:r w:rsidRPr="00A46830">
        <w:t xml:space="preserve">5G-NR UICC </w:t>
      </w:r>
      <w:r w:rsidRPr="008269FC">
        <w:t>supporting Rel-1</w:t>
      </w:r>
      <w:r>
        <w:t>8</w:t>
      </w:r>
      <w:r w:rsidRPr="008269FC">
        <w:t xml:space="preserve"> features</w:t>
      </w:r>
      <w:r w:rsidRPr="008578EE">
        <w:t xml:space="preserve"> test cases require a different configuration than the one described in clause 4.</w:t>
      </w:r>
      <w:r>
        <w:t>9</w:t>
      </w:r>
      <w:r w:rsidRPr="008578EE">
        <w:t xml:space="preserve">. For that purpose, a default </w:t>
      </w:r>
      <w:r w:rsidRPr="008269FC">
        <w:t>5G-NR UICC supporting Rel-1</w:t>
      </w:r>
      <w:r>
        <w:t xml:space="preserve">8 </w:t>
      </w:r>
      <w:r w:rsidRPr="008269FC">
        <w:t>features</w:t>
      </w:r>
      <w:r w:rsidRPr="008578EE">
        <w:t xml:space="preserve"> is defined. In general, the values of the 5G-N</w:t>
      </w:r>
      <w:r>
        <w:t>R</w:t>
      </w:r>
      <w:r w:rsidRPr="008578EE">
        <w:t xml:space="preserve"> UICC</w:t>
      </w:r>
      <w:r>
        <w:t xml:space="preserve"> </w:t>
      </w:r>
      <w:r w:rsidRPr="008269FC">
        <w:t>supporting Rel-1</w:t>
      </w:r>
      <w:r>
        <w:t>8</w:t>
      </w:r>
      <w:r w:rsidRPr="008269FC">
        <w:t xml:space="preserve"> features</w:t>
      </w:r>
      <w:r w:rsidRPr="008578EE">
        <w:t xml:space="preserve"> are identical to the </w:t>
      </w:r>
      <w:r w:rsidRPr="00421457">
        <w:t>5G-NR UICC</w:t>
      </w:r>
      <w:r>
        <w:t xml:space="preserve"> supporting Rel-17 features (clause 4.15)</w:t>
      </w:r>
      <w:r w:rsidRPr="008578EE">
        <w:t>, with the following exceptions:</w:t>
      </w:r>
    </w:p>
    <w:p w14:paraId="4325405D" w14:textId="64813344" w:rsidR="00995041" w:rsidRPr="00311D59" w:rsidRDefault="00995041" w:rsidP="00995041">
      <w:pPr>
        <w:keepNext/>
        <w:keepLines/>
        <w:spacing w:before="120"/>
        <w:ind w:left="1134" w:hanging="1134"/>
        <w:outlineLvl w:val="2"/>
        <w:rPr>
          <w:rFonts w:ascii="Arial" w:hAnsi="Arial"/>
          <w:sz w:val="28"/>
        </w:rPr>
      </w:pPr>
      <w:r w:rsidRPr="00311D59">
        <w:rPr>
          <w:rFonts w:ascii="Arial" w:hAnsi="Arial"/>
          <w:sz w:val="28"/>
        </w:rPr>
        <w:lastRenderedPageBreak/>
        <w:t>4.</w:t>
      </w:r>
      <w:r>
        <w:rPr>
          <w:rFonts w:ascii="Arial" w:hAnsi="Arial"/>
          <w:sz w:val="28"/>
        </w:rPr>
        <w:t>17</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7230788" w14:textId="77777777" w:rsidR="00995041" w:rsidRPr="00311D59" w:rsidRDefault="00995041" w:rsidP="00995041">
      <w:pPr>
        <w:ind w:left="568" w:hanging="284"/>
      </w:pPr>
      <w:r w:rsidRPr="00311D59">
        <w:t>Logically:</w:t>
      </w:r>
    </w:p>
    <w:p w14:paraId="65E4946A" w14:textId="77777777" w:rsidR="00995041" w:rsidRDefault="00995041" w:rsidP="00995041">
      <w:pPr>
        <w:ind w:left="852"/>
      </w:pPr>
      <w:r>
        <w:t xml:space="preserve">Settings from clause </w:t>
      </w:r>
      <w:r w:rsidRPr="003713A3">
        <w:t>4.</w:t>
      </w:r>
      <w:r>
        <w:t xml:space="preserve">15 </w:t>
      </w:r>
      <w:r w:rsidRPr="00943D4C">
        <w:t>(</w:t>
      </w:r>
      <w:r w:rsidRPr="00421457">
        <w:t>5G-NR UICC</w:t>
      </w:r>
      <w:r>
        <w:t xml:space="preserve"> supporting Rel-17 features)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995041" w:rsidRPr="00F109B4" w14:paraId="5FEED46A" w14:textId="77777777" w:rsidTr="00EF1776">
        <w:tc>
          <w:tcPr>
            <w:tcW w:w="1474" w:type="dxa"/>
          </w:tcPr>
          <w:p w14:paraId="0D1EA69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n°147:</w:t>
            </w:r>
          </w:p>
        </w:tc>
        <w:tc>
          <w:tcPr>
            <w:tcW w:w="236" w:type="dxa"/>
          </w:tcPr>
          <w:p w14:paraId="6BE8A60C" w14:textId="77777777" w:rsidR="00995041" w:rsidRPr="00F109B4" w:rsidRDefault="00995041" w:rsidP="00EF1776">
            <w:pPr>
              <w:spacing w:after="0"/>
              <w:ind w:left="34"/>
              <w:rPr>
                <w:rFonts w:ascii="Arial" w:hAnsi="Arial" w:cs="Arial"/>
                <w:sz w:val="18"/>
                <w:szCs w:val="18"/>
              </w:rPr>
            </w:pPr>
          </w:p>
        </w:tc>
        <w:tc>
          <w:tcPr>
            <w:tcW w:w="4706" w:type="dxa"/>
          </w:tcPr>
          <w:p w14:paraId="5736FBFD" w14:textId="77777777" w:rsidR="00995041" w:rsidRPr="00F109B4" w:rsidRDefault="00995041" w:rsidP="00EF1776">
            <w:pPr>
              <w:pStyle w:val="Default"/>
              <w:rPr>
                <w:rFonts w:ascii="Arial" w:hAnsi="Arial" w:cs="Arial"/>
                <w:sz w:val="18"/>
                <w:szCs w:val="18"/>
              </w:rPr>
            </w:pPr>
            <w:r w:rsidRPr="00F109B4">
              <w:rPr>
                <w:rFonts w:ascii="Arial" w:hAnsi="Arial" w:cs="Arial"/>
                <w:noProof/>
                <w:sz w:val="18"/>
                <w:szCs w:val="18"/>
              </w:rPr>
              <w:t>5MBS UE pre-configuration</w:t>
            </w:r>
          </w:p>
        </w:tc>
        <w:tc>
          <w:tcPr>
            <w:tcW w:w="1361" w:type="dxa"/>
          </w:tcPr>
          <w:p w14:paraId="736E0CD2"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4202A17C" w14:textId="77777777" w:rsidTr="00EF1776">
        <w:tc>
          <w:tcPr>
            <w:tcW w:w="1474" w:type="dxa"/>
          </w:tcPr>
          <w:p w14:paraId="6857D7B9"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n°148:</w:t>
            </w:r>
          </w:p>
        </w:tc>
        <w:tc>
          <w:tcPr>
            <w:tcW w:w="236" w:type="dxa"/>
          </w:tcPr>
          <w:p w14:paraId="0CFBBFA8" w14:textId="77777777" w:rsidR="00995041" w:rsidRPr="00F109B4" w:rsidRDefault="00995041" w:rsidP="00EF1776">
            <w:pPr>
              <w:spacing w:after="0"/>
              <w:ind w:left="34"/>
              <w:rPr>
                <w:rFonts w:ascii="Arial" w:hAnsi="Arial" w:cs="Arial"/>
                <w:sz w:val="18"/>
                <w:szCs w:val="18"/>
              </w:rPr>
            </w:pPr>
          </w:p>
        </w:tc>
        <w:tc>
          <w:tcPr>
            <w:tcW w:w="4706" w:type="dxa"/>
          </w:tcPr>
          <w:p w14:paraId="30F455A4" w14:textId="77777777" w:rsidR="00995041" w:rsidRPr="00F109B4" w:rsidRDefault="00995041" w:rsidP="00EF1776">
            <w:pPr>
              <w:pStyle w:val="Default"/>
              <w:rPr>
                <w:rFonts w:ascii="Arial" w:hAnsi="Arial" w:cs="Arial"/>
                <w:sz w:val="18"/>
                <w:szCs w:val="18"/>
              </w:rPr>
            </w:pPr>
            <w:r w:rsidRPr="00F109B4">
              <w:rPr>
                <w:rFonts w:ascii="Arial" w:hAnsi="Arial" w:cs="Arial"/>
                <w:color w:val="000000" w:themeColor="text1"/>
                <w:sz w:val="18"/>
                <w:szCs w:val="18"/>
                <w:lang w:val="en-US"/>
              </w:rPr>
              <w:t>UE configured for using "Operator controlled signal threshold per access technology"</w:t>
            </w:r>
          </w:p>
        </w:tc>
        <w:tc>
          <w:tcPr>
            <w:tcW w:w="1361" w:type="dxa"/>
          </w:tcPr>
          <w:p w14:paraId="2886449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available</w:t>
            </w:r>
          </w:p>
        </w:tc>
      </w:tr>
      <w:tr w:rsidR="00995041" w:rsidRPr="00F109B4" w14:paraId="34E6B65A" w14:textId="77777777" w:rsidTr="00EF1776">
        <w:tc>
          <w:tcPr>
            <w:tcW w:w="1474" w:type="dxa"/>
          </w:tcPr>
          <w:p w14:paraId="79F9EE35"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n°149:</w:t>
            </w:r>
          </w:p>
        </w:tc>
        <w:tc>
          <w:tcPr>
            <w:tcW w:w="236" w:type="dxa"/>
          </w:tcPr>
          <w:p w14:paraId="04345122" w14:textId="77777777" w:rsidR="00995041" w:rsidRPr="00F109B4" w:rsidRDefault="00995041" w:rsidP="00EF1776">
            <w:pPr>
              <w:spacing w:after="0"/>
              <w:ind w:left="34"/>
              <w:rPr>
                <w:rFonts w:ascii="Arial" w:hAnsi="Arial" w:cs="Arial"/>
                <w:sz w:val="18"/>
                <w:szCs w:val="18"/>
              </w:rPr>
            </w:pPr>
          </w:p>
        </w:tc>
        <w:tc>
          <w:tcPr>
            <w:tcW w:w="4706" w:type="dxa"/>
          </w:tcPr>
          <w:p w14:paraId="66192BCA"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A2X</w:t>
            </w:r>
          </w:p>
        </w:tc>
        <w:tc>
          <w:tcPr>
            <w:tcW w:w="1361" w:type="dxa"/>
          </w:tcPr>
          <w:p w14:paraId="6EB1C53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6284918B" w14:textId="77777777" w:rsidTr="00EF1776">
        <w:tc>
          <w:tcPr>
            <w:tcW w:w="1474" w:type="dxa"/>
          </w:tcPr>
          <w:p w14:paraId="11EE748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n°150:</w:t>
            </w:r>
          </w:p>
        </w:tc>
        <w:tc>
          <w:tcPr>
            <w:tcW w:w="236" w:type="dxa"/>
          </w:tcPr>
          <w:p w14:paraId="03F97D72" w14:textId="77777777" w:rsidR="00995041" w:rsidRPr="00F109B4" w:rsidRDefault="00995041" w:rsidP="00EF1776">
            <w:pPr>
              <w:spacing w:after="0"/>
              <w:ind w:left="34"/>
              <w:rPr>
                <w:rFonts w:ascii="Arial" w:hAnsi="Arial" w:cs="Arial"/>
                <w:sz w:val="18"/>
                <w:szCs w:val="18"/>
              </w:rPr>
            </w:pPr>
          </w:p>
        </w:tc>
        <w:tc>
          <w:tcPr>
            <w:tcW w:w="4706" w:type="dxa"/>
          </w:tcPr>
          <w:p w14:paraId="154E3171"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IMS Data Channel</w:t>
            </w:r>
            <w:r w:rsidRPr="00F109B4">
              <w:rPr>
                <w:rFonts w:ascii="Arial" w:eastAsia="SimSun" w:hAnsi="Arial" w:cs="Arial"/>
                <w:sz w:val="18"/>
                <w:szCs w:val="18"/>
                <w:lang w:val="en-US" w:eastAsia="zh-CN"/>
              </w:rPr>
              <w:t xml:space="preserve"> Indication</w:t>
            </w:r>
          </w:p>
        </w:tc>
        <w:tc>
          <w:tcPr>
            <w:tcW w:w="1361" w:type="dxa"/>
          </w:tcPr>
          <w:p w14:paraId="73CB8A46"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bl>
    <w:p w14:paraId="12D073EA" w14:textId="77777777" w:rsidR="00995041" w:rsidRDefault="00995041" w:rsidP="00995041"/>
    <w:p w14:paraId="61FB997E" w14:textId="77777777" w:rsidR="00995041" w:rsidRPr="00311D59" w:rsidRDefault="00995041" w:rsidP="00995041">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95041" w:rsidRPr="00311D59" w14:paraId="0511E63C" w14:textId="77777777" w:rsidTr="00EF1776">
        <w:tc>
          <w:tcPr>
            <w:tcW w:w="907" w:type="dxa"/>
            <w:tcBorders>
              <w:top w:val="single" w:sz="4" w:space="0" w:color="auto"/>
              <w:left w:val="single" w:sz="4" w:space="0" w:color="auto"/>
              <w:bottom w:val="single" w:sz="4" w:space="0" w:color="auto"/>
              <w:right w:val="single" w:sz="4" w:space="0" w:color="auto"/>
            </w:tcBorders>
          </w:tcPr>
          <w:p w14:paraId="0C3C6D8A" w14:textId="77777777" w:rsidR="00995041" w:rsidRPr="00FE52FE" w:rsidRDefault="00995041" w:rsidP="00EF177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542F6C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5026AF0"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8CD64E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AA60674"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E52840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EA0E6E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DC7E3C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879D5F5"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B8</w:t>
            </w:r>
          </w:p>
        </w:tc>
      </w:tr>
      <w:tr w:rsidR="00995041" w:rsidRPr="00311D59" w14:paraId="155A346B" w14:textId="77777777" w:rsidTr="00EF1776">
        <w:tc>
          <w:tcPr>
            <w:tcW w:w="907" w:type="dxa"/>
            <w:tcBorders>
              <w:top w:val="single" w:sz="4" w:space="0" w:color="auto"/>
              <w:left w:val="single" w:sz="4" w:space="0" w:color="auto"/>
              <w:bottom w:val="single" w:sz="4" w:space="0" w:color="auto"/>
              <w:right w:val="single" w:sz="4" w:space="0" w:color="auto"/>
            </w:tcBorders>
          </w:tcPr>
          <w:p w14:paraId="1ABA3130" w14:textId="77777777" w:rsidR="00995041" w:rsidRPr="00311D59" w:rsidRDefault="00995041" w:rsidP="00EF177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3FDCA69" w14:textId="77777777" w:rsidR="00995041" w:rsidRPr="00311D59" w:rsidRDefault="00995041" w:rsidP="00EF1776">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A4B2563"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E641EC" w14:textId="77777777" w:rsidR="00995041" w:rsidRPr="00311D59" w:rsidRDefault="00995041" w:rsidP="00EF1776">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7BD759" w14:textId="77777777" w:rsidR="00995041" w:rsidRPr="00311D59" w:rsidRDefault="00995041" w:rsidP="00EF1776">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D013849" w14:textId="77777777" w:rsidR="00995041" w:rsidRPr="00311D59" w:rsidRDefault="00995041" w:rsidP="00EF1776">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2D9493F"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DBD22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8E01B"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r>
      <w:tr w:rsidR="00995041" w:rsidRPr="00311D59" w14:paraId="6D46451F" w14:textId="77777777" w:rsidTr="00EF1776">
        <w:tc>
          <w:tcPr>
            <w:tcW w:w="907" w:type="dxa"/>
            <w:tcBorders>
              <w:top w:val="single" w:sz="4" w:space="0" w:color="auto"/>
              <w:right w:val="single" w:sz="4" w:space="0" w:color="auto"/>
            </w:tcBorders>
          </w:tcPr>
          <w:p w14:paraId="4099A0B9"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0B7A7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09C393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4B76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5E083B34" w14:textId="77777777" w:rsidR="00995041" w:rsidRPr="00311D59" w:rsidRDefault="00995041" w:rsidP="00EF1776">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CD41D6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7079CFE3"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C2929E2"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223884AA"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995041" w:rsidRPr="00311D59" w14:paraId="5103502F" w14:textId="77777777" w:rsidTr="00EF1776">
        <w:tc>
          <w:tcPr>
            <w:tcW w:w="907" w:type="dxa"/>
            <w:tcBorders>
              <w:right w:val="single" w:sz="4" w:space="0" w:color="auto"/>
            </w:tcBorders>
          </w:tcPr>
          <w:p w14:paraId="3BD6AE86"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5F212B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C3B2C5"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ADF852" w14:textId="77777777" w:rsidR="00995041" w:rsidRPr="00311D59" w:rsidRDefault="00995041" w:rsidP="00EF1776">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51C49F0" w14:textId="77777777" w:rsidR="00995041" w:rsidRPr="00311D59" w:rsidRDefault="00995041" w:rsidP="00EF1776">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4D6876" w14:textId="77777777" w:rsidR="00995041" w:rsidRPr="00311D59" w:rsidRDefault="00995041" w:rsidP="00EF1776">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9AD3C66"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35F30479"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46FF739E" w14:textId="77777777" w:rsidR="00995041" w:rsidRPr="00F109B4" w:rsidRDefault="00995041" w:rsidP="00EF1776">
            <w:pPr>
              <w:keepNext/>
              <w:keepLines/>
              <w:spacing w:after="0"/>
              <w:rPr>
                <w:rFonts w:ascii="Arial" w:hAnsi="Arial"/>
                <w:sz w:val="18"/>
              </w:rPr>
            </w:pPr>
            <w:r w:rsidRPr="00F109B4">
              <w:rPr>
                <w:rFonts w:ascii="Arial" w:hAnsi="Arial"/>
                <w:sz w:val="18"/>
              </w:rPr>
              <w:t>00</w:t>
            </w:r>
            <w:r>
              <w:rPr>
                <w:rFonts w:ascii="Arial" w:hAnsi="Arial"/>
                <w:sz w:val="18"/>
              </w:rPr>
              <w:t>0</w:t>
            </w:r>
            <w:r w:rsidRPr="00F109B4">
              <w:rPr>
                <w:rFonts w:ascii="Arial" w:hAnsi="Arial"/>
                <w:sz w:val="18"/>
              </w:rPr>
              <w:t xml:space="preserve">0 </w:t>
            </w:r>
            <w:r>
              <w:rPr>
                <w:rFonts w:ascii="Arial" w:hAnsi="Arial"/>
                <w:sz w:val="18"/>
              </w:rPr>
              <w:t>1</w:t>
            </w:r>
            <w:r w:rsidRPr="00F109B4">
              <w:rPr>
                <w:rFonts w:ascii="Arial" w:hAnsi="Arial"/>
                <w:sz w:val="18"/>
              </w:rPr>
              <w:t>000</w:t>
            </w:r>
          </w:p>
        </w:tc>
      </w:tr>
    </w:tbl>
    <w:p w14:paraId="07280879" w14:textId="77777777" w:rsidR="00995041" w:rsidRDefault="00995041" w:rsidP="00995041"/>
    <w:p w14:paraId="25D9C4ED" w14:textId="2622854A" w:rsidR="00995041" w:rsidRPr="005162D3" w:rsidRDefault="00995041" w:rsidP="00995041">
      <w:pPr>
        <w:pStyle w:val="Heading3"/>
      </w:pPr>
      <w:r w:rsidRPr="005162D3">
        <w:t>4.</w:t>
      </w:r>
      <w:r>
        <w:t>17</w:t>
      </w:r>
      <w:r w:rsidRPr="005162D3">
        <w:t>.2</w:t>
      </w:r>
      <w:r w:rsidRPr="005162D3">
        <w:tab/>
      </w:r>
      <w:r w:rsidRPr="00795130">
        <w:t>EF</w:t>
      </w:r>
      <w:r w:rsidRPr="00795130">
        <w:rPr>
          <w:vertAlign w:val="subscript"/>
        </w:rPr>
        <w:t>OCST</w:t>
      </w:r>
      <w:r w:rsidRPr="00795130">
        <w:t xml:space="preserve"> ("Operator controlled signal threshold per access technology")</w:t>
      </w:r>
    </w:p>
    <w:p w14:paraId="2E649011" w14:textId="77777777" w:rsidR="00995041" w:rsidRDefault="00995041" w:rsidP="00995041">
      <w:pPr>
        <w:ind w:left="568" w:hanging="284"/>
      </w:pPr>
      <w:r w:rsidRPr="005162D3">
        <w:t>Logically:</w:t>
      </w:r>
      <w:r w:rsidRPr="001F3194">
        <w:t xml:space="preserve"> </w:t>
      </w:r>
      <w:r w:rsidRPr="0046266F">
        <w:tab/>
      </w:r>
      <w:r>
        <w:rPr>
          <w:color w:val="000000" w:themeColor="text1"/>
        </w:rPr>
        <w:t>Operator has not configured UE to use SENSE</w:t>
      </w:r>
    </w:p>
    <w:p w14:paraId="62F79917" w14:textId="77777777" w:rsidR="00995041" w:rsidRPr="005162D3" w:rsidRDefault="00995041" w:rsidP="00995041">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995041" w:rsidRPr="005162D3" w14:paraId="0771FB6A"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4FB8FB0B" w14:textId="77777777" w:rsidR="00995041" w:rsidRPr="005162D3" w:rsidRDefault="00995041" w:rsidP="00EF1776">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683C039" w14:textId="77777777" w:rsidR="00995041" w:rsidRPr="005162D3" w:rsidRDefault="00995041" w:rsidP="00EF1776">
            <w:pPr>
              <w:keepNext/>
              <w:keepLines/>
              <w:spacing w:after="0"/>
              <w:jc w:val="center"/>
              <w:rPr>
                <w:rFonts w:ascii="Arial" w:hAnsi="Arial"/>
                <w:b/>
                <w:sz w:val="18"/>
              </w:rPr>
            </w:pPr>
            <w:r w:rsidRPr="005162D3">
              <w:rPr>
                <w:rFonts w:ascii="Arial" w:hAnsi="Arial"/>
                <w:b/>
                <w:sz w:val="18"/>
              </w:rPr>
              <w:t>B1</w:t>
            </w:r>
          </w:p>
        </w:tc>
      </w:tr>
      <w:tr w:rsidR="00995041" w:rsidRPr="005162D3" w14:paraId="44B15304"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3AC6C788" w14:textId="77777777" w:rsidR="00995041" w:rsidRPr="005162D3" w:rsidRDefault="00995041" w:rsidP="00EF177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6E184D2" w14:textId="77777777" w:rsidR="00995041" w:rsidRPr="005162D3" w:rsidRDefault="00995041" w:rsidP="00EF1776">
            <w:pPr>
              <w:keepNext/>
              <w:keepLines/>
              <w:spacing w:after="0"/>
              <w:jc w:val="center"/>
              <w:rPr>
                <w:rFonts w:ascii="Arial" w:hAnsi="Arial"/>
                <w:sz w:val="18"/>
              </w:rPr>
            </w:pPr>
            <w:r w:rsidRPr="005162D3">
              <w:rPr>
                <w:rFonts w:ascii="Arial" w:hAnsi="Arial"/>
                <w:sz w:val="18"/>
              </w:rPr>
              <w:t>00</w:t>
            </w:r>
          </w:p>
        </w:tc>
      </w:tr>
    </w:tbl>
    <w:p w14:paraId="742E9797" w14:textId="77777777" w:rsidR="00123928" w:rsidRDefault="00123928" w:rsidP="001B4C39">
      <w:pPr>
        <w:rPr>
          <w:lang w:eastAsia="zh-CN"/>
        </w:rPr>
      </w:pPr>
    </w:p>
    <w:p w14:paraId="203ADC87" w14:textId="77777777" w:rsidR="00E23FB3" w:rsidRPr="00C438F0" w:rsidRDefault="00E23FB3" w:rsidP="00E23FB3">
      <w:pPr>
        <w:pStyle w:val="Heading1"/>
      </w:pPr>
      <w:r w:rsidRPr="00C438F0">
        <w:t>4A</w:t>
      </w:r>
      <w:r w:rsidRPr="00C438F0">
        <w:tab/>
        <w:t>Default values for NG-SS and UE configurations</w:t>
      </w:r>
    </w:p>
    <w:p w14:paraId="0D2AFCEA" w14:textId="77777777" w:rsidR="00E23FB3" w:rsidRPr="00C438F0" w:rsidRDefault="00E23FB3" w:rsidP="00E23FB3">
      <w:pPr>
        <w:pStyle w:val="Heading2"/>
      </w:pPr>
      <w:r w:rsidRPr="00C438F0">
        <w:t>4A.1</w:t>
      </w:r>
      <w:r w:rsidRPr="00C438F0">
        <w:tab/>
        <w:t>Default NG-SS and UE configuration for different usage settings</w:t>
      </w:r>
    </w:p>
    <w:p w14:paraId="453556A1" w14:textId="77777777" w:rsidR="00E23FB3" w:rsidRPr="00C438F0" w:rsidRDefault="00E23FB3" w:rsidP="00E23FB3">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2A492C1E" w14:textId="77777777" w:rsidR="00E23FB3" w:rsidRPr="00C438F0" w:rsidRDefault="00E23FB3" w:rsidP="00E23FB3">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542E3544" w14:textId="77777777" w:rsidR="00E23FB3" w:rsidRPr="00C438F0" w:rsidRDefault="00E23FB3" w:rsidP="00E23FB3">
      <w:r w:rsidRPr="00C438F0">
        <w:rPr>
          <w:lang w:eastAsia="ja-JP"/>
        </w:rPr>
        <w:t>Depending on the optional feature pc_ue_usage_voice_centric as defined in clause 3.7 test system shall switch the test case behaviour to 'voice centric' or 'data centric'.</w:t>
      </w:r>
    </w:p>
    <w:p w14:paraId="0BBE5EA7" w14:textId="77777777" w:rsidR="00E23FB3" w:rsidRPr="00C438F0" w:rsidRDefault="00E23FB3" w:rsidP="00E23FB3">
      <w:pPr>
        <w:pStyle w:val="Heading3"/>
      </w:pPr>
      <w:r w:rsidRPr="00C438F0">
        <w:t>4A.2</w:t>
      </w:r>
      <w:r w:rsidRPr="00C438F0">
        <w:tab/>
        <w:t>Default NG-SS configuration for 3GPP access with IMS service</w:t>
      </w:r>
    </w:p>
    <w:p w14:paraId="2141E431" w14:textId="77777777" w:rsidR="00E23FB3" w:rsidRPr="00C438F0" w:rsidRDefault="00E23FB3" w:rsidP="00E23FB3">
      <w:pPr>
        <w:pStyle w:val="Heading3"/>
        <w:rPr>
          <w:sz w:val="24"/>
          <w:szCs w:val="24"/>
        </w:rPr>
      </w:pPr>
      <w:r w:rsidRPr="00C438F0">
        <w:rPr>
          <w:sz w:val="24"/>
          <w:szCs w:val="24"/>
        </w:rPr>
        <w:t>4A.2.1</w:t>
      </w:r>
      <w:r w:rsidRPr="00C438F0">
        <w:rPr>
          <w:sz w:val="24"/>
          <w:szCs w:val="24"/>
        </w:rPr>
        <w:tab/>
        <w:t>Default NG-SS configuration for IMS Registration support</w:t>
      </w:r>
    </w:p>
    <w:p w14:paraId="77DBF620" w14:textId="77777777" w:rsidR="00E23FB3" w:rsidRPr="00C438F0" w:rsidRDefault="00E23FB3" w:rsidP="00E23FB3">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4C7E3105" w14:textId="77777777" w:rsidR="00E23FB3" w:rsidRPr="00C438F0" w:rsidRDefault="00E23FB3" w:rsidP="00E23FB3">
      <w:pPr>
        <w:pStyle w:val="B1"/>
        <w:numPr>
          <w:ilvl w:val="0"/>
          <w:numId w:val="17"/>
        </w:numPr>
      </w:pPr>
      <w:r w:rsidRPr="00C438F0">
        <w:lastRenderedPageBreak/>
        <w:t>NG-SS is listening to SIP default port 5060 for both UDP and TCP protocols.</w:t>
      </w:r>
    </w:p>
    <w:p w14:paraId="202B6F59" w14:textId="77777777" w:rsidR="00E23FB3" w:rsidRPr="00C438F0" w:rsidRDefault="00E23FB3" w:rsidP="00E23FB3">
      <w:pPr>
        <w:pStyle w:val="B1"/>
        <w:numPr>
          <w:ilvl w:val="0"/>
          <w:numId w:val="17"/>
        </w:numPr>
      </w:pPr>
      <w:r w:rsidRPr="00C438F0">
        <w:t>NG-SS is able to perform IMS AKA authentication for the IMPI, according to 3GPP TS 33.203 [</w:t>
      </w:r>
      <w:r>
        <w:t>56</w:t>
      </w:r>
      <w:r w:rsidRPr="00C438F0">
        <w:t>] clause 6.1.</w:t>
      </w:r>
    </w:p>
    <w:p w14:paraId="3D5B7DB4" w14:textId="77777777" w:rsidR="00E23FB3" w:rsidRPr="00C438F0" w:rsidRDefault="00E23FB3" w:rsidP="00E23FB3">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79F22A18" w14:textId="77777777" w:rsidR="00E23FB3" w:rsidRPr="00C438F0" w:rsidRDefault="00E23FB3" w:rsidP="00E23FB3">
      <w:pPr>
        <w:pStyle w:val="Heading3"/>
        <w:rPr>
          <w:sz w:val="24"/>
          <w:szCs w:val="24"/>
        </w:rPr>
      </w:pPr>
      <w:r w:rsidRPr="00C438F0">
        <w:rPr>
          <w:sz w:val="24"/>
          <w:szCs w:val="24"/>
        </w:rPr>
        <w:t>4A.2.2</w:t>
      </w:r>
      <w:r w:rsidRPr="00C438F0">
        <w:rPr>
          <w:sz w:val="24"/>
          <w:szCs w:val="24"/>
        </w:rPr>
        <w:tab/>
        <w:t>Default NG-SS configuration for PS voice support</w:t>
      </w:r>
    </w:p>
    <w:p w14:paraId="5A45D467" w14:textId="77777777" w:rsidR="00E23FB3" w:rsidRPr="00C438F0" w:rsidRDefault="00E23FB3" w:rsidP="00E23FB3">
      <w:r w:rsidRPr="00C438F0">
        <w:t>Following parameters apply to all the 5G test cases in voice centric usage.</w:t>
      </w:r>
    </w:p>
    <w:p w14:paraId="43F24CA8" w14:textId="77777777" w:rsidR="00E23FB3" w:rsidRPr="00C438F0" w:rsidRDefault="00E23FB3" w:rsidP="00E23FB3">
      <w:pPr>
        <w:pStyle w:val="B1"/>
        <w:numPr>
          <w:ilvl w:val="0"/>
          <w:numId w:val="17"/>
        </w:numPr>
      </w:pPr>
      <w:r w:rsidRPr="00C438F0">
        <w:t>5GS network feature support element includes 'IMS voice over PS session over 3GPP access indicator' (IMS-VoPS-3GPP) in the REGISTRATION ACCEPT.</w:t>
      </w:r>
    </w:p>
    <w:p w14:paraId="4173AFAF" w14:textId="77777777" w:rsidR="00E23FB3" w:rsidRPr="00C438F0" w:rsidRDefault="00E23FB3" w:rsidP="00E23FB3">
      <w:pPr>
        <w:pStyle w:val="Heading3"/>
      </w:pPr>
      <w:r w:rsidRPr="00C438F0">
        <w:t>4A.3</w:t>
      </w:r>
      <w:r w:rsidRPr="00C438F0">
        <w:tab/>
        <w:t>Default NG-SS procedure for 5G Registration on 3GPP access with IMS service</w:t>
      </w:r>
    </w:p>
    <w:p w14:paraId="0E27A092" w14:textId="77777777" w:rsidR="00E23FB3" w:rsidRPr="00C438F0" w:rsidRDefault="00E23FB3" w:rsidP="00E23FB3">
      <w:r w:rsidRPr="00C438F0">
        <w:t xml:space="preserve">The NG-SS and UE shall perform 5G Registration procedure and IMS SIP Registration procedure as per the generic procedure defined in this clause. </w:t>
      </w:r>
    </w:p>
    <w:p w14:paraId="2147CC45" w14:textId="7BA93285" w:rsidR="00E23FB3" w:rsidRPr="00C438F0" w:rsidRDefault="00E23FB3" w:rsidP="00E23FB3">
      <w:r w:rsidRPr="00C438F0">
        <w:t xml:space="preserve">5G-NR generic procedure for 5G Registration on 3GPP access with IMS service defined in Annex </w:t>
      </w:r>
      <w:r>
        <w:t>B</w:t>
      </w:r>
      <w:r w:rsidRPr="00C438F0">
        <w:t xml:space="preserve"> shall be the default procedure for 5G Registration on 3GPP access with IMS service.</w:t>
      </w:r>
    </w:p>
    <w:p w14:paraId="5A7434A1" w14:textId="77777777" w:rsidR="00E23FB3" w:rsidRPr="00C438F0" w:rsidRDefault="00E23FB3" w:rsidP="00E23FB3">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3713DBDB" w14:textId="77777777" w:rsidR="00E23FB3" w:rsidRPr="00C438F0" w:rsidRDefault="00E23FB3" w:rsidP="00E23FB3">
      <w:pPr>
        <w:pStyle w:val="Heading3"/>
      </w:pPr>
      <w:r w:rsidRPr="00C438F0">
        <w:t>4A.4</w:t>
      </w:r>
      <w:r w:rsidRPr="00C438F0">
        <w:tab/>
        <w:t>Default UE configuration for IMS service</w:t>
      </w:r>
    </w:p>
    <w:p w14:paraId="0FE63275" w14:textId="77777777" w:rsidR="00E23FB3" w:rsidRPr="00C438F0" w:rsidRDefault="00E23FB3" w:rsidP="00E23FB3">
      <w:r w:rsidRPr="00C438F0">
        <w:t xml:space="preserve">UE shall be configured with the DNN type as 'ims' and DNN as IMS. </w:t>
      </w:r>
    </w:p>
    <w:p w14:paraId="0D2A7A70" w14:textId="77777777" w:rsidR="00E23FB3" w:rsidRPr="00B33C5D" w:rsidRDefault="00E23FB3" w:rsidP="00E23FB3">
      <w:pPr>
        <w:rPr>
          <w:noProof/>
        </w:rPr>
      </w:pPr>
      <w:r w:rsidRPr="00C438F0">
        <w:t>IMS private user identity, Home Network Domain Name, IMS public user identity, and P-CSCF Address required for IMS SIP Registration shall be configured in the 5G-NR ISIM-UICC as defined in clause 4.13.</w:t>
      </w:r>
    </w:p>
    <w:p w14:paraId="4B3736B7" w14:textId="77777777" w:rsidR="00E23FB3" w:rsidRPr="005162D3" w:rsidRDefault="00E23FB3" w:rsidP="001B4C39">
      <w:pPr>
        <w:rPr>
          <w:lang w:eastAsia="zh-CN"/>
        </w:rPr>
      </w:pPr>
    </w:p>
    <w:sectPr w:rsidR="00E23FB3" w:rsidRPr="005162D3" w:rsidSect="00EF3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1E544" w14:textId="77777777" w:rsidR="008A5AED" w:rsidRDefault="008A5AED">
      <w:r>
        <w:separator/>
      </w:r>
    </w:p>
  </w:endnote>
  <w:endnote w:type="continuationSeparator" w:id="0">
    <w:p w14:paraId="39E6C539" w14:textId="77777777" w:rsidR="008A5AED" w:rsidRDefault="008A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FB9B6" w14:textId="77777777" w:rsidR="0019626F" w:rsidRDefault="001962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10305621" w:rsidR="00C168B2" w:rsidRDefault="0019626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81EE5" w14:textId="77777777" w:rsidR="0019626F" w:rsidRDefault="001962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4E2EF" w14:textId="77777777" w:rsidR="008A5AED" w:rsidRDefault="008A5AED">
      <w:r>
        <w:separator/>
      </w:r>
    </w:p>
  </w:footnote>
  <w:footnote w:type="continuationSeparator" w:id="0">
    <w:p w14:paraId="3DF290F6" w14:textId="77777777" w:rsidR="008A5AED" w:rsidRDefault="008A5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1BA54" w14:textId="77777777" w:rsidR="0019626F" w:rsidRDefault="001962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18FCB687" w:rsidR="00C168B2" w:rsidRDefault="0019626F">
    <w:pPr>
      <w:framePr w:h="284" w:hRule="exact" w:wrap="around" w:vAnchor="text" w:hAnchor="margin" w:xAlign="right" w:y="1"/>
      <w:rPr>
        <w:rFonts w:ascii="Arial" w:hAnsi="Arial" w:cs="Arial"/>
        <w:b/>
        <w:sz w:val="18"/>
        <w:szCs w:val="18"/>
      </w:rPr>
    </w:pPr>
    <w:r>
      <w:rPr>
        <w:rFonts w:ascii="Arial" w:hAnsi="Arial" w:cs="Arial"/>
        <w:b/>
        <w:sz w:val="18"/>
        <w:szCs w:val="18"/>
      </w:rPr>
      <w:t>3GPP TS 31.121 V18.4.0 (2025-09)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57F710AA" w:rsidR="00C168B2" w:rsidRDefault="0019626F">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BD284" w14:textId="77777777" w:rsidR="0019626F" w:rsidRDefault="001962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7"/>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6"/>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5"/>
  </w:num>
  <w:num w:numId="16" w16cid:durableId="1577664624">
    <w:abstractNumId w:val="6"/>
  </w:num>
  <w:num w:numId="17" w16cid:durableId="894968904">
    <w:abstractNumId w:val="11"/>
  </w:num>
  <w:num w:numId="18" w16cid:durableId="2607212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5E5"/>
    <w:rsid w:val="00054A22"/>
    <w:rsid w:val="0005690A"/>
    <w:rsid w:val="0005746A"/>
    <w:rsid w:val="000615D8"/>
    <w:rsid w:val="00062023"/>
    <w:rsid w:val="000655A6"/>
    <w:rsid w:val="000754C4"/>
    <w:rsid w:val="00080512"/>
    <w:rsid w:val="000A1F5D"/>
    <w:rsid w:val="000C47C3"/>
    <w:rsid w:val="000D0BEB"/>
    <w:rsid w:val="000D58AB"/>
    <w:rsid w:val="000D5ED3"/>
    <w:rsid w:val="000D66A4"/>
    <w:rsid w:val="000F096C"/>
    <w:rsid w:val="001022B9"/>
    <w:rsid w:val="00104B09"/>
    <w:rsid w:val="00105EFA"/>
    <w:rsid w:val="0011321D"/>
    <w:rsid w:val="001137C9"/>
    <w:rsid w:val="00123928"/>
    <w:rsid w:val="00133525"/>
    <w:rsid w:val="00133B57"/>
    <w:rsid w:val="00152215"/>
    <w:rsid w:val="00161D62"/>
    <w:rsid w:val="001652AD"/>
    <w:rsid w:val="00172E32"/>
    <w:rsid w:val="00173F4E"/>
    <w:rsid w:val="0018242A"/>
    <w:rsid w:val="00190B8A"/>
    <w:rsid w:val="001937FB"/>
    <w:rsid w:val="0019626F"/>
    <w:rsid w:val="001A0888"/>
    <w:rsid w:val="001A4C42"/>
    <w:rsid w:val="001A5437"/>
    <w:rsid w:val="001A6833"/>
    <w:rsid w:val="001A7420"/>
    <w:rsid w:val="001B4C39"/>
    <w:rsid w:val="001B6637"/>
    <w:rsid w:val="001C21C3"/>
    <w:rsid w:val="001D02C2"/>
    <w:rsid w:val="001D16B2"/>
    <w:rsid w:val="001D1B57"/>
    <w:rsid w:val="001D2655"/>
    <w:rsid w:val="001D5389"/>
    <w:rsid w:val="001D5739"/>
    <w:rsid w:val="001D6147"/>
    <w:rsid w:val="001D6D32"/>
    <w:rsid w:val="001D7D7E"/>
    <w:rsid w:val="001E3EBC"/>
    <w:rsid w:val="001F0C1D"/>
    <w:rsid w:val="001F1132"/>
    <w:rsid w:val="001F168B"/>
    <w:rsid w:val="001F5BA0"/>
    <w:rsid w:val="0020222A"/>
    <w:rsid w:val="002305BC"/>
    <w:rsid w:val="002347A2"/>
    <w:rsid w:val="002415CD"/>
    <w:rsid w:val="002527C9"/>
    <w:rsid w:val="002620E1"/>
    <w:rsid w:val="00266719"/>
    <w:rsid w:val="002675F0"/>
    <w:rsid w:val="00270980"/>
    <w:rsid w:val="00274A0B"/>
    <w:rsid w:val="002A65B1"/>
    <w:rsid w:val="002B585E"/>
    <w:rsid w:val="002B6339"/>
    <w:rsid w:val="002E00EE"/>
    <w:rsid w:val="0030210F"/>
    <w:rsid w:val="003027C7"/>
    <w:rsid w:val="0030455D"/>
    <w:rsid w:val="003172DC"/>
    <w:rsid w:val="00341726"/>
    <w:rsid w:val="0035462D"/>
    <w:rsid w:val="00355D00"/>
    <w:rsid w:val="0035637F"/>
    <w:rsid w:val="00362EC7"/>
    <w:rsid w:val="00372304"/>
    <w:rsid w:val="003754B2"/>
    <w:rsid w:val="003765B8"/>
    <w:rsid w:val="0038019C"/>
    <w:rsid w:val="0038398C"/>
    <w:rsid w:val="003879A9"/>
    <w:rsid w:val="00397669"/>
    <w:rsid w:val="003A15A3"/>
    <w:rsid w:val="003A3430"/>
    <w:rsid w:val="003C3971"/>
    <w:rsid w:val="003C5188"/>
    <w:rsid w:val="003C5381"/>
    <w:rsid w:val="003C6329"/>
    <w:rsid w:val="003D410B"/>
    <w:rsid w:val="003F3A1B"/>
    <w:rsid w:val="003F3FFC"/>
    <w:rsid w:val="00402462"/>
    <w:rsid w:val="00423334"/>
    <w:rsid w:val="004345EC"/>
    <w:rsid w:val="00437D4E"/>
    <w:rsid w:val="0044493F"/>
    <w:rsid w:val="004509A1"/>
    <w:rsid w:val="00454F0A"/>
    <w:rsid w:val="00456F25"/>
    <w:rsid w:val="0046266F"/>
    <w:rsid w:val="00465515"/>
    <w:rsid w:val="0047273B"/>
    <w:rsid w:val="0049720A"/>
    <w:rsid w:val="004B2745"/>
    <w:rsid w:val="004B32E6"/>
    <w:rsid w:val="004C57B9"/>
    <w:rsid w:val="004C643C"/>
    <w:rsid w:val="004D3578"/>
    <w:rsid w:val="004D5299"/>
    <w:rsid w:val="004E213A"/>
    <w:rsid w:val="004F0988"/>
    <w:rsid w:val="004F143B"/>
    <w:rsid w:val="004F3340"/>
    <w:rsid w:val="00500A88"/>
    <w:rsid w:val="00511885"/>
    <w:rsid w:val="00516526"/>
    <w:rsid w:val="00517741"/>
    <w:rsid w:val="00524E79"/>
    <w:rsid w:val="0053388B"/>
    <w:rsid w:val="00534775"/>
    <w:rsid w:val="00535773"/>
    <w:rsid w:val="005365C6"/>
    <w:rsid w:val="005412DA"/>
    <w:rsid w:val="00543E6C"/>
    <w:rsid w:val="00565087"/>
    <w:rsid w:val="00574DF6"/>
    <w:rsid w:val="00581AE6"/>
    <w:rsid w:val="00584F49"/>
    <w:rsid w:val="00587958"/>
    <w:rsid w:val="00597B11"/>
    <w:rsid w:val="005A0983"/>
    <w:rsid w:val="005B7895"/>
    <w:rsid w:val="005C36DF"/>
    <w:rsid w:val="005C522A"/>
    <w:rsid w:val="005D2E01"/>
    <w:rsid w:val="005D6356"/>
    <w:rsid w:val="005D7526"/>
    <w:rsid w:val="005E4BB2"/>
    <w:rsid w:val="005E4F66"/>
    <w:rsid w:val="00602AEA"/>
    <w:rsid w:val="006109F5"/>
    <w:rsid w:val="00614FDF"/>
    <w:rsid w:val="00616B4C"/>
    <w:rsid w:val="00616D31"/>
    <w:rsid w:val="0063543D"/>
    <w:rsid w:val="00636BBE"/>
    <w:rsid w:val="00647114"/>
    <w:rsid w:val="00650DDB"/>
    <w:rsid w:val="00653720"/>
    <w:rsid w:val="00656C6E"/>
    <w:rsid w:val="0068526B"/>
    <w:rsid w:val="00686C16"/>
    <w:rsid w:val="0069014B"/>
    <w:rsid w:val="006974E5"/>
    <w:rsid w:val="006A323F"/>
    <w:rsid w:val="006B30D0"/>
    <w:rsid w:val="006B3706"/>
    <w:rsid w:val="006B5D8F"/>
    <w:rsid w:val="006C3B57"/>
    <w:rsid w:val="006C3D95"/>
    <w:rsid w:val="006D15BF"/>
    <w:rsid w:val="006E15B2"/>
    <w:rsid w:val="006E1F43"/>
    <w:rsid w:val="006E2C96"/>
    <w:rsid w:val="006E3A79"/>
    <w:rsid w:val="006E5C86"/>
    <w:rsid w:val="006F06ED"/>
    <w:rsid w:val="006F728E"/>
    <w:rsid w:val="00701116"/>
    <w:rsid w:val="00702E92"/>
    <w:rsid w:val="00706EE1"/>
    <w:rsid w:val="00712113"/>
    <w:rsid w:val="00713C44"/>
    <w:rsid w:val="0071499D"/>
    <w:rsid w:val="007155A4"/>
    <w:rsid w:val="007315C9"/>
    <w:rsid w:val="00733857"/>
    <w:rsid w:val="0073407C"/>
    <w:rsid w:val="00734A5B"/>
    <w:rsid w:val="0074026F"/>
    <w:rsid w:val="007423BC"/>
    <w:rsid w:val="007429F6"/>
    <w:rsid w:val="00744E76"/>
    <w:rsid w:val="0075181E"/>
    <w:rsid w:val="0076069A"/>
    <w:rsid w:val="00774DA4"/>
    <w:rsid w:val="00781F0F"/>
    <w:rsid w:val="00784006"/>
    <w:rsid w:val="0078449D"/>
    <w:rsid w:val="00795845"/>
    <w:rsid w:val="00796DA0"/>
    <w:rsid w:val="007B5198"/>
    <w:rsid w:val="007B600E"/>
    <w:rsid w:val="007C1FAF"/>
    <w:rsid w:val="007F0F4A"/>
    <w:rsid w:val="007F6403"/>
    <w:rsid w:val="007F7A1A"/>
    <w:rsid w:val="008028A4"/>
    <w:rsid w:val="00825789"/>
    <w:rsid w:val="00827619"/>
    <w:rsid w:val="00830747"/>
    <w:rsid w:val="008343C4"/>
    <w:rsid w:val="0083550B"/>
    <w:rsid w:val="008357F9"/>
    <w:rsid w:val="00835DB1"/>
    <w:rsid w:val="00835E23"/>
    <w:rsid w:val="00836D10"/>
    <w:rsid w:val="008436DC"/>
    <w:rsid w:val="008474D5"/>
    <w:rsid w:val="00852C4C"/>
    <w:rsid w:val="00861161"/>
    <w:rsid w:val="00870FBA"/>
    <w:rsid w:val="00874508"/>
    <w:rsid w:val="008768CA"/>
    <w:rsid w:val="00877BBD"/>
    <w:rsid w:val="008809E4"/>
    <w:rsid w:val="008917C5"/>
    <w:rsid w:val="00896716"/>
    <w:rsid w:val="008A3BC9"/>
    <w:rsid w:val="008A5AED"/>
    <w:rsid w:val="008A7AB4"/>
    <w:rsid w:val="008B4894"/>
    <w:rsid w:val="008C384C"/>
    <w:rsid w:val="008C3AC0"/>
    <w:rsid w:val="008D189A"/>
    <w:rsid w:val="008D3C69"/>
    <w:rsid w:val="008D749E"/>
    <w:rsid w:val="0090271F"/>
    <w:rsid w:val="00902E23"/>
    <w:rsid w:val="009114D7"/>
    <w:rsid w:val="0091348E"/>
    <w:rsid w:val="009136DE"/>
    <w:rsid w:val="00917CCB"/>
    <w:rsid w:val="00923595"/>
    <w:rsid w:val="009249D3"/>
    <w:rsid w:val="0094047F"/>
    <w:rsid w:val="00940595"/>
    <w:rsid w:val="00942EC2"/>
    <w:rsid w:val="009459A7"/>
    <w:rsid w:val="00950DCC"/>
    <w:rsid w:val="009521E6"/>
    <w:rsid w:val="00953523"/>
    <w:rsid w:val="009537C6"/>
    <w:rsid w:val="0096304E"/>
    <w:rsid w:val="0096523F"/>
    <w:rsid w:val="00966776"/>
    <w:rsid w:val="00974627"/>
    <w:rsid w:val="00990981"/>
    <w:rsid w:val="00990FC2"/>
    <w:rsid w:val="00992AE7"/>
    <w:rsid w:val="00994B6D"/>
    <w:rsid w:val="00995041"/>
    <w:rsid w:val="00997FB9"/>
    <w:rsid w:val="009B0F1D"/>
    <w:rsid w:val="009B13D8"/>
    <w:rsid w:val="009B2F8D"/>
    <w:rsid w:val="009C07C6"/>
    <w:rsid w:val="009C270E"/>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83B61"/>
    <w:rsid w:val="00A867D1"/>
    <w:rsid w:val="00A92BA1"/>
    <w:rsid w:val="00A9453A"/>
    <w:rsid w:val="00A97FC1"/>
    <w:rsid w:val="00AC2594"/>
    <w:rsid w:val="00AC5CD5"/>
    <w:rsid w:val="00AC6BC6"/>
    <w:rsid w:val="00AE0980"/>
    <w:rsid w:val="00AE2064"/>
    <w:rsid w:val="00AE65E2"/>
    <w:rsid w:val="00B04C4B"/>
    <w:rsid w:val="00B15449"/>
    <w:rsid w:val="00B237E7"/>
    <w:rsid w:val="00B43F81"/>
    <w:rsid w:val="00B47EDE"/>
    <w:rsid w:val="00B53C79"/>
    <w:rsid w:val="00B61080"/>
    <w:rsid w:val="00B641C8"/>
    <w:rsid w:val="00B9069A"/>
    <w:rsid w:val="00B93086"/>
    <w:rsid w:val="00B93CB0"/>
    <w:rsid w:val="00B94E7A"/>
    <w:rsid w:val="00BA0A96"/>
    <w:rsid w:val="00BA19ED"/>
    <w:rsid w:val="00BA2CCA"/>
    <w:rsid w:val="00BA4B8D"/>
    <w:rsid w:val="00BB7183"/>
    <w:rsid w:val="00BC02FE"/>
    <w:rsid w:val="00BC0F7D"/>
    <w:rsid w:val="00BD0521"/>
    <w:rsid w:val="00BD0DA2"/>
    <w:rsid w:val="00BD7469"/>
    <w:rsid w:val="00BD7649"/>
    <w:rsid w:val="00BD7D31"/>
    <w:rsid w:val="00BE3255"/>
    <w:rsid w:val="00BE45BA"/>
    <w:rsid w:val="00BF128E"/>
    <w:rsid w:val="00C03D51"/>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87F00"/>
    <w:rsid w:val="00C93F40"/>
    <w:rsid w:val="00CA3D0C"/>
    <w:rsid w:val="00CA74C5"/>
    <w:rsid w:val="00CB15F9"/>
    <w:rsid w:val="00CC2040"/>
    <w:rsid w:val="00CE5BC7"/>
    <w:rsid w:val="00CF1CFB"/>
    <w:rsid w:val="00D25087"/>
    <w:rsid w:val="00D27492"/>
    <w:rsid w:val="00D5281E"/>
    <w:rsid w:val="00D5785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5CEE"/>
    <w:rsid w:val="00DD74A5"/>
    <w:rsid w:val="00DE13F7"/>
    <w:rsid w:val="00DF1D2B"/>
    <w:rsid w:val="00DF2B1F"/>
    <w:rsid w:val="00DF4FF8"/>
    <w:rsid w:val="00DF62CD"/>
    <w:rsid w:val="00E01D2F"/>
    <w:rsid w:val="00E14867"/>
    <w:rsid w:val="00E14B45"/>
    <w:rsid w:val="00E16509"/>
    <w:rsid w:val="00E20B53"/>
    <w:rsid w:val="00E23FB3"/>
    <w:rsid w:val="00E36543"/>
    <w:rsid w:val="00E44582"/>
    <w:rsid w:val="00E458A0"/>
    <w:rsid w:val="00E54022"/>
    <w:rsid w:val="00E77645"/>
    <w:rsid w:val="00E77DA0"/>
    <w:rsid w:val="00E90E72"/>
    <w:rsid w:val="00E93C03"/>
    <w:rsid w:val="00E951E9"/>
    <w:rsid w:val="00E9681A"/>
    <w:rsid w:val="00EA15B0"/>
    <w:rsid w:val="00EA5EA7"/>
    <w:rsid w:val="00EC4A25"/>
    <w:rsid w:val="00ED15EE"/>
    <w:rsid w:val="00ED3E6E"/>
    <w:rsid w:val="00ED6DCA"/>
    <w:rsid w:val="00ED76E4"/>
    <w:rsid w:val="00EF0CF5"/>
    <w:rsid w:val="00EF3F7C"/>
    <w:rsid w:val="00F025A2"/>
    <w:rsid w:val="00F04712"/>
    <w:rsid w:val="00F11B8B"/>
    <w:rsid w:val="00F13360"/>
    <w:rsid w:val="00F14FD0"/>
    <w:rsid w:val="00F22EC7"/>
    <w:rsid w:val="00F26758"/>
    <w:rsid w:val="00F325C8"/>
    <w:rsid w:val="00F336F9"/>
    <w:rsid w:val="00F3608D"/>
    <w:rsid w:val="00F408EC"/>
    <w:rsid w:val="00F4792E"/>
    <w:rsid w:val="00F54414"/>
    <w:rsid w:val="00F56200"/>
    <w:rsid w:val="00F61DE1"/>
    <w:rsid w:val="00F653B8"/>
    <w:rsid w:val="00F6552E"/>
    <w:rsid w:val="00F9008D"/>
    <w:rsid w:val="00F958E9"/>
    <w:rsid w:val="00FA1266"/>
    <w:rsid w:val="00FA5AA4"/>
    <w:rsid w:val="00FA7306"/>
    <w:rsid w:val="00FB3764"/>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45</Pages>
  <Words>10658</Words>
  <Characters>60757</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31.111_CR0878R1_(Rel-19)_TEI19</cp:lastModifiedBy>
  <cp:revision>60</cp:revision>
  <cp:lastPrinted>2019-02-25T14:05:00Z</cp:lastPrinted>
  <dcterms:created xsi:type="dcterms:W3CDTF">2023-09-25T06:52:00Z</dcterms:created>
  <dcterms:modified xsi:type="dcterms:W3CDTF">2025-09-18T03:15:00Z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