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81FA74E"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r w:rsidR="001158D7">
              <w:t>19.0.0</w:t>
            </w:r>
            <w:r w:rsidRPr="00C37247">
              <w:t xml:space="preserve"> </w:t>
            </w:r>
            <w:r w:rsidRPr="00C37247">
              <w:rPr>
                <w:sz w:val="32"/>
              </w:rPr>
              <w:t>(</w:t>
            </w:r>
            <w:r w:rsidR="001158D7">
              <w:rPr>
                <w:sz w:val="32"/>
              </w:rPr>
              <w:t>2025-10</w:t>
            </w:r>
            <w:r w:rsidRPr="00C37247">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2" w:name="spectype2"/>
            <w:r w:rsidRPr="00C37247">
              <w:t>Specification</w:t>
            </w:r>
            <w:bookmarkEnd w:id="2"/>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3"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3"/>
          </w:p>
          <w:p w14:paraId="04CAC1E0" w14:textId="53508678" w:rsidR="004F0988" w:rsidRPr="00C37247" w:rsidRDefault="00C37247" w:rsidP="00C37247">
            <w:pPr>
              <w:pStyle w:val="ZT"/>
              <w:framePr w:wrap="auto" w:hAnchor="text" w:yAlign="inline"/>
              <w:rPr>
                <w:i/>
                <w:sz w:val="28"/>
              </w:rPr>
            </w:pPr>
            <w:r w:rsidRPr="00F6331C">
              <w:t>(</w:t>
            </w:r>
            <w:r w:rsidRPr="00F6331C">
              <w:rPr>
                <w:rStyle w:val="ZGSM"/>
              </w:rPr>
              <w:t>Release</w:t>
            </w:r>
            <w:r w:rsidR="001158D7">
              <w:rPr>
                <w:rStyle w:val="ZGSM"/>
              </w:rPr>
              <w:t xml:space="preserve"> 19</w:t>
            </w:r>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4" w:name="_MON_1684549432"/>
      <w:bookmarkEnd w:id="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21454095" r:id="rId10"/>
              </w:object>
            </w:r>
          </w:p>
        </w:tc>
        <w:bookmarkStart w:id="5" w:name="_MON_1710316168"/>
        <w:bookmarkEnd w:id="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2145409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3CD2EFB" w:rsidR="000270B9" w:rsidRPr="00C37247"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2FDDA2" w:rsidR="00E16509" w:rsidRPr="00133525" w:rsidRDefault="00E16509" w:rsidP="00133525">
            <w:pPr>
              <w:pStyle w:val="FP"/>
              <w:jc w:val="center"/>
              <w:rPr>
                <w:noProof/>
                <w:sz w:val="18"/>
              </w:rPr>
            </w:pPr>
            <w:r w:rsidRPr="00C37247">
              <w:rPr>
                <w:noProof/>
                <w:sz w:val="18"/>
              </w:rPr>
              <w:t>©</w:t>
            </w:r>
            <w:r w:rsidR="001158D7">
              <w:rPr>
                <w:noProof/>
                <w:sz w:val="18"/>
              </w:rPr>
              <w:t xml:space="preserve"> 2025</w:t>
            </w:r>
            <w:r w:rsidRPr="00C37247">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7A005A3D" w14:textId="77483DDA" w:rsidR="006A2875"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w:instrText>
      </w:r>
      <w:r>
        <w:fldChar w:fldCharType="separate"/>
      </w:r>
      <w:r w:rsidR="006A2875">
        <w:rPr>
          <w:noProof/>
        </w:rPr>
        <w:t>Foreword</w:t>
      </w:r>
      <w:r w:rsidR="006A2875">
        <w:rPr>
          <w:noProof/>
        </w:rPr>
        <w:tab/>
      </w:r>
      <w:r w:rsidR="006A2875">
        <w:rPr>
          <w:noProof/>
        </w:rPr>
        <w:fldChar w:fldCharType="begin" w:fldLock="1"/>
      </w:r>
      <w:r w:rsidR="006A2875">
        <w:rPr>
          <w:noProof/>
        </w:rPr>
        <w:instrText xml:space="preserve"> PAGEREF _Toc186797915 \h </w:instrText>
      </w:r>
      <w:r w:rsidR="006A2875">
        <w:rPr>
          <w:noProof/>
        </w:rPr>
      </w:r>
      <w:r w:rsidR="006A2875">
        <w:rPr>
          <w:noProof/>
        </w:rPr>
        <w:fldChar w:fldCharType="separate"/>
      </w:r>
      <w:r w:rsidR="006A2875">
        <w:rPr>
          <w:noProof/>
        </w:rPr>
        <w:t>5</w:t>
      </w:r>
      <w:r w:rsidR="006A2875">
        <w:rPr>
          <w:noProof/>
        </w:rPr>
        <w:fldChar w:fldCharType="end"/>
      </w:r>
    </w:p>
    <w:p w14:paraId="7A92CC2B" w14:textId="15A94EB9"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_Toc186797916 \h </w:instrText>
      </w:r>
      <w:r>
        <w:rPr>
          <w:noProof/>
        </w:rPr>
      </w:r>
      <w:r>
        <w:rPr>
          <w:noProof/>
        </w:rPr>
        <w:fldChar w:fldCharType="separate"/>
      </w:r>
      <w:r>
        <w:rPr>
          <w:noProof/>
        </w:rPr>
        <w:t>6</w:t>
      </w:r>
      <w:r>
        <w:rPr>
          <w:noProof/>
        </w:rPr>
        <w:fldChar w:fldCharType="end"/>
      </w:r>
    </w:p>
    <w:p w14:paraId="6CAF911E" w14:textId="36F67D0E"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_Toc186797917 \h </w:instrText>
      </w:r>
      <w:r>
        <w:rPr>
          <w:noProof/>
        </w:rPr>
      </w:r>
      <w:r>
        <w:rPr>
          <w:noProof/>
        </w:rPr>
        <w:fldChar w:fldCharType="separate"/>
      </w:r>
      <w:r>
        <w:rPr>
          <w:noProof/>
        </w:rPr>
        <w:t>7</w:t>
      </w:r>
      <w:r>
        <w:rPr>
          <w:noProof/>
        </w:rPr>
        <w:fldChar w:fldCharType="end"/>
      </w:r>
    </w:p>
    <w:p w14:paraId="265F23B6" w14:textId="101EC6CF"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_Toc186797918 \h </w:instrText>
      </w:r>
      <w:r>
        <w:rPr>
          <w:noProof/>
        </w:rPr>
      </w:r>
      <w:r>
        <w:rPr>
          <w:noProof/>
        </w:rPr>
        <w:fldChar w:fldCharType="separate"/>
      </w:r>
      <w:r>
        <w:rPr>
          <w:noProof/>
        </w:rPr>
        <w:t>7</w:t>
      </w:r>
      <w:r>
        <w:rPr>
          <w:noProof/>
        </w:rPr>
        <w:fldChar w:fldCharType="end"/>
      </w:r>
    </w:p>
    <w:p w14:paraId="2AE9C1AE" w14:textId="0E43C1F6"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_Toc186797919 \h </w:instrText>
      </w:r>
      <w:r>
        <w:rPr>
          <w:noProof/>
        </w:rPr>
      </w:r>
      <w:r>
        <w:rPr>
          <w:noProof/>
        </w:rPr>
        <w:fldChar w:fldCharType="separate"/>
      </w:r>
      <w:r>
        <w:rPr>
          <w:noProof/>
        </w:rPr>
        <w:t>8</w:t>
      </w:r>
      <w:r>
        <w:rPr>
          <w:noProof/>
        </w:rPr>
        <w:fldChar w:fldCharType="end"/>
      </w:r>
    </w:p>
    <w:p w14:paraId="64B7EB67" w14:textId="0B507DAC"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_Toc186797920 \h </w:instrText>
      </w:r>
      <w:r>
        <w:rPr>
          <w:noProof/>
        </w:rPr>
      </w:r>
      <w:r>
        <w:rPr>
          <w:noProof/>
        </w:rPr>
        <w:fldChar w:fldCharType="separate"/>
      </w:r>
      <w:r>
        <w:rPr>
          <w:noProof/>
        </w:rPr>
        <w:t>8</w:t>
      </w:r>
      <w:r>
        <w:rPr>
          <w:noProof/>
        </w:rPr>
        <w:fldChar w:fldCharType="end"/>
      </w:r>
    </w:p>
    <w:p w14:paraId="7ECEBB49" w14:textId="3BE5EBFE"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_Toc186797921 \h </w:instrText>
      </w:r>
      <w:r>
        <w:rPr>
          <w:noProof/>
        </w:rPr>
      </w:r>
      <w:r>
        <w:rPr>
          <w:noProof/>
        </w:rPr>
        <w:fldChar w:fldCharType="separate"/>
      </w:r>
      <w:r>
        <w:rPr>
          <w:noProof/>
        </w:rPr>
        <w:t>8</w:t>
      </w:r>
      <w:r>
        <w:rPr>
          <w:noProof/>
        </w:rPr>
        <w:fldChar w:fldCharType="end"/>
      </w:r>
    </w:p>
    <w:p w14:paraId="5BF3DCCC" w14:textId="76FB0681"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_Toc186797922 \h </w:instrText>
      </w:r>
      <w:r>
        <w:rPr>
          <w:noProof/>
        </w:rPr>
      </w:r>
      <w:r>
        <w:rPr>
          <w:noProof/>
        </w:rPr>
        <w:fldChar w:fldCharType="separate"/>
      </w:r>
      <w:r>
        <w:rPr>
          <w:noProof/>
        </w:rPr>
        <w:t>8</w:t>
      </w:r>
      <w:r>
        <w:rPr>
          <w:noProof/>
        </w:rPr>
        <w:fldChar w:fldCharType="end"/>
      </w:r>
    </w:p>
    <w:p w14:paraId="356A72EC" w14:textId="64F438FA"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fldLock="1"/>
      </w:r>
      <w:r>
        <w:rPr>
          <w:noProof/>
        </w:rPr>
        <w:instrText xml:space="preserve"> PAGEREF _Toc186797923 \h </w:instrText>
      </w:r>
      <w:r>
        <w:rPr>
          <w:noProof/>
        </w:rPr>
      </w:r>
      <w:r>
        <w:rPr>
          <w:noProof/>
        </w:rPr>
        <w:fldChar w:fldCharType="separate"/>
      </w:r>
      <w:r>
        <w:rPr>
          <w:noProof/>
        </w:rPr>
        <w:t>8</w:t>
      </w:r>
      <w:r>
        <w:rPr>
          <w:noProof/>
        </w:rPr>
        <w:fldChar w:fldCharType="end"/>
      </w:r>
    </w:p>
    <w:p w14:paraId="4FC7A864" w14:textId="0832DF22"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fldLock="1"/>
      </w:r>
      <w:r>
        <w:rPr>
          <w:noProof/>
        </w:rPr>
        <w:instrText xml:space="preserve"> PAGEREF _Toc186797924 \h </w:instrText>
      </w:r>
      <w:r>
        <w:rPr>
          <w:noProof/>
        </w:rPr>
      </w:r>
      <w:r>
        <w:rPr>
          <w:noProof/>
        </w:rPr>
        <w:fldChar w:fldCharType="separate"/>
      </w:r>
      <w:r>
        <w:rPr>
          <w:noProof/>
        </w:rPr>
        <w:t>8</w:t>
      </w:r>
      <w:r>
        <w:rPr>
          <w:noProof/>
        </w:rPr>
        <w:fldChar w:fldCharType="end"/>
      </w:r>
    </w:p>
    <w:p w14:paraId="3993EA4E" w14:textId="568DFB19"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_Toc186797925 \h </w:instrText>
      </w:r>
      <w:r>
        <w:rPr>
          <w:noProof/>
        </w:rPr>
      </w:r>
      <w:r>
        <w:rPr>
          <w:noProof/>
        </w:rPr>
        <w:fldChar w:fldCharType="separate"/>
      </w:r>
      <w:r>
        <w:rPr>
          <w:noProof/>
        </w:rPr>
        <w:t>9</w:t>
      </w:r>
      <w:r>
        <w:rPr>
          <w:noProof/>
        </w:rPr>
        <w:fldChar w:fldCharType="end"/>
      </w:r>
    </w:p>
    <w:p w14:paraId="7A909457" w14:textId="08384CBF"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_Toc186797926 \h </w:instrText>
      </w:r>
      <w:r>
        <w:rPr>
          <w:noProof/>
        </w:rPr>
      </w:r>
      <w:r>
        <w:rPr>
          <w:noProof/>
        </w:rPr>
        <w:fldChar w:fldCharType="separate"/>
      </w:r>
      <w:r>
        <w:rPr>
          <w:noProof/>
        </w:rPr>
        <w:t>9</w:t>
      </w:r>
      <w:r>
        <w:rPr>
          <w:noProof/>
        </w:rPr>
        <w:fldChar w:fldCharType="end"/>
      </w:r>
    </w:p>
    <w:p w14:paraId="1797BDED" w14:textId="255EB80E"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0A3C82">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_Toc186797927 \h </w:instrText>
      </w:r>
      <w:r>
        <w:rPr>
          <w:noProof/>
        </w:rPr>
      </w:r>
      <w:r>
        <w:rPr>
          <w:noProof/>
        </w:rPr>
        <w:fldChar w:fldCharType="separate"/>
      </w:r>
      <w:r>
        <w:rPr>
          <w:noProof/>
        </w:rPr>
        <w:t>9</w:t>
      </w:r>
      <w:r>
        <w:rPr>
          <w:noProof/>
        </w:rPr>
        <w:fldChar w:fldCharType="end"/>
      </w:r>
    </w:p>
    <w:p w14:paraId="335DEB5D" w14:textId="52A9463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EF</w:t>
      </w:r>
      <w:r w:rsidRPr="000A3C82">
        <w:rPr>
          <w:noProof/>
          <w:vertAlign w:val="subscript"/>
          <w:lang w:val="en-US"/>
        </w:rPr>
        <w:t xml:space="preserve">EAPID </w:t>
      </w:r>
      <w:r w:rsidRPr="000A3C82">
        <w:rPr>
          <w:noProof/>
          <w:lang w:val="en-US"/>
        </w:rPr>
        <w:t>(EAP Identifier)</w:t>
      </w:r>
      <w:r>
        <w:rPr>
          <w:noProof/>
        </w:rPr>
        <w:tab/>
      </w:r>
      <w:r>
        <w:rPr>
          <w:noProof/>
        </w:rPr>
        <w:fldChar w:fldCharType="begin" w:fldLock="1"/>
      </w:r>
      <w:r>
        <w:rPr>
          <w:noProof/>
        </w:rPr>
        <w:instrText xml:space="preserve"> PAGEREF _Toc186797928 \h </w:instrText>
      </w:r>
      <w:r>
        <w:rPr>
          <w:noProof/>
        </w:rPr>
      </w:r>
      <w:r>
        <w:rPr>
          <w:noProof/>
        </w:rPr>
        <w:fldChar w:fldCharType="separate"/>
      </w:r>
      <w:r>
        <w:rPr>
          <w:noProof/>
        </w:rPr>
        <w:t>9</w:t>
      </w:r>
      <w:r>
        <w:rPr>
          <w:noProof/>
        </w:rPr>
        <w:fldChar w:fldCharType="end"/>
      </w:r>
    </w:p>
    <w:p w14:paraId="351B2674" w14:textId="43A9F8B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EF</w:t>
      </w:r>
      <w:r w:rsidRPr="000A3C82">
        <w:rPr>
          <w:noProof/>
          <w:vertAlign w:val="subscript"/>
          <w:lang w:val="en-US"/>
        </w:rPr>
        <w:t>NSSAI</w:t>
      </w:r>
      <w:r w:rsidRPr="000A3C82">
        <w:rPr>
          <w:noProof/>
          <w:lang w:val="en-US"/>
        </w:rPr>
        <w:t xml:space="preserve"> (S-NSSAI List)</w:t>
      </w:r>
      <w:r>
        <w:rPr>
          <w:noProof/>
        </w:rPr>
        <w:tab/>
      </w:r>
      <w:r>
        <w:rPr>
          <w:noProof/>
        </w:rPr>
        <w:fldChar w:fldCharType="begin" w:fldLock="1"/>
      </w:r>
      <w:r>
        <w:rPr>
          <w:noProof/>
        </w:rPr>
        <w:instrText xml:space="preserve"> PAGEREF _Toc186797929 \h </w:instrText>
      </w:r>
      <w:r>
        <w:rPr>
          <w:noProof/>
        </w:rPr>
      </w:r>
      <w:r>
        <w:rPr>
          <w:noProof/>
        </w:rPr>
        <w:fldChar w:fldCharType="separate"/>
      </w:r>
      <w:r>
        <w:rPr>
          <w:noProof/>
        </w:rPr>
        <w:t>10</w:t>
      </w:r>
      <w:r>
        <w:rPr>
          <w:noProof/>
        </w:rPr>
        <w:fldChar w:fldCharType="end"/>
      </w:r>
    </w:p>
    <w:p w14:paraId="6D9EF78B" w14:textId="2E9F310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0A3C82">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_Toc186797930 \h </w:instrText>
      </w:r>
      <w:r>
        <w:rPr>
          <w:noProof/>
        </w:rPr>
      </w:r>
      <w:r>
        <w:rPr>
          <w:noProof/>
        </w:rPr>
        <w:fldChar w:fldCharType="separate"/>
      </w:r>
      <w:r>
        <w:rPr>
          <w:noProof/>
        </w:rPr>
        <w:t>11</w:t>
      </w:r>
      <w:r>
        <w:rPr>
          <w:noProof/>
        </w:rPr>
        <w:fldChar w:fldCharType="end"/>
      </w:r>
    </w:p>
    <w:p w14:paraId="068B93AC" w14:textId="1E309386"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fldLock="1"/>
      </w:r>
      <w:r>
        <w:rPr>
          <w:noProof/>
        </w:rPr>
        <w:instrText xml:space="preserve"> PAGEREF _Toc186797931 \h </w:instrText>
      </w:r>
      <w:r>
        <w:rPr>
          <w:noProof/>
        </w:rPr>
      </w:r>
      <w:r>
        <w:rPr>
          <w:noProof/>
        </w:rPr>
        <w:fldChar w:fldCharType="separate"/>
      </w:r>
      <w:r>
        <w:rPr>
          <w:noProof/>
        </w:rPr>
        <w:t>11</w:t>
      </w:r>
      <w:r>
        <w:rPr>
          <w:noProof/>
        </w:rPr>
        <w:fldChar w:fldCharType="end"/>
      </w:r>
    </w:p>
    <w:p w14:paraId="33ACF0D9" w14:textId="4C350E75"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fldLock="1"/>
      </w:r>
      <w:r>
        <w:rPr>
          <w:noProof/>
        </w:rPr>
        <w:instrText xml:space="preserve"> PAGEREF _Toc186797932 \h </w:instrText>
      </w:r>
      <w:r>
        <w:rPr>
          <w:noProof/>
        </w:rPr>
      </w:r>
      <w:r>
        <w:rPr>
          <w:noProof/>
        </w:rPr>
        <w:fldChar w:fldCharType="separate"/>
      </w:r>
      <w:r>
        <w:rPr>
          <w:noProof/>
        </w:rPr>
        <w:t>12</w:t>
      </w:r>
      <w:r>
        <w:rPr>
          <w:noProof/>
        </w:rPr>
        <w:fldChar w:fldCharType="end"/>
      </w:r>
    </w:p>
    <w:p w14:paraId="0CA073A0" w14:textId="099CDCC7"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_Toc186797933 \h </w:instrText>
      </w:r>
      <w:r>
        <w:rPr>
          <w:noProof/>
        </w:rPr>
      </w:r>
      <w:r>
        <w:rPr>
          <w:noProof/>
        </w:rPr>
        <w:fldChar w:fldCharType="separate"/>
      </w:r>
      <w:r>
        <w:rPr>
          <w:noProof/>
        </w:rPr>
        <w:t>12</w:t>
      </w:r>
      <w:r>
        <w:rPr>
          <w:noProof/>
        </w:rPr>
        <w:fldChar w:fldCharType="end"/>
      </w:r>
    </w:p>
    <w:p w14:paraId="02807CD9" w14:textId="265F0A91"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fldLock="1"/>
      </w:r>
      <w:r>
        <w:rPr>
          <w:noProof/>
        </w:rPr>
        <w:instrText xml:space="preserve"> PAGEREF _Toc186797934 \h </w:instrText>
      </w:r>
      <w:r>
        <w:rPr>
          <w:noProof/>
        </w:rPr>
      </w:r>
      <w:r>
        <w:rPr>
          <w:noProof/>
        </w:rPr>
        <w:fldChar w:fldCharType="separate"/>
      </w:r>
      <w:r>
        <w:rPr>
          <w:noProof/>
        </w:rPr>
        <w:t>12</w:t>
      </w:r>
      <w:r>
        <w:rPr>
          <w:noProof/>
        </w:rPr>
        <w:fldChar w:fldCharType="end"/>
      </w:r>
    </w:p>
    <w:p w14:paraId="16423B65" w14:textId="69864E8A"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_Toc186797935 \h </w:instrText>
      </w:r>
      <w:r>
        <w:rPr>
          <w:noProof/>
        </w:rPr>
      </w:r>
      <w:r>
        <w:rPr>
          <w:noProof/>
        </w:rPr>
        <w:fldChar w:fldCharType="separate"/>
      </w:r>
      <w:r>
        <w:rPr>
          <w:noProof/>
        </w:rPr>
        <w:t>12</w:t>
      </w:r>
      <w:r>
        <w:rPr>
          <w:noProof/>
        </w:rPr>
        <w:fldChar w:fldCharType="end"/>
      </w:r>
    </w:p>
    <w:p w14:paraId="05ED4BC4" w14:textId="649F9D7F" w:rsidR="006A2875" w:rsidRDefault="006A2875">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fldLock="1"/>
      </w:r>
      <w:r>
        <w:rPr>
          <w:noProof/>
        </w:rPr>
        <w:instrText xml:space="preserve"> PAGEREF _Toc186797936 \h </w:instrText>
      </w:r>
      <w:r>
        <w:rPr>
          <w:noProof/>
        </w:rPr>
      </w:r>
      <w:r>
        <w:rPr>
          <w:noProof/>
        </w:rPr>
        <w:fldChar w:fldCharType="separate"/>
      </w:r>
      <w:r>
        <w:rPr>
          <w:noProof/>
        </w:rPr>
        <w:t>12</w:t>
      </w:r>
      <w:r>
        <w:rPr>
          <w:noProof/>
        </w:rPr>
        <w:fldChar w:fldCharType="end"/>
      </w:r>
    </w:p>
    <w:p w14:paraId="7B805FE9" w14:textId="6A6AAFAD" w:rsidR="006A2875" w:rsidRDefault="006A2875">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_Toc186797937 \h </w:instrText>
      </w:r>
      <w:r>
        <w:rPr>
          <w:noProof/>
        </w:rPr>
      </w:r>
      <w:r>
        <w:rPr>
          <w:noProof/>
        </w:rPr>
        <w:fldChar w:fldCharType="separate"/>
      </w:r>
      <w:r>
        <w:rPr>
          <w:noProof/>
        </w:rPr>
        <w:t>12</w:t>
      </w:r>
      <w:r>
        <w:rPr>
          <w:noProof/>
        </w:rPr>
        <w:fldChar w:fldCharType="end"/>
      </w:r>
    </w:p>
    <w:p w14:paraId="06EC7951" w14:textId="3012CF88"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fldLock="1"/>
      </w:r>
      <w:r>
        <w:rPr>
          <w:noProof/>
        </w:rPr>
        <w:instrText xml:space="preserve"> PAGEREF _Toc186797938 \h </w:instrText>
      </w:r>
      <w:r>
        <w:rPr>
          <w:noProof/>
        </w:rPr>
      </w:r>
      <w:r>
        <w:rPr>
          <w:noProof/>
        </w:rPr>
        <w:fldChar w:fldCharType="separate"/>
      </w:r>
      <w:r>
        <w:rPr>
          <w:noProof/>
        </w:rPr>
        <w:t>13</w:t>
      </w:r>
      <w:r>
        <w:rPr>
          <w:noProof/>
        </w:rPr>
        <w:fldChar w:fldCharType="end"/>
      </w:r>
    </w:p>
    <w:p w14:paraId="38F6BBB8" w14:textId="36C9E78C"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fldLock="1"/>
      </w:r>
      <w:r>
        <w:rPr>
          <w:noProof/>
        </w:rPr>
        <w:instrText xml:space="preserve"> PAGEREF _Toc186797939 \h </w:instrText>
      </w:r>
      <w:r>
        <w:rPr>
          <w:noProof/>
        </w:rPr>
      </w:r>
      <w:r>
        <w:rPr>
          <w:noProof/>
        </w:rPr>
        <w:fldChar w:fldCharType="separate"/>
      </w:r>
      <w:r>
        <w:rPr>
          <w:noProof/>
        </w:rPr>
        <w:t>13</w:t>
      </w:r>
      <w:r>
        <w:rPr>
          <w:noProof/>
        </w:rPr>
        <w:fldChar w:fldCharType="end"/>
      </w:r>
    </w:p>
    <w:p w14:paraId="6C8C4A86" w14:textId="22B14583"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fldLock="1"/>
      </w:r>
      <w:r>
        <w:rPr>
          <w:noProof/>
        </w:rPr>
        <w:instrText xml:space="preserve"> PAGEREF _Toc186797940 \h </w:instrText>
      </w:r>
      <w:r>
        <w:rPr>
          <w:noProof/>
        </w:rPr>
      </w:r>
      <w:r>
        <w:rPr>
          <w:noProof/>
        </w:rPr>
        <w:fldChar w:fldCharType="separate"/>
      </w:r>
      <w:r>
        <w:rPr>
          <w:noProof/>
        </w:rPr>
        <w:t>13</w:t>
      </w:r>
      <w:r>
        <w:rPr>
          <w:noProof/>
        </w:rPr>
        <w:fldChar w:fldCharType="end"/>
      </w:r>
    </w:p>
    <w:p w14:paraId="5D13D7DC" w14:textId="4C4B8D84"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S-NSSAI list request</w:t>
      </w:r>
      <w:r>
        <w:rPr>
          <w:noProof/>
        </w:rPr>
        <w:tab/>
      </w:r>
      <w:r>
        <w:rPr>
          <w:noProof/>
        </w:rPr>
        <w:fldChar w:fldCharType="begin" w:fldLock="1"/>
      </w:r>
      <w:r>
        <w:rPr>
          <w:noProof/>
        </w:rPr>
        <w:instrText xml:space="preserve"> PAGEREF _Toc186797941 \h </w:instrText>
      </w:r>
      <w:r>
        <w:rPr>
          <w:noProof/>
        </w:rPr>
      </w:r>
      <w:r>
        <w:rPr>
          <w:noProof/>
        </w:rPr>
        <w:fldChar w:fldCharType="separate"/>
      </w:r>
      <w:r>
        <w:rPr>
          <w:noProof/>
        </w:rPr>
        <w:t>13</w:t>
      </w:r>
      <w:r>
        <w:rPr>
          <w:noProof/>
        </w:rPr>
        <w:fldChar w:fldCharType="end"/>
      </w:r>
    </w:p>
    <w:p w14:paraId="5D4D0363" w14:textId="2F4D71B6"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5.1.6</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S-NSSAI Authentication status verification procedure</w:t>
      </w:r>
      <w:r>
        <w:rPr>
          <w:noProof/>
        </w:rPr>
        <w:tab/>
      </w:r>
      <w:r>
        <w:rPr>
          <w:noProof/>
        </w:rPr>
        <w:fldChar w:fldCharType="begin" w:fldLock="1"/>
      </w:r>
      <w:r>
        <w:rPr>
          <w:noProof/>
        </w:rPr>
        <w:instrText xml:space="preserve"> PAGEREF _Toc186797942 \h </w:instrText>
      </w:r>
      <w:r>
        <w:rPr>
          <w:noProof/>
        </w:rPr>
      </w:r>
      <w:r>
        <w:rPr>
          <w:noProof/>
        </w:rPr>
        <w:fldChar w:fldCharType="separate"/>
      </w:r>
      <w:r>
        <w:rPr>
          <w:noProof/>
        </w:rPr>
        <w:t>13</w:t>
      </w:r>
      <w:r>
        <w:rPr>
          <w:noProof/>
        </w:rPr>
        <w:fldChar w:fldCharType="end"/>
      </w:r>
    </w:p>
    <w:p w14:paraId="6E87DF74" w14:textId="4FF7735C"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_Toc186797943 \h </w:instrText>
      </w:r>
      <w:r>
        <w:rPr>
          <w:noProof/>
        </w:rPr>
      </w:r>
      <w:r>
        <w:rPr>
          <w:noProof/>
        </w:rPr>
        <w:fldChar w:fldCharType="separate"/>
      </w:r>
      <w:r>
        <w:rPr>
          <w:noProof/>
        </w:rPr>
        <w:t>13</w:t>
      </w:r>
      <w:r>
        <w:rPr>
          <w:noProof/>
        </w:rPr>
        <w:fldChar w:fldCharType="end"/>
      </w:r>
    </w:p>
    <w:p w14:paraId="6D9453F5" w14:textId="41B4DB25"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_Toc186797944 \h </w:instrText>
      </w:r>
      <w:r>
        <w:rPr>
          <w:noProof/>
        </w:rPr>
      </w:r>
      <w:r>
        <w:rPr>
          <w:noProof/>
        </w:rPr>
        <w:fldChar w:fldCharType="separate"/>
      </w:r>
      <w:r>
        <w:rPr>
          <w:noProof/>
        </w:rPr>
        <w:t>13</w:t>
      </w:r>
      <w:r>
        <w:rPr>
          <w:noProof/>
        </w:rPr>
        <w:fldChar w:fldCharType="end"/>
      </w:r>
    </w:p>
    <w:p w14:paraId="6E65D0B7" w14:textId="4EEBDFA4"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fldLock="1"/>
      </w:r>
      <w:r>
        <w:rPr>
          <w:noProof/>
        </w:rPr>
        <w:instrText xml:space="preserve"> PAGEREF _Toc186797945 \h </w:instrText>
      </w:r>
      <w:r>
        <w:rPr>
          <w:noProof/>
        </w:rPr>
      </w:r>
      <w:r>
        <w:rPr>
          <w:noProof/>
        </w:rPr>
        <w:fldChar w:fldCharType="separate"/>
      </w:r>
      <w:r>
        <w:rPr>
          <w:noProof/>
        </w:rPr>
        <w:t>14</w:t>
      </w:r>
      <w:r>
        <w:rPr>
          <w:noProof/>
        </w:rPr>
        <w:fldChar w:fldCharType="end"/>
      </w:r>
    </w:p>
    <w:p w14:paraId="53050047" w14:textId="46AA8A05"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_Toc186797946 \h </w:instrText>
      </w:r>
      <w:r>
        <w:rPr>
          <w:noProof/>
        </w:rPr>
      </w:r>
      <w:r>
        <w:rPr>
          <w:noProof/>
        </w:rPr>
        <w:fldChar w:fldCharType="separate"/>
      </w:r>
      <w:r>
        <w:rPr>
          <w:noProof/>
        </w:rPr>
        <w:t>14</w:t>
      </w:r>
      <w:r>
        <w:rPr>
          <w:noProof/>
        </w:rPr>
        <w:fldChar w:fldCharType="end"/>
      </w:r>
    </w:p>
    <w:p w14:paraId="01E8911E" w14:textId="4A33E15A"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_Toc186797947 \h </w:instrText>
      </w:r>
      <w:r>
        <w:rPr>
          <w:noProof/>
        </w:rPr>
      </w:r>
      <w:r>
        <w:rPr>
          <w:noProof/>
        </w:rPr>
        <w:fldChar w:fldCharType="separate"/>
      </w:r>
      <w:r>
        <w:rPr>
          <w:noProof/>
        </w:rPr>
        <w:t>14</w:t>
      </w:r>
      <w:r>
        <w:rPr>
          <w:noProof/>
        </w:rPr>
        <w:fldChar w:fldCharType="end"/>
      </w:r>
    </w:p>
    <w:p w14:paraId="5213DFE6" w14:textId="07414749"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fldLock="1"/>
      </w:r>
      <w:r>
        <w:rPr>
          <w:noProof/>
        </w:rPr>
        <w:instrText xml:space="preserve"> PAGEREF _Toc186797948 \h </w:instrText>
      </w:r>
      <w:r>
        <w:rPr>
          <w:noProof/>
        </w:rPr>
      </w:r>
      <w:r>
        <w:rPr>
          <w:noProof/>
        </w:rPr>
        <w:fldChar w:fldCharType="separate"/>
      </w:r>
      <w:r>
        <w:rPr>
          <w:noProof/>
        </w:rPr>
        <w:t>14</w:t>
      </w:r>
      <w:r>
        <w:rPr>
          <w:noProof/>
        </w:rPr>
        <w:fldChar w:fldCharType="end"/>
      </w:r>
    </w:p>
    <w:p w14:paraId="5F8156A4" w14:textId="56E6DB58"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_Toc186797949 \h </w:instrText>
      </w:r>
      <w:r>
        <w:rPr>
          <w:noProof/>
        </w:rPr>
      </w:r>
      <w:r>
        <w:rPr>
          <w:noProof/>
        </w:rPr>
        <w:fldChar w:fldCharType="separate"/>
      </w:r>
      <w:r>
        <w:rPr>
          <w:noProof/>
        </w:rPr>
        <w:t>14</w:t>
      </w:r>
      <w:r>
        <w:rPr>
          <w:noProof/>
        </w:rPr>
        <w:fldChar w:fldCharType="end"/>
      </w:r>
    </w:p>
    <w:p w14:paraId="7FE5CB7C" w14:textId="5D099F1E"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_Toc186797950 \h </w:instrText>
      </w:r>
      <w:r>
        <w:rPr>
          <w:noProof/>
        </w:rPr>
      </w:r>
      <w:r>
        <w:rPr>
          <w:noProof/>
        </w:rPr>
        <w:fldChar w:fldCharType="separate"/>
      </w:r>
      <w:r>
        <w:rPr>
          <w:noProof/>
        </w:rPr>
        <w:t>14</w:t>
      </w:r>
      <w:r>
        <w:rPr>
          <w:noProof/>
        </w:rPr>
        <w:fldChar w:fldCharType="end"/>
      </w:r>
    </w:p>
    <w:p w14:paraId="2DBC4231" w14:textId="01B78F44"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_Toc186797951 \h </w:instrText>
      </w:r>
      <w:r>
        <w:rPr>
          <w:noProof/>
        </w:rPr>
      </w:r>
      <w:r>
        <w:rPr>
          <w:noProof/>
        </w:rPr>
        <w:fldChar w:fldCharType="separate"/>
      </w:r>
      <w:r>
        <w:rPr>
          <w:noProof/>
        </w:rPr>
        <w:t>14</w:t>
      </w:r>
      <w:r>
        <w:rPr>
          <w:noProof/>
        </w:rPr>
        <w:fldChar w:fldCharType="end"/>
      </w:r>
    </w:p>
    <w:p w14:paraId="2A442C3E" w14:textId="3A4659E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fldLock="1"/>
      </w:r>
      <w:r>
        <w:rPr>
          <w:noProof/>
        </w:rPr>
        <w:instrText xml:space="preserve"> PAGEREF _Toc186797952 \h </w:instrText>
      </w:r>
      <w:r>
        <w:rPr>
          <w:noProof/>
        </w:rPr>
      </w:r>
      <w:r>
        <w:rPr>
          <w:noProof/>
        </w:rPr>
        <w:fldChar w:fldCharType="separate"/>
      </w:r>
      <w:r>
        <w:rPr>
          <w:noProof/>
        </w:rPr>
        <w:t>14</w:t>
      </w:r>
      <w:r>
        <w:rPr>
          <w:noProof/>
        </w:rPr>
        <w:fldChar w:fldCharType="end"/>
      </w:r>
    </w:p>
    <w:p w14:paraId="14620338" w14:textId="6EDB71BD"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_Toc186797953 \h </w:instrText>
      </w:r>
      <w:r>
        <w:rPr>
          <w:noProof/>
        </w:rPr>
      </w:r>
      <w:r>
        <w:rPr>
          <w:noProof/>
        </w:rPr>
        <w:fldChar w:fldCharType="separate"/>
      </w:r>
      <w:r>
        <w:rPr>
          <w:noProof/>
        </w:rPr>
        <w:t>14</w:t>
      </w:r>
      <w:r>
        <w:rPr>
          <w:noProof/>
        </w:rPr>
        <w:fldChar w:fldCharType="end"/>
      </w:r>
    </w:p>
    <w:p w14:paraId="0F2233C5" w14:textId="5BAAFD3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_Toc186797954 \h </w:instrText>
      </w:r>
      <w:r>
        <w:rPr>
          <w:noProof/>
        </w:rPr>
      </w:r>
      <w:r>
        <w:rPr>
          <w:noProof/>
        </w:rPr>
        <w:fldChar w:fldCharType="separate"/>
      </w:r>
      <w:r>
        <w:rPr>
          <w:noProof/>
        </w:rPr>
        <w:t>15</w:t>
      </w:r>
      <w:r>
        <w:rPr>
          <w:noProof/>
        </w:rPr>
        <w:fldChar w:fldCharType="end"/>
      </w:r>
    </w:p>
    <w:p w14:paraId="2E28B76D" w14:textId="6B1E2F20"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_Toc186797955 \h </w:instrText>
      </w:r>
      <w:r>
        <w:rPr>
          <w:noProof/>
        </w:rPr>
      </w:r>
      <w:r>
        <w:rPr>
          <w:noProof/>
        </w:rPr>
        <w:fldChar w:fldCharType="separate"/>
      </w:r>
      <w:r>
        <w:rPr>
          <w:noProof/>
        </w:rPr>
        <w:t>15</w:t>
      </w:r>
      <w:r>
        <w:rPr>
          <w:noProof/>
        </w:rPr>
        <w:fldChar w:fldCharType="end"/>
      </w:r>
    </w:p>
    <w:p w14:paraId="6B11A68A" w14:textId="7C36F01D"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fldLock="1"/>
      </w:r>
      <w:r>
        <w:rPr>
          <w:noProof/>
        </w:rPr>
        <w:instrText xml:space="preserve"> PAGEREF _Toc186797956 \h </w:instrText>
      </w:r>
      <w:r>
        <w:rPr>
          <w:noProof/>
        </w:rPr>
      </w:r>
      <w:r>
        <w:rPr>
          <w:noProof/>
        </w:rPr>
        <w:fldChar w:fldCharType="separate"/>
      </w:r>
      <w:r>
        <w:rPr>
          <w:noProof/>
        </w:rPr>
        <w:t>15</w:t>
      </w:r>
      <w:r>
        <w:rPr>
          <w:noProof/>
        </w:rPr>
        <w:fldChar w:fldCharType="end"/>
      </w:r>
    </w:p>
    <w:p w14:paraId="1F2EE316" w14:textId="7B554E6E"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_Toc186797957 \h </w:instrText>
      </w:r>
      <w:r>
        <w:rPr>
          <w:noProof/>
        </w:rPr>
      </w:r>
      <w:r>
        <w:rPr>
          <w:noProof/>
        </w:rPr>
        <w:fldChar w:fldCharType="separate"/>
      </w:r>
      <w:r>
        <w:rPr>
          <w:noProof/>
        </w:rPr>
        <w:t>17</w:t>
      </w:r>
      <w:r>
        <w:rPr>
          <w:noProof/>
        </w:rPr>
        <w:fldChar w:fldCharType="end"/>
      </w:r>
    </w:p>
    <w:p w14:paraId="64CA8CA5" w14:textId="240AFB1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fldLock="1"/>
      </w:r>
      <w:r>
        <w:rPr>
          <w:noProof/>
        </w:rPr>
        <w:instrText xml:space="preserve"> PAGEREF _Toc186797958 \h </w:instrText>
      </w:r>
      <w:r>
        <w:rPr>
          <w:noProof/>
        </w:rPr>
      </w:r>
      <w:r>
        <w:rPr>
          <w:noProof/>
        </w:rPr>
        <w:fldChar w:fldCharType="separate"/>
      </w:r>
      <w:r>
        <w:rPr>
          <w:noProof/>
        </w:rPr>
        <w:t>18</w:t>
      </w:r>
      <w:r>
        <w:rPr>
          <w:noProof/>
        </w:rPr>
        <w:fldChar w:fldCharType="end"/>
      </w:r>
    </w:p>
    <w:p w14:paraId="498284FC" w14:textId="50A3B4B0"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fldLock="1"/>
      </w:r>
      <w:r>
        <w:rPr>
          <w:noProof/>
        </w:rPr>
        <w:instrText xml:space="preserve"> PAGEREF _Toc186797959 \h </w:instrText>
      </w:r>
      <w:r>
        <w:rPr>
          <w:noProof/>
        </w:rPr>
      </w:r>
      <w:r>
        <w:rPr>
          <w:noProof/>
        </w:rPr>
        <w:fldChar w:fldCharType="separate"/>
      </w:r>
      <w:r>
        <w:rPr>
          <w:noProof/>
        </w:rPr>
        <w:t>19</w:t>
      </w:r>
      <w:r>
        <w:rPr>
          <w:noProof/>
        </w:rPr>
        <w:fldChar w:fldCharType="end"/>
      </w:r>
    </w:p>
    <w:p w14:paraId="2F3498BB" w14:textId="43582C73"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_Toc186797960 \h </w:instrText>
      </w:r>
      <w:r>
        <w:rPr>
          <w:noProof/>
        </w:rPr>
      </w:r>
      <w:r>
        <w:rPr>
          <w:noProof/>
        </w:rPr>
        <w:fldChar w:fldCharType="separate"/>
      </w:r>
      <w:r>
        <w:rPr>
          <w:noProof/>
        </w:rPr>
        <w:t>20</w:t>
      </w:r>
      <w:r>
        <w:rPr>
          <w:noProof/>
        </w:rPr>
        <w:fldChar w:fldCharType="end"/>
      </w:r>
    </w:p>
    <w:p w14:paraId="0FD407F7" w14:textId="365D094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0A3C82">
        <w:rPr>
          <w:rFonts w:eastAsia="MS Mincho"/>
          <w:noProof/>
        </w:rPr>
        <w:t>List of SFI Values</w:t>
      </w:r>
      <w:r>
        <w:rPr>
          <w:noProof/>
        </w:rPr>
        <w:tab/>
      </w:r>
      <w:r>
        <w:rPr>
          <w:noProof/>
        </w:rPr>
        <w:fldChar w:fldCharType="begin" w:fldLock="1"/>
      </w:r>
      <w:r>
        <w:rPr>
          <w:noProof/>
        </w:rPr>
        <w:instrText xml:space="preserve"> PAGEREF _Toc186797961 \h </w:instrText>
      </w:r>
      <w:r>
        <w:rPr>
          <w:noProof/>
        </w:rPr>
      </w:r>
      <w:r>
        <w:rPr>
          <w:noProof/>
        </w:rPr>
        <w:fldChar w:fldCharType="separate"/>
      </w:r>
      <w:r>
        <w:rPr>
          <w:noProof/>
        </w:rPr>
        <w:t>21</w:t>
      </w:r>
      <w:r>
        <w:rPr>
          <w:noProof/>
        </w:rPr>
        <w:fldChar w:fldCharType="end"/>
      </w:r>
    </w:p>
    <w:p w14:paraId="544253E3" w14:textId="59A807C5"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_Toc186797962 \h </w:instrText>
      </w:r>
      <w:r>
        <w:rPr>
          <w:noProof/>
        </w:rPr>
      </w:r>
      <w:r>
        <w:rPr>
          <w:noProof/>
        </w:rPr>
        <w:fldChar w:fldCharType="separate"/>
      </w:r>
      <w:r>
        <w:rPr>
          <w:noProof/>
        </w:rPr>
        <w:t>21</w:t>
      </w:r>
      <w:r>
        <w:rPr>
          <w:noProof/>
        </w:rPr>
        <w:fldChar w:fldCharType="end"/>
      </w:r>
    </w:p>
    <w:p w14:paraId="0F991E68" w14:textId="233235D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fldLock="1"/>
      </w:r>
      <w:r>
        <w:rPr>
          <w:noProof/>
        </w:rPr>
        <w:instrText xml:space="preserve"> PAGEREF _Toc186797963 \h </w:instrText>
      </w:r>
      <w:r>
        <w:rPr>
          <w:noProof/>
        </w:rPr>
      </w:r>
      <w:r>
        <w:rPr>
          <w:noProof/>
        </w:rPr>
        <w:fldChar w:fldCharType="separate"/>
      </w:r>
      <w:r>
        <w:rPr>
          <w:noProof/>
        </w:rPr>
        <w:t>22</w:t>
      </w:r>
      <w:r>
        <w:rPr>
          <w:noProof/>
        </w:rPr>
        <w:fldChar w:fldCharType="end"/>
      </w:r>
    </w:p>
    <w:p w14:paraId="003047B0" w14:textId="088F3B6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fldLock="1"/>
      </w:r>
      <w:r>
        <w:rPr>
          <w:noProof/>
        </w:rPr>
        <w:instrText xml:space="preserve"> PAGEREF _Toc186797964 \h </w:instrText>
      </w:r>
      <w:r>
        <w:rPr>
          <w:noProof/>
        </w:rPr>
      </w:r>
      <w:r>
        <w:rPr>
          <w:noProof/>
        </w:rPr>
        <w:fldChar w:fldCharType="separate"/>
      </w:r>
      <w:r>
        <w:rPr>
          <w:noProof/>
        </w:rPr>
        <w:t>23</w:t>
      </w:r>
      <w:r>
        <w:rPr>
          <w:noProof/>
        </w:rPr>
        <w:fldChar w:fldCharType="end"/>
      </w:r>
    </w:p>
    <w:p w14:paraId="573ADE7D" w14:textId="40D0B8BF"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_Toc186797965 \h </w:instrText>
      </w:r>
      <w:r>
        <w:rPr>
          <w:noProof/>
        </w:rPr>
      </w:r>
      <w:r>
        <w:rPr>
          <w:noProof/>
        </w:rPr>
        <w:fldChar w:fldCharType="separate"/>
      </w:r>
      <w:r>
        <w:rPr>
          <w:noProof/>
        </w:rPr>
        <w:t>24</w:t>
      </w:r>
      <w:r>
        <w:rPr>
          <w:noProof/>
        </w:rPr>
        <w:fldChar w:fldCharType="end"/>
      </w:r>
    </w:p>
    <w:p w14:paraId="0B9E3498" w14:textId="08763A0E"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2" w:name="foreword"/>
      <w:bookmarkStart w:id="13" w:name="_Toc147743190"/>
      <w:bookmarkStart w:id="14" w:name="_Toc147744053"/>
      <w:bookmarkStart w:id="15" w:name="_Toc186797915"/>
      <w:bookmarkEnd w:id="12"/>
      <w:r w:rsidRPr="004D3578">
        <w:lastRenderedPageBreak/>
        <w:t>Foreword</w:t>
      </w:r>
      <w:bookmarkEnd w:id="13"/>
      <w:bookmarkEnd w:id="14"/>
      <w:bookmarkEnd w:id="15"/>
    </w:p>
    <w:p w14:paraId="4CFD9F12" w14:textId="77777777" w:rsidR="00C37247" w:rsidRPr="004D3578" w:rsidRDefault="00C37247" w:rsidP="00C37247">
      <w:r w:rsidRPr="004D3578">
        <w:t>This Tech</w:t>
      </w:r>
      <w:r w:rsidRPr="00F6331C">
        <w:t xml:space="preserve">nical </w:t>
      </w:r>
      <w:bookmarkStart w:id="16" w:name="spectype3"/>
      <w:r w:rsidRPr="00F6331C">
        <w:t>Specification</w:t>
      </w:r>
      <w:bookmarkEnd w:id="16"/>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Version x.y.z</w:t>
      </w:r>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17" w:name="introduction"/>
      <w:bookmarkStart w:id="18" w:name="_Toc147743191"/>
      <w:bookmarkStart w:id="19" w:name="_Toc147744054"/>
      <w:bookmarkStart w:id="20" w:name="_Toc186797916"/>
      <w:bookmarkEnd w:id="17"/>
      <w:r w:rsidRPr="004D3578">
        <w:t>Introduction</w:t>
      </w:r>
      <w:bookmarkEnd w:id="18"/>
      <w:bookmarkEnd w:id="19"/>
      <w:bookmarkEnd w:id="20"/>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1" w:name="scope"/>
      <w:bookmarkStart w:id="22" w:name="_Toc147743192"/>
      <w:bookmarkStart w:id="23" w:name="_Toc147744055"/>
      <w:bookmarkStart w:id="24" w:name="_Toc186797917"/>
      <w:bookmarkEnd w:id="21"/>
      <w:r w:rsidRPr="004D3578">
        <w:lastRenderedPageBreak/>
        <w:t>1</w:t>
      </w:r>
      <w:r w:rsidRPr="004D3578">
        <w:tab/>
        <w:t>Scope</w:t>
      </w:r>
      <w:bookmarkEnd w:id="22"/>
      <w:bookmarkEnd w:id="23"/>
      <w:bookmarkEnd w:id="24"/>
    </w:p>
    <w:p w14:paraId="3E65526C" w14:textId="77777777" w:rsidR="00C37247" w:rsidRDefault="00C37247" w:rsidP="00C37247">
      <w:pPr>
        <w:jc w:val="both"/>
      </w:pPr>
      <w:bookmarkStart w:id="25" w:name="references"/>
      <w:bookmarkEnd w:id="25"/>
      <w:r>
        <w:t>The present document defines the SSIM application for 3</w:t>
      </w:r>
      <w:bookmarkStart w:id="26" w:name="_Hlk44927811"/>
      <w:r>
        <w:t>GPP</w:t>
      </w:r>
      <w:bookmarkEnd w:id="26"/>
      <w:r>
        <w:t xml:space="preserve"> telecom network operation related to </w:t>
      </w:r>
      <w:bookmarkStart w:id="27"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27"/>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28" w:name="_Toc147743193"/>
      <w:bookmarkStart w:id="29" w:name="_Toc147744056"/>
      <w:bookmarkStart w:id="30" w:name="_Toc186797918"/>
      <w:bookmarkStart w:id="31" w:name="_Hlk141271057"/>
      <w:r w:rsidRPr="004D3578">
        <w:t>2</w:t>
      </w:r>
      <w:r w:rsidRPr="004D3578">
        <w:tab/>
        <w:t>References</w:t>
      </w:r>
      <w:bookmarkEnd w:id="28"/>
      <w:bookmarkEnd w:id="29"/>
      <w:bookmarkEnd w:id="30"/>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2" w:name="definitions"/>
      <w:bookmarkStart w:id="33" w:name="_Toc147743194"/>
      <w:bookmarkStart w:id="34" w:name="_Toc147744057"/>
      <w:bookmarkStart w:id="35" w:name="_Toc186797919"/>
      <w:bookmarkEnd w:id="31"/>
      <w:bookmarkEnd w:id="32"/>
      <w:r w:rsidRPr="004D3578">
        <w:lastRenderedPageBreak/>
        <w:t>3</w:t>
      </w:r>
      <w:r w:rsidRPr="004D3578">
        <w:tab/>
        <w:t>Definitions</w:t>
      </w:r>
      <w:r>
        <w:t xml:space="preserve"> of terms, symbols and abbreviations</w:t>
      </w:r>
      <w:bookmarkEnd w:id="33"/>
      <w:bookmarkEnd w:id="34"/>
      <w:bookmarkEnd w:id="35"/>
    </w:p>
    <w:p w14:paraId="405E2788" w14:textId="77777777" w:rsidR="00C37247" w:rsidRPr="004D3578" w:rsidRDefault="00C37247" w:rsidP="00C37247">
      <w:pPr>
        <w:pStyle w:val="Heading2"/>
      </w:pPr>
      <w:bookmarkStart w:id="36" w:name="_Toc147743195"/>
      <w:bookmarkStart w:id="37" w:name="_Toc147744058"/>
      <w:bookmarkStart w:id="38" w:name="_Toc186797920"/>
      <w:r w:rsidRPr="004D3578">
        <w:t>3.1</w:t>
      </w:r>
      <w:r w:rsidRPr="004D3578">
        <w:tab/>
      </w:r>
      <w:r>
        <w:t>Terms</w:t>
      </w:r>
      <w:bookmarkEnd w:id="36"/>
      <w:bookmarkEnd w:id="37"/>
      <w:bookmarkEnd w:id="38"/>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39" w:name="_Toc147743196"/>
      <w:bookmarkStart w:id="40" w:name="_Toc147744059"/>
      <w:bookmarkStart w:id="41" w:name="_Toc186797921"/>
      <w:r w:rsidRPr="004D3578">
        <w:t>3.2</w:t>
      </w:r>
      <w:r w:rsidRPr="004D3578">
        <w:tab/>
        <w:t>Symbols</w:t>
      </w:r>
      <w:bookmarkEnd w:id="39"/>
      <w:bookmarkEnd w:id="40"/>
      <w:bookmarkEnd w:id="41"/>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2" w:name="_Toc147743197"/>
      <w:bookmarkStart w:id="43" w:name="_Toc147744060"/>
      <w:bookmarkStart w:id="44" w:name="_Toc186797922"/>
      <w:r w:rsidRPr="004D3578">
        <w:t>3.3</w:t>
      </w:r>
      <w:r w:rsidRPr="004D3578">
        <w:tab/>
        <w:t>Abbreviations</w:t>
      </w:r>
      <w:bookmarkEnd w:id="42"/>
      <w:bookmarkEnd w:id="43"/>
      <w:bookmarkEnd w:id="44"/>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5" w:name="_Toc11052786"/>
      <w:bookmarkStart w:id="46" w:name="_Toc20391626"/>
      <w:bookmarkStart w:id="47" w:name="_Toc27773592"/>
      <w:bookmarkStart w:id="48" w:name="_Toc36474017"/>
      <w:bookmarkStart w:id="49" w:name="_Toc36477373"/>
      <w:bookmarkStart w:id="50" w:name="_Toc44930265"/>
      <w:bookmarkStart w:id="51" w:name="_Toc50965034"/>
      <w:bookmarkStart w:id="52" w:name="_Toc57101802"/>
      <w:bookmarkStart w:id="53" w:name="_Toc120270634"/>
      <w:bookmarkStart w:id="54" w:name="_Toc147743198"/>
      <w:bookmarkStart w:id="55" w:name="_Toc147744061"/>
      <w:bookmarkStart w:id="56" w:name="_Toc186797923"/>
      <w:r>
        <w:t>3.4</w:t>
      </w:r>
      <w:r>
        <w:tab/>
        <w:t>Coding Conventions</w:t>
      </w:r>
      <w:bookmarkEnd w:id="45"/>
      <w:bookmarkEnd w:id="46"/>
      <w:bookmarkEnd w:id="47"/>
      <w:bookmarkEnd w:id="48"/>
      <w:bookmarkEnd w:id="49"/>
      <w:bookmarkEnd w:id="50"/>
      <w:bookmarkEnd w:id="51"/>
      <w:bookmarkEnd w:id="52"/>
      <w:bookmarkEnd w:id="53"/>
      <w:bookmarkEnd w:id="54"/>
      <w:bookmarkEnd w:id="55"/>
      <w:bookmarkEnd w:id="56"/>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57" w:name="clause4"/>
      <w:bookmarkStart w:id="58" w:name="_Toc147743199"/>
      <w:bookmarkStart w:id="59" w:name="_Toc147744062"/>
      <w:bookmarkStart w:id="60" w:name="_Toc186797924"/>
      <w:bookmarkEnd w:id="57"/>
      <w:r w:rsidRPr="004D3578">
        <w:t>4</w:t>
      </w:r>
      <w:r w:rsidRPr="004D3578">
        <w:tab/>
      </w:r>
      <w:r>
        <w:t>Contents of the Files</w:t>
      </w:r>
      <w:bookmarkEnd w:id="58"/>
      <w:bookmarkEnd w:id="59"/>
      <w:bookmarkEnd w:id="60"/>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1" w:name="_Toc11052788"/>
      <w:bookmarkStart w:id="62" w:name="_Toc20391628"/>
      <w:bookmarkStart w:id="63" w:name="_Toc27773594"/>
      <w:bookmarkStart w:id="64" w:name="_Toc36474019"/>
      <w:bookmarkStart w:id="65" w:name="_Toc36477375"/>
      <w:bookmarkStart w:id="66" w:name="_Toc44930267"/>
      <w:bookmarkStart w:id="67" w:name="_Toc50965036"/>
      <w:bookmarkStart w:id="68" w:name="_Toc57101804"/>
      <w:bookmarkStart w:id="69" w:name="_Toc120270636"/>
      <w:bookmarkStart w:id="70" w:name="_Toc147743200"/>
      <w:bookmarkStart w:id="71" w:name="_Toc147744063"/>
      <w:bookmarkStart w:id="72" w:name="_Toc186797925"/>
      <w:bookmarkStart w:id="73" w:name="_Toc11052789"/>
      <w:bookmarkStart w:id="74" w:name="_Toc20391629"/>
      <w:bookmarkStart w:id="75" w:name="_Toc27773595"/>
      <w:bookmarkStart w:id="76" w:name="_Toc36474020"/>
      <w:bookmarkStart w:id="77" w:name="_Toc36477376"/>
      <w:bookmarkStart w:id="78" w:name="_Toc44930268"/>
      <w:bookmarkStart w:id="79" w:name="_Toc50965037"/>
      <w:bookmarkStart w:id="80" w:name="_Toc57101805"/>
      <w:bookmarkStart w:id="81" w:name="_Toc120270637"/>
      <w:r>
        <w:t>4.1</w:t>
      </w:r>
      <w:r>
        <w:tab/>
        <w:t>Contents of the EFs at the MF level</w:t>
      </w:r>
      <w:bookmarkEnd w:id="61"/>
      <w:bookmarkEnd w:id="62"/>
      <w:bookmarkEnd w:id="63"/>
      <w:bookmarkEnd w:id="64"/>
      <w:bookmarkEnd w:id="65"/>
      <w:bookmarkEnd w:id="66"/>
      <w:bookmarkEnd w:id="67"/>
      <w:bookmarkEnd w:id="68"/>
      <w:bookmarkEnd w:id="69"/>
      <w:bookmarkEnd w:id="70"/>
      <w:bookmarkEnd w:id="71"/>
      <w:bookmarkEnd w:id="72"/>
    </w:p>
    <w:p w14:paraId="15BD2C15" w14:textId="77777777" w:rsidR="009F6E7E" w:rsidRPr="003332A2" w:rsidRDefault="009F6E7E" w:rsidP="009F6E7E">
      <w:bookmarkStart w:id="82" w:name="_Toc147743201"/>
      <w:bookmarkStart w:id="83" w:name="_Toc147744064"/>
      <w:bookmarkStart w:id="84" w:name="_Toc2867218"/>
      <w:bookmarkStart w:id="85" w:name="_Toc29900581"/>
      <w:bookmarkStart w:id="86" w:name="_Toc36481419"/>
      <w:bookmarkStart w:id="87" w:name="_Toc36481874"/>
      <w:bookmarkStart w:id="88" w:name="_Toc50966942"/>
      <w:bookmarkStart w:id="89" w:name="_Hlk141204617"/>
      <w:bookmarkStart w:id="90" w:name="_Toc11053030"/>
      <w:bookmarkStart w:id="91" w:name="_Toc20391870"/>
      <w:bookmarkStart w:id="92" w:name="_Toc27773837"/>
      <w:bookmarkStart w:id="93" w:name="_Toc36474262"/>
      <w:bookmarkStart w:id="94" w:name="_Toc36477621"/>
      <w:bookmarkStart w:id="95" w:name="_Toc44930513"/>
      <w:bookmarkStart w:id="96" w:name="_Toc50965283"/>
      <w:bookmarkStart w:id="97" w:name="_Toc57102051"/>
      <w:bookmarkStart w:id="98" w:name="_Toc120270907"/>
      <w:bookmarkEnd w:id="73"/>
      <w:bookmarkEnd w:id="74"/>
      <w:bookmarkEnd w:id="75"/>
      <w:bookmarkEnd w:id="76"/>
      <w:bookmarkEnd w:id="77"/>
      <w:bookmarkEnd w:id="78"/>
      <w:bookmarkEnd w:id="79"/>
      <w:bookmarkEnd w:id="80"/>
      <w:bookmarkEnd w:id="81"/>
      <w:r w:rsidRPr="007D0212">
        <w:t xml:space="preserve">The EFs at the Master File (MF) level are specified in </w:t>
      </w:r>
      <w:r w:rsidRPr="007D0212">
        <w:rPr>
          <w:rFonts w:eastAsia="MS Mincho" w:hint="eastAsia"/>
          <w:lang w:eastAsia="ja-JP"/>
        </w:rPr>
        <w:t>TS </w:t>
      </w:r>
      <w:r w:rsidRPr="007D0212">
        <w:t>31.101 [</w:t>
      </w:r>
      <w:r>
        <w:t>2</w:t>
      </w:r>
      <w:r w:rsidRPr="007D0212">
        <w:t>].</w:t>
      </w:r>
    </w:p>
    <w:p w14:paraId="0D5B49A7" w14:textId="77777777" w:rsidR="00C37247" w:rsidRDefault="00C37247" w:rsidP="00C37247">
      <w:pPr>
        <w:pStyle w:val="Heading2"/>
      </w:pPr>
      <w:bookmarkStart w:id="99" w:name="_Toc186797926"/>
      <w:r>
        <w:t>4.2</w:t>
      </w:r>
      <w:r>
        <w:tab/>
        <w:t xml:space="preserve">Contents of files at the SSIM </w:t>
      </w:r>
      <w:r>
        <w:rPr>
          <w:lang w:eastAsia="ja-JP"/>
        </w:rPr>
        <w:t>ADF (Application DF)</w:t>
      </w:r>
      <w:r>
        <w:t xml:space="preserve"> level</w:t>
      </w:r>
      <w:bookmarkEnd w:id="82"/>
      <w:bookmarkEnd w:id="83"/>
      <w:bookmarkEnd w:id="99"/>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0" w:name="_Toc285950981"/>
      <w:bookmarkStart w:id="101" w:name="_Toc277936998"/>
      <w:bookmarkStart w:id="102" w:name="_Toc147743202"/>
      <w:bookmarkStart w:id="103" w:name="_Toc147744065"/>
      <w:bookmarkStart w:id="104" w:name="_Toc186797927"/>
      <w:bookmarkEnd w:id="100"/>
      <w:bookmarkEnd w:id="101"/>
      <w:r w:rsidRPr="007D0212">
        <w:t>4.2.</w:t>
      </w:r>
      <w:r>
        <w:t>1</w:t>
      </w:r>
      <w:r w:rsidRPr="007D0212">
        <w:tab/>
        <w:t>EF</w:t>
      </w:r>
      <w:r w:rsidRPr="007D0212">
        <w:rPr>
          <w:vertAlign w:val="subscript"/>
        </w:rPr>
        <w:t>ARR</w:t>
      </w:r>
      <w:r w:rsidRPr="007D0212">
        <w:t xml:space="preserve"> (Access Rule Reference)</w:t>
      </w:r>
      <w:bookmarkEnd w:id="102"/>
      <w:bookmarkEnd w:id="103"/>
      <w:bookmarkEnd w:id="104"/>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5" w:name="_Toc147743203"/>
      <w:bookmarkStart w:id="106" w:name="_Toc147744066"/>
      <w:bookmarkStart w:id="107" w:name="_Toc186797928"/>
      <w:bookmarkStart w:id="108" w:name="_Toc108443345"/>
      <w:bookmarkStart w:id="109" w:name="_Toc113448321"/>
      <w:bookmarkStart w:id="110" w:name="_Toc130940572"/>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5"/>
      <w:bookmarkEnd w:id="106"/>
      <w:bookmarkEnd w:id="107"/>
    </w:p>
    <w:bookmarkEnd w:id="108"/>
    <w:bookmarkEnd w:id="109"/>
    <w:bookmarkEnd w:id="110"/>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11" w:name="_Toc147743204"/>
    </w:p>
    <w:p w14:paraId="4800E8C1" w14:textId="07A245D7" w:rsidR="00C37247" w:rsidRPr="00185AE2" w:rsidRDefault="00C37247" w:rsidP="00C37247">
      <w:pPr>
        <w:pStyle w:val="Heading3"/>
        <w:rPr>
          <w:lang w:val="en-US"/>
        </w:rPr>
      </w:pPr>
      <w:bookmarkStart w:id="112" w:name="_Toc147744067"/>
      <w:bookmarkStart w:id="113" w:name="_Toc186797929"/>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1"/>
      <w:bookmarkEnd w:id="112"/>
      <w:bookmarkEnd w:id="113"/>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4" w:name="_Toc147743205"/>
      <w:bookmarkStart w:id="115" w:name="_Toc147744068"/>
      <w:bookmarkStart w:id="116" w:name="_Toc186797930"/>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4"/>
      <w:bookmarkEnd w:id="115"/>
      <w:bookmarkEnd w:id="116"/>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17" w:name="_Toc147743206"/>
      <w:bookmarkEnd w:id="84"/>
      <w:bookmarkEnd w:id="85"/>
      <w:bookmarkEnd w:id="86"/>
      <w:bookmarkEnd w:id="87"/>
      <w:bookmarkEnd w:id="88"/>
      <w:bookmarkEnd w:id="89"/>
    </w:p>
    <w:p w14:paraId="077F6897" w14:textId="77777777" w:rsidR="00C37247" w:rsidRDefault="00C37247" w:rsidP="00C37247">
      <w:pPr>
        <w:pStyle w:val="Heading2"/>
        <w:rPr>
          <w:lang w:eastAsia="ja-JP"/>
        </w:rPr>
      </w:pPr>
      <w:bookmarkStart w:id="118" w:name="_Toc147744069"/>
      <w:bookmarkStart w:id="119" w:name="_Toc186797931"/>
      <w:r>
        <w:t>4.3</w:t>
      </w:r>
      <w:r>
        <w:tab/>
      </w:r>
      <w:r>
        <w:rPr>
          <w:lang w:eastAsia="ja-JP"/>
        </w:rPr>
        <w:t xml:space="preserve">SSIM </w:t>
      </w:r>
      <w:r>
        <w:t>file structure</w:t>
      </w:r>
      <w:bookmarkEnd w:id="117"/>
      <w:bookmarkEnd w:id="118"/>
      <w:bookmarkEnd w:id="119"/>
    </w:p>
    <w:p w14:paraId="69C27DCA" w14:textId="77777777"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0" w:name="_Toc147743207"/>
      <w:bookmarkStart w:id="121" w:name="_Toc147744070"/>
      <w:bookmarkStart w:id="122" w:name="_Toc186797932"/>
      <w:r>
        <w:t>5</w:t>
      </w:r>
      <w:r>
        <w:tab/>
        <w:t>Application protocol</w:t>
      </w:r>
      <w:bookmarkEnd w:id="90"/>
      <w:bookmarkEnd w:id="91"/>
      <w:bookmarkEnd w:id="92"/>
      <w:bookmarkEnd w:id="93"/>
      <w:bookmarkEnd w:id="94"/>
      <w:bookmarkEnd w:id="95"/>
      <w:bookmarkEnd w:id="96"/>
      <w:bookmarkEnd w:id="97"/>
      <w:bookmarkEnd w:id="98"/>
      <w:bookmarkEnd w:id="120"/>
      <w:bookmarkEnd w:id="121"/>
      <w:bookmarkEnd w:id="122"/>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23" w:name="_Toc11053031"/>
      <w:bookmarkStart w:id="124" w:name="_Toc20391871"/>
      <w:bookmarkStart w:id="125" w:name="_Toc27773838"/>
      <w:bookmarkStart w:id="126" w:name="_Toc36474263"/>
      <w:bookmarkStart w:id="127" w:name="_Toc36477622"/>
      <w:bookmarkStart w:id="128" w:name="_Toc44930514"/>
      <w:bookmarkStart w:id="129" w:name="_Toc50965284"/>
      <w:bookmarkStart w:id="130" w:name="_Toc57102052"/>
      <w:bookmarkStart w:id="131" w:name="_Toc120270908"/>
      <w:bookmarkStart w:id="132" w:name="_Toc147743208"/>
      <w:bookmarkStart w:id="133" w:name="_Toc147744071"/>
      <w:bookmarkStart w:id="134" w:name="_Toc186797933"/>
      <w:bookmarkStart w:id="135" w:name="_Hlk141204036"/>
      <w:r>
        <w:t>5.1</w:t>
      </w:r>
      <w:r>
        <w:tab/>
        <w:t>SSIM management procedures</w:t>
      </w:r>
      <w:bookmarkEnd w:id="123"/>
      <w:bookmarkEnd w:id="124"/>
      <w:bookmarkEnd w:id="125"/>
      <w:bookmarkEnd w:id="126"/>
      <w:bookmarkEnd w:id="127"/>
      <w:bookmarkEnd w:id="128"/>
      <w:bookmarkEnd w:id="129"/>
      <w:bookmarkEnd w:id="130"/>
      <w:bookmarkEnd w:id="131"/>
      <w:bookmarkEnd w:id="132"/>
      <w:bookmarkEnd w:id="133"/>
      <w:bookmarkEnd w:id="134"/>
    </w:p>
    <w:p w14:paraId="15F5E3B7" w14:textId="77777777" w:rsidR="00C37247" w:rsidRDefault="00C37247" w:rsidP="00C37247">
      <w:pPr>
        <w:pStyle w:val="Heading3"/>
      </w:pPr>
      <w:bookmarkStart w:id="136" w:name="_Toc147743209"/>
      <w:bookmarkStart w:id="137" w:name="_Toc147744072"/>
      <w:bookmarkStart w:id="138" w:name="_Toc186797934"/>
      <w:bookmarkStart w:id="139" w:name="_Hlk143631932"/>
      <w:bookmarkStart w:id="140" w:name="_Toc2867225"/>
      <w:bookmarkStart w:id="141" w:name="_Toc29900588"/>
      <w:bookmarkStart w:id="142" w:name="_Toc36481426"/>
      <w:bookmarkStart w:id="143" w:name="_Toc36481881"/>
      <w:bookmarkStart w:id="144" w:name="_Toc50966949"/>
      <w:bookmarkStart w:id="145" w:name="_Hlk141276528"/>
      <w:bookmarkEnd w:id="135"/>
      <w:r>
        <w:t>5.1.0</w:t>
      </w:r>
      <w:r>
        <w:tab/>
        <w:t>SSIM identification</w:t>
      </w:r>
      <w:bookmarkEnd w:id="136"/>
      <w:bookmarkEnd w:id="137"/>
      <w:bookmarkEnd w:id="138"/>
    </w:p>
    <w:bookmarkEnd w:id="139"/>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46" w:name="_Toc147743210"/>
      <w:bookmarkStart w:id="147" w:name="_Toc147744073"/>
      <w:bookmarkStart w:id="148" w:name="_Toc186797935"/>
      <w:r>
        <w:t>5.1.1</w:t>
      </w:r>
      <w:r>
        <w:tab/>
        <w:t>SSIM initialisation</w:t>
      </w:r>
      <w:bookmarkEnd w:id="140"/>
      <w:bookmarkEnd w:id="141"/>
      <w:bookmarkEnd w:id="142"/>
      <w:bookmarkEnd w:id="143"/>
      <w:bookmarkEnd w:id="144"/>
      <w:bookmarkEnd w:id="146"/>
      <w:bookmarkEnd w:id="147"/>
      <w:bookmarkEnd w:id="148"/>
    </w:p>
    <w:p w14:paraId="6025925F" w14:textId="77777777" w:rsidR="00C37247" w:rsidRDefault="00C37247" w:rsidP="00C37247">
      <w:pPr>
        <w:pStyle w:val="Heading4"/>
      </w:pPr>
      <w:bookmarkStart w:id="149" w:name="_Toc147743211"/>
      <w:bookmarkStart w:id="150" w:name="_Toc147744074"/>
      <w:bookmarkStart w:id="151" w:name="_Toc186797936"/>
      <w:bookmarkStart w:id="152" w:name="_Toc2867227"/>
      <w:bookmarkStart w:id="153" w:name="_Toc29900590"/>
      <w:bookmarkStart w:id="154" w:name="_Toc36481428"/>
      <w:bookmarkStart w:id="155" w:name="_Toc36481883"/>
      <w:bookmarkStart w:id="156" w:name="_Toc50966951"/>
      <w:bookmarkStart w:id="157" w:name="_Hlk141202645"/>
      <w:bookmarkEnd w:id="145"/>
      <w:r>
        <w:t>5.1.1.1</w:t>
      </w:r>
      <w:r>
        <w:tab/>
        <w:t>SSIM application selection</w:t>
      </w:r>
      <w:bookmarkEnd w:id="149"/>
      <w:bookmarkEnd w:id="150"/>
      <w:bookmarkEnd w:id="151"/>
    </w:p>
    <w:p w14:paraId="1C6D2CDE" w14:textId="77777777" w:rsidR="00C37247" w:rsidRDefault="00C37247" w:rsidP="00C37247">
      <w:bookmarkStart w:id="158" w:name="_Hlk141200675"/>
      <w:bookmarkStart w:id="159"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58"/>
      <w:r>
        <w:t>code.</w:t>
      </w:r>
    </w:p>
    <w:p w14:paraId="2E8B7F39" w14:textId="77777777" w:rsidR="00C37247" w:rsidRDefault="00C37247" w:rsidP="00C37247">
      <w:pPr>
        <w:pStyle w:val="Heading4"/>
      </w:pPr>
      <w:bookmarkStart w:id="160" w:name="_Toc147743212"/>
      <w:bookmarkStart w:id="161" w:name="_Toc147744075"/>
      <w:bookmarkStart w:id="162" w:name="_Toc186797937"/>
      <w:bookmarkStart w:id="163" w:name="_Toc2867228"/>
      <w:bookmarkStart w:id="164" w:name="_Toc29900591"/>
      <w:bookmarkStart w:id="165" w:name="_Toc36481429"/>
      <w:bookmarkStart w:id="166" w:name="_Toc36481884"/>
      <w:bookmarkStart w:id="167" w:name="_Toc50966952"/>
      <w:bookmarkStart w:id="168" w:name="_Hlk141278143"/>
      <w:bookmarkEnd w:id="152"/>
      <w:bookmarkEnd w:id="153"/>
      <w:bookmarkEnd w:id="154"/>
      <w:bookmarkEnd w:id="155"/>
      <w:bookmarkEnd w:id="156"/>
      <w:bookmarkEnd w:id="157"/>
      <w:bookmarkEnd w:id="159"/>
      <w:r>
        <w:t>5.1.1.2</w:t>
      </w:r>
      <w:r>
        <w:tab/>
        <w:t>SSIM initialisation</w:t>
      </w:r>
      <w:bookmarkEnd w:id="160"/>
      <w:bookmarkEnd w:id="161"/>
      <w:bookmarkEnd w:id="162"/>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lastRenderedPageBreak/>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69" w:name="_Toc147743213"/>
      <w:bookmarkStart w:id="170" w:name="_Toc147744076"/>
      <w:bookmarkStart w:id="171" w:name="_Toc186797938"/>
      <w:bookmarkStart w:id="172" w:name="_Toc2867229"/>
      <w:bookmarkStart w:id="173" w:name="_Toc29900592"/>
      <w:bookmarkStart w:id="174" w:name="_Toc36481430"/>
      <w:bookmarkStart w:id="175" w:name="_Toc36481885"/>
      <w:bookmarkStart w:id="176" w:name="_Toc50966953"/>
      <w:bookmarkEnd w:id="163"/>
      <w:bookmarkEnd w:id="164"/>
      <w:bookmarkEnd w:id="165"/>
      <w:bookmarkEnd w:id="166"/>
      <w:bookmarkEnd w:id="167"/>
      <w:r>
        <w:t>5.1.2</w:t>
      </w:r>
      <w:r>
        <w:tab/>
        <w:t>SSIM session termination</w:t>
      </w:r>
      <w:bookmarkEnd w:id="169"/>
      <w:bookmarkEnd w:id="170"/>
      <w:bookmarkEnd w:id="171"/>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77" w:name="_Toc147743214"/>
      <w:bookmarkStart w:id="178" w:name="_Toc147744077"/>
      <w:bookmarkStart w:id="179" w:name="_Toc186797939"/>
      <w:bookmarkStart w:id="180" w:name="_Toc2867230"/>
      <w:bookmarkStart w:id="181" w:name="_Toc29900593"/>
      <w:bookmarkStart w:id="182" w:name="_Toc36481431"/>
      <w:bookmarkStart w:id="183" w:name="_Toc36481886"/>
      <w:bookmarkStart w:id="184" w:name="_Toc50966954"/>
      <w:bookmarkStart w:id="185" w:name="_Toc2867232"/>
      <w:bookmarkStart w:id="186" w:name="_Toc29900595"/>
      <w:bookmarkStart w:id="187" w:name="_Toc36481433"/>
      <w:bookmarkStart w:id="188" w:name="_Toc36481888"/>
      <w:bookmarkStart w:id="189" w:name="_Toc50966956"/>
      <w:bookmarkEnd w:id="172"/>
      <w:bookmarkEnd w:id="173"/>
      <w:bookmarkEnd w:id="174"/>
      <w:bookmarkEnd w:id="175"/>
      <w:bookmarkEnd w:id="176"/>
      <w:r>
        <w:t>5.1.3</w:t>
      </w:r>
      <w:r>
        <w:tab/>
        <w:t>SSIM application closure</w:t>
      </w:r>
      <w:bookmarkEnd w:id="177"/>
      <w:bookmarkEnd w:id="178"/>
      <w:bookmarkEnd w:id="179"/>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0" w:name="_Toc147743215"/>
      <w:bookmarkStart w:id="191" w:name="_Toc147744078"/>
      <w:bookmarkStart w:id="192" w:name="_Toc186797940"/>
      <w:bookmarkStart w:id="193" w:name="_Hlk141286800"/>
      <w:bookmarkEnd w:id="168"/>
      <w:bookmarkEnd w:id="180"/>
      <w:bookmarkEnd w:id="181"/>
      <w:bookmarkEnd w:id="182"/>
      <w:bookmarkEnd w:id="183"/>
      <w:bookmarkEnd w:id="184"/>
      <w:r>
        <w:t>5.1.4</w:t>
      </w:r>
      <w:r>
        <w:tab/>
      </w:r>
      <w:r w:rsidRPr="00571518">
        <w:t>EAP Identifier request</w:t>
      </w:r>
      <w:bookmarkEnd w:id="190"/>
      <w:bookmarkEnd w:id="191"/>
      <w:bookmarkEnd w:id="192"/>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4" w:name="_Toc147743216"/>
      <w:bookmarkStart w:id="195" w:name="_Toc147744079"/>
      <w:bookmarkStart w:id="196" w:name="_Toc186797941"/>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4"/>
      <w:bookmarkEnd w:id="195"/>
      <w:bookmarkEnd w:id="196"/>
    </w:p>
    <w:p w14:paraId="05D2CA57" w14:textId="579B8D82" w:rsidR="00C37247" w:rsidRPr="007D0212" w:rsidRDefault="00C37247" w:rsidP="00C37247">
      <w:r w:rsidRPr="007D0212">
        <w:t>The ME performs the reading procedure with EF</w:t>
      </w:r>
      <w:r>
        <w:rPr>
          <w:vertAlign w:val="subscript"/>
        </w:rPr>
        <w:t>NSSAI</w:t>
      </w:r>
      <w:r w:rsidRPr="007D0212">
        <w:t>.</w:t>
      </w:r>
    </w:p>
    <w:p w14:paraId="6515D0B3" w14:textId="46C63B3C" w:rsidR="00781C9B" w:rsidRPr="00126237" w:rsidRDefault="00781C9B" w:rsidP="00781C9B">
      <w:pPr>
        <w:pStyle w:val="Heading3"/>
        <w:rPr>
          <w:lang w:val="en-US"/>
        </w:rPr>
      </w:pPr>
      <w:bookmarkStart w:id="197" w:name="_Toc186797942"/>
      <w:bookmarkStart w:id="198" w:name="_Hlk182846089"/>
      <w:bookmarkStart w:id="199" w:name="_Toc147743217"/>
      <w:bookmarkStart w:id="200" w:name="_Toc147744080"/>
      <w:r w:rsidRPr="00126237">
        <w:rPr>
          <w:lang w:val="en-US"/>
        </w:rPr>
        <w:t>5.1.</w:t>
      </w:r>
      <w:r>
        <w:rPr>
          <w:lang w:val="en-US"/>
        </w:rPr>
        <w:t>6</w:t>
      </w:r>
      <w:r w:rsidRPr="00126237">
        <w:rPr>
          <w:lang w:val="en-US"/>
        </w:rPr>
        <w:tab/>
      </w:r>
      <w:r w:rsidRPr="00E33D56">
        <w:rPr>
          <w:lang w:val="en-US"/>
        </w:rPr>
        <w:t xml:space="preserve">S-NSSAI Authentication </w:t>
      </w:r>
      <w:r>
        <w:rPr>
          <w:lang w:val="en-US"/>
        </w:rPr>
        <w:t>s</w:t>
      </w:r>
      <w:r w:rsidRPr="00E33D56">
        <w:rPr>
          <w:lang w:val="en-US"/>
        </w:rPr>
        <w:t>tatus verification procedure</w:t>
      </w:r>
      <w:bookmarkEnd w:id="197"/>
    </w:p>
    <w:p w14:paraId="2EAE69E8" w14:textId="77777777" w:rsidR="006A2875" w:rsidRDefault="00781C9B" w:rsidP="00781C9B">
      <w:r>
        <w:t xml:space="preserve">After </w:t>
      </w:r>
      <w:r w:rsidRPr="00F544D0">
        <w:t xml:space="preserve">NETWORK SLICE-SPECIFIC AUTHENTICATION RESULT </w:t>
      </w:r>
      <w:r>
        <w:t xml:space="preserve">NAS message received from AMF and when receiving the following </w:t>
      </w:r>
      <w:r w:rsidRPr="007F2770">
        <w:t>CONFIGURATION UPDATE COMMAND</w:t>
      </w:r>
      <w:r>
        <w:t xml:space="preserve"> NAS message</w:t>
      </w:r>
      <w:r w:rsidRPr="007F2770">
        <w:t xml:space="preserve"> </w:t>
      </w:r>
      <w:r>
        <w:t xml:space="preserve">from AMF including one or more S-NSSAI(s) in IE </w:t>
      </w:r>
      <w:r w:rsidRPr="00EA17B1">
        <w:t>Allowed NSSAI</w:t>
      </w:r>
      <w:r>
        <w:t xml:space="preserve"> (respectively IE </w:t>
      </w:r>
      <w:r w:rsidRPr="00C0508B">
        <w:t>Partially Allowed NSSAI</w:t>
      </w:r>
      <w:r>
        <w:t xml:space="preserve">) not currently in Allowed NSSAI (respectively </w:t>
      </w:r>
      <w:r w:rsidRPr="00C0508B">
        <w:t>Partially Allowed NSSAI</w:t>
      </w:r>
      <w:r>
        <w:t xml:space="preserve">) </w:t>
      </w:r>
      <w:r w:rsidRPr="00C678A9">
        <w:rPr>
          <w:lang w:eastAsia="zh-CN"/>
        </w:rPr>
        <w:t xml:space="preserve">stored in </w:t>
      </w:r>
      <w:r>
        <w:rPr>
          <w:lang w:eastAsia="zh-CN"/>
        </w:rPr>
        <w:t xml:space="preserve">the ME </w:t>
      </w:r>
      <w:r w:rsidRPr="00C678A9">
        <w:rPr>
          <w:lang w:eastAsia="zh-CN"/>
        </w:rPr>
        <w:t>non-volatile memory</w:t>
      </w:r>
      <w:r>
        <w:t xml:space="preserve">, the UE shall check that each corresponding new S-NSSAI is supported by the SSIM and the EAP </w:t>
      </w:r>
      <w:r w:rsidRPr="009B2C31">
        <w:t>Authentication Status</w:t>
      </w:r>
      <w:r>
        <w:t xml:space="preserve"> in the corresponding record of </w:t>
      </w:r>
      <w:r w:rsidRPr="007D0212">
        <w:t>EF</w:t>
      </w:r>
      <w:r w:rsidRPr="00401F25">
        <w:rPr>
          <w:vertAlign w:val="subscript"/>
        </w:rPr>
        <w:t>EAPSTATUS</w:t>
      </w:r>
      <w:r>
        <w:t xml:space="preserve"> is </w:t>
      </w:r>
      <w:r>
        <w:rPr>
          <w:lang w:eastAsia="en-GB"/>
        </w:rPr>
        <w:t>‘</w:t>
      </w:r>
      <w:r w:rsidRPr="00B05E15">
        <w:t>Authenticated</w:t>
      </w:r>
      <w:r>
        <w:t xml:space="preserve">’ to store each new S-NSSAI in the Allowed NSSAI (respectively </w:t>
      </w:r>
      <w:r w:rsidRPr="00C0508B">
        <w:t>Partially Allowed NSSAI</w:t>
      </w:r>
      <w:r>
        <w:t xml:space="preserve">) </w:t>
      </w:r>
      <w:r w:rsidRPr="00C678A9">
        <w:rPr>
          <w:lang w:eastAsia="zh-CN"/>
        </w:rPr>
        <w:t xml:space="preserve">in </w:t>
      </w:r>
      <w:r>
        <w:rPr>
          <w:lang w:eastAsia="zh-CN"/>
        </w:rPr>
        <w:t xml:space="preserve">the ME </w:t>
      </w:r>
      <w:r w:rsidRPr="00C678A9">
        <w:rPr>
          <w:lang w:eastAsia="zh-CN"/>
        </w:rPr>
        <w:t>non-volatile memory</w:t>
      </w:r>
      <w:r>
        <w:t>.</w:t>
      </w:r>
      <w:bookmarkEnd w:id="198"/>
    </w:p>
    <w:p w14:paraId="02A91079" w14:textId="4BE516F4" w:rsidR="00C37247" w:rsidRDefault="00C37247" w:rsidP="006A2875">
      <w:pPr>
        <w:pStyle w:val="Heading2"/>
      </w:pPr>
      <w:bookmarkStart w:id="201" w:name="_Toc186797943"/>
      <w:r>
        <w:t>5.2</w:t>
      </w:r>
      <w:r>
        <w:tab/>
        <w:t>SSIM security related procedures</w:t>
      </w:r>
      <w:bookmarkEnd w:id="185"/>
      <w:bookmarkEnd w:id="186"/>
      <w:bookmarkEnd w:id="187"/>
      <w:bookmarkEnd w:id="188"/>
      <w:bookmarkEnd w:id="189"/>
      <w:bookmarkEnd w:id="199"/>
      <w:bookmarkEnd w:id="200"/>
      <w:bookmarkEnd w:id="201"/>
    </w:p>
    <w:p w14:paraId="2AE9B385" w14:textId="77777777" w:rsidR="00C37247" w:rsidRDefault="00C37247" w:rsidP="00C37247">
      <w:pPr>
        <w:pStyle w:val="Heading3"/>
      </w:pPr>
      <w:bookmarkStart w:id="202" w:name="_Toc2867233"/>
      <w:bookmarkStart w:id="203" w:name="_Toc29900596"/>
      <w:bookmarkStart w:id="204" w:name="_Toc36481434"/>
      <w:bookmarkStart w:id="205" w:name="_Toc36481889"/>
      <w:bookmarkStart w:id="206" w:name="_Toc50966957"/>
      <w:bookmarkStart w:id="207" w:name="_Toc147743218"/>
      <w:bookmarkStart w:id="208" w:name="_Toc147744081"/>
      <w:bookmarkStart w:id="209" w:name="_Toc186797944"/>
      <w:r>
        <w:t>5.2.1</w:t>
      </w:r>
      <w:r>
        <w:tab/>
        <w:t>Authentication procedure</w:t>
      </w:r>
      <w:bookmarkEnd w:id="202"/>
      <w:bookmarkEnd w:id="203"/>
      <w:bookmarkEnd w:id="204"/>
      <w:bookmarkEnd w:id="205"/>
      <w:bookmarkEnd w:id="206"/>
      <w:bookmarkEnd w:id="207"/>
      <w:bookmarkEnd w:id="208"/>
      <w:bookmarkEnd w:id="209"/>
    </w:p>
    <w:p w14:paraId="6298CCAF" w14:textId="2D734863" w:rsidR="00C37247" w:rsidRPr="007D0212" w:rsidRDefault="00C37247" w:rsidP="00C37247">
      <w:bookmarkStart w:id="210" w:name="_Hlk141287025"/>
      <w:bookmarkEnd w:id="193"/>
      <w:r w:rsidRPr="007D0212">
        <w:t xml:space="preserve">The ME selects a </w:t>
      </w:r>
      <w:r>
        <w:t>S</w:t>
      </w:r>
      <w:r w:rsidRPr="007D0212">
        <w:t xml:space="preserve">SIM application </w:t>
      </w:r>
      <w:r>
        <w:t xml:space="preserve">(see 5.1) </w:t>
      </w:r>
      <w:r w:rsidRPr="007D0212">
        <w:t>and uses the AUTHENTICATE command (see 7.</w:t>
      </w:r>
      <w:r w:rsidR="00CB21E2">
        <w:t>2</w:t>
      </w:r>
      <w:r w:rsidRPr="007D0212">
        <w:t>). The response is sent to the ME (in case of the T=0 protocol when requested by a subsequent GET RESPONSE command).</w:t>
      </w:r>
    </w:p>
    <w:p w14:paraId="1AF13E7A" w14:textId="77777777" w:rsidR="00C37247" w:rsidRDefault="00C37247" w:rsidP="00C37247">
      <w:pPr>
        <w:pStyle w:val="Heading1"/>
      </w:pPr>
      <w:bookmarkStart w:id="211" w:name="_Toc147743219"/>
      <w:bookmarkStart w:id="212" w:name="_Toc147744082"/>
      <w:bookmarkStart w:id="213" w:name="_Toc186797945"/>
      <w:r>
        <w:lastRenderedPageBreak/>
        <w:t>6</w:t>
      </w:r>
      <w:r>
        <w:tab/>
        <w:t>Security features</w:t>
      </w:r>
      <w:bookmarkEnd w:id="211"/>
      <w:bookmarkEnd w:id="212"/>
      <w:bookmarkEnd w:id="213"/>
    </w:p>
    <w:p w14:paraId="33F68D30" w14:textId="77777777" w:rsidR="00C37247" w:rsidRDefault="00C37247" w:rsidP="00C37247">
      <w:pPr>
        <w:pStyle w:val="Heading2"/>
      </w:pPr>
      <w:bookmarkStart w:id="214" w:name="_Toc147743220"/>
      <w:bookmarkStart w:id="215" w:name="_Toc147744083"/>
      <w:bookmarkStart w:id="216" w:name="_Toc186797946"/>
      <w:bookmarkStart w:id="217" w:name="_Toc2867254"/>
      <w:bookmarkStart w:id="218" w:name="_Toc29900617"/>
      <w:bookmarkStart w:id="219" w:name="_Toc36481455"/>
      <w:bookmarkStart w:id="220" w:name="_Toc36481910"/>
      <w:bookmarkStart w:id="221" w:name="_Toc50966978"/>
      <w:bookmarkStart w:id="222" w:name="_Toc120271107"/>
      <w:r>
        <w:t>6.0</w:t>
      </w:r>
      <w:r>
        <w:tab/>
        <w:t>General</w:t>
      </w:r>
      <w:bookmarkEnd w:id="214"/>
      <w:bookmarkEnd w:id="215"/>
      <w:bookmarkEnd w:id="216"/>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3" w:name="_Toc147743221"/>
      <w:bookmarkStart w:id="224" w:name="_Toc147744084"/>
      <w:bookmarkStart w:id="225" w:name="_Toc186797947"/>
      <w:bookmarkStart w:id="226" w:name="_Hlk141288109"/>
      <w:bookmarkStart w:id="227" w:name="_Hlk141288120"/>
      <w:bookmarkEnd w:id="210"/>
      <w:bookmarkEnd w:id="217"/>
      <w:bookmarkEnd w:id="218"/>
      <w:bookmarkEnd w:id="219"/>
      <w:bookmarkEnd w:id="220"/>
      <w:bookmarkEnd w:id="221"/>
      <w:r>
        <w:t>6.1</w:t>
      </w:r>
      <w:r>
        <w:tab/>
        <w:t>User verification and file access conditions</w:t>
      </w:r>
      <w:bookmarkEnd w:id="223"/>
      <w:bookmarkEnd w:id="224"/>
      <w:bookmarkEnd w:id="225"/>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28" w:name="_Toc140849519"/>
      <w:bookmarkStart w:id="229" w:name="_Toc147743222"/>
      <w:bookmarkStart w:id="230" w:name="_Toc147744085"/>
      <w:bookmarkStart w:id="231" w:name="_Toc186797948"/>
      <w:bookmarkStart w:id="232" w:name="_Toc11053208"/>
      <w:bookmarkStart w:id="233" w:name="_Toc20392048"/>
      <w:bookmarkStart w:id="234" w:name="_Toc27774016"/>
      <w:bookmarkStart w:id="235" w:name="_Toc36474441"/>
      <w:bookmarkStart w:id="236" w:name="_Toc36477803"/>
      <w:bookmarkStart w:id="237" w:name="_Toc44930696"/>
      <w:bookmarkStart w:id="238" w:name="_Toc50965466"/>
      <w:bookmarkStart w:id="239" w:name="_Toc57102234"/>
      <w:bookmarkStart w:id="240" w:name="_Toc120271108"/>
      <w:bookmarkStart w:id="241" w:name="_Hlk141288067"/>
      <w:bookmarkEnd w:id="222"/>
      <w:bookmarkEnd w:id="226"/>
      <w:r w:rsidRPr="00D84B99">
        <w:t>7</w:t>
      </w:r>
      <w:r w:rsidRPr="00D84B99">
        <w:tab/>
        <w:t>SSIM commands</w:t>
      </w:r>
      <w:bookmarkEnd w:id="228"/>
      <w:bookmarkEnd w:id="229"/>
      <w:bookmarkEnd w:id="230"/>
      <w:bookmarkEnd w:id="231"/>
    </w:p>
    <w:p w14:paraId="40CBDD58" w14:textId="77777777" w:rsidR="00C37247" w:rsidRDefault="00C37247" w:rsidP="00C37247">
      <w:pPr>
        <w:pStyle w:val="Heading2"/>
      </w:pPr>
      <w:bookmarkStart w:id="242" w:name="_Toc147743223"/>
      <w:bookmarkStart w:id="243" w:name="_Toc147744086"/>
      <w:bookmarkStart w:id="244" w:name="_Toc186797949"/>
      <w:bookmarkStart w:id="245" w:name="_Toc140849520"/>
      <w:r>
        <w:t>7.0</w:t>
      </w:r>
      <w:r>
        <w:tab/>
        <w:t>Introduction</w:t>
      </w:r>
      <w:bookmarkEnd w:id="242"/>
      <w:bookmarkEnd w:id="243"/>
      <w:bookmarkEnd w:id="244"/>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6" w:name="_Toc147743224"/>
      <w:bookmarkStart w:id="247" w:name="_Toc147744087"/>
      <w:bookmarkStart w:id="248" w:name="_Toc186797950"/>
      <w:bookmarkStart w:id="249" w:name="_Toc11053209"/>
      <w:bookmarkStart w:id="250" w:name="_Toc20392049"/>
      <w:bookmarkStart w:id="251" w:name="_Toc27774017"/>
      <w:bookmarkStart w:id="252" w:name="_Toc36474442"/>
      <w:bookmarkStart w:id="253" w:name="_Toc36477804"/>
      <w:bookmarkStart w:id="254" w:name="_Toc44930697"/>
      <w:bookmarkStart w:id="255" w:name="_Toc50965467"/>
      <w:bookmarkStart w:id="256" w:name="_Toc57102235"/>
      <w:bookmarkStart w:id="257" w:name="_Toc120271109"/>
      <w:bookmarkEnd w:id="232"/>
      <w:bookmarkEnd w:id="233"/>
      <w:bookmarkEnd w:id="234"/>
      <w:bookmarkEnd w:id="235"/>
      <w:bookmarkEnd w:id="236"/>
      <w:bookmarkEnd w:id="237"/>
      <w:bookmarkEnd w:id="238"/>
      <w:bookmarkEnd w:id="239"/>
      <w:bookmarkEnd w:id="240"/>
      <w:bookmarkEnd w:id="245"/>
      <w:r w:rsidRPr="00E57533">
        <w:t>7.</w:t>
      </w:r>
      <w:r>
        <w:t>1</w:t>
      </w:r>
      <w:r w:rsidRPr="00E57533">
        <w:tab/>
      </w:r>
      <w:bookmarkStart w:id="258" w:name="_Hlk143633462"/>
      <w:r>
        <w:t xml:space="preserve">Status Conditions returned by the </w:t>
      </w:r>
      <w:r w:rsidRPr="00E57533">
        <w:t>S</w:t>
      </w:r>
      <w:r>
        <w:t>SIM</w:t>
      </w:r>
      <w:bookmarkEnd w:id="246"/>
      <w:bookmarkEnd w:id="247"/>
      <w:bookmarkEnd w:id="248"/>
      <w:bookmarkEnd w:id="258"/>
    </w:p>
    <w:p w14:paraId="3D2D55A1" w14:textId="77777777" w:rsidR="00C37247" w:rsidRDefault="00C37247" w:rsidP="00C37247">
      <w:pPr>
        <w:pStyle w:val="Heading3"/>
      </w:pPr>
      <w:bookmarkStart w:id="259" w:name="_Toc147743225"/>
      <w:bookmarkStart w:id="260" w:name="_Toc147744088"/>
      <w:bookmarkStart w:id="261" w:name="_Toc186797951"/>
      <w:r>
        <w:t>7.1.0</w:t>
      </w:r>
      <w:r>
        <w:tab/>
        <w:t>General</w:t>
      </w:r>
      <w:bookmarkEnd w:id="259"/>
      <w:bookmarkEnd w:id="260"/>
      <w:bookmarkEnd w:id="261"/>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2" w:name="_Toc147743226"/>
      <w:bookmarkStart w:id="263" w:name="_Toc147744089"/>
      <w:bookmarkStart w:id="264" w:name="_Toc186797952"/>
      <w:r>
        <w:t>7.1.1</w:t>
      </w:r>
      <w:r>
        <w:tab/>
        <w:t>Security management</w:t>
      </w:r>
      <w:bookmarkEnd w:id="262"/>
      <w:bookmarkEnd w:id="263"/>
      <w:bookmarkEnd w:id="264"/>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5" w:name="_Toc2867274"/>
            <w:bookmarkStart w:id="266" w:name="_Toc29900637"/>
            <w:bookmarkStart w:id="267" w:name="_Toc36481475"/>
            <w:bookmarkStart w:id="268" w:name="_Toc36481930"/>
            <w:bookmarkStart w:id="269" w:name="_Toc50966998"/>
            <w:bookmarkStart w:id="270"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1" w:name="_Toc147743227"/>
      <w:bookmarkStart w:id="272" w:name="_Hlk141292154"/>
      <w:bookmarkStart w:id="273" w:name="_Hlk141340499"/>
      <w:bookmarkEnd w:id="265"/>
      <w:bookmarkEnd w:id="266"/>
      <w:bookmarkEnd w:id="267"/>
      <w:bookmarkEnd w:id="268"/>
      <w:bookmarkEnd w:id="269"/>
      <w:bookmarkEnd w:id="270"/>
    </w:p>
    <w:p w14:paraId="427670EF" w14:textId="77777777" w:rsidR="00C37247" w:rsidRDefault="00C37247" w:rsidP="00C37247">
      <w:pPr>
        <w:pStyle w:val="Heading3"/>
      </w:pPr>
      <w:bookmarkStart w:id="274" w:name="_Toc147744090"/>
      <w:bookmarkStart w:id="275" w:name="_Toc186797953"/>
      <w:r>
        <w:t>7.1.2</w:t>
      </w:r>
      <w:r>
        <w:tab/>
      </w:r>
      <w:bookmarkStart w:id="276" w:name="_Hlk141292123"/>
      <w:r w:rsidRPr="0053257D">
        <w:t>Application errors</w:t>
      </w:r>
      <w:bookmarkEnd w:id="271"/>
      <w:bookmarkEnd w:id="274"/>
      <w:bookmarkEnd w:id="275"/>
      <w:bookmarkEnd w:id="276"/>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2"/>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7" w:name="_Toc147743228"/>
      <w:bookmarkEnd w:id="273"/>
    </w:p>
    <w:p w14:paraId="25E7FC36" w14:textId="77777777" w:rsidR="00C37247" w:rsidRDefault="00C37247" w:rsidP="00C37247">
      <w:pPr>
        <w:pStyle w:val="Heading3"/>
      </w:pPr>
      <w:bookmarkStart w:id="278" w:name="_Toc147744091"/>
      <w:bookmarkStart w:id="279" w:name="_Toc186797954"/>
      <w:r>
        <w:lastRenderedPageBreak/>
        <w:t>7.1.3</w:t>
      </w:r>
      <w:r>
        <w:tab/>
        <w:t>Status Words of the Commands</w:t>
      </w:r>
      <w:bookmarkEnd w:id="277"/>
      <w:bookmarkEnd w:id="278"/>
      <w:bookmarkEnd w:id="279"/>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0"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1" w:name="_Toc147743229"/>
      <w:bookmarkEnd w:id="280"/>
    </w:p>
    <w:p w14:paraId="0E3E57BC" w14:textId="77777777" w:rsidR="00C37247" w:rsidRDefault="00C37247" w:rsidP="00C37247">
      <w:pPr>
        <w:pStyle w:val="Heading2"/>
      </w:pPr>
      <w:bookmarkStart w:id="282" w:name="_Toc147744092"/>
      <w:bookmarkStart w:id="283" w:name="_Toc186797955"/>
      <w:r>
        <w:t>7.2</w:t>
      </w:r>
      <w:r>
        <w:tab/>
      </w:r>
      <w:bookmarkStart w:id="284" w:name="_Hlk143633450"/>
      <w:r>
        <w:t>AUTHENTICATE</w:t>
      </w:r>
      <w:bookmarkEnd w:id="281"/>
      <w:bookmarkEnd w:id="282"/>
      <w:bookmarkEnd w:id="283"/>
      <w:bookmarkEnd w:id="284"/>
    </w:p>
    <w:p w14:paraId="08B87D8C" w14:textId="77777777" w:rsidR="00C37247" w:rsidRDefault="00C37247" w:rsidP="00C37247">
      <w:pPr>
        <w:pStyle w:val="Heading3"/>
      </w:pPr>
      <w:bookmarkStart w:id="285" w:name="_Toc140849521"/>
      <w:bookmarkStart w:id="286" w:name="_Toc147743230"/>
      <w:bookmarkStart w:id="287" w:name="_Toc147744093"/>
      <w:bookmarkStart w:id="288" w:name="_Toc186797956"/>
      <w:bookmarkStart w:id="289" w:name="_Toc11053222"/>
      <w:bookmarkStart w:id="290" w:name="_Toc20392062"/>
      <w:bookmarkStart w:id="291" w:name="_Toc27774030"/>
      <w:bookmarkStart w:id="292" w:name="_Toc36474455"/>
      <w:bookmarkStart w:id="293" w:name="_Toc36477817"/>
      <w:bookmarkStart w:id="294" w:name="_Toc44930710"/>
      <w:bookmarkStart w:id="295" w:name="_Toc50965480"/>
      <w:bookmarkStart w:id="296" w:name="_Toc57102248"/>
      <w:bookmarkStart w:id="297" w:name="_Toc120271122"/>
      <w:bookmarkEnd w:id="249"/>
      <w:bookmarkEnd w:id="250"/>
      <w:bookmarkEnd w:id="251"/>
      <w:bookmarkEnd w:id="252"/>
      <w:bookmarkEnd w:id="253"/>
      <w:bookmarkEnd w:id="254"/>
      <w:bookmarkEnd w:id="255"/>
      <w:bookmarkEnd w:id="256"/>
      <w:bookmarkEnd w:id="257"/>
      <w:r>
        <w:t>7.2.1</w:t>
      </w:r>
      <w:r>
        <w:tab/>
        <w:t>Command description</w:t>
      </w:r>
      <w:bookmarkEnd w:id="285"/>
      <w:bookmarkEnd w:id="286"/>
      <w:bookmarkEnd w:id="287"/>
      <w:bookmarkEnd w:id="288"/>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298" w:name="_Hlk150972458"/>
      <w:r>
        <w:t>The SSIM application maintains the EAP authentication status as described for the particular EAP method used.</w:t>
      </w:r>
      <w:bookmarkEnd w:id="298"/>
    </w:p>
    <w:p w14:paraId="39555500" w14:textId="38422B19"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299" w:name="_Hlk141284118"/>
      <w:r>
        <w:t xml:space="preserve">SSIM </w:t>
      </w:r>
      <w:bookmarkEnd w:id="299"/>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e.g. gmt_unix_time for EAP-TLS implementations as defined in RFC 2716 </w:t>
      </w:r>
      <w:r>
        <w:t>[9]</w:t>
      </w:r>
      <w:r w:rsidRPr="0090466A">
        <w:t>)</w:t>
      </w:r>
      <w:r w:rsidRPr="00B05E15">
        <w:t>.</w:t>
      </w:r>
    </w:p>
    <w:p w14:paraId="31CB958A" w14:textId="2A9649F3" w:rsidR="006F1635" w:rsidRDefault="006F1635" w:rsidP="006F1635">
      <w:bookmarkStart w:id="300" w:name="_Hlk150972391"/>
      <w:r>
        <w:t>The AUTHENTICATE command shall use ODD INS code only, the EAP input and response data shall be encapsulated in BER TLV data objects, as specified in TS 31.101 [2].</w:t>
      </w:r>
      <w:bookmarkEnd w:id="300"/>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1" w:name="_Toc147743231"/>
      <w:bookmarkStart w:id="302" w:name="_Toc147744094"/>
      <w:bookmarkStart w:id="303" w:name="_Toc186797957"/>
      <w:bookmarkStart w:id="304" w:name="_Hlk141447122"/>
      <w:bookmarkStart w:id="305" w:name="_Toc502362226"/>
      <w:bookmarkStart w:id="306" w:name="_Toc20387720"/>
      <w:bookmarkStart w:id="307" w:name="_Toc44926297"/>
      <w:bookmarkStart w:id="308" w:name="_Toc44926642"/>
      <w:bookmarkStart w:id="309" w:name="_Toc99444782"/>
      <w:bookmarkStart w:id="310" w:name="_Hlk141290041"/>
      <w:bookmarkStart w:id="311" w:name="_Toc2867272"/>
      <w:bookmarkStart w:id="312" w:name="_Toc29900635"/>
      <w:bookmarkStart w:id="313" w:name="_Toc36481473"/>
      <w:bookmarkStart w:id="314" w:name="_Toc36481928"/>
      <w:bookmarkStart w:id="315" w:name="_Toc50966996"/>
      <w:bookmarkStart w:id="316" w:name="_Toc11053232"/>
      <w:bookmarkStart w:id="317" w:name="_Toc20392072"/>
      <w:bookmarkStart w:id="318" w:name="_Toc27774040"/>
      <w:bookmarkStart w:id="319" w:name="_Toc36474465"/>
      <w:bookmarkStart w:id="320" w:name="_Toc36477827"/>
      <w:bookmarkStart w:id="321" w:name="_Toc44930720"/>
      <w:bookmarkStart w:id="322" w:name="_Toc50965490"/>
      <w:bookmarkStart w:id="323" w:name="_Toc57102258"/>
      <w:bookmarkStart w:id="324" w:name="_Toc120271132"/>
      <w:bookmarkEnd w:id="289"/>
      <w:bookmarkEnd w:id="290"/>
      <w:bookmarkEnd w:id="291"/>
      <w:bookmarkEnd w:id="292"/>
      <w:bookmarkEnd w:id="293"/>
      <w:bookmarkEnd w:id="294"/>
      <w:bookmarkEnd w:id="295"/>
      <w:bookmarkEnd w:id="296"/>
      <w:bookmarkEnd w:id="297"/>
      <w:r>
        <w:lastRenderedPageBreak/>
        <w:t>7.2.2</w:t>
      </w:r>
      <w:r>
        <w:tab/>
        <w:t>Command parameters and data</w:t>
      </w:r>
      <w:bookmarkEnd w:id="301"/>
      <w:bookmarkEnd w:id="302"/>
      <w:bookmarkEnd w:id="303"/>
    </w:p>
    <w:p w14:paraId="126038BE" w14:textId="459F864C" w:rsidR="009C4CED" w:rsidRPr="00C279CD" w:rsidRDefault="009C4CED" w:rsidP="009C4CED">
      <w:pPr>
        <w:pStyle w:val="TH"/>
      </w:pPr>
      <w:bookmarkStart w:id="325" w:name="_Toc147743232"/>
      <w:bookmarkStart w:id="326" w:name="_Toc147744095"/>
      <w:bookmarkStart w:id="327" w:name="_Hlk141290106"/>
      <w:bookmarkStart w:id="328" w:name="_Toc2867273"/>
      <w:bookmarkStart w:id="329" w:name="_Toc29900636"/>
      <w:bookmarkStart w:id="330" w:name="_Toc36481474"/>
      <w:bookmarkStart w:id="331" w:name="_Toc36481929"/>
      <w:bookmarkStart w:id="332" w:name="_Toc50966997"/>
      <w:bookmarkStart w:id="333" w:name="_Toc11053233"/>
      <w:bookmarkStart w:id="334" w:name="_Toc20392073"/>
      <w:bookmarkStart w:id="335" w:name="_Toc27774041"/>
      <w:bookmarkStart w:id="336" w:name="_Toc36474466"/>
      <w:bookmarkStart w:id="337" w:name="_Toc36477828"/>
      <w:bookmarkStart w:id="338" w:name="_Toc44930721"/>
      <w:bookmarkStart w:id="339" w:name="_Toc50965491"/>
      <w:bookmarkStart w:id="340" w:name="_Toc57102259"/>
      <w:bookmarkStart w:id="341" w:name="_Toc12027113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2"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77777777"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77777777" w:rsidR="009C4CED" w:rsidRPr="00B05E15" w:rsidRDefault="009C4CED" w:rsidP="00C33BFB">
            <w:pPr>
              <w:pStyle w:val="TAC"/>
              <w:jc w:val="left"/>
            </w:pPr>
            <w:bookmarkStart w:id="343" w:name="_Hlk141455963"/>
            <w:bookmarkEnd w:id="342"/>
            <w:r>
              <w:t xml:space="preserve">Note: Length is coded as specified in TS 31.101 [2] </w:t>
            </w:r>
            <w:r w:rsidRPr="00272786">
              <w:t>clause 11.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r>
        <w:rPr>
          <w:lang w:val="en-US"/>
        </w:rPr>
        <w:t>ext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4" w:name="_Toc186797958"/>
      <w:bookmarkEnd w:id="343"/>
      <w:r>
        <w:lastRenderedPageBreak/>
        <w:t>7.2.3</w:t>
      </w:r>
      <w:r>
        <w:tab/>
        <w:t>Response data</w:t>
      </w:r>
      <w:bookmarkEnd w:id="325"/>
      <w:bookmarkEnd w:id="326"/>
      <w:bookmarkEnd w:id="344"/>
    </w:p>
    <w:p w14:paraId="49DD2DA7" w14:textId="77777777" w:rsidR="00FB27CF" w:rsidRDefault="00FB27CF" w:rsidP="00FB27CF">
      <w:pPr>
        <w:rPr>
          <w:lang w:val="en-US" w:eastAsia="en-GB"/>
        </w:rPr>
      </w:pPr>
      <w:bookmarkStart w:id="345" w:name="_Toc11053242"/>
      <w:bookmarkStart w:id="346" w:name="_Toc20392082"/>
      <w:bookmarkStart w:id="347" w:name="_Toc27774050"/>
      <w:bookmarkStart w:id="348" w:name="_Toc36474475"/>
      <w:bookmarkStart w:id="349" w:name="_Toc36477837"/>
      <w:bookmarkStart w:id="350" w:name="_Toc44930730"/>
      <w:bookmarkStart w:id="351" w:name="_Toc50965500"/>
      <w:bookmarkStart w:id="352" w:name="_Toc57102268"/>
      <w:bookmarkStart w:id="353" w:name="_Toc120271144"/>
      <w:bookmarkStart w:id="354" w:name="_Toc147743233"/>
      <w:bookmarkEnd w:id="227"/>
      <w:bookmarkEnd w:id="241"/>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77777777"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77777777" w:rsidR="00FB27CF" w:rsidRPr="00B05E15" w:rsidRDefault="00FB27CF" w:rsidP="00EE02EA">
            <w:pPr>
              <w:pStyle w:val="TAC"/>
              <w:jc w:val="left"/>
            </w:pPr>
            <w:r>
              <w:t xml:space="preserve">Note: Length is coded as specified in TS 31.101 [2] </w:t>
            </w:r>
            <w:r w:rsidRPr="00272786">
              <w:t>clause 11.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5" w:name="_Toc147744096"/>
      <w:bookmarkStart w:id="356" w:name="_Toc186797959"/>
      <w:r>
        <w:lastRenderedPageBreak/>
        <w:t>Annex A (informative):</w:t>
      </w:r>
      <w:r>
        <w:br/>
        <w:t>EF changes via Data Download or USAT applications</w:t>
      </w:r>
      <w:bookmarkEnd w:id="345"/>
      <w:bookmarkEnd w:id="346"/>
      <w:bookmarkEnd w:id="347"/>
      <w:bookmarkEnd w:id="348"/>
      <w:bookmarkEnd w:id="349"/>
      <w:bookmarkEnd w:id="350"/>
      <w:bookmarkEnd w:id="351"/>
      <w:bookmarkEnd w:id="352"/>
      <w:bookmarkEnd w:id="353"/>
      <w:bookmarkEnd w:id="354"/>
      <w:bookmarkEnd w:id="355"/>
      <w:bookmarkEnd w:id="356"/>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7"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58" w:name="_Toc147743234"/>
      <w:bookmarkStart w:id="359" w:name="_Toc147744097"/>
      <w:bookmarkStart w:id="360" w:name="_Toc186797960"/>
      <w:bookmarkStart w:id="361" w:name="_Hlk141269491"/>
      <w:bookmarkStart w:id="362" w:name="_Toc44926698"/>
      <w:bookmarkStart w:id="363" w:name="_Toc99444837"/>
      <w:bookmarkEnd w:id="357"/>
      <w:r>
        <w:lastRenderedPageBreak/>
        <w:t xml:space="preserve">Annex </w:t>
      </w:r>
      <w:r w:rsidRPr="00FC6389">
        <w:t>B</w:t>
      </w:r>
      <w:r>
        <w:t xml:space="preserve"> (informative):</w:t>
      </w:r>
      <w:r>
        <w:br/>
        <w:t>Suggested contents of the EFs at pre</w:t>
      </w:r>
      <w:r>
        <w:noBreakHyphen/>
        <w:t>personalization</w:t>
      </w:r>
      <w:bookmarkEnd w:id="358"/>
      <w:bookmarkEnd w:id="359"/>
      <w:bookmarkEnd w:id="360"/>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4" w:name="_Toc11053252"/>
      <w:bookmarkStart w:id="365" w:name="_Toc20392092"/>
      <w:bookmarkStart w:id="366" w:name="_Toc27774060"/>
      <w:bookmarkStart w:id="367" w:name="_Toc36474485"/>
      <w:bookmarkStart w:id="368" w:name="_Toc36477847"/>
      <w:bookmarkStart w:id="369" w:name="_Toc44930740"/>
      <w:bookmarkStart w:id="370" w:name="_Toc50965510"/>
      <w:bookmarkStart w:id="371" w:name="_Toc57102278"/>
      <w:bookmarkStart w:id="372" w:name="_Toc120271154"/>
      <w:bookmarkStart w:id="373" w:name="_Toc147743235"/>
      <w:bookmarkStart w:id="374" w:name="_Toc147744098"/>
      <w:bookmarkStart w:id="375" w:name="_Toc186797961"/>
      <w:bookmarkStart w:id="376" w:name="_Hlk141270122"/>
      <w:bookmarkEnd w:id="361"/>
      <w:r w:rsidRPr="00185AE2">
        <w:lastRenderedPageBreak/>
        <w:t>Annex C (normative):</w:t>
      </w:r>
      <w:r w:rsidRPr="00185AE2">
        <w:br/>
      </w:r>
      <w:r w:rsidRPr="00185AE2">
        <w:rPr>
          <w:rFonts w:eastAsia="MS Mincho"/>
        </w:rPr>
        <w:t>List of SFI Values</w:t>
      </w:r>
      <w:bookmarkEnd w:id="364"/>
      <w:bookmarkEnd w:id="365"/>
      <w:bookmarkEnd w:id="366"/>
      <w:bookmarkEnd w:id="367"/>
      <w:bookmarkEnd w:id="368"/>
      <w:bookmarkEnd w:id="369"/>
      <w:bookmarkEnd w:id="370"/>
      <w:bookmarkEnd w:id="371"/>
      <w:bookmarkEnd w:id="372"/>
      <w:bookmarkEnd w:id="373"/>
      <w:bookmarkEnd w:id="374"/>
      <w:bookmarkEnd w:id="375"/>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7" w:name="_Toc11053253"/>
      <w:bookmarkStart w:id="378" w:name="_Toc20392093"/>
      <w:bookmarkStart w:id="379" w:name="_Toc27774061"/>
      <w:bookmarkStart w:id="380" w:name="_Toc36474486"/>
      <w:bookmarkStart w:id="381" w:name="_Toc36477848"/>
      <w:bookmarkStart w:id="382" w:name="_Toc44930741"/>
      <w:bookmarkStart w:id="383" w:name="_Toc50965511"/>
      <w:bookmarkStart w:id="384" w:name="_Toc57102279"/>
      <w:bookmarkStart w:id="385" w:name="_Toc120271155"/>
      <w:bookmarkStart w:id="386" w:name="_Toc147743236"/>
      <w:bookmarkStart w:id="387" w:name="_Toc147744099"/>
      <w:bookmarkStart w:id="388" w:name="_Toc186797962"/>
      <w:r w:rsidRPr="004F40C1">
        <w:t>C</w:t>
      </w:r>
      <w:r>
        <w:t>.1</w:t>
      </w:r>
      <w:r>
        <w:tab/>
      </w:r>
      <w:r w:rsidRPr="004F40C1">
        <w:t>List of SFI Values at the SSIM ADF Level</w:t>
      </w:r>
      <w:bookmarkEnd w:id="377"/>
      <w:bookmarkEnd w:id="378"/>
      <w:bookmarkEnd w:id="379"/>
      <w:bookmarkEnd w:id="380"/>
      <w:bookmarkEnd w:id="381"/>
      <w:bookmarkEnd w:id="382"/>
      <w:bookmarkEnd w:id="383"/>
      <w:bookmarkEnd w:id="384"/>
      <w:bookmarkEnd w:id="385"/>
      <w:bookmarkEnd w:id="386"/>
      <w:bookmarkEnd w:id="387"/>
      <w:bookmarkEnd w:id="388"/>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89" w:name="_Toc11053248"/>
      <w:bookmarkStart w:id="390" w:name="_Toc20392088"/>
      <w:bookmarkStart w:id="391" w:name="_Toc27774056"/>
      <w:bookmarkStart w:id="392" w:name="_Toc36474481"/>
      <w:bookmarkStart w:id="393" w:name="_Toc36477843"/>
      <w:bookmarkStart w:id="394" w:name="_Toc44930736"/>
      <w:bookmarkStart w:id="395" w:name="_Toc50965506"/>
      <w:bookmarkStart w:id="396" w:name="_Toc57102274"/>
      <w:bookmarkStart w:id="397" w:name="_Toc120271150"/>
      <w:bookmarkStart w:id="398" w:name="_Toc147743237"/>
      <w:bookmarkStart w:id="399" w:name="_Toc147744100"/>
      <w:bookmarkStart w:id="400" w:name="_Toc186797963"/>
      <w:bookmarkEnd w:id="376"/>
      <w:r w:rsidR="00185AE2">
        <w:lastRenderedPageBreak/>
        <w:t>Annex D</w:t>
      </w:r>
      <w:r w:rsidR="00185AE2">
        <w:rPr>
          <w:lang w:eastAsia="ja-JP"/>
        </w:rPr>
        <w:t xml:space="preserve"> </w:t>
      </w:r>
      <w:r w:rsidR="00185AE2">
        <w:t>(informative):</w:t>
      </w:r>
      <w:r w:rsidR="00185AE2">
        <w:br/>
        <w:t>Tags defined in 31.10</w:t>
      </w:r>
      <w:bookmarkEnd w:id="389"/>
      <w:bookmarkEnd w:id="390"/>
      <w:bookmarkEnd w:id="391"/>
      <w:bookmarkEnd w:id="392"/>
      <w:bookmarkEnd w:id="393"/>
      <w:bookmarkEnd w:id="394"/>
      <w:bookmarkEnd w:id="395"/>
      <w:bookmarkEnd w:id="396"/>
      <w:bookmarkEnd w:id="397"/>
      <w:r w:rsidR="00185AE2">
        <w:t>5</w:t>
      </w:r>
      <w:bookmarkEnd w:id="398"/>
      <w:bookmarkEnd w:id="399"/>
      <w:bookmarkEnd w:id="400"/>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1" w:name="_Toc147743238"/>
      <w:bookmarkStart w:id="402" w:name="_Toc147744101"/>
      <w:bookmarkStart w:id="403" w:name="_Toc186797964"/>
      <w:bookmarkEnd w:id="362"/>
      <w:bookmarkEnd w:id="363"/>
      <w:r>
        <w:lastRenderedPageBreak/>
        <w:t>Annex E (normative):</w:t>
      </w:r>
      <w:r>
        <w:br/>
        <w:t>Allocated 3GPP PIX numbers</w:t>
      </w:r>
      <w:bookmarkEnd w:id="401"/>
      <w:bookmarkEnd w:id="402"/>
      <w:bookmarkEnd w:id="403"/>
    </w:p>
    <w:p w14:paraId="5D198079" w14:textId="24F9AB4A" w:rsidR="009C4CED" w:rsidRPr="00D15E2B" w:rsidRDefault="009C4CED" w:rsidP="009C4CED">
      <w:pPr>
        <w:rPr>
          <w:lang w:eastAsia="zh-CN"/>
        </w:rPr>
      </w:pPr>
      <w:r w:rsidRPr="00D15E2B">
        <w:t>The provisions of 3GPP TS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4" w:name="_Toc147743239"/>
      <w:bookmarkStart w:id="405" w:name="_Toc147744102"/>
      <w:bookmarkStart w:id="406" w:name="_Toc186797965"/>
      <w:r w:rsidRPr="004D3578">
        <w:lastRenderedPageBreak/>
        <w:t xml:space="preserve">Annex </w:t>
      </w:r>
      <w:r>
        <w:t>F</w:t>
      </w:r>
      <w:r w:rsidRPr="004D3578">
        <w:t xml:space="preserve"> (informative):</w:t>
      </w:r>
      <w:r w:rsidRPr="004D3578">
        <w:br/>
        <w:t>Change history</w:t>
      </w:r>
      <w:bookmarkEnd w:id="404"/>
      <w:bookmarkEnd w:id="405"/>
      <w:bookmarkEnd w:id="4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07" w:name="historyclause"/>
            <w:bookmarkEnd w:id="407"/>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23785AC7" w:rsidR="009C4CED" w:rsidRDefault="009C4CED" w:rsidP="009C4CED">
            <w:pPr>
              <w:pStyle w:val="TAL"/>
              <w:rPr>
                <w:sz w:val="16"/>
                <w:szCs w:val="16"/>
              </w:rPr>
            </w:pPr>
            <w:r>
              <w:rPr>
                <w:rFonts w:cs="Arial"/>
                <w:sz w:val="16"/>
                <w:szCs w:val="16"/>
              </w:rPr>
              <w:t>Annex E to refer directly to TS 31.101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r w:rsidR="00A16CE2" w:rsidRPr="00315B85" w14:paraId="39EB2847" w14:textId="77777777" w:rsidTr="001158D7">
        <w:tc>
          <w:tcPr>
            <w:tcW w:w="800" w:type="dxa"/>
            <w:tcBorders>
              <w:top w:val="single" w:sz="6" w:space="0" w:color="auto"/>
              <w:left w:val="single" w:sz="6" w:space="0" w:color="auto"/>
              <w:bottom w:val="single" w:sz="12" w:space="0" w:color="auto"/>
              <w:right w:val="single" w:sz="6" w:space="0" w:color="auto"/>
            </w:tcBorders>
            <w:shd w:val="solid" w:color="FFFFFF" w:fill="auto"/>
          </w:tcPr>
          <w:p w14:paraId="2789FFD9" w14:textId="40242480"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7428F455" w14:textId="63F62585"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62324C2D" w14:textId="7A19FA79"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bottom"/>
          </w:tcPr>
          <w:p w14:paraId="3EA13862" w14:textId="23D14371" w:rsidR="00A16CE2" w:rsidRDefault="00A16CE2" w:rsidP="00A16CE2">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12" w:space="0" w:color="auto"/>
              <w:right w:val="single" w:sz="6" w:space="0" w:color="auto"/>
            </w:tcBorders>
            <w:shd w:val="solid" w:color="FFFFFF" w:fill="auto"/>
            <w:vAlign w:val="bottom"/>
          </w:tcPr>
          <w:p w14:paraId="49FCDFDE" w14:textId="01E85B8D"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bottom"/>
          </w:tcPr>
          <w:p w14:paraId="05252071" w14:textId="776A6E0E"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vAlign w:val="bottom"/>
          </w:tcPr>
          <w:p w14:paraId="7C5A4BE4" w14:textId="5E63727E" w:rsidR="00A16CE2" w:rsidRPr="00FB27CF" w:rsidRDefault="00A16CE2" w:rsidP="00A16CE2">
            <w:pPr>
              <w:pStyle w:val="TAL"/>
              <w:rPr>
                <w:rFonts w:cs="Arial"/>
                <w:sz w:val="16"/>
                <w:szCs w:val="16"/>
              </w:rPr>
            </w:pPr>
            <w:r>
              <w:rPr>
                <w:rFonts w:cs="Arial"/>
                <w:sz w:val="16"/>
                <w:szCs w:val="16"/>
              </w:rPr>
              <w:t>Contents of the EFs at the MF level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F1E568D" w14:textId="4BFCD40B" w:rsidR="00A16CE2" w:rsidRDefault="00A16CE2" w:rsidP="00A16CE2">
            <w:pPr>
              <w:pStyle w:val="TAC"/>
              <w:rPr>
                <w:sz w:val="16"/>
                <w:szCs w:val="16"/>
              </w:rPr>
            </w:pPr>
            <w:r>
              <w:rPr>
                <w:sz w:val="16"/>
                <w:szCs w:val="16"/>
              </w:rPr>
              <w:t>18.3.0</w:t>
            </w:r>
          </w:p>
        </w:tc>
      </w:tr>
      <w:tr w:rsidR="00A16CE2" w:rsidRPr="00315B85" w14:paraId="0F37C700" w14:textId="77777777" w:rsidTr="001158D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50975" w14:textId="76CBA8AC" w:rsidR="00A16CE2" w:rsidRDefault="00A16CE2" w:rsidP="00A16CE2">
            <w:pPr>
              <w:pStyle w:val="TAC"/>
              <w:rPr>
                <w:sz w:val="16"/>
                <w:szCs w:val="16"/>
              </w:rPr>
            </w:pPr>
            <w:r>
              <w:rPr>
                <w:sz w:val="16"/>
                <w:szCs w:val="16"/>
              </w:rPr>
              <w:t>2024-12</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DF882ED" w14:textId="7E12CCBC" w:rsidR="00A16CE2" w:rsidRDefault="00A16CE2" w:rsidP="00A16CE2">
            <w:pPr>
              <w:pStyle w:val="TAC"/>
              <w:rPr>
                <w:sz w:val="16"/>
                <w:szCs w:val="16"/>
              </w:rPr>
            </w:pPr>
            <w:r>
              <w:rPr>
                <w:sz w:val="16"/>
                <w:szCs w:val="16"/>
              </w:rPr>
              <w:t>CT#106</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1C3AB7F" w14:textId="353ADD7E" w:rsidR="00A16CE2" w:rsidRDefault="00A16CE2" w:rsidP="00A16CE2">
            <w:pPr>
              <w:pStyle w:val="TAC"/>
              <w:rPr>
                <w:sz w:val="16"/>
                <w:szCs w:val="16"/>
              </w:rPr>
            </w:pPr>
            <w:r>
              <w:rPr>
                <w:sz w:val="16"/>
                <w:szCs w:val="16"/>
              </w:rPr>
              <w:t>CP-243157</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6A96E21A" w14:textId="490D0240" w:rsidR="00A16CE2" w:rsidRDefault="00A16CE2" w:rsidP="00A16CE2">
            <w:pPr>
              <w:pStyle w:val="TAC"/>
              <w:rPr>
                <w:rFonts w:cs="Arial"/>
                <w:sz w:val="16"/>
                <w:szCs w:val="16"/>
              </w:rPr>
            </w:pPr>
            <w:r>
              <w:rPr>
                <w:rFonts w:cs="Arial"/>
                <w:sz w:val="16"/>
                <w:szCs w:val="16"/>
              </w:rPr>
              <w:t>0005</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396CFDC6" w14:textId="14633C02" w:rsidR="00A16CE2" w:rsidRDefault="00A16CE2" w:rsidP="00A16CE2">
            <w:pPr>
              <w:pStyle w:val="TAC"/>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vAlign w:val="bottom"/>
          </w:tcPr>
          <w:p w14:paraId="25507836" w14:textId="3BBC16DF" w:rsidR="00A16CE2" w:rsidRDefault="00A16CE2" w:rsidP="00A16CE2">
            <w:pPr>
              <w:pStyle w:val="TAC"/>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vAlign w:val="bottom"/>
          </w:tcPr>
          <w:p w14:paraId="1B207CF2" w14:textId="282C23D1" w:rsidR="00A16CE2" w:rsidRPr="00FB27CF" w:rsidRDefault="00A16CE2" w:rsidP="00A16CE2">
            <w:pPr>
              <w:pStyle w:val="TAL"/>
              <w:rPr>
                <w:rFonts w:cs="Arial"/>
                <w:sz w:val="16"/>
                <w:szCs w:val="16"/>
              </w:rPr>
            </w:pPr>
            <w:r>
              <w:rPr>
                <w:rFonts w:cs="Arial"/>
                <w:sz w:val="16"/>
                <w:szCs w:val="16"/>
              </w:rPr>
              <w:t>Read EFEAPSTATUS for authentication procedure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86614C6" w14:textId="03F3B9FC" w:rsidR="00A16CE2" w:rsidRDefault="00A16CE2" w:rsidP="00A16CE2">
            <w:pPr>
              <w:pStyle w:val="TAC"/>
              <w:rPr>
                <w:sz w:val="16"/>
                <w:szCs w:val="16"/>
              </w:rPr>
            </w:pPr>
            <w:r>
              <w:rPr>
                <w:sz w:val="16"/>
                <w:szCs w:val="16"/>
              </w:rPr>
              <w:t>18.3.0</w:t>
            </w:r>
          </w:p>
        </w:tc>
      </w:tr>
      <w:tr w:rsidR="001158D7" w:rsidRPr="00315B85" w14:paraId="6CE42DBF" w14:textId="77777777" w:rsidTr="001158D7">
        <w:tc>
          <w:tcPr>
            <w:tcW w:w="800" w:type="dxa"/>
            <w:tcBorders>
              <w:top w:val="single" w:sz="12" w:space="0" w:color="auto"/>
              <w:left w:val="single" w:sz="6" w:space="0" w:color="auto"/>
              <w:bottom w:val="single" w:sz="6" w:space="0" w:color="auto"/>
              <w:right w:val="single" w:sz="6" w:space="0" w:color="auto"/>
            </w:tcBorders>
            <w:shd w:val="solid" w:color="FFFFFF" w:fill="auto"/>
          </w:tcPr>
          <w:p w14:paraId="4EE91EC8" w14:textId="303EF97B" w:rsidR="001158D7" w:rsidRDefault="001158D7" w:rsidP="00A16CE2">
            <w:pPr>
              <w:pStyle w:val="TAC"/>
              <w:rPr>
                <w:sz w:val="16"/>
                <w:szCs w:val="16"/>
              </w:rPr>
            </w:pPr>
            <w:r>
              <w:rPr>
                <w:sz w:val="16"/>
                <w:szCs w:val="16"/>
              </w:rPr>
              <w:t>2025-10</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04EB892" w14:textId="2AB25DF0" w:rsidR="001158D7" w:rsidRDefault="001158D7" w:rsidP="00A16CE2">
            <w:pPr>
              <w:pStyle w:val="TAC"/>
              <w:rPr>
                <w:sz w:val="16"/>
                <w:szCs w:val="16"/>
              </w:rPr>
            </w:pPr>
            <w:r>
              <w:rPr>
                <w:sz w:val="16"/>
                <w:szCs w:val="16"/>
              </w:rPr>
              <w:t>-</w:t>
            </w:r>
          </w:p>
        </w:tc>
        <w:tc>
          <w:tcPr>
            <w:tcW w:w="1134" w:type="dxa"/>
            <w:tcBorders>
              <w:top w:val="single" w:sz="12" w:space="0" w:color="auto"/>
              <w:left w:val="single" w:sz="6" w:space="0" w:color="auto"/>
              <w:bottom w:val="single" w:sz="6" w:space="0" w:color="auto"/>
              <w:right w:val="single" w:sz="6" w:space="0" w:color="auto"/>
            </w:tcBorders>
            <w:shd w:val="solid" w:color="FFFFFF" w:fill="auto"/>
          </w:tcPr>
          <w:p w14:paraId="470B91AE" w14:textId="67D3019A" w:rsidR="001158D7" w:rsidRDefault="001158D7" w:rsidP="00A16CE2">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21E0957B" w14:textId="6CB0A705" w:rsidR="001158D7" w:rsidRDefault="001158D7" w:rsidP="00A16CE2">
            <w:pPr>
              <w:pStyle w:val="TAC"/>
              <w:rPr>
                <w:rFonts w:cs="Arial"/>
                <w:sz w:val="16"/>
                <w:szCs w:val="16"/>
              </w:rPr>
            </w:pPr>
            <w:r>
              <w:rPr>
                <w:rFonts w:cs="Arial"/>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vAlign w:val="bottom"/>
          </w:tcPr>
          <w:p w14:paraId="3FD35E49" w14:textId="5E999DFF" w:rsidR="001158D7" w:rsidRDefault="001158D7" w:rsidP="00A16CE2">
            <w:pPr>
              <w:pStyle w:val="TAC"/>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vAlign w:val="bottom"/>
          </w:tcPr>
          <w:p w14:paraId="2AD4DEC1" w14:textId="0F2D2DFD" w:rsidR="001158D7" w:rsidRDefault="001158D7" w:rsidP="00A16CE2">
            <w:pPr>
              <w:pStyle w:val="TAC"/>
              <w:rPr>
                <w:rFonts w:cs="Arial"/>
                <w:sz w:val="16"/>
                <w:szCs w:val="16"/>
              </w:rPr>
            </w:pPr>
            <w:r>
              <w:rPr>
                <w:rFonts w:cs="Arial"/>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vAlign w:val="bottom"/>
          </w:tcPr>
          <w:p w14:paraId="4372497C" w14:textId="69BF0E68" w:rsidR="001158D7" w:rsidRDefault="001158D7" w:rsidP="00A16CE2">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279FCCE" w14:textId="2E8E0094" w:rsidR="001158D7" w:rsidRPr="001158D7" w:rsidRDefault="001158D7" w:rsidP="00A16CE2">
            <w:pPr>
              <w:pStyle w:val="TAC"/>
              <w:rPr>
                <w:b/>
                <w:sz w:val="16"/>
                <w:szCs w:val="16"/>
              </w:rPr>
            </w:pPr>
            <w:r w:rsidRPr="001158D7">
              <w:rPr>
                <w:b/>
                <w:sz w:val="16"/>
                <w:szCs w:val="16"/>
              </w:rPr>
              <w:t>19.0.0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04D13" w14:textId="77777777" w:rsidR="00580B99" w:rsidRDefault="00580B99">
      <w:r>
        <w:separator/>
      </w:r>
    </w:p>
  </w:endnote>
  <w:endnote w:type="continuationSeparator" w:id="0">
    <w:p w14:paraId="05B38BF4" w14:textId="77777777" w:rsidR="00580B99" w:rsidRDefault="0058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9BF07" w14:textId="77777777" w:rsidR="00580B99" w:rsidRDefault="00580B99">
      <w:r>
        <w:separator/>
      </w:r>
    </w:p>
  </w:footnote>
  <w:footnote w:type="continuationSeparator" w:id="0">
    <w:p w14:paraId="5A1F0D75" w14:textId="77777777" w:rsidR="00580B99" w:rsidRDefault="00580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6779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8D7">
      <w:rPr>
        <w:rFonts w:ascii="Arial" w:hAnsi="Arial" w:cs="Arial"/>
        <w:b/>
        <w:noProof/>
        <w:sz w:val="18"/>
        <w:szCs w:val="18"/>
      </w:rPr>
      <w:t>3GPP TS 31.105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CE82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8D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158D7"/>
    <w:rsid w:val="00133525"/>
    <w:rsid w:val="00173E3B"/>
    <w:rsid w:val="00174E78"/>
    <w:rsid w:val="00185AE2"/>
    <w:rsid w:val="001A4C42"/>
    <w:rsid w:val="001A7420"/>
    <w:rsid w:val="001B0FF8"/>
    <w:rsid w:val="001B6637"/>
    <w:rsid w:val="001C21C3"/>
    <w:rsid w:val="001D02C2"/>
    <w:rsid w:val="001F0C1D"/>
    <w:rsid w:val="001F1132"/>
    <w:rsid w:val="001F168B"/>
    <w:rsid w:val="002347A2"/>
    <w:rsid w:val="002675F0"/>
    <w:rsid w:val="002721F6"/>
    <w:rsid w:val="002760EE"/>
    <w:rsid w:val="00296AA5"/>
    <w:rsid w:val="002B6339"/>
    <w:rsid w:val="002E00EE"/>
    <w:rsid w:val="002F17D4"/>
    <w:rsid w:val="003013FB"/>
    <w:rsid w:val="00315B85"/>
    <w:rsid w:val="003172DC"/>
    <w:rsid w:val="0035462D"/>
    <w:rsid w:val="00356555"/>
    <w:rsid w:val="0037282A"/>
    <w:rsid w:val="003765B8"/>
    <w:rsid w:val="00390375"/>
    <w:rsid w:val="003C3971"/>
    <w:rsid w:val="00423334"/>
    <w:rsid w:val="004345EC"/>
    <w:rsid w:val="00465515"/>
    <w:rsid w:val="0049751D"/>
    <w:rsid w:val="004C30AC"/>
    <w:rsid w:val="004D3578"/>
    <w:rsid w:val="004E213A"/>
    <w:rsid w:val="004E42E7"/>
    <w:rsid w:val="004F0988"/>
    <w:rsid w:val="004F3340"/>
    <w:rsid w:val="0053388B"/>
    <w:rsid w:val="00535773"/>
    <w:rsid w:val="00543E6C"/>
    <w:rsid w:val="00565087"/>
    <w:rsid w:val="00580B99"/>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2875"/>
    <w:rsid w:val="006A323F"/>
    <w:rsid w:val="006B30D0"/>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41D3"/>
    <w:rsid w:val="00774DA4"/>
    <w:rsid w:val="00781C9B"/>
    <w:rsid w:val="00781F0F"/>
    <w:rsid w:val="007B600E"/>
    <w:rsid w:val="007F0F4A"/>
    <w:rsid w:val="008028A4"/>
    <w:rsid w:val="0081614B"/>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10EE"/>
    <w:rsid w:val="00975DAE"/>
    <w:rsid w:val="009959E4"/>
    <w:rsid w:val="009C4CED"/>
    <w:rsid w:val="009F37B7"/>
    <w:rsid w:val="009F6E7E"/>
    <w:rsid w:val="00A00FDF"/>
    <w:rsid w:val="00A10EC3"/>
    <w:rsid w:val="00A10F02"/>
    <w:rsid w:val="00A164B4"/>
    <w:rsid w:val="00A16CE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AF595D"/>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73DAD"/>
    <w:rsid w:val="00C80F1D"/>
    <w:rsid w:val="00C844A5"/>
    <w:rsid w:val="00C8591E"/>
    <w:rsid w:val="00C91962"/>
    <w:rsid w:val="00C93F40"/>
    <w:rsid w:val="00CA3D0C"/>
    <w:rsid w:val="00CB21E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3E49"/>
    <w:rsid w:val="00DF62CD"/>
    <w:rsid w:val="00E00D56"/>
    <w:rsid w:val="00E13A5E"/>
    <w:rsid w:val="00E16509"/>
    <w:rsid w:val="00E33025"/>
    <w:rsid w:val="00E44582"/>
    <w:rsid w:val="00E545C3"/>
    <w:rsid w:val="00E66223"/>
    <w:rsid w:val="00E77645"/>
    <w:rsid w:val="00E85CCF"/>
    <w:rsid w:val="00EA15B0"/>
    <w:rsid w:val="00EA1FD2"/>
    <w:rsid w:val="00EA48B1"/>
    <w:rsid w:val="00EA5EA7"/>
    <w:rsid w:val="00EA66BD"/>
    <w:rsid w:val="00EB4831"/>
    <w:rsid w:val="00EC4A25"/>
    <w:rsid w:val="00EF608C"/>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5473</Words>
  <Characters>28024</Characters>
  <Application>Microsoft Office Word</Application>
  <DocSecurity>0</DocSecurity>
  <Lines>1167</Lines>
  <Paragraphs>957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19)</dc:subject>
  <dc:creator>Kimmo Kymalainen MCC</dc:creator>
  <cp:keywords/>
  <dc:description/>
  <cp:lastModifiedBy>31.213_CR0046_(Rel-18)_TEST_GBA_U_APIs</cp:lastModifiedBy>
  <cp:revision>18</cp:revision>
  <cp:lastPrinted>2019-02-25T14:05:00Z</cp:lastPrinted>
  <dcterms:created xsi:type="dcterms:W3CDTF">2024-01-02T16:35:00Z</dcterms:created>
  <dcterms:modified xsi:type="dcterms:W3CDTF">2025-10-08T16:41:00Z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