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69A61BA"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0E7236">
              <w:t>6</w:t>
            </w:r>
            <w:r>
              <w:t xml:space="preserve">.0 </w:t>
            </w:r>
            <w:r>
              <w:rPr>
                <w:sz w:val="32"/>
              </w:rPr>
              <w:t>(</w:t>
            </w:r>
            <w:r w:rsidR="00EC6C01">
              <w:rPr>
                <w:sz w:val="32"/>
              </w:rPr>
              <w:t>202</w:t>
            </w:r>
            <w:r w:rsidR="000E7236">
              <w:rPr>
                <w:sz w:val="32"/>
              </w:rPr>
              <w:t>5</w:t>
            </w:r>
            <w:r>
              <w:rPr>
                <w:sz w:val="32"/>
              </w:rPr>
              <w:t>-</w:t>
            </w:r>
            <w:r w:rsidR="00EC6C01">
              <w:rPr>
                <w:sz w:val="32"/>
              </w:rPr>
              <w:t>0</w:t>
            </w:r>
            <w:r w:rsidR="000E7236">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F1AD15D" w14:textId="31239690" w:rsidR="00A24CFA"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sidRPr="007D485D">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SimSun"/>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sidRPr="007D485D">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SimSun"/>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sidRPr="007D485D">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SimSun"/>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sidRPr="007D485D">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SimSun"/>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sidRPr="007D485D">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SimSun"/>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92879648"/>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92879649"/>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92879650"/>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192879651"/>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192879652"/>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192879653"/>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192879654"/>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192879655"/>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192879656"/>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맑은 고딕"/>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192879657"/>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192879658"/>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192879659"/>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192879660"/>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3.75pt" o:ole="">
            <v:imagedata r:id="rId12" o:title=""/>
          </v:shape>
          <o:OLEObject Type="Embed" ProgID="Visio.Drawing.15" ShapeID="_x0000_i1025" DrawAspect="Content" ObjectID="_180349277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8pt" o:ole="">
            <v:imagedata r:id="rId14" o:title=""/>
          </v:shape>
          <o:OLEObject Type="Embed" ProgID="Visio.Drawing.15" ShapeID="_x0000_i1026" DrawAspect="Content" ObjectID="_180349277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192879661"/>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192879662"/>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192879663"/>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192879664"/>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192879665"/>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맑은 고딕"/>
              </w:rPr>
              <w:t>, NSSF, AMF, SMF, NEF, AF</w:t>
            </w:r>
            <w:r w:rsidR="00DB100B">
              <w:rPr>
                <w:rFonts w:eastAsia="맑은 고딕"/>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192879666"/>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192879667"/>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192879668"/>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803492772"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192879669"/>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5pt;height:168.75pt" o:ole="">
            <v:imagedata r:id="rId18" o:title=""/>
          </v:shape>
          <o:OLEObject Type="Embed" ProgID="Visio.Drawing.15" ShapeID="_x0000_i1028" DrawAspect="Content" ObjectID="_180349277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192879670"/>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80349277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192879671"/>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5pt;height:168.75pt" o:ole="">
            <v:imagedata r:id="rId22" o:title=""/>
          </v:shape>
          <o:OLEObject Type="Embed" ProgID="Visio.Drawing.15" ShapeID="_x0000_i1030" DrawAspect="Content" ObjectID="_180349277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192879672"/>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192879673"/>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192879674"/>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80349277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192879675"/>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80349277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192879676"/>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192879677"/>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192879678"/>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192879679"/>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192879680"/>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192879681"/>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192879682"/>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80349277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192879683"/>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192879684"/>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192879685"/>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192879686"/>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5pt;height:102.75pt" o:ole="">
            <v:imagedata r:id="rId30" o:title=""/>
          </v:shape>
          <o:OLEObject Type="Embed" ProgID="Visio.Drawing.15" ShapeID="_x0000_i1034" DrawAspect="Content" ObjectID="_180349277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80349278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192879687"/>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192879688"/>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192879689"/>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192879690"/>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192879691"/>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192879692"/>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192879693"/>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192879694"/>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80349278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192879695"/>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192879696"/>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192879697"/>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8.75pt" o:ole="">
            <v:imagedata r:id="rId36" o:title=""/>
          </v:shape>
          <o:OLEObject Type="Embed" ProgID="Visio.Drawing.15" ShapeID="_x0000_i1037" DrawAspect="Content" ObjectID="_180349278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192879698"/>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192879699"/>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192879700"/>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80349278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192879701"/>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192879702"/>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192879703"/>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192879704"/>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192879705"/>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192879706"/>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192879707"/>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192879708"/>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192879709"/>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192879710"/>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192879711"/>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5pt;height:149.25pt" o:ole="">
            <v:imagedata r:id="rId40" o:title=""/>
          </v:shape>
          <o:OLEObject Type="Embed" ProgID="Visio.Drawing.15" ShapeID="_x0000_i1039" DrawAspect="Content" ObjectID="_180349278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192879712"/>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192879713"/>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510696612"/>
      <w:bookmarkStart w:id="327" w:name="_Toc192879714"/>
      <w:r>
        <w:t>5.1.3.2.2</w:t>
      </w:r>
      <w:r>
        <w:tab/>
        <w:t>Resource Definition</w:t>
      </w:r>
      <w:bookmarkEnd w:id="322"/>
      <w:bookmarkEnd w:id="323"/>
      <w:bookmarkEnd w:id="324"/>
      <w:bookmarkEnd w:id="325"/>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192879715"/>
      <w:r>
        <w:lastRenderedPageBreak/>
        <w:t>5.1.3.2.3</w:t>
      </w:r>
      <w:r>
        <w:tab/>
        <w:t>Resource Standard Methods</w:t>
      </w:r>
      <w:bookmarkEnd w:id="326"/>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192879716"/>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92879717"/>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92879718"/>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92879719"/>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192879720"/>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92879721"/>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192879722"/>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192879723"/>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192879724"/>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192879725"/>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192879726"/>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192879727"/>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192879728"/>
      <w:r>
        <w:t>5.1.3.4.3</w:t>
      </w:r>
      <w:r>
        <w:tab/>
        <w:t>Resource Standard Methods</w:t>
      </w:r>
      <w:bookmarkEnd w:id="364"/>
      <w:bookmarkEnd w:id="365"/>
    </w:p>
    <w:p w14:paraId="1814429F" w14:textId="77777777" w:rsidR="009E4839" w:rsidRDefault="009E4839" w:rsidP="007565F0">
      <w:pPr>
        <w:pStyle w:val="Heading6"/>
      </w:pPr>
      <w:bookmarkStart w:id="366" w:name="_Toc192879729"/>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192879730"/>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192879731"/>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192879732"/>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192879733"/>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192879734"/>
      <w:r>
        <w:t>5.1.3.5.3</w:t>
      </w:r>
      <w:r>
        <w:tab/>
        <w:t>Resource Standard Methods</w:t>
      </w:r>
      <w:bookmarkEnd w:id="375"/>
      <w:bookmarkEnd w:id="376"/>
    </w:p>
    <w:p w14:paraId="1D4CBEB4" w14:textId="77777777" w:rsidR="009E4839" w:rsidRDefault="009E4839" w:rsidP="007565F0">
      <w:pPr>
        <w:pStyle w:val="Heading6"/>
      </w:pPr>
      <w:bookmarkStart w:id="377" w:name="_Toc192879735"/>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192879736"/>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192879737"/>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192879738"/>
      <w:r>
        <w:t>5.1.4</w:t>
      </w:r>
      <w:r>
        <w:tab/>
        <w:t>Custom Operations without associated resources</w:t>
      </w:r>
      <w:bookmarkEnd w:id="381"/>
      <w:bookmarkEnd w:id="382"/>
      <w:bookmarkEnd w:id="383"/>
      <w:bookmarkEnd w:id="384"/>
      <w:bookmarkEnd w:id="385"/>
      <w:bookmarkEnd w:id="386"/>
    </w:p>
    <w:p w14:paraId="79D84CFF" w14:textId="6CA925CD" w:rsidR="00E60FE0" w:rsidRDefault="004E6881" w:rsidP="009D4529">
      <w:bookmarkStart w:id="387" w:name="_Toc510696623"/>
      <w:bookmarkStart w:id="388" w:name="_Toc35971414"/>
      <w:bookmarkStart w:id="389" w:name="_Toc67903531"/>
      <w:bookmarkStart w:id="390" w:name="_Toc73173263"/>
      <w:bookmarkStart w:id="391" w:name="_Toc96959849"/>
      <w:r w:rsidRPr="00865A7E">
        <w:t>None in this release of the specification.</w:t>
      </w:r>
      <w:bookmarkEnd w:id="387"/>
      <w:bookmarkEnd w:id="388"/>
      <w:bookmarkEnd w:id="389"/>
      <w:bookmarkEnd w:id="390"/>
      <w:bookmarkEnd w:id="391"/>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192879739"/>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192879740"/>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192879741"/>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510696631"/>
      <w:bookmarkStart w:id="417" w:name="_Toc192879742"/>
      <w:r>
        <w:t>5.1.5.2</w:t>
      </w:r>
      <w:r>
        <w:rPr>
          <w:noProof/>
        </w:rPr>
        <w:t>.1</w:t>
      </w:r>
      <w:r>
        <w:rPr>
          <w:noProof/>
        </w:rPr>
        <w:tab/>
        <w:t>Description</w:t>
      </w:r>
      <w:bookmarkEnd w:id="411"/>
      <w:bookmarkEnd w:id="412"/>
      <w:bookmarkEnd w:id="413"/>
      <w:bookmarkEnd w:id="414"/>
      <w:bookmarkEnd w:id="415"/>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192879743"/>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192879744"/>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192879745"/>
      <w:r>
        <w:t>5.1.5.3</w:t>
      </w:r>
      <w:r>
        <w:tab/>
      </w:r>
      <w:r w:rsidR="00E678A1">
        <w:rPr>
          <w:lang w:val="en-US"/>
        </w:rPr>
        <w:t>Data Notification</w:t>
      </w:r>
      <w:bookmarkEnd w:id="416"/>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192879746"/>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192879747"/>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192879748"/>
      <w:r>
        <w:lastRenderedPageBreak/>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bookmarkStart w:id="443" w:name="_Toc192879749"/>
      <w:r w:rsidRPr="00E646EA">
        <w:rPr>
          <w:rFonts w:eastAsia="SimSun"/>
        </w:rPr>
        <w:t>5.1.5.3.3.1</w:t>
      </w:r>
      <w:r w:rsidRPr="00E646EA">
        <w:rPr>
          <w:rFonts w:eastAsia="SimSun"/>
        </w:rPr>
        <w:tab/>
        <w:t>POST</w:t>
      </w:r>
      <w:bookmarkEnd w:id="44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Heading4"/>
      </w:pPr>
      <w:bookmarkStart w:id="444" w:name="_Toc192879750"/>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Heading5"/>
        <w:rPr>
          <w:noProof/>
        </w:rPr>
      </w:pPr>
      <w:bookmarkStart w:id="447" w:name="_Toc97037348"/>
      <w:bookmarkStart w:id="448" w:name="_Toc97038358"/>
      <w:bookmarkStart w:id="449" w:name="_Toc192879751"/>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50" w:name="_Toc97037349"/>
      <w:bookmarkStart w:id="451" w:name="_Toc97038359"/>
      <w:bookmarkStart w:id="452" w:name="_Toc192879752"/>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92879753"/>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Heading6"/>
      </w:pPr>
      <w:bookmarkStart w:id="468" w:name="_Toc97037351"/>
      <w:bookmarkStart w:id="469" w:name="_Toc97038361"/>
      <w:bookmarkStart w:id="470" w:name="_Toc192879754"/>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1" w:name="_Toc35971427"/>
      <w:bookmarkStart w:id="472" w:name="_Toc67903543"/>
      <w:bookmarkStart w:id="473" w:name="_Toc73173275"/>
      <w:bookmarkStart w:id="474" w:name="_Toc96959864"/>
      <w:bookmarkStart w:id="475" w:name="_Toc192879755"/>
      <w:r>
        <w:t>5.1.6</w:t>
      </w:r>
      <w:r>
        <w:tab/>
        <w:t>Data Model</w:t>
      </w:r>
      <w:bookmarkEnd w:id="405"/>
      <w:bookmarkEnd w:id="471"/>
      <w:bookmarkEnd w:id="472"/>
      <w:bookmarkEnd w:id="473"/>
      <w:bookmarkEnd w:id="474"/>
      <w:bookmarkEnd w:id="475"/>
    </w:p>
    <w:p w14:paraId="32E0CA22" w14:textId="77777777" w:rsidR="00E60FE0" w:rsidRDefault="00C872B4">
      <w:pPr>
        <w:pStyle w:val="Heading4"/>
      </w:pPr>
      <w:bookmarkStart w:id="476" w:name="_Toc510696633"/>
      <w:bookmarkStart w:id="477" w:name="_Toc35971428"/>
      <w:bookmarkStart w:id="478" w:name="_Toc67903544"/>
      <w:bookmarkStart w:id="479" w:name="_Toc73173276"/>
      <w:bookmarkStart w:id="480" w:name="_Toc96959865"/>
      <w:bookmarkStart w:id="481" w:name="_Toc192879756"/>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3" w:name="_Toc510696634"/>
      <w:bookmarkStart w:id="484" w:name="_Toc35971429"/>
      <w:bookmarkStart w:id="485" w:name="_Toc67903545"/>
      <w:bookmarkStart w:id="486" w:name="_Toc73173277"/>
      <w:bookmarkStart w:id="487" w:name="_Toc96959866"/>
      <w:bookmarkStart w:id="488" w:name="_Toc192879757"/>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Heading5"/>
      </w:pPr>
      <w:bookmarkStart w:id="489" w:name="_Toc510696635"/>
      <w:bookmarkStart w:id="490" w:name="_Toc35971430"/>
      <w:bookmarkStart w:id="491" w:name="_Toc67903546"/>
      <w:bookmarkStart w:id="492" w:name="_Toc73173278"/>
      <w:bookmarkStart w:id="493" w:name="_Toc96959867"/>
      <w:bookmarkStart w:id="494" w:name="_Toc192879758"/>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5" w:name="_Toc510696636"/>
      <w:bookmarkStart w:id="496" w:name="_Toc35971431"/>
      <w:bookmarkStart w:id="497" w:name="_Toc67903547"/>
      <w:bookmarkStart w:id="498" w:name="_Toc73173279"/>
      <w:bookmarkStart w:id="499" w:name="_Toc96959868"/>
      <w:bookmarkStart w:id="500" w:name="_Toc192879759"/>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1" w:name="_Toc510696637"/>
      <w:bookmarkStart w:id="502" w:name="_Toc35971432"/>
      <w:bookmarkStart w:id="503" w:name="_Toc67903548"/>
      <w:bookmarkStart w:id="504" w:name="_Toc73173280"/>
      <w:bookmarkStart w:id="505" w:name="_Toc96959869"/>
      <w:bookmarkStart w:id="506" w:name="_Toc192879760"/>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7" w:name="_Toc96959870"/>
      <w:bookmarkStart w:id="508" w:name="_Toc192879761"/>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9" w:name="_Toc96959871"/>
      <w:bookmarkStart w:id="510" w:name="_Toc192879762"/>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2" w:name="_Toc96959872"/>
      <w:bookmarkStart w:id="513" w:name="_Toc192879763"/>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4" w:name="_Toc96959873"/>
      <w:bookmarkStart w:id="515" w:name="_Toc192879764"/>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7" w:name="_Toc96959874"/>
      <w:bookmarkStart w:id="518" w:name="_Toc192879765"/>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1" w:name="_Toc96959875"/>
      <w:bookmarkStart w:id="522" w:name="_Toc192879766"/>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5" w:name="_Toc96959876"/>
      <w:bookmarkStart w:id="526" w:name="_Toc192879767"/>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9" w:name="_Toc96959877"/>
      <w:bookmarkStart w:id="530" w:name="_Toc192879768"/>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2" w:name="_Toc192879769"/>
      <w:r>
        <w:lastRenderedPageBreak/>
        <w:t>5.1.6.2.12</w:t>
      </w:r>
      <w:r>
        <w:tab/>
        <w:t>Void</w:t>
      </w:r>
      <w:bookmarkEnd w:id="532"/>
    </w:p>
    <w:p w14:paraId="4077F43A" w14:textId="7EF40B05" w:rsidR="00944E89" w:rsidRDefault="00944E89" w:rsidP="00944E89">
      <w:pPr>
        <w:pStyle w:val="Heading5"/>
      </w:pPr>
      <w:bookmarkStart w:id="533" w:name="_Toc192879770"/>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4" w:name="_Toc510696638"/>
      <w:bookmarkStart w:id="535" w:name="_Toc35971433"/>
      <w:bookmarkStart w:id="536" w:name="_Toc67903549"/>
      <w:bookmarkStart w:id="537" w:name="_Toc73173281"/>
      <w:bookmarkStart w:id="538" w:name="_Toc96959879"/>
      <w:bookmarkStart w:id="539" w:name="_Toc192879771"/>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Heading5"/>
      </w:pPr>
      <w:bookmarkStart w:id="540" w:name="_Toc510696639"/>
      <w:bookmarkStart w:id="541" w:name="_Toc35971434"/>
      <w:bookmarkStart w:id="542" w:name="_Toc67903550"/>
      <w:bookmarkStart w:id="543" w:name="_Toc73173282"/>
      <w:bookmarkStart w:id="544" w:name="_Toc96959880"/>
      <w:bookmarkStart w:id="545" w:name="_Toc192879772"/>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6" w:name="_Toc510696640"/>
      <w:bookmarkStart w:id="547" w:name="_Toc35971435"/>
      <w:bookmarkStart w:id="548" w:name="_Toc67903551"/>
      <w:bookmarkStart w:id="549" w:name="_Toc73173283"/>
      <w:bookmarkStart w:id="550" w:name="_Toc96959881"/>
      <w:bookmarkStart w:id="551" w:name="_Toc192879773"/>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2" w:name="_Toc510696641"/>
      <w:bookmarkStart w:id="553" w:name="_Toc35971436"/>
      <w:bookmarkStart w:id="554" w:name="_Toc67903552"/>
      <w:bookmarkStart w:id="555" w:name="_Toc73173284"/>
      <w:bookmarkStart w:id="556" w:name="_Toc96959882"/>
      <w:bookmarkStart w:id="557" w:name="_Toc192879774"/>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Heading5"/>
      </w:pPr>
      <w:bookmarkStart w:id="568" w:name="_Toc192879775"/>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92879776"/>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1"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2" w:name="_Toc510696646"/>
      <w:bookmarkStart w:id="593" w:name="_Toc35971441"/>
      <w:bookmarkStart w:id="594" w:name="_Toc67903557"/>
      <w:bookmarkStart w:id="595" w:name="_Toc73173289"/>
      <w:bookmarkStart w:id="596" w:name="_Toc96959884"/>
      <w:bookmarkStart w:id="597" w:name="_Toc192879778"/>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Heading3"/>
      </w:pPr>
      <w:bookmarkStart w:id="598" w:name="_Toc510696647"/>
      <w:bookmarkStart w:id="599" w:name="_Toc35971443"/>
      <w:bookmarkStart w:id="600" w:name="_Toc67903560"/>
      <w:bookmarkStart w:id="601" w:name="_Toc73173292"/>
      <w:bookmarkStart w:id="602" w:name="_Toc96959885"/>
      <w:bookmarkStart w:id="603" w:name="_Toc192879779"/>
      <w:r>
        <w:t>5.1.7</w:t>
      </w:r>
      <w:r>
        <w:tab/>
        <w:t>Error Handling</w:t>
      </w:r>
      <w:bookmarkEnd w:id="598"/>
      <w:bookmarkEnd w:id="599"/>
      <w:bookmarkEnd w:id="600"/>
      <w:bookmarkEnd w:id="601"/>
      <w:bookmarkEnd w:id="602"/>
      <w:bookmarkEnd w:id="603"/>
    </w:p>
    <w:p w14:paraId="23EA832D" w14:textId="77777777" w:rsidR="00E60FE0" w:rsidRDefault="00C872B4">
      <w:pPr>
        <w:pStyle w:val="Heading4"/>
      </w:pPr>
      <w:bookmarkStart w:id="604" w:name="_Toc35971444"/>
      <w:bookmarkStart w:id="605" w:name="_Toc67903561"/>
      <w:bookmarkStart w:id="606" w:name="_Toc73173293"/>
      <w:bookmarkStart w:id="607" w:name="_Toc96959886"/>
      <w:bookmarkStart w:id="608" w:name="_Toc192879780"/>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9" w:name="_Toc35971445"/>
      <w:bookmarkStart w:id="610" w:name="_Toc67903562"/>
      <w:bookmarkStart w:id="611" w:name="_Toc73173294"/>
      <w:bookmarkStart w:id="612" w:name="_Toc96959887"/>
      <w:bookmarkStart w:id="613" w:name="_Toc192879781"/>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4" w:name="_Toc35971446"/>
      <w:bookmarkStart w:id="615" w:name="_Toc67903563"/>
      <w:bookmarkStart w:id="616" w:name="_Toc73173295"/>
      <w:bookmarkStart w:id="617" w:name="_Toc96959888"/>
      <w:bookmarkStart w:id="618" w:name="_Toc192879782"/>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Heading3"/>
        <w:rPr>
          <w:lang w:eastAsia="zh-CN"/>
        </w:rPr>
      </w:pPr>
      <w:bookmarkStart w:id="629" w:name="_Toc67903564"/>
      <w:bookmarkStart w:id="630" w:name="_Toc73173296"/>
      <w:bookmarkStart w:id="631" w:name="_Toc96959889"/>
      <w:bookmarkStart w:id="632" w:name="_Toc192879783"/>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3" w:name="_Toc532994477"/>
      <w:bookmarkStart w:id="634" w:name="_Toc35971448"/>
      <w:bookmarkStart w:id="635" w:name="_Toc67903565"/>
      <w:bookmarkStart w:id="636" w:name="_Toc73173297"/>
      <w:bookmarkStart w:id="637" w:name="_Toc96959890"/>
      <w:bookmarkStart w:id="638" w:name="_Hlk525137310"/>
      <w:bookmarkStart w:id="639" w:name="_Toc510696649"/>
      <w:bookmarkStart w:id="640" w:name="_Toc192879784"/>
      <w:r>
        <w:t>5.1.9</w:t>
      </w:r>
      <w:r>
        <w:tab/>
        <w:t>Security</w:t>
      </w:r>
      <w:bookmarkEnd w:id="633"/>
      <w:bookmarkEnd w:id="634"/>
      <w:bookmarkEnd w:id="635"/>
      <w:bookmarkEnd w:id="636"/>
      <w:bookmarkEnd w:id="637"/>
      <w:bookmarkEnd w:id="64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2" w:name="_Toc35971449"/>
      <w:bookmarkStart w:id="643" w:name="_Toc67903566"/>
      <w:bookmarkStart w:id="644" w:name="_Toc73173298"/>
      <w:bookmarkStart w:id="645" w:name="_Toc96959891"/>
      <w:bookmarkStart w:id="646" w:name="_Toc192879785"/>
      <w:bookmarkEnd w:id="641"/>
      <w:r>
        <w:t>5.2</w:t>
      </w:r>
      <w:r>
        <w:tab/>
      </w:r>
      <w:r>
        <w:rPr>
          <w:lang w:eastAsia="ja-JP"/>
        </w:rPr>
        <w:t>Ndccf_ContextManagement</w:t>
      </w:r>
      <w:r>
        <w:t xml:space="preserve"> Service API</w:t>
      </w:r>
      <w:bookmarkEnd w:id="639"/>
      <w:bookmarkEnd w:id="642"/>
      <w:bookmarkEnd w:id="643"/>
      <w:bookmarkEnd w:id="644"/>
      <w:bookmarkEnd w:id="645"/>
      <w:bookmarkEnd w:id="646"/>
    </w:p>
    <w:p w14:paraId="0F115DA2" w14:textId="77777777" w:rsidR="00E60FE0" w:rsidRDefault="00C872B4">
      <w:pPr>
        <w:pStyle w:val="Heading3"/>
      </w:pPr>
      <w:bookmarkStart w:id="647" w:name="_Toc73173299"/>
      <w:bookmarkStart w:id="648" w:name="_Toc96959892"/>
      <w:bookmarkStart w:id="649" w:name="_Toc192879786"/>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50" w:name="_Toc73173300"/>
      <w:bookmarkStart w:id="651" w:name="_Toc96959893"/>
      <w:bookmarkStart w:id="652" w:name="_Toc192879787"/>
      <w:r>
        <w:t>5.2.2</w:t>
      </w:r>
      <w:r>
        <w:tab/>
        <w:t>Usage of HTTP</w:t>
      </w:r>
      <w:bookmarkEnd w:id="650"/>
      <w:bookmarkEnd w:id="651"/>
      <w:bookmarkEnd w:id="652"/>
    </w:p>
    <w:p w14:paraId="25BB838D" w14:textId="77777777" w:rsidR="00E60FE0" w:rsidRDefault="00C872B4">
      <w:pPr>
        <w:pStyle w:val="Heading4"/>
      </w:pPr>
      <w:bookmarkStart w:id="653" w:name="_Toc73173301"/>
      <w:bookmarkStart w:id="654" w:name="_Toc96959894"/>
      <w:bookmarkStart w:id="655" w:name="_Toc192879788"/>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6" w:name="_Toc73173302"/>
      <w:bookmarkStart w:id="657" w:name="_Toc96959895"/>
      <w:bookmarkStart w:id="658" w:name="_Toc192879789"/>
      <w:r>
        <w:t>5.2.2.2</w:t>
      </w:r>
      <w:r>
        <w:tab/>
        <w:t>HTTP standard headers</w:t>
      </w:r>
      <w:bookmarkEnd w:id="656"/>
      <w:bookmarkEnd w:id="657"/>
      <w:bookmarkEnd w:id="658"/>
    </w:p>
    <w:p w14:paraId="52367E66" w14:textId="77777777" w:rsidR="00E60FE0" w:rsidRDefault="00C872B4">
      <w:pPr>
        <w:pStyle w:val="Heading5"/>
        <w:rPr>
          <w:lang w:eastAsia="zh-CN"/>
        </w:rPr>
      </w:pPr>
      <w:bookmarkStart w:id="659" w:name="_Toc73173303"/>
      <w:bookmarkStart w:id="660" w:name="_Toc96959896"/>
      <w:bookmarkStart w:id="661" w:name="_Toc192879790"/>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2" w:name="_Toc73173304"/>
      <w:bookmarkStart w:id="663" w:name="_Toc96959897"/>
      <w:bookmarkStart w:id="664" w:name="_Toc192879791"/>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5" w:name="_Toc73173305"/>
      <w:bookmarkStart w:id="666" w:name="_Toc96959898"/>
      <w:bookmarkStart w:id="667" w:name="_Toc192879792"/>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8" w:name="_Toc73173306"/>
      <w:bookmarkStart w:id="669" w:name="_Toc96959899"/>
      <w:bookmarkStart w:id="670" w:name="_Toc192879793"/>
      <w:r>
        <w:t>5.2.3</w:t>
      </w:r>
      <w:r>
        <w:tab/>
        <w:t>Resources</w:t>
      </w:r>
      <w:bookmarkEnd w:id="668"/>
      <w:bookmarkEnd w:id="669"/>
      <w:bookmarkEnd w:id="670"/>
    </w:p>
    <w:p w14:paraId="2A455603" w14:textId="77777777" w:rsidR="00E60FE0" w:rsidRDefault="00C872B4">
      <w:pPr>
        <w:pStyle w:val="Heading4"/>
      </w:pPr>
      <w:bookmarkStart w:id="671" w:name="_Toc73173307"/>
      <w:bookmarkStart w:id="672" w:name="_Toc96959900"/>
      <w:bookmarkStart w:id="673" w:name="_Toc192879794"/>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80349278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4" w:name="_Toc73173308"/>
      <w:bookmarkStart w:id="675" w:name="_Toc96959901"/>
      <w:bookmarkStart w:id="676" w:name="_Toc192879795"/>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Heading5"/>
      </w:pPr>
      <w:bookmarkStart w:id="677" w:name="_Toc73173309"/>
      <w:bookmarkStart w:id="678" w:name="_Toc96959902"/>
      <w:bookmarkStart w:id="679" w:name="_Toc192879796"/>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80" w:name="_Toc73173310"/>
      <w:bookmarkStart w:id="681" w:name="_Toc96959903"/>
      <w:bookmarkStart w:id="682" w:name="_Toc192879797"/>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Heading5"/>
      </w:pPr>
      <w:bookmarkStart w:id="685" w:name="_Toc192879798"/>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6" w:name="_Toc73173312"/>
      <w:bookmarkStart w:id="687" w:name="_Toc96959905"/>
      <w:bookmarkStart w:id="688" w:name="_Toc192879799"/>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9" w:name="_Toc73173313"/>
      <w:bookmarkStart w:id="690" w:name="_Toc96959906"/>
      <w:bookmarkStart w:id="691" w:name="_Toc192879800"/>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Heading5"/>
      </w:pPr>
      <w:bookmarkStart w:id="692" w:name="_Toc96959907"/>
      <w:bookmarkStart w:id="693" w:name="_Toc192879801"/>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4" w:name="_Toc96959908"/>
      <w:bookmarkStart w:id="695" w:name="_Toc192879802"/>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6" w:name="_Toc96959909"/>
      <w:bookmarkStart w:id="697" w:name="_Toc192879803"/>
      <w:r>
        <w:t>5.2.3.3.3</w:t>
      </w:r>
      <w:r>
        <w:tab/>
        <w:t>Resource Standard Methods</w:t>
      </w:r>
      <w:bookmarkEnd w:id="696"/>
      <w:bookmarkEnd w:id="697"/>
    </w:p>
    <w:p w14:paraId="643A6A7C" w14:textId="77777777" w:rsidR="00F630F1" w:rsidRDefault="00F630F1" w:rsidP="00F630F1">
      <w:pPr>
        <w:pStyle w:val="Heading6"/>
      </w:pPr>
      <w:bookmarkStart w:id="698" w:name="_Toc96959910"/>
      <w:bookmarkStart w:id="699" w:name="_Toc192879804"/>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00" w:name="_Toc96959911"/>
      <w:bookmarkStart w:id="701" w:name="_Toc192879805"/>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2" w:name="_Toc96959912"/>
      <w:bookmarkStart w:id="703" w:name="_Toc192879806"/>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4" w:name="_Toc73173314"/>
      <w:bookmarkStart w:id="705" w:name="_Toc96959913"/>
      <w:bookmarkStart w:id="706" w:name="_Toc192879807"/>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Heading3"/>
      </w:pPr>
      <w:bookmarkStart w:id="709" w:name="_Toc73173320"/>
      <w:bookmarkStart w:id="710" w:name="_Toc96959919"/>
      <w:bookmarkStart w:id="711" w:name="_Toc192879808"/>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Heading3"/>
      </w:pPr>
      <w:bookmarkStart w:id="714" w:name="_Toc73173327"/>
      <w:bookmarkStart w:id="715" w:name="_Toc96959926"/>
      <w:bookmarkStart w:id="716" w:name="_Toc192879809"/>
      <w:r>
        <w:t>5.2.6</w:t>
      </w:r>
      <w:r>
        <w:tab/>
        <w:t>Data Model</w:t>
      </w:r>
      <w:bookmarkEnd w:id="714"/>
      <w:bookmarkEnd w:id="715"/>
      <w:bookmarkEnd w:id="716"/>
    </w:p>
    <w:p w14:paraId="21424218" w14:textId="77777777" w:rsidR="00E60FE0" w:rsidRDefault="00C872B4">
      <w:pPr>
        <w:pStyle w:val="Heading4"/>
      </w:pPr>
      <w:bookmarkStart w:id="717" w:name="_Toc73173328"/>
      <w:bookmarkStart w:id="718" w:name="_Toc96959927"/>
      <w:bookmarkStart w:id="719" w:name="_Toc192879810"/>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0" w:name="_Toc73173329"/>
      <w:bookmarkStart w:id="721" w:name="_Toc96959928"/>
      <w:bookmarkStart w:id="722" w:name="_Toc192879811"/>
      <w:r>
        <w:rPr>
          <w:lang w:val="en-US"/>
        </w:rPr>
        <w:t>5.2.6.2</w:t>
      </w:r>
      <w:r>
        <w:rPr>
          <w:lang w:val="en-US"/>
        </w:rPr>
        <w:tab/>
        <w:t>Structured data types</w:t>
      </w:r>
      <w:bookmarkEnd w:id="720"/>
      <w:bookmarkEnd w:id="721"/>
      <w:bookmarkEnd w:id="722"/>
    </w:p>
    <w:p w14:paraId="6BCD8EEA" w14:textId="77777777" w:rsidR="00E60FE0" w:rsidRDefault="00C872B4">
      <w:pPr>
        <w:pStyle w:val="Heading5"/>
      </w:pPr>
      <w:bookmarkStart w:id="723" w:name="_Toc73173330"/>
      <w:bookmarkStart w:id="724" w:name="_Toc96959929"/>
      <w:bookmarkStart w:id="725" w:name="_Toc192879812"/>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6" w:name="_Toc73173331"/>
      <w:bookmarkStart w:id="727" w:name="_Toc96959930"/>
      <w:bookmarkStart w:id="728" w:name="_Toc192879813"/>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9" w:name="_Toc73173333"/>
      <w:bookmarkStart w:id="730" w:name="_Toc96959931"/>
      <w:bookmarkStart w:id="731" w:name="_Toc192879814"/>
      <w:r>
        <w:rPr>
          <w:lang w:val="en-US"/>
        </w:rPr>
        <w:lastRenderedPageBreak/>
        <w:t>5.2.6.3</w:t>
      </w:r>
      <w:r>
        <w:rPr>
          <w:lang w:val="en-US"/>
        </w:rPr>
        <w:tab/>
        <w:t>Simple data types and enumerations</w:t>
      </w:r>
      <w:bookmarkEnd w:id="729"/>
      <w:bookmarkEnd w:id="730"/>
      <w:bookmarkEnd w:id="731"/>
    </w:p>
    <w:p w14:paraId="744AD338" w14:textId="77777777" w:rsidR="00E60FE0" w:rsidRDefault="00C872B4">
      <w:pPr>
        <w:pStyle w:val="Heading5"/>
      </w:pPr>
      <w:bookmarkStart w:id="732" w:name="_Toc73173334"/>
      <w:bookmarkStart w:id="733" w:name="_Toc96959932"/>
      <w:bookmarkStart w:id="734" w:name="_Toc192879815"/>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5" w:name="_Toc73173335"/>
      <w:bookmarkStart w:id="736" w:name="_Toc96959933"/>
      <w:bookmarkStart w:id="737" w:name="_Toc192879816"/>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8" w:name="_Toc73173338"/>
      <w:bookmarkStart w:id="739" w:name="_Toc96959936"/>
      <w:bookmarkStart w:id="740"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1" w:name="_Toc73173341"/>
      <w:bookmarkStart w:id="742" w:name="_Toc96959937"/>
      <w:bookmarkStart w:id="743" w:name="_Toc192879818"/>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4" w:name="_Toc73173344"/>
      <w:bookmarkStart w:id="745" w:name="_Toc96959938"/>
      <w:bookmarkStart w:id="746" w:name="_Toc192879819"/>
      <w:r>
        <w:t>5.2.7</w:t>
      </w:r>
      <w:r>
        <w:tab/>
        <w:t>Error Handling</w:t>
      </w:r>
      <w:bookmarkEnd w:id="744"/>
      <w:bookmarkEnd w:id="745"/>
      <w:bookmarkEnd w:id="746"/>
    </w:p>
    <w:p w14:paraId="6D035EA9" w14:textId="77777777" w:rsidR="00E60FE0" w:rsidRDefault="00C872B4">
      <w:pPr>
        <w:pStyle w:val="Heading4"/>
      </w:pPr>
      <w:bookmarkStart w:id="747" w:name="_Toc73173345"/>
      <w:bookmarkStart w:id="748" w:name="_Toc96959939"/>
      <w:bookmarkStart w:id="749" w:name="_Toc192879820"/>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50" w:name="_Toc73173346"/>
      <w:bookmarkStart w:id="751" w:name="_Toc96959940"/>
      <w:bookmarkStart w:id="752" w:name="_Toc192879821"/>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3" w:name="_Toc73173347"/>
      <w:bookmarkStart w:id="754" w:name="_Toc96959941"/>
      <w:bookmarkStart w:id="755" w:name="_Toc192879822"/>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6" w:name="_Toc73173348"/>
      <w:bookmarkStart w:id="757" w:name="_Toc96959942"/>
      <w:bookmarkStart w:id="758" w:name="_Toc192879823"/>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9" w:name="_Toc73173349"/>
      <w:bookmarkStart w:id="760" w:name="_Toc96959943"/>
      <w:bookmarkStart w:id="761" w:name="_Toc192879824"/>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762" w:name="_Toc510696650"/>
      <w:bookmarkStart w:id="763" w:name="_Toc35971450"/>
      <w:bookmarkStart w:id="764" w:name="_Toc67903567"/>
      <w:bookmarkStart w:id="765" w:name="_Toc73173350"/>
      <w:bookmarkStart w:id="766" w:name="_Toc96959944"/>
      <w:bookmarkStart w:id="767" w:name="_Toc192879825"/>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Heading1"/>
      </w:pPr>
      <w:bookmarkStart w:id="768" w:name="_Toc510696651"/>
      <w:bookmarkStart w:id="769" w:name="_Toc35971451"/>
      <w:bookmarkStart w:id="770" w:name="_Toc67903568"/>
      <w:bookmarkStart w:id="771" w:name="_Toc73173351"/>
      <w:bookmarkStart w:id="772" w:name="_Toc96959945"/>
      <w:bookmarkStart w:id="773" w:name="_Toc192879826"/>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6" w:name="_Toc67903569"/>
      <w:bookmarkStart w:id="777" w:name="_Toc73173352"/>
      <w:bookmarkStart w:id="778" w:name="_Toc96959946"/>
      <w:bookmarkStart w:id="779" w:name="_Toc192879827"/>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1" w:name="_Toc510696653"/>
      <w:bookmarkStart w:id="782" w:name="_Toc35971453"/>
      <w:bookmarkStart w:id="783" w:name="_Toc67903570"/>
      <w:bookmarkStart w:id="784" w:name="_Toc73173353"/>
      <w:bookmarkStart w:id="785" w:name="_Toc96959947"/>
      <w:bookmarkStart w:id="786" w:name="_Toc192879828"/>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5A2D876" w:rsidR="00D50CCE" w:rsidRPr="0039258D" w:rsidRDefault="00D50CCE" w:rsidP="00D50CCE">
      <w:pPr>
        <w:pStyle w:val="PL"/>
      </w:pPr>
      <w:r>
        <w:t xml:space="preserve"> </w:t>
      </w:r>
      <w:r w:rsidRPr="0039258D">
        <w:t xml:space="preserve"> version: 1.0.</w:t>
      </w:r>
      <w:r w:rsidR="00B268D6">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224FAF" w:rsidR="00D50CCE" w:rsidRPr="0039258D" w:rsidRDefault="00D50CCE" w:rsidP="00D50CCE">
      <w:pPr>
        <w:pStyle w:val="PL"/>
      </w:pPr>
      <w:r>
        <w:t xml:space="preserve"> </w:t>
      </w:r>
      <w:r w:rsidRPr="001C7C10">
        <w:t xml:space="preserve"> description: 3GPP TS 29.574</w:t>
      </w:r>
      <w:r>
        <w:t xml:space="preserve"> V</w:t>
      </w:r>
      <w:r w:rsidR="00925C6D">
        <w:t>17</w:t>
      </w:r>
      <w:r>
        <w:t>.</w:t>
      </w:r>
      <w:r w:rsidR="00B268D6">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7" w:name="historyclause"/>
      <w:r>
        <w:br w:type="page"/>
      </w:r>
      <w:bookmarkStart w:id="788" w:name="_Toc2086459"/>
      <w:bookmarkStart w:id="789" w:name="_Toc67903575"/>
      <w:bookmarkStart w:id="790" w:name="_Toc73173354"/>
      <w:bookmarkStart w:id="791" w:name="_Toc96959948"/>
      <w:bookmarkStart w:id="792" w:name="_Toc192879829"/>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705B" w14:textId="77777777" w:rsidR="00E742CC" w:rsidRDefault="00E742CC">
      <w:r>
        <w:separator/>
      </w:r>
    </w:p>
  </w:endnote>
  <w:endnote w:type="continuationSeparator" w:id="0">
    <w:p w14:paraId="15736E9D" w14:textId="77777777" w:rsidR="00E742CC" w:rsidRDefault="00E7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FACD" w14:textId="77777777" w:rsidR="00E742CC" w:rsidRDefault="00E742CC">
      <w:r>
        <w:separator/>
      </w:r>
    </w:p>
  </w:footnote>
  <w:footnote w:type="continuationSeparator" w:id="0">
    <w:p w14:paraId="005AA341" w14:textId="77777777" w:rsidR="00E742CC" w:rsidRDefault="00E7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CFA">
      <w:rPr>
        <w:rFonts w:ascii="Arial" w:hAnsi="Arial" w:cs="Arial"/>
        <w:b/>
        <w:noProof/>
        <w:sz w:val="18"/>
        <w:szCs w:val="18"/>
      </w:rPr>
      <w:t>3GPP TS 29.574 V17.6.0 (2025-03)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4618">
      <w:rPr>
        <w:rFonts w:ascii="Arial" w:hAnsi="Arial" w:cs="Arial"/>
        <w:b/>
        <w:noProof/>
        <w:sz w:val="18"/>
        <w:szCs w:val="18"/>
      </w:rPr>
      <w:t>7</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CFA">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3719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35773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7899406">
    <w:abstractNumId w:val="4"/>
  </w:num>
  <w:num w:numId="4" w16cid:durableId="181163121">
    <w:abstractNumId w:val="7"/>
  </w:num>
  <w:num w:numId="5" w16cid:durableId="1304310354">
    <w:abstractNumId w:val="6"/>
  </w:num>
  <w:num w:numId="6" w16cid:durableId="550724982">
    <w:abstractNumId w:val="5"/>
  </w:num>
  <w:num w:numId="7" w16cid:durableId="865557958">
    <w:abstractNumId w:val="2"/>
  </w:num>
  <w:num w:numId="8" w16cid:durableId="149370904">
    <w:abstractNumId w:val="1"/>
  </w:num>
  <w:num w:numId="9" w16cid:durableId="123443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9891-78C7-4475-9A65-73A5F5F1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83</Pages>
  <Words>27200</Words>
  <Characters>155045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74</cp:revision>
  <cp:lastPrinted>2019-02-25T14:05:00Z</cp:lastPrinted>
  <dcterms:created xsi:type="dcterms:W3CDTF">2022-04-14T09:44:00Z</dcterms:created>
  <dcterms:modified xsi:type="dcterms:W3CDTF">2025-03-14T12:22:00Z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